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D4907" w14:textId="2DA4AD04" w:rsidR="006971B8" w:rsidRPr="00C2555B"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C2555B">
        <w:rPr>
          <w:rFonts w:ascii="Browallia New" w:hAnsi="Browallia New" w:cs="Browallia New"/>
          <w:b/>
          <w:bCs/>
          <w:sz w:val="28"/>
          <w:szCs w:val="28"/>
          <w:cs/>
          <w:lang w:val="en-GB"/>
        </w:rPr>
        <w:t xml:space="preserve">บริษัท </w:t>
      </w:r>
      <w:r w:rsidRPr="00C2555B">
        <w:rPr>
          <w:rFonts w:ascii="Browallia New" w:hAnsi="Browallia New" w:cs="Browallia New"/>
          <w:b/>
          <w:bCs/>
          <w:spacing w:val="-4"/>
          <w:sz w:val="28"/>
          <w:szCs w:val="28"/>
          <w:cs/>
        </w:rPr>
        <w:t>ไมด้า แอสเซ็ท</w:t>
      </w:r>
      <w:r w:rsidRPr="00C2555B">
        <w:rPr>
          <w:rFonts w:ascii="Browallia New" w:hAnsi="Browallia New" w:cs="Browallia New"/>
          <w:b/>
          <w:bCs/>
          <w:spacing w:val="-4"/>
          <w:sz w:val="28"/>
          <w:szCs w:val="28"/>
          <w:lang w:val="en-GB"/>
        </w:rPr>
        <w:t xml:space="preserve"> </w:t>
      </w:r>
      <w:r w:rsidRPr="00C2555B">
        <w:rPr>
          <w:rFonts w:ascii="Browallia New" w:hAnsi="Browallia New" w:cs="Browallia New"/>
          <w:b/>
          <w:bCs/>
          <w:sz w:val="28"/>
          <w:szCs w:val="28"/>
          <w:cs/>
          <w:lang w:val="en-GB"/>
        </w:rPr>
        <w:t xml:space="preserve">จำกัด </w:t>
      </w:r>
      <w:r w:rsidRPr="00C2555B">
        <w:rPr>
          <w:rFonts w:ascii="Browallia New" w:hAnsi="Browallia New" w:cs="Browallia New"/>
          <w:b/>
          <w:bCs/>
          <w:sz w:val="28"/>
          <w:szCs w:val="28"/>
          <w:lang w:val="en-GB"/>
        </w:rPr>
        <w:t>(</w:t>
      </w:r>
      <w:r w:rsidRPr="00C2555B">
        <w:rPr>
          <w:rFonts w:ascii="Browallia New" w:hAnsi="Browallia New" w:cs="Browallia New"/>
          <w:b/>
          <w:bCs/>
          <w:sz w:val="28"/>
          <w:szCs w:val="28"/>
          <w:cs/>
          <w:lang w:val="en-GB"/>
        </w:rPr>
        <w:t>มหาชน</w:t>
      </w:r>
      <w:r w:rsidRPr="00C2555B">
        <w:rPr>
          <w:rFonts w:ascii="Browallia New" w:hAnsi="Browallia New" w:cs="Browallia New"/>
          <w:b/>
          <w:bCs/>
          <w:sz w:val="28"/>
          <w:szCs w:val="28"/>
          <w:lang w:val="en-GB"/>
        </w:rPr>
        <w:t xml:space="preserve">) </w:t>
      </w:r>
      <w:r w:rsidRPr="00C2555B">
        <w:rPr>
          <w:rFonts w:ascii="Browallia New" w:hAnsi="Browallia New" w:cs="Browallia New"/>
          <w:b/>
          <w:bCs/>
          <w:sz w:val="28"/>
          <w:szCs w:val="28"/>
          <w:cs/>
          <w:lang w:val="en-GB"/>
        </w:rPr>
        <w:t>และบริษัทย่อย</w:t>
      </w:r>
    </w:p>
    <w:p w14:paraId="13128B48" w14:textId="0EA234DF" w:rsidR="009742A9" w:rsidRPr="00C2555B"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C2555B">
        <w:rPr>
          <w:rFonts w:ascii="Browallia New" w:hAnsi="Browallia New" w:cs="Browallia New"/>
          <w:b/>
          <w:bCs/>
          <w:sz w:val="28"/>
          <w:szCs w:val="28"/>
          <w:cs/>
        </w:rPr>
        <w:t>หมายเหตุประกอบงบการเงินระหว่างกาลแบบย่อ</w:t>
      </w:r>
    </w:p>
    <w:p w14:paraId="3621ACA4" w14:textId="42C8AD46" w:rsidR="00964762" w:rsidRPr="007C32B1"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7C32B1">
        <w:rPr>
          <w:rFonts w:ascii="Browallia New" w:hAnsi="Browallia New" w:cs="Browallia New"/>
          <w:b/>
          <w:bCs/>
          <w:sz w:val="28"/>
          <w:szCs w:val="28"/>
          <w:cs/>
        </w:rPr>
        <w:t>สำหรับงวดสามเดือ</w:t>
      </w:r>
      <w:r w:rsidR="00B36705" w:rsidRPr="007C32B1">
        <w:rPr>
          <w:rFonts w:ascii="Browallia New" w:hAnsi="Browallia New" w:cs="Browallia New" w:hint="cs"/>
          <w:b/>
          <w:bCs/>
          <w:sz w:val="28"/>
          <w:szCs w:val="28"/>
          <w:cs/>
        </w:rPr>
        <w:t>น</w:t>
      </w:r>
      <w:r w:rsidRPr="007C32B1">
        <w:rPr>
          <w:rFonts w:ascii="Browallia New" w:hAnsi="Browallia New" w:cs="Browallia New"/>
          <w:b/>
          <w:bCs/>
          <w:sz w:val="28"/>
          <w:szCs w:val="28"/>
          <w:cs/>
        </w:rPr>
        <w:t xml:space="preserve">สุดวันที่ </w:t>
      </w:r>
      <w:r w:rsidRPr="007C32B1">
        <w:rPr>
          <w:rFonts w:ascii="Browallia New" w:hAnsi="Browallia New" w:cs="Browallia New"/>
          <w:b/>
          <w:bCs/>
          <w:sz w:val="28"/>
          <w:szCs w:val="28"/>
          <w:lang w:val="en-GB" w:eastAsia="en-US"/>
        </w:rPr>
        <w:t>3</w:t>
      </w:r>
      <w:r w:rsidR="007C32B1" w:rsidRPr="007C32B1">
        <w:rPr>
          <w:rFonts w:ascii="Browallia New" w:hAnsi="Browallia New" w:cs="Browallia New"/>
          <w:b/>
          <w:bCs/>
          <w:sz w:val="28"/>
          <w:szCs w:val="28"/>
          <w:lang w:eastAsia="en-US"/>
        </w:rPr>
        <w:t xml:space="preserve">1 </w:t>
      </w:r>
      <w:r w:rsidR="007C32B1" w:rsidRPr="007C32B1">
        <w:rPr>
          <w:rFonts w:ascii="Browallia New" w:hAnsi="Browallia New" w:cs="Browallia New" w:hint="cs"/>
          <w:b/>
          <w:bCs/>
          <w:sz w:val="28"/>
          <w:szCs w:val="28"/>
          <w:cs/>
          <w:lang w:eastAsia="en-US"/>
        </w:rPr>
        <w:t>มีนาคม</w:t>
      </w:r>
      <w:r w:rsidRPr="007C32B1">
        <w:rPr>
          <w:rFonts w:ascii="Browallia New" w:hAnsi="Browallia New" w:cs="Browallia New"/>
          <w:b/>
          <w:bCs/>
          <w:sz w:val="28"/>
          <w:szCs w:val="28"/>
          <w:cs/>
          <w:lang w:val="en-GB" w:eastAsia="en-US"/>
        </w:rPr>
        <w:t xml:space="preserve"> </w:t>
      </w:r>
      <w:r w:rsidRPr="007C32B1">
        <w:rPr>
          <w:rFonts w:ascii="Browallia New" w:hAnsi="Browallia New" w:cs="Browallia New"/>
          <w:b/>
          <w:bCs/>
          <w:sz w:val="28"/>
          <w:szCs w:val="28"/>
          <w:lang w:val="en-GB"/>
        </w:rPr>
        <w:t>256</w:t>
      </w:r>
      <w:r w:rsidR="007C32B1" w:rsidRPr="007C32B1">
        <w:rPr>
          <w:rFonts w:ascii="Browallia New" w:hAnsi="Browallia New" w:cs="Browallia New"/>
          <w:b/>
          <w:bCs/>
          <w:sz w:val="28"/>
          <w:szCs w:val="28"/>
          <w:lang w:val="en-GB"/>
        </w:rPr>
        <w:t>3</w:t>
      </w:r>
      <w:r w:rsidRPr="007C32B1">
        <w:rPr>
          <w:rFonts w:ascii="Browallia New" w:hAnsi="Browallia New" w:cs="Browallia New"/>
          <w:b/>
          <w:bCs/>
          <w:sz w:val="28"/>
          <w:szCs w:val="28"/>
          <w:lang w:val="en-GB"/>
        </w:rPr>
        <w:t xml:space="preserve"> </w:t>
      </w:r>
      <w:r w:rsidRPr="007C32B1">
        <w:rPr>
          <w:rFonts w:ascii="Browallia New" w:hAnsi="Browallia New" w:cs="Browallia New"/>
          <w:b/>
          <w:bCs/>
          <w:sz w:val="28"/>
          <w:szCs w:val="28"/>
        </w:rPr>
        <w:t>(</w:t>
      </w:r>
      <w:r w:rsidRPr="007C32B1">
        <w:rPr>
          <w:rFonts w:ascii="Browallia New" w:hAnsi="Browallia New" w:cs="Browallia New"/>
          <w:b/>
          <w:bCs/>
          <w:sz w:val="28"/>
          <w:szCs w:val="28"/>
          <w:cs/>
        </w:rPr>
        <w:t>ยังไม่ได้ตรวจสอบ แต่สอบทานแล้ว</w:t>
      </w:r>
      <w:r w:rsidRPr="007C32B1">
        <w:rPr>
          <w:rFonts w:ascii="Browallia New" w:hAnsi="Browallia New" w:cs="Browallia New"/>
          <w:b/>
          <w:bCs/>
          <w:sz w:val="28"/>
          <w:szCs w:val="28"/>
        </w:rPr>
        <w:t>)</w:t>
      </w:r>
    </w:p>
    <w:p w14:paraId="2F977531" w14:textId="086D781F" w:rsidR="009742A9" w:rsidRPr="007C0D90"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C0D90">
        <w:rPr>
          <w:rFonts w:ascii="Browallia New" w:hAnsi="Browallia New" w:cs="Browallia New"/>
          <w:sz w:val="28"/>
          <w:szCs w:val="28"/>
          <w:cs/>
          <w:lang w:val="en-GB"/>
        </w:rPr>
        <w:tab/>
      </w:r>
    </w:p>
    <w:p w14:paraId="6077AB72" w14:textId="77777777" w:rsidR="009742A9" w:rsidRPr="007C0D90"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7C0D90">
        <w:rPr>
          <w:rFonts w:ascii="Browallia New" w:hAnsi="Browallia New" w:cs="Browallia New"/>
          <w:b/>
          <w:bCs/>
          <w:sz w:val="28"/>
          <w:szCs w:val="28"/>
          <w:cs/>
          <w:lang w:val="en-GB"/>
        </w:rPr>
        <w:t>ลักษณะการดำเนินธุรกิจ</w:t>
      </w:r>
    </w:p>
    <w:p w14:paraId="69F91BAA" w14:textId="77777777" w:rsidR="009742A9" w:rsidRPr="007C0D90"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7A7B8920" w:rsidR="009742A9" w:rsidRPr="00C2555B" w:rsidRDefault="009742A9" w:rsidP="00C320BC">
      <w:pPr>
        <w:tabs>
          <w:tab w:val="clear" w:pos="227"/>
          <w:tab w:val="clear" w:pos="454"/>
        </w:tabs>
        <w:spacing w:line="240" w:lineRule="auto"/>
        <w:ind w:left="450"/>
        <w:jc w:val="thaiDistribute"/>
        <w:rPr>
          <w:rFonts w:ascii="Browallia New" w:hAnsi="Browallia New" w:cs="Browallia New"/>
          <w:spacing w:val="-2"/>
          <w:sz w:val="28"/>
          <w:szCs w:val="28"/>
        </w:rPr>
      </w:pPr>
      <w:r w:rsidRPr="007C0D90">
        <w:rPr>
          <w:rFonts w:ascii="Browallia New" w:hAnsi="Browallia New" w:cs="Browallia New"/>
          <w:spacing w:val="-2"/>
          <w:sz w:val="28"/>
          <w:szCs w:val="28"/>
          <w:cs/>
        </w:rPr>
        <w:t>บริษัท ไมด้า แอสเซ็ท จำกัด (มหาชน)</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บริษัท</w:t>
      </w:r>
      <w:r w:rsidRPr="007C0D90">
        <w:rPr>
          <w:rFonts w:ascii="Browallia New" w:hAnsi="Browallia New" w:cs="Browallia New"/>
          <w:spacing w:val="-2"/>
          <w:sz w:val="28"/>
          <w:szCs w:val="28"/>
        </w:rPr>
        <w:t>”</w:t>
      </w:r>
      <w:r w:rsidRPr="007C0D90">
        <w:rPr>
          <w:rFonts w:ascii="Browallia New" w:hAnsi="Browallia New" w:cs="Browallia New"/>
          <w:spacing w:val="-2"/>
          <w:sz w:val="28"/>
          <w:szCs w:val="28"/>
          <w:cs/>
        </w:rPr>
        <w:t>) ดำเนินกิจการในประเทศไทยโดยทำธุรกิจหลักในการ</w:t>
      </w:r>
      <w:r>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Pr>
          <w:rStyle w:val="normaltextrun"/>
          <w:rFonts w:ascii="Browallia New" w:hAnsi="Browallia New" w:cs="Browallia New"/>
          <w:color w:val="000000"/>
          <w:sz w:val="28"/>
          <w:szCs w:val="28"/>
          <w:shd w:val="clear" w:color="auto" w:fill="FFFFFF"/>
          <w:cs/>
        </w:rPr>
        <w:t>ภายในบ้านและรถจักรยานยนต์</w:t>
      </w:r>
      <w:r w:rsidRPr="007C0D90">
        <w:rPr>
          <w:rFonts w:ascii="Browallia New" w:hAnsi="Browallia New" w:cs="Browallia New"/>
          <w:spacing w:val="-2"/>
          <w:sz w:val="28"/>
          <w:szCs w:val="28"/>
          <w:cs/>
        </w:rPr>
        <w:t xml:space="preserve"> ธุรกิจโรงแรม และธุรกิจพัฒนาอสังหาริมทรัพย์เพื่อขาย </w:t>
      </w:r>
      <w:r w:rsidR="00046E6A" w:rsidRPr="007C0D90">
        <w:rPr>
          <w:rFonts w:ascii="Browallia New" w:hAnsi="Browallia New" w:cs="Browallia New"/>
          <w:spacing w:val="-2"/>
          <w:sz w:val="28"/>
          <w:szCs w:val="28"/>
          <w:cs/>
        </w:rPr>
        <w:t>ณ วันที่</w:t>
      </w:r>
      <w:r w:rsidR="00046E6A" w:rsidRPr="007C0D90">
        <w:rPr>
          <w:rFonts w:ascii="Browallia New" w:hAnsi="Browallia New" w:cs="Browallia New"/>
          <w:spacing w:val="-2"/>
          <w:sz w:val="28"/>
          <w:szCs w:val="28"/>
        </w:rPr>
        <w:t xml:space="preserve"> 3</w:t>
      </w:r>
      <w:r w:rsidR="007B67E8">
        <w:rPr>
          <w:rFonts w:ascii="Browallia New" w:hAnsi="Browallia New" w:cs="Browallia New"/>
          <w:spacing w:val="-2"/>
          <w:sz w:val="28"/>
          <w:szCs w:val="28"/>
        </w:rPr>
        <w:t xml:space="preserve">1 </w:t>
      </w:r>
      <w:r w:rsidR="007B67E8">
        <w:rPr>
          <w:rFonts w:ascii="Browallia New" w:hAnsi="Browallia New" w:cs="Browallia New" w:hint="cs"/>
          <w:spacing w:val="-2"/>
          <w:sz w:val="28"/>
          <w:szCs w:val="28"/>
          <w:cs/>
        </w:rPr>
        <w:t>มีนาคม</w:t>
      </w:r>
      <w:r w:rsidR="00046E6A" w:rsidRPr="007C0D90">
        <w:rPr>
          <w:rFonts w:ascii="Browallia New" w:hAnsi="Browallia New" w:cs="Browallia New"/>
          <w:spacing w:val="-2"/>
          <w:sz w:val="28"/>
          <w:szCs w:val="28"/>
          <w:cs/>
        </w:rPr>
        <w:t xml:space="preserve"> </w:t>
      </w:r>
      <w:r w:rsidR="00046E6A" w:rsidRPr="007C0D90">
        <w:rPr>
          <w:rFonts w:ascii="Browallia New" w:hAnsi="Browallia New" w:cs="Browallia New"/>
          <w:spacing w:val="-2"/>
          <w:sz w:val="28"/>
          <w:szCs w:val="28"/>
        </w:rPr>
        <w:t>256</w:t>
      </w:r>
      <w:r w:rsidR="007B67E8">
        <w:rPr>
          <w:rFonts w:ascii="Browallia New" w:hAnsi="Browallia New" w:cs="Browallia New"/>
          <w:spacing w:val="-2"/>
          <w:sz w:val="28"/>
          <w:szCs w:val="28"/>
        </w:rPr>
        <w:t>3</w:t>
      </w:r>
      <w:r w:rsidR="00046E6A" w:rsidRPr="007C0D90">
        <w:rPr>
          <w:rFonts w:ascii="Browallia New" w:hAnsi="Browallia New" w:cs="Browallia New"/>
          <w:spacing w:val="-2"/>
          <w:sz w:val="28"/>
          <w:szCs w:val="28"/>
          <w:cs/>
        </w:rPr>
        <w:t xml:space="preserve"> </w:t>
      </w:r>
      <w:r w:rsidRPr="007C0D90">
        <w:rPr>
          <w:rFonts w:ascii="Browallia New" w:hAnsi="Browallia New" w:cs="Browallia New"/>
          <w:spacing w:val="-2"/>
          <w:sz w:val="28"/>
          <w:szCs w:val="28"/>
          <w:cs/>
        </w:rPr>
        <w:t xml:space="preserve">บริษัทมีสาขาในกรุงเทพมหานครและต่างจังหวัดรวม </w:t>
      </w:r>
      <w:r w:rsidR="004970EE" w:rsidRPr="00EA1F1C">
        <w:rPr>
          <w:rFonts w:ascii="Browallia New" w:hAnsi="Browallia New" w:cs="Browallia New"/>
          <w:spacing w:val="-2"/>
          <w:sz w:val="28"/>
          <w:szCs w:val="28"/>
        </w:rPr>
        <w:t>101</w:t>
      </w:r>
      <w:r w:rsidRPr="007C0D90">
        <w:rPr>
          <w:rFonts w:ascii="Browallia New" w:hAnsi="Browallia New" w:cs="Browallia New"/>
          <w:spacing w:val="-2"/>
          <w:sz w:val="28"/>
          <w:szCs w:val="28"/>
        </w:rPr>
        <w:t xml:space="preserve"> </w:t>
      </w:r>
      <w:r w:rsidRPr="007C0D90">
        <w:rPr>
          <w:rFonts w:ascii="Browallia New" w:hAnsi="Browallia New" w:cs="Browallia New"/>
          <w:spacing w:val="-2"/>
          <w:sz w:val="28"/>
          <w:szCs w:val="28"/>
          <w:cs/>
        </w:rPr>
        <w:t>สาขา</w:t>
      </w:r>
      <w:r w:rsidRPr="00C2555B">
        <w:rPr>
          <w:rFonts w:ascii="Browallia New" w:hAnsi="Browallia New" w:cs="Browallia New"/>
          <w:spacing w:val="-2"/>
          <w:sz w:val="28"/>
          <w:szCs w:val="28"/>
          <w:cs/>
        </w:rPr>
        <w:t xml:space="preserve"> บริษัทมีบริษัทย่อยดำเนินธุรกิจประเภทต่างๆ เช่น </w:t>
      </w:r>
      <w:r w:rsidR="00084B49" w:rsidRPr="00C46332">
        <w:rPr>
          <w:rFonts w:ascii="Browallia New" w:hAnsi="Browallia New" w:cs="Browallia New"/>
          <w:sz w:val="28"/>
          <w:szCs w:val="28"/>
          <w:cs/>
        </w:rPr>
        <w:t>บริการให้สินเชื่อเช่าซื้อ</w:t>
      </w:r>
      <w:r w:rsidRPr="00C46332">
        <w:rPr>
          <w:rFonts w:ascii="Browallia New" w:hAnsi="Browallia New" w:cs="Browallia New"/>
          <w:sz w:val="28"/>
          <w:szCs w:val="28"/>
          <w:cs/>
        </w:rPr>
        <w:t xml:space="preserve">รถยนต์ที่ผ่านการใช้งานแล้ว </w:t>
      </w:r>
      <w:r w:rsidR="00C320BC" w:rsidRPr="00C2555B">
        <w:rPr>
          <w:rFonts w:ascii="Browallia New" w:hAnsi="Browallia New" w:cs="Browallia New"/>
          <w:sz w:val="28"/>
          <w:szCs w:val="28"/>
          <w:cs/>
        </w:rPr>
        <w:t>ธุรกิจพัฒนาอสังหาริมทรัพย์ ธุรกิจบริการ</w:t>
      </w:r>
      <w:r w:rsidR="006E0659" w:rsidRPr="00EF3D11">
        <w:rPr>
          <w:rFonts w:ascii="Browallia New" w:hAnsi="Browallia New" w:cs="Browallia New"/>
          <w:sz w:val="28"/>
          <w:szCs w:val="28"/>
          <w:cs/>
        </w:rPr>
        <w:t>บริหารโรงแรม</w:t>
      </w:r>
      <w:r w:rsidR="006E0659">
        <w:rPr>
          <w:rFonts w:ascii="Browallia New" w:hAnsi="Browallia New" w:cs="Browallia New" w:hint="cs"/>
          <w:sz w:val="28"/>
          <w:szCs w:val="28"/>
          <w:cs/>
        </w:rPr>
        <w:t>และ</w:t>
      </w:r>
      <w:r w:rsidR="006E0659" w:rsidRPr="007646D1">
        <w:rPr>
          <w:rFonts w:ascii="Browallia New" w:hAnsi="Browallia New" w:cs="Browallia New"/>
          <w:sz w:val="28"/>
          <w:szCs w:val="28"/>
          <w:cs/>
        </w:rPr>
        <w:t>บริหารคอนโดมิเนียม</w:t>
      </w:r>
      <w:r w:rsidR="006E0659">
        <w:rPr>
          <w:rFonts w:ascii="Browallia New" w:hAnsi="Browallia New" w:cs="Browallia New" w:hint="cs"/>
          <w:sz w:val="28"/>
          <w:szCs w:val="28"/>
          <w:cs/>
        </w:rPr>
        <w:t>เพื่อให้เช่า</w:t>
      </w:r>
      <w:r w:rsidR="006E0659" w:rsidRPr="00EF3D11">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การบริหารสินทรัพย์ด้อยคุณภาพ และธุรกิจให้บริการรักษาความปลอดภัย</w:t>
      </w:r>
    </w:p>
    <w:p w14:paraId="6CA1C556" w14:textId="77777777" w:rsidR="009742A9" w:rsidRPr="00310DDA"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040B5A" w:rsidRDefault="009742A9" w:rsidP="00040B5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040B5A">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040B5A" w:rsidRDefault="009742A9"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30178B4E" w14:textId="77777777" w:rsidR="009742A9" w:rsidRPr="00040B5A" w:rsidRDefault="009742A9" w:rsidP="00040B5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12480249" w14:textId="77777777" w:rsidR="009742A9" w:rsidRPr="00040B5A" w:rsidRDefault="009742A9" w:rsidP="00040B5A">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cs/>
        </w:rPr>
      </w:pPr>
    </w:p>
    <w:p w14:paraId="6F8C60EA" w14:textId="77777777" w:rsidR="009742A9" w:rsidRPr="00040B5A" w:rsidRDefault="009742A9" w:rsidP="00040B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040B5A">
        <w:rPr>
          <w:rFonts w:ascii="Browallia New" w:hAnsi="Browallia New" w:cs="Browallia New"/>
          <w:sz w:val="28"/>
          <w:szCs w:val="28"/>
          <w:cs/>
        </w:rPr>
        <w:t>เกณฑ์ในการจัดทำงบการเงินระหว่างกาล</w:t>
      </w:r>
    </w:p>
    <w:p w14:paraId="776EEC43" w14:textId="77777777" w:rsidR="009742A9" w:rsidRPr="00040B5A" w:rsidRDefault="009742A9"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2B527A6F" w:rsidR="00B35F23" w:rsidRPr="00040B5A" w:rsidRDefault="00B35F23"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งบการเงินระหว่างกาลจัดทำขึ้นสำหรับงวดสามเดือนสิ้นสุดวันที่ 31 มีนาคม 2563 ตามมาตรฐานการบัญชี </w:t>
      </w:r>
      <w:r w:rsidR="00040B5A">
        <w:rPr>
          <w:rFonts w:ascii="Browallia New" w:hAnsi="Browallia New" w:cs="Browallia New"/>
          <w:sz w:val="28"/>
          <w:szCs w:val="28"/>
        </w:rPr>
        <w:t xml:space="preserve">          </w:t>
      </w:r>
      <w:r w:rsidRPr="00040B5A">
        <w:rPr>
          <w:rFonts w:ascii="Browallia New" w:hAnsi="Browallia New" w:cs="Browallia New"/>
          <w:sz w:val="28"/>
          <w:szCs w:val="28"/>
          <w:cs/>
        </w:rPr>
        <w:t>ฉบับที่ 34 (ปรับปรุง 2562) เรื่อง “การรายงานทางการเงินระหว่างกาล”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w:t>
      </w:r>
      <w:r w:rsidR="00040B5A">
        <w:rPr>
          <w:rFonts w:ascii="Browallia New" w:hAnsi="Browallia New" w:cs="Browallia New"/>
          <w:sz w:val="28"/>
          <w:szCs w:val="28"/>
        </w:rPr>
        <w:t xml:space="preserve">           </w:t>
      </w:r>
      <w:r w:rsidRPr="00040B5A">
        <w:rPr>
          <w:rFonts w:ascii="Browallia New" w:hAnsi="Browallia New" w:cs="Browallia New"/>
          <w:sz w:val="28"/>
          <w:szCs w:val="28"/>
          <w:cs/>
        </w:rPr>
        <w:t>งบการเงินควรใช้งบการเงินระหว่างกาลนี้ควบคู่กับงบการเงินสำหรับปีสิ้นสุดวันที่ 31 ธันวาคม 2562</w:t>
      </w:r>
    </w:p>
    <w:p w14:paraId="2246CE90" w14:textId="77777777" w:rsidR="00B35F23" w:rsidRPr="00040B5A" w:rsidRDefault="00B35F23"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5A0D092B" w:rsidR="009742A9" w:rsidRPr="00040B5A" w:rsidRDefault="00B35F23"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 xml:space="preserve">งบการเงินระหว่างกาลฉบับนี้จัดทำขึ้นเป็นทางการเป็นภาษาไทย การแปลงบการเงินฉบับนี้เป็นภาษาอื่น </w:t>
      </w:r>
      <w:r w:rsidR="00040B5A">
        <w:rPr>
          <w:rFonts w:ascii="Browallia New" w:hAnsi="Browallia New" w:cs="Browallia New"/>
          <w:sz w:val="28"/>
          <w:szCs w:val="28"/>
        </w:rPr>
        <w:t xml:space="preserve">             </w:t>
      </w:r>
      <w:r w:rsidRPr="00040B5A">
        <w:rPr>
          <w:rFonts w:ascii="Browallia New" w:hAnsi="Browallia New" w:cs="Browallia New"/>
          <w:sz w:val="28"/>
          <w:szCs w:val="28"/>
          <w:cs/>
        </w:rPr>
        <w:t>ให้ยึดถืองบการเงินที่จัดทำขึ้นเป็นภาษาไทยเป็นเกณฑ์</w:t>
      </w:r>
    </w:p>
    <w:p w14:paraId="4DC4AAA5" w14:textId="77777777" w:rsidR="00B35F23" w:rsidRPr="00040B5A" w:rsidRDefault="00B35F23"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720EA9CC" w:rsidR="00857B37" w:rsidRPr="00040B5A" w:rsidRDefault="00857B37"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งบการเงินระหว่างกาลนี้ได้รับอนุมัติจากคณะกรรมการ</w:t>
      </w:r>
      <w:r w:rsidR="00B461C6" w:rsidRPr="00040B5A">
        <w:rPr>
          <w:rFonts w:ascii="Browallia New" w:hAnsi="Browallia New" w:cs="Browallia New"/>
          <w:sz w:val="28"/>
          <w:szCs w:val="28"/>
          <w:cs/>
        </w:rPr>
        <w:t>บริษัท</w:t>
      </w:r>
      <w:r w:rsidRPr="00040B5A">
        <w:rPr>
          <w:rFonts w:ascii="Browallia New" w:hAnsi="Browallia New" w:cs="Browallia New"/>
          <w:sz w:val="28"/>
          <w:szCs w:val="28"/>
          <w:cs/>
        </w:rPr>
        <w:t xml:space="preserve"> เมื่อวันที่ </w:t>
      </w:r>
      <w:r w:rsidR="00DA35F6" w:rsidRPr="00040B5A">
        <w:rPr>
          <w:rFonts w:ascii="Browallia New" w:hAnsi="Browallia New" w:cs="Browallia New"/>
          <w:sz w:val="28"/>
          <w:szCs w:val="28"/>
        </w:rPr>
        <w:t>15</w:t>
      </w:r>
      <w:r w:rsidR="005F6FA7" w:rsidRPr="00040B5A">
        <w:rPr>
          <w:rFonts w:ascii="Browallia New" w:hAnsi="Browallia New" w:cs="Browallia New"/>
          <w:sz w:val="28"/>
          <w:szCs w:val="28"/>
        </w:rPr>
        <w:t xml:space="preserve"> </w:t>
      </w:r>
      <w:r w:rsidR="00DA35F6" w:rsidRPr="00040B5A">
        <w:rPr>
          <w:rFonts w:ascii="Browallia New" w:hAnsi="Browallia New" w:cs="Browallia New" w:hint="cs"/>
          <w:sz w:val="28"/>
          <w:szCs w:val="28"/>
          <w:cs/>
        </w:rPr>
        <w:t>พฤ</w:t>
      </w:r>
      <w:r w:rsidR="00B905E6" w:rsidRPr="00040B5A">
        <w:rPr>
          <w:rFonts w:ascii="Browallia New" w:hAnsi="Browallia New" w:cs="Browallia New" w:hint="cs"/>
          <w:sz w:val="28"/>
          <w:szCs w:val="28"/>
          <w:cs/>
        </w:rPr>
        <w:t>ษ</w:t>
      </w:r>
      <w:r w:rsidR="00DA35F6" w:rsidRPr="00040B5A">
        <w:rPr>
          <w:rFonts w:ascii="Browallia New" w:hAnsi="Browallia New" w:cs="Browallia New" w:hint="cs"/>
          <w:sz w:val="28"/>
          <w:szCs w:val="28"/>
          <w:cs/>
        </w:rPr>
        <w:t xml:space="preserve">ภาคม </w:t>
      </w:r>
      <w:r w:rsidR="005F6FA7" w:rsidRPr="00040B5A">
        <w:rPr>
          <w:rFonts w:ascii="Browallia New" w:hAnsi="Browallia New" w:cs="Browallia New"/>
          <w:sz w:val="28"/>
          <w:szCs w:val="28"/>
        </w:rPr>
        <w:t>2563</w:t>
      </w:r>
    </w:p>
    <w:p w14:paraId="265B61B2" w14:textId="77777777" w:rsidR="00857B37" w:rsidRPr="00040B5A" w:rsidRDefault="00857B37"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77777777" w:rsidR="00110AF7" w:rsidRPr="00040B5A" w:rsidRDefault="00F46B25" w:rsidP="00040B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366"/>
        <w:jc w:val="thaiDistribute"/>
        <w:rPr>
          <w:rFonts w:ascii="Browallia New" w:hAnsi="Browallia New" w:cs="Browallia New"/>
          <w:sz w:val="28"/>
          <w:szCs w:val="28"/>
        </w:rPr>
      </w:pPr>
      <w:r w:rsidRPr="00040B5A">
        <w:rPr>
          <w:rFonts w:ascii="Browallia New" w:hAnsi="Browallia New" w:cs="Browallia New"/>
          <w:sz w:val="28"/>
          <w:szCs w:val="28"/>
          <w:cs/>
        </w:rPr>
        <w:t>เกณฑ์ในการจัดทำงบการเงินรวม</w:t>
      </w:r>
    </w:p>
    <w:p w14:paraId="3383FEA4" w14:textId="77777777" w:rsidR="00110AF7" w:rsidRPr="00040B5A" w:rsidRDefault="00110AF7"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FFBCB51" w14:textId="58F006DE" w:rsidR="00110AF7" w:rsidRPr="00040B5A" w:rsidRDefault="00110AF7"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040B5A">
        <w:rPr>
          <w:rFonts w:ascii="Browallia New" w:hAnsi="Browallia New" w:cs="Browallia New"/>
          <w:sz w:val="28"/>
          <w:szCs w:val="28"/>
          <w:cs/>
        </w:rPr>
        <w:t>งบการเงินรวมระหว่างกาลได้จัดทำขึ้นโดยรวมงบการเงินของ</w:t>
      </w:r>
      <w:r w:rsidR="00E15F83" w:rsidRPr="00040B5A">
        <w:rPr>
          <w:rFonts w:ascii="Browallia New" w:hAnsi="Browallia New" w:cs="Browallia New"/>
          <w:sz w:val="28"/>
          <w:szCs w:val="28"/>
          <w:cs/>
        </w:rPr>
        <w:t xml:space="preserve">บริษัท ไมด้า แอสเซ็ท จำกัด (มหาชน) </w:t>
      </w:r>
      <w:r w:rsidRPr="00040B5A">
        <w:rPr>
          <w:rFonts w:ascii="Browallia New" w:hAnsi="Browallia New" w:cs="Browallia New"/>
          <w:sz w:val="28"/>
          <w:szCs w:val="28"/>
          <w:cs/>
        </w:rPr>
        <w:t xml:space="preserve">และบริษัทย่อย และได้จัดทำขึ้นโดยใช้หลักเกณฑ์เดียวกับงบการเงินรวมสำหรับสำหรับปีสิ้นสุดวันที่ 31 ธันวาคม 2562 โดยไม่มีการเปลี่ยนแปลงในบริษัทย่อยในระหว่างงวด </w:t>
      </w:r>
    </w:p>
    <w:p w14:paraId="03B0FEB6" w14:textId="704884FC" w:rsidR="0011491F" w:rsidRPr="00310DDA" w:rsidRDefault="0011491F"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137196B" w14:textId="77777777" w:rsidR="0089688D"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นโยบายการบัญชีที่สำคัญ</w:t>
      </w:r>
    </w:p>
    <w:p w14:paraId="4776AC74" w14:textId="77777777" w:rsidR="0089688D" w:rsidRPr="00310DDA"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0"/>
          <w:szCs w:val="20"/>
          <w:lang w:val="en-GB"/>
        </w:rPr>
      </w:pPr>
    </w:p>
    <w:p w14:paraId="07357CFC" w14:textId="79D6FB61" w:rsidR="00927167" w:rsidRPr="0089688D" w:rsidRDefault="00CE7E3D" w:rsidP="00275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b/>
          <w:bCs/>
          <w:sz w:val="28"/>
          <w:szCs w:val="28"/>
          <w:lang w:val="en-GB"/>
        </w:rPr>
      </w:pPr>
      <w:r w:rsidRPr="0089688D">
        <w:rPr>
          <w:rFonts w:ascii="Browallia New" w:hAnsi="Browallia New" w:cs="Browallia New"/>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89688D">
        <w:rPr>
          <w:rFonts w:ascii="Browallia New" w:hAnsi="Browallia New" w:cs="Browallia New" w:hint="cs"/>
          <w:sz w:val="28"/>
          <w:szCs w:val="28"/>
          <w:cs/>
        </w:rPr>
        <w:t>กลุ่มบริษัท</w:t>
      </w:r>
      <w:r w:rsidRPr="0089688D">
        <w:rPr>
          <w:rFonts w:ascii="Browallia New" w:hAnsi="Browallia New" w:cs="Browallia New"/>
          <w:sz w:val="28"/>
          <w:szCs w:val="28"/>
          <w:cs/>
          <w:lang w:val="th-TH"/>
        </w:rPr>
        <w:t xml:space="preserve">สำหรับปีสิ้นสุดวันที่ </w:t>
      </w:r>
      <w:r w:rsidRPr="0089688D">
        <w:rPr>
          <w:rFonts w:ascii="Browallia New" w:hAnsi="Browallia New" w:cs="Browallia New"/>
          <w:sz w:val="28"/>
          <w:szCs w:val="28"/>
        </w:rPr>
        <w:t>31</w:t>
      </w:r>
      <w:r w:rsidRPr="0089688D">
        <w:rPr>
          <w:rFonts w:ascii="Browallia New" w:hAnsi="Browallia New" w:cs="Browallia New"/>
          <w:sz w:val="28"/>
          <w:szCs w:val="28"/>
          <w:cs/>
          <w:lang w:val="th-TH"/>
        </w:rPr>
        <w:t xml:space="preserve"> ธันวาคม </w:t>
      </w:r>
      <w:r w:rsidRPr="0089688D">
        <w:rPr>
          <w:rFonts w:ascii="Browallia New" w:hAnsi="Browallia New" w:cs="Browallia New"/>
          <w:sz w:val="28"/>
          <w:szCs w:val="28"/>
        </w:rPr>
        <w:t>2562</w:t>
      </w:r>
      <w:r w:rsidRPr="0089688D">
        <w:rPr>
          <w:rFonts w:ascii="Browallia New" w:hAnsi="Browallia New" w:cs="Browallia New"/>
          <w:sz w:val="28"/>
          <w:szCs w:val="28"/>
          <w:cs/>
          <w:lang w:val="th-TH"/>
        </w:rPr>
        <w:t xml:space="preserve"> ยกเว้น การป</w:t>
      </w:r>
      <w:r w:rsidRPr="0089688D">
        <w:rPr>
          <w:rFonts w:ascii="Browallia New" w:hAnsi="Browallia New" w:cs="Browallia New" w:hint="cs"/>
          <w:sz w:val="28"/>
          <w:szCs w:val="28"/>
          <w:cs/>
        </w:rPr>
        <w:t>ฏิ</w:t>
      </w:r>
      <w:r w:rsidRPr="0089688D">
        <w:rPr>
          <w:rFonts w:ascii="Browallia New" w:hAnsi="Browallia New" w:cs="Browallia New"/>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9688D">
        <w:rPr>
          <w:rFonts w:ascii="Browallia New" w:hAnsi="Browallia New" w:cs="Browallia New"/>
          <w:sz w:val="28"/>
          <w:szCs w:val="28"/>
        </w:rPr>
        <w:t>1</w:t>
      </w:r>
      <w:r w:rsidRPr="0089688D">
        <w:rPr>
          <w:rFonts w:ascii="Browallia New" w:hAnsi="Browallia New" w:cs="Browallia New"/>
          <w:sz w:val="28"/>
          <w:szCs w:val="28"/>
          <w:cs/>
          <w:lang w:val="th-TH"/>
        </w:rPr>
        <w:t xml:space="preserve"> มกราคม </w:t>
      </w:r>
      <w:r w:rsidRPr="0089688D">
        <w:rPr>
          <w:rFonts w:ascii="Browallia New" w:hAnsi="Browallia New" w:cs="Browallia New"/>
          <w:sz w:val="28"/>
          <w:szCs w:val="28"/>
        </w:rPr>
        <w:t>2563</w:t>
      </w:r>
    </w:p>
    <w:p w14:paraId="62BF4327" w14:textId="78D61A57" w:rsidR="00BD7620" w:rsidRDefault="00BD7620" w:rsidP="0081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b/>
          <w:bCs/>
          <w:sz w:val="28"/>
          <w:szCs w:val="28"/>
          <w:lang w:val="en-GB"/>
        </w:rPr>
      </w:pPr>
    </w:p>
    <w:p w14:paraId="3BA97E5C" w14:textId="71E113BE" w:rsidR="00CE7E3D" w:rsidRPr="007A0B65" w:rsidRDefault="00CE7E3D" w:rsidP="00C25F18">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b/>
          <w:bCs/>
          <w:sz w:val="28"/>
          <w:szCs w:val="28"/>
          <w:lang w:val="en-GB"/>
        </w:rPr>
      </w:pPr>
      <w:r w:rsidRPr="007A0B65">
        <w:rPr>
          <w:rFonts w:ascii="Browallia New" w:hAnsi="Browallia New" w:cs="Browallia New"/>
          <w:sz w:val="28"/>
          <w:szCs w:val="28"/>
          <w:u w:val="single"/>
          <w:cs/>
          <w:lang w:val="th-TH"/>
        </w:rPr>
        <w:lastRenderedPageBreak/>
        <w:t>มาตรฐานการรายงานทางการเงิน</w:t>
      </w:r>
      <w:r w:rsidRPr="007A0B65">
        <w:rPr>
          <w:rFonts w:ascii="Browallia New" w:hAnsi="Browallia New" w:cs="Browallia New" w:hint="cs"/>
          <w:sz w:val="28"/>
          <w:szCs w:val="28"/>
          <w:u w:val="single"/>
          <w:cs/>
          <w:lang w:val="th-TH"/>
        </w:rPr>
        <w:t>ที่เกี่ยวข้องกับกลุ่ม</w:t>
      </w:r>
      <w:r w:rsidRPr="007A0B65">
        <w:rPr>
          <w:rFonts w:ascii="Browallia New" w:hAnsi="Browallia New" w:cs="Browallia New" w:hint="cs"/>
          <w:sz w:val="28"/>
          <w:szCs w:val="28"/>
          <w:u w:val="single"/>
          <w:cs/>
        </w:rPr>
        <w:t xml:space="preserve"> </w:t>
      </w:r>
      <w:r w:rsidRPr="007A0B65">
        <w:rPr>
          <w:rFonts w:ascii="Browallia New" w:hAnsi="Browallia New" w:cs="Browallia New"/>
          <w:sz w:val="28"/>
          <w:szCs w:val="28"/>
          <w:u w:val="single"/>
        </w:rPr>
        <w:t>“</w:t>
      </w:r>
      <w:r w:rsidRPr="007A0B65">
        <w:rPr>
          <w:rFonts w:ascii="Browallia New" w:hAnsi="Browallia New" w:cs="Browallia New"/>
          <w:sz w:val="28"/>
          <w:szCs w:val="28"/>
          <w:u w:val="single"/>
          <w:cs/>
          <w:lang w:val="th-TH"/>
        </w:rPr>
        <w:t>เครื่องมือทางการเงิน</w:t>
      </w:r>
      <w:r w:rsidRPr="007A0B65">
        <w:rPr>
          <w:rFonts w:ascii="Browallia New" w:hAnsi="Browallia New" w:cs="Browallia New" w:hint="cs"/>
          <w:sz w:val="28"/>
          <w:szCs w:val="28"/>
          <w:u w:val="single"/>
          <w:cs/>
          <w:lang w:val="th-TH"/>
        </w:rPr>
        <w:t>”</w:t>
      </w:r>
    </w:p>
    <w:p w14:paraId="70616177" w14:textId="77777777" w:rsidR="00CE7E3D" w:rsidRPr="00332C8A" w:rsidRDefault="00CE7E3D" w:rsidP="00332C8A"/>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1"/>
        <w:gridCol w:w="4678"/>
      </w:tblGrid>
      <w:tr w:rsidR="00CE7E3D" w:rsidRPr="00CE7E3D" w14:paraId="318ECC90" w14:textId="77777777" w:rsidTr="0027525D">
        <w:tc>
          <w:tcPr>
            <w:tcW w:w="4001" w:type="dxa"/>
          </w:tcPr>
          <w:p w14:paraId="62E50E76" w14:textId="315B4909" w:rsidR="00CE7E3D" w:rsidRDefault="00120F1A" w:rsidP="007A18DC">
            <w:pPr>
              <w:rPr>
                <w:rFonts w:ascii="Browallia New" w:hAnsi="Browallia New" w:cs="Browallia New"/>
                <w:sz w:val="28"/>
                <w:szCs w:val="28"/>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Pr>
                <w:rFonts w:ascii="Browallia New" w:hAnsi="Browallia New" w:cs="Browallia New"/>
                <w:sz w:val="28"/>
                <w:szCs w:val="28"/>
                <w:lang w:eastAsia="th-TH"/>
              </w:rPr>
              <w:t>7</w:t>
            </w:r>
          </w:p>
        </w:tc>
        <w:tc>
          <w:tcPr>
            <w:tcW w:w="4678" w:type="dxa"/>
          </w:tcPr>
          <w:p w14:paraId="0868A501" w14:textId="160DBC15" w:rsidR="00CE7E3D" w:rsidRDefault="00120F1A"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การเปิดเผยข้อมูลสำหรับเครื่องมือทางการเงิน</w:t>
            </w:r>
          </w:p>
        </w:tc>
      </w:tr>
      <w:tr w:rsidR="00120F1A" w:rsidRPr="00CE7E3D" w14:paraId="0E3B5276" w14:textId="77777777" w:rsidTr="0027525D">
        <w:tc>
          <w:tcPr>
            <w:tcW w:w="4001" w:type="dxa"/>
          </w:tcPr>
          <w:p w14:paraId="2F67D5DB" w14:textId="3BEA9F66"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 xml:space="preserve">มาตรฐานการรายงานทางการเงิน ฉบับที่ </w:t>
            </w:r>
            <w:r w:rsidRPr="00CE7E3D">
              <w:rPr>
                <w:rFonts w:ascii="Browallia New" w:hAnsi="Browallia New" w:cs="Browallia New"/>
                <w:sz w:val="28"/>
                <w:szCs w:val="28"/>
                <w:lang w:eastAsia="th-TH"/>
              </w:rPr>
              <w:t>9</w:t>
            </w:r>
          </w:p>
        </w:tc>
        <w:tc>
          <w:tcPr>
            <w:tcW w:w="4678" w:type="dxa"/>
          </w:tcPr>
          <w:p w14:paraId="3D840EDF" w14:textId="32F1E42C" w:rsidR="00120F1A" w:rsidRPr="00CE7E3D" w:rsidRDefault="00120F1A"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เครื่องมือทางการเงิน</w:t>
            </w:r>
          </w:p>
        </w:tc>
      </w:tr>
      <w:tr w:rsidR="007360D3" w:rsidRPr="00CE7E3D" w14:paraId="578A2BB6" w14:textId="77777777" w:rsidTr="0027525D">
        <w:tc>
          <w:tcPr>
            <w:tcW w:w="4001" w:type="dxa"/>
          </w:tcPr>
          <w:p w14:paraId="310DFD3F" w14:textId="0AF5ECAE" w:rsidR="007360D3" w:rsidRPr="00CE7E3D" w:rsidRDefault="00CA6459" w:rsidP="00120F1A">
            <w:pPr>
              <w:rPr>
                <w:rFonts w:ascii="Browallia New" w:hAnsi="Browallia New" w:cs="Browallia New"/>
                <w:sz w:val="28"/>
                <w:szCs w:val="28"/>
                <w:cs/>
                <w:lang w:eastAsia="th-TH"/>
              </w:rPr>
            </w:pPr>
            <w:r w:rsidRPr="00CE7E3D">
              <w:rPr>
                <w:rFonts w:ascii="Browallia New" w:hAnsi="Browallia New" w:cs="Browallia New"/>
                <w:sz w:val="28"/>
                <w:szCs w:val="28"/>
                <w:cs/>
                <w:lang w:eastAsia="th-TH"/>
              </w:rPr>
              <w:t>มาตรฐานการ</w:t>
            </w:r>
            <w:r>
              <w:rPr>
                <w:rFonts w:ascii="Browallia New" w:hAnsi="Browallia New" w:cs="Browallia New" w:hint="cs"/>
                <w:sz w:val="28"/>
                <w:szCs w:val="28"/>
                <w:cs/>
                <w:lang w:eastAsia="th-TH"/>
              </w:rPr>
              <w:t>บัญชี</w:t>
            </w:r>
            <w:r w:rsidRPr="00CE7E3D">
              <w:rPr>
                <w:rFonts w:ascii="Browallia New" w:hAnsi="Browallia New" w:cs="Browallia New"/>
                <w:sz w:val="28"/>
                <w:szCs w:val="28"/>
                <w:cs/>
                <w:lang w:eastAsia="th-TH"/>
              </w:rPr>
              <w:t xml:space="preserve"> ฉบับที่ </w:t>
            </w:r>
            <w:r>
              <w:rPr>
                <w:rFonts w:ascii="Browallia New" w:hAnsi="Browallia New" w:cs="Browallia New"/>
                <w:sz w:val="28"/>
                <w:szCs w:val="28"/>
                <w:lang w:eastAsia="th-TH"/>
              </w:rPr>
              <w:t>32</w:t>
            </w:r>
          </w:p>
        </w:tc>
        <w:tc>
          <w:tcPr>
            <w:tcW w:w="4678" w:type="dxa"/>
          </w:tcPr>
          <w:p w14:paraId="00B915E9" w14:textId="51A0A5F6" w:rsidR="007360D3" w:rsidRPr="00CE7E3D" w:rsidRDefault="002247B9" w:rsidP="00120F1A">
            <w:pPr>
              <w:rPr>
                <w:rFonts w:ascii="Browallia New" w:hAnsi="Browallia New" w:cs="Browallia New"/>
                <w:sz w:val="28"/>
                <w:szCs w:val="28"/>
                <w:cs/>
                <w:lang w:eastAsia="th-TH"/>
              </w:rPr>
            </w:pPr>
            <w:r>
              <w:rPr>
                <w:rFonts w:ascii="Browallia New" w:hAnsi="Browallia New" w:cs="Browallia New" w:hint="cs"/>
                <w:sz w:val="28"/>
                <w:szCs w:val="28"/>
                <w:cs/>
                <w:lang w:eastAsia="th-TH"/>
              </w:rPr>
              <w:t>การแสดงรายการสำหรับเครื่องมือทางการเงิน</w:t>
            </w:r>
          </w:p>
        </w:tc>
      </w:tr>
      <w:tr w:rsidR="00CE7E3D" w:rsidRPr="00CE7E3D" w14:paraId="58AE0365" w14:textId="77777777" w:rsidTr="0027525D">
        <w:tc>
          <w:tcPr>
            <w:tcW w:w="4001" w:type="dxa"/>
          </w:tcPr>
          <w:p w14:paraId="1057C2B7"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11D5A50C" w14:textId="79EFA043" w:rsidR="00CE7E3D" w:rsidRDefault="00CE7E3D" w:rsidP="00332C8A">
            <w:pPr>
              <w:tabs>
                <w:tab w:val="clear" w:pos="1644"/>
                <w:tab w:val="clear" w:pos="1871"/>
                <w:tab w:val="clear" w:pos="2807"/>
                <w:tab w:val="clear" w:pos="3515"/>
                <w:tab w:val="clear" w:pos="3742"/>
                <w:tab w:val="clear" w:pos="4451"/>
                <w:tab w:val="clear" w:pos="4678"/>
                <w:tab w:val="clear" w:pos="5387"/>
                <w:tab w:val="clear" w:pos="5613"/>
                <w:tab w:val="clear" w:pos="6322"/>
                <w:tab w:val="clear" w:pos="6549"/>
                <w:tab w:val="center" w:pos="1892"/>
              </w:tabs>
              <w:rPr>
                <w:rFonts w:ascii="Browallia New" w:hAnsi="Browallia New" w:cs="Browallia New"/>
                <w:sz w:val="28"/>
                <w:szCs w:val="28"/>
                <w:lang w:eastAsia="th-TH"/>
              </w:rPr>
            </w:pPr>
            <w:r>
              <w:rPr>
                <w:rFonts w:ascii="Browallia New" w:hAnsi="Browallia New" w:cs="Browallia New"/>
                <w:sz w:val="28"/>
                <w:szCs w:val="28"/>
                <w:lang w:eastAsia="th-TH"/>
              </w:rPr>
              <w:t xml:space="preserve">  </w:t>
            </w:r>
            <w:r w:rsidRPr="00716AA8">
              <w:rPr>
                <w:rFonts w:ascii="Browallia New" w:hAnsi="Browallia New" w:cs="Browallia New"/>
                <w:sz w:val="28"/>
                <w:szCs w:val="28"/>
                <w:cs/>
                <w:lang w:eastAsia="th-TH"/>
              </w:rPr>
              <w:t xml:space="preserve"> ฉบับที่ </w:t>
            </w:r>
            <w:r w:rsidRPr="00716AA8">
              <w:rPr>
                <w:rFonts w:ascii="Browallia New" w:hAnsi="Browallia New" w:cs="Browallia New"/>
                <w:sz w:val="28"/>
                <w:szCs w:val="28"/>
                <w:lang w:eastAsia="th-TH"/>
              </w:rPr>
              <w:t>16</w:t>
            </w:r>
            <w:r w:rsidR="00B112C0">
              <w:rPr>
                <w:rFonts w:ascii="Browallia New" w:hAnsi="Browallia New" w:cs="Browallia New"/>
                <w:sz w:val="28"/>
                <w:szCs w:val="28"/>
                <w:lang w:eastAsia="th-TH"/>
              </w:rPr>
              <w:tab/>
            </w:r>
            <w:r w:rsidR="00B112C0">
              <w:rPr>
                <w:rFonts w:ascii="Browallia New" w:hAnsi="Browallia New" w:cs="Browallia New"/>
                <w:sz w:val="28"/>
                <w:szCs w:val="28"/>
                <w:lang w:eastAsia="th-TH"/>
              </w:rPr>
              <w:tab/>
            </w:r>
          </w:p>
        </w:tc>
        <w:tc>
          <w:tcPr>
            <w:tcW w:w="4678" w:type="dxa"/>
          </w:tcPr>
          <w:p w14:paraId="4C298A89"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การป้องกันความเสี่ยงของเงินลงทุนสุทธิใน</w:t>
            </w:r>
          </w:p>
          <w:p w14:paraId="70B4870D" w14:textId="77777777"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หน่วยงานต่างประเทศ</w:t>
            </w:r>
          </w:p>
        </w:tc>
      </w:tr>
      <w:tr w:rsidR="00CE7E3D" w:rsidRPr="00CE7E3D" w14:paraId="57886232" w14:textId="77777777" w:rsidTr="0027525D">
        <w:tc>
          <w:tcPr>
            <w:tcW w:w="4001" w:type="dxa"/>
          </w:tcPr>
          <w:p w14:paraId="26C51555"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การตีความมาตรฐานการรายงานทางการเงิน</w:t>
            </w:r>
          </w:p>
          <w:p w14:paraId="71D016F9" w14:textId="77777777" w:rsidR="00CE7E3D" w:rsidRDefault="00CE7E3D" w:rsidP="007A18DC">
            <w:pPr>
              <w:rPr>
                <w:rFonts w:ascii="Browallia New" w:hAnsi="Browallia New" w:cs="Browallia New"/>
                <w:sz w:val="28"/>
                <w:szCs w:val="28"/>
                <w:lang w:eastAsia="th-TH"/>
              </w:rPr>
            </w:pPr>
            <w:r>
              <w:rPr>
                <w:rFonts w:ascii="Browallia New" w:hAnsi="Browallia New" w:cs="Browallia New" w:hint="cs"/>
                <w:sz w:val="28"/>
                <w:szCs w:val="28"/>
                <w:cs/>
                <w:lang w:eastAsia="th-TH"/>
              </w:rPr>
              <w:t xml:space="preserve">  </w:t>
            </w:r>
            <w:r w:rsidRPr="00716AA8">
              <w:rPr>
                <w:rFonts w:ascii="Browallia New" w:hAnsi="Browallia New" w:cs="Browallia New"/>
                <w:sz w:val="28"/>
                <w:szCs w:val="28"/>
                <w:cs/>
                <w:lang w:eastAsia="th-TH"/>
              </w:rPr>
              <w:t xml:space="preserve"> ฉบับที่ 19</w:t>
            </w:r>
          </w:p>
        </w:tc>
        <w:tc>
          <w:tcPr>
            <w:tcW w:w="4678" w:type="dxa"/>
          </w:tcPr>
          <w:p w14:paraId="570E3808" w14:textId="77777777" w:rsidR="00CE7E3D" w:rsidRDefault="00CE7E3D" w:rsidP="007A18DC">
            <w:pPr>
              <w:rPr>
                <w:rFonts w:ascii="Browallia New" w:hAnsi="Browallia New" w:cs="Browallia New"/>
                <w:sz w:val="28"/>
                <w:szCs w:val="28"/>
                <w:lang w:eastAsia="th-TH"/>
              </w:rPr>
            </w:pPr>
            <w:r w:rsidRPr="00716AA8">
              <w:rPr>
                <w:rFonts w:ascii="Browallia New" w:hAnsi="Browallia New" w:cs="Browallia New"/>
                <w:sz w:val="28"/>
                <w:szCs w:val="28"/>
                <w:cs/>
                <w:lang w:eastAsia="th-TH"/>
              </w:rPr>
              <w:t>การชำระหนี้สินทางการเงินด้วยตราสารทุน</w:t>
            </w:r>
          </w:p>
        </w:tc>
      </w:tr>
    </w:tbl>
    <w:p w14:paraId="262C0975" w14:textId="28EC3FDF" w:rsidR="00CE7E3D" w:rsidRPr="00332C8A" w:rsidRDefault="00CE7E3D" w:rsidP="00CE7E3D">
      <w:pPr>
        <w:ind w:firstLine="360"/>
        <w:rPr>
          <w:rFonts w:ascii="Browallia New" w:hAnsi="Browallia New" w:cs="Browallia New"/>
          <w:lang w:eastAsia="th-TH"/>
        </w:rPr>
      </w:pPr>
    </w:p>
    <w:p w14:paraId="029E21C6" w14:textId="0B0379F1" w:rsidR="00A16928" w:rsidRPr="00040B5A" w:rsidRDefault="00CE7E3D"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r w:rsidRPr="00040B5A">
        <w:rPr>
          <w:rFonts w:ascii="Browallia New" w:hAnsi="Browallia New" w:cs="Browallia New"/>
          <w:sz w:val="28"/>
          <w:szCs w:val="28"/>
          <w:cs/>
          <w:lang w:eastAsia="th-TH"/>
        </w:rPr>
        <w:t>มีข้อกำหนดใหม่เกี่ยวกับ</w:t>
      </w:r>
      <w:r w:rsidRPr="00040B5A">
        <w:rPr>
          <w:rFonts w:ascii="Browallia New" w:hAnsi="Browallia New" w:cs="Browallia New"/>
          <w:sz w:val="28"/>
          <w:szCs w:val="28"/>
          <w:lang w:eastAsia="th-TH"/>
        </w:rPr>
        <w:t xml:space="preserve"> </w:t>
      </w:r>
      <w:r w:rsidRPr="00040B5A">
        <w:rPr>
          <w:rFonts w:ascii="Browallia New" w:hAnsi="Browallia New" w:cs="Browallia New"/>
          <w:sz w:val="28"/>
          <w:szCs w:val="28"/>
          <w:cs/>
          <w:lang w:eastAsia="th-TH"/>
        </w:rPr>
        <w:t>การจัดประเภทรายการ</w:t>
      </w:r>
      <w:r w:rsidRPr="00040B5A">
        <w:rPr>
          <w:rFonts w:ascii="Browallia New" w:hAnsi="Browallia New" w:cs="Browallia New" w:hint="cs"/>
          <w:sz w:val="28"/>
          <w:szCs w:val="28"/>
          <w:cs/>
          <w:lang w:eastAsia="th-TH"/>
        </w:rPr>
        <w:t>และการวัด</w:t>
      </w:r>
      <w:r w:rsidRPr="00040B5A">
        <w:rPr>
          <w:rFonts w:ascii="Browallia New" w:hAnsi="Browallia New" w:cs="Browallia New"/>
          <w:sz w:val="28"/>
          <w:szCs w:val="28"/>
          <w:cs/>
          <w:lang w:eastAsia="th-TH"/>
        </w:rPr>
        <w:t>มูลค่าของสินทรัพย์</w:t>
      </w:r>
      <w:r w:rsidRPr="00040B5A">
        <w:rPr>
          <w:rFonts w:ascii="Browallia New" w:hAnsi="Browallia New" w:cs="Browallia New" w:hint="cs"/>
          <w:sz w:val="28"/>
          <w:szCs w:val="28"/>
          <w:cs/>
          <w:lang w:eastAsia="th-TH"/>
        </w:rPr>
        <w:t>ทางการเงิน</w:t>
      </w:r>
      <w:r w:rsidRPr="00040B5A">
        <w:rPr>
          <w:rFonts w:ascii="Browallia New" w:hAnsi="Browallia New" w:cs="Browallia New"/>
          <w:sz w:val="28"/>
          <w:szCs w:val="28"/>
          <w:cs/>
          <w:lang w:eastAsia="th-TH"/>
        </w:rPr>
        <w:t>และหนี้สินทาง</w:t>
      </w:r>
      <w:r w:rsidR="00040B5A" w:rsidRPr="00040B5A">
        <w:rPr>
          <w:rFonts w:ascii="Browallia New" w:hAnsi="Browallia New" w:cs="Browallia New"/>
          <w:sz w:val="28"/>
          <w:szCs w:val="28"/>
          <w:lang w:eastAsia="th-TH"/>
        </w:rPr>
        <w:t xml:space="preserve">    </w:t>
      </w:r>
      <w:r w:rsidRPr="00040B5A">
        <w:rPr>
          <w:rFonts w:ascii="Browallia New" w:hAnsi="Browallia New" w:cs="Browallia New"/>
          <w:sz w:val="28"/>
          <w:szCs w:val="28"/>
          <w:cs/>
          <w:lang w:eastAsia="th-TH"/>
        </w:rPr>
        <w:t>การเงิน</w:t>
      </w:r>
      <w:r w:rsidRPr="00040B5A">
        <w:rPr>
          <w:rFonts w:ascii="Browallia New" w:hAnsi="Browallia New" w:cs="Browallia New"/>
          <w:sz w:val="28"/>
          <w:szCs w:val="28"/>
          <w:lang w:eastAsia="th-TH"/>
        </w:rPr>
        <w:t xml:space="preserve"> </w:t>
      </w:r>
      <w:r w:rsidRPr="00040B5A">
        <w:rPr>
          <w:rFonts w:ascii="Browallia New" w:hAnsi="Browallia New" w:cs="Browallia New" w:hint="cs"/>
          <w:sz w:val="28"/>
          <w:szCs w:val="28"/>
          <w:cs/>
          <w:lang w:eastAsia="th-TH"/>
        </w:rPr>
        <w:t>วิธีการคำนวณ</w:t>
      </w:r>
      <w:r w:rsidRPr="00040B5A">
        <w:rPr>
          <w:rFonts w:ascii="Browallia New" w:hAnsi="Browallia New" w:cs="Browallia New"/>
          <w:sz w:val="28"/>
          <w:szCs w:val="28"/>
          <w:cs/>
          <w:lang w:eastAsia="th-TH"/>
        </w:rPr>
        <w:t>การ</w:t>
      </w:r>
      <w:r w:rsidR="002A49E0" w:rsidRPr="00040B5A">
        <w:rPr>
          <w:rFonts w:ascii="Browallia New" w:hAnsi="Browallia New" w:cs="Browallia New" w:hint="cs"/>
          <w:sz w:val="28"/>
          <w:szCs w:val="28"/>
          <w:cs/>
          <w:lang w:eastAsia="th-TH"/>
        </w:rPr>
        <w:t>ลดมูล</w:t>
      </w:r>
      <w:r w:rsidRPr="00040B5A">
        <w:rPr>
          <w:rFonts w:ascii="Browallia New" w:hAnsi="Browallia New" w:cs="Browallia New"/>
          <w:sz w:val="28"/>
          <w:szCs w:val="28"/>
          <w:cs/>
          <w:lang w:eastAsia="th-TH"/>
        </w:rPr>
        <w:t>ค่าของ</w:t>
      </w:r>
      <w:r w:rsidRPr="00040B5A">
        <w:rPr>
          <w:rFonts w:ascii="Browallia New" w:hAnsi="Browallia New" w:cs="Browallia New" w:hint="cs"/>
          <w:sz w:val="28"/>
          <w:szCs w:val="28"/>
          <w:cs/>
          <w:lang w:eastAsia="th-TH"/>
        </w:rPr>
        <w:t>เครื่องมือ</w:t>
      </w:r>
      <w:r w:rsidRPr="00040B5A">
        <w:rPr>
          <w:rFonts w:ascii="Browallia New" w:hAnsi="Browallia New" w:cs="Browallia New"/>
          <w:sz w:val="28"/>
          <w:szCs w:val="28"/>
          <w:cs/>
          <w:lang w:eastAsia="th-TH"/>
        </w:rPr>
        <w:t xml:space="preserve">ทางการเงิน </w:t>
      </w:r>
      <w:r w:rsidRPr="00040B5A">
        <w:rPr>
          <w:rFonts w:ascii="Browallia New" w:hAnsi="Browallia New" w:cs="Browallia New" w:hint="cs"/>
          <w:sz w:val="28"/>
          <w:szCs w:val="28"/>
          <w:cs/>
          <w:lang w:eastAsia="th-TH"/>
        </w:rPr>
        <w:t>และ</w:t>
      </w:r>
      <w:r w:rsidRPr="00040B5A">
        <w:rPr>
          <w:rFonts w:ascii="Browallia New" w:hAnsi="Browallia New" w:cs="Browallia New"/>
          <w:sz w:val="28"/>
          <w:szCs w:val="28"/>
          <w:cs/>
          <w:lang w:eastAsia="th-TH"/>
        </w:rPr>
        <w:t xml:space="preserve">การบัญชีป้องกันความเสี่ยง แทนการใช้มาตรฐานการบัญชี แนวปฏิบัติทางการบัญชี </w:t>
      </w:r>
      <w:r w:rsidR="003E03B7" w:rsidRPr="00040B5A">
        <w:rPr>
          <w:rFonts w:ascii="Browallia New" w:hAnsi="Browallia New" w:cs="Browallia New"/>
          <w:sz w:val="28"/>
          <w:szCs w:val="28"/>
          <w:cs/>
        </w:rPr>
        <w:t>และการตีความมาตรฐานการบัญชีที่เกี่ยวข้องกับเครื่องมือทาง</w:t>
      </w:r>
      <w:r w:rsidR="00040B5A" w:rsidRPr="00040B5A">
        <w:rPr>
          <w:rFonts w:ascii="Browallia New" w:hAnsi="Browallia New" w:cs="Browallia New"/>
          <w:sz w:val="28"/>
          <w:szCs w:val="28"/>
        </w:rPr>
        <w:t xml:space="preserve">  </w:t>
      </w:r>
      <w:r w:rsidR="003E03B7" w:rsidRPr="00040B5A">
        <w:rPr>
          <w:rFonts w:ascii="Browallia New" w:hAnsi="Browallia New" w:cs="Browallia New"/>
          <w:sz w:val="28"/>
          <w:szCs w:val="28"/>
          <w:cs/>
        </w:rPr>
        <w:t>การเงินที่</w:t>
      </w:r>
      <w:r w:rsidR="003E03B7" w:rsidRPr="00040B5A">
        <w:rPr>
          <w:rFonts w:ascii="Browallia New" w:hAnsi="Browallia New" w:cs="Browallia New" w:hint="cs"/>
          <w:sz w:val="28"/>
          <w:szCs w:val="28"/>
          <w:cs/>
        </w:rPr>
        <w:t>เคยมีผล</w:t>
      </w:r>
      <w:r w:rsidR="003E03B7" w:rsidRPr="00040B5A">
        <w:rPr>
          <w:rFonts w:ascii="Browallia New" w:hAnsi="Browallia New" w:cs="Browallia New"/>
          <w:sz w:val="28"/>
          <w:szCs w:val="28"/>
          <w:cs/>
        </w:rPr>
        <w:t>บังคับใช้</w:t>
      </w:r>
    </w:p>
    <w:p w14:paraId="318CB786" w14:textId="77777777" w:rsidR="00A16928" w:rsidRPr="00040B5A" w:rsidRDefault="00A16928"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eastAsia="th-TH"/>
        </w:rPr>
      </w:pPr>
    </w:p>
    <w:p w14:paraId="252A7EBC" w14:textId="54BAFF14"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i/>
          <w:iCs/>
          <w:sz w:val="28"/>
          <w:szCs w:val="28"/>
          <w:u w:val="single" w:color="FFFFFF" w:themeColor="background1"/>
          <w:lang w:val="th-TH"/>
        </w:rPr>
      </w:pPr>
      <w:r w:rsidRPr="00040B5A">
        <w:rPr>
          <w:rFonts w:ascii="Browallia New" w:hAnsi="Browallia New" w:cs="Browallia New"/>
          <w:sz w:val="28"/>
          <w:szCs w:val="28"/>
          <w:cs/>
          <w:lang w:val="th-TH"/>
        </w:rPr>
        <w:t>ผู้บริหารของ</w:t>
      </w:r>
      <w:r w:rsidRPr="00040B5A">
        <w:rPr>
          <w:rFonts w:ascii="Browallia New" w:eastAsia="Calibri" w:hAnsi="Browallia New" w:cs="Browallia New"/>
          <w:sz w:val="28"/>
          <w:szCs w:val="28"/>
          <w:cs/>
        </w:rPr>
        <w:t>กลุ่มบริษัท</w:t>
      </w:r>
      <w:r w:rsidRPr="00040B5A">
        <w:rPr>
          <w:rFonts w:ascii="Browallia New" w:hAnsi="Browallia New" w:cs="Browallia New"/>
          <w:sz w:val="28"/>
          <w:szCs w:val="28"/>
          <w:cs/>
          <w:lang w:val="th-TH"/>
        </w:rPr>
        <w:t>ได้ประเมินผลกระทบ</w:t>
      </w:r>
      <w:r w:rsidRPr="00040B5A">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040B5A">
        <w:rPr>
          <w:rFonts w:ascii="Browallia New" w:hAnsi="Browallia New" w:cs="Browallia New"/>
          <w:sz w:val="28"/>
          <w:szCs w:val="28"/>
          <w:cs/>
          <w:lang w:val="th-TH"/>
        </w:rPr>
        <w:t>ต่องบการเงิน</w:t>
      </w:r>
      <w:r w:rsidRPr="00040B5A">
        <w:rPr>
          <w:rFonts w:ascii="Browallia New" w:hAnsi="Browallia New" w:cs="Browallia New" w:hint="cs"/>
          <w:sz w:val="28"/>
          <w:szCs w:val="28"/>
          <w:cs/>
          <w:lang w:val="th-TH"/>
        </w:rPr>
        <w:t xml:space="preserve"> </w:t>
      </w:r>
      <w:r w:rsidRPr="00040B5A">
        <w:rPr>
          <w:rFonts w:ascii="Browallia New" w:hAnsi="Browallia New" w:cs="Browallia New"/>
          <w:sz w:val="28"/>
          <w:szCs w:val="28"/>
          <w:cs/>
          <w:lang w:val="th-TH"/>
        </w:rPr>
        <w:t>ดังนี้</w:t>
      </w:r>
      <w:r w:rsidRPr="00040B5A">
        <w:rPr>
          <w:rFonts w:ascii="Browallia New" w:hAnsi="Browallia New" w:cs="Browallia New"/>
          <w:sz w:val="28"/>
          <w:szCs w:val="28"/>
          <w:lang w:val="th-TH"/>
        </w:rPr>
        <w:t xml:space="preserve"> </w:t>
      </w:r>
    </w:p>
    <w:p w14:paraId="1B6BF87D"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lang w:val="th-TH"/>
        </w:rPr>
      </w:pPr>
    </w:p>
    <w:p w14:paraId="75DA627F" w14:textId="662A5639"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040B5A">
        <w:rPr>
          <w:rFonts w:ascii="Browallia New" w:hAnsi="Browallia New" w:cs="Browallia New"/>
          <w:i/>
          <w:iCs/>
          <w:sz w:val="28"/>
          <w:szCs w:val="28"/>
          <w:u w:val="single"/>
          <w:cs/>
          <w:lang w:val="th-TH"/>
        </w:rPr>
        <w:t>การ</w:t>
      </w:r>
      <w:r w:rsidRPr="00040B5A">
        <w:rPr>
          <w:rFonts w:ascii="Browallia New" w:hAnsi="Browallia New" w:cs="Browallia New"/>
          <w:i/>
          <w:iCs/>
          <w:sz w:val="28"/>
          <w:szCs w:val="28"/>
          <w:u w:val="single"/>
          <w:cs/>
        </w:rPr>
        <w:t>จัดประเภทรายการและการวัดมูลค่าของสินทรัพย์และหนี้สินทางการเงิน</w:t>
      </w:r>
    </w:p>
    <w:p w14:paraId="15CF4B99"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i/>
          <w:iCs/>
          <w:color w:val="FF0000"/>
          <w:sz w:val="28"/>
          <w:szCs w:val="28"/>
          <w:u w:val="single"/>
        </w:rPr>
      </w:pPr>
    </w:p>
    <w:p w14:paraId="00250703" w14:textId="0E17AE4B"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040B5A">
        <w:rPr>
          <w:rFonts w:ascii="Browallia New" w:hAnsi="Browallia New" w:cs="Browallia New"/>
          <w:sz w:val="28"/>
          <w:szCs w:val="28"/>
          <w:u w:val="single"/>
          <w:cs/>
        </w:rPr>
        <w:t>สินทรัพย์ทางการเงิน</w:t>
      </w:r>
      <w:r w:rsidRPr="00040B5A">
        <w:rPr>
          <w:rFonts w:ascii="Browallia New" w:hAnsi="Browallia New" w:cs="Browallia New"/>
          <w:sz w:val="28"/>
          <w:szCs w:val="28"/>
          <w:cs/>
        </w:rPr>
        <w:t xml:space="preserve"> </w:t>
      </w:r>
    </w:p>
    <w:p w14:paraId="1037E8EE" w14:textId="4AA30B8A"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040B5A">
        <w:rPr>
          <w:rStyle w:val="normaltextrun"/>
          <w:rFonts w:ascii="Browallia New" w:hAnsi="Browallia New" w:cs="Browallia New"/>
          <w:color w:val="000000"/>
          <w:sz w:val="28"/>
          <w:szCs w:val="28"/>
          <w:shd w:val="clear" w:color="auto" w:fill="FFFFFF"/>
          <w:cs/>
        </w:rPr>
        <w:t>สินทรัพย์ทางการเงินประเภทตราสารหนี้แบ่งการจัดประเภทรายการและวัดมูลค่าเป็น</w:t>
      </w:r>
      <w:r w:rsidRPr="00040B5A">
        <w:rPr>
          <w:rStyle w:val="normaltextrun"/>
          <w:rFonts w:ascii="Browallia New" w:hAnsi="Browallia New" w:cs="Browallia New"/>
          <w:color w:val="000000"/>
          <w:sz w:val="28"/>
          <w:szCs w:val="28"/>
          <w:shd w:val="clear" w:color="auto" w:fill="FFFFFF"/>
        </w:rPr>
        <w:t> 3 </w:t>
      </w:r>
      <w:r w:rsidRPr="00040B5A">
        <w:rPr>
          <w:rStyle w:val="normaltextrun"/>
          <w:rFonts w:ascii="Browallia New" w:hAnsi="Browallia New" w:cs="Browallia New"/>
          <w:color w:val="000000"/>
          <w:sz w:val="28"/>
          <w:szCs w:val="28"/>
          <w:shd w:val="clear" w:color="auto" w:fill="FFFFFF"/>
          <w:cs/>
        </w:rPr>
        <w:t>วิธี</w:t>
      </w:r>
      <w:r w:rsidRPr="00040B5A">
        <w:rPr>
          <w:rStyle w:val="normaltextrun"/>
          <w:rFonts w:ascii="Browallia New" w:hAnsi="Browallia New" w:cs="Browallia New"/>
          <w:color w:val="000000"/>
          <w:sz w:val="28"/>
          <w:szCs w:val="28"/>
          <w:shd w:val="clear" w:color="auto" w:fill="FFFFFF"/>
        </w:rPr>
        <w:t> </w:t>
      </w:r>
      <w:r w:rsidRPr="00040B5A">
        <w:rPr>
          <w:rStyle w:val="normaltextrun"/>
          <w:rFonts w:ascii="Browallia New" w:hAnsi="Browallia New" w:cs="Browallia New"/>
          <w:color w:val="000000"/>
          <w:sz w:val="28"/>
          <w:szCs w:val="28"/>
          <w:shd w:val="clear" w:color="auto" w:fill="FFFFFF"/>
          <w:cs/>
        </w:rPr>
        <w:t>ได้แก่</w:t>
      </w:r>
      <w:r w:rsidRPr="00040B5A">
        <w:rPr>
          <w:rStyle w:val="normaltextrun"/>
          <w:rFonts w:ascii="Browallia New" w:hAnsi="Browallia New" w:cs="Browallia New"/>
          <w:color w:val="000000"/>
          <w:sz w:val="28"/>
          <w:szCs w:val="28"/>
          <w:shd w:val="clear" w:color="auto" w:fill="FFFFFF"/>
        </w:rPr>
        <w:t> </w:t>
      </w:r>
      <w:r w:rsidRPr="00040B5A">
        <w:rPr>
          <w:rStyle w:val="normaltextrun"/>
          <w:rFonts w:ascii="Browallia New" w:hAnsi="Browallia New" w:cs="Browallia New"/>
          <w:color w:val="000000"/>
          <w:sz w:val="28"/>
          <w:szCs w:val="28"/>
          <w:shd w:val="clear" w:color="auto" w:fill="FFFFFF"/>
          <w:cs/>
        </w:rPr>
        <w:t>วิธีราคาทุน</w:t>
      </w:r>
      <w:r w:rsidR="00E23DCC">
        <w:rPr>
          <w:rStyle w:val="normaltextrun"/>
          <w:rFonts w:ascii="Browallia New" w:hAnsi="Browallia New" w:cs="Browallia New"/>
          <w:color w:val="000000"/>
          <w:sz w:val="28"/>
          <w:szCs w:val="28"/>
          <w:shd w:val="clear" w:color="auto" w:fill="FFFFFF"/>
        </w:rPr>
        <w:t xml:space="preserve"> </w:t>
      </w:r>
      <w:r w:rsidRPr="00040B5A">
        <w:rPr>
          <w:rStyle w:val="normaltextrun"/>
          <w:rFonts w:ascii="Browallia New" w:hAnsi="Browallia New" w:cs="Browallia New"/>
          <w:color w:val="000000"/>
          <w:sz w:val="28"/>
          <w:szCs w:val="28"/>
          <w:shd w:val="clear" w:color="auto" w:fill="FFFFFF"/>
          <w:cs/>
        </w:rPr>
        <w:t>ตัดจำหน่าย วิธีมูลค่า</w:t>
      </w:r>
      <w:r w:rsidRPr="00040B5A">
        <w:rPr>
          <w:rStyle w:val="normaltextrun"/>
          <w:rFonts w:ascii="Browallia New" w:hAnsi="Browallia New" w:cs="Browallia New"/>
          <w:color w:val="000000"/>
          <w:sz w:val="28"/>
          <w:szCs w:val="28"/>
          <w:cs/>
        </w:rPr>
        <w:t xml:space="preserve">ยุติธรรมผ่านกำไรหรือขาดทุน และวิธีมูลค่ายุติธรรมผ่านกำไรขาดทุนเบ็ดเสร็จอื่น </w:t>
      </w:r>
      <w:r w:rsidR="00E23DCC">
        <w:rPr>
          <w:rStyle w:val="normaltextrun"/>
          <w:rFonts w:ascii="Browallia New" w:hAnsi="Browallia New" w:cs="Browallia New"/>
          <w:color w:val="000000"/>
          <w:sz w:val="28"/>
          <w:szCs w:val="28"/>
        </w:rPr>
        <w:t xml:space="preserve">          </w:t>
      </w:r>
      <w:r w:rsidRPr="00040B5A">
        <w:rPr>
          <w:rStyle w:val="normaltextrun"/>
          <w:rFonts w:ascii="Browallia New" w:hAnsi="Browallia New" w:cs="Browallia New"/>
          <w:color w:val="000000"/>
          <w:sz w:val="28"/>
          <w:szCs w:val="28"/>
          <w:cs/>
        </w:rPr>
        <w:t>ตามลักษณะโมเดลธุรกิจของกลุ่มบริษัท</w:t>
      </w:r>
      <w:r w:rsidRPr="00040B5A">
        <w:rPr>
          <w:rStyle w:val="normaltextrun"/>
          <w:rFonts w:ascii="Browallia New" w:hAnsi="Browallia New" w:cs="Browallia New"/>
          <w:color w:val="000000"/>
          <w:sz w:val="28"/>
          <w:szCs w:val="28"/>
          <w:shd w:val="clear" w:color="auto" w:fill="FFFFFF"/>
          <w:cs/>
        </w:rPr>
        <w:t>ในการบริหารจัดการสินทรัพย์ทางการเงิน และตามลักษณะของ</w:t>
      </w:r>
      <w:r w:rsidR="00E23DCC">
        <w:rPr>
          <w:rStyle w:val="normaltextrun"/>
          <w:rFonts w:ascii="Browallia New" w:hAnsi="Browallia New" w:cs="Browallia New"/>
          <w:color w:val="000000"/>
          <w:sz w:val="28"/>
          <w:szCs w:val="28"/>
          <w:shd w:val="clear" w:color="auto" w:fill="FFFFFF"/>
        </w:rPr>
        <w:t xml:space="preserve">         </w:t>
      </w:r>
      <w:r w:rsidRPr="00040B5A">
        <w:rPr>
          <w:rStyle w:val="normaltextrun"/>
          <w:rFonts w:ascii="Browallia New" w:hAnsi="Browallia New" w:cs="Browallia New"/>
          <w:color w:val="000000"/>
          <w:sz w:val="28"/>
          <w:szCs w:val="28"/>
          <w:shd w:val="clear" w:color="auto" w:fill="FFFFFF"/>
          <w:cs/>
        </w:rPr>
        <w:t>กระแสเงินสดตามสัญญาของสินทรัพย์ทางการเงินนั้นๆ</w:t>
      </w:r>
      <w:r w:rsidRPr="00040B5A">
        <w:rPr>
          <w:rStyle w:val="eop"/>
          <w:rFonts w:ascii="Browallia New" w:hAnsi="Browallia New" w:cs="Browallia New"/>
          <w:color w:val="000000"/>
          <w:sz w:val="28"/>
          <w:szCs w:val="28"/>
          <w:shd w:val="clear" w:color="auto" w:fill="FFFFFF"/>
        </w:rPr>
        <w:t> </w:t>
      </w:r>
    </w:p>
    <w:p w14:paraId="4222AC5A"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030C423E" w14:textId="235A740D"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rPr>
      </w:pPr>
      <w:r w:rsidRPr="00040B5A">
        <w:rPr>
          <w:rStyle w:val="normaltextrun"/>
          <w:rFonts w:ascii="Browallia New" w:hAnsi="Browallia New" w:cs="Browallia New" w:hint="cs"/>
          <w:color w:val="000000"/>
          <w:sz w:val="28"/>
          <w:szCs w:val="28"/>
          <w:shd w:val="clear" w:color="auto" w:fill="FFFFFF"/>
          <w:cs/>
        </w:rPr>
        <w:t>สิ</w:t>
      </w:r>
      <w:r w:rsidRPr="00040B5A">
        <w:rPr>
          <w:rStyle w:val="normaltextrun"/>
          <w:rFonts w:ascii="Browallia New" w:hAnsi="Browallia New" w:cs="Browallia New"/>
          <w:color w:val="000000"/>
          <w:sz w:val="28"/>
          <w:szCs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sidRPr="00040B5A">
        <w:rPr>
          <w:rStyle w:val="normaltextrun"/>
          <w:rFonts w:ascii="Browallia New" w:hAnsi="Browallia New" w:cs="Browallia New"/>
          <w:color w:val="000000"/>
          <w:sz w:val="28"/>
          <w:szCs w:val="28"/>
          <w:shd w:val="clear" w:color="auto" w:fill="FFFFFF"/>
        </w:rPr>
        <w:t> </w:t>
      </w:r>
    </w:p>
    <w:p w14:paraId="66BE8DA8"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2F9522DA" w14:textId="08724A09"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rPr>
      </w:pPr>
      <w:r w:rsidRPr="00040B5A">
        <w:rPr>
          <w:rStyle w:val="normaltextrun"/>
          <w:rFonts w:ascii="Browallia New" w:hAnsi="Browallia New" w:cs="Browallia New"/>
          <w:color w:val="000000"/>
          <w:sz w:val="28"/>
          <w:szCs w:val="28"/>
          <w:cs/>
        </w:rPr>
        <w:t>สินทรัพย์ทางการเงินประเภทตราสารทุนต้องวัดมูลค่าด้วยวิธีมูลค่ายุติธรรมผ่านกำไรหรือขาดทุน</w:t>
      </w:r>
      <w:r w:rsidRPr="00040B5A">
        <w:rPr>
          <w:rStyle w:val="normaltextrun"/>
          <w:rFonts w:ascii="Browallia New" w:hAnsi="Browallia New" w:cs="Browallia New"/>
          <w:color w:val="000000"/>
          <w:sz w:val="28"/>
          <w:szCs w:val="28"/>
        </w:rPr>
        <w:t> </w:t>
      </w:r>
      <w:r w:rsidRPr="00040B5A">
        <w:rPr>
          <w:rStyle w:val="normaltextrun"/>
          <w:rFonts w:ascii="Browallia New" w:hAnsi="Browallia New" w:cs="Browallia New"/>
          <w:color w:val="000000"/>
          <w:sz w:val="28"/>
          <w:szCs w:val="28"/>
          <w:cs/>
        </w:rPr>
        <w:t>โดยกลุ่มบริษัทเลือกรับรู้สินทรัพย์ทางการเงินดังกล่าว ด้วยวิธีมูลค่ายุติธรรมผ่านกำไรขาดทุนเบ็ดเสร็จอื่นได้</w:t>
      </w:r>
      <w:r w:rsidRPr="00040B5A">
        <w:rPr>
          <w:rStyle w:val="normaltextrun"/>
          <w:rFonts w:ascii="Browallia New" w:hAnsi="Browallia New" w:cs="Browallia New"/>
          <w:color w:val="000000"/>
          <w:sz w:val="28"/>
          <w:szCs w:val="28"/>
        </w:rPr>
        <w:t> </w:t>
      </w:r>
      <w:r w:rsidRPr="00040B5A">
        <w:rPr>
          <w:rStyle w:val="normaltextrun"/>
          <w:rFonts w:ascii="Browallia New" w:hAnsi="Browallia New" w:cs="Browallia New"/>
          <w:color w:val="000000"/>
          <w:sz w:val="28"/>
          <w:szCs w:val="28"/>
          <w:cs/>
        </w:rPr>
        <w:t>โดยไม่สามารถโอน</w:t>
      </w:r>
      <w:r w:rsidRPr="00040B5A">
        <w:rPr>
          <w:rStyle w:val="normaltextrun"/>
          <w:rFonts w:ascii="Browallia New" w:hAnsi="Browallia New" w:cs="Browallia New"/>
          <w:color w:val="000000"/>
          <w:sz w:val="28"/>
          <w:szCs w:val="28"/>
          <w:shd w:val="clear" w:color="auto" w:fill="FFFFFF"/>
          <w:cs/>
        </w:rPr>
        <w:t>ไปเป็นกำไรหรือขาดทุนในภายหลัง</w:t>
      </w:r>
    </w:p>
    <w:p w14:paraId="0E5C66E8"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eop"/>
          <w:rFonts w:ascii="Browallia New" w:hAnsi="Browallia New" w:cs="Browallia New"/>
          <w:b/>
          <w:bCs/>
          <w:color w:val="FF0000"/>
          <w:sz w:val="28"/>
          <w:szCs w:val="28"/>
          <w:u w:val="single"/>
        </w:rPr>
      </w:pPr>
    </w:p>
    <w:p w14:paraId="1D5127A5" w14:textId="7E2DF633"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r w:rsidRPr="00040B5A">
        <w:rPr>
          <w:rFonts w:ascii="Browallia New" w:hAnsi="Browallia New" w:cs="Browallia New"/>
          <w:sz w:val="28"/>
          <w:szCs w:val="28"/>
          <w:u w:val="single"/>
          <w:cs/>
        </w:rPr>
        <w:t xml:space="preserve">หนี้สินทางการเงิน </w:t>
      </w:r>
    </w:p>
    <w:p w14:paraId="12E2E1FD" w14:textId="190D5DBB" w:rsidR="00931D5C" w:rsidRPr="00040B5A"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z w:val="28"/>
          <w:szCs w:val="28"/>
          <w:shd w:val="clear" w:color="auto" w:fill="FFFFFF"/>
        </w:rPr>
      </w:pPr>
      <w:r w:rsidRPr="00040B5A">
        <w:rPr>
          <w:rFonts w:ascii="Browallia New" w:eastAsia="Calibri"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w:t>
      </w:r>
      <w:r w:rsidR="00E23DCC">
        <w:rPr>
          <w:rFonts w:ascii="Browallia New" w:eastAsia="Calibri" w:hAnsi="Browallia New" w:cs="Browallia New"/>
          <w:sz w:val="28"/>
          <w:szCs w:val="28"/>
        </w:rPr>
        <w:t xml:space="preserve">        </w:t>
      </w:r>
      <w:r w:rsidRPr="00040B5A">
        <w:rPr>
          <w:rFonts w:ascii="Browallia New" w:eastAsia="Calibri" w:hAnsi="Browallia New" w:cs="Browallia New"/>
          <w:sz w:val="28"/>
          <w:szCs w:val="28"/>
          <w:cs/>
        </w:rPr>
        <w:t>โด</w:t>
      </w:r>
      <w:r w:rsidR="00B303B6" w:rsidRPr="00040B5A">
        <w:rPr>
          <w:rFonts w:ascii="Browallia New" w:eastAsia="Calibri" w:hAnsi="Browallia New" w:cs="Browallia New" w:hint="cs"/>
          <w:sz w:val="28"/>
          <w:szCs w:val="28"/>
          <w:cs/>
        </w:rPr>
        <w:t>ย</w:t>
      </w:r>
      <w:r w:rsidRPr="00040B5A">
        <w:rPr>
          <w:rFonts w:ascii="Browallia New" w:eastAsia="Calibri" w:hAnsi="Browallia New" w:cs="Browallia New"/>
          <w:sz w:val="28"/>
          <w:szCs w:val="28"/>
          <w:cs/>
        </w:rPr>
        <w:t>ใช้วิธีอัตราดอกเบี้ยที่แท้จริงในงบกำไรขาดทุน</w:t>
      </w:r>
    </w:p>
    <w:p w14:paraId="34346C51" w14:textId="77777777" w:rsidR="00931D5C" w:rsidRPr="00040B5A" w:rsidRDefault="00931D5C"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b/>
          <w:bCs/>
          <w:color w:val="FF0000"/>
          <w:sz w:val="28"/>
          <w:szCs w:val="28"/>
          <w:u w:val="single"/>
        </w:rPr>
      </w:pPr>
    </w:p>
    <w:p w14:paraId="411A42B7" w14:textId="41A86947" w:rsidR="006E2A8B" w:rsidRDefault="00F95BF5" w:rsidP="00040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lang w:val="th-TH"/>
        </w:rPr>
      </w:pPr>
      <w:r w:rsidRPr="00040B5A">
        <w:rPr>
          <w:rStyle w:val="normaltextrun"/>
          <w:rFonts w:ascii="Browallia New" w:hAnsi="Browallia New" w:cs="Browallia New" w:hint="cs"/>
          <w:color w:val="000000"/>
          <w:sz w:val="28"/>
          <w:szCs w:val="28"/>
          <w:shd w:val="clear" w:color="auto" w:fill="FFFFFF"/>
          <w:cs/>
        </w:rPr>
        <w:t xml:space="preserve">ยกเว้น </w:t>
      </w:r>
      <w:r w:rsidRPr="00040B5A">
        <w:rPr>
          <w:rStyle w:val="normaltextrun"/>
          <w:rFonts w:ascii="Browallia New" w:hAnsi="Browallia New" w:cs="Browallia New"/>
          <w:color w:val="000000"/>
          <w:sz w:val="28"/>
          <w:szCs w:val="28"/>
          <w:shd w:val="clear" w:color="auto" w:fill="FFFFFF"/>
          <w:cs/>
        </w:rPr>
        <w:t>หนี้สินอนุพันธ์จัดประเภทและวัดมูลค่าด้วยวิธีมูลค่ายุติธรรมผ่านกำไรหรือขาดทุน</w:t>
      </w:r>
      <w:r w:rsidRPr="00040B5A">
        <w:rPr>
          <w:rStyle w:val="normaltextrun"/>
          <w:rFonts w:ascii="Browallia New" w:hAnsi="Browallia New" w:cs="Browallia New"/>
          <w:color w:val="000000"/>
          <w:sz w:val="28"/>
          <w:szCs w:val="28"/>
          <w:shd w:val="clear" w:color="auto" w:fill="FFFFFF"/>
        </w:rPr>
        <w:t> </w:t>
      </w:r>
      <w:r w:rsidRPr="00040B5A">
        <w:rPr>
          <w:rStyle w:val="normaltextrun"/>
          <w:rFonts w:ascii="Browallia New" w:hAnsi="Browallia New" w:cs="Browallia New"/>
          <w:color w:val="000000"/>
          <w:sz w:val="28"/>
          <w:szCs w:val="28"/>
          <w:shd w:val="clear" w:color="auto" w:fill="FFFFFF"/>
          <w:cs/>
        </w:rPr>
        <w:t>ยกเว้นสัญญาอนุพันธ์ที่ใช้สำหรับการ</w:t>
      </w:r>
      <w:r w:rsidRPr="00BA6BDC">
        <w:rPr>
          <w:rStyle w:val="normaltextrun"/>
          <w:rFonts w:ascii="Browallia New" w:hAnsi="Browallia New" w:cs="Browallia New"/>
          <w:color w:val="000000"/>
          <w:sz w:val="28"/>
          <w:szCs w:val="28"/>
          <w:shd w:val="clear" w:color="auto" w:fill="FFFFFF"/>
          <w:cs/>
        </w:rPr>
        <w:t>บัญชีป้องกันความเสี่ยง</w:t>
      </w:r>
    </w:p>
    <w:p w14:paraId="679E5C9A" w14:textId="77777777" w:rsidR="006E2A8B" w:rsidRPr="00332C8A" w:rsidRDefault="006E2A8B" w:rsidP="00931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Style w:val="normaltextrun"/>
          <w:rFonts w:ascii="Browallia New" w:hAnsi="Browallia New" w:cs="Browallia New"/>
          <w:color w:val="000000"/>
          <w:shd w:val="clear" w:color="auto" w:fill="FFFFFF"/>
        </w:rPr>
      </w:pPr>
    </w:p>
    <w:p w14:paraId="518F488A" w14:textId="77777777" w:rsidR="00BF1C3B" w:rsidRDefault="00BF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lang w:val="th-TH"/>
        </w:rPr>
        <w:br w:type="page"/>
      </w:r>
    </w:p>
    <w:p w14:paraId="02B2B6A7" w14:textId="2922BB33" w:rsidR="00931D5C" w:rsidRDefault="00F95BF5" w:rsidP="00F7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pPr>
      <w:r w:rsidRPr="00BA6BDC">
        <w:rPr>
          <w:rFonts w:ascii="Browallia New" w:hAnsi="Browallia New" w:cs="Browallia New"/>
          <w:sz w:val="28"/>
          <w:szCs w:val="28"/>
          <w:cs/>
          <w:lang w:val="th-TH"/>
        </w:rPr>
        <w:t>การจัดประเภทการวัดมูลค่าภายใต้มาตรฐานเดิมและ</w:t>
      </w:r>
      <w:r w:rsidRPr="00BA6BDC">
        <w:rPr>
          <w:rFonts w:ascii="Browallia New" w:hAnsi="Browallia New" w:cs="Browallia New" w:hint="cs"/>
          <w:sz w:val="28"/>
          <w:szCs w:val="28"/>
          <w:cs/>
          <w:lang w:val="th-TH"/>
        </w:rPr>
        <w:t xml:space="preserve">มาตรฐานการรายงานทางการเงิน ฉบับที่ </w:t>
      </w:r>
      <w:r w:rsidRPr="00BA6BDC">
        <w:rPr>
          <w:rFonts w:ascii="Browallia New" w:hAnsi="Browallia New" w:cs="Browallia New"/>
          <w:sz w:val="28"/>
          <w:szCs w:val="28"/>
          <w:cs/>
          <w:lang w:val="th-TH"/>
        </w:rPr>
        <w:t>9 รวมถึงการกระทบยอดมูลค่าตามบัญชีของสินทรัพย์ทางการเงินและหนี้สินทางการเงินแต่ละประเภทของกลุ่มบริษัท ณ วันที่ 1 มกราคม 2563</w:t>
      </w:r>
      <w:r w:rsidRPr="00BA6BDC">
        <w:rPr>
          <w:rFonts w:ascii="Browallia New" w:hAnsi="Browallia New" w:cs="Browallia New" w:hint="cs"/>
          <w:sz w:val="28"/>
          <w:szCs w:val="28"/>
          <w:cs/>
          <w:lang w:val="th-TH"/>
        </w:rPr>
        <w:t xml:space="preserve"> มีดังต่อไปนี้</w:t>
      </w:r>
    </w:p>
    <w:p w14:paraId="2EE53E60" w14:textId="77777777" w:rsidR="00AB7FBA" w:rsidRDefault="00AB7FBA" w:rsidP="00F7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pPr>
    </w:p>
    <w:tbl>
      <w:tblPr>
        <w:tblStyle w:val="TableGrid"/>
        <w:tblW w:w="9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0"/>
        <w:gridCol w:w="1495"/>
        <w:gridCol w:w="1260"/>
        <w:gridCol w:w="1495"/>
        <w:gridCol w:w="1495"/>
        <w:gridCol w:w="1495"/>
      </w:tblGrid>
      <w:tr w:rsidR="00172DDC" w:rsidRPr="001D0302" w14:paraId="6E90241D" w14:textId="77777777" w:rsidTr="00987B55">
        <w:tc>
          <w:tcPr>
            <w:tcW w:w="2550" w:type="dxa"/>
            <w:vAlign w:val="bottom"/>
          </w:tcPr>
          <w:p w14:paraId="2F7A5BC6" w14:textId="23D021F0" w:rsidR="000B1722" w:rsidRPr="001D0302"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041F9705" w14:textId="77777777" w:rsidR="000B1722" w:rsidRPr="001D0302"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260" w:type="dxa"/>
            <w:vAlign w:val="bottom"/>
          </w:tcPr>
          <w:p w14:paraId="4AF1575C" w14:textId="77777777" w:rsidR="000B1722" w:rsidRPr="001D0302" w:rsidRDefault="000B1722" w:rsidP="00C5705D">
            <w:pPr>
              <w:tabs>
                <w:tab w:val="left" w:pos="2160"/>
                <w:tab w:val="right" w:pos="7280"/>
                <w:tab w:val="right" w:pos="8540"/>
              </w:tabs>
              <w:ind w:right="-45"/>
              <w:jc w:val="center"/>
              <w:rPr>
                <w:rFonts w:ascii="Browallia New" w:hAnsi="Browallia New" w:cs="Browallia New"/>
                <w:sz w:val="22"/>
                <w:szCs w:val="22"/>
              </w:rPr>
            </w:pPr>
          </w:p>
        </w:tc>
        <w:tc>
          <w:tcPr>
            <w:tcW w:w="1495" w:type="dxa"/>
            <w:vAlign w:val="bottom"/>
          </w:tcPr>
          <w:p w14:paraId="27B13545" w14:textId="77777777" w:rsidR="000B1722" w:rsidRPr="001D0302" w:rsidRDefault="000B1722" w:rsidP="00C5705D">
            <w:pPr>
              <w:tabs>
                <w:tab w:val="left" w:pos="2160"/>
                <w:tab w:val="right" w:pos="7280"/>
                <w:tab w:val="right" w:pos="8540"/>
              </w:tabs>
              <w:ind w:right="-45"/>
              <w:jc w:val="center"/>
              <w:rPr>
                <w:rFonts w:ascii="Browallia New" w:hAnsi="Browallia New" w:cs="Browallia New"/>
                <w:sz w:val="22"/>
                <w:szCs w:val="22"/>
                <w:cs/>
              </w:rPr>
            </w:pPr>
          </w:p>
        </w:tc>
        <w:tc>
          <w:tcPr>
            <w:tcW w:w="2990" w:type="dxa"/>
            <w:gridSpan w:val="2"/>
            <w:vAlign w:val="bottom"/>
          </w:tcPr>
          <w:p w14:paraId="1FC80A90" w14:textId="3D3DCC44" w:rsidR="000B1722" w:rsidRPr="001D0302" w:rsidRDefault="000B1722"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hint="cs"/>
                <w:sz w:val="22"/>
                <w:szCs w:val="22"/>
                <w:cs/>
              </w:rPr>
              <w:t xml:space="preserve">(หน่วย </w:t>
            </w:r>
            <w:r w:rsidRPr="00670784">
              <w:rPr>
                <w:rFonts w:ascii="Browallia New" w:hAnsi="Browallia New" w:cs="Browallia New"/>
                <w:sz w:val="22"/>
                <w:szCs w:val="22"/>
              </w:rPr>
              <w:t xml:space="preserve">: </w:t>
            </w:r>
            <w:r w:rsidRPr="00670784">
              <w:rPr>
                <w:rFonts w:ascii="Browallia New" w:hAnsi="Browallia New" w:cs="Browallia New" w:hint="cs"/>
                <w:sz w:val="22"/>
                <w:szCs w:val="22"/>
                <w:cs/>
              </w:rPr>
              <w:t>พันบาท)</w:t>
            </w:r>
          </w:p>
        </w:tc>
      </w:tr>
      <w:tr w:rsidR="00C5705D" w:rsidRPr="001D0302" w14:paraId="395D76EA" w14:textId="1AD5E854" w:rsidTr="00987B55">
        <w:tc>
          <w:tcPr>
            <w:tcW w:w="2550" w:type="dxa"/>
            <w:vAlign w:val="bottom"/>
          </w:tcPr>
          <w:p w14:paraId="2AC67056" w14:textId="77777777" w:rsidR="00C5705D" w:rsidRPr="001D0302" w:rsidRDefault="00C5705D" w:rsidP="00C5705D">
            <w:pPr>
              <w:tabs>
                <w:tab w:val="left" w:pos="2160"/>
                <w:tab w:val="right" w:pos="7280"/>
                <w:tab w:val="right" w:pos="8540"/>
              </w:tabs>
              <w:ind w:right="-45"/>
              <w:jc w:val="center"/>
              <w:rPr>
                <w:rFonts w:ascii="Browallia New" w:hAnsi="Browallia New" w:cs="Browallia New"/>
                <w:sz w:val="22"/>
                <w:szCs w:val="22"/>
                <w:cs/>
              </w:rPr>
            </w:pPr>
          </w:p>
        </w:tc>
        <w:tc>
          <w:tcPr>
            <w:tcW w:w="4250" w:type="dxa"/>
            <w:gridSpan w:val="3"/>
            <w:vAlign w:val="bottom"/>
          </w:tcPr>
          <w:p w14:paraId="19D05A34"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งบการเงินรวม</w:t>
            </w:r>
          </w:p>
        </w:tc>
        <w:tc>
          <w:tcPr>
            <w:tcW w:w="2990" w:type="dxa"/>
            <w:gridSpan w:val="2"/>
            <w:vAlign w:val="bottom"/>
          </w:tcPr>
          <w:p w14:paraId="40D904B5"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งบการเงินเฉพาะของบริษัท</w:t>
            </w:r>
          </w:p>
        </w:tc>
      </w:tr>
      <w:tr w:rsidR="00172DDC" w:rsidRPr="001D0302" w14:paraId="7B9759E7" w14:textId="77777777" w:rsidTr="00987B55">
        <w:tc>
          <w:tcPr>
            <w:tcW w:w="2550" w:type="dxa"/>
            <w:vMerge w:val="restart"/>
            <w:vAlign w:val="bottom"/>
          </w:tcPr>
          <w:p w14:paraId="51A7D1EA"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รายการ</w:t>
            </w:r>
          </w:p>
        </w:tc>
        <w:tc>
          <w:tcPr>
            <w:tcW w:w="1495" w:type="dxa"/>
            <w:vAlign w:val="bottom"/>
          </w:tcPr>
          <w:p w14:paraId="2E2CCEDB"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755" w:type="dxa"/>
            <w:gridSpan w:val="2"/>
            <w:vAlign w:val="bottom"/>
          </w:tcPr>
          <w:p w14:paraId="494A985F" w14:textId="6CA97976" w:rsidR="00C5705D" w:rsidRPr="001D0302"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670784">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670784">
              <w:rPr>
                <w:rFonts w:ascii="Browallia New" w:hAnsi="Browallia New" w:cs="Browallia New"/>
                <w:sz w:val="22"/>
                <w:szCs w:val="22"/>
              </w:rPr>
              <w:t xml:space="preserve">9 </w:t>
            </w:r>
            <w:r w:rsidRPr="00670784">
              <w:rPr>
                <w:rFonts w:ascii="Browallia New" w:hAnsi="Browallia New" w:cs="Browallia New" w:hint="cs"/>
                <w:sz w:val="22"/>
                <w:szCs w:val="22"/>
                <w:cs/>
              </w:rPr>
              <w:t xml:space="preserve">ณ วันที่ </w:t>
            </w:r>
            <w:r w:rsidRPr="00670784">
              <w:rPr>
                <w:rFonts w:ascii="Browallia New" w:hAnsi="Browallia New" w:cs="Browallia New"/>
                <w:sz w:val="22"/>
                <w:szCs w:val="22"/>
              </w:rPr>
              <w:t xml:space="preserve">1 </w:t>
            </w:r>
            <w:r w:rsidRPr="00670784">
              <w:rPr>
                <w:rFonts w:ascii="Browallia New" w:hAnsi="Browallia New" w:cs="Browallia New" w:hint="cs"/>
                <w:sz w:val="22"/>
                <w:szCs w:val="22"/>
                <w:cs/>
              </w:rPr>
              <w:t xml:space="preserve">มกราคม </w:t>
            </w:r>
            <w:r w:rsidRPr="00670784">
              <w:rPr>
                <w:rFonts w:ascii="Browallia New" w:hAnsi="Browallia New" w:cs="Browallia New"/>
                <w:sz w:val="22"/>
                <w:szCs w:val="22"/>
              </w:rPr>
              <w:t>2563</w:t>
            </w:r>
          </w:p>
        </w:tc>
        <w:tc>
          <w:tcPr>
            <w:tcW w:w="1495" w:type="dxa"/>
            <w:vAlign w:val="bottom"/>
          </w:tcPr>
          <w:p w14:paraId="4DC46282"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1495" w:type="dxa"/>
            <w:vAlign w:val="bottom"/>
          </w:tcPr>
          <w:p w14:paraId="07048480" w14:textId="39CD95B3" w:rsidR="00C5705D" w:rsidRPr="001D0302" w:rsidRDefault="00141D31"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670784">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670784">
              <w:rPr>
                <w:rFonts w:ascii="Browallia New" w:hAnsi="Browallia New" w:cs="Browallia New"/>
                <w:sz w:val="22"/>
                <w:szCs w:val="22"/>
              </w:rPr>
              <w:t xml:space="preserve">9 </w:t>
            </w:r>
            <w:r w:rsidRPr="00670784">
              <w:rPr>
                <w:rFonts w:ascii="Browallia New" w:hAnsi="Browallia New" w:cs="Browallia New" w:hint="cs"/>
                <w:sz w:val="22"/>
                <w:szCs w:val="22"/>
                <w:cs/>
              </w:rPr>
              <w:t xml:space="preserve">ณ วันที่ </w:t>
            </w:r>
            <w:r w:rsidRPr="00670784">
              <w:rPr>
                <w:rFonts w:ascii="Browallia New" w:hAnsi="Browallia New" w:cs="Browallia New"/>
                <w:sz w:val="22"/>
                <w:szCs w:val="22"/>
              </w:rPr>
              <w:t xml:space="preserve">1 </w:t>
            </w:r>
            <w:r w:rsidRPr="00670784">
              <w:rPr>
                <w:rFonts w:ascii="Browallia New" w:hAnsi="Browallia New" w:cs="Browallia New" w:hint="cs"/>
                <w:sz w:val="22"/>
                <w:szCs w:val="22"/>
                <w:cs/>
              </w:rPr>
              <w:t xml:space="preserve">มกราคม </w:t>
            </w:r>
            <w:r w:rsidRPr="00670784">
              <w:rPr>
                <w:rFonts w:ascii="Browallia New" w:hAnsi="Browallia New" w:cs="Browallia New"/>
                <w:sz w:val="22"/>
                <w:szCs w:val="22"/>
              </w:rPr>
              <w:t>2563</w:t>
            </w:r>
          </w:p>
        </w:tc>
      </w:tr>
      <w:tr w:rsidR="00172DDC" w:rsidRPr="001D0302" w14:paraId="7976EF39" w14:textId="77777777" w:rsidTr="00987B55">
        <w:tc>
          <w:tcPr>
            <w:tcW w:w="2550" w:type="dxa"/>
            <w:vMerge/>
            <w:vAlign w:val="bottom"/>
          </w:tcPr>
          <w:p w14:paraId="7860E16F"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495" w:type="dxa"/>
            <w:vAlign w:val="bottom"/>
          </w:tcPr>
          <w:p w14:paraId="37B55C88"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260" w:type="dxa"/>
            <w:vAlign w:val="bottom"/>
          </w:tcPr>
          <w:p w14:paraId="43AB94F6"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1495" w:type="dxa"/>
            <w:vAlign w:val="bottom"/>
          </w:tcPr>
          <w:p w14:paraId="287E8D1E" w14:textId="7777777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19F87305" w14:textId="480A741E"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ตัดจำหน่าย</w:t>
            </w:r>
          </w:p>
        </w:tc>
        <w:tc>
          <w:tcPr>
            <w:tcW w:w="1495" w:type="dxa"/>
            <w:vAlign w:val="bottom"/>
          </w:tcPr>
          <w:p w14:paraId="02EB6DC8" w14:textId="6E809511"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670784">
              <w:rPr>
                <w:rFonts w:ascii="Browallia New" w:hAnsi="Browallia New" w:cs="Browallia New" w:hint="cs"/>
                <w:sz w:val="22"/>
                <w:szCs w:val="22"/>
                <w:cs/>
              </w:rPr>
              <w:t>มูลค่าตามบัญชี</w:t>
            </w:r>
          </w:p>
        </w:tc>
        <w:tc>
          <w:tcPr>
            <w:tcW w:w="1495" w:type="dxa"/>
            <w:vAlign w:val="bottom"/>
          </w:tcPr>
          <w:p w14:paraId="1CDF3B78" w14:textId="55E3AE47" w:rsidR="00C5705D" w:rsidRPr="001D0302" w:rsidRDefault="00C5705D" w:rsidP="00C5705D">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670784">
              <w:rPr>
                <w:rFonts w:ascii="Browallia New" w:hAnsi="Browallia New" w:cs="Browallia New" w:hint="cs"/>
                <w:sz w:val="22"/>
                <w:szCs w:val="22"/>
                <w:cs/>
              </w:rPr>
              <w:t>ราคาทุนตัดจำหน่าย</w:t>
            </w:r>
          </w:p>
        </w:tc>
      </w:tr>
      <w:tr w:rsidR="00172DDC" w:rsidRPr="001D0302" w14:paraId="6AF9E6AC" w14:textId="77777777" w:rsidTr="00987B55">
        <w:tc>
          <w:tcPr>
            <w:tcW w:w="2550" w:type="dxa"/>
          </w:tcPr>
          <w:p w14:paraId="62C46493"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สินทรัพย์ทางการเงิน</w:t>
            </w:r>
          </w:p>
        </w:tc>
        <w:tc>
          <w:tcPr>
            <w:tcW w:w="1495" w:type="dxa"/>
          </w:tcPr>
          <w:p w14:paraId="235359CF"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b/>
                <w:bCs/>
                <w:sz w:val="22"/>
                <w:szCs w:val="22"/>
              </w:rPr>
            </w:pPr>
          </w:p>
        </w:tc>
        <w:tc>
          <w:tcPr>
            <w:tcW w:w="1260" w:type="dxa"/>
          </w:tcPr>
          <w:p w14:paraId="4FA91E15"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5F3FB33"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5410E34A"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sz w:val="22"/>
                <w:szCs w:val="22"/>
              </w:rPr>
            </w:pPr>
          </w:p>
        </w:tc>
        <w:tc>
          <w:tcPr>
            <w:tcW w:w="1495" w:type="dxa"/>
          </w:tcPr>
          <w:p w14:paraId="26EC64CD" w14:textId="77777777" w:rsidR="00C5705D" w:rsidRPr="001D0302" w:rsidRDefault="00C5705D" w:rsidP="00C5705D">
            <w:pPr>
              <w:tabs>
                <w:tab w:val="left" w:pos="2160"/>
                <w:tab w:val="right" w:pos="7280"/>
                <w:tab w:val="right" w:pos="8540"/>
              </w:tabs>
              <w:ind w:right="-45"/>
              <w:jc w:val="thaiDistribute"/>
              <w:rPr>
                <w:rFonts w:ascii="Browallia New" w:hAnsi="Browallia New" w:cs="Browallia New"/>
                <w:sz w:val="22"/>
                <w:szCs w:val="22"/>
              </w:rPr>
            </w:pPr>
          </w:p>
        </w:tc>
      </w:tr>
      <w:tr w:rsidR="00C961F5" w:rsidRPr="001D0302" w14:paraId="1BFAF9DA" w14:textId="77777777" w:rsidTr="00987B55">
        <w:tc>
          <w:tcPr>
            <w:tcW w:w="2550" w:type="dxa"/>
            <w:shd w:val="clear" w:color="auto" w:fill="auto"/>
          </w:tcPr>
          <w:p w14:paraId="10134FF8" w14:textId="77777777" w:rsidR="00737D1B" w:rsidRPr="00E609FB" w:rsidRDefault="00737D1B" w:rsidP="00737D1B">
            <w:pPr>
              <w:tabs>
                <w:tab w:val="left" w:pos="2160"/>
                <w:tab w:val="right" w:pos="7280"/>
                <w:tab w:val="right" w:pos="8540"/>
              </w:tabs>
              <w:ind w:right="-45"/>
              <w:rPr>
                <w:rFonts w:ascii="Browallia New" w:hAnsi="Browallia New" w:cs="Browallia New"/>
                <w:sz w:val="22"/>
                <w:szCs w:val="22"/>
              </w:rPr>
            </w:pPr>
            <w:r w:rsidRPr="00E609FB">
              <w:rPr>
                <w:rFonts w:ascii="Browallia New" w:hAnsi="Browallia New" w:cs="Browallia New" w:hint="cs"/>
                <w:sz w:val="22"/>
                <w:szCs w:val="22"/>
                <w:cs/>
              </w:rPr>
              <w:t>เงินสดและรายการเทียบเท่า</w:t>
            </w:r>
          </w:p>
          <w:p w14:paraId="4FEF9DC2" w14:textId="77777777" w:rsidR="00737D1B" w:rsidRPr="00E609FB" w:rsidRDefault="00737D1B" w:rsidP="00737D1B">
            <w:pPr>
              <w:tabs>
                <w:tab w:val="left" w:pos="2160"/>
                <w:tab w:val="right" w:pos="7280"/>
                <w:tab w:val="right" w:pos="8540"/>
              </w:tabs>
              <w:ind w:left="318" w:right="-45" w:hanging="141"/>
              <w:rPr>
                <w:rFonts w:ascii="Browallia New" w:hAnsi="Browallia New" w:cs="Browallia New"/>
                <w:sz w:val="22"/>
                <w:szCs w:val="22"/>
              </w:rPr>
            </w:pPr>
            <w:r w:rsidRPr="00E609FB">
              <w:rPr>
                <w:rFonts w:ascii="Browallia New" w:hAnsi="Browallia New" w:cs="Browallia New" w:hint="cs"/>
                <w:sz w:val="22"/>
                <w:szCs w:val="22"/>
                <w:cs/>
              </w:rPr>
              <w:t>เงินสด</w:t>
            </w:r>
          </w:p>
        </w:tc>
        <w:tc>
          <w:tcPr>
            <w:tcW w:w="1495" w:type="dxa"/>
          </w:tcPr>
          <w:p w14:paraId="3255B63E" w14:textId="77777777" w:rsidR="00737D1B" w:rsidRPr="00670784" w:rsidRDefault="00737D1B" w:rsidP="00553E75">
            <w:pPr>
              <w:tabs>
                <w:tab w:val="left" w:pos="2160"/>
                <w:tab w:val="right" w:pos="7280"/>
                <w:tab w:val="right" w:pos="8540"/>
              </w:tabs>
              <w:ind w:right="-45"/>
              <w:jc w:val="right"/>
              <w:rPr>
                <w:rFonts w:ascii="Browallia New" w:hAnsi="Browallia New" w:cs="Browallia New"/>
                <w:sz w:val="22"/>
                <w:szCs w:val="22"/>
              </w:rPr>
            </w:pPr>
          </w:p>
          <w:p w14:paraId="3683EBF3" w14:textId="1D3D3A7F"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131,869</w:t>
            </w:r>
          </w:p>
        </w:tc>
        <w:tc>
          <w:tcPr>
            <w:tcW w:w="1260" w:type="dxa"/>
            <w:vAlign w:val="bottom"/>
          </w:tcPr>
          <w:p w14:paraId="7DFFA643" w14:textId="31CA92F7"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112F605C" w14:textId="77777777" w:rsidR="00737D1B" w:rsidRPr="00670784" w:rsidRDefault="00737D1B" w:rsidP="00737D1B">
            <w:pPr>
              <w:tabs>
                <w:tab w:val="left" w:pos="2160"/>
                <w:tab w:val="right" w:pos="7280"/>
                <w:tab w:val="right" w:pos="8540"/>
              </w:tabs>
              <w:ind w:right="-45"/>
              <w:jc w:val="right"/>
              <w:rPr>
                <w:rFonts w:ascii="Browallia New" w:hAnsi="Browallia New" w:cs="Browallia New"/>
                <w:sz w:val="22"/>
                <w:szCs w:val="22"/>
              </w:rPr>
            </w:pPr>
          </w:p>
          <w:p w14:paraId="539A4223" w14:textId="619065BD"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131,869</w:t>
            </w:r>
          </w:p>
        </w:tc>
        <w:tc>
          <w:tcPr>
            <w:tcW w:w="1495" w:type="dxa"/>
          </w:tcPr>
          <w:p w14:paraId="1AA1B270"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2E2F9C58" w14:textId="48472198"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22,627</w:t>
            </w:r>
          </w:p>
        </w:tc>
        <w:tc>
          <w:tcPr>
            <w:tcW w:w="1495" w:type="dxa"/>
          </w:tcPr>
          <w:p w14:paraId="6BE092D1"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738DA5EC" w14:textId="216D4A86"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22,627</w:t>
            </w:r>
          </w:p>
        </w:tc>
      </w:tr>
      <w:tr w:rsidR="00E12FEB" w:rsidRPr="001D0302" w14:paraId="122D6D08" w14:textId="77777777" w:rsidTr="00987B55">
        <w:tc>
          <w:tcPr>
            <w:tcW w:w="2550" w:type="dxa"/>
            <w:shd w:val="clear" w:color="auto" w:fill="auto"/>
            <w:vAlign w:val="center"/>
          </w:tcPr>
          <w:p w14:paraId="064FDCAB" w14:textId="77777777" w:rsidR="00737D1B" w:rsidRPr="00E609FB" w:rsidRDefault="00737D1B" w:rsidP="00737D1B">
            <w:pPr>
              <w:tabs>
                <w:tab w:val="left" w:pos="2160"/>
                <w:tab w:val="right" w:pos="7280"/>
                <w:tab w:val="right" w:pos="8540"/>
              </w:tabs>
              <w:ind w:right="-45"/>
              <w:rPr>
                <w:rFonts w:ascii="Browallia New" w:hAnsi="Browallia New" w:cs="Browallia New"/>
                <w:sz w:val="22"/>
                <w:szCs w:val="22"/>
                <w:cs/>
              </w:rPr>
            </w:pPr>
            <w:r w:rsidRPr="00E609FB">
              <w:rPr>
                <w:rFonts w:ascii="Browallia New" w:hAnsi="Browallia New" w:cs="Browallia New"/>
                <w:sz w:val="22"/>
                <w:szCs w:val="22"/>
                <w:cs/>
              </w:rPr>
              <w:t>ลูกหนี้ตามสัญญาเช่าซื้อ</w:t>
            </w:r>
          </w:p>
        </w:tc>
        <w:tc>
          <w:tcPr>
            <w:tcW w:w="1495" w:type="dxa"/>
            <w:tcBorders>
              <w:left w:val="nil"/>
            </w:tcBorders>
          </w:tcPr>
          <w:p w14:paraId="40D12FA3" w14:textId="50F9E909"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3,538,192</w:t>
            </w:r>
          </w:p>
        </w:tc>
        <w:tc>
          <w:tcPr>
            <w:tcW w:w="1260" w:type="dxa"/>
            <w:vAlign w:val="bottom"/>
          </w:tcPr>
          <w:p w14:paraId="341D5DCD" w14:textId="76A8406C"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65A4564A" w14:textId="7B9BE5F6"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3,538,192</w:t>
            </w:r>
          </w:p>
        </w:tc>
        <w:tc>
          <w:tcPr>
            <w:tcW w:w="1495" w:type="dxa"/>
          </w:tcPr>
          <w:p w14:paraId="63E67F3F" w14:textId="78D0AE0C"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514,197</w:t>
            </w:r>
          </w:p>
        </w:tc>
        <w:tc>
          <w:tcPr>
            <w:tcW w:w="1495" w:type="dxa"/>
          </w:tcPr>
          <w:p w14:paraId="1CAC81E2" w14:textId="78B20B7A"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514,197</w:t>
            </w:r>
          </w:p>
        </w:tc>
      </w:tr>
      <w:tr w:rsidR="00E12FEB" w:rsidRPr="001D0302" w14:paraId="7991B84B" w14:textId="77777777" w:rsidTr="00987B55">
        <w:tc>
          <w:tcPr>
            <w:tcW w:w="2550" w:type="dxa"/>
            <w:shd w:val="clear" w:color="auto" w:fill="auto"/>
            <w:vAlign w:val="center"/>
          </w:tcPr>
          <w:p w14:paraId="73BC8F1D" w14:textId="77777777" w:rsidR="00737D1B" w:rsidRPr="00E609FB"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E609FB">
              <w:rPr>
                <w:rFonts w:ascii="Browallia New" w:hAnsi="Browallia New" w:cs="Browallia New"/>
                <w:sz w:val="22"/>
                <w:szCs w:val="22"/>
                <w:cs/>
              </w:rPr>
              <w:t>เงินให้กู้ยืมระยะสั้นและดอกเบี้ยค้างรับ - บริษัทย่อย</w:t>
            </w:r>
          </w:p>
        </w:tc>
        <w:tc>
          <w:tcPr>
            <w:tcW w:w="1495" w:type="dxa"/>
            <w:tcBorders>
              <w:left w:val="nil"/>
            </w:tcBorders>
          </w:tcPr>
          <w:p w14:paraId="4D9E6006" w14:textId="77777777" w:rsidR="00737D1B" w:rsidRPr="00670784" w:rsidRDefault="00737D1B" w:rsidP="00737D1B">
            <w:pPr>
              <w:tabs>
                <w:tab w:val="left" w:pos="2160"/>
                <w:tab w:val="right" w:pos="7280"/>
                <w:tab w:val="right" w:pos="8540"/>
              </w:tabs>
              <w:ind w:right="-45"/>
              <w:jc w:val="right"/>
              <w:rPr>
                <w:rFonts w:ascii="Browallia New" w:hAnsi="Browallia New" w:cs="Browallia New"/>
                <w:sz w:val="22"/>
                <w:szCs w:val="22"/>
              </w:rPr>
            </w:pPr>
          </w:p>
          <w:p w14:paraId="23CB491E" w14:textId="21F73C2F"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00505D7F">
              <w:rPr>
                <w:rFonts w:ascii="Browallia New" w:hAnsi="Browallia New" w:cs="Browallia New"/>
                <w:sz w:val="22"/>
                <w:szCs w:val="22"/>
              </w:rPr>
              <w:t xml:space="preserve">     </w:t>
            </w:r>
            <w:r w:rsidRPr="00670784">
              <w:rPr>
                <w:rFonts w:ascii="Browallia New" w:hAnsi="Browallia New" w:cs="Browallia New"/>
                <w:sz w:val="22"/>
                <w:szCs w:val="22"/>
              </w:rPr>
              <w:t>-</w:t>
            </w:r>
          </w:p>
        </w:tc>
        <w:tc>
          <w:tcPr>
            <w:tcW w:w="1260" w:type="dxa"/>
            <w:vAlign w:val="bottom"/>
          </w:tcPr>
          <w:p w14:paraId="48C0C7DC" w14:textId="4C904200"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44CBBFE0" w14:textId="77777777" w:rsidR="00505D7F" w:rsidRPr="00670784" w:rsidRDefault="00505D7F" w:rsidP="00505D7F">
            <w:pPr>
              <w:tabs>
                <w:tab w:val="left" w:pos="2160"/>
                <w:tab w:val="right" w:pos="7280"/>
                <w:tab w:val="right" w:pos="8540"/>
              </w:tabs>
              <w:ind w:right="-45"/>
              <w:jc w:val="right"/>
              <w:rPr>
                <w:rFonts w:ascii="Browallia New" w:hAnsi="Browallia New" w:cs="Browallia New"/>
                <w:sz w:val="22"/>
                <w:szCs w:val="22"/>
              </w:rPr>
            </w:pPr>
          </w:p>
          <w:p w14:paraId="26C01319" w14:textId="2597961A" w:rsidR="00737D1B" w:rsidRPr="001D0302" w:rsidRDefault="00505D7F"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616F30BE"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648207CF" w14:textId="01ADD8BF"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1,742,581</w:t>
            </w:r>
          </w:p>
        </w:tc>
        <w:tc>
          <w:tcPr>
            <w:tcW w:w="1495" w:type="dxa"/>
          </w:tcPr>
          <w:p w14:paraId="0560C433"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6B727008" w14:textId="6C537D78"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1,742,581</w:t>
            </w:r>
          </w:p>
        </w:tc>
      </w:tr>
      <w:tr w:rsidR="00E12FEB" w:rsidRPr="001D0302" w14:paraId="690981EA" w14:textId="77777777" w:rsidTr="00987B55">
        <w:tc>
          <w:tcPr>
            <w:tcW w:w="2550" w:type="dxa"/>
            <w:shd w:val="clear" w:color="auto" w:fill="auto"/>
            <w:vAlign w:val="center"/>
          </w:tcPr>
          <w:p w14:paraId="66581299" w14:textId="77777777" w:rsidR="00737D1B" w:rsidRPr="00E609FB" w:rsidRDefault="00737D1B" w:rsidP="00737D1B">
            <w:pPr>
              <w:tabs>
                <w:tab w:val="left" w:pos="2160"/>
                <w:tab w:val="right" w:pos="7280"/>
                <w:tab w:val="right" w:pos="8540"/>
              </w:tabs>
              <w:ind w:left="176" w:right="-45" w:hanging="176"/>
              <w:rPr>
                <w:rFonts w:ascii="Browallia New" w:hAnsi="Browallia New" w:cs="Browallia New"/>
                <w:sz w:val="22"/>
                <w:szCs w:val="22"/>
                <w:cs/>
              </w:rPr>
            </w:pPr>
            <w:r w:rsidRPr="00E609FB">
              <w:rPr>
                <w:rFonts w:ascii="Browallia New" w:hAnsi="Browallia New" w:cs="Browallia New"/>
                <w:sz w:val="22"/>
                <w:szCs w:val="22"/>
                <w:cs/>
              </w:rPr>
              <w:t>เงินให้กู้ยืมระยะสั้นและดอกเบี้ยค้างรับ - บุคคลและบริษัทอื่น</w:t>
            </w:r>
          </w:p>
        </w:tc>
        <w:tc>
          <w:tcPr>
            <w:tcW w:w="1495" w:type="dxa"/>
            <w:tcBorders>
              <w:left w:val="nil"/>
            </w:tcBorders>
          </w:tcPr>
          <w:p w14:paraId="1F3291E2" w14:textId="77777777" w:rsidR="00737D1B" w:rsidRPr="00670784" w:rsidRDefault="00737D1B" w:rsidP="00553E75">
            <w:pPr>
              <w:tabs>
                <w:tab w:val="left" w:pos="2160"/>
                <w:tab w:val="right" w:pos="7280"/>
                <w:tab w:val="right" w:pos="8540"/>
              </w:tabs>
              <w:ind w:right="-45"/>
              <w:jc w:val="right"/>
              <w:rPr>
                <w:rFonts w:ascii="Browallia New" w:hAnsi="Browallia New" w:cs="Browallia New"/>
                <w:sz w:val="22"/>
                <w:szCs w:val="22"/>
              </w:rPr>
            </w:pPr>
          </w:p>
          <w:p w14:paraId="5BCE7370" w14:textId="72134013"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34,700</w:t>
            </w:r>
          </w:p>
        </w:tc>
        <w:tc>
          <w:tcPr>
            <w:tcW w:w="1260" w:type="dxa"/>
            <w:vAlign w:val="bottom"/>
          </w:tcPr>
          <w:p w14:paraId="1A2F7332" w14:textId="1A650A12"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0A76D5E3" w14:textId="77777777" w:rsidR="00737D1B" w:rsidRPr="00670784" w:rsidRDefault="00737D1B" w:rsidP="00737D1B">
            <w:pPr>
              <w:tabs>
                <w:tab w:val="left" w:pos="2160"/>
                <w:tab w:val="right" w:pos="7280"/>
                <w:tab w:val="right" w:pos="8540"/>
              </w:tabs>
              <w:ind w:right="-45"/>
              <w:jc w:val="right"/>
              <w:rPr>
                <w:rFonts w:ascii="Browallia New" w:hAnsi="Browallia New" w:cs="Browallia New"/>
                <w:sz w:val="22"/>
                <w:szCs w:val="22"/>
              </w:rPr>
            </w:pPr>
          </w:p>
          <w:p w14:paraId="29630109" w14:textId="0BF81ECA"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34,700</w:t>
            </w:r>
          </w:p>
        </w:tc>
        <w:tc>
          <w:tcPr>
            <w:tcW w:w="1495" w:type="dxa"/>
          </w:tcPr>
          <w:p w14:paraId="5A01441E"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06770851" w14:textId="7D9F143A"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34,700</w:t>
            </w:r>
          </w:p>
        </w:tc>
        <w:tc>
          <w:tcPr>
            <w:tcW w:w="1495" w:type="dxa"/>
          </w:tcPr>
          <w:p w14:paraId="5AD7F366" w14:textId="77777777" w:rsidR="00737D1B" w:rsidRPr="00670784" w:rsidRDefault="00737D1B">
            <w:pPr>
              <w:tabs>
                <w:tab w:val="left" w:pos="2160"/>
                <w:tab w:val="right" w:pos="7280"/>
                <w:tab w:val="right" w:pos="8540"/>
              </w:tabs>
              <w:ind w:right="-45"/>
              <w:jc w:val="right"/>
              <w:rPr>
                <w:rFonts w:ascii="Browallia New" w:hAnsi="Browallia New" w:cs="Browallia New"/>
                <w:sz w:val="22"/>
                <w:szCs w:val="22"/>
              </w:rPr>
            </w:pPr>
          </w:p>
          <w:p w14:paraId="1F86C0ED" w14:textId="29A1737C"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34,700</w:t>
            </w:r>
          </w:p>
        </w:tc>
      </w:tr>
      <w:tr w:rsidR="00E12FEB" w:rsidRPr="001D0302" w14:paraId="415634FF" w14:textId="77777777" w:rsidTr="002A644A">
        <w:tc>
          <w:tcPr>
            <w:tcW w:w="2550" w:type="dxa"/>
            <w:shd w:val="clear" w:color="auto" w:fill="auto"/>
            <w:vAlign w:val="center"/>
          </w:tcPr>
          <w:p w14:paraId="2CC9DA5B" w14:textId="77777777" w:rsidR="00737D1B" w:rsidRPr="00E609FB" w:rsidRDefault="00737D1B" w:rsidP="00737D1B">
            <w:pPr>
              <w:tabs>
                <w:tab w:val="left" w:pos="2160"/>
                <w:tab w:val="right" w:pos="7280"/>
                <w:tab w:val="right" w:pos="8540"/>
              </w:tabs>
              <w:ind w:right="-45"/>
              <w:rPr>
                <w:rFonts w:ascii="Browallia New" w:hAnsi="Browallia New" w:cs="Browallia New"/>
                <w:sz w:val="22"/>
                <w:szCs w:val="22"/>
                <w:cs/>
              </w:rPr>
            </w:pPr>
            <w:r w:rsidRPr="00E609FB">
              <w:rPr>
                <w:rFonts w:ascii="Browallia New" w:hAnsi="Browallia New" w:cs="Browallia New"/>
                <w:sz w:val="22"/>
                <w:szCs w:val="22"/>
                <w:cs/>
              </w:rPr>
              <w:t>เงินฝากธนาคารที่มีข้อจำกัดในการใช้</w:t>
            </w:r>
          </w:p>
        </w:tc>
        <w:tc>
          <w:tcPr>
            <w:tcW w:w="1495" w:type="dxa"/>
            <w:tcBorders>
              <w:left w:val="nil"/>
            </w:tcBorders>
          </w:tcPr>
          <w:p w14:paraId="56CAA18F" w14:textId="4E10390A"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80,546</w:t>
            </w:r>
          </w:p>
        </w:tc>
        <w:tc>
          <w:tcPr>
            <w:tcW w:w="1260" w:type="dxa"/>
            <w:vAlign w:val="bottom"/>
          </w:tcPr>
          <w:p w14:paraId="36A4D63F" w14:textId="03A24F0C" w:rsidR="00737D1B" w:rsidRPr="001D0302" w:rsidRDefault="00737D1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6CBC0CEB" w14:textId="48C1DD23"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80,546</w:t>
            </w:r>
          </w:p>
        </w:tc>
        <w:tc>
          <w:tcPr>
            <w:tcW w:w="1495" w:type="dxa"/>
          </w:tcPr>
          <w:p w14:paraId="3F7BD140" w14:textId="4ECEB4AE"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8,927</w:t>
            </w:r>
          </w:p>
        </w:tc>
        <w:tc>
          <w:tcPr>
            <w:tcW w:w="1495" w:type="dxa"/>
          </w:tcPr>
          <w:p w14:paraId="0C176356" w14:textId="064294E4" w:rsidR="00737D1B" w:rsidRPr="001D0302" w:rsidRDefault="00737D1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8,927</w:t>
            </w:r>
          </w:p>
        </w:tc>
      </w:tr>
      <w:tr w:rsidR="00E12FEB" w:rsidRPr="001D0302" w14:paraId="0C551D86" w14:textId="77777777" w:rsidTr="002A644A">
        <w:tc>
          <w:tcPr>
            <w:tcW w:w="2550" w:type="dxa"/>
            <w:shd w:val="clear" w:color="auto" w:fill="auto"/>
            <w:vAlign w:val="center"/>
          </w:tcPr>
          <w:p w14:paraId="58072FE0" w14:textId="04BF3383" w:rsidR="003420AB" w:rsidRDefault="003420AB" w:rsidP="00553E75">
            <w:pPr>
              <w:tabs>
                <w:tab w:val="left" w:pos="2160"/>
                <w:tab w:val="right" w:pos="7280"/>
                <w:tab w:val="right" w:pos="8540"/>
              </w:tabs>
              <w:ind w:left="176" w:right="-45" w:hanging="176"/>
              <w:rPr>
                <w:rFonts w:ascii="Browallia New" w:hAnsi="Browallia New" w:cs="Browallia New"/>
                <w:sz w:val="22"/>
                <w:szCs w:val="22"/>
                <w:cs/>
              </w:rPr>
            </w:pPr>
            <w:r w:rsidRPr="00E609FB">
              <w:rPr>
                <w:rFonts w:ascii="Browallia New" w:hAnsi="Browallia New" w:cs="Browallia New"/>
                <w:sz w:val="22"/>
                <w:szCs w:val="22"/>
                <w:cs/>
              </w:rPr>
              <w:t>เงินให้กู้ยืมระยะยาวและดอกเบี้ยค้างรับ - บุคคลและบริษัทอื่น</w:t>
            </w:r>
          </w:p>
        </w:tc>
        <w:tc>
          <w:tcPr>
            <w:tcW w:w="1495" w:type="dxa"/>
            <w:tcBorders>
              <w:left w:val="nil"/>
            </w:tcBorders>
            <w:vAlign w:val="bottom"/>
          </w:tcPr>
          <w:p w14:paraId="792E982A" w14:textId="77777777" w:rsidR="003420AB" w:rsidRPr="00670784" w:rsidRDefault="003420AB">
            <w:pPr>
              <w:tabs>
                <w:tab w:val="left" w:pos="2160"/>
                <w:tab w:val="right" w:pos="7280"/>
                <w:tab w:val="right" w:pos="8540"/>
              </w:tabs>
              <w:ind w:right="-45"/>
              <w:jc w:val="right"/>
              <w:rPr>
                <w:rFonts w:ascii="Browallia New" w:hAnsi="Browallia New" w:cs="Browallia New"/>
                <w:sz w:val="22"/>
                <w:szCs w:val="22"/>
              </w:rPr>
            </w:pPr>
          </w:p>
          <w:p w14:paraId="26C47F57" w14:textId="0B908530" w:rsidR="003420AB" w:rsidRDefault="003420AB">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266,177</w:t>
            </w:r>
          </w:p>
        </w:tc>
        <w:tc>
          <w:tcPr>
            <w:tcW w:w="1260" w:type="dxa"/>
            <w:vAlign w:val="bottom"/>
          </w:tcPr>
          <w:p w14:paraId="5B55F3B6" w14:textId="1ABF8748" w:rsidR="003420AB" w:rsidRDefault="00505D7F"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670784">
              <w:rPr>
                <w:rFonts w:ascii="Browallia New" w:hAnsi="Browallia New" w:cs="Browallia New"/>
                <w:sz w:val="22"/>
                <w:szCs w:val="22"/>
              </w:rPr>
              <w:t>-</w:t>
            </w:r>
          </w:p>
        </w:tc>
        <w:tc>
          <w:tcPr>
            <w:tcW w:w="1495" w:type="dxa"/>
            <w:vAlign w:val="bottom"/>
          </w:tcPr>
          <w:p w14:paraId="015E055B" w14:textId="77777777" w:rsidR="003420AB" w:rsidRPr="00670784" w:rsidRDefault="003420AB">
            <w:pPr>
              <w:tabs>
                <w:tab w:val="left" w:pos="2160"/>
                <w:tab w:val="right" w:pos="7280"/>
                <w:tab w:val="right" w:pos="8540"/>
              </w:tabs>
              <w:ind w:right="-45"/>
              <w:jc w:val="right"/>
              <w:rPr>
                <w:rFonts w:ascii="Browallia New" w:hAnsi="Browallia New" w:cs="Browallia New"/>
                <w:sz w:val="22"/>
                <w:szCs w:val="22"/>
              </w:rPr>
            </w:pPr>
          </w:p>
          <w:p w14:paraId="0B73756C" w14:textId="0F0015EE" w:rsidR="003420AB" w:rsidRDefault="003420A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266,177</w:t>
            </w:r>
          </w:p>
        </w:tc>
        <w:tc>
          <w:tcPr>
            <w:tcW w:w="1495" w:type="dxa"/>
            <w:vAlign w:val="bottom"/>
          </w:tcPr>
          <w:p w14:paraId="115602D6" w14:textId="77777777" w:rsidR="003420AB" w:rsidRPr="00670784" w:rsidRDefault="003420AB">
            <w:pPr>
              <w:tabs>
                <w:tab w:val="left" w:pos="2160"/>
                <w:tab w:val="right" w:pos="7280"/>
                <w:tab w:val="right" w:pos="8540"/>
              </w:tabs>
              <w:ind w:right="-45"/>
              <w:jc w:val="right"/>
              <w:rPr>
                <w:rFonts w:ascii="Browallia New" w:hAnsi="Browallia New" w:cs="Browallia New"/>
                <w:sz w:val="22"/>
                <w:szCs w:val="22"/>
              </w:rPr>
            </w:pPr>
          </w:p>
          <w:p w14:paraId="676C5DB7" w14:textId="2BB793A3" w:rsidR="003420AB" w:rsidRDefault="003420A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12,620</w:t>
            </w:r>
          </w:p>
        </w:tc>
        <w:tc>
          <w:tcPr>
            <w:tcW w:w="1495" w:type="dxa"/>
            <w:vAlign w:val="bottom"/>
          </w:tcPr>
          <w:p w14:paraId="3CA7A5C6" w14:textId="77777777" w:rsidR="003420AB" w:rsidRPr="00670784" w:rsidRDefault="003420AB">
            <w:pPr>
              <w:tabs>
                <w:tab w:val="left" w:pos="2160"/>
                <w:tab w:val="right" w:pos="7280"/>
                <w:tab w:val="right" w:pos="8540"/>
              </w:tabs>
              <w:ind w:right="-45"/>
              <w:jc w:val="right"/>
              <w:rPr>
                <w:rFonts w:ascii="Browallia New" w:hAnsi="Browallia New" w:cs="Browallia New"/>
                <w:sz w:val="22"/>
                <w:szCs w:val="22"/>
              </w:rPr>
            </w:pPr>
          </w:p>
          <w:p w14:paraId="43541923" w14:textId="068F7F0D" w:rsidR="003420AB" w:rsidRDefault="003420A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12,620</w:t>
            </w:r>
          </w:p>
        </w:tc>
      </w:tr>
      <w:tr w:rsidR="00C961F5" w:rsidRPr="001D0302" w14:paraId="440D1701" w14:textId="77777777" w:rsidTr="002A644A">
        <w:tc>
          <w:tcPr>
            <w:tcW w:w="2550" w:type="dxa"/>
            <w:shd w:val="clear" w:color="auto" w:fill="auto"/>
            <w:vAlign w:val="center"/>
          </w:tcPr>
          <w:p w14:paraId="3F6ACC41" w14:textId="2683FAAD" w:rsidR="00BB381E" w:rsidRPr="00E609FB" w:rsidRDefault="00BB381E" w:rsidP="00BB381E">
            <w:pPr>
              <w:tabs>
                <w:tab w:val="left" w:pos="2160"/>
                <w:tab w:val="right" w:pos="7280"/>
                <w:tab w:val="right" w:pos="8540"/>
              </w:tabs>
              <w:ind w:left="176" w:right="-45" w:hanging="176"/>
              <w:rPr>
                <w:rFonts w:ascii="Browallia New" w:hAnsi="Browallia New" w:cs="Browallia New"/>
                <w:sz w:val="22"/>
                <w:szCs w:val="22"/>
                <w:cs/>
              </w:rPr>
            </w:pPr>
            <w:r w:rsidRPr="00AD6B3D">
              <w:rPr>
                <w:rFonts w:ascii="Browallia New" w:hAnsi="Browallia New" w:cs="Browallia New"/>
                <w:sz w:val="22"/>
                <w:szCs w:val="22"/>
                <w:cs/>
              </w:rPr>
              <w:t>เงินลงทุนระยะยาวอื่น</w:t>
            </w:r>
          </w:p>
        </w:tc>
        <w:tc>
          <w:tcPr>
            <w:tcW w:w="1495" w:type="dxa"/>
            <w:tcBorders>
              <w:left w:val="nil"/>
            </w:tcBorders>
            <w:vAlign w:val="bottom"/>
          </w:tcPr>
          <w:p w14:paraId="7F2AA0DE" w14:textId="75241856" w:rsidR="00BB381E" w:rsidRPr="00670784" w:rsidRDefault="00BB381E" w:rsidP="00BB381E">
            <w:pPr>
              <w:tabs>
                <w:tab w:val="left" w:pos="2160"/>
                <w:tab w:val="right" w:pos="7280"/>
                <w:tab w:val="right" w:pos="8540"/>
              </w:tabs>
              <w:ind w:right="-45"/>
              <w:jc w:val="right"/>
              <w:rPr>
                <w:rFonts w:ascii="Browallia New" w:hAnsi="Browallia New" w:cs="Browallia New"/>
                <w:sz w:val="22"/>
                <w:szCs w:val="22"/>
              </w:rPr>
            </w:pPr>
            <w:r w:rsidRPr="00BB70B0">
              <w:rPr>
                <w:rFonts w:ascii="Browallia New" w:hAnsi="Browallia New" w:cs="Browallia New"/>
                <w:sz w:val="22"/>
                <w:szCs w:val="22"/>
              </w:rPr>
              <w:t>56,577</w:t>
            </w:r>
          </w:p>
        </w:tc>
        <w:tc>
          <w:tcPr>
            <w:tcW w:w="1260" w:type="dxa"/>
            <w:vAlign w:val="bottom"/>
          </w:tcPr>
          <w:p w14:paraId="216A5AE3" w14:textId="3376DC21" w:rsidR="00BB381E" w:rsidRPr="00670784" w:rsidRDefault="00BB381E" w:rsidP="00BB381E">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vAlign w:val="bottom"/>
          </w:tcPr>
          <w:p w14:paraId="082D8239" w14:textId="4B7C73F1" w:rsidR="00BB381E" w:rsidRPr="00670784" w:rsidRDefault="00BB381E" w:rsidP="00BB381E">
            <w:pPr>
              <w:tabs>
                <w:tab w:val="left" w:pos="2160"/>
                <w:tab w:val="right" w:pos="7280"/>
                <w:tab w:val="right" w:pos="8540"/>
              </w:tabs>
              <w:ind w:right="-45"/>
              <w:jc w:val="right"/>
              <w:rPr>
                <w:rFonts w:ascii="Browallia New" w:hAnsi="Browallia New" w:cs="Browallia New"/>
                <w:sz w:val="22"/>
                <w:szCs w:val="22"/>
              </w:rPr>
            </w:pPr>
            <w:r w:rsidRPr="00BB70B0">
              <w:rPr>
                <w:rFonts w:ascii="Browallia New" w:hAnsi="Browallia New" w:cs="Browallia New"/>
                <w:sz w:val="22"/>
                <w:szCs w:val="22"/>
              </w:rPr>
              <w:t>56,577</w:t>
            </w:r>
          </w:p>
        </w:tc>
        <w:tc>
          <w:tcPr>
            <w:tcW w:w="1495" w:type="dxa"/>
            <w:vAlign w:val="bottom"/>
          </w:tcPr>
          <w:p w14:paraId="54E96A52" w14:textId="0078B39B" w:rsidR="00BB381E" w:rsidRPr="00670784" w:rsidRDefault="00BB381E" w:rsidP="00BB381E">
            <w:pPr>
              <w:tabs>
                <w:tab w:val="left" w:pos="2160"/>
                <w:tab w:val="right" w:pos="7280"/>
                <w:tab w:val="right" w:pos="8540"/>
              </w:tabs>
              <w:ind w:right="-45"/>
              <w:jc w:val="right"/>
              <w:rPr>
                <w:rFonts w:ascii="Browallia New" w:hAnsi="Browallia New" w:cs="Browallia New"/>
                <w:sz w:val="22"/>
                <w:szCs w:val="22"/>
              </w:rPr>
            </w:pPr>
            <w:r w:rsidRPr="00BB70B0">
              <w:rPr>
                <w:rFonts w:ascii="Browallia New" w:hAnsi="Browallia New" w:cs="Browallia New"/>
                <w:sz w:val="22"/>
                <w:szCs w:val="22"/>
              </w:rPr>
              <w:t>56,577</w:t>
            </w:r>
          </w:p>
        </w:tc>
        <w:tc>
          <w:tcPr>
            <w:tcW w:w="1495" w:type="dxa"/>
            <w:vAlign w:val="bottom"/>
          </w:tcPr>
          <w:p w14:paraId="19A0ACAD" w14:textId="318EE6A0" w:rsidR="00BB381E" w:rsidRPr="00670784" w:rsidRDefault="00BB381E" w:rsidP="00BB381E">
            <w:pPr>
              <w:tabs>
                <w:tab w:val="left" w:pos="2160"/>
                <w:tab w:val="right" w:pos="7280"/>
                <w:tab w:val="right" w:pos="8540"/>
              </w:tabs>
              <w:ind w:right="-45"/>
              <w:jc w:val="right"/>
              <w:rPr>
                <w:rFonts w:ascii="Browallia New" w:hAnsi="Browallia New" w:cs="Browallia New"/>
                <w:sz w:val="22"/>
                <w:szCs w:val="22"/>
              </w:rPr>
            </w:pPr>
            <w:r w:rsidRPr="00BB70B0">
              <w:rPr>
                <w:rFonts w:ascii="Browallia New" w:hAnsi="Browallia New" w:cs="Browallia New"/>
                <w:sz w:val="22"/>
                <w:szCs w:val="22"/>
              </w:rPr>
              <w:t>56,577</w:t>
            </w:r>
          </w:p>
        </w:tc>
      </w:tr>
      <w:tr w:rsidR="00E12FEB" w:rsidRPr="001D0302" w14:paraId="463253DF" w14:textId="77777777" w:rsidTr="00987B55">
        <w:tc>
          <w:tcPr>
            <w:tcW w:w="2550" w:type="dxa"/>
            <w:shd w:val="clear" w:color="auto" w:fill="auto"/>
            <w:vAlign w:val="center"/>
          </w:tcPr>
          <w:p w14:paraId="233BE471" w14:textId="3A284EE5" w:rsidR="00EF39A8" w:rsidRPr="00E609FB" w:rsidRDefault="00EF39A8" w:rsidP="00EF39A8">
            <w:pPr>
              <w:tabs>
                <w:tab w:val="left" w:pos="2160"/>
                <w:tab w:val="right" w:pos="7280"/>
                <w:tab w:val="right" w:pos="8540"/>
              </w:tabs>
              <w:ind w:left="176" w:right="-45" w:hanging="176"/>
              <w:rPr>
                <w:rFonts w:ascii="Browallia New" w:hAnsi="Browallia New" w:cs="Browallia New"/>
                <w:sz w:val="22"/>
                <w:szCs w:val="22"/>
              </w:rPr>
            </w:pPr>
            <w:r>
              <w:rPr>
                <w:rFonts w:ascii="Browallia New" w:hAnsi="Browallia New" w:cs="Browallia New" w:hint="cs"/>
                <w:sz w:val="22"/>
                <w:szCs w:val="22"/>
                <w:cs/>
              </w:rPr>
              <w:t>เงินลงทุนในลูกหนี้</w:t>
            </w:r>
          </w:p>
        </w:tc>
        <w:tc>
          <w:tcPr>
            <w:tcW w:w="1495" w:type="dxa"/>
            <w:tcBorders>
              <w:left w:val="nil"/>
            </w:tcBorders>
            <w:vAlign w:val="bottom"/>
          </w:tcPr>
          <w:p w14:paraId="4BB799AB" w14:textId="791FB8A0" w:rsidR="00EF39A8" w:rsidRPr="001D0302" w:rsidRDefault="00EF39A8" w:rsidP="00553E7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117,991</w:t>
            </w:r>
          </w:p>
        </w:tc>
        <w:tc>
          <w:tcPr>
            <w:tcW w:w="1260" w:type="dxa"/>
            <w:vAlign w:val="bottom"/>
          </w:tcPr>
          <w:p w14:paraId="5D8F0E0F" w14:textId="1B9AD884" w:rsidR="00EF39A8" w:rsidRPr="001D0302" w:rsidRDefault="00EF39A8" w:rsidP="00553E7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117,991</w:t>
            </w:r>
          </w:p>
        </w:tc>
        <w:tc>
          <w:tcPr>
            <w:tcW w:w="1495" w:type="dxa"/>
          </w:tcPr>
          <w:p w14:paraId="541B4697" w14:textId="12DF5724" w:rsidR="00EF39A8" w:rsidRPr="001D0302" w:rsidRDefault="00292BE4"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vAlign w:val="bottom"/>
          </w:tcPr>
          <w:p w14:paraId="2CA1242D" w14:textId="4161B7A6" w:rsidR="00EF39A8" w:rsidRPr="001D0302" w:rsidRDefault="00292BE4"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670784">
              <w:rPr>
                <w:rFonts w:ascii="Browallia New" w:hAnsi="Browallia New" w:cs="Browallia New"/>
                <w:sz w:val="22"/>
                <w:szCs w:val="22"/>
              </w:rPr>
              <w:t>-</w:t>
            </w:r>
          </w:p>
        </w:tc>
        <w:tc>
          <w:tcPr>
            <w:tcW w:w="1495" w:type="dxa"/>
            <w:vAlign w:val="bottom"/>
          </w:tcPr>
          <w:p w14:paraId="3CF5A9A4" w14:textId="5DEFA19C" w:rsidR="00EF39A8" w:rsidRPr="001D0302" w:rsidRDefault="00292BE4"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Pr="00670784">
              <w:rPr>
                <w:rFonts w:ascii="Browallia New" w:hAnsi="Browallia New" w:cs="Browallia New"/>
                <w:sz w:val="22"/>
                <w:szCs w:val="22"/>
              </w:rPr>
              <w:t>-</w:t>
            </w:r>
          </w:p>
        </w:tc>
      </w:tr>
      <w:tr w:rsidR="00172DDC" w:rsidRPr="001D0302" w14:paraId="430C2621" w14:textId="77777777" w:rsidTr="00987B55">
        <w:tc>
          <w:tcPr>
            <w:tcW w:w="2550" w:type="dxa"/>
          </w:tcPr>
          <w:p w14:paraId="13C85C6B" w14:textId="77777777" w:rsidR="004D5E56" w:rsidRPr="001D0302" w:rsidRDefault="004D5E56" w:rsidP="004D5E56">
            <w:pPr>
              <w:tabs>
                <w:tab w:val="left" w:pos="2160"/>
                <w:tab w:val="right" w:pos="7280"/>
                <w:tab w:val="right" w:pos="8540"/>
              </w:tabs>
              <w:ind w:right="-45"/>
              <w:jc w:val="thaiDistribute"/>
              <w:rPr>
                <w:rFonts w:ascii="Browallia New" w:hAnsi="Browallia New" w:cs="Browallia New"/>
                <w:sz w:val="22"/>
                <w:szCs w:val="22"/>
                <w:cs/>
              </w:rPr>
            </w:pPr>
            <w:r w:rsidRPr="001D0302">
              <w:rPr>
                <w:rFonts w:ascii="Browallia New" w:hAnsi="Browallia New" w:cs="Browallia New" w:hint="cs"/>
                <w:sz w:val="22"/>
                <w:szCs w:val="22"/>
                <w:cs/>
              </w:rPr>
              <w:t>รวม</w:t>
            </w:r>
          </w:p>
        </w:tc>
        <w:tc>
          <w:tcPr>
            <w:tcW w:w="1495" w:type="dxa"/>
          </w:tcPr>
          <w:p w14:paraId="088E3683" w14:textId="6585AE7F" w:rsidR="004D5E56" w:rsidRPr="001D0302"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074E7B">
              <w:rPr>
                <w:rFonts w:ascii="Browallia New" w:hAnsi="Browallia New" w:cs="Browallia New"/>
                <w:sz w:val="22"/>
                <w:szCs w:val="22"/>
              </w:rPr>
              <w:t>4,226,052</w:t>
            </w:r>
          </w:p>
        </w:tc>
        <w:tc>
          <w:tcPr>
            <w:tcW w:w="1260" w:type="dxa"/>
          </w:tcPr>
          <w:p w14:paraId="52CDF78F" w14:textId="5B922A0A" w:rsidR="004D5E56" w:rsidRPr="001D0302" w:rsidRDefault="004D5E56"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117,991</w:t>
            </w:r>
          </w:p>
        </w:tc>
        <w:tc>
          <w:tcPr>
            <w:tcW w:w="1495" w:type="dxa"/>
          </w:tcPr>
          <w:p w14:paraId="429F1D17" w14:textId="54841AD2" w:rsidR="004D5E56" w:rsidRPr="001D0302"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B35268">
              <w:rPr>
                <w:rFonts w:ascii="Browallia New" w:hAnsi="Browallia New" w:cs="Browallia New"/>
                <w:sz w:val="22"/>
                <w:szCs w:val="22"/>
              </w:rPr>
              <w:t>4,108,061</w:t>
            </w:r>
          </w:p>
        </w:tc>
        <w:tc>
          <w:tcPr>
            <w:tcW w:w="1495" w:type="dxa"/>
          </w:tcPr>
          <w:p w14:paraId="79D09756" w14:textId="6B05DE93" w:rsidR="004D5E56" w:rsidRPr="001D0302"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A25020">
              <w:rPr>
                <w:rFonts w:ascii="Browallia New" w:hAnsi="Browallia New" w:cs="Browallia New"/>
                <w:sz w:val="22"/>
                <w:szCs w:val="22"/>
              </w:rPr>
              <w:t>2,392,229</w:t>
            </w:r>
          </w:p>
        </w:tc>
        <w:tc>
          <w:tcPr>
            <w:tcW w:w="1495" w:type="dxa"/>
          </w:tcPr>
          <w:p w14:paraId="524ABA9F" w14:textId="5B38AA02" w:rsidR="004D5E56" w:rsidRPr="001D0302" w:rsidRDefault="00292BE4" w:rsidP="00553E7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A25020">
              <w:rPr>
                <w:rFonts w:ascii="Browallia New" w:hAnsi="Browallia New" w:cs="Browallia New"/>
                <w:sz w:val="22"/>
                <w:szCs w:val="22"/>
              </w:rPr>
              <w:t>2,392,229</w:t>
            </w:r>
          </w:p>
        </w:tc>
      </w:tr>
      <w:tr w:rsidR="00172DDC" w:rsidRPr="001D0302" w14:paraId="108D656A" w14:textId="77777777" w:rsidTr="00987B55">
        <w:tc>
          <w:tcPr>
            <w:tcW w:w="2550" w:type="dxa"/>
          </w:tcPr>
          <w:p w14:paraId="441F9E2C" w14:textId="77777777" w:rsidR="00AB556B" w:rsidRPr="001D0302" w:rsidRDefault="00AB556B" w:rsidP="00AB556B">
            <w:pPr>
              <w:tabs>
                <w:tab w:val="left" w:pos="2160"/>
                <w:tab w:val="right" w:pos="7280"/>
                <w:tab w:val="right" w:pos="8540"/>
              </w:tabs>
              <w:ind w:right="-45"/>
              <w:jc w:val="thaiDistribute"/>
              <w:rPr>
                <w:rFonts w:ascii="Browallia New" w:hAnsi="Browallia New" w:cs="Browallia New"/>
                <w:sz w:val="22"/>
                <w:szCs w:val="22"/>
                <w:cs/>
              </w:rPr>
            </w:pPr>
          </w:p>
        </w:tc>
        <w:tc>
          <w:tcPr>
            <w:tcW w:w="1495" w:type="dxa"/>
          </w:tcPr>
          <w:p w14:paraId="0C03E431"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260" w:type="dxa"/>
          </w:tcPr>
          <w:p w14:paraId="0C55D5FD"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53FF0880"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72EC006"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67898842"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172DDC" w:rsidRPr="001D0302" w14:paraId="31722ADA" w14:textId="77777777" w:rsidTr="00987B55">
        <w:tc>
          <w:tcPr>
            <w:tcW w:w="2550" w:type="dxa"/>
          </w:tcPr>
          <w:p w14:paraId="1B7852E6" w14:textId="77777777" w:rsidR="00AB556B" w:rsidRPr="001D0302" w:rsidRDefault="00AB556B" w:rsidP="00AB556B">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หนี้สินทางการเงิน</w:t>
            </w:r>
          </w:p>
        </w:tc>
        <w:tc>
          <w:tcPr>
            <w:tcW w:w="1495" w:type="dxa"/>
          </w:tcPr>
          <w:p w14:paraId="72110EA7" w14:textId="77777777" w:rsidR="00AB556B" w:rsidRPr="001D0302" w:rsidRDefault="00AB556B" w:rsidP="00553E75">
            <w:pPr>
              <w:tabs>
                <w:tab w:val="left" w:pos="2160"/>
                <w:tab w:val="right" w:pos="7280"/>
                <w:tab w:val="right" w:pos="8540"/>
              </w:tabs>
              <w:ind w:right="-45"/>
              <w:jc w:val="right"/>
              <w:rPr>
                <w:rFonts w:ascii="Browallia New" w:hAnsi="Browallia New" w:cs="Browallia New"/>
                <w:b/>
                <w:bCs/>
                <w:sz w:val="22"/>
                <w:szCs w:val="22"/>
              </w:rPr>
            </w:pPr>
          </w:p>
        </w:tc>
        <w:tc>
          <w:tcPr>
            <w:tcW w:w="1260" w:type="dxa"/>
          </w:tcPr>
          <w:p w14:paraId="136C195A"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35154EC3"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4E54605E"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c>
          <w:tcPr>
            <w:tcW w:w="1495" w:type="dxa"/>
          </w:tcPr>
          <w:p w14:paraId="1601E56B" w14:textId="7777777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p>
        </w:tc>
      </w:tr>
      <w:tr w:rsidR="00C961F5" w:rsidRPr="001D0302" w14:paraId="694517CD" w14:textId="77777777" w:rsidTr="00987B55">
        <w:tc>
          <w:tcPr>
            <w:tcW w:w="2550" w:type="dxa"/>
            <w:vAlign w:val="center"/>
          </w:tcPr>
          <w:p w14:paraId="03E2C2C4" w14:textId="77777777" w:rsidR="00AB556B" w:rsidRPr="001D0302"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เงินเบิกเกินบัญชีและเงินกู้ยืมระยะสั้นจากสถาบันการเงิน</w:t>
            </w:r>
          </w:p>
        </w:tc>
        <w:tc>
          <w:tcPr>
            <w:tcW w:w="1495" w:type="dxa"/>
          </w:tcPr>
          <w:p w14:paraId="10511687" w14:textId="77777777" w:rsidR="00AB556B" w:rsidRPr="00670784" w:rsidRDefault="00AB556B" w:rsidP="00553E75">
            <w:pPr>
              <w:tabs>
                <w:tab w:val="left" w:pos="2160"/>
                <w:tab w:val="right" w:pos="7280"/>
                <w:tab w:val="right" w:pos="8540"/>
              </w:tabs>
              <w:ind w:right="-45"/>
              <w:jc w:val="right"/>
              <w:rPr>
                <w:rFonts w:ascii="Browallia New" w:hAnsi="Browallia New" w:cs="Browallia New"/>
                <w:sz w:val="22"/>
                <w:szCs w:val="22"/>
              </w:rPr>
            </w:pPr>
          </w:p>
          <w:p w14:paraId="2D569D50" w14:textId="11DA03D3"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cs/>
              </w:rPr>
            </w:pPr>
            <w:r w:rsidRPr="00670784">
              <w:rPr>
                <w:rFonts w:ascii="Browallia New" w:hAnsi="Browallia New" w:cs="Browallia New"/>
                <w:sz w:val="22"/>
                <w:szCs w:val="22"/>
              </w:rPr>
              <w:t>183,971</w:t>
            </w:r>
          </w:p>
        </w:tc>
        <w:tc>
          <w:tcPr>
            <w:tcW w:w="1260" w:type="dxa"/>
            <w:vAlign w:val="bottom"/>
          </w:tcPr>
          <w:p w14:paraId="6EDDE42B" w14:textId="3E20CD5C" w:rsidR="00AB556B" w:rsidRPr="001D0302" w:rsidRDefault="00AB556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58526AD2" w14:textId="77777777" w:rsidR="00AB556B" w:rsidRPr="00670784" w:rsidRDefault="00AB556B" w:rsidP="00AB556B">
            <w:pPr>
              <w:tabs>
                <w:tab w:val="left" w:pos="2160"/>
                <w:tab w:val="right" w:pos="7280"/>
                <w:tab w:val="right" w:pos="8540"/>
              </w:tabs>
              <w:ind w:right="-45"/>
              <w:jc w:val="right"/>
              <w:rPr>
                <w:rFonts w:ascii="Browallia New" w:hAnsi="Browallia New" w:cs="Browallia New"/>
                <w:sz w:val="22"/>
                <w:szCs w:val="22"/>
              </w:rPr>
            </w:pPr>
          </w:p>
          <w:p w14:paraId="51874B38" w14:textId="6CD8D3D3"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183,971</w:t>
            </w:r>
          </w:p>
        </w:tc>
        <w:tc>
          <w:tcPr>
            <w:tcW w:w="1495" w:type="dxa"/>
          </w:tcPr>
          <w:p w14:paraId="3470896B" w14:textId="77777777" w:rsidR="00AB556B" w:rsidRPr="00670784" w:rsidRDefault="00AB556B">
            <w:pPr>
              <w:tabs>
                <w:tab w:val="left" w:pos="2160"/>
                <w:tab w:val="right" w:pos="7280"/>
                <w:tab w:val="right" w:pos="8540"/>
              </w:tabs>
              <w:ind w:right="-45"/>
              <w:jc w:val="right"/>
              <w:rPr>
                <w:rFonts w:ascii="Browallia New" w:hAnsi="Browallia New" w:cs="Browallia New"/>
                <w:sz w:val="22"/>
                <w:szCs w:val="22"/>
              </w:rPr>
            </w:pPr>
          </w:p>
          <w:p w14:paraId="704E82C7" w14:textId="5C54937A"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109,387</w:t>
            </w:r>
          </w:p>
        </w:tc>
        <w:tc>
          <w:tcPr>
            <w:tcW w:w="1495" w:type="dxa"/>
          </w:tcPr>
          <w:p w14:paraId="33AAA5B5" w14:textId="77777777" w:rsidR="00AB556B" w:rsidRPr="00670784" w:rsidRDefault="00AB556B">
            <w:pPr>
              <w:tabs>
                <w:tab w:val="left" w:pos="2160"/>
                <w:tab w:val="right" w:pos="7280"/>
                <w:tab w:val="right" w:pos="8540"/>
              </w:tabs>
              <w:ind w:right="-45"/>
              <w:jc w:val="right"/>
              <w:rPr>
                <w:rFonts w:ascii="Browallia New" w:hAnsi="Browallia New" w:cs="Browallia New"/>
                <w:sz w:val="22"/>
                <w:szCs w:val="22"/>
              </w:rPr>
            </w:pPr>
          </w:p>
          <w:p w14:paraId="0EFC0D79" w14:textId="34A3EA4B"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109,387</w:t>
            </w:r>
          </w:p>
        </w:tc>
      </w:tr>
      <w:tr w:rsidR="00C961F5" w:rsidRPr="001D0302" w14:paraId="1DA5C45F" w14:textId="77777777" w:rsidTr="00987B55">
        <w:tc>
          <w:tcPr>
            <w:tcW w:w="2550" w:type="dxa"/>
            <w:vAlign w:val="center"/>
          </w:tcPr>
          <w:p w14:paraId="1AAF15DA" w14:textId="77777777" w:rsidR="00AB556B" w:rsidRPr="001D0302" w:rsidRDefault="00AB556B" w:rsidP="00AB556B">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หุ้นกู้</w:t>
            </w:r>
          </w:p>
        </w:tc>
        <w:tc>
          <w:tcPr>
            <w:tcW w:w="1495" w:type="dxa"/>
          </w:tcPr>
          <w:p w14:paraId="49E601C5" w14:textId="73D173C4"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cs/>
              </w:rPr>
            </w:pPr>
            <w:r w:rsidRPr="00670784">
              <w:rPr>
                <w:rFonts w:ascii="Browallia New" w:hAnsi="Browallia New" w:cs="Browallia New"/>
                <w:sz w:val="22"/>
                <w:szCs w:val="22"/>
              </w:rPr>
              <w:t>3,451,957</w:t>
            </w:r>
          </w:p>
        </w:tc>
        <w:tc>
          <w:tcPr>
            <w:tcW w:w="1260" w:type="dxa"/>
            <w:vAlign w:val="bottom"/>
          </w:tcPr>
          <w:p w14:paraId="17DEB78A" w14:textId="5BCD93F7" w:rsidR="00AB556B" w:rsidRPr="001D0302" w:rsidRDefault="00AB556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5633DBDC" w14:textId="5543482D"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3,451,957</w:t>
            </w:r>
          </w:p>
        </w:tc>
        <w:tc>
          <w:tcPr>
            <w:tcW w:w="1495" w:type="dxa"/>
          </w:tcPr>
          <w:p w14:paraId="52B24AEB" w14:textId="0F601B69"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1,833,418</w:t>
            </w:r>
          </w:p>
        </w:tc>
        <w:tc>
          <w:tcPr>
            <w:tcW w:w="1495" w:type="dxa"/>
          </w:tcPr>
          <w:p w14:paraId="1CF1044C" w14:textId="75084EA7"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1,833,418</w:t>
            </w:r>
          </w:p>
        </w:tc>
      </w:tr>
      <w:tr w:rsidR="00C961F5" w:rsidRPr="001D0302" w14:paraId="4D09D7C2" w14:textId="77777777" w:rsidTr="00987B55">
        <w:tc>
          <w:tcPr>
            <w:tcW w:w="2550" w:type="dxa"/>
            <w:vAlign w:val="center"/>
          </w:tcPr>
          <w:p w14:paraId="7B6B245C" w14:textId="2FEE45D6" w:rsidR="00AB556B" w:rsidRPr="001D0302" w:rsidRDefault="00BB381E" w:rsidP="00AB556B">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หนี้สินตามสัญญาเช่า</w:t>
            </w:r>
            <w:r w:rsidR="005F6931">
              <w:rPr>
                <w:rFonts w:ascii="Browallia New" w:hAnsi="Browallia New" w:cs="Browallia New" w:hint="cs"/>
                <w:sz w:val="22"/>
                <w:szCs w:val="22"/>
                <w:cs/>
              </w:rPr>
              <w:t>การเงิน</w:t>
            </w:r>
          </w:p>
        </w:tc>
        <w:tc>
          <w:tcPr>
            <w:tcW w:w="1495" w:type="dxa"/>
          </w:tcPr>
          <w:p w14:paraId="585ED1EF" w14:textId="5FBD25F6"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12,553</w:t>
            </w:r>
          </w:p>
        </w:tc>
        <w:tc>
          <w:tcPr>
            <w:tcW w:w="1260" w:type="dxa"/>
            <w:vAlign w:val="bottom"/>
          </w:tcPr>
          <w:p w14:paraId="48A8A90C" w14:textId="6BEEB056" w:rsidR="00AB556B" w:rsidRPr="001D0302" w:rsidRDefault="00AB556B" w:rsidP="00553E7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096A086E" w14:textId="6CBCE0D6"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12,553</w:t>
            </w:r>
          </w:p>
        </w:tc>
        <w:tc>
          <w:tcPr>
            <w:tcW w:w="1495" w:type="dxa"/>
          </w:tcPr>
          <w:p w14:paraId="2BE567EB" w14:textId="1A6C3D90"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10,341</w:t>
            </w:r>
          </w:p>
        </w:tc>
        <w:tc>
          <w:tcPr>
            <w:tcW w:w="1495" w:type="dxa"/>
          </w:tcPr>
          <w:p w14:paraId="1AD05CAB" w14:textId="3B21C50B" w:rsidR="00AB556B" w:rsidRPr="001D0302" w:rsidRDefault="00AB556B" w:rsidP="00553E75">
            <w:pP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10,341</w:t>
            </w:r>
          </w:p>
        </w:tc>
      </w:tr>
      <w:tr w:rsidR="00C961F5" w:rsidRPr="001D0302" w14:paraId="36AB288B" w14:textId="77777777" w:rsidTr="00987B55">
        <w:tc>
          <w:tcPr>
            <w:tcW w:w="2550" w:type="dxa"/>
            <w:vAlign w:val="center"/>
          </w:tcPr>
          <w:p w14:paraId="0DA6FB8F" w14:textId="77777777" w:rsidR="00AB556B" w:rsidRPr="001D0302" w:rsidRDefault="00AB556B" w:rsidP="00AB556B">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เงินกู้ยืมระยะยาวจากสถาบันการเงิน</w:t>
            </w:r>
          </w:p>
        </w:tc>
        <w:tc>
          <w:tcPr>
            <w:tcW w:w="1495" w:type="dxa"/>
          </w:tcPr>
          <w:p w14:paraId="5A0D4B67" w14:textId="39ED8E0A" w:rsidR="00AB556B" w:rsidRPr="001D0302"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1,159,772</w:t>
            </w:r>
          </w:p>
        </w:tc>
        <w:tc>
          <w:tcPr>
            <w:tcW w:w="1260" w:type="dxa"/>
            <w:vAlign w:val="bottom"/>
          </w:tcPr>
          <w:p w14:paraId="4B129FEF" w14:textId="0E25B57B" w:rsidR="00AB556B" w:rsidRPr="001D0302" w:rsidRDefault="00AB556B" w:rsidP="00553E75">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248E74C9" w14:textId="322AA72D" w:rsidR="00AB556B" w:rsidRPr="001D0302"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1,159,772</w:t>
            </w:r>
          </w:p>
        </w:tc>
        <w:tc>
          <w:tcPr>
            <w:tcW w:w="1495" w:type="dxa"/>
          </w:tcPr>
          <w:p w14:paraId="31C14270" w14:textId="13157079" w:rsidR="00AB556B" w:rsidRPr="001D0302"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144,968</w:t>
            </w:r>
          </w:p>
        </w:tc>
        <w:tc>
          <w:tcPr>
            <w:tcW w:w="1495" w:type="dxa"/>
          </w:tcPr>
          <w:p w14:paraId="5E1E9362" w14:textId="6C75F6D3" w:rsidR="00AB556B" w:rsidRPr="001D0302" w:rsidRDefault="00AB556B" w:rsidP="00553E7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t>144,968</w:t>
            </w:r>
          </w:p>
        </w:tc>
      </w:tr>
      <w:tr w:rsidR="00172DDC" w:rsidRPr="001D0302" w14:paraId="0EC46DB0" w14:textId="77777777" w:rsidTr="00987B55">
        <w:tc>
          <w:tcPr>
            <w:tcW w:w="2550" w:type="dxa"/>
          </w:tcPr>
          <w:p w14:paraId="5F3F277F" w14:textId="77777777" w:rsidR="00AB556B" w:rsidRPr="001D0302" w:rsidRDefault="00AB556B" w:rsidP="00AB556B">
            <w:pPr>
              <w:tabs>
                <w:tab w:val="left" w:pos="2160"/>
                <w:tab w:val="right" w:pos="7280"/>
                <w:tab w:val="right" w:pos="8540"/>
              </w:tabs>
              <w:ind w:right="-45"/>
              <w:jc w:val="thaiDistribute"/>
              <w:rPr>
                <w:rFonts w:ascii="Browallia New" w:hAnsi="Browallia New" w:cs="Browallia New"/>
                <w:sz w:val="22"/>
                <w:szCs w:val="22"/>
              </w:rPr>
            </w:pPr>
            <w:r w:rsidRPr="001D0302">
              <w:rPr>
                <w:rFonts w:ascii="Browallia New" w:hAnsi="Browallia New" w:cs="Browallia New" w:hint="cs"/>
                <w:sz w:val="22"/>
                <w:szCs w:val="22"/>
                <w:cs/>
              </w:rPr>
              <w:t>รวม</w:t>
            </w:r>
          </w:p>
        </w:tc>
        <w:tc>
          <w:tcPr>
            <w:tcW w:w="1495" w:type="dxa"/>
          </w:tcPr>
          <w:p w14:paraId="14DB2C86" w14:textId="696EE009" w:rsidR="00AB556B" w:rsidRPr="001D0302" w:rsidRDefault="00AB556B" w:rsidP="00987B5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fldChar w:fldCharType="begin"/>
            </w:r>
            <w:r w:rsidRPr="00670784">
              <w:rPr>
                <w:rFonts w:ascii="Browallia New" w:hAnsi="Browallia New" w:cs="Browallia New"/>
                <w:sz w:val="22"/>
                <w:szCs w:val="22"/>
              </w:rPr>
              <w:instrText xml:space="preserve"> =SUM(ABOVE) </w:instrText>
            </w:r>
            <w:r w:rsidRPr="00670784">
              <w:rPr>
                <w:rFonts w:ascii="Browallia New" w:hAnsi="Browallia New" w:cs="Browallia New"/>
                <w:sz w:val="22"/>
                <w:szCs w:val="22"/>
              </w:rPr>
              <w:fldChar w:fldCharType="separate"/>
            </w:r>
            <w:r w:rsidRPr="00670784">
              <w:rPr>
                <w:rFonts w:ascii="Browallia New" w:hAnsi="Browallia New" w:cs="Browallia New"/>
                <w:noProof/>
                <w:sz w:val="22"/>
                <w:szCs w:val="22"/>
              </w:rPr>
              <w:t>4,808,253</w:t>
            </w:r>
            <w:r w:rsidRPr="00670784">
              <w:rPr>
                <w:rFonts w:ascii="Browallia New" w:hAnsi="Browallia New" w:cs="Browallia New"/>
                <w:sz w:val="22"/>
                <w:szCs w:val="22"/>
              </w:rPr>
              <w:fldChar w:fldCharType="end"/>
            </w:r>
          </w:p>
        </w:tc>
        <w:tc>
          <w:tcPr>
            <w:tcW w:w="1260" w:type="dxa"/>
            <w:vAlign w:val="bottom"/>
          </w:tcPr>
          <w:p w14:paraId="3747CE0C" w14:textId="10AA9914" w:rsidR="00AB556B" w:rsidRPr="001D0302" w:rsidRDefault="00AB556B" w:rsidP="00987B55">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670784">
              <w:rPr>
                <w:rFonts w:ascii="Browallia New" w:hAnsi="Browallia New" w:cs="Browallia New"/>
                <w:sz w:val="22"/>
                <w:szCs w:val="22"/>
              </w:rPr>
              <w:t>-</w:t>
            </w:r>
          </w:p>
        </w:tc>
        <w:tc>
          <w:tcPr>
            <w:tcW w:w="1495" w:type="dxa"/>
          </w:tcPr>
          <w:p w14:paraId="58B87322" w14:textId="295C3AF2" w:rsidR="00AB556B" w:rsidRPr="001D0302" w:rsidRDefault="00AB556B" w:rsidP="00987B5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fldChar w:fldCharType="begin"/>
            </w:r>
            <w:r w:rsidRPr="00670784">
              <w:rPr>
                <w:rFonts w:ascii="Browallia New" w:hAnsi="Browallia New" w:cs="Browallia New"/>
                <w:sz w:val="22"/>
                <w:szCs w:val="22"/>
              </w:rPr>
              <w:instrText xml:space="preserve"> =SUM(ABOVE) </w:instrText>
            </w:r>
            <w:r w:rsidRPr="00670784">
              <w:rPr>
                <w:rFonts w:ascii="Browallia New" w:hAnsi="Browallia New" w:cs="Browallia New"/>
                <w:sz w:val="22"/>
                <w:szCs w:val="22"/>
              </w:rPr>
              <w:fldChar w:fldCharType="separate"/>
            </w:r>
            <w:r w:rsidRPr="00670784">
              <w:rPr>
                <w:rFonts w:ascii="Browallia New" w:hAnsi="Browallia New" w:cs="Browallia New"/>
                <w:noProof/>
                <w:sz w:val="22"/>
                <w:szCs w:val="22"/>
              </w:rPr>
              <w:t>4,808,253</w:t>
            </w:r>
            <w:r w:rsidRPr="00670784">
              <w:rPr>
                <w:rFonts w:ascii="Browallia New" w:hAnsi="Browallia New" w:cs="Browallia New"/>
                <w:sz w:val="22"/>
                <w:szCs w:val="22"/>
              </w:rPr>
              <w:fldChar w:fldCharType="end"/>
            </w:r>
          </w:p>
        </w:tc>
        <w:tc>
          <w:tcPr>
            <w:tcW w:w="1495" w:type="dxa"/>
          </w:tcPr>
          <w:p w14:paraId="1C05C6E6" w14:textId="048AEEFF" w:rsidR="00AB556B" w:rsidRPr="001D0302" w:rsidRDefault="00AB556B" w:rsidP="00987B5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fldChar w:fldCharType="begin"/>
            </w:r>
            <w:r w:rsidRPr="00670784">
              <w:rPr>
                <w:rFonts w:ascii="Browallia New" w:hAnsi="Browallia New" w:cs="Browallia New"/>
                <w:sz w:val="22"/>
                <w:szCs w:val="22"/>
              </w:rPr>
              <w:instrText xml:space="preserve"> =SUM(ABOVE) </w:instrText>
            </w:r>
            <w:r w:rsidRPr="00670784">
              <w:rPr>
                <w:rFonts w:ascii="Browallia New" w:hAnsi="Browallia New" w:cs="Browallia New"/>
                <w:sz w:val="22"/>
                <w:szCs w:val="22"/>
              </w:rPr>
              <w:fldChar w:fldCharType="separate"/>
            </w:r>
            <w:r w:rsidRPr="00670784">
              <w:rPr>
                <w:rFonts w:ascii="Browallia New" w:hAnsi="Browallia New" w:cs="Browallia New"/>
                <w:noProof/>
                <w:sz w:val="22"/>
                <w:szCs w:val="22"/>
              </w:rPr>
              <w:t>2,098,114</w:t>
            </w:r>
            <w:r w:rsidRPr="00670784">
              <w:rPr>
                <w:rFonts w:ascii="Browallia New" w:hAnsi="Browallia New" w:cs="Browallia New"/>
                <w:sz w:val="22"/>
                <w:szCs w:val="22"/>
              </w:rPr>
              <w:fldChar w:fldCharType="end"/>
            </w:r>
          </w:p>
        </w:tc>
        <w:tc>
          <w:tcPr>
            <w:tcW w:w="1495" w:type="dxa"/>
          </w:tcPr>
          <w:p w14:paraId="24AC1F67" w14:textId="60FF674E" w:rsidR="00AB556B" w:rsidRPr="001D0302" w:rsidRDefault="00AB556B" w:rsidP="00987B55">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670784">
              <w:rPr>
                <w:rFonts w:ascii="Browallia New" w:hAnsi="Browallia New" w:cs="Browallia New"/>
                <w:sz w:val="22"/>
                <w:szCs w:val="22"/>
              </w:rPr>
              <w:fldChar w:fldCharType="begin"/>
            </w:r>
            <w:r w:rsidRPr="00670784">
              <w:rPr>
                <w:rFonts w:ascii="Browallia New" w:hAnsi="Browallia New" w:cs="Browallia New"/>
                <w:sz w:val="22"/>
                <w:szCs w:val="22"/>
              </w:rPr>
              <w:instrText xml:space="preserve"> =SUM(ABOVE) </w:instrText>
            </w:r>
            <w:r w:rsidRPr="00670784">
              <w:rPr>
                <w:rFonts w:ascii="Browallia New" w:hAnsi="Browallia New" w:cs="Browallia New"/>
                <w:sz w:val="22"/>
                <w:szCs w:val="22"/>
              </w:rPr>
              <w:fldChar w:fldCharType="separate"/>
            </w:r>
            <w:r w:rsidRPr="00670784">
              <w:rPr>
                <w:rFonts w:ascii="Browallia New" w:hAnsi="Browallia New" w:cs="Browallia New"/>
                <w:noProof/>
                <w:sz w:val="22"/>
                <w:szCs w:val="22"/>
              </w:rPr>
              <w:t>2,098,114</w:t>
            </w:r>
            <w:r w:rsidRPr="00670784">
              <w:rPr>
                <w:rFonts w:ascii="Browallia New" w:hAnsi="Browallia New" w:cs="Browallia New"/>
                <w:sz w:val="22"/>
                <w:szCs w:val="22"/>
              </w:rPr>
              <w:fldChar w:fldCharType="end"/>
            </w:r>
          </w:p>
        </w:tc>
      </w:tr>
    </w:tbl>
    <w:p w14:paraId="201D6FD1" w14:textId="273A4459" w:rsidR="00555A71" w:rsidRPr="001C6495" w:rsidRDefault="00555A71" w:rsidP="00555A71">
      <w:pPr>
        <w:pStyle w:val="ListParagraph"/>
        <w:tabs>
          <w:tab w:val="clear" w:pos="227"/>
          <w:tab w:val="clear" w:pos="680"/>
          <w:tab w:val="clear" w:pos="907"/>
        </w:tabs>
        <w:spacing w:line="240" w:lineRule="auto"/>
        <w:jc w:val="thaiDistribute"/>
        <w:rPr>
          <w:rStyle w:val="normaltextrun"/>
          <w:rFonts w:ascii="Browallia New" w:hAnsi="Browallia New" w:cs="Browallia New"/>
          <w:color w:val="000000"/>
          <w:sz w:val="12"/>
          <w:szCs w:val="12"/>
          <w:shd w:val="clear" w:color="auto" w:fill="FFFFFF"/>
        </w:rPr>
      </w:pPr>
    </w:p>
    <w:p w14:paraId="2920525F" w14:textId="77777777" w:rsidR="00555A71" w:rsidRPr="00F40B32" w:rsidRDefault="00555A7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hanging="425"/>
        <w:jc w:val="thaiDistribute"/>
        <w:rPr>
          <w:rStyle w:val="normaltextrun"/>
          <w:rFonts w:ascii="Browallia New" w:hAnsi="Browallia New" w:cs="Browallia New"/>
          <w:color w:val="000000"/>
          <w:sz w:val="28"/>
          <w:szCs w:val="28"/>
          <w:shd w:val="clear" w:color="auto" w:fill="FFFFFF"/>
        </w:rPr>
      </w:pPr>
      <w:r w:rsidRPr="00F40B32">
        <w:rPr>
          <w:rStyle w:val="normaltextrun"/>
          <w:rFonts w:ascii="Browallia New" w:hAnsi="Browallia New" w:cs="Browallia New"/>
          <w:color w:val="000000"/>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100E305B" w14:textId="15A817BC" w:rsidR="00327DC0" w:rsidRPr="00F40B32" w:rsidRDefault="00327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48B6F82D" w14:textId="5956FB3C" w:rsidR="00C369F1" w:rsidRPr="00F40B32" w:rsidRDefault="00327B1F"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rPr>
          <w:rFonts w:ascii="Browallia New" w:hAnsi="Browallia New" w:cs="Browallia New"/>
          <w:i/>
          <w:iCs/>
          <w:sz w:val="28"/>
          <w:szCs w:val="28"/>
          <w:u w:val="single" w:color="000000" w:themeColor="text1"/>
        </w:rPr>
      </w:pPr>
      <w:r w:rsidRPr="00F40B32">
        <w:rPr>
          <w:rFonts w:ascii="Browallia New" w:hAnsi="Browallia New" w:cs="Browallia New"/>
          <w:i/>
          <w:iCs/>
          <w:sz w:val="28"/>
          <w:szCs w:val="28"/>
          <w:u w:val="single" w:color="000000" w:themeColor="text1"/>
          <w:cs/>
        </w:rPr>
        <w:t>การ</w:t>
      </w:r>
      <w:r w:rsidR="002A49E0" w:rsidRPr="00F40B32">
        <w:rPr>
          <w:rFonts w:ascii="Browallia New" w:hAnsi="Browallia New" w:cs="Browallia New" w:hint="cs"/>
          <w:i/>
          <w:iCs/>
          <w:sz w:val="28"/>
          <w:szCs w:val="28"/>
          <w:u w:val="single" w:color="000000" w:themeColor="text1"/>
          <w:cs/>
        </w:rPr>
        <w:t>ลดมูล</w:t>
      </w:r>
      <w:r w:rsidRPr="00F40B32">
        <w:rPr>
          <w:rFonts w:ascii="Browallia New" w:hAnsi="Browallia New" w:cs="Browallia New"/>
          <w:i/>
          <w:iCs/>
          <w:sz w:val="28"/>
          <w:szCs w:val="28"/>
          <w:u w:val="single" w:color="000000" w:themeColor="text1"/>
          <w:cs/>
        </w:rPr>
        <w:t>ค่าของ</w:t>
      </w:r>
      <w:r w:rsidRPr="00F40B32">
        <w:rPr>
          <w:rFonts w:ascii="Browallia New" w:hAnsi="Browallia New" w:cs="Browallia New"/>
          <w:i/>
          <w:iCs/>
          <w:sz w:val="28"/>
          <w:szCs w:val="28"/>
          <w:u w:val="single" w:color="000000" w:themeColor="text1"/>
          <w:cs/>
          <w:lang w:val="th-TH"/>
        </w:rPr>
        <w:t>สินทรัพย์</w:t>
      </w:r>
      <w:r w:rsidRPr="00F40B32">
        <w:rPr>
          <w:rFonts w:ascii="Browallia New" w:hAnsi="Browallia New" w:cs="Browallia New"/>
          <w:i/>
          <w:iCs/>
          <w:sz w:val="28"/>
          <w:szCs w:val="28"/>
          <w:u w:val="single" w:color="000000" w:themeColor="text1"/>
          <w:cs/>
        </w:rPr>
        <w:t>ทางการเงินและสินทรัพย์ที่เกิดจากสัญญา</w:t>
      </w:r>
    </w:p>
    <w:p w14:paraId="46AF9B86" w14:textId="77777777" w:rsidR="00C369F1" w:rsidRPr="00F40B32" w:rsidRDefault="00C369F1" w:rsidP="00C3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rPr>
          <w:rFonts w:ascii="Browallia New" w:hAnsi="Browallia New" w:cs="Browallia New"/>
          <w:sz w:val="28"/>
          <w:szCs w:val="28"/>
        </w:rPr>
      </w:pPr>
    </w:p>
    <w:p w14:paraId="18EB0239" w14:textId="148177A5" w:rsidR="00967D1D" w:rsidRDefault="00327B1F" w:rsidP="00E2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rPr>
      </w:pPr>
      <w:r w:rsidRPr="00F40B32">
        <w:rPr>
          <w:rFonts w:ascii="Browallia New" w:eastAsia="Calibri" w:hAnsi="Browallia New" w:cs="Browallia New"/>
          <w:sz w:val="28"/>
          <w:szCs w:val="28"/>
          <w:cs/>
        </w:rPr>
        <w:t>กลุ่มบริษัท</w:t>
      </w:r>
      <w:r w:rsidRPr="00F40B32">
        <w:rPr>
          <w:rFonts w:ascii="Browallia New" w:hAnsi="Browallia New" w:cs="Browallia New"/>
          <w:sz w:val="28"/>
          <w:szCs w:val="28"/>
          <w:cs/>
        </w:rPr>
        <w:t>ประเมินการ</w:t>
      </w:r>
      <w:r w:rsidR="002A49E0" w:rsidRPr="00F40B32">
        <w:rPr>
          <w:rFonts w:ascii="Browallia New" w:hAnsi="Browallia New" w:cs="Browallia New" w:hint="cs"/>
          <w:sz w:val="28"/>
          <w:szCs w:val="28"/>
          <w:cs/>
        </w:rPr>
        <w:t>มูล</w:t>
      </w:r>
      <w:r w:rsidRPr="00F40B32">
        <w:rPr>
          <w:rFonts w:ascii="Browallia New" w:hAnsi="Browallia New" w:cs="Browallia New"/>
          <w:sz w:val="28"/>
          <w:szCs w:val="28"/>
          <w:cs/>
        </w:rPr>
        <w:t>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F40B32">
        <w:rPr>
          <w:rFonts w:ascii="Browallia New" w:hAnsi="Browallia New" w:cs="Browallia New" w:hint="cs"/>
          <w:sz w:val="28"/>
          <w:szCs w:val="28"/>
          <w:cs/>
        </w:rPr>
        <w:t>ดุลยพินิจ</w:t>
      </w:r>
      <w:r w:rsidRPr="00F40B32">
        <w:rPr>
          <w:rFonts w:ascii="Browallia New"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w:t>
      </w:r>
      <w:r w:rsidRPr="00011E1E">
        <w:rPr>
          <w:rFonts w:ascii="Browallia New" w:hAnsi="Browallia New" w:cs="Browallia New"/>
          <w:sz w:val="28"/>
          <w:szCs w:val="28"/>
          <w:cs/>
        </w:rPr>
        <w:t xml:space="preserve"> และมูลค่ายุติธรรมผ่านกำไรขาดทุนเบ็ดเสร็จอื่นเท่านั้น </w:t>
      </w:r>
    </w:p>
    <w:p w14:paraId="45D7A50C" w14:textId="77777777" w:rsidR="00E23DCC" w:rsidRDefault="00E23DCC" w:rsidP="00E2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eastAsia="Calibri" w:hAnsi="Browallia New" w:cs="Browallia New"/>
          <w:sz w:val="28"/>
          <w:szCs w:val="28"/>
          <w:highlight w:val="yellow"/>
          <w:cs/>
        </w:rPr>
      </w:pPr>
    </w:p>
    <w:p w14:paraId="19518981" w14:textId="1393B6A3" w:rsidR="0090421D" w:rsidRPr="007F2BBE" w:rsidRDefault="0090421D" w:rsidP="0090421D">
      <w:pPr>
        <w:ind w:left="709"/>
        <w:jc w:val="thaiDistribute"/>
        <w:rPr>
          <w:rFonts w:ascii="Browallia New" w:hAnsi="Browallia New" w:cs="Browallia New"/>
          <w:sz w:val="28"/>
          <w:szCs w:val="28"/>
        </w:rPr>
      </w:pPr>
      <w:r w:rsidRPr="007F2BBE">
        <w:rPr>
          <w:rFonts w:ascii="Browallia New" w:eastAsia="Calibri" w:hAnsi="Browallia New" w:cs="Browallia New"/>
          <w:sz w:val="28"/>
          <w:szCs w:val="28"/>
          <w:cs/>
        </w:rPr>
        <w:t>กลุ่มบริษัท</w:t>
      </w:r>
      <w:r w:rsidRPr="007F2BBE">
        <w:rPr>
          <w:rFonts w:ascii="Browallia New" w:eastAsia="Calibri" w:hAnsi="Browallia New" w:cs="Browallia New" w:hint="cs"/>
          <w:sz w:val="28"/>
          <w:szCs w:val="28"/>
          <w:cs/>
        </w:rPr>
        <w:t>ได้</w:t>
      </w:r>
      <w:r w:rsidRPr="007F2BBE">
        <w:rPr>
          <w:rFonts w:ascii="Browallia New" w:hAnsi="Browallia New" w:cs="Browallia New"/>
          <w:sz w:val="28"/>
          <w:szCs w:val="28"/>
          <w:cs/>
        </w:rPr>
        <w:t>ประเมิน</w:t>
      </w:r>
      <w:r w:rsidRPr="007F2BBE">
        <w:rPr>
          <w:rFonts w:ascii="Browallia New" w:hAnsi="Browallia New" w:cs="Browallia New" w:hint="cs"/>
          <w:sz w:val="28"/>
          <w:szCs w:val="28"/>
          <w:cs/>
        </w:rPr>
        <w:t>การด้อยค่าตาม</w:t>
      </w:r>
      <w:r w:rsidRPr="007F2BBE">
        <w:rPr>
          <w:rFonts w:ascii="Browallia New" w:hAnsi="Browallia New" w:cs="Browallia New"/>
          <w:sz w:val="28"/>
          <w:szCs w:val="28"/>
          <w:cs/>
        </w:rPr>
        <w:t>มาตรฐานการรายงานทางการเงิน ฉบับที่ 9</w:t>
      </w:r>
      <w:r w:rsidRPr="007F2BBE">
        <w:rPr>
          <w:rFonts w:ascii="Browallia New" w:hAnsi="Browallia New" w:cs="Browallia New" w:hint="cs"/>
          <w:sz w:val="28"/>
          <w:szCs w:val="28"/>
          <w:cs/>
        </w:rPr>
        <w:t xml:space="preserve"> โดยพิจารณาตามรายละเอียดดังนี้ </w:t>
      </w:r>
    </w:p>
    <w:p w14:paraId="0BC9E43F" w14:textId="77777777" w:rsidR="0090421D" w:rsidRPr="007F2BBE" w:rsidRDefault="0090421D" w:rsidP="0090421D">
      <w:pPr>
        <w:ind w:left="709"/>
        <w:jc w:val="thaiDistribute"/>
        <w:rPr>
          <w:rFonts w:ascii="Browallia New" w:hAnsi="Browallia New" w:cs="Browallia New"/>
          <w:sz w:val="16"/>
          <w:szCs w:val="16"/>
        </w:rPr>
      </w:pPr>
    </w:p>
    <w:p w14:paraId="0024DF25" w14:textId="7772CED5" w:rsidR="0090421D" w:rsidRPr="007F2BBE"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rPr>
      </w:pPr>
      <w:r w:rsidRPr="007F2BBE">
        <w:rPr>
          <w:rFonts w:ascii="Browallia New" w:hAnsi="Browallia New" w:cs="Browallia New"/>
          <w:sz w:val="28"/>
          <w:szCs w:val="28"/>
          <w:cs/>
        </w:rPr>
        <w:t>ลูกหนี้</w:t>
      </w:r>
      <w:r w:rsidR="00870DD2" w:rsidRPr="007F2BBE">
        <w:rPr>
          <w:rFonts w:ascii="Browallia New" w:hAnsi="Browallia New" w:cs="Browallia New"/>
          <w:sz w:val="28"/>
          <w:szCs w:val="28"/>
          <w:cs/>
        </w:rPr>
        <w:t>ตามสัญญาเช่าซื้อ</w:t>
      </w:r>
      <w:r w:rsidRPr="007F2BBE">
        <w:rPr>
          <w:rFonts w:ascii="Browallia New" w:hAnsi="Browallia New" w:cs="Browallia New"/>
          <w:sz w:val="28"/>
          <w:szCs w:val="28"/>
          <w:cs/>
        </w:rPr>
        <w:t>และลูกหนี้อื่น</w:t>
      </w:r>
      <w:r w:rsidRPr="007F2BBE">
        <w:rPr>
          <w:rFonts w:ascii="Browallia New" w:hAnsi="Browallia New" w:cs="Browallia New"/>
          <w:sz w:val="28"/>
          <w:szCs w:val="28"/>
        </w:rPr>
        <w:t xml:space="preserve"> </w:t>
      </w:r>
      <w:r w:rsidRPr="007F2BBE">
        <w:rPr>
          <w:rFonts w:ascii="Browallia New" w:eastAsia="Calibri" w:hAnsi="Browallia New" w:cs="Browallia New"/>
          <w:sz w:val="28"/>
          <w:szCs w:val="28"/>
          <w:cs/>
        </w:rPr>
        <w:t>ได้ปฏิบัติตามวิธีอย่างง่าย</w:t>
      </w:r>
      <w:r w:rsidRPr="007F2BBE">
        <w:rPr>
          <w:rFonts w:ascii="Browallia New" w:eastAsia="Calibri" w:hAnsi="Browallia New" w:cs="Browallia New"/>
          <w:sz w:val="28"/>
          <w:szCs w:val="28"/>
        </w:rPr>
        <w:t xml:space="preserve"> (Simplified approach</w:t>
      </w:r>
      <w:r w:rsidRPr="007F2BBE">
        <w:rPr>
          <w:rFonts w:ascii="Browallia New" w:eastAsiaTheme="minorHAnsi" w:hAnsi="Browallia New" w:cs="Browallia New"/>
          <w:sz w:val="28"/>
          <w:szCs w:val="28"/>
        </w:rPr>
        <w:t>)</w:t>
      </w:r>
      <w:r w:rsidRPr="007F2BBE">
        <w:rPr>
          <w:rFonts w:ascii="Browallia New" w:hAnsi="Browallia New" w:cs="Browallia New"/>
          <w:sz w:val="28"/>
          <w:szCs w:val="28"/>
        </w:rPr>
        <w:t xml:space="preserve"> </w:t>
      </w:r>
      <w:r w:rsidRPr="007F2BBE">
        <w:rPr>
          <w:rFonts w:ascii="Browallia New" w:eastAsiaTheme="minorHAnsi" w:hAnsi="Browallia New" w:cs="Browallia New"/>
          <w:sz w:val="28"/>
          <w:szCs w:val="28"/>
          <w:cs/>
        </w:rPr>
        <w:t>ในการวัดมูลค่าของผลขาดทุนด้านเครดิตทีคาดว่าจะเกิดขึ้น</w:t>
      </w:r>
      <w:r w:rsidRPr="007F2BBE">
        <w:rPr>
          <w:rFonts w:ascii="Browallia New" w:eastAsiaTheme="minorHAnsi" w:hAnsi="Browallia New" w:cs="Browallia New" w:hint="cs"/>
          <w:sz w:val="28"/>
          <w:szCs w:val="28"/>
          <w:cs/>
        </w:rPr>
        <w:t>ตลอดอายุสำหรับลูกหนี้ทั้งหมด</w:t>
      </w:r>
    </w:p>
    <w:p w14:paraId="2191425E" w14:textId="77777777" w:rsidR="0090421D" w:rsidRPr="007F2BBE" w:rsidRDefault="0090421D" w:rsidP="0090421D">
      <w:pPr>
        <w:ind w:left="567"/>
        <w:jc w:val="thaiDistribute"/>
        <w:rPr>
          <w:rFonts w:ascii="Browallia New" w:hAnsi="Browallia New" w:cs="Browallia New"/>
          <w:sz w:val="22"/>
          <w:szCs w:val="22"/>
        </w:rPr>
      </w:pPr>
    </w:p>
    <w:p w14:paraId="5CABE544" w14:textId="730FBA93" w:rsidR="0090421D" w:rsidRPr="007F2BBE" w:rsidRDefault="0090421D" w:rsidP="0090421D">
      <w:pPr>
        <w:pStyle w:val="ListParagraph"/>
        <w:numPr>
          <w:ilvl w:val="0"/>
          <w:numId w:val="27"/>
        </w:numPr>
        <w:tabs>
          <w:tab w:val="clear" w:pos="907"/>
          <w:tab w:val="left" w:pos="1134"/>
        </w:tabs>
        <w:ind w:hanging="327"/>
        <w:jc w:val="thaiDistribute"/>
        <w:rPr>
          <w:rFonts w:ascii="Browallia New" w:hAnsi="Browallia New" w:cs="Browallia New"/>
          <w:sz w:val="28"/>
          <w:szCs w:val="28"/>
          <w:cs/>
        </w:rPr>
      </w:pPr>
      <w:r w:rsidRPr="007F2BBE">
        <w:rPr>
          <w:rFonts w:ascii="Browallia New" w:hAnsi="Browallia New" w:cs="Browallia New"/>
          <w:sz w:val="28"/>
          <w:szCs w:val="28"/>
          <w:cs/>
        </w:rPr>
        <w:t>เงิน</w:t>
      </w:r>
      <w:r w:rsidR="00B97B0D" w:rsidRPr="007F2BBE">
        <w:rPr>
          <w:rFonts w:ascii="Browallia New" w:hAnsi="Browallia New" w:cs="Browallia New"/>
          <w:sz w:val="28"/>
          <w:szCs w:val="28"/>
          <w:cs/>
        </w:rPr>
        <w:t>ให้กู้ยืมแก่กิจการอื่นและเงินลงทุนในลูกหนี้ ได้ปฏิบัติตามวิธีทั่วไป (</w:t>
      </w:r>
      <w:r w:rsidR="00B97B0D" w:rsidRPr="007F2BBE">
        <w:rPr>
          <w:rFonts w:ascii="Browallia New" w:hAnsi="Browallia New" w:cs="Browallia New"/>
          <w:sz w:val="28"/>
          <w:szCs w:val="28"/>
        </w:rPr>
        <w:t xml:space="preserve">General approach) </w:t>
      </w:r>
      <w:r w:rsidR="00B97B0D" w:rsidRPr="007F2BBE">
        <w:rPr>
          <w:rFonts w:ascii="Browallia New" w:hAnsi="Browallia New" w:cs="Browallia New"/>
          <w:sz w:val="28"/>
          <w:szCs w:val="28"/>
          <w:cs/>
        </w:rPr>
        <w:t>โดยค่าเผื่อผลขาดทุนถูกจำกัดที่ผลขาดทุนด้านเครดิตที่คาดว่าจะเกิดขึ้น 12 เดือนข้างหน้า</w:t>
      </w:r>
      <w:r w:rsidR="00406260" w:rsidRPr="007F2BBE">
        <w:rPr>
          <w:rFonts w:ascii="Browallia New" w:hAnsi="Browallia New" w:cs="Browallia New"/>
          <w:sz w:val="28"/>
          <w:szCs w:val="28"/>
        </w:rPr>
        <w:t xml:space="preserve"> </w:t>
      </w:r>
      <w:r w:rsidR="00B97B0D" w:rsidRPr="007F2BBE">
        <w:rPr>
          <w:rFonts w:ascii="Browallia New" w:hAnsi="Browallia New" w:cs="Browallia New"/>
          <w:sz w:val="28"/>
          <w:szCs w:val="28"/>
          <w:cs/>
        </w:rPr>
        <w:t>/</w:t>
      </w:r>
      <w:r w:rsidR="00406260" w:rsidRPr="007F2BBE">
        <w:rPr>
          <w:rFonts w:ascii="Browallia New" w:hAnsi="Browallia New" w:cs="Browallia New"/>
          <w:sz w:val="28"/>
          <w:szCs w:val="28"/>
        </w:rPr>
        <w:t xml:space="preserve"> </w:t>
      </w:r>
      <w:r w:rsidR="00B97B0D" w:rsidRPr="007F2BBE">
        <w:rPr>
          <w:rFonts w:ascii="Browallia New" w:hAnsi="Browallia New" w:cs="Browallia New"/>
          <w:sz w:val="28"/>
          <w:szCs w:val="28"/>
          <w:cs/>
        </w:rPr>
        <w:t>ตลอดอายุ</w:t>
      </w:r>
    </w:p>
    <w:p w14:paraId="60E88F05" w14:textId="77777777" w:rsidR="0090421D" w:rsidRPr="007F2BBE" w:rsidRDefault="0090421D"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p>
    <w:p w14:paraId="444DB5F0" w14:textId="46F6E947" w:rsidR="0092603E" w:rsidRPr="009B3986" w:rsidRDefault="00327B1F"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hAnsi="Browallia New" w:cs="Browallia New"/>
          <w:sz w:val="28"/>
          <w:szCs w:val="28"/>
        </w:rPr>
      </w:pPr>
      <w:r w:rsidRPr="007F2BBE">
        <w:rPr>
          <w:rFonts w:ascii="Browallia New" w:hAnsi="Browallia New" w:cs="Browallia New" w:hint="cs"/>
          <w:sz w:val="28"/>
          <w:szCs w:val="28"/>
          <w:cs/>
        </w:rPr>
        <w:t>ส่งผลให้</w:t>
      </w:r>
      <w:r w:rsidRPr="007F2BBE">
        <w:rPr>
          <w:rFonts w:ascii="Browallia New" w:eastAsia="Calibri" w:hAnsi="Browallia New" w:cs="Browallia New"/>
          <w:sz w:val="28"/>
          <w:szCs w:val="28"/>
          <w:cs/>
        </w:rPr>
        <w:t>กลุ่ม</w:t>
      </w:r>
      <w:r w:rsidRPr="00987B55">
        <w:rPr>
          <w:rFonts w:ascii="Browallia New" w:eastAsia="Calibri" w:hAnsi="Browallia New" w:cs="Browallia New"/>
          <w:sz w:val="28"/>
          <w:szCs w:val="28"/>
          <w:cs/>
        </w:rPr>
        <w:t>บริษัท</w:t>
      </w:r>
      <w:r w:rsidRPr="00987B55">
        <w:rPr>
          <w:rFonts w:ascii="Browallia New" w:hAnsi="Browallia New" w:cs="Browallia New" w:hint="cs"/>
          <w:sz w:val="28"/>
          <w:szCs w:val="28"/>
          <w:cs/>
        </w:rPr>
        <w:t>มีค่าเผื่อผลขาดทุนจากการ</w:t>
      </w:r>
      <w:r w:rsidR="00F94052" w:rsidRPr="00987B55">
        <w:rPr>
          <w:rFonts w:ascii="Browallia New" w:hAnsi="Browallia New" w:cs="Browallia New" w:hint="cs"/>
          <w:sz w:val="28"/>
          <w:szCs w:val="28"/>
          <w:cs/>
        </w:rPr>
        <w:t>ลดมูล</w:t>
      </w:r>
      <w:r w:rsidRPr="00987B55">
        <w:rPr>
          <w:rFonts w:ascii="Browallia New" w:hAnsi="Browallia New" w:cs="Browallia New" w:hint="cs"/>
          <w:sz w:val="28"/>
          <w:szCs w:val="28"/>
          <w:cs/>
        </w:rPr>
        <w:t>ค่า</w:t>
      </w:r>
      <w:r w:rsidRPr="00987B55">
        <w:rPr>
          <w:rFonts w:ascii="Browallia New" w:hAnsi="Browallia New" w:cs="Browallia New"/>
          <w:sz w:val="28"/>
          <w:szCs w:val="28"/>
          <w:cs/>
        </w:rPr>
        <w:t>เพิ่มขึ้น</w:t>
      </w:r>
      <w:r w:rsidRPr="00987B55">
        <w:rPr>
          <w:rFonts w:ascii="Browallia New" w:hAnsi="Browallia New" w:cs="Browallia New" w:hint="cs"/>
          <w:sz w:val="28"/>
          <w:szCs w:val="28"/>
          <w:cs/>
        </w:rPr>
        <w:t xml:space="preserve"> ณ วันที่ </w:t>
      </w:r>
      <w:r w:rsidRPr="00987B55">
        <w:rPr>
          <w:rFonts w:ascii="Browallia New" w:hAnsi="Browallia New" w:cs="Browallia New"/>
          <w:sz w:val="28"/>
          <w:szCs w:val="28"/>
        </w:rPr>
        <w:t xml:space="preserve">1 </w:t>
      </w:r>
      <w:r w:rsidRPr="00987B55">
        <w:rPr>
          <w:rFonts w:ascii="Browallia New" w:hAnsi="Browallia New" w:cs="Browallia New" w:hint="cs"/>
          <w:sz w:val="28"/>
          <w:szCs w:val="28"/>
          <w:cs/>
        </w:rPr>
        <w:t xml:space="preserve">มกราคม </w:t>
      </w:r>
      <w:r w:rsidRPr="00987B55">
        <w:rPr>
          <w:rFonts w:ascii="Browallia New" w:hAnsi="Browallia New" w:cs="Browallia New"/>
          <w:sz w:val="28"/>
          <w:szCs w:val="28"/>
        </w:rPr>
        <w:t xml:space="preserve">2563 </w:t>
      </w:r>
      <w:r w:rsidRPr="00987B55">
        <w:rPr>
          <w:rFonts w:ascii="Browallia New" w:hAnsi="Browallia New" w:cs="Browallia New" w:hint="cs"/>
          <w:sz w:val="28"/>
          <w:szCs w:val="28"/>
          <w:cs/>
        </w:rPr>
        <w:t>ดังนี้</w:t>
      </w:r>
    </w:p>
    <w:p w14:paraId="542A7D36" w14:textId="77777777" w:rsidR="009F4ECB" w:rsidRPr="007F2BBE" w:rsidRDefault="009F4ECB" w:rsidP="009B3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Fonts w:ascii="Browallia New" w:hAnsi="Browallia New" w:cs="Browallia New"/>
          <w:sz w:val="20"/>
          <w:szCs w:val="20"/>
        </w:rPr>
      </w:pPr>
    </w:p>
    <w:tbl>
      <w:tblPr>
        <w:tblStyle w:val="TableGrid"/>
        <w:tblpPr w:leftFromText="180" w:rightFromText="180" w:vertAnchor="text" w:horzAnchor="margin" w:tblpX="621" w:tblpY="13"/>
        <w:tblOverlap w:val="never"/>
        <w:tblW w:w="8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93"/>
        <w:gridCol w:w="283"/>
        <w:gridCol w:w="1706"/>
      </w:tblGrid>
      <w:tr w:rsidR="00327B1F" w14:paraId="61A09DF2" w14:textId="77777777" w:rsidTr="007F2BBE">
        <w:tc>
          <w:tcPr>
            <w:tcW w:w="8685" w:type="dxa"/>
            <w:gridSpan w:val="4"/>
          </w:tcPr>
          <w:p w14:paraId="2FC2DCE2" w14:textId="725AEDC3" w:rsidR="00327B1F" w:rsidRDefault="00327B1F"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EE79A3">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327B1F" w14:paraId="7B6FCE92" w14:textId="77777777" w:rsidTr="007F2BBE">
        <w:tc>
          <w:tcPr>
            <w:tcW w:w="5103" w:type="dxa"/>
            <w:vAlign w:val="bottom"/>
          </w:tcPr>
          <w:p w14:paraId="69D83091" w14:textId="77777777" w:rsidR="00327B1F" w:rsidRDefault="00327B1F"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93" w:type="dxa"/>
            <w:tcBorders>
              <w:bottom w:val="single" w:sz="4" w:space="0" w:color="auto"/>
            </w:tcBorders>
            <w:vAlign w:val="bottom"/>
          </w:tcPr>
          <w:p w14:paraId="25CC1AD8" w14:textId="77777777" w:rsidR="00327B1F" w:rsidRDefault="00327B1F"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22EA717" w14:textId="77777777" w:rsidR="00327B1F" w:rsidRDefault="00327B1F"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706" w:type="dxa"/>
            <w:tcBorders>
              <w:bottom w:val="single" w:sz="4" w:space="0" w:color="auto"/>
            </w:tcBorders>
            <w:vAlign w:val="bottom"/>
          </w:tcPr>
          <w:p w14:paraId="72CCCFEE" w14:textId="77777777" w:rsidR="00327B1F" w:rsidRDefault="00327B1F"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งบการเงินเฉพาะ</w:t>
            </w:r>
          </w:p>
          <w:p w14:paraId="3651CE9B" w14:textId="77777777" w:rsidR="00327B1F" w:rsidRDefault="00327B1F"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ของบริษัท</w:t>
            </w:r>
          </w:p>
        </w:tc>
      </w:tr>
      <w:tr w:rsidR="00327B1F" w14:paraId="13581506" w14:textId="77777777" w:rsidTr="007F2BBE">
        <w:tc>
          <w:tcPr>
            <w:tcW w:w="5103" w:type="dxa"/>
          </w:tcPr>
          <w:p w14:paraId="0B54B512" w14:textId="77777777" w:rsidR="00327B1F" w:rsidRDefault="00327B1F"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93" w:type="dxa"/>
          </w:tcPr>
          <w:p w14:paraId="4BB33B18" w14:textId="77777777" w:rsidR="00327B1F" w:rsidRDefault="00327B1F"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35EEF377" w14:textId="77777777" w:rsidR="00327B1F" w:rsidRDefault="00327B1F"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2AFEFDB7" w14:textId="77777777" w:rsidR="00327B1F" w:rsidRDefault="00327B1F"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327B1F" w14:paraId="40463FC2" w14:textId="77777777" w:rsidTr="007F2BBE">
        <w:tc>
          <w:tcPr>
            <w:tcW w:w="6696" w:type="dxa"/>
            <w:gridSpan w:val="2"/>
          </w:tcPr>
          <w:p w14:paraId="56A40EA2" w14:textId="790F706C" w:rsidR="00327B1F" w:rsidRDefault="00B27E94" w:rsidP="007F2BBE">
            <w:pPr>
              <w:pStyle w:val="ListParagraph"/>
              <w:tabs>
                <w:tab w:val="clear" w:pos="227"/>
                <w:tab w:val="clear" w:pos="680"/>
                <w:tab w:val="clear" w:pos="907"/>
              </w:tabs>
              <w:spacing w:line="240" w:lineRule="auto"/>
              <w:ind w:left="0"/>
              <w:rPr>
                <w:rFonts w:ascii="Browallia New" w:hAnsi="Browallia New" w:cs="Browallia New"/>
                <w:sz w:val="28"/>
                <w:szCs w:val="28"/>
              </w:rPr>
            </w:pPr>
            <w:r w:rsidRPr="00D259A1">
              <w:rPr>
                <w:rFonts w:ascii="Browallia New" w:hAnsi="Browallia New" w:cs="Browallia New" w:hint="cs"/>
                <w:sz w:val="28"/>
                <w:szCs w:val="28"/>
                <w:cs/>
              </w:rPr>
              <w:t>ค่าเผื่อผลขาดทุนจากการ</w:t>
            </w:r>
            <w:r w:rsidR="00DB7505">
              <w:rPr>
                <w:rFonts w:ascii="Browallia New" w:hAnsi="Browallia New" w:cs="Browallia New" w:hint="cs"/>
                <w:sz w:val="28"/>
                <w:szCs w:val="28"/>
                <w:cs/>
              </w:rPr>
              <w:t>ลดมูล</w:t>
            </w:r>
            <w:r w:rsidRPr="00D259A1">
              <w:rPr>
                <w:rFonts w:ascii="Browallia New" w:hAnsi="Browallia New" w:cs="Browallia New" w:hint="cs"/>
                <w:sz w:val="28"/>
                <w:szCs w:val="28"/>
                <w:cs/>
              </w:rPr>
              <w:t xml:space="preserve">ค่า ณ วันที่ </w:t>
            </w:r>
            <w:r w:rsidRPr="00D259A1">
              <w:rPr>
                <w:rFonts w:ascii="Browallia New" w:hAnsi="Browallia New" w:cs="Browallia New"/>
                <w:sz w:val="28"/>
                <w:szCs w:val="28"/>
              </w:rPr>
              <w:t xml:space="preserve">31 </w:t>
            </w:r>
            <w:r w:rsidRPr="00D259A1">
              <w:rPr>
                <w:rFonts w:ascii="Browallia New" w:hAnsi="Browallia New" w:cs="Browallia New" w:hint="cs"/>
                <w:sz w:val="28"/>
                <w:szCs w:val="28"/>
                <w:cs/>
              </w:rPr>
              <w:t xml:space="preserve">ธันวาคม </w:t>
            </w:r>
            <w:r w:rsidRPr="00D259A1">
              <w:rPr>
                <w:rFonts w:ascii="Browallia New" w:hAnsi="Browallia New" w:cs="Browallia New"/>
                <w:sz w:val="28"/>
                <w:szCs w:val="28"/>
              </w:rPr>
              <w:t>2562</w:t>
            </w:r>
            <w:r>
              <w:rPr>
                <w:rFonts w:ascii="Browallia New" w:hAnsi="Browallia New" w:cs="Browallia New"/>
                <w:sz w:val="28"/>
                <w:szCs w:val="28"/>
              </w:rPr>
              <w:t xml:space="preserve"> </w:t>
            </w:r>
            <w:r>
              <w:rPr>
                <w:rFonts w:ascii="Browallia New" w:hAnsi="Browallia New" w:cs="Browallia New" w:hint="cs"/>
                <w:sz w:val="28"/>
                <w:szCs w:val="28"/>
                <w:cs/>
              </w:rPr>
              <w:t>สำหรับ</w:t>
            </w:r>
          </w:p>
        </w:tc>
        <w:tc>
          <w:tcPr>
            <w:tcW w:w="283" w:type="dxa"/>
          </w:tcPr>
          <w:p w14:paraId="6ED24107" w14:textId="77777777" w:rsidR="00327B1F" w:rsidRDefault="00327B1F"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315A421" w14:textId="0DE21B64" w:rsidR="00327B1F" w:rsidRDefault="00327B1F"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r>
      <w:tr w:rsidR="005622CD" w14:paraId="78028063" w14:textId="77777777" w:rsidTr="007F2BBE">
        <w:tc>
          <w:tcPr>
            <w:tcW w:w="5103" w:type="dxa"/>
          </w:tcPr>
          <w:p w14:paraId="6208D10A" w14:textId="20ED3D80" w:rsidR="005622CD" w:rsidRPr="00EE01C8" w:rsidRDefault="005622CD" w:rsidP="007F2BBE">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hint="cs"/>
                <w:sz w:val="28"/>
                <w:szCs w:val="28"/>
                <w:cs/>
              </w:rPr>
              <w:t>ค่าเผื่อหนี้สงสัยจะสูญ</w:t>
            </w:r>
            <w:r w:rsidRPr="00EE01C8">
              <w:rPr>
                <w:rFonts w:ascii="Browallia New" w:hAnsi="Browallia New" w:cs="Browallia New"/>
                <w:sz w:val="28"/>
                <w:szCs w:val="28"/>
              </w:rPr>
              <w:t xml:space="preserve"> </w:t>
            </w:r>
            <w:r w:rsidR="00EE7A20">
              <w:rPr>
                <w:rFonts w:ascii="Browallia New" w:hAnsi="Browallia New" w:cs="Browallia New"/>
                <w:sz w:val="28"/>
                <w:szCs w:val="28"/>
              </w:rPr>
              <w:t>–</w:t>
            </w:r>
            <w:r w:rsidRPr="00EE01C8">
              <w:rPr>
                <w:rFonts w:ascii="Browallia New" w:hAnsi="Browallia New" w:cs="Browallia New"/>
                <w:sz w:val="28"/>
                <w:szCs w:val="28"/>
              </w:rPr>
              <w:t xml:space="preserve"> </w:t>
            </w:r>
            <w:r w:rsidRPr="00EE01C8">
              <w:rPr>
                <w:rFonts w:ascii="Browallia New" w:hAnsi="Browallia New" w:cs="Browallia New" w:hint="cs"/>
                <w:sz w:val="28"/>
                <w:szCs w:val="28"/>
                <w:cs/>
              </w:rPr>
              <w:t>ลูกหนี้ตามสัญญาเช่าซื้อ</w:t>
            </w:r>
          </w:p>
        </w:tc>
        <w:tc>
          <w:tcPr>
            <w:tcW w:w="1593" w:type="dxa"/>
          </w:tcPr>
          <w:p w14:paraId="07484520" w14:textId="4A244C33" w:rsidR="005622CD" w:rsidRDefault="005622CD"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192,960</w:t>
            </w:r>
          </w:p>
        </w:tc>
        <w:tc>
          <w:tcPr>
            <w:tcW w:w="283" w:type="dxa"/>
          </w:tcPr>
          <w:p w14:paraId="7A90A3F4" w14:textId="77777777" w:rsidR="005622CD"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19EEC4D9" w14:textId="3F577D01" w:rsidR="005622CD" w:rsidRDefault="005622CD"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EA3EA7" w14:paraId="37FE4303" w14:textId="77777777" w:rsidTr="007F2BBE">
        <w:tc>
          <w:tcPr>
            <w:tcW w:w="5103" w:type="dxa"/>
          </w:tcPr>
          <w:p w14:paraId="1CEA6A6E" w14:textId="485D0B20" w:rsidR="00EA3EA7" w:rsidRPr="00EE01C8" w:rsidRDefault="00BE0E81" w:rsidP="007F2BBE">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EE01C8">
              <w:rPr>
                <w:rFonts w:ascii="Browallia New" w:hAnsi="Browallia New" w:cs="Browallia New"/>
                <w:sz w:val="28"/>
                <w:szCs w:val="28"/>
                <w:cs/>
              </w:rPr>
              <w:t>ค่าเผื่อหนี้สงสัยจะสูญ</w:t>
            </w:r>
            <w:r w:rsidRPr="00EE01C8">
              <w:rPr>
                <w:rFonts w:ascii="Browallia New" w:hAnsi="Browallia New" w:cs="Browallia New"/>
                <w:sz w:val="28"/>
                <w:szCs w:val="28"/>
              </w:rPr>
              <w:t xml:space="preserve"> </w:t>
            </w:r>
            <w:r w:rsidR="00EE7A20">
              <w:rPr>
                <w:rFonts w:ascii="Browallia New" w:hAnsi="Browallia New" w:cs="Browallia New"/>
                <w:sz w:val="28"/>
                <w:szCs w:val="28"/>
              </w:rPr>
              <w:t>–</w:t>
            </w:r>
            <w:r w:rsidRPr="00EE01C8">
              <w:rPr>
                <w:rFonts w:ascii="Browallia New" w:hAnsi="Browallia New" w:cs="Browallia New"/>
                <w:sz w:val="28"/>
                <w:szCs w:val="28"/>
              </w:rPr>
              <w:t xml:space="preserve"> </w:t>
            </w:r>
            <w:r w:rsidR="00644C72" w:rsidRPr="00EE01C8">
              <w:rPr>
                <w:rFonts w:ascii="Browallia New" w:hAnsi="Browallia New" w:cs="Browallia New" w:hint="cs"/>
                <w:sz w:val="28"/>
                <w:szCs w:val="28"/>
                <w:cs/>
              </w:rPr>
              <w:t>ลูกหนี้</w:t>
            </w:r>
            <w:r w:rsidRPr="00EE01C8">
              <w:rPr>
                <w:rFonts w:ascii="Browallia New" w:hAnsi="Browallia New" w:cs="Browallia New"/>
                <w:sz w:val="28"/>
                <w:szCs w:val="28"/>
                <w:cs/>
              </w:rPr>
              <w:t>อื่น</w:t>
            </w:r>
          </w:p>
        </w:tc>
        <w:tc>
          <w:tcPr>
            <w:tcW w:w="1593" w:type="dxa"/>
          </w:tcPr>
          <w:p w14:paraId="6801B76E" w14:textId="66C36588" w:rsidR="00EA3EA7" w:rsidRPr="00C21758" w:rsidRDefault="001500CA"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Del="00887DA3">
              <w:rPr>
                <w:rFonts w:ascii="Browallia New" w:hAnsi="Browallia New" w:cs="Browallia New"/>
                <w:sz w:val="28"/>
                <w:szCs w:val="28"/>
              </w:rPr>
              <w:t>23</w:t>
            </w:r>
            <w:r>
              <w:rPr>
                <w:rFonts w:ascii="Browallia New" w:hAnsi="Browallia New" w:cs="Browallia New"/>
                <w:sz w:val="28"/>
                <w:szCs w:val="28"/>
              </w:rPr>
              <w:t>,127</w:t>
            </w:r>
          </w:p>
        </w:tc>
        <w:tc>
          <w:tcPr>
            <w:tcW w:w="283" w:type="dxa"/>
          </w:tcPr>
          <w:p w14:paraId="24E6DD04" w14:textId="77777777" w:rsidR="00EA3EA7" w:rsidRPr="00553E75" w:rsidRDefault="00EA3EA7"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Pr>
          <w:p w14:paraId="47B9A510" w14:textId="01B8B389" w:rsidR="00EA3EA7" w:rsidRPr="00C21758" w:rsidRDefault="00D1103C"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C21758" w:rsidRPr="00553E75">
              <w:rPr>
                <w:rFonts w:ascii="Browallia New" w:hAnsi="Browallia New" w:cs="Browallia New"/>
                <w:sz w:val="28"/>
                <w:szCs w:val="28"/>
                <w:cs/>
              </w:rPr>
              <w:t xml:space="preserve">        </w:t>
            </w:r>
            <w:r w:rsidR="00EE01C8" w:rsidRPr="00553E75">
              <w:rPr>
                <w:rFonts w:ascii="Browallia New" w:hAnsi="Browallia New" w:cs="Browallia New"/>
                <w:sz w:val="28"/>
                <w:szCs w:val="28"/>
              </w:rPr>
              <w:t>-</w:t>
            </w:r>
          </w:p>
        </w:tc>
      </w:tr>
      <w:tr w:rsidR="005622CD" w14:paraId="33DAC7C2" w14:textId="77777777" w:rsidTr="007F2BBE">
        <w:tc>
          <w:tcPr>
            <w:tcW w:w="5103" w:type="dxa"/>
          </w:tcPr>
          <w:p w14:paraId="7C188409" w14:textId="40D09DAB" w:rsidR="005622CD" w:rsidRDefault="00D349CE"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93" w:type="dxa"/>
            <w:tcBorders>
              <w:top w:val="single" w:sz="4" w:space="0" w:color="auto"/>
              <w:bottom w:val="single" w:sz="4" w:space="0" w:color="auto"/>
            </w:tcBorders>
          </w:tcPr>
          <w:p w14:paraId="538E47DA" w14:textId="79692BD2" w:rsidR="005622CD" w:rsidRPr="00C21758" w:rsidRDefault="001500CA"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sidR="00F835F9">
              <w:rPr>
                <w:rFonts w:ascii="Browallia New" w:hAnsi="Browallia New" w:cs="Browallia New"/>
                <w:noProof/>
                <w:sz w:val="28"/>
                <w:szCs w:val="28"/>
              </w:rPr>
              <w:t>216,087</w:t>
            </w:r>
            <w:r>
              <w:rPr>
                <w:rFonts w:ascii="Browallia New" w:hAnsi="Browallia New" w:cs="Browallia New"/>
                <w:sz w:val="28"/>
                <w:szCs w:val="28"/>
              </w:rPr>
              <w:fldChar w:fldCharType="end"/>
            </w:r>
          </w:p>
        </w:tc>
        <w:tc>
          <w:tcPr>
            <w:tcW w:w="283" w:type="dxa"/>
          </w:tcPr>
          <w:p w14:paraId="14675655" w14:textId="77777777" w:rsidR="005622CD"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top w:val="single" w:sz="4" w:space="0" w:color="auto"/>
              <w:bottom w:val="single" w:sz="4" w:space="0" w:color="auto"/>
            </w:tcBorders>
          </w:tcPr>
          <w:p w14:paraId="5B67B014" w14:textId="29D98842" w:rsidR="005622CD" w:rsidRPr="00C21758" w:rsidRDefault="00923738"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49,162</w:t>
            </w:r>
          </w:p>
        </w:tc>
      </w:tr>
      <w:tr w:rsidR="005622CD" w14:paraId="6D07AC93" w14:textId="77777777" w:rsidTr="007F2BBE">
        <w:trPr>
          <w:trHeight w:val="285"/>
        </w:trPr>
        <w:tc>
          <w:tcPr>
            <w:tcW w:w="5103" w:type="dxa"/>
          </w:tcPr>
          <w:p w14:paraId="6B2E24CE" w14:textId="77777777" w:rsidR="005622CD" w:rsidRPr="00AA2BC9"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593" w:type="dxa"/>
            <w:tcBorders>
              <w:top w:val="single" w:sz="4" w:space="0" w:color="auto"/>
            </w:tcBorders>
          </w:tcPr>
          <w:p w14:paraId="6446F00A" w14:textId="77777777" w:rsidR="005622CD" w:rsidRPr="00C21758"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283" w:type="dxa"/>
          </w:tcPr>
          <w:p w14:paraId="10739D8E" w14:textId="77777777" w:rsidR="005622CD" w:rsidRPr="00AA2BC9"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c>
          <w:tcPr>
            <w:tcW w:w="1706" w:type="dxa"/>
            <w:tcBorders>
              <w:top w:val="single" w:sz="4" w:space="0" w:color="auto"/>
            </w:tcBorders>
          </w:tcPr>
          <w:p w14:paraId="3E7015F8" w14:textId="77777777" w:rsidR="005622CD" w:rsidRPr="00C21758"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0"/>
                <w:szCs w:val="20"/>
              </w:rPr>
            </w:pPr>
          </w:p>
        </w:tc>
      </w:tr>
      <w:tr w:rsidR="007C63C7" w14:paraId="0CBFD2BA" w14:textId="77777777" w:rsidTr="007F2BBE">
        <w:tc>
          <w:tcPr>
            <w:tcW w:w="6696" w:type="dxa"/>
            <w:gridSpan w:val="2"/>
          </w:tcPr>
          <w:p w14:paraId="3EF8B060" w14:textId="4CCE3A04" w:rsidR="007C63C7" w:rsidRPr="00C21758" w:rsidRDefault="00EB0D7C"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21758">
              <w:rPr>
                <w:rFonts w:ascii="Browallia New" w:hAnsi="Browallia New" w:cs="Browallia New" w:hint="cs"/>
                <w:sz w:val="28"/>
                <w:szCs w:val="28"/>
                <w:cs/>
              </w:rPr>
              <w:t>กลับรายการ</w:t>
            </w:r>
            <w:r w:rsidR="0096734A" w:rsidRPr="00C21758">
              <w:rPr>
                <w:rFonts w:ascii="Browallia New" w:hAnsi="Browallia New" w:cs="Browallia New" w:hint="cs"/>
                <w:sz w:val="28"/>
                <w:szCs w:val="28"/>
                <w:cs/>
              </w:rPr>
              <w:t>ผลขาดทุน</w:t>
            </w:r>
            <w:r w:rsidR="007C63C7" w:rsidRPr="00C21758">
              <w:rPr>
                <w:rFonts w:ascii="Browallia New" w:hAnsi="Browallia New" w:cs="Browallia New"/>
                <w:sz w:val="28"/>
                <w:szCs w:val="28"/>
                <w:cs/>
              </w:rPr>
              <w:t>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007C63C7" w:rsidRPr="00C21758">
              <w:rPr>
                <w:rFonts w:ascii="Browallia New" w:hAnsi="Browallia New" w:cs="Browallia New"/>
                <w:sz w:val="28"/>
                <w:szCs w:val="28"/>
                <w:cs/>
              </w:rPr>
              <w:t>ณ วันที่ 1 มกราคม 2563</w:t>
            </w:r>
            <w:r w:rsidR="00B27E94">
              <w:rPr>
                <w:rFonts w:ascii="Browallia New" w:hAnsi="Browallia New" w:cs="Browallia New" w:hint="cs"/>
                <w:sz w:val="28"/>
                <w:szCs w:val="28"/>
                <w:cs/>
              </w:rPr>
              <w:t xml:space="preserve"> สำหรับ</w:t>
            </w:r>
          </w:p>
        </w:tc>
        <w:tc>
          <w:tcPr>
            <w:tcW w:w="283" w:type="dxa"/>
          </w:tcPr>
          <w:p w14:paraId="659320F3" w14:textId="77777777" w:rsidR="007C63C7" w:rsidRDefault="007C63C7"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5863EE75" w14:textId="77777777" w:rsidR="007C63C7" w:rsidRPr="00C21758" w:rsidRDefault="007C63C7"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622CD" w14:paraId="3BB2447E" w14:textId="77777777" w:rsidTr="007F2BBE">
        <w:tc>
          <w:tcPr>
            <w:tcW w:w="5103" w:type="dxa"/>
          </w:tcPr>
          <w:p w14:paraId="3603E357" w14:textId="5E27ED62" w:rsidR="005622CD" w:rsidRPr="00001F64" w:rsidRDefault="005622CD" w:rsidP="007F2BBE">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hint="cs"/>
                <w:sz w:val="28"/>
                <w:szCs w:val="28"/>
                <w:cs/>
              </w:rPr>
              <w:t xml:space="preserve"> ลูกหนี้</w:t>
            </w:r>
            <w:r w:rsidR="008D3A6A" w:rsidRPr="00001F64">
              <w:rPr>
                <w:rFonts w:ascii="Browallia New" w:hAnsi="Browallia New" w:cs="Browallia New" w:hint="cs"/>
                <w:sz w:val="28"/>
                <w:szCs w:val="28"/>
                <w:cs/>
              </w:rPr>
              <w:t>ตามสัญญาเช่าซื้อ</w:t>
            </w:r>
          </w:p>
        </w:tc>
        <w:tc>
          <w:tcPr>
            <w:tcW w:w="1593" w:type="dxa"/>
          </w:tcPr>
          <w:p w14:paraId="4E355C2B" w14:textId="00A57AF1" w:rsidR="005622CD" w:rsidRPr="00553E75" w:rsidRDefault="00EB0D7C"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8809E7" w:rsidRPr="00C21758">
              <w:rPr>
                <w:rFonts w:ascii="Browallia New" w:hAnsi="Browallia New" w:cs="Browallia New"/>
                <w:sz w:val="28"/>
                <w:szCs w:val="28"/>
              </w:rPr>
              <w:t>4</w:t>
            </w:r>
            <w:r w:rsidR="00774A97">
              <w:rPr>
                <w:rFonts w:ascii="Browallia New" w:hAnsi="Browallia New" w:cs="Browallia New"/>
                <w:sz w:val="28"/>
                <w:szCs w:val="28"/>
              </w:rPr>
              <w:t>1</w:t>
            </w:r>
            <w:r w:rsidR="00213704" w:rsidRPr="00C21758">
              <w:rPr>
                <w:rFonts w:ascii="Browallia New" w:hAnsi="Browallia New" w:cs="Browallia New"/>
                <w:sz w:val="28"/>
                <w:szCs w:val="28"/>
              </w:rPr>
              <w:t>,9</w:t>
            </w:r>
            <w:r w:rsidR="00F12F5B">
              <w:rPr>
                <w:rFonts w:ascii="Browallia New" w:hAnsi="Browallia New" w:cs="Browallia New"/>
                <w:sz w:val="28"/>
                <w:szCs w:val="28"/>
              </w:rPr>
              <w:t>83</w:t>
            </w:r>
            <w:r w:rsidRPr="00C21758">
              <w:rPr>
                <w:rFonts w:ascii="Browallia New" w:hAnsi="Browallia New" w:cs="Browallia New"/>
                <w:sz w:val="28"/>
                <w:szCs w:val="28"/>
              </w:rPr>
              <w:t>)</w:t>
            </w:r>
          </w:p>
        </w:tc>
        <w:tc>
          <w:tcPr>
            <w:tcW w:w="283" w:type="dxa"/>
          </w:tcPr>
          <w:p w14:paraId="701DB61C" w14:textId="77777777" w:rsidR="005622CD" w:rsidRPr="00553E75"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Pr>
          <w:p w14:paraId="3EE03DDE" w14:textId="14CCB190" w:rsidR="005622CD" w:rsidRPr="00553E75" w:rsidRDefault="00EB0D7C"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C21758">
              <w:rPr>
                <w:rFonts w:ascii="Browallia New" w:hAnsi="Browallia New" w:cs="Browallia New"/>
                <w:sz w:val="28"/>
                <w:szCs w:val="28"/>
              </w:rPr>
              <w:t>(</w:t>
            </w:r>
            <w:r w:rsidR="00F75C5D" w:rsidRPr="00C21758">
              <w:rPr>
                <w:rFonts w:ascii="Browallia New" w:hAnsi="Browallia New" w:cs="Browallia New"/>
                <w:sz w:val="28"/>
                <w:szCs w:val="28"/>
              </w:rPr>
              <w:t>15,356</w:t>
            </w:r>
            <w:r w:rsidRPr="00C21758">
              <w:rPr>
                <w:rFonts w:ascii="Browallia New" w:hAnsi="Browallia New" w:cs="Browallia New"/>
                <w:sz w:val="28"/>
                <w:szCs w:val="28"/>
              </w:rPr>
              <w:t>)</w:t>
            </w:r>
          </w:p>
        </w:tc>
      </w:tr>
      <w:tr w:rsidR="00EA3EA7" w14:paraId="06E6EEB3" w14:textId="77777777" w:rsidTr="007F2BBE">
        <w:tc>
          <w:tcPr>
            <w:tcW w:w="5103" w:type="dxa"/>
          </w:tcPr>
          <w:p w14:paraId="21C9ABB1" w14:textId="0BC48C66" w:rsidR="00EA3EA7" w:rsidRPr="00001F64" w:rsidRDefault="00E84D67" w:rsidP="007F2BBE">
            <w:pPr>
              <w:pStyle w:val="ListParagraph"/>
              <w:numPr>
                <w:ilvl w:val="0"/>
                <w:numId w:val="26"/>
              </w:numPr>
              <w:tabs>
                <w:tab w:val="clear" w:pos="227"/>
                <w:tab w:val="clear" w:pos="454"/>
                <w:tab w:val="clear" w:pos="680"/>
                <w:tab w:val="clear" w:pos="907"/>
                <w:tab w:val="left" w:pos="318"/>
              </w:tabs>
              <w:spacing w:line="240" w:lineRule="auto"/>
              <w:jc w:val="thaiDistribute"/>
              <w:rPr>
                <w:rFonts w:ascii="Browallia New" w:hAnsi="Browallia New" w:cs="Browallia New"/>
                <w:sz w:val="28"/>
                <w:szCs w:val="28"/>
                <w:cs/>
              </w:rPr>
            </w:pPr>
            <w:r w:rsidRPr="00001F64">
              <w:rPr>
                <w:rFonts w:ascii="Browallia New" w:hAnsi="Browallia New" w:cs="Browallia New"/>
                <w:sz w:val="28"/>
                <w:szCs w:val="28"/>
              </w:rPr>
              <w:t xml:space="preserve"> </w:t>
            </w:r>
            <w:r w:rsidR="00001F64" w:rsidRPr="00001F64">
              <w:rPr>
                <w:rFonts w:ascii="Browallia New" w:hAnsi="Browallia New" w:cs="Browallia New" w:hint="cs"/>
                <w:sz w:val="28"/>
                <w:szCs w:val="28"/>
                <w:cs/>
              </w:rPr>
              <w:t>ลูกหนี้</w:t>
            </w:r>
            <w:r w:rsidR="00001F64" w:rsidRPr="00001F64">
              <w:rPr>
                <w:rFonts w:ascii="Browallia New" w:hAnsi="Browallia New" w:cs="Browallia New"/>
                <w:sz w:val="28"/>
                <w:szCs w:val="28"/>
                <w:cs/>
              </w:rPr>
              <w:t>อื่น</w:t>
            </w:r>
          </w:p>
        </w:tc>
        <w:tc>
          <w:tcPr>
            <w:tcW w:w="1593" w:type="dxa"/>
            <w:tcBorders>
              <w:bottom w:val="single" w:sz="4" w:space="0" w:color="auto"/>
            </w:tcBorders>
          </w:tcPr>
          <w:p w14:paraId="50CC5E65" w14:textId="4E5CDCD6" w:rsidR="00EA3EA7" w:rsidRPr="00553E75" w:rsidRDefault="00EE01C8"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553E75">
              <w:rPr>
                <w:rFonts w:ascii="Browallia New" w:hAnsi="Browallia New" w:cs="Browallia New"/>
                <w:sz w:val="28"/>
                <w:szCs w:val="28"/>
              </w:rPr>
              <w:t>(447)</w:t>
            </w:r>
          </w:p>
        </w:tc>
        <w:tc>
          <w:tcPr>
            <w:tcW w:w="283" w:type="dxa"/>
          </w:tcPr>
          <w:p w14:paraId="4B4E3244" w14:textId="77777777" w:rsidR="00EA3EA7" w:rsidRPr="007A18DC" w:rsidRDefault="00EA3EA7"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cyan"/>
              </w:rPr>
            </w:pPr>
          </w:p>
        </w:tc>
        <w:tc>
          <w:tcPr>
            <w:tcW w:w="1706" w:type="dxa"/>
            <w:tcBorders>
              <w:bottom w:val="single" w:sz="4" w:space="0" w:color="auto"/>
            </w:tcBorders>
          </w:tcPr>
          <w:p w14:paraId="11EB31EC" w14:textId="5B90D448" w:rsidR="00EA3EA7" w:rsidRPr="00553E75" w:rsidRDefault="00C21758" w:rsidP="007F2BBE">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sidRPr="00553E75">
              <w:rPr>
                <w:rFonts w:ascii="Browallia New" w:hAnsi="Browallia New" w:cs="Browallia New"/>
                <w:sz w:val="28"/>
                <w:szCs w:val="28"/>
                <w:cs/>
              </w:rPr>
              <w:t xml:space="preserve">               </w:t>
            </w:r>
            <w:r w:rsidR="00EB0D7C" w:rsidRPr="00553E75">
              <w:rPr>
                <w:rFonts w:ascii="Browallia New" w:hAnsi="Browallia New" w:cs="Browallia New"/>
                <w:sz w:val="28"/>
                <w:szCs w:val="28"/>
              </w:rPr>
              <w:t>-</w:t>
            </w:r>
          </w:p>
        </w:tc>
      </w:tr>
      <w:tr w:rsidR="005622CD" w14:paraId="4C01BFED" w14:textId="77777777" w:rsidTr="007F2BBE">
        <w:tc>
          <w:tcPr>
            <w:tcW w:w="5103" w:type="dxa"/>
          </w:tcPr>
          <w:p w14:paraId="482D708A" w14:textId="77777777" w:rsidR="005622CD" w:rsidRPr="00AA2BC9" w:rsidRDefault="005622CD" w:rsidP="007F2BBE">
            <w:pPr>
              <w:pStyle w:val="ListParagraph"/>
              <w:tabs>
                <w:tab w:val="clear" w:pos="227"/>
                <w:tab w:val="clear" w:pos="454"/>
                <w:tab w:val="clear" w:pos="680"/>
                <w:tab w:val="clear" w:pos="907"/>
                <w:tab w:val="left" w:pos="318"/>
              </w:tabs>
              <w:spacing w:line="240" w:lineRule="auto"/>
              <w:ind w:left="536"/>
              <w:jc w:val="thaiDistribute"/>
              <w:rPr>
                <w:rFonts w:ascii="Browallia New" w:hAnsi="Browallia New" w:cs="Browallia New"/>
                <w:sz w:val="22"/>
                <w:cs/>
              </w:rPr>
            </w:pPr>
          </w:p>
        </w:tc>
        <w:tc>
          <w:tcPr>
            <w:tcW w:w="1593" w:type="dxa"/>
            <w:tcBorders>
              <w:top w:val="single" w:sz="4" w:space="0" w:color="auto"/>
            </w:tcBorders>
          </w:tcPr>
          <w:p w14:paraId="124339A0" w14:textId="77777777" w:rsidR="005622CD" w:rsidRPr="00AA2BC9"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283" w:type="dxa"/>
          </w:tcPr>
          <w:p w14:paraId="38065A49" w14:textId="77777777" w:rsidR="005622CD" w:rsidRPr="00AA2BC9"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c>
          <w:tcPr>
            <w:tcW w:w="1706" w:type="dxa"/>
            <w:tcBorders>
              <w:top w:val="single" w:sz="4" w:space="0" w:color="auto"/>
            </w:tcBorders>
          </w:tcPr>
          <w:p w14:paraId="66C26DF8" w14:textId="77777777" w:rsidR="005622CD" w:rsidRPr="00AA2BC9"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2"/>
              </w:rPr>
            </w:pPr>
          </w:p>
        </w:tc>
      </w:tr>
      <w:tr w:rsidR="005622CD" w14:paraId="5617CF93" w14:textId="77777777" w:rsidTr="007F2BBE">
        <w:tc>
          <w:tcPr>
            <w:tcW w:w="5103" w:type="dxa"/>
          </w:tcPr>
          <w:p w14:paraId="7A2CB219" w14:textId="1E94969A" w:rsidR="005622CD" w:rsidRPr="006B51D3" w:rsidRDefault="005622CD" w:rsidP="007F2BBE">
            <w:pPr>
              <w:pStyle w:val="ListParagraph"/>
              <w:tabs>
                <w:tab w:val="clear" w:pos="227"/>
                <w:tab w:val="clear" w:pos="680"/>
                <w:tab w:val="clear" w:pos="907"/>
              </w:tabs>
              <w:spacing w:line="240" w:lineRule="auto"/>
              <w:ind w:left="318" w:hanging="318"/>
              <w:jc w:val="thaiDistribute"/>
              <w:rPr>
                <w:rFonts w:ascii="Browallia New" w:hAnsi="Browallia New" w:cs="Browallia New"/>
                <w:sz w:val="28"/>
                <w:szCs w:val="28"/>
                <w:cs/>
              </w:rPr>
            </w:pPr>
            <w:r w:rsidRPr="006B51D3">
              <w:rPr>
                <w:rFonts w:ascii="Browallia New" w:hAnsi="Browallia New" w:cs="Browallia New"/>
                <w:sz w:val="28"/>
                <w:szCs w:val="28"/>
                <w:cs/>
              </w:rPr>
              <w:t>ค่าเผื่อผลขาดทุนจากการ</w:t>
            </w:r>
            <w:r w:rsidR="00DB7505">
              <w:rPr>
                <w:rFonts w:ascii="Browallia New" w:hAnsi="Browallia New" w:cs="Browallia New" w:hint="cs"/>
                <w:sz w:val="28"/>
                <w:szCs w:val="28"/>
                <w:cs/>
              </w:rPr>
              <w:t>ลดมูล</w:t>
            </w:r>
            <w:r w:rsidR="00DB7505" w:rsidRPr="00D259A1">
              <w:rPr>
                <w:rFonts w:ascii="Browallia New" w:hAnsi="Browallia New" w:cs="Browallia New" w:hint="cs"/>
                <w:sz w:val="28"/>
                <w:szCs w:val="28"/>
                <w:cs/>
              </w:rPr>
              <w:t xml:space="preserve">ค่า </w:t>
            </w:r>
            <w:r w:rsidRPr="006B51D3">
              <w:rPr>
                <w:rFonts w:ascii="Browallia New" w:hAnsi="Browallia New" w:cs="Browallia New"/>
                <w:sz w:val="28"/>
                <w:szCs w:val="28"/>
                <w:cs/>
              </w:rPr>
              <w:t xml:space="preserve">ณ วันที่ </w:t>
            </w:r>
            <w:r w:rsidRPr="006B51D3">
              <w:rPr>
                <w:rFonts w:ascii="Browallia New" w:hAnsi="Browallia New" w:cs="Browallia New"/>
                <w:sz w:val="28"/>
                <w:szCs w:val="28"/>
              </w:rPr>
              <w:t xml:space="preserve">1 </w:t>
            </w:r>
            <w:r w:rsidRPr="006B51D3">
              <w:rPr>
                <w:rFonts w:ascii="Browallia New" w:hAnsi="Browallia New" w:cs="Browallia New"/>
                <w:sz w:val="28"/>
                <w:szCs w:val="28"/>
                <w:cs/>
              </w:rPr>
              <w:t xml:space="preserve">มกราคม </w:t>
            </w:r>
            <w:r w:rsidRPr="006B51D3">
              <w:rPr>
                <w:rFonts w:ascii="Browallia New" w:hAnsi="Browallia New" w:cs="Browallia New"/>
                <w:sz w:val="28"/>
                <w:szCs w:val="28"/>
              </w:rPr>
              <w:t>2563</w:t>
            </w:r>
          </w:p>
        </w:tc>
        <w:tc>
          <w:tcPr>
            <w:tcW w:w="1593" w:type="dxa"/>
            <w:tcBorders>
              <w:bottom w:val="single" w:sz="18" w:space="0" w:color="auto"/>
            </w:tcBorders>
          </w:tcPr>
          <w:p w14:paraId="1FB96278" w14:textId="676A2F2A" w:rsidR="005622CD" w:rsidRDefault="00290A80"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173,6</w:t>
            </w:r>
            <w:r w:rsidR="001E2E72">
              <w:rPr>
                <w:rFonts w:ascii="Browallia New" w:hAnsi="Browallia New" w:cs="Browallia New"/>
                <w:sz w:val="28"/>
                <w:szCs w:val="28"/>
              </w:rPr>
              <w:t>57</w:t>
            </w:r>
          </w:p>
        </w:tc>
        <w:tc>
          <w:tcPr>
            <w:tcW w:w="283" w:type="dxa"/>
          </w:tcPr>
          <w:p w14:paraId="260352F6" w14:textId="77777777" w:rsidR="005622CD" w:rsidRDefault="005622CD" w:rsidP="007F2BBE">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706" w:type="dxa"/>
            <w:tcBorders>
              <w:bottom w:val="single" w:sz="18" w:space="0" w:color="auto"/>
            </w:tcBorders>
          </w:tcPr>
          <w:p w14:paraId="68927823" w14:textId="76C79EAB" w:rsidR="005622CD" w:rsidRDefault="00111E6C" w:rsidP="007F2BBE">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33,806</w:t>
            </w:r>
          </w:p>
        </w:tc>
      </w:tr>
    </w:tbl>
    <w:p w14:paraId="658D6DD3" w14:textId="0605D5BC" w:rsidR="002E0E72" w:rsidRPr="00987B55" w:rsidRDefault="002E0E72" w:rsidP="002E0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34"/>
        <w:jc w:val="thaiDistribute"/>
        <w:rPr>
          <w:rStyle w:val="normaltextrun"/>
          <w:rFonts w:ascii="Browallia New" w:hAnsi="Browallia New" w:cs="Browallia New"/>
          <w:color w:val="000000"/>
          <w:sz w:val="16"/>
          <w:szCs w:val="16"/>
          <w:shd w:val="clear" w:color="auto" w:fill="FFFFFF"/>
        </w:rPr>
      </w:pPr>
    </w:p>
    <w:p w14:paraId="756F64B0" w14:textId="490237A8" w:rsidR="00A2787C" w:rsidRPr="007F2BBE" w:rsidRDefault="002E0E72"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7F2BBE">
        <w:rPr>
          <w:rFonts w:ascii="Browallia New" w:hAnsi="Browallia New" w:cs="Browallia New"/>
          <w:sz w:val="28"/>
          <w:szCs w:val="28"/>
          <w:cs/>
          <w:lang w:val="th-TH"/>
        </w:rPr>
        <w:t>โดยกลุ่มบริษัทเลือกที่จะรับรู้การเพิ่มขึ้นของผลขาดทุนจาก</w:t>
      </w:r>
      <w:r w:rsidRPr="007F2BBE">
        <w:rPr>
          <w:rFonts w:ascii="Browallia New" w:hAnsi="Browallia New" w:cs="Browallia New"/>
          <w:sz w:val="28"/>
          <w:szCs w:val="28"/>
          <w:cs/>
        </w:rPr>
        <w:t>การ</w:t>
      </w:r>
      <w:r w:rsidR="002A49E0" w:rsidRPr="007F2BBE">
        <w:rPr>
          <w:rFonts w:ascii="Browallia New" w:hAnsi="Browallia New" w:cs="Browallia New" w:hint="cs"/>
          <w:sz w:val="28"/>
          <w:szCs w:val="28"/>
          <w:cs/>
        </w:rPr>
        <w:t>ลดมูลค่า</w:t>
      </w:r>
      <w:r w:rsidRPr="007F2BBE">
        <w:rPr>
          <w:rFonts w:ascii="Browallia New" w:hAnsi="Browallia New" w:cs="Browallia New"/>
          <w:sz w:val="28"/>
          <w:szCs w:val="28"/>
          <w:cs/>
          <w:lang w:val="th-TH"/>
        </w:rPr>
        <w:t>โดยปรับปรุงกับกำไรสะสม</w:t>
      </w:r>
      <w:r w:rsidRPr="007F2BBE">
        <w:rPr>
          <w:rFonts w:ascii="Browallia New" w:hAnsi="Browallia New" w:cs="Browallia New"/>
          <w:sz w:val="28"/>
          <w:szCs w:val="28"/>
          <w:lang w:val="th-TH"/>
        </w:rPr>
        <w:t xml:space="preserve"> </w:t>
      </w:r>
      <w:r w:rsidRPr="007F2BBE">
        <w:rPr>
          <w:rFonts w:ascii="Browallia New" w:hAnsi="Browallia New" w:cs="Browallia New"/>
          <w:sz w:val="28"/>
          <w:szCs w:val="28"/>
          <w:cs/>
          <w:lang w:val="th-TH"/>
        </w:rPr>
        <w:t xml:space="preserve">ณ วันที่ </w:t>
      </w:r>
      <w:r w:rsidR="007F2BBE" w:rsidRPr="007F2BBE">
        <w:rPr>
          <w:rFonts w:ascii="Browallia New" w:hAnsi="Browallia New" w:cs="Browallia New" w:hint="cs"/>
          <w:sz w:val="28"/>
          <w:szCs w:val="28"/>
          <w:cs/>
          <w:lang w:val="th-TH"/>
        </w:rPr>
        <w:t xml:space="preserve">             </w:t>
      </w:r>
      <w:r w:rsidRPr="007F2BBE">
        <w:rPr>
          <w:rFonts w:ascii="Browallia New" w:hAnsi="Browallia New" w:cs="Browallia New"/>
          <w:sz w:val="28"/>
          <w:szCs w:val="28"/>
          <w:lang w:val="th-TH"/>
        </w:rPr>
        <w:t xml:space="preserve">1 </w:t>
      </w:r>
      <w:r w:rsidRPr="007F2BBE">
        <w:rPr>
          <w:rFonts w:ascii="Browallia New" w:hAnsi="Browallia New" w:cs="Browallia New"/>
          <w:sz w:val="28"/>
          <w:szCs w:val="28"/>
          <w:cs/>
          <w:lang w:val="th-TH"/>
        </w:rPr>
        <w:t xml:space="preserve">มกราคม </w:t>
      </w:r>
      <w:r w:rsidRPr="007F2BBE">
        <w:rPr>
          <w:rFonts w:ascii="Browallia New" w:hAnsi="Browallia New" w:cs="Browallia New"/>
          <w:sz w:val="28"/>
          <w:szCs w:val="28"/>
          <w:lang w:val="th-TH"/>
        </w:rPr>
        <w:t>2563</w:t>
      </w:r>
    </w:p>
    <w:p w14:paraId="5D87DF38" w14:textId="77777777" w:rsidR="00A2787C" w:rsidRPr="007F2BBE" w:rsidRDefault="00A2787C"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p>
    <w:p w14:paraId="11F54ED0" w14:textId="3FDCC877" w:rsidR="00AB6FE0" w:rsidRPr="007F2BBE" w:rsidRDefault="00AB6FE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8"/>
          <w:szCs w:val="28"/>
        </w:rPr>
      </w:pPr>
      <w:r w:rsidRPr="007F2BBE">
        <w:rPr>
          <w:rFonts w:ascii="Browallia New" w:eastAsia="Calibri" w:hAnsi="Browallia New" w:cs="Browallia New"/>
          <w:b/>
          <w:bCs/>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F2BBE">
        <w:rPr>
          <w:rFonts w:ascii="Browallia New" w:eastAsia="Calibri" w:hAnsi="Browallia New" w:cs="Browallia New"/>
          <w:b/>
          <w:bCs/>
          <w:sz w:val="28"/>
          <w:szCs w:val="28"/>
        </w:rPr>
        <w:t>2019 (COVID-19)</w:t>
      </w:r>
    </w:p>
    <w:p w14:paraId="14034803" w14:textId="77777777" w:rsidR="00B034D3" w:rsidRPr="007F2BBE" w:rsidRDefault="00B034D3"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b/>
          <w:bCs/>
          <w:sz w:val="28"/>
          <w:szCs w:val="28"/>
        </w:rPr>
      </w:pPr>
    </w:p>
    <w:p w14:paraId="1B1CD39E" w14:textId="2CD2F12E" w:rsidR="00A3278A" w:rsidRPr="007F2BBE"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7F2BBE">
        <w:rPr>
          <w:rFonts w:ascii="Browallia New" w:eastAsia="Calibri" w:hAnsi="Browallia New" w:cs="Browalli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F2BBE">
        <w:rPr>
          <w:rFonts w:ascii="Browallia New" w:eastAsia="Calibri" w:hAnsi="Browallia New" w:cs="Browallia New"/>
          <w:sz w:val="28"/>
          <w:szCs w:val="28"/>
        </w:rPr>
        <w:t xml:space="preserve">2019 (COVID-19) </w:t>
      </w:r>
      <w:r w:rsidRPr="007F2BBE">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37B4FE6" w14:textId="77777777" w:rsidR="00752D8D" w:rsidRPr="007F2BBE" w:rsidRDefault="00752D8D"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3BEF07CD" w14:textId="16B42F8E" w:rsidR="00A3278A" w:rsidRDefault="00A3278A"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7F2BBE">
        <w:rPr>
          <w:rFonts w:ascii="Browallia New" w:eastAsia="Calibri" w:hAnsi="Browallia New" w:cs="Browallia New"/>
          <w:sz w:val="28"/>
          <w:szCs w:val="28"/>
          <w:cs/>
        </w:rPr>
        <w:t xml:space="preserve">แนวปฏิบัติทางการบัญชีดังกล่าวได้ประกาศลงในราชกิจจานุเบกษาเมื่อวันที่ </w:t>
      </w:r>
      <w:r w:rsidRPr="007F2BBE">
        <w:rPr>
          <w:rFonts w:ascii="Browallia New" w:eastAsia="Calibri" w:hAnsi="Browallia New" w:cs="Browallia New"/>
          <w:sz w:val="28"/>
          <w:szCs w:val="28"/>
        </w:rPr>
        <w:t>22</w:t>
      </w:r>
      <w:r w:rsidRPr="007F2BBE">
        <w:rPr>
          <w:rFonts w:ascii="Browallia New" w:eastAsia="Calibri" w:hAnsi="Browallia New" w:cs="Browallia New"/>
          <w:sz w:val="28"/>
          <w:szCs w:val="28"/>
          <w:cs/>
        </w:rPr>
        <w:t xml:space="preserve"> เมษายน </w:t>
      </w:r>
      <w:r w:rsidRPr="007F2BBE">
        <w:rPr>
          <w:rFonts w:ascii="Browallia New" w:eastAsia="Calibri" w:hAnsi="Browallia New" w:cs="Browallia New"/>
          <w:sz w:val="28"/>
          <w:szCs w:val="28"/>
        </w:rPr>
        <w:t>2563</w:t>
      </w:r>
      <w:r w:rsidRPr="007F2BBE">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7F2BBE">
        <w:rPr>
          <w:rFonts w:ascii="Browallia New" w:eastAsia="Calibri" w:hAnsi="Browallia New" w:cs="Browallia New"/>
          <w:sz w:val="28"/>
          <w:szCs w:val="28"/>
        </w:rPr>
        <w:t>1</w:t>
      </w:r>
      <w:r w:rsidRPr="007F2BBE">
        <w:rPr>
          <w:rFonts w:ascii="Browallia New" w:eastAsia="Calibri" w:hAnsi="Browallia New" w:cs="Browallia New"/>
          <w:sz w:val="28"/>
          <w:szCs w:val="28"/>
          <w:cs/>
        </w:rPr>
        <w:t xml:space="preserve"> มกราคม </w:t>
      </w:r>
      <w:r w:rsidRPr="007F2BBE">
        <w:rPr>
          <w:rFonts w:ascii="Browallia New" w:eastAsia="Calibri" w:hAnsi="Browallia New" w:cs="Browallia New"/>
          <w:sz w:val="28"/>
          <w:szCs w:val="28"/>
        </w:rPr>
        <w:t>2563</w:t>
      </w:r>
      <w:r w:rsidRPr="007F2BBE">
        <w:rPr>
          <w:rFonts w:ascii="Browallia New" w:eastAsia="Calibri" w:hAnsi="Browallia New" w:cs="Browallia New"/>
          <w:sz w:val="28"/>
          <w:szCs w:val="28"/>
          <w:cs/>
        </w:rPr>
        <w:t xml:space="preserve"> ถึงวันที่ </w:t>
      </w:r>
      <w:r w:rsidRPr="007F2BBE">
        <w:rPr>
          <w:rFonts w:ascii="Browallia New" w:eastAsia="Calibri" w:hAnsi="Browallia New" w:cs="Browallia New"/>
          <w:sz w:val="28"/>
          <w:szCs w:val="28"/>
        </w:rPr>
        <w:t>31</w:t>
      </w:r>
      <w:r w:rsidRPr="007F2BBE">
        <w:rPr>
          <w:rFonts w:ascii="Browallia New" w:eastAsia="Calibri" w:hAnsi="Browallia New" w:cs="Browallia New"/>
          <w:sz w:val="28"/>
          <w:szCs w:val="28"/>
          <w:cs/>
        </w:rPr>
        <w:t xml:space="preserve"> ธันวาคม</w:t>
      </w:r>
      <w:r w:rsidRPr="00DC096B">
        <w:rPr>
          <w:rFonts w:ascii="Browallia New" w:eastAsia="Calibri" w:hAnsi="Browallia New" w:cs="Browallia New"/>
          <w:sz w:val="28"/>
          <w:szCs w:val="28"/>
          <w:cs/>
        </w:rPr>
        <w:t xml:space="preserve"> </w:t>
      </w:r>
      <w:r w:rsidRPr="00DC096B">
        <w:rPr>
          <w:rFonts w:ascii="Browallia New" w:eastAsia="Calibri" w:hAnsi="Browallia New" w:cs="Browallia New"/>
          <w:sz w:val="28"/>
          <w:szCs w:val="28"/>
        </w:rPr>
        <w:t xml:space="preserve">2563 </w:t>
      </w:r>
    </w:p>
    <w:p w14:paraId="19912631" w14:textId="77777777" w:rsidR="007F2BBE" w:rsidRPr="00DC096B" w:rsidRDefault="007F2BBE" w:rsidP="00A3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3498EF26" w14:textId="71AEF286" w:rsidR="00113448" w:rsidRDefault="00A3278A" w:rsidP="00113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กลุ่มบริษัทเลือกใช้มาตรการผ่อนปรนชั่วคราวสำหรับทางเลือกเพิ่มเติมทางบัญชีดังต่อไปนี้</w:t>
      </w:r>
    </w:p>
    <w:p w14:paraId="0AEFA7FD" w14:textId="32C78525" w:rsidR="00A26E95" w:rsidRPr="00DC096B" w:rsidRDefault="00A26E95" w:rsidP="00DC096B">
      <w:pPr>
        <w:jc w:val="thaiDistribute"/>
        <w:rPr>
          <w:rFonts w:ascii="Browallia New" w:hAnsi="Browallia New" w:cs="Browallia New"/>
          <w:sz w:val="16"/>
          <w:szCs w:val="16"/>
        </w:rPr>
      </w:pPr>
    </w:p>
    <w:p w14:paraId="2F2BB1DC" w14:textId="147D9B17" w:rsidR="00A3278A" w:rsidRDefault="00A3278A" w:rsidP="004010ED">
      <w:pPr>
        <w:pStyle w:val="ListParagraph"/>
        <w:numPr>
          <w:ilvl w:val="0"/>
          <w:numId w:val="27"/>
        </w:numPr>
        <w:tabs>
          <w:tab w:val="clear" w:pos="907"/>
          <w:tab w:val="clear" w:pos="1871"/>
          <w:tab w:val="left" w:pos="1890"/>
        </w:tabs>
        <w:ind w:left="1233" w:hanging="327"/>
        <w:jc w:val="thaiDistribute"/>
        <w:rPr>
          <w:rFonts w:ascii="Browallia New" w:hAnsi="Browallia New" w:cs="Browallia New"/>
          <w:sz w:val="28"/>
          <w:szCs w:val="28"/>
        </w:rPr>
      </w:pPr>
      <w:r w:rsidRPr="00DC096B">
        <w:rPr>
          <w:rFonts w:ascii="Browallia New" w:eastAsia="Calibri" w:hAnsi="Browallia New" w:cs="Browallia New"/>
          <w:sz w:val="28"/>
          <w:szCs w:val="28"/>
          <w:cs/>
        </w:rPr>
        <w:t>เลือกที่จะไม่</w:t>
      </w:r>
      <w:r w:rsidRPr="00DC096B">
        <w:rPr>
          <w:rFonts w:ascii="Browallia New" w:hAnsi="Browallia New" w:cs="Browallia New"/>
          <w:sz w:val="28"/>
          <w:szCs w:val="28"/>
          <w:cs/>
        </w:rPr>
        <w:t>ต้อง</w:t>
      </w:r>
      <w:r w:rsidRPr="00DC096B">
        <w:rPr>
          <w:rFonts w:ascii="Browallia New" w:eastAsia="Calibri" w:hAnsi="Browallia New" w:cs="Browallia New"/>
          <w:sz w:val="28"/>
          <w:szCs w:val="28"/>
          <w:cs/>
        </w:rPr>
        <w:t>นำข้อมูลที่มีการคาดการณ์ไปในอนาคต (</w:t>
      </w:r>
      <w:r w:rsidRPr="00DC096B">
        <w:rPr>
          <w:rFonts w:ascii="Browallia New" w:eastAsia="Calibri" w:hAnsi="Browallia New" w:cs="Browallia New"/>
          <w:sz w:val="28"/>
          <w:szCs w:val="28"/>
        </w:rPr>
        <w:t>Forward</w:t>
      </w:r>
      <w:r w:rsidRPr="00DC096B">
        <w:rPr>
          <w:rFonts w:ascii="Browallia New" w:hAnsi="Browallia New" w:cs="Browallia New"/>
          <w:sz w:val="28"/>
          <w:szCs w:val="28"/>
        </w:rPr>
        <w:t>-</w:t>
      </w:r>
      <w:r w:rsidRPr="00DC096B">
        <w:rPr>
          <w:rFonts w:ascii="Browallia New" w:eastAsia="Calibri" w:hAnsi="Browallia New" w:cs="Browallia New"/>
          <w:sz w:val="28"/>
          <w:szCs w:val="28"/>
        </w:rPr>
        <w:t xml:space="preserve">looking information) </w:t>
      </w:r>
      <w:r w:rsidRPr="00DC096B">
        <w:rPr>
          <w:rFonts w:ascii="Browallia New" w:eastAsia="Calibri" w:hAnsi="Browallia New" w:cs="Browallia New"/>
          <w:sz w:val="28"/>
          <w:szCs w:val="28"/>
          <w:cs/>
        </w:rPr>
        <w:t>มาใช้</w:t>
      </w:r>
      <w:r w:rsidRPr="00DC096B">
        <w:rPr>
          <w:rFonts w:ascii="Browallia New" w:hAnsi="Browallia New" w:cs="Browallia New"/>
          <w:sz w:val="28"/>
          <w:szCs w:val="28"/>
          <w:cs/>
        </w:rPr>
        <w:t xml:space="preserve">                    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31B38445" w14:textId="77777777" w:rsidR="007C768B" w:rsidRPr="004010ED" w:rsidRDefault="007C768B" w:rsidP="004010ED">
      <w:pPr>
        <w:pStyle w:val="ListParagraph"/>
        <w:tabs>
          <w:tab w:val="clear" w:pos="907"/>
          <w:tab w:val="clear" w:pos="1871"/>
          <w:tab w:val="left" w:pos="1890"/>
        </w:tabs>
        <w:ind w:left="1233"/>
        <w:jc w:val="thaiDistribute"/>
        <w:rPr>
          <w:rFonts w:ascii="Browallia New" w:hAnsi="Browallia New" w:cs="Browallia New"/>
          <w:sz w:val="22"/>
        </w:rPr>
      </w:pPr>
    </w:p>
    <w:p w14:paraId="20040535" w14:textId="3E79E658" w:rsidR="00A3278A" w:rsidRDefault="00A3278A" w:rsidP="004010ED">
      <w:pPr>
        <w:pStyle w:val="ListParagraph"/>
        <w:numPr>
          <w:ilvl w:val="0"/>
          <w:numId w:val="27"/>
        </w:numPr>
        <w:tabs>
          <w:tab w:val="clear" w:pos="907"/>
          <w:tab w:val="clear" w:pos="1871"/>
          <w:tab w:val="left" w:pos="1890"/>
        </w:tabs>
        <w:ind w:left="1233" w:hanging="327"/>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58690EA" w14:textId="77777777" w:rsidR="00B86024" w:rsidRPr="004010ED" w:rsidRDefault="00B86024" w:rsidP="004010ED">
      <w:pPr>
        <w:pStyle w:val="ListParagraph"/>
        <w:tabs>
          <w:tab w:val="clear" w:pos="907"/>
          <w:tab w:val="clear" w:pos="1871"/>
          <w:tab w:val="left" w:pos="1890"/>
        </w:tabs>
        <w:ind w:left="1233"/>
        <w:jc w:val="thaiDistribute"/>
        <w:rPr>
          <w:rFonts w:ascii="Browallia New" w:hAnsi="Browallia New" w:cs="Browallia New"/>
          <w:sz w:val="22"/>
        </w:rPr>
      </w:pPr>
    </w:p>
    <w:p w14:paraId="55487C79" w14:textId="2DB66F4A" w:rsidR="00A3278A" w:rsidRDefault="00A3278A" w:rsidP="004010ED">
      <w:pPr>
        <w:pStyle w:val="ListParagraph"/>
        <w:numPr>
          <w:ilvl w:val="0"/>
          <w:numId w:val="27"/>
        </w:numPr>
        <w:tabs>
          <w:tab w:val="clear" w:pos="907"/>
          <w:tab w:val="clear" w:pos="1871"/>
          <w:tab w:val="left" w:pos="1890"/>
        </w:tabs>
        <w:ind w:left="1233"/>
        <w:jc w:val="thaiDistribute"/>
        <w:rPr>
          <w:rFonts w:ascii="Browallia New" w:hAnsi="Browallia New" w:cs="Browallia New"/>
          <w:sz w:val="28"/>
          <w:szCs w:val="28"/>
        </w:rPr>
      </w:pPr>
      <w:r w:rsidRPr="00DC096B">
        <w:rPr>
          <w:rFonts w:ascii="Browallia New" w:hAnsi="Browallia New" w:cs="Browallia New"/>
          <w:sz w:val="28"/>
          <w:szCs w:val="28"/>
          <w:cs/>
        </w:rPr>
        <w:t xml:space="preserve">เลือกที่จะไม่นำข้อมูลที่เกี่ยวกับสถานการณ์ </w:t>
      </w:r>
      <w:r w:rsidRPr="00DC096B">
        <w:rPr>
          <w:rFonts w:ascii="Browallia New" w:hAnsi="Browallia New" w:cs="Browallia New"/>
          <w:sz w:val="28"/>
          <w:szCs w:val="28"/>
        </w:rPr>
        <w:t>COVID-19</w:t>
      </w:r>
      <w:r w:rsidRPr="00DC096B">
        <w:rPr>
          <w:rFonts w:ascii="Browallia New" w:hAnsi="Browallia New" w:cs="Browallia New"/>
          <w:sz w:val="28"/>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FE7275" w14:textId="77777777" w:rsidR="00B86024" w:rsidRPr="004010ED" w:rsidRDefault="00B86024" w:rsidP="004010ED">
      <w:pPr>
        <w:pStyle w:val="ListParagraph"/>
        <w:tabs>
          <w:tab w:val="clear" w:pos="907"/>
          <w:tab w:val="clear" w:pos="1871"/>
          <w:tab w:val="left" w:pos="1890"/>
        </w:tabs>
        <w:ind w:left="1233"/>
        <w:jc w:val="thaiDistribute"/>
        <w:rPr>
          <w:rFonts w:ascii="Browallia New" w:hAnsi="Browallia New" w:cs="Browallia New"/>
          <w:sz w:val="22"/>
        </w:rPr>
      </w:pPr>
    </w:p>
    <w:p w14:paraId="0367ECE6" w14:textId="3099D569" w:rsidR="00A26E95" w:rsidRPr="00DC096B" w:rsidRDefault="00EB0370" w:rsidP="004010ED">
      <w:pPr>
        <w:pStyle w:val="ListParagraph"/>
        <w:numPr>
          <w:ilvl w:val="0"/>
          <w:numId w:val="27"/>
        </w:numPr>
        <w:tabs>
          <w:tab w:val="clear" w:pos="907"/>
          <w:tab w:val="clear" w:pos="1871"/>
          <w:tab w:val="left" w:pos="1890"/>
        </w:tabs>
        <w:ind w:left="1233" w:hanging="327"/>
        <w:jc w:val="thaiDistribute"/>
        <w:rPr>
          <w:rFonts w:ascii="Browallia New" w:hAnsi="Browallia New" w:cs="Browallia New"/>
          <w:sz w:val="28"/>
          <w:szCs w:val="28"/>
        </w:rPr>
      </w:pPr>
      <w:r w:rsidRPr="00742493">
        <w:rPr>
          <w:rFonts w:ascii="Browallia New" w:eastAsia="Calibri" w:hAnsi="Browallia New" w:cs="Browallia New"/>
          <w:sz w:val="28"/>
          <w:szCs w:val="28"/>
          <w:cs/>
        </w:rPr>
        <w:t xml:space="preserve">เลือกที่จะไม่นำสถานการณ์ </w:t>
      </w:r>
      <w:r w:rsidRPr="00742493">
        <w:rPr>
          <w:rFonts w:ascii="Browallia New" w:eastAsia="Calibri" w:hAnsi="Browallia New" w:cs="Browallia New"/>
          <w:sz w:val="28"/>
          <w:szCs w:val="28"/>
        </w:rPr>
        <w:t>COVID-19</w:t>
      </w:r>
      <w:r w:rsidRPr="00742493">
        <w:rPr>
          <w:rFonts w:ascii="Browallia New" w:eastAsia="Calibri" w:hAnsi="Browallia New" w:cs="Browallia New"/>
          <w:sz w:val="28"/>
          <w:szCs w:val="28"/>
          <w:cs/>
        </w:rPr>
        <w:t xml:space="preserve"> มาถือเป็นข้อบ่งชี้ของการด้อยค่า ตามมาตรฐานการบัญชี ฉบับที่ </w:t>
      </w:r>
      <w:r w:rsidRPr="00742493">
        <w:rPr>
          <w:rFonts w:ascii="Browallia New" w:eastAsia="Calibri" w:hAnsi="Browallia New" w:cs="Browallia New"/>
          <w:sz w:val="28"/>
          <w:szCs w:val="28"/>
        </w:rPr>
        <w:t>36</w:t>
      </w:r>
      <w:r w:rsidRPr="00742493">
        <w:rPr>
          <w:rFonts w:ascii="Browallia New" w:eastAsia="Calibri" w:hAnsi="Browallia New" w:cs="Browallia New"/>
          <w:sz w:val="28"/>
          <w:szCs w:val="28"/>
          <w:cs/>
        </w:rPr>
        <w:t xml:space="preserve"> เรื่อง การด้อยค่าของสินทรัพย์</w:t>
      </w:r>
    </w:p>
    <w:p w14:paraId="7AB454EC" w14:textId="6A094AF2" w:rsidR="00A2787C" w:rsidRPr="00B738F6" w:rsidRDefault="00A2787C"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20012E69" w14:textId="12FCEDE8" w:rsidR="00087C35" w:rsidRPr="004010ED" w:rsidRDefault="00502BCB" w:rsidP="00087C35">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hanging="366"/>
        <w:rPr>
          <w:rFonts w:ascii="Browallia New" w:hAnsi="Browallia New" w:cs="Browallia New"/>
          <w:sz w:val="28"/>
          <w:szCs w:val="28"/>
          <w:u w:val="single"/>
          <w:lang w:val="th-TH"/>
        </w:rPr>
      </w:pPr>
      <w:r w:rsidRPr="004010ED">
        <w:rPr>
          <w:rFonts w:ascii="Browallia New" w:hAnsi="Browallia New" w:cs="Browallia New"/>
          <w:sz w:val="28"/>
          <w:szCs w:val="28"/>
          <w:u w:val="single"/>
          <w:cs/>
          <w:lang w:val="th-TH"/>
        </w:rPr>
        <w:t xml:space="preserve">มาตรฐานการรายงานทางการเงิน ฉบับที่ </w:t>
      </w:r>
      <w:r w:rsidRPr="004010ED">
        <w:rPr>
          <w:rFonts w:ascii="Browallia New" w:hAnsi="Browallia New" w:cs="Browallia New"/>
          <w:sz w:val="28"/>
          <w:szCs w:val="28"/>
          <w:u w:val="single"/>
          <w:lang w:val="th-TH"/>
        </w:rPr>
        <w:t>16</w:t>
      </w:r>
      <w:r w:rsidRPr="004010ED">
        <w:rPr>
          <w:rFonts w:ascii="Browallia New" w:hAnsi="Browallia New" w:cs="Browallia New"/>
          <w:sz w:val="28"/>
          <w:szCs w:val="28"/>
          <w:u w:val="single"/>
          <w:cs/>
          <w:lang w:val="th-TH"/>
        </w:rPr>
        <w:t xml:space="preserve"> เรื่อง “สัญญาเช่า” </w:t>
      </w:r>
    </w:p>
    <w:p w14:paraId="174389B8" w14:textId="77777777" w:rsidR="00087C35" w:rsidRPr="004010ED" w:rsidRDefault="00087C35" w:rsidP="00087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8"/>
          <w:szCs w:val="28"/>
          <w:u w:val="single"/>
          <w:lang w:val="th-TH"/>
        </w:rPr>
      </w:pPr>
    </w:p>
    <w:p w14:paraId="35DBB620" w14:textId="147E35A3" w:rsidR="00252D2E" w:rsidRPr="004010ED"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lang w:val="th-TH"/>
        </w:rPr>
      </w:pPr>
      <w:r w:rsidRPr="004010ED">
        <w:rPr>
          <w:rFonts w:ascii="Browallia New" w:hAnsi="Browallia New" w:cs="Browallia New"/>
          <w:sz w:val="28"/>
          <w:szCs w:val="28"/>
          <w:cs/>
          <w:lang w:val="th-TH"/>
        </w:rPr>
        <w:t xml:space="preserve">มาตรฐานการรายงานทางการเงิน ฉบับที่ </w:t>
      </w:r>
      <w:r w:rsidRPr="004010ED">
        <w:rPr>
          <w:rFonts w:ascii="Browallia New" w:hAnsi="Browallia New" w:cs="Browallia New"/>
          <w:sz w:val="28"/>
          <w:szCs w:val="28"/>
        </w:rPr>
        <w:t>16</w:t>
      </w:r>
      <w:r w:rsidRPr="004010ED">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4010ED">
        <w:rPr>
          <w:rFonts w:ascii="Browallia New" w:hAnsi="Browallia New" w:cs="Browallia New"/>
          <w:sz w:val="28"/>
          <w:szCs w:val="28"/>
        </w:rPr>
        <w:t>17</w:t>
      </w:r>
      <w:r w:rsidRPr="004010ED">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w:t>
      </w:r>
      <w:r w:rsidR="004010ED">
        <w:rPr>
          <w:rFonts w:ascii="Browallia New" w:hAnsi="Browallia New" w:cs="Browallia New" w:hint="cs"/>
          <w:sz w:val="28"/>
          <w:szCs w:val="28"/>
          <w:cs/>
          <w:lang w:val="th-TH"/>
        </w:rPr>
        <w:t xml:space="preserve">         </w:t>
      </w:r>
      <w:r w:rsidRPr="004010ED">
        <w:rPr>
          <w:rFonts w:ascii="Browallia New" w:hAnsi="Browallia New" w:cs="Browallia New"/>
          <w:sz w:val="28"/>
          <w:szCs w:val="28"/>
          <w:cs/>
          <w:lang w:val="th-TH"/>
        </w:rPr>
        <w:t>ฉบับใหม่ได้มีการกำหนดหลักเกณฑ์ในการรับรู้</w:t>
      </w:r>
      <w:r w:rsidR="00FB2F65" w:rsidRPr="004010ED">
        <w:rPr>
          <w:rFonts w:ascii="Browallia New" w:hAnsi="Browallia New" w:cs="Browallia New"/>
          <w:sz w:val="28"/>
          <w:szCs w:val="28"/>
          <w:cs/>
          <w:lang w:val="th-TH"/>
        </w:rPr>
        <w:t>สินทรัพย์</w:t>
      </w:r>
      <w:r w:rsidRPr="004010ED">
        <w:rPr>
          <w:rFonts w:ascii="Browallia New" w:hAnsi="Browallia New" w:cs="Browallia New"/>
          <w:sz w:val="28"/>
          <w:szCs w:val="28"/>
          <w:cs/>
          <w:lang w:val="th-TH"/>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4010ED">
        <w:rPr>
          <w:rFonts w:ascii="Browallia New" w:hAnsi="Browallia New" w:cs="Browallia New"/>
          <w:sz w:val="28"/>
          <w:szCs w:val="28"/>
        </w:rPr>
        <w:t xml:space="preserve">12 </w:t>
      </w:r>
      <w:r w:rsidRPr="004010ED">
        <w:rPr>
          <w:rFonts w:ascii="Browallia New" w:hAnsi="Browallia New" w:cs="Browallia New"/>
          <w:sz w:val="28"/>
          <w:szCs w:val="28"/>
          <w:cs/>
        </w:rPr>
        <w:t>เดือน หรือสัญญาเช่าซึ่</w:t>
      </w:r>
      <w:r w:rsidRPr="004010ED">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1B110529" w14:textId="7C546195" w:rsidR="000306DA" w:rsidRPr="004010ED" w:rsidRDefault="00030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C7935A1" w14:textId="77777777" w:rsidR="00252D2E" w:rsidRPr="004010ED" w:rsidRDefault="00502BCB" w:rsidP="00252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4010ED">
        <w:rPr>
          <w:rFonts w:ascii="Browallia New" w:hAnsi="Browallia New" w:cs="Browallia New"/>
          <w:sz w:val="28"/>
          <w:szCs w:val="28"/>
          <w:cs/>
          <w:lang w:val="th-TH"/>
        </w:rPr>
        <w:t xml:space="preserve">ทั้งนี้ ภายใต้มาตรฐานการรายงานทางการเงิน ฉบับที่ </w:t>
      </w:r>
      <w:r w:rsidRPr="004010ED">
        <w:rPr>
          <w:rFonts w:ascii="Browallia New" w:hAnsi="Browallia New" w:cs="Browallia New"/>
          <w:sz w:val="28"/>
          <w:szCs w:val="28"/>
        </w:rPr>
        <w:t>16</w:t>
      </w:r>
      <w:r w:rsidRPr="004010ED">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47F6F586" w14:textId="0C8CA282" w:rsidR="00AB157A" w:rsidRPr="004010ED" w:rsidRDefault="00AB1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A4F577E" w14:textId="28D67FF0" w:rsidR="002C190D" w:rsidRPr="004010ED" w:rsidRDefault="00502BCB" w:rsidP="002C1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lang w:val="th-TH"/>
        </w:rPr>
      </w:pPr>
      <w:r w:rsidRPr="004010ED">
        <w:rPr>
          <w:rFonts w:ascii="Browallia New" w:hAnsi="Browallia New" w:cs="Browallia New"/>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Pr="004010ED">
        <w:rPr>
          <w:rFonts w:ascii="Browallia New" w:hAnsi="Browallia New" w:cs="Browallia New" w:hint="cs"/>
          <w:sz w:val="28"/>
          <w:szCs w:val="28"/>
          <w:cs/>
        </w:rPr>
        <w:t xml:space="preserve"> </w:t>
      </w:r>
      <w:r w:rsidRPr="004010ED">
        <w:rPr>
          <w:rFonts w:ascii="Browallia New" w:hAnsi="Browallia New" w:cs="Browallia New"/>
          <w:sz w:val="28"/>
          <w:szCs w:val="28"/>
          <w:cs/>
        </w:rPr>
        <w:t>กลุ่มบริษัทรับรู้ค่าเสื่อมราคาของสินทรัพย์สิทธิการใช้และดอกเบี้ยจ่ายของหนี้สินตามสัญญาเช่า</w:t>
      </w:r>
      <w:r w:rsidRPr="004010ED">
        <w:rPr>
          <w:rFonts w:ascii="Browallia New" w:hAnsi="Browallia New" w:cs="Browallia New" w:hint="cs"/>
          <w:sz w:val="28"/>
          <w:szCs w:val="28"/>
          <w:cs/>
        </w:rPr>
        <w:t xml:space="preserve"> แทนการรับรู้ค่าใช้จ่ายจากสัญญาเช่า</w:t>
      </w:r>
    </w:p>
    <w:p w14:paraId="791D5CDF" w14:textId="2EB716BA" w:rsidR="002427D3" w:rsidRPr="004010ED" w:rsidRDefault="00242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8"/>
          <w:szCs w:val="28"/>
          <w:cs/>
        </w:rPr>
      </w:pPr>
    </w:p>
    <w:p w14:paraId="139B00D8" w14:textId="4CFAEE2D" w:rsidR="008B48F1" w:rsidRPr="004010ED" w:rsidRDefault="00502BCB"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r w:rsidRPr="004010ED">
        <w:rPr>
          <w:rFonts w:ascii="Browallia New" w:hAnsi="Browallia New" w:cs="Browallia New"/>
          <w:color w:val="000000" w:themeColor="text1"/>
          <w:sz w:val="28"/>
          <w:szCs w:val="28"/>
          <w:cs/>
        </w:rPr>
        <w:t xml:space="preserve">สำหรับจำนวนเงินที่ต้องจ่ายตามสัญญาเช่าที่มีอายุสัญญาระยะสั้นหรือสัญญาซึ่งสินทรัพย์อ้างอิงมีมูลค่าต่ำ </w:t>
      </w:r>
      <w:r w:rsidR="004010ED">
        <w:rPr>
          <w:rFonts w:ascii="Browallia New" w:hAnsi="Browallia New" w:cs="Browallia New"/>
          <w:color w:val="000000" w:themeColor="text1"/>
          <w:sz w:val="28"/>
          <w:szCs w:val="28"/>
        </w:rPr>
        <w:t xml:space="preserve">  </w:t>
      </w:r>
      <w:r w:rsidRPr="004010ED">
        <w:rPr>
          <w:rFonts w:ascii="Browallia New" w:hAnsi="Browallia New" w:cs="Browallia New"/>
          <w:color w:val="000000" w:themeColor="text1"/>
          <w:sz w:val="28"/>
          <w:szCs w:val="28"/>
          <w:cs/>
        </w:rPr>
        <w:t>(</w:t>
      </w:r>
      <w:r w:rsidRPr="004010ED">
        <w:rPr>
          <w:rFonts w:ascii="Browallia New" w:hAnsi="Browallia New" w:cs="Browallia New"/>
          <w:color w:val="000000" w:themeColor="text1"/>
          <w:sz w:val="28"/>
          <w:szCs w:val="28"/>
        </w:rPr>
        <w:t xml:space="preserve">low-value assets) </w:t>
      </w:r>
      <w:r w:rsidRPr="004010ED">
        <w:rPr>
          <w:rFonts w:ascii="Browallia New" w:hAnsi="Browallia New" w:cs="Browallia New"/>
          <w:color w:val="000000" w:themeColor="text1"/>
          <w:sz w:val="28"/>
          <w:szCs w:val="28"/>
          <w:cs/>
        </w:rPr>
        <w:t>จะรับรู้เป็นค่าใช้จ่ายในกำไร</w:t>
      </w:r>
      <w:r w:rsidR="00196E7F" w:rsidRPr="004010ED">
        <w:rPr>
          <w:rFonts w:ascii="Browallia New" w:hAnsi="Browallia New" w:cs="Browallia New" w:hint="cs"/>
          <w:color w:val="000000" w:themeColor="text1"/>
          <w:sz w:val="28"/>
          <w:szCs w:val="28"/>
          <w:cs/>
        </w:rPr>
        <w:t>หรือ</w:t>
      </w:r>
      <w:r w:rsidRPr="004010ED">
        <w:rPr>
          <w:rFonts w:ascii="Browallia New" w:hAnsi="Browallia New" w:cs="Browallia New"/>
          <w:color w:val="000000" w:themeColor="text1"/>
          <w:sz w:val="28"/>
          <w:szCs w:val="28"/>
          <w:cs/>
        </w:rPr>
        <w:t>ขาดทุน โดยใช้วิธีเส้นตรงตลอดอายุสัญญาเช่านั้น</w:t>
      </w:r>
    </w:p>
    <w:p w14:paraId="3818E16E" w14:textId="77777777" w:rsidR="00B9720D" w:rsidRPr="004010ED" w:rsidRDefault="00B9720D" w:rsidP="008B4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color w:val="000000" w:themeColor="text1"/>
          <w:sz w:val="28"/>
          <w:szCs w:val="28"/>
        </w:rPr>
      </w:pPr>
    </w:p>
    <w:p w14:paraId="21296863" w14:textId="174A7094" w:rsidR="00234788" w:rsidRDefault="000B6B8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cs/>
        </w:rPr>
      </w:pPr>
      <w:r w:rsidRPr="004010ED">
        <w:rPr>
          <w:rFonts w:ascii="Browallia New" w:hAnsi="Browallia New" w:cs="Browallia New"/>
          <w:color w:val="000000" w:themeColor="text1"/>
          <w:sz w:val="28"/>
          <w:szCs w:val="28"/>
          <w:cs/>
        </w:rPr>
        <w:t>กลุ่ม</w:t>
      </w:r>
      <w:r w:rsidR="00502BCB" w:rsidRPr="004010ED">
        <w:rPr>
          <w:rFonts w:ascii="Browallia New" w:hAnsi="Browallia New" w:cs="Browallia New"/>
          <w:color w:val="000000" w:themeColor="text1"/>
          <w:sz w:val="28"/>
          <w:szCs w:val="28"/>
          <w:cs/>
          <w:lang w:val="th-TH"/>
        </w:rPr>
        <w:t>บริษัท</w:t>
      </w:r>
      <w:r w:rsidR="00502BCB" w:rsidRPr="004010ED">
        <w:rPr>
          <w:rFonts w:ascii="Browallia New" w:hAnsi="Browallia New" w:cs="Browallia New"/>
          <w:color w:val="000000" w:themeColor="text1"/>
          <w:sz w:val="28"/>
          <w:szCs w:val="28"/>
          <w:cs/>
        </w:rPr>
        <w:t>จะใช้วิธีผ่อนปรน</w:t>
      </w:r>
      <w:r w:rsidR="00502BCB" w:rsidRPr="004010ED">
        <w:rPr>
          <w:rFonts w:ascii="Browallia New" w:hAnsi="Browallia New" w:cs="Browallia New"/>
          <w:sz w:val="28"/>
          <w:szCs w:val="28"/>
          <w:cs/>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00502BCB" w:rsidRPr="004010ED">
        <w:rPr>
          <w:rFonts w:ascii="Browallia New" w:hAnsi="Browallia New" w:cs="Browallia New"/>
          <w:sz w:val="28"/>
          <w:szCs w:val="28"/>
        </w:rPr>
        <w:t xml:space="preserve">1 </w:t>
      </w:r>
      <w:r w:rsidR="00502BCB" w:rsidRPr="004010ED">
        <w:rPr>
          <w:rFonts w:ascii="Browallia New" w:hAnsi="Browallia New" w:cs="Browallia New"/>
          <w:sz w:val="28"/>
          <w:szCs w:val="28"/>
          <w:cs/>
        </w:rPr>
        <w:t xml:space="preserve">มกราคม </w:t>
      </w:r>
      <w:r w:rsidR="00502BCB" w:rsidRPr="004010ED">
        <w:rPr>
          <w:rFonts w:ascii="Browallia New" w:hAnsi="Browallia New" w:cs="Browallia New"/>
          <w:sz w:val="28"/>
          <w:szCs w:val="28"/>
        </w:rPr>
        <w:t xml:space="preserve">2563 </w:t>
      </w:r>
      <w:r w:rsidR="00502BCB" w:rsidRPr="004010ED">
        <w:rPr>
          <w:rFonts w:ascii="Browallia New" w:hAnsi="Browallia New" w:cs="Browallia New"/>
          <w:sz w:val="28"/>
          <w:szCs w:val="28"/>
          <w:cs/>
        </w:rPr>
        <w:t>และไม่มีการปรับปรุงข้อมูลที่ใช้ในการเปรียบเทียบ</w:t>
      </w:r>
      <w:r w:rsidR="00502BCB" w:rsidRPr="00586B97">
        <w:rPr>
          <w:rFonts w:ascii="Browallia New" w:hAnsi="Browallia New" w:cs="Browallia New"/>
          <w:sz w:val="28"/>
          <w:szCs w:val="28"/>
          <w:cs/>
        </w:rPr>
        <w:t>ใหม่</w:t>
      </w:r>
      <w:r w:rsidR="00502BCB" w:rsidRPr="00586B97">
        <w:rPr>
          <w:rFonts w:ascii="Browallia New" w:hAnsi="Browallia New" w:cs="Browallia New"/>
          <w:sz w:val="28"/>
          <w:szCs w:val="28"/>
          <w:highlight w:val="cyan"/>
          <w:cs/>
        </w:rPr>
        <w:t xml:space="preserve"> </w:t>
      </w:r>
    </w:p>
    <w:p w14:paraId="6C475D42" w14:textId="2B7DA8A5" w:rsidR="00D31B25" w:rsidRDefault="00D31B25"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0EBB95DD" w14:textId="4D71038B" w:rsidR="00A61090" w:rsidRDefault="00A61090"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03A1D78C" w14:textId="77777777" w:rsidR="00A61090" w:rsidRDefault="00A61090"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p>
    <w:p w14:paraId="404758F7" w14:textId="55C13639" w:rsidR="00502BCB" w:rsidRPr="001B1DEB" w:rsidRDefault="00502BCB"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u w:val="single"/>
          <w:cs/>
          <w:lang w:val="th-TH"/>
        </w:rPr>
      </w:pPr>
      <w:r w:rsidRPr="00AA2BC9">
        <w:rPr>
          <w:rFonts w:ascii="Browallia New" w:hAnsi="Browallia New" w:cs="Browallia New"/>
          <w:sz w:val="28"/>
          <w:szCs w:val="28"/>
          <w:cs/>
        </w:rPr>
        <w:t>การวัดมูลค่าหนี้สินตามสัญญาเช่า</w:t>
      </w:r>
      <w:r>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0C2CD307" w14:textId="77777777" w:rsidR="00502BCB" w:rsidRDefault="00502BCB" w:rsidP="00502BCB">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612" w:tblpY="13"/>
        <w:tblOverlap w:val="never"/>
        <w:tblW w:w="88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3"/>
        <w:gridCol w:w="1512"/>
        <w:gridCol w:w="283"/>
        <w:gridCol w:w="1535"/>
      </w:tblGrid>
      <w:tr w:rsidR="00502BCB" w14:paraId="0B48F63A" w14:textId="77777777" w:rsidTr="004010ED">
        <w:tc>
          <w:tcPr>
            <w:tcW w:w="8883" w:type="dxa"/>
            <w:gridSpan w:val="4"/>
          </w:tcPr>
          <w:p w14:paraId="2EA8581C" w14:textId="4F121265" w:rsidR="00502BCB" w:rsidRDefault="00502BCB"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cs/>
              </w:rPr>
            </w:pPr>
            <w:r>
              <w:rPr>
                <w:rFonts w:ascii="Browallia New" w:hAnsi="Browallia New" w:cs="Browallia New" w:hint="cs"/>
                <w:sz w:val="28"/>
                <w:szCs w:val="28"/>
                <w:cs/>
              </w:rPr>
              <w:t xml:space="preserve"> (หน่วย </w:t>
            </w:r>
            <w:r>
              <w:rPr>
                <w:rFonts w:ascii="Browallia New" w:hAnsi="Browallia New" w:cs="Browallia New"/>
                <w:sz w:val="28"/>
                <w:szCs w:val="28"/>
              </w:rPr>
              <w:t xml:space="preserve">: </w:t>
            </w:r>
            <w:r w:rsidR="00D57736">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502BCB" w14:paraId="6270C8FF" w14:textId="77777777" w:rsidTr="004010ED">
        <w:tc>
          <w:tcPr>
            <w:tcW w:w="5553" w:type="dxa"/>
            <w:vAlign w:val="bottom"/>
          </w:tcPr>
          <w:p w14:paraId="091AD090" w14:textId="7F0D8F95" w:rsidR="00502BCB" w:rsidRDefault="004010ED" w:rsidP="004010ED">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sz w:val="28"/>
                <w:szCs w:val="28"/>
              </w:rPr>
              <w:t xml:space="preserve"> </w:t>
            </w:r>
          </w:p>
        </w:tc>
        <w:tc>
          <w:tcPr>
            <w:tcW w:w="1512" w:type="dxa"/>
            <w:tcBorders>
              <w:bottom w:val="single" w:sz="4" w:space="0" w:color="auto"/>
            </w:tcBorders>
            <w:vAlign w:val="bottom"/>
          </w:tcPr>
          <w:p w14:paraId="64BFCE58" w14:textId="77777777" w:rsidR="00502BCB" w:rsidRDefault="00502BCB" w:rsidP="004010ED">
            <w:pPr>
              <w:pStyle w:val="ListParagraph"/>
              <w:tabs>
                <w:tab w:val="clear" w:pos="227"/>
                <w:tab w:val="clear" w:pos="680"/>
                <w:tab w:val="clear" w:pos="907"/>
              </w:tabs>
              <w:spacing w:line="240" w:lineRule="auto"/>
              <w:ind w:left="0"/>
              <w:jc w:val="center"/>
              <w:rPr>
                <w:rFonts w:ascii="Browallia New" w:hAnsi="Browallia New" w:cs="Browallia New"/>
                <w:sz w:val="28"/>
                <w:szCs w:val="28"/>
              </w:rPr>
            </w:pPr>
            <w:r>
              <w:rPr>
                <w:rFonts w:ascii="Browallia New" w:hAnsi="Browallia New" w:cs="Browallia New" w:hint="cs"/>
                <w:sz w:val="28"/>
                <w:szCs w:val="28"/>
                <w:cs/>
              </w:rPr>
              <w:t>งบการเงินรวม</w:t>
            </w:r>
          </w:p>
        </w:tc>
        <w:tc>
          <w:tcPr>
            <w:tcW w:w="283" w:type="dxa"/>
            <w:vAlign w:val="bottom"/>
          </w:tcPr>
          <w:p w14:paraId="2D5C025A" w14:textId="77777777" w:rsidR="00502BCB" w:rsidRDefault="00502BCB" w:rsidP="004010ED">
            <w:pPr>
              <w:pStyle w:val="ListParagraph"/>
              <w:tabs>
                <w:tab w:val="clear" w:pos="227"/>
                <w:tab w:val="clear" w:pos="680"/>
                <w:tab w:val="clear" w:pos="907"/>
              </w:tabs>
              <w:spacing w:line="240" w:lineRule="auto"/>
              <w:ind w:left="0"/>
              <w:jc w:val="center"/>
              <w:rPr>
                <w:rFonts w:ascii="Browallia New" w:hAnsi="Browallia New" w:cs="Browallia New"/>
                <w:sz w:val="28"/>
                <w:szCs w:val="28"/>
              </w:rPr>
            </w:pPr>
          </w:p>
        </w:tc>
        <w:tc>
          <w:tcPr>
            <w:tcW w:w="1535" w:type="dxa"/>
            <w:tcBorders>
              <w:bottom w:val="single" w:sz="4" w:space="0" w:color="auto"/>
            </w:tcBorders>
            <w:vAlign w:val="bottom"/>
          </w:tcPr>
          <w:p w14:paraId="3DD2FE41" w14:textId="77777777" w:rsidR="00502BCB" w:rsidRDefault="00502BCB" w:rsidP="004010ED">
            <w:pPr>
              <w:pStyle w:val="ListParagraph"/>
              <w:tabs>
                <w:tab w:val="clear" w:pos="227"/>
                <w:tab w:val="clear" w:pos="680"/>
                <w:tab w:val="clear" w:pos="907"/>
              </w:tabs>
              <w:spacing w:line="240" w:lineRule="auto"/>
              <w:ind w:left="-62" w:right="-112"/>
              <w:jc w:val="center"/>
              <w:rPr>
                <w:rFonts w:ascii="Browallia New" w:hAnsi="Browallia New" w:cs="Browallia New"/>
                <w:sz w:val="28"/>
                <w:szCs w:val="28"/>
              </w:rPr>
            </w:pPr>
            <w:r>
              <w:rPr>
                <w:rFonts w:ascii="Browallia New" w:hAnsi="Browallia New" w:cs="Browallia New" w:hint="cs"/>
                <w:sz w:val="28"/>
                <w:szCs w:val="28"/>
                <w:cs/>
              </w:rPr>
              <w:t>งบการเงินเฉพาะของบริษัท</w:t>
            </w:r>
          </w:p>
        </w:tc>
      </w:tr>
      <w:tr w:rsidR="00502BCB" w14:paraId="2644CFF0" w14:textId="77777777" w:rsidTr="004010ED">
        <w:tc>
          <w:tcPr>
            <w:tcW w:w="5553" w:type="dxa"/>
          </w:tcPr>
          <w:p w14:paraId="1BDBC01F"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Pr>
          <w:p w14:paraId="586624CD"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283" w:type="dxa"/>
          </w:tcPr>
          <w:p w14:paraId="619EA782"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1E8D1AAB"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4150BC" w14:textId="77777777" w:rsidTr="004010ED">
        <w:tc>
          <w:tcPr>
            <w:tcW w:w="5553" w:type="dxa"/>
          </w:tcPr>
          <w:p w14:paraId="38E9FE68" w14:textId="4A7AF713" w:rsidR="00502BCB" w:rsidRPr="00D259A1" w:rsidRDefault="00502BCB" w:rsidP="004010ED">
            <w:pPr>
              <w:tabs>
                <w:tab w:val="clear" w:pos="5613"/>
                <w:tab w:val="left" w:pos="5136"/>
              </w:tabs>
              <w:ind w:left="176" w:hanging="176"/>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w:t>
            </w:r>
            <w:r w:rsidR="008835AE">
              <w:rPr>
                <w:rFonts w:ascii="Browallia New" w:hAnsi="Browallia New" w:cs="Browallia New" w:hint="cs"/>
                <w:sz w:val="28"/>
                <w:szCs w:val="28"/>
                <w:cs/>
              </w:rPr>
              <w:t>แล</w:t>
            </w:r>
            <w:r w:rsidR="00890035">
              <w:rPr>
                <w:rFonts w:ascii="Browallia New" w:hAnsi="Browallia New" w:cs="Browallia New" w:hint="cs"/>
                <w:sz w:val="28"/>
                <w:szCs w:val="28"/>
                <w:cs/>
              </w:rPr>
              <w:t>ะสัญญาบริการ</w:t>
            </w:r>
            <w:r w:rsidRPr="00573CFB">
              <w:rPr>
                <w:rFonts w:ascii="Browallia New" w:hAnsi="Browallia New" w:cs="Browallia New"/>
                <w:sz w:val="28"/>
                <w:szCs w:val="28"/>
                <w:cs/>
              </w:rPr>
              <w:t xml:space="preserve">ที่เปิดเผย </w:t>
            </w:r>
            <w:r w:rsidR="004010ED">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p>
        </w:tc>
        <w:tc>
          <w:tcPr>
            <w:tcW w:w="1512" w:type="dxa"/>
            <w:vAlign w:val="bottom"/>
          </w:tcPr>
          <w:p w14:paraId="03D1BBEB" w14:textId="36CB1CE9" w:rsidR="00502BCB" w:rsidRDefault="00111474"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111474">
              <w:rPr>
                <w:rFonts w:ascii="Browallia New" w:hAnsi="Browallia New" w:cs="Browallia New"/>
                <w:sz w:val="28"/>
                <w:szCs w:val="28"/>
              </w:rPr>
              <w:t>29,069</w:t>
            </w:r>
          </w:p>
        </w:tc>
        <w:tc>
          <w:tcPr>
            <w:tcW w:w="283" w:type="dxa"/>
          </w:tcPr>
          <w:p w14:paraId="2022DB93"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898BFCE" w14:textId="77777777" w:rsidR="007423CD" w:rsidRPr="008B1FC1" w:rsidRDefault="007423CD"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744E4887" w14:textId="307F8EDF" w:rsidR="00502BCB" w:rsidRPr="008B1FC1" w:rsidRDefault="0094394D"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16,392</w:t>
            </w:r>
          </w:p>
        </w:tc>
      </w:tr>
      <w:tr w:rsidR="003F2865" w14:paraId="22BC2E66" w14:textId="77777777" w:rsidTr="004010ED">
        <w:tc>
          <w:tcPr>
            <w:tcW w:w="5553" w:type="dxa"/>
          </w:tcPr>
          <w:p w14:paraId="7A81D16B" w14:textId="152B6847" w:rsidR="003F2865" w:rsidRPr="00573CFB" w:rsidRDefault="003F2865" w:rsidP="004010ED">
            <w:pPr>
              <w:tabs>
                <w:tab w:val="clear" w:pos="227"/>
                <w:tab w:val="clear" w:pos="454"/>
                <w:tab w:val="left" w:pos="602"/>
                <w:tab w:val="left" w:pos="744"/>
              </w:tabs>
              <w:jc w:val="thaiDistribute"/>
              <w:rPr>
                <w:rFonts w:ascii="Browallia New" w:hAnsi="Browallia New" w:cs="Browallia New"/>
                <w:sz w:val="28"/>
                <w:szCs w:val="28"/>
                <w:cs/>
              </w:rPr>
            </w:pPr>
            <w:r w:rsidRPr="00864C6A">
              <w:rPr>
                <w:rFonts w:ascii="Browallia New" w:hAnsi="Browallia New" w:cs="Browallia New"/>
                <w:sz w:val="28"/>
                <w:szCs w:val="28"/>
                <w:u w:val="single"/>
                <w:cs/>
              </w:rPr>
              <w:t>บวก</w:t>
            </w:r>
            <w:r w:rsidRPr="00864C6A">
              <w:rPr>
                <w:rFonts w:ascii="Browallia New" w:hAnsi="Browallia New" w:cs="Browallia New"/>
                <w:sz w:val="28"/>
                <w:szCs w:val="28"/>
                <w:cs/>
              </w:rPr>
              <w:t xml:space="preserve"> สิทธิที่จะซื้อหรือขยายระยะเวลาที่ค่อนข้างแน่ที่จะมีการใช้สิทธิ</w:t>
            </w:r>
          </w:p>
        </w:tc>
        <w:tc>
          <w:tcPr>
            <w:tcW w:w="1512" w:type="dxa"/>
          </w:tcPr>
          <w:p w14:paraId="614BE19E" w14:textId="4C20B6CF" w:rsidR="003F2865" w:rsidRDefault="00B5288B"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116,178</w:t>
            </w:r>
          </w:p>
        </w:tc>
        <w:tc>
          <w:tcPr>
            <w:tcW w:w="283" w:type="dxa"/>
          </w:tcPr>
          <w:p w14:paraId="371B4C08" w14:textId="77777777" w:rsidR="003F2865" w:rsidRDefault="003F2865"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2D409C62" w14:textId="4B8E99C4" w:rsidR="003F2865" w:rsidRPr="008B1FC1" w:rsidRDefault="00466F24"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731,973</w:t>
            </w:r>
          </w:p>
        </w:tc>
      </w:tr>
      <w:tr w:rsidR="00502BCB" w14:paraId="0511DC71" w14:textId="77777777" w:rsidTr="004010ED">
        <w:tc>
          <w:tcPr>
            <w:tcW w:w="5553" w:type="dxa"/>
          </w:tcPr>
          <w:p w14:paraId="6C6DCE38" w14:textId="041566BA" w:rsidR="00502BCB" w:rsidRDefault="00A36C16" w:rsidP="004010ED">
            <w:pPr>
              <w:tabs>
                <w:tab w:val="clear" w:pos="227"/>
                <w:tab w:val="clear" w:pos="454"/>
                <w:tab w:val="left" w:pos="602"/>
                <w:tab w:val="left" w:pos="744"/>
              </w:tabs>
              <w:jc w:val="thaiDistribute"/>
              <w:rPr>
                <w:rFonts w:ascii="Browallia New" w:hAnsi="Browallia New" w:cs="Browallia New"/>
                <w:sz w:val="28"/>
                <w:szCs w:val="28"/>
              </w:rPr>
            </w:pPr>
            <w:r w:rsidRPr="008B1FC1">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00502BCB" w:rsidRPr="00453DBC">
              <w:rPr>
                <w:rFonts w:ascii="Browallia New" w:hAnsi="Browallia New" w:cs="Browallia New"/>
                <w:sz w:val="28"/>
                <w:szCs w:val="28"/>
                <w:cs/>
              </w:rPr>
              <w:t>สัญญาพิจารณาเป็นสัญญาบริการ</w:t>
            </w:r>
          </w:p>
        </w:tc>
        <w:tc>
          <w:tcPr>
            <w:tcW w:w="1512" w:type="dxa"/>
            <w:tcBorders>
              <w:bottom w:val="single" w:sz="4" w:space="0" w:color="auto"/>
            </w:tcBorders>
          </w:tcPr>
          <w:p w14:paraId="4B8D3573" w14:textId="3D7325AE" w:rsidR="00502BCB" w:rsidRDefault="004C5F7C"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07442C">
              <w:rPr>
                <w:rFonts w:ascii="Browallia New" w:hAnsi="Browallia New" w:cs="Browallia New"/>
                <w:sz w:val="28"/>
                <w:szCs w:val="28"/>
              </w:rPr>
              <w:t>5,157</w:t>
            </w:r>
            <w:r>
              <w:rPr>
                <w:rFonts w:ascii="Browallia New" w:hAnsi="Browallia New" w:cs="Browallia New"/>
                <w:sz w:val="28"/>
                <w:szCs w:val="28"/>
              </w:rPr>
              <w:t>)</w:t>
            </w:r>
          </w:p>
        </w:tc>
        <w:tc>
          <w:tcPr>
            <w:tcW w:w="283" w:type="dxa"/>
          </w:tcPr>
          <w:p w14:paraId="03486768"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BB3A01B" w14:textId="4F0779E1" w:rsidR="00502BCB" w:rsidRPr="008B1FC1" w:rsidRDefault="004C5F7C"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9300EC">
              <w:rPr>
                <w:rFonts w:ascii="Browallia New" w:hAnsi="Browallia New" w:cs="Browallia New"/>
                <w:sz w:val="28"/>
                <w:szCs w:val="28"/>
              </w:rPr>
              <w:t>(</w:t>
            </w:r>
            <w:r w:rsidR="00EA66E8" w:rsidRPr="008B1FC1">
              <w:rPr>
                <w:rFonts w:ascii="Browallia New" w:hAnsi="Browallia New" w:cs="Browallia New"/>
                <w:sz w:val="28"/>
                <w:szCs w:val="28"/>
              </w:rPr>
              <w:t>1,853</w:t>
            </w:r>
            <w:r w:rsidRPr="008B1FC1">
              <w:rPr>
                <w:rFonts w:ascii="Browallia New" w:hAnsi="Browallia New" w:cs="Browallia New"/>
                <w:sz w:val="28"/>
                <w:szCs w:val="28"/>
              </w:rPr>
              <w:t>)</w:t>
            </w:r>
          </w:p>
        </w:tc>
      </w:tr>
      <w:tr w:rsidR="00502BCB" w14:paraId="5C2851BD" w14:textId="77777777" w:rsidTr="004010ED">
        <w:tc>
          <w:tcPr>
            <w:tcW w:w="5553" w:type="dxa"/>
          </w:tcPr>
          <w:p w14:paraId="1942A11A" w14:textId="737635B7" w:rsidR="00502BCB" w:rsidRDefault="00BB019E"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tcBorders>
          </w:tcPr>
          <w:p w14:paraId="2C2B26A9" w14:textId="6FA04043" w:rsidR="00502BCB" w:rsidRDefault="00DC7F56"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140,090</w:t>
            </w:r>
          </w:p>
        </w:tc>
        <w:tc>
          <w:tcPr>
            <w:tcW w:w="283" w:type="dxa"/>
          </w:tcPr>
          <w:p w14:paraId="0E76E788"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029D007C" w14:textId="137AF415" w:rsidR="00502BCB" w:rsidRDefault="00A91956"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A91956">
              <w:rPr>
                <w:rFonts w:ascii="Browallia New" w:hAnsi="Browallia New" w:cs="Browallia New"/>
                <w:sz w:val="28"/>
                <w:szCs w:val="28"/>
              </w:rPr>
              <w:t>746,512</w:t>
            </w:r>
          </w:p>
        </w:tc>
      </w:tr>
      <w:tr w:rsidR="00502BCB" w14:paraId="52A3D4CD" w14:textId="77777777" w:rsidTr="004010ED">
        <w:tc>
          <w:tcPr>
            <w:tcW w:w="5553" w:type="dxa"/>
          </w:tcPr>
          <w:p w14:paraId="11D49E73"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10BFE">
              <w:rPr>
                <w:rFonts w:ascii="Browallia New" w:hAnsi="Browallia New" w:cs="Browallia New"/>
                <w:sz w:val="28"/>
                <w:szCs w:val="28"/>
                <w:u w:val="single"/>
                <w:cs/>
              </w:rPr>
              <w:t>หัก</w:t>
            </w:r>
            <w:r w:rsidRPr="00010BFE">
              <w:rPr>
                <w:rFonts w:ascii="Browallia New" w:hAnsi="Browallia New" w:cs="Browallia New"/>
                <w:sz w:val="28"/>
                <w:szCs w:val="28"/>
                <w:cs/>
              </w:rPr>
              <w:t xml:space="preserve"> ดอกเบี้ยจ่ายรอตัดบัญชี</w:t>
            </w:r>
          </w:p>
        </w:tc>
        <w:tc>
          <w:tcPr>
            <w:tcW w:w="1512" w:type="dxa"/>
            <w:tcBorders>
              <w:bottom w:val="single" w:sz="4" w:space="0" w:color="auto"/>
            </w:tcBorders>
          </w:tcPr>
          <w:p w14:paraId="24CF63A4" w14:textId="71CE461E" w:rsidR="00502BCB" w:rsidRDefault="000366C2"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001F07A7">
              <w:rPr>
                <w:rFonts w:ascii="Browallia New" w:hAnsi="Browallia New" w:cs="Browallia New"/>
                <w:sz w:val="28"/>
                <w:szCs w:val="28"/>
              </w:rPr>
              <w:t>4</w:t>
            </w:r>
            <w:r w:rsidR="00BD5A3D">
              <w:rPr>
                <w:rFonts w:ascii="Browallia New" w:hAnsi="Browallia New" w:cs="Browallia New"/>
                <w:sz w:val="28"/>
                <w:szCs w:val="28"/>
              </w:rPr>
              <w:t>7,637</w:t>
            </w:r>
            <w:r w:rsidR="00502BCB">
              <w:rPr>
                <w:rFonts w:ascii="Browallia New" w:hAnsi="Browallia New" w:cs="Browallia New"/>
                <w:sz w:val="28"/>
                <w:szCs w:val="28"/>
              </w:rPr>
              <w:t>)</w:t>
            </w:r>
          </w:p>
        </w:tc>
        <w:tc>
          <w:tcPr>
            <w:tcW w:w="283" w:type="dxa"/>
          </w:tcPr>
          <w:p w14:paraId="432E5774"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63DDE4EA" w14:textId="6EF27D2D" w:rsidR="00502BCB" w:rsidRDefault="00C56465"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w:t>
            </w:r>
            <w:r w:rsidRPr="00C56465">
              <w:rPr>
                <w:rFonts w:ascii="Browallia New" w:hAnsi="Browallia New" w:cs="Browallia New"/>
                <w:sz w:val="28"/>
                <w:szCs w:val="28"/>
              </w:rPr>
              <w:t>405,937</w:t>
            </w:r>
            <w:r w:rsidR="00502BCB" w:rsidDel="00C56465">
              <w:rPr>
                <w:rFonts w:ascii="Browallia New" w:hAnsi="Browallia New" w:cs="Browallia New"/>
                <w:sz w:val="28"/>
                <w:szCs w:val="28"/>
              </w:rPr>
              <w:t>)</w:t>
            </w:r>
          </w:p>
        </w:tc>
      </w:tr>
      <w:tr w:rsidR="00502BCB" w14:paraId="2F3CF2FE" w14:textId="77777777" w:rsidTr="004010ED">
        <w:tc>
          <w:tcPr>
            <w:tcW w:w="5553" w:type="dxa"/>
          </w:tcPr>
          <w:p w14:paraId="29A79A45" w14:textId="77777777" w:rsidR="004010ED" w:rsidRDefault="00502BCB" w:rsidP="004010ED">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หนี้สินตามสัญญาเช่าเพิ่มขึ้นจากการนำมาตรฐานการรายงาน</w:t>
            </w:r>
            <w:r w:rsidR="004010ED">
              <w:rPr>
                <w:rFonts w:ascii="Browallia New" w:hAnsi="Browallia New" w:cs="Browallia New"/>
                <w:sz w:val="28"/>
                <w:szCs w:val="28"/>
              </w:rPr>
              <w:t xml:space="preserve">               </w:t>
            </w:r>
          </w:p>
          <w:p w14:paraId="73C9CC37" w14:textId="48EFB3B4" w:rsidR="00502BCB" w:rsidRDefault="004010ED" w:rsidP="004010ED">
            <w:pPr>
              <w:rPr>
                <w:rFonts w:ascii="Browallia New" w:hAnsi="Browallia New" w:cs="Browallia New"/>
                <w:sz w:val="28"/>
                <w:szCs w:val="28"/>
              </w:rPr>
            </w:pPr>
            <w:r>
              <w:rPr>
                <w:rFonts w:ascii="Browallia New" w:hAnsi="Browallia New" w:cs="Browallia New"/>
                <w:sz w:val="28"/>
                <w:szCs w:val="28"/>
              </w:rPr>
              <w:t xml:space="preserve">   </w:t>
            </w:r>
            <w:r w:rsidR="00502BCB" w:rsidRPr="009C01B5">
              <w:rPr>
                <w:rFonts w:ascii="Browallia New" w:hAnsi="Browallia New" w:cs="Browallia New"/>
                <w:sz w:val="28"/>
                <w:szCs w:val="28"/>
                <w:cs/>
              </w:rPr>
              <w:t>ทางการเงิน</w:t>
            </w:r>
            <w:r w:rsidR="00502BCB">
              <w:rPr>
                <w:rFonts w:ascii="Browallia New" w:hAnsi="Browallia New" w:cs="Browallia New" w:hint="cs"/>
                <w:sz w:val="28"/>
                <w:szCs w:val="28"/>
                <w:cs/>
              </w:rPr>
              <w:t xml:space="preserve"> </w:t>
            </w:r>
            <w:r w:rsidR="00502BCB" w:rsidRPr="009C01B5">
              <w:rPr>
                <w:rFonts w:ascii="Browallia New" w:hAnsi="Browallia New" w:cs="Browallia New"/>
                <w:sz w:val="28"/>
                <w:szCs w:val="28"/>
                <w:cs/>
              </w:rPr>
              <w:t xml:space="preserve">ฉบับที่ </w:t>
            </w:r>
            <w:r w:rsidR="00502BCB">
              <w:rPr>
                <w:rFonts w:ascii="Browallia New" w:hAnsi="Browallia New" w:cs="Browallia New"/>
                <w:sz w:val="28"/>
                <w:szCs w:val="28"/>
              </w:rPr>
              <w:t>16</w:t>
            </w:r>
            <w:r w:rsidR="00502BCB" w:rsidRPr="009C01B5">
              <w:rPr>
                <w:rFonts w:ascii="Browallia New" w:hAnsi="Browallia New" w:cs="Browallia New"/>
                <w:sz w:val="28"/>
                <w:szCs w:val="28"/>
                <w:cs/>
              </w:rPr>
              <w:t xml:space="preserve"> มา</w:t>
            </w:r>
            <w:r w:rsidR="00502BCB">
              <w:rPr>
                <w:rFonts w:ascii="Browallia New" w:hAnsi="Browallia New" w:cs="Browallia New" w:hint="cs"/>
                <w:sz w:val="28"/>
                <w:szCs w:val="28"/>
                <w:cs/>
              </w:rPr>
              <w:t>ถือ</w:t>
            </w:r>
            <w:r w:rsidR="00502BCB" w:rsidRPr="009C01B5">
              <w:rPr>
                <w:rFonts w:ascii="Browallia New" w:hAnsi="Browallia New" w:cs="Browallia New"/>
                <w:sz w:val="28"/>
                <w:szCs w:val="28"/>
                <w:cs/>
              </w:rPr>
              <w:t>ปฏิบัติ</w:t>
            </w:r>
          </w:p>
        </w:tc>
        <w:tc>
          <w:tcPr>
            <w:tcW w:w="1512" w:type="dxa"/>
            <w:tcBorders>
              <w:top w:val="single" w:sz="4" w:space="0" w:color="auto"/>
            </w:tcBorders>
            <w:vAlign w:val="bottom"/>
          </w:tcPr>
          <w:p w14:paraId="1FAC4967" w14:textId="2C5A9F89" w:rsidR="00502BCB" w:rsidRDefault="00F407B0"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92,453</w:t>
            </w:r>
          </w:p>
        </w:tc>
        <w:tc>
          <w:tcPr>
            <w:tcW w:w="283" w:type="dxa"/>
          </w:tcPr>
          <w:p w14:paraId="2F88ABCB"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4D43775A" w14:textId="77777777" w:rsidR="00C56465" w:rsidRDefault="00C56465"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p>
          <w:p w14:paraId="29334724" w14:textId="3AAB009E" w:rsidR="00502BCB" w:rsidRDefault="00C56465"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8914CF">
              <w:rPr>
                <w:rFonts w:ascii="Browallia New" w:hAnsi="Browallia New" w:cs="Browallia New"/>
                <w:sz w:val="28"/>
                <w:szCs w:val="28"/>
              </w:rPr>
              <w:t>340,575</w:t>
            </w:r>
          </w:p>
        </w:tc>
      </w:tr>
      <w:tr w:rsidR="00502BCB" w14:paraId="4AA4BE31" w14:textId="77777777" w:rsidTr="004010ED">
        <w:tc>
          <w:tcPr>
            <w:tcW w:w="5553" w:type="dxa"/>
          </w:tcPr>
          <w:p w14:paraId="5042B59E"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0F2E6D">
              <w:rPr>
                <w:rFonts w:ascii="Browallia New" w:hAnsi="Browallia New" w:cs="Browallia New"/>
                <w:sz w:val="28"/>
                <w:szCs w:val="28"/>
                <w:cs/>
              </w:rPr>
              <w:t xml:space="preserve">หนี้สินสัญญาเช่าการเงิน ณ วันที่ </w:t>
            </w:r>
            <w:r>
              <w:rPr>
                <w:rFonts w:ascii="Browallia New" w:hAnsi="Browallia New" w:cs="Browallia New"/>
                <w:sz w:val="28"/>
                <w:szCs w:val="28"/>
              </w:rPr>
              <w:t>31</w:t>
            </w:r>
            <w:r w:rsidRPr="000F2E6D">
              <w:rPr>
                <w:rFonts w:ascii="Browallia New" w:hAnsi="Browallia New" w:cs="Browallia New"/>
                <w:sz w:val="28"/>
                <w:szCs w:val="28"/>
                <w:cs/>
              </w:rPr>
              <w:t xml:space="preserve"> ธันวาคม</w:t>
            </w:r>
            <w:r>
              <w:rPr>
                <w:rFonts w:ascii="Browallia New" w:hAnsi="Browallia New" w:cs="Browallia New"/>
                <w:sz w:val="28"/>
                <w:szCs w:val="28"/>
              </w:rPr>
              <w:t xml:space="preserve"> </w:t>
            </w:r>
            <w:r w:rsidRPr="000F2E6D">
              <w:rPr>
                <w:rFonts w:ascii="Browallia New" w:hAnsi="Browallia New" w:cs="Browallia New"/>
                <w:sz w:val="28"/>
                <w:szCs w:val="28"/>
                <w:cs/>
              </w:rPr>
              <w:t>256</w:t>
            </w:r>
            <w:r>
              <w:rPr>
                <w:rFonts w:ascii="Browallia New" w:hAnsi="Browallia New" w:cs="Browallia New"/>
                <w:sz w:val="28"/>
                <w:szCs w:val="28"/>
              </w:rPr>
              <w:t>2</w:t>
            </w:r>
          </w:p>
        </w:tc>
        <w:tc>
          <w:tcPr>
            <w:tcW w:w="1512" w:type="dxa"/>
            <w:tcBorders>
              <w:bottom w:val="single" w:sz="4" w:space="0" w:color="auto"/>
            </w:tcBorders>
            <w:vAlign w:val="bottom"/>
          </w:tcPr>
          <w:p w14:paraId="2A3E42D8" w14:textId="17F1A36B" w:rsidR="00502BCB" w:rsidRDefault="00E308A1"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E308A1">
              <w:rPr>
                <w:rFonts w:ascii="Browallia New" w:hAnsi="Browallia New" w:cs="Browallia New"/>
                <w:sz w:val="28"/>
                <w:szCs w:val="28"/>
              </w:rPr>
              <w:t>12,553</w:t>
            </w:r>
          </w:p>
        </w:tc>
        <w:tc>
          <w:tcPr>
            <w:tcW w:w="283" w:type="dxa"/>
          </w:tcPr>
          <w:p w14:paraId="31972725"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bottom w:val="single" w:sz="4" w:space="0" w:color="auto"/>
            </w:tcBorders>
          </w:tcPr>
          <w:p w14:paraId="0EC585A5" w14:textId="6347ACF9" w:rsidR="00502BCB" w:rsidRDefault="00316274"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316274">
              <w:rPr>
                <w:rFonts w:ascii="Browallia New" w:hAnsi="Browallia New" w:cs="Browallia New"/>
                <w:sz w:val="28"/>
                <w:szCs w:val="28"/>
              </w:rPr>
              <w:t>10,341</w:t>
            </w:r>
          </w:p>
        </w:tc>
      </w:tr>
      <w:tr w:rsidR="00502BCB" w14:paraId="3240E94A" w14:textId="77777777" w:rsidTr="004010ED">
        <w:tc>
          <w:tcPr>
            <w:tcW w:w="5553" w:type="dxa"/>
          </w:tcPr>
          <w:p w14:paraId="2D2140EF"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366CFB">
              <w:rPr>
                <w:rFonts w:ascii="Browallia New" w:hAnsi="Browallia New" w:cs="Browallia New"/>
                <w:sz w:val="28"/>
                <w:szCs w:val="28"/>
                <w:cs/>
              </w:rPr>
              <w:t xml:space="preserve">หนี้สินตามสัญญาเช่า 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p>
        </w:tc>
        <w:tc>
          <w:tcPr>
            <w:tcW w:w="1512" w:type="dxa"/>
            <w:tcBorders>
              <w:top w:val="single" w:sz="4" w:space="0" w:color="auto"/>
              <w:bottom w:val="single" w:sz="4" w:space="0" w:color="auto"/>
            </w:tcBorders>
          </w:tcPr>
          <w:p w14:paraId="6FC4D036" w14:textId="559B1864" w:rsidR="00502BCB" w:rsidRDefault="002860AD"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6C749B14"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tcPr>
          <w:p w14:paraId="506E4B05" w14:textId="72B77B86" w:rsidR="00502BCB" w:rsidRDefault="005E69F5"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350,916</w:t>
            </w:r>
            <w:r>
              <w:rPr>
                <w:rFonts w:ascii="Browallia New" w:hAnsi="Browallia New" w:cs="Browallia New"/>
                <w:sz w:val="28"/>
                <w:szCs w:val="28"/>
              </w:rPr>
              <w:fldChar w:fldCharType="end"/>
            </w:r>
          </w:p>
        </w:tc>
      </w:tr>
      <w:tr w:rsidR="00502BCB" w14:paraId="23A457A9" w14:textId="77777777" w:rsidTr="004010ED">
        <w:tc>
          <w:tcPr>
            <w:tcW w:w="5553" w:type="dxa"/>
          </w:tcPr>
          <w:p w14:paraId="7F4299FD"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12" w:type="dxa"/>
            <w:tcBorders>
              <w:top w:val="single" w:sz="4" w:space="0" w:color="auto"/>
            </w:tcBorders>
          </w:tcPr>
          <w:p w14:paraId="391A8482" w14:textId="77777777" w:rsidR="00502BCB" w:rsidRDefault="00502BCB"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495A43F8"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tcBorders>
          </w:tcPr>
          <w:p w14:paraId="26EE6BA5"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7A80E5EB" w14:textId="77777777" w:rsidTr="004010ED">
        <w:tc>
          <w:tcPr>
            <w:tcW w:w="5553" w:type="dxa"/>
          </w:tcPr>
          <w:p w14:paraId="72C3A324" w14:textId="77777777" w:rsidR="00502BCB" w:rsidRPr="00C15800"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r w:rsidRPr="00C15800">
              <w:rPr>
                <w:rFonts w:ascii="Browallia New" w:hAnsi="Browallia New" w:cs="Browallia New"/>
                <w:sz w:val="28"/>
                <w:szCs w:val="28"/>
                <w:cs/>
              </w:rPr>
              <w:t>ประกอบด้วย</w:t>
            </w:r>
          </w:p>
        </w:tc>
        <w:tc>
          <w:tcPr>
            <w:tcW w:w="1512" w:type="dxa"/>
          </w:tcPr>
          <w:p w14:paraId="5656977C" w14:textId="77777777" w:rsidR="00502BCB" w:rsidRDefault="00502BCB"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p>
        </w:tc>
        <w:tc>
          <w:tcPr>
            <w:tcW w:w="283" w:type="dxa"/>
          </w:tcPr>
          <w:p w14:paraId="52FE502E"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Pr>
          <w:p w14:paraId="0156D047"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r>
      <w:tr w:rsidR="00502BCB" w14:paraId="0B2646CC" w14:textId="77777777" w:rsidTr="004010ED">
        <w:tc>
          <w:tcPr>
            <w:tcW w:w="5553" w:type="dxa"/>
          </w:tcPr>
          <w:p w14:paraId="3E015611" w14:textId="77777777" w:rsidR="00502BCB" w:rsidRDefault="00502BCB" w:rsidP="004010ED">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5B6D79">
              <w:rPr>
                <w:rFonts w:ascii="Browallia New" w:hAnsi="Browallia New" w:cs="Browallia New"/>
                <w:sz w:val="28"/>
                <w:szCs w:val="28"/>
                <w:cs/>
              </w:rPr>
              <w:t>ส่วนของหนี้สินตามสัญญาเช่าที่ถึงกำหนดชำระภายในหนึ่งปี</w:t>
            </w:r>
          </w:p>
        </w:tc>
        <w:tc>
          <w:tcPr>
            <w:tcW w:w="1512" w:type="dxa"/>
            <w:vAlign w:val="bottom"/>
          </w:tcPr>
          <w:p w14:paraId="544FAC8E" w14:textId="5E34D5D3" w:rsidR="00502BCB" w:rsidRPr="00491B2E" w:rsidRDefault="003B52A1"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22,719</w:t>
            </w:r>
          </w:p>
        </w:tc>
        <w:tc>
          <w:tcPr>
            <w:tcW w:w="283" w:type="dxa"/>
          </w:tcPr>
          <w:p w14:paraId="0F9BB063" w14:textId="77777777" w:rsidR="00502BCB" w:rsidRPr="00DC096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Pr>
          <w:p w14:paraId="62CA6F8C" w14:textId="3CD58298" w:rsidR="00502BCB" w:rsidRPr="00491B2E" w:rsidRDefault="00E60742"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18,416</w:t>
            </w:r>
          </w:p>
        </w:tc>
      </w:tr>
      <w:tr w:rsidR="00502BCB" w14:paraId="01469FE6" w14:textId="77777777" w:rsidTr="004010ED">
        <w:tc>
          <w:tcPr>
            <w:tcW w:w="5553" w:type="dxa"/>
          </w:tcPr>
          <w:p w14:paraId="5676BA07" w14:textId="2F69C899" w:rsidR="00502BCB" w:rsidRDefault="00502BCB" w:rsidP="004010ED">
            <w:pPr>
              <w:pStyle w:val="ListParagraph"/>
              <w:numPr>
                <w:ilvl w:val="0"/>
                <w:numId w:val="26"/>
              </w:numPr>
              <w:tabs>
                <w:tab w:val="clear" w:pos="227"/>
                <w:tab w:val="clear" w:pos="454"/>
                <w:tab w:val="clear" w:pos="680"/>
                <w:tab w:val="clear" w:pos="907"/>
                <w:tab w:val="left" w:pos="318"/>
              </w:tabs>
              <w:spacing w:line="240" w:lineRule="auto"/>
              <w:ind w:left="466" w:hanging="290"/>
              <w:jc w:val="thaiDistribute"/>
              <w:rPr>
                <w:rFonts w:ascii="Browallia New" w:hAnsi="Browallia New" w:cs="Browallia New"/>
                <w:sz w:val="28"/>
                <w:szCs w:val="28"/>
              </w:rPr>
            </w:pPr>
            <w:r w:rsidRPr="00426671">
              <w:rPr>
                <w:rFonts w:ascii="Browallia New" w:hAnsi="Browallia New" w:cs="Browallia New"/>
                <w:sz w:val="28"/>
                <w:szCs w:val="28"/>
                <w:cs/>
              </w:rPr>
              <w:t>หนี้สินตามสัญญาเช่า</w:t>
            </w:r>
            <w:r w:rsidR="00E774B4">
              <w:rPr>
                <w:rFonts w:ascii="Browallia New" w:hAnsi="Browallia New" w:cs="Browallia New"/>
                <w:sz w:val="28"/>
                <w:szCs w:val="28"/>
              </w:rPr>
              <w:t xml:space="preserve"> </w:t>
            </w:r>
            <w:r w:rsidR="00AA3F68">
              <w:rPr>
                <w:rFonts w:ascii="Browallia New" w:hAnsi="Browallia New" w:cs="Browallia New"/>
                <w:sz w:val="28"/>
                <w:szCs w:val="28"/>
              </w:rPr>
              <w:t xml:space="preserve">- </w:t>
            </w:r>
            <w:r w:rsidR="00260740">
              <w:rPr>
                <w:rFonts w:ascii="Browallia New" w:hAnsi="Browallia New" w:cs="Browallia New" w:hint="cs"/>
                <w:sz w:val="28"/>
                <w:szCs w:val="28"/>
                <w:cs/>
              </w:rPr>
              <w:t>สุทธิ</w:t>
            </w:r>
          </w:p>
        </w:tc>
        <w:tc>
          <w:tcPr>
            <w:tcW w:w="1512" w:type="dxa"/>
            <w:tcBorders>
              <w:bottom w:val="single" w:sz="4" w:space="0" w:color="auto"/>
            </w:tcBorders>
            <w:vAlign w:val="bottom"/>
          </w:tcPr>
          <w:p w14:paraId="23CB880B" w14:textId="2A74D215" w:rsidR="00502BCB" w:rsidRPr="00491B2E" w:rsidRDefault="00007D24"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82,287</w:t>
            </w:r>
          </w:p>
        </w:tc>
        <w:tc>
          <w:tcPr>
            <w:tcW w:w="283" w:type="dxa"/>
          </w:tcPr>
          <w:p w14:paraId="522EDE3E" w14:textId="77777777" w:rsidR="00502BCB" w:rsidRPr="00DC096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highlight w:val="yellow"/>
              </w:rPr>
            </w:pPr>
          </w:p>
        </w:tc>
        <w:tc>
          <w:tcPr>
            <w:tcW w:w="1535" w:type="dxa"/>
            <w:tcBorders>
              <w:bottom w:val="single" w:sz="4" w:space="0" w:color="auto"/>
            </w:tcBorders>
          </w:tcPr>
          <w:p w14:paraId="6B10DEF7" w14:textId="7FA9F4C8" w:rsidR="00502BCB" w:rsidRPr="00491B2E" w:rsidRDefault="00E60742"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sidRPr="00491B2E">
              <w:rPr>
                <w:rFonts w:ascii="Browallia New" w:hAnsi="Browallia New" w:cs="Browallia New"/>
                <w:sz w:val="28"/>
                <w:szCs w:val="28"/>
              </w:rPr>
              <w:t>332,500</w:t>
            </w:r>
          </w:p>
        </w:tc>
      </w:tr>
      <w:tr w:rsidR="00502BCB" w14:paraId="60588B53" w14:textId="77777777" w:rsidTr="004010ED">
        <w:tc>
          <w:tcPr>
            <w:tcW w:w="5553" w:type="dxa"/>
          </w:tcPr>
          <w:p w14:paraId="0D70D8E7" w14:textId="77777777" w:rsidR="00502BCB" w:rsidRPr="00426671"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512" w:type="dxa"/>
            <w:tcBorders>
              <w:top w:val="single" w:sz="4" w:space="0" w:color="auto"/>
              <w:bottom w:val="single" w:sz="4" w:space="0" w:color="auto"/>
            </w:tcBorders>
            <w:vAlign w:val="bottom"/>
          </w:tcPr>
          <w:p w14:paraId="3D3DDF0D" w14:textId="1AF4CD54" w:rsidR="00502BCB" w:rsidRDefault="00FA436A"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sz w:val="28"/>
                <w:szCs w:val="28"/>
              </w:rPr>
              <w:t>105,006</w:t>
            </w:r>
          </w:p>
        </w:tc>
        <w:tc>
          <w:tcPr>
            <w:tcW w:w="283" w:type="dxa"/>
          </w:tcPr>
          <w:p w14:paraId="09A2BF7E" w14:textId="77777777" w:rsidR="00502BCB" w:rsidRDefault="00502BCB" w:rsidP="004010ED">
            <w:pPr>
              <w:pStyle w:val="ListParagraph"/>
              <w:tabs>
                <w:tab w:val="clear" w:pos="227"/>
                <w:tab w:val="clear" w:pos="680"/>
                <w:tab w:val="clear" w:pos="907"/>
              </w:tabs>
              <w:spacing w:line="240" w:lineRule="auto"/>
              <w:ind w:left="0"/>
              <w:jc w:val="thaiDistribute"/>
              <w:rPr>
                <w:rFonts w:ascii="Browallia New" w:hAnsi="Browallia New" w:cs="Browallia New"/>
                <w:sz w:val="28"/>
                <w:szCs w:val="28"/>
              </w:rPr>
            </w:pPr>
          </w:p>
        </w:tc>
        <w:tc>
          <w:tcPr>
            <w:tcW w:w="1535" w:type="dxa"/>
            <w:tcBorders>
              <w:top w:val="single" w:sz="4" w:space="0" w:color="auto"/>
              <w:bottom w:val="single" w:sz="4" w:space="0" w:color="auto"/>
            </w:tcBorders>
          </w:tcPr>
          <w:p w14:paraId="439904C3" w14:textId="20E80403" w:rsidR="00502BCB" w:rsidRDefault="008B2F9F" w:rsidP="004010ED">
            <w:pPr>
              <w:pStyle w:val="ListParagraph"/>
              <w:tabs>
                <w:tab w:val="clear" w:pos="227"/>
                <w:tab w:val="clear" w:pos="680"/>
                <w:tab w:val="clear" w:pos="907"/>
              </w:tabs>
              <w:spacing w:line="240" w:lineRule="auto"/>
              <w:ind w:left="0"/>
              <w:jc w:val="right"/>
              <w:rPr>
                <w:rFonts w:ascii="Browallia New" w:hAnsi="Browallia New" w:cs="Browallia New"/>
                <w:sz w:val="28"/>
                <w:szCs w:val="28"/>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350,916</w:t>
            </w:r>
            <w:r>
              <w:rPr>
                <w:rFonts w:ascii="Browallia New" w:hAnsi="Browallia New" w:cs="Browallia New"/>
                <w:noProof/>
                <w:sz w:val="28"/>
                <w:szCs w:val="28"/>
              </w:rPr>
              <w:fldChar w:fldCharType="end"/>
            </w:r>
          </w:p>
        </w:tc>
      </w:tr>
    </w:tbl>
    <w:p w14:paraId="2322D1FC" w14:textId="77777777" w:rsidR="000D172F" w:rsidRDefault="000D1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sectPr w:rsidR="000D172F" w:rsidSect="00CE55AA">
          <w:headerReference w:type="even" r:id="rId11"/>
          <w:footerReference w:type="default" r:id="rId12"/>
          <w:pgSz w:w="11909" w:h="16834" w:code="9"/>
          <w:pgMar w:top="1440" w:right="1136" w:bottom="806" w:left="1440" w:header="1138" w:footer="72" w:gutter="0"/>
          <w:pgNumType w:start="10"/>
          <w:cols w:space="720"/>
          <w:rtlGutter/>
        </w:sectPr>
      </w:pPr>
    </w:p>
    <w:p w14:paraId="4842C57A" w14:textId="1620F2C8" w:rsidR="00D816ED" w:rsidRDefault="00502BCB" w:rsidP="00EF67C0">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1260"/>
        </w:tabs>
        <w:spacing w:line="240" w:lineRule="auto"/>
        <w:ind w:hanging="366"/>
        <w:rPr>
          <w:rFonts w:ascii="Browallia New" w:hAnsi="Browallia New" w:cs="Browallia New"/>
          <w:sz w:val="28"/>
          <w:szCs w:val="28"/>
          <w:u w:val="single"/>
          <w:lang w:val="th-TH"/>
        </w:rPr>
      </w:pPr>
      <w:r w:rsidRPr="00C13F32">
        <w:rPr>
          <w:rFonts w:ascii="Browallia New" w:hAnsi="Browallia New" w:cs="Browallia New" w:hint="cs"/>
          <w:sz w:val="28"/>
          <w:szCs w:val="28"/>
          <w:u w:val="single"/>
          <w:cs/>
          <w:lang w:val="th-TH"/>
        </w:rPr>
        <w:t>ผลกระทบต่อข้อมูลทางการเงิน</w:t>
      </w:r>
    </w:p>
    <w:p w14:paraId="19938351" w14:textId="77777777" w:rsidR="00D816ED" w:rsidRPr="00EF67C0" w:rsidRDefault="00D816ED" w:rsidP="00D8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rPr>
          <w:rFonts w:ascii="Browallia New" w:hAnsi="Browallia New" w:cs="Browallia New"/>
          <w:sz w:val="24"/>
          <w:szCs w:val="24"/>
          <w:u w:val="single"/>
          <w:lang w:val="th-TH"/>
        </w:rPr>
      </w:pPr>
    </w:p>
    <w:p w14:paraId="3D6D01D1" w14:textId="36736F1E" w:rsidR="00502BCB" w:rsidRPr="004769DA" w:rsidRDefault="00502BCB"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hAnsi="Browallia New" w:cs="Browallia New"/>
          <w:sz w:val="28"/>
          <w:szCs w:val="28"/>
        </w:rPr>
      </w:pPr>
      <w:r w:rsidRPr="00D816ED">
        <w:rPr>
          <w:rFonts w:ascii="Browallia New" w:hAnsi="Browallia New" w:cs="Browallia New"/>
          <w:sz w:val="28"/>
          <w:szCs w:val="28"/>
          <w:cs/>
        </w:rPr>
        <w:t xml:space="preserve">การนำมาตรฐานการรายงานทางการเงิน ฉบับที่ </w:t>
      </w:r>
      <w:r w:rsidRPr="00D816ED">
        <w:rPr>
          <w:rFonts w:ascii="Browallia New" w:hAnsi="Browallia New" w:cs="Browallia New"/>
          <w:sz w:val="28"/>
          <w:szCs w:val="28"/>
        </w:rPr>
        <w:t xml:space="preserve">9 </w:t>
      </w:r>
      <w:r w:rsidRPr="00D816ED">
        <w:rPr>
          <w:rFonts w:ascii="Browallia New" w:hAnsi="Browallia New" w:cs="Browallia New" w:hint="cs"/>
          <w:sz w:val="28"/>
          <w:szCs w:val="28"/>
          <w:cs/>
        </w:rPr>
        <w:t>และ</w:t>
      </w:r>
      <w:r w:rsidRPr="00D816ED">
        <w:rPr>
          <w:rFonts w:ascii="Browallia New" w:hAnsi="Browallia New" w:cs="Browallia New"/>
          <w:sz w:val="28"/>
          <w:szCs w:val="28"/>
          <w:cs/>
        </w:rPr>
        <w:t xml:space="preserve">มาตรฐานการรายงานทางการเงิน ฉบับที่ </w:t>
      </w:r>
      <w:r w:rsidRPr="00D816ED">
        <w:rPr>
          <w:rFonts w:ascii="Browallia New" w:hAnsi="Browallia New" w:cs="Browallia New"/>
          <w:sz w:val="28"/>
          <w:szCs w:val="28"/>
        </w:rPr>
        <w:t>16</w:t>
      </w:r>
      <w:r w:rsidRPr="00D816ED">
        <w:rPr>
          <w:rFonts w:ascii="Browallia New" w:hAnsi="Browallia New" w:cs="Browallia New"/>
          <w:sz w:val="28"/>
          <w:szCs w:val="28"/>
          <w:cs/>
        </w:rPr>
        <w:t xml:space="preserve"> มาถือปฏิบัติ</w:t>
      </w:r>
      <w:r w:rsidRPr="00D816ED">
        <w:rPr>
          <w:rFonts w:ascii="Browallia New" w:hAnsi="Browallia New" w:cs="Browallia New" w:hint="cs"/>
          <w:sz w:val="28"/>
          <w:szCs w:val="28"/>
          <w:cs/>
        </w:rPr>
        <w:t xml:space="preserve"> </w:t>
      </w:r>
      <w:r w:rsidRPr="00D816ED">
        <w:rPr>
          <w:rFonts w:ascii="Browallia New" w:hAnsi="Browallia New" w:cs="Browallia New"/>
          <w:sz w:val="28"/>
          <w:szCs w:val="28"/>
          <w:cs/>
        </w:rPr>
        <w:t>มีผลกระทบต่อ</w:t>
      </w:r>
      <w:r w:rsidRPr="00D816ED">
        <w:rPr>
          <w:rFonts w:ascii="Browallia New" w:hAnsi="Browallia New" w:cs="Browallia New" w:hint="cs"/>
          <w:sz w:val="28"/>
          <w:szCs w:val="28"/>
          <w:cs/>
        </w:rPr>
        <w:t>งบแสดงฐานะการเงิน</w:t>
      </w:r>
      <w:r w:rsidRPr="00D816ED">
        <w:rPr>
          <w:rFonts w:ascii="Browallia New" w:hAnsi="Browallia New" w:cs="Browallia New"/>
          <w:sz w:val="28"/>
          <w:szCs w:val="28"/>
          <w:cs/>
        </w:rPr>
        <w:t>ของ</w:t>
      </w:r>
      <w:r w:rsidRPr="004769DA">
        <w:rPr>
          <w:rFonts w:ascii="Browallia New" w:hAnsi="Browallia New" w:cs="Browallia New"/>
          <w:sz w:val="28"/>
          <w:szCs w:val="28"/>
          <w:cs/>
        </w:rPr>
        <w:t>กลุ่มบริษัท</w:t>
      </w:r>
      <w:r w:rsidRPr="00D816ED">
        <w:rPr>
          <w:rFonts w:ascii="Browallia New" w:hAnsi="Browallia New" w:cs="Browallia New"/>
          <w:sz w:val="28"/>
          <w:szCs w:val="28"/>
          <w:cs/>
        </w:rPr>
        <w:t xml:space="preserve"> </w:t>
      </w:r>
      <w:r w:rsidR="00EF67C0">
        <w:rPr>
          <w:rFonts w:ascii="Browallia New" w:hAnsi="Browallia New" w:cs="Browallia New"/>
          <w:sz w:val="28"/>
          <w:szCs w:val="28"/>
        </w:rPr>
        <w:t xml:space="preserve">                </w:t>
      </w:r>
      <w:r w:rsidRPr="00D816ED">
        <w:rPr>
          <w:rFonts w:ascii="Browallia New" w:hAnsi="Browallia New" w:cs="Browallia New"/>
          <w:sz w:val="28"/>
          <w:szCs w:val="28"/>
          <w:cs/>
        </w:rPr>
        <w:t xml:space="preserve">ณ วันที่ </w:t>
      </w:r>
      <w:r w:rsidRPr="00D816ED">
        <w:rPr>
          <w:rFonts w:ascii="Browallia New" w:hAnsi="Browallia New" w:cs="Browallia New"/>
          <w:sz w:val="28"/>
          <w:szCs w:val="28"/>
        </w:rPr>
        <w:t>1</w:t>
      </w:r>
      <w:r w:rsidRPr="00D816ED">
        <w:rPr>
          <w:rFonts w:ascii="Browallia New" w:hAnsi="Browallia New" w:cs="Browallia New"/>
          <w:sz w:val="28"/>
          <w:szCs w:val="28"/>
          <w:cs/>
        </w:rPr>
        <w:t xml:space="preserve"> มกราคม </w:t>
      </w:r>
      <w:r w:rsidRPr="00D816ED">
        <w:rPr>
          <w:rFonts w:ascii="Browallia New" w:hAnsi="Browallia New" w:cs="Browallia New"/>
          <w:sz w:val="28"/>
          <w:szCs w:val="28"/>
        </w:rPr>
        <w:t xml:space="preserve">2563 </w:t>
      </w:r>
      <w:r w:rsidRPr="00D816ED">
        <w:rPr>
          <w:rFonts w:ascii="Browallia New" w:hAnsi="Browallia New" w:cs="Browallia New" w:hint="cs"/>
          <w:sz w:val="28"/>
          <w:szCs w:val="28"/>
          <w:cs/>
        </w:rPr>
        <w:t>ดังนี้</w:t>
      </w:r>
    </w:p>
    <w:p w14:paraId="19EB7550" w14:textId="1538C653" w:rsidR="001F652D" w:rsidRPr="008B1FC1" w:rsidRDefault="001F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8"/>
          <w:szCs w:val="8"/>
        </w:rPr>
      </w:pPr>
    </w:p>
    <w:tbl>
      <w:tblPr>
        <w:tblStyle w:val="TableGrid"/>
        <w:tblW w:w="13630"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975"/>
        <w:gridCol w:w="1403"/>
        <w:gridCol w:w="1365"/>
        <w:gridCol w:w="1495"/>
        <w:gridCol w:w="1056"/>
        <w:gridCol w:w="1315"/>
        <w:gridCol w:w="1351"/>
        <w:gridCol w:w="1104"/>
      </w:tblGrid>
      <w:tr w:rsidR="009D224D" w:rsidRPr="009D224D" w14:paraId="1BCEDAE3" w14:textId="52A2E130" w:rsidTr="008B1FC1">
        <w:tc>
          <w:tcPr>
            <w:tcW w:w="13630" w:type="dxa"/>
            <w:gridSpan w:val="9"/>
          </w:tcPr>
          <w:p w14:paraId="3274294E" w14:textId="299187CC" w:rsidR="003D09A8" w:rsidRPr="00553E75" w:rsidRDefault="003D09A8" w:rsidP="009314F5">
            <w:pPr>
              <w:pStyle w:val="block"/>
              <w:spacing w:after="0" w:line="240" w:lineRule="atLeast"/>
              <w:ind w:left="0"/>
              <w:jc w:val="right"/>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(หน่วย </w:t>
            </w:r>
            <w:r w:rsidRPr="00553E75">
              <w:rPr>
                <w:rFonts w:ascii="Browallia New" w:eastAsia="Times New Roman" w:hAnsi="Browallia New" w:cs="Browallia New"/>
                <w:szCs w:val="22"/>
                <w:lang w:val="en-US" w:bidi="th-TH"/>
              </w:rPr>
              <w:t xml:space="preserve">: </w:t>
            </w:r>
            <w:r w:rsidRPr="00553E75">
              <w:rPr>
                <w:rFonts w:ascii="Browallia New" w:hAnsi="Browallia New" w:cs="Browallia New"/>
                <w:szCs w:val="22"/>
                <w:cs/>
                <w:lang w:bidi="th-TH"/>
              </w:rPr>
              <w:t>พัน</w:t>
            </w:r>
            <w:r w:rsidRPr="00553E75">
              <w:rPr>
                <w:rFonts w:ascii="Browallia New" w:eastAsia="Times New Roman" w:hAnsi="Browallia New" w:cs="Browallia New"/>
                <w:szCs w:val="22"/>
                <w:cs/>
                <w:lang w:val="en-US" w:bidi="th-TH"/>
              </w:rPr>
              <w:t>บาท)</w:t>
            </w:r>
          </w:p>
        </w:tc>
      </w:tr>
      <w:tr w:rsidR="00D4222E" w:rsidRPr="009D224D" w14:paraId="1FB0F191" w14:textId="33A89C4F" w:rsidTr="00634301">
        <w:tc>
          <w:tcPr>
            <w:tcW w:w="3566" w:type="dxa"/>
          </w:tcPr>
          <w:p w14:paraId="33DDE1A0" w14:textId="69DC88CF" w:rsidR="003A6E6F" w:rsidRPr="00553E75" w:rsidDel="003A6E6F" w:rsidRDefault="003A6E6F">
            <w:pPr>
              <w:pStyle w:val="block"/>
              <w:spacing w:after="0" w:line="240" w:lineRule="atLeast"/>
              <w:ind w:left="0"/>
              <w:jc w:val="center"/>
              <w:rPr>
                <w:rFonts w:ascii="Browallia New" w:eastAsia="Times New Roman" w:hAnsi="Browallia New" w:cs="Browallia New"/>
                <w:szCs w:val="22"/>
                <w:cs/>
                <w:lang w:val="en-US" w:bidi="th-TH"/>
              </w:rPr>
            </w:pPr>
          </w:p>
        </w:tc>
        <w:tc>
          <w:tcPr>
            <w:tcW w:w="5238" w:type="dxa"/>
            <w:gridSpan w:val="4"/>
          </w:tcPr>
          <w:p w14:paraId="69AFFE05" w14:textId="4704FB8A"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งบการเงินรวม</w:t>
            </w:r>
          </w:p>
        </w:tc>
        <w:tc>
          <w:tcPr>
            <w:tcW w:w="4826" w:type="dxa"/>
            <w:gridSpan w:val="4"/>
          </w:tcPr>
          <w:p w14:paraId="634D6C9F" w14:textId="6208D82A" w:rsidR="00A73F6E" w:rsidRPr="00553E75" w:rsidRDefault="00A73F6E" w:rsidP="009314F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งบการเงินเฉพาะของบริษัท</w:t>
            </w:r>
          </w:p>
        </w:tc>
      </w:tr>
      <w:tr w:rsidR="00634301" w:rsidRPr="00820FFC" w14:paraId="5C02DA53" w14:textId="407C7398" w:rsidTr="00634301">
        <w:tc>
          <w:tcPr>
            <w:tcW w:w="3566" w:type="dxa"/>
          </w:tcPr>
          <w:p w14:paraId="623002C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975" w:type="dxa"/>
          </w:tcPr>
          <w:p w14:paraId="66E80BA6"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768" w:type="dxa"/>
            <w:gridSpan w:val="2"/>
          </w:tcPr>
          <w:p w14:paraId="6F13BA57" w14:textId="77777777" w:rsidR="00847EE6" w:rsidRPr="00553E75" w:rsidRDefault="00847EE6" w:rsidP="00847EE6">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รายการปรับปรุง</w:t>
            </w:r>
          </w:p>
        </w:tc>
        <w:tc>
          <w:tcPr>
            <w:tcW w:w="1495" w:type="dxa"/>
          </w:tcPr>
          <w:p w14:paraId="62E0900B"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08A6A5AC" w14:textId="77777777" w:rsidR="00847EE6" w:rsidRPr="00553E75" w:rsidRDefault="00847EE6" w:rsidP="00847EE6">
            <w:pPr>
              <w:pStyle w:val="block"/>
              <w:spacing w:after="0" w:line="240" w:lineRule="atLeast"/>
              <w:ind w:left="0"/>
              <w:jc w:val="thaiDistribute"/>
              <w:rPr>
                <w:rFonts w:ascii="Browallia New" w:eastAsia="Times New Roman" w:hAnsi="Browallia New" w:cs="Browallia New"/>
                <w:szCs w:val="22"/>
                <w:lang w:val="en-US" w:bidi="th-TH"/>
              </w:rPr>
            </w:pPr>
          </w:p>
        </w:tc>
        <w:tc>
          <w:tcPr>
            <w:tcW w:w="2666" w:type="dxa"/>
            <w:gridSpan w:val="2"/>
          </w:tcPr>
          <w:p w14:paraId="19EF9565" w14:textId="4C796AB4" w:rsidR="00847EE6" w:rsidRPr="00553E75" w:rsidRDefault="00847EE6" w:rsidP="00553E75">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sidDel="00790FCF">
              <w:rPr>
                <w:rFonts w:ascii="Browallia New" w:eastAsia="Times New Roman" w:hAnsi="Browallia New" w:cs="Browallia New"/>
                <w:szCs w:val="22"/>
                <w:cs/>
                <w:lang w:val="en-US" w:bidi="th-TH"/>
              </w:rPr>
              <w:t>รายการปรับปรุง</w:t>
            </w:r>
          </w:p>
        </w:tc>
        <w:tc>
          <w:tcPr>
            <w:tcW w:w="1104" w:type="dxa"/>
          </w:tcPr>
          <w:p w14:paraId="2B0B5D40" w14:textId="77777777" w:rsidR="00847EE6" w:rsidRPr="00553E75" w:rsidRDefault="00847EE6" w:rsidP="00553E75">
            <w:pPr>
              <w:pStyle w:val="block"/>
              <w:spacing w:after="0" w:line="240" w:lineRule="atLeast"/>
              <w:ind w:left="0"/>
              <w:jc w:val="center"/>
              <w:rPr>
                <w:rFonts w:ascii="Browallia New" w:eastAsia="Times New Roman" w:hAnsi="Browallia New" w:cs="Browallia New"/>
                <w:szCs w:val="22"/>
                <w:lang w:val="en-US" w:bidi="th-TH"/>
              </w:rPr>
            </w:pPr>
          </w:p>
        </w:tc>
      </w:tr>
      <w:tr w:rsidR="00D4222E" w:rsidRPr="00820FFC" w14:paraId="45CA9A0C" w14:textId="23BA06AA" w:rsidTr="008B1FC1">
        <w:tc>
          <w:tcPr>
            <w:tcW w:w="3566" w:type="dxa"/>
            <w:vAlign w:val="bottom"/>
          </w:tcPr>
          <w:p w14:paraId="747E844E"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975" w:type="dxa"/>
            <w:vAlign w:val="bottom"/>
          </w:tcPr>
          <w:p w14:paraId="34A6A297"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403" w:type="dxa"/>
            <w:vAlign w:val="bottom"/>
          </w:tcPr>
          <w:p w14:paraId="77B8573D"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 ฉบับที่ </w:t>
            </w:r>
            <w:r w:rsidRPr="00553E75">
              <w:rPr>
                <w:rFonts w:ascii="Browallia New" w:eastAsia="Times New Roman" w:hAnsi="Browallia New" w:cs="Browallia New"/>
                <w:szCs w:val="22"/>
                <w:lang w:val="en-US" w:bidi="th-TH"/>
              </w:rPr>
              <w:t>9</w:t>
            </w:r>
          </w:p>
        </w:tc>
        <w:tc>
          <w:tcPr>
            <w:tcW w:w="1365" w:type="dxa"/>
            <w:vAlign w:val="bottom"/>
          </w:tcPr>
          <w:p w14:paraId="75F7BDF0"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495" w:type="dxa"/>
            <w:vAlign w:val="bottom"/>
          </w:tcPr>
          <w:p w14:paraId="3C3E86EA" w14:textId="77777777" w:rsidR="009D224D" w:rsidRPr="00553E75" w:rsidRDefault="009D224D"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c>
          <w:tcPr>
            <w:tcW w:w="1056" w:type="dxa"/>
            <w:vAlign w:val="bottom"/>
          </w:tcPr>
          <w:p w14:paraId="2DF7910B" w14:textId="3B6638D9" w:rsidR="009D224D" w:rsidRPr="00553E75" w:rsidRDefault="00A73F6E" w:rsidP="007A18DC">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ตามนโยบายการบัญชีเดิม</w:t>
            </w:r>
          </w:p>
        </w:tc>
        <w:tc>
          <w:tcPr>
            <w:tcW w:w="1315" w:type="dxa"/>
            <w:vAlign w:val="bottom"/>
          </w:tcPr>
          <w:p w14:paraId="465C6DDD" w14:textId="5B9FA2D0"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 ฉบับที่ </w:t>
            </w:r>
            <w:r w:rsidRPr="00553E75">
              <w:rPr>
                <w:rFonts w:ascii="Browallia New" w:eastAsia="Times New Roman" w:hAnsi="Browallia New" w:cs="Browallia New"/>
                <w:szCs w:val="22"/>
                <w:lang w:val="en-US" w:bidi="th-TH"/>
              </w:rPr>
              <w:t>9</w:t>
            </w:r>
          </w:p>
        </w:tc>
        <w:tc>
          <w:tcPr>
            <w:tcW w:w="1351" w:type="dxa"/>
            <w:vAlign w:val="bottom"/>
          </w:tcPr>
          <w:p w14:paraId="18660A5C" w14:textId="1635F86E"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 xml:space="preserve">ตามมาตรฐานการรายงานทางการเงินฉบับที่ </w:t>
            </w:r>
            <w:r w:rsidRPr="00553E75">
              <w:rPr>
                <w:rFonts w:ascii="Browallia New" w:eastAsia="Times New Roman" w:hAnsi="Browallia New" w:cs="Browallia New"/>
                <w:szCs w:val="22"/>
                <w:lang w:val="en-US" w:bidi="th-TH"/>
              </w:rPr>
              <w:t>16</w:t>
            </w:r>
          </w:p>
        </w:tc>
        <w:tc>
          <w:tcPr>
            <w:tcW w:w="1104" w:type="dxa"/>
            <w:vAlign w:val="bottom"/>
          </w:tcPr>
          <w:p w14:paraId="31AC8138" w14:textId="2F8858E5" w:rsidR="00A73F6E" w:rsidRPr="00553E75" w:rsidRDefault="00A73F6E" w:rsidP="00A73F6E">
            <w:pPr>
              <w:pStyle w:val="block"/>
              <w:pBdr>
                <w:bottom w:val="single" w:sz="4" w:space="1" w:color="auto"/>
              </w:pBdr>
              <w:spacing w:after="0" w:line="240" w:lineRule="atLeast"/>
              <w:ind w:left="0"/>
              <w:jc w:val="center"/>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ปรับปรุงใหม่</w:t>
            </w:r>
          </w:p>
        </w:tc>
      </w:tr>
      <w:tr w:rsidR="00D4222E" w:rsidRPr="00987B55" w14:paraId="1ED547E9" w14:textId="3C6D75EF" w:rsidTr="008B1FC1">
        <w:trPr>
          <w:trHeight w:val="155"/>
        </w:trPr>
        <w:tc>
          <w:tcPr>
            <w:tcW w:w="3566" w:type="dxa"/>
          </w:tcPr>
          <w:p w14:paraId="08848C7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975" w:type="dxa"/>
          </w:tcPr>
          <w:p w14:paraId="600C6280"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403" w:type="dxa"/>
          </w:tcPr>
          <w:p w14:paraId="562BC315"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365" w:type="dxa"/>
          </w:tcPr>
          <w:p w14:paraId="67E7DCC3"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495" w:type="dxa"/>
          </w:tcPr>
          <w:p w14:paraId="450D0067" w14:textId="77777777" w:rsidR="009D224D" w:rsidRPr="008B1FC1" w:rsidRDefault="009D224D"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056" w:type="dxa"/>
          </w:tcPr>
          <w:p w14:paraId="2DD639E7" w14:textId="77777777" w:rsidR="009D224D" w:rsidRPr="008B1FC1" w:rsidRDefault="009D224D" w:rsidP="008B1FC1">
            <w:pPr>
              <w:pStyle w:val="block"/>
              <w:spacing w:after="0" w:line="360" w:lineRule="auto"/>
              <w:ind w:left="0"/>
              <w:jc w:val="right"/>
              <w:rPr>
                <w:rFonts w:ascii="Browallia New" w:eastAsia="Times New Roman" w:hAnsi="Browallia New" w:cs="Browallia New"/>
                <w:sz w:val="2"/>
                <w:szCs w:val="2"/>
                <w:highlight w:val="cyan"/>
                <w:lang w:val="en-US" w:bidi="th-TH"/>
              </w:rPr>
            </w:pPr>
          </w:p>
        </w:tc>
        <w:tc>
          <w:tcPr>
            <w:tcW w:w="1315" w:type="dxa"/>
          </w:tcPr>
          <w:p w14:paraId="23F2B276"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351" w:type="dxa"/>
          </w:tcPr>
          <w:p w14:paraId="1F3A2003"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c>
          <w:tcPr>
            <w:tcW w:w="1104" w:type="dxa"/>
          </w:tcPr>
          <w:p w14:paraId="6E1C0A1D" w14:textId="77777777" w:rsidR="00A73F6E" w:rsidRPr="008B1FC1" w:rsidRDefault="00A73F6E" w:rsidP="008B1FC1">
            <w:pPr>
              <w:pStyle w:val="block"/>
              <w:spacing w:after="0" w:line="360" w:lineRule="auto"/>
              <w:ind w:left="0"/>
              <w:jc w:val="thaiDistribute"/>
              <w:rPr>
                <w:rFonts w:ascii="Browallia New" w:eastAsia="Times New Roman" w:hAnsi="Browallia New" w:cs="Browallia New"/>
                <w:sz w:val="2"/>
                <w:szCs w:val="2"/>
                <w:highlight w:val="cyan"/>
                <w:lang w:val="en-US" w:bidi="th-TH"/>
              </w:rPr>
            </w:pPr>
          </w:p>
        </w:tc>
      </w:tr>
      <w:tr w:rsidR="00D4222E" w:rsidRPr="00820FFC" w14:paraId="7D4D9D1C" w14:textId="55DF3485" w:rsidTr="008B1FC1">
        <w:tc>
          <w:tcPr>
            <w:tcW w:w="3566" w:type="dxa"/>
          </w:tcPr>
          <w:p w14:paraId="77347CF9" w14:textId="3E1D1992" w:rsidR="009D224D" w:rsidRPr="00553E75" w:rsidRDefault="009D224D" w:rsidP="00B22F07">
            <w:pPr>
              <w:pStyle w:val="block"/>
              <w:spacing w:after="0" w:line="240" w:lineRule="atLeast"/>
              <w:ind w:left="0"/>
              <w:jc w:val="thaiDistribute"/>
              <w:rPr>
                <w:rFonts w:ascii="Browallia New" w:eastAsia="Times New Roman" w:hAnsi="Browallia New" w:cs="Browallia New"/>
                <w:b/>
                <w:bCs/>
                <w:szCs w:val="22"/>
                <w:lang w:val="en-US" w:bidi="th-TH"/>
              </w:rPr>
            </w:pPr>
            <w:r w:rsidRPr="00553E75">
              <w:rPr>
                <w:rFonts w:ascii="Browallia New" w:eastAsia="Times New Roman" w:hAnsi="Browallia New" w:cs="Browallia New"/>
                <w:b/>
                <w:bCs/>
                <w:szCs w:val="22"/>
                <w:cs/>
                <w:lang w:val="en-US" w:bidi="th-TH"/>
              </w:rPr>
              <w:t>งบแสดงฐานะการเงิน</w:t>
            </w:r>
          </w:p>
        </w:tc>
        <w:tc>
          <w:tcPr>
            <w:tcW w:w="975" w:type="dxa"/>
          </w:tcPr>
          <w:p w14:paraId="33AB59A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F9B965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EE266D0"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6E8EF4A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4F8DB9E0"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1945F80"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51" w:type="dxa"/>
          </w:tcPr>
          <w:p w14:paraId="276D6C9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6D62F59D"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4AF72C1" w14:textId="222416FF" w:rsidTr="008B1FC1">
        <w:tc>
          <w:tcPr>
            <w:tcW w:w="3566" w:type="dxa"/>
          </w:tcPr>
          <w:p w14:paraId="25913C93" w14:textId="7D6AD173"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สินทรัพย์หมุนเวียน</w:t>
            </w:r>
          </w:p>
        </w:tc>
        <w:tc>
          <w:tcPr>
            <w:tcW w:w="975" w:type="dxa"/>
          </w:tcPr>
          <w:p w14:paraId="4FCDA18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1EBB895F"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1B91D19D"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44232E2E"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3A96CCA4" w14:textId="77777777" w:rsidR="009D224D" w:rsidRPr="00553E75" w:rsidRDefault="009D224D" w:rsidP="00A73F6E">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1A58A90F"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51" w:type="dxa"/>
          </w:tcPr>
          <w:p w14:paraId="7F18F525"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104" w:type="dxa"/>
          </w:tcPr>
          <w:p w14:paraId="7221ED24" w14:textId="77777777" w:rsidR="00A73F6E" w:rsidRPr="00553E75" w:rsidRDefault="00A73F6E" w:rsidP="00A73F6E">
            <w:pPr>
              <w:pStyle w:val="block"/>
              <w:spacing w:after="0" w:line="240" w:lineRule="atLeast"/>
              <w:ind w:left="0"/>
              <w:jc w:val="thaiDistribute"/>
              <w:rPr>
                <w:rFonts w:ascii="Browallia New" w:eastAsia="Times New Roman" w:hAnsi="Browallia New" w:cs="Browallia New"/>
                <w:szCs w:val="22"/>
                <w:highlight w:val="cyan"/>
                <w:lang w:val="en-US" w:bidi="th-TH"/>
              </w:rPr>
            </w:pPr>
          </w:p>
        </w:tc>
      </w:tr>
      <w:tr w:rsidR="00D4222E" w:rsidRPr="00820FFC" w14:paraId="1EF6F64F" w14:textId="63AEA690" w:rsidTr="008B1FC1">
        <w:tc>
          <w:tcPr>
            <w:tcW w:w="3566" w:type="dxa"/>
          </w:tcPr>
          <w:p w14:paraId="29D21A00" w14:textId="7C43A107" w:rsidR="009D224D" w:rsidRPr="00553E75" w:rsidRDefault="009D224D" w:rsidP="007A18DC">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ลูกหนี้ตามสัญญาเช่าซื้อส่วนที่ถึงกำหนดชำระภายในหนึ่งปี</w:t>
            </w:r>
          </w:p>
        </w:tc>
        <w:tc>
          <w:tcPr>
            <w:tcW w:w="975" w:type="dxa"/>
          </w:tcPr>
          <w:p w14:paraId="2741C2A5" w14:textId="77777777" w:rsidR="00E321BB" w:rsidRDefault="00E321BB" w:rsidP="007A18DC">
            <w:pPr>
              <w:pStyle w:val="block"/>
              <w:spacing w:after="0" w:line="240" w:lineRule="atLeast"/>
              <w:ind w:left="0"/>
              <w:jc w:val="right"/>
              <w:rPr>
                <w:rFonts w:ascii="Browallia New" w:eastAsia="Times New Roman" w:hAnsi="Browallia New" w:cs="Browallia New"/>
                <w:szCs w:val="22"/>
                <w:lang w:val="en-US" w:bidi="th-TH"/>
              </w:rPr>
            </w:pPr>
          </w:p>
          <w:p w14:paraId="7C3C3B34" w14:textId="1701485D"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1,507,743</w:t>
            </w:r>
          </w:p>
        </w:tc>
        <w:tc>
          <w:tcPr>
            <w:tcW w:w="1403" w:type="dxa"/>
          </w:tcPr>
          <w:p w14:paraId="27E90A0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2DB8257D" w14:textId="0149F07D" w:rsidR="009D224D" w:rsidRPr="008B1FC1" w:rsidRDefault="00696C8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39,351</w:t>
            </w:r>
          </w:p>
        </w:tc>
        <w:tc>
          <w:tcPr>
            <w:tcW w:w="1365" w:type="dxa"/>
          </w:tcPr>
          <w:p w14:paraId="7D7275F6" w14:textId="77777777" w:rsidR="00E321BB"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p w14:paraId="0C82FFF5" w14:textId="7A333B96" w:rsidR="009D224D" w:rsidRPr="00553E75" w:rsidRDefault="00E321BB"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1F2698" w:rsidRPr="009D6D33">
              <w:rPr>
                <w:rFonts w:ascii="Browallia New" w:eastAsia="Times New Roman" w:hAnsi="Browallia New" w:cs="Browallia New"/>
                <w:szCs w:val="22"/>
                <w:lang w:val="en-US" w:bidi="th-TH"/>
              </w:rPr>
              <w:t>-</w:t>
            </w:r>
          </w:p>
        </w:tc>
        <w:tc>
          <w:tcPr>
            <w:tcW w:w="1495" w:type="dxa"/>
          </w:tcPr>
          <w:p w14:paraId="03BB912E"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18A221CA" w14:textId="0C9BADF3" w:rsidR="009D224D" w:rsidRPr="008B1FC1" w:rsidRDefault="001F5C6B"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1,547,094</w:t>
            </w:r>
          </w:p>
        </w:tc>
        <w:tc>
          <w:tcPr>
            <w:tcW w:w="1056" w:type="dxa"/>
          </w:tcPr>
          <w:p w14:paraId="6E1A5661" w14:textId="77777777" w:rsidR="00E321BB" w:rsidRDefault="00E321BB" w:rsidP="001F2698">
            <w:pPr>
              <w:pStyle w:val="block"/>
              <w:spacing w:after="0" w:line="240" w:lineRule="atLeast"/>
              <w:ind w:left="0"/>
              <w:jc w:val="right"/>
              <w:rPr>
                <w:rFonts w:ascii="Browallia New" w:eastAsia="Times New Roman" w:hAnsi="Browallia New" w:cs="Browallia New"/>
                <w:szCs w:val="22"/>
                <w:lang w:val="en-US" w:bidi="th-TH"/>
              </w:rPr>
            </w:pPr>
          </w:p>
          <w:p w14:paraId="1DDA05C4" w14:textId="4DBD3155"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374,531</w:t>
            </w:r>
          </w:p>
        </w:tc>
        <w:tc>
          <w:tcPr>
            <w:tcW w:w="1315" w:type="dxa"/>
          </w:tcPr>
          <w:p w14:paraId="157E0FCF"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5FD1965C" w14:textId="0370B28A"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w:t>
            </w:r>
            <w:r w:rsidR="00914704" w:rsidRPr="00553E75">
              <w:rPr>
                <w:rFonts w:ascii="Browallia New" w:eastAsia="Times New Roman" w:hAnsi="Browallia New" w:cs="Browallia New"/>
                <w:szCs w:val="22"/>
                <w:lang w:val="en-US" w:bidi="th-TH"/>
              </w:rPr>
              <w:t>38</w:t>
            </w:r>
          </w:p>
        </w:tc>
        <w:tc>
          <w:tcPr>
            <w:tcW w:w="1351" w:type="dxa"/>
          </w:tcPr>
          <w:p w14:paraId="1929003D" w14:textId="77777777" w:rsidR="00E321BB"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p w14:paraId="2E1E2926" w14:textId="5FD30CBA" w:rsidR="001F2698" w:rsidRPr="00553E75" w:rsidRDefault="00E321B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4B6D2F" w:rsidRPr="00553E75">
              <w:rPr>
                <w:rFonts w:ascii="Browallia New" w:eastAsia="Times New Roman" w:hAnsi="Browallia New" w:cs="Browallia New"/>
                <w:szCs w:val="22"/>
                <w:lang w:val="en-US" w:bidi="th-TH"/>
              </w:rPr>
              <w:t>-</w:t>
            </w:r>
          </w:p>
        </w:tc>
        <w:tc>
          <w:tcPr>
            <w:tcW w:w="1104" w:type="dxa"/>
          </w:tcPr>
          <w:p w14:paraId="3796A9B9" w14:textId="77777777" w:rsidR="00E321BB" w:rsidRDefault="00E321BB" w:rsidP="00553E75">
            <w:pPr>
              <w:pStyle w:val="block"/>
              <w:spacing w:after="0" w:line="240" w:lineRule="atLeast"/>
              <w:ind w:left="0"/>
              <w:jc w:val="right"/>
              <w:rPr>
                <w:rFonts w:ascii="Browallia New" w:eastAsia="Times New Roman" w:hAnsi="Browallia New" w:cs="Browallia New"/>
                <w:szCs w:val="22"/>
                <w:lang w:val="en-US" w:bidi="th-TH"/>
              </w:rPr>
            </w:pPr>
          </w:p>
          <w:p w14:paraId="4CBB707B" w14:textId="54FAE100" w:rsidR="001F2698" w:rsidRPr="00553E75" w:rsidRDefault="003F1626"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388,569</w:t>
            </w:r>
          </w:p>
        </w:tc>
      </w:tr>
      <w:tr w:rsidR="00D4222E" w:rsidRPr="00820FFC" w14:paraId="05ED4818" w14:textId="0C21CCB7" w:rsidTr="008B1FC1">
        <w:tc>
          <w:tcPr>
            <w:tcW w:w="3566" w:type="dxa"/>
          </w:tcPr>
          <w:p w14:paraId="035409D2" w14:textId="2ABE78BB" w:rsidR="009D224D" w:rsidRPr="00553E75" w:rsidRDefault="002A6D3B" w:rsidP="007A18DC">
            <w:pPr>
              <w:pStyle w:val="block"/>
              <w:spacing w:after="0" w:line="240" w:lineRule="atLeast"/>
              <w:ind w:left="237" w:hanging="237"/>
              <w:rPr>
                <w:rFonts w:ascii="Browallia New" w:eastAsia="Times New Roman" w:hAnsi="Browallia New" w:cs="Browallia New"/>
                <w:szCs w:val="22"/>
                <w:cs/>
                <w:lang w:val="en-US" w:bidi="th-TH"/>
              </w:rPr>
            </w:pPr>
            <w:r w:rsidRPr="00553E75">
              <w:rPr>
                <w:rFonts w:ascii="Browallia New" w:eastAsia="Times New Roman" w:hAnsi="Browallia New" w:cs="Browallia New" w:hint="cs"/>
                <w:szCs w:val="22"/>
                <w:cs/>
                <w:lang w:val="en-US" w:bidi="th-TH"/>
              </w:rPr>
              <w:t xml:space="preserve">ลูกหนี้การค้าและลูกหนี้อื่น </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hint="cs"/>
                <w:szCs w:val="22"/>
                <w:cs/>
                <w:lang w:val="en-US" w:bidi="th-TH"/>
              </w:rPr>
              <w:t>ลูกค้าทั่วไป</w:t>
            </w:r>
          </w:p>
        </w:tc>
        <w:tc>
          <w:tcPr>
            <w:tcW w:w="975" w:type="dxa"/>
          </w:tcPr>
          <w:p w14:paraId="4A097DF4" w14:textId="17462C38"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207,361</w:t>
            </w:r>
          </w:p>
        </w:tc>
        <w:tc>
          <w:tcPr>
            <w:tcW w:w="1403" w:type="dxa"/>
          </w:tcPr>
          <w:p w14:paraId="6931CA1D" w14:textId="0E95D435" w:rsidR="009D224D" w:rsidRPr="006D7BA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447</w:t>
            </w:r>
          </w:p>
        </w:tc>
        <w:tc>
          <w:tcPr>
            <w:tcW w:w="1365" w:type="dxa"/>
          </w:tcPr>
          <w:p w14:paraId="3623AE86" w14:textId="3CF49EA0"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11EB2B6A" w14:textId="298CA55A" w:rsidR="009D224D" w:rsidRPr="00093CD2" w:rsidRDefault="005D72A8" w:rsidP="00553E75">
            <w:pPr>
              <w:pStyle w:val="block"/>
              <w:spacing w:after="0" w:line="240" w:lineRule="atLeast"/>
              <w:ind w:left="0"/>
              <w:jc w:val="right"/>
              <w:rPr>
                <w:rFonts w:ascii="Browallia New" w:eastAsia="Times New Roman" w:hAnsi="Browallia New" w:cs="Browallia New"/>
                <w:szCs w:val="22"/>
                <w:lang w:val="en-US" w:bidi="th-TH"/>
              </w:rPr>
            </w:pPr>
            <w:r w:rsidRPr="00093CD2">
              <w:rPr>
                <w:rFonts w:ascii="Browallia New" w:eastAsia="Times New Roman" w:hAnsi="Browallia New" w:cs="Browallia New"/>
                <w:szCs w:val="22"/>
                <w:lang w:val="en-US" w:bidi="th-TH"/>
              </w:rPr>
              <w:t>207,808</w:t>
            </w:r>
          </w:p>
        </w:tc>
        <w:tc>
          <w:tcPr>
            <w:tcW w:w="1056" w:type="dxa"/>
          </w:tcPr>
          <w:p w14:paraId="6BA1DBA3" w14:textId="070E7AE4" w:rsidR="009D224D" w:rsidRPr="00553E75" w:rsidRDefault="00FA6EDA"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w:t>
            </w:r>
          </w:p>
        </w:tc>
        <w:tc>
          <w:tcPr>
            <w:tcW w:w="1315" w:type="dxa"/>
          </w:tcPr>
          <w:p w14:paraId="328350B2" w14:textId="664071C8" w:rsidR="001F2698" w:rsidRPr="00553E75" w:rsidRDefault="00D759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177FE703" w14:textId="36D6B965"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215D59B" w14:textId="0D2BAF65" w:rsidR="001F2698" w:rsidRPr="00553E75" w:rsidRDefault="002A6D3B" w:rsidP="00553E7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00D7592F" w:rsidRPr="00553E75">
              <w:rPr>
                <w:rFonts w:ascii="Browallia New" w:eastAsia="Times New Roman" w:hAnsi="Browallia New" w:cs="Browallia New"/>
                <w:szCs w:val="22"/>
                <w:lang w:val="en-US" w:bidi="th-TH"/>
              </w:rPr>
              <w:t xml:space="preserve">    -</w:t>
            </w:r>
          </w:p>
        </w:tc>
      </w:tr>
      <w:tr w:rsidR="00D4222E" w:rsidRPr="00987B55" w14:paraId="62495CEC" w14:textId="7D64C16E" w:rsidTr="008B1FC1">
        <w:trPr>
          <w:trHeight w:val="93"/>
        </w:trPr>
        <w:tc>
          <w:tcPr>
            <w:tcW w:w="3566" w:type="dxa"/>
          </w:tcPr>
          <w:p w14:paraId="5BF770C3" w14:textId="77777777" w:rsidR="009D224D" w:rsidRPr="008B1FC1" w:rsidRDefault="009D224D" w:rsidP="008B1FC1">
            <w:pPr>
              <w:pStyle w:val="block"/>
              <w:spacing w:after="0" w:line="240" w:lineRule="auto"/>
              <w:ind w:left="237" w:hanging="237"/>
              <w:rPr>
                <w:rFonts w:ascii="Browallia New" w:eastAsia="Times New Roman" w:hAnsi="Browallia New" w:cs="Browallia New"/>
                <w:sz w:val="2"/>
                <w:szCs w:val="2"/>
                <w:cs/>
                <w:lang w:val="en-US" w:bidi="th-TH"/>
              </w:rPr>
            </w:pPr>
          </w:p>
        </w:tc>
        <w:tc>
          <w:tcPr>
            <w:tcW w:w="975" w:type="dxa"/>
          </w:tcPr>
          <w:p w14:paraId="3EADBD6F"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403" w:type="dxa"/>
          </w:tcPr>
          <w:p w14:paraId="2A4927F0"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365" w:type="dxa"/>
          </w:tcPr>
          <w:p w14:paraId="538DE925" w14:textId="77777777" w:rsidR="009D224D" w:rsidRPr="008B1FC1" w:rsidRDefault="009D224D"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495" w:type="dxa"/>
          </w:tcPr>
          <w:p w14:paraId="06360ACF" w14:textId="77777777" w:rsidR="009D224D" w:rsidRPr="008B1FC1" w:rsidRDefault="009D224D" w:rsidP="008B1FC1">
            <w:pPr>
              <w:pStyle w:val="block"/>
              <w:spacing w:after="0" w:line="240" w:lineRule="auto"/>
              <w:ind w:left="0"/>
              <w:jc w:val="thaiDistribute"/>
              <w:rPr>
                <w:rFonts w:ascii="Browallia New" w:eastAsia="Times New Roman" w:hAnsi="Browallia New" w:cs="Browallia New"/>
                <w:sz w:val="2"/>
                <w:szCs w:val="2"/>
                <w:lang w:val="en-US" w:bidi="th-TH"/>
              </w:rPr>
            </w:pPr>
          </w:p>
        </w:tc>
        <w:tc>
          <w:tcPr>
            <w:tcW w:w="1056" w:type="dxa"/>
          </w:tcPr>
          <w:p w14:paraId="4D604F31" w14:textId="77777777" w:rsidR="009D224D" w:rsidRPr="008B1FC1" w:rsidRDefault="009D224D" w:rsidP="008B1FC1">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315" w:type="dxa"/>
          </w:tcPr>
          <w:p w14:paraId="24098C4C"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c>
          <w:tcPr>
            <w:tcW w:w="1351" w:type="dxa"/>
          </w:tcPr>
          <w:p w14:paraId="60D6A5F0" w14:textId="77777777" w:rsidR="001F2698" w:rsidRPr="008B1FC1" w:rsidRDefault="001F2698" w:rsidP="008B1FC1">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6B17C37F" w14:textId="77777777" w:rsidR="001F2698" w:rsidRPr="008B1FC1" w:rsidRDefault="001F2698" w:rsidP="008B1FC1">
            <w:pPr>
              <w:pStyle w:val="block"/>
              <w:spacing w:after="0" w:line="240" w:lineRule="auto"/>
              <w:ind w:left="0"/>
              <w:jc w:val="right"/>
              <w:rPr>
                <w:rFonts w:ascii="Browallia New" w:eastAsia="Times New Roman" w:hAnsi="Browallia New" w:cs="Browallia New"/>
                <w:sz w:val="2"/>
                <w:szCs w:val="2"/>
                <w:lang w:val="en-US" w:bidi="th-TH"/>
              </w:rPr>
            </w:pPr>
          </w:p>
        </w:tc>
      </w:tr>
      <w:tr w:rsidR="00D4222E" w:rsidRPr="00820FFC" w14:paraId="6BA15C3D" w14:textId="64C75B02" w:rsidTr="008B1FC1">
        <w:tc>
          <w:tcPr>
            <w:tcW w:w="3566" w:type="dxa"/>
          </w:tcPr>
          <w:p w14:paraId="7AF3783D" w14:textId="04091C29"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สินทรัพย์ไม่หมุนเวียน</w:t>
            </w:r>
          </w:p>
        </w:tc>
        <w:tc>
          <w:tcPr>
            <w:tcW w:w="975" w:type="dxa"/>
          </w:tcPr>
          <w:p w14:paraId="6958ACDA" w14:textId="77777777" w:rsidR="009D224D" w:rsidRPr="00553E75" w:rsidRDefault="009D224D" w:rsidP="00B22F07">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9EC083B" w14:textId="77777777" w:rsidR="009D224D" w:rsidRPr="00467E0B"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3F047B87" w14:textId="77777777" w:rsidR="009D224D" w:rsidRPr="00553E75" w:rsidRDefault="009D224D" w:rsidP="007A18DC">
            <w:pPr>
              <w:pStyle w:val="block"/>
              <w:spacing w:after="0" w:line="240" w:lineRule="atLeast"/>
              <w:ind w:left="0"/>
              <w:jc w:val="center"/>
              <w:rPr>
                <w:rFonts w:ascii="Browallia New" w:eastAsia="Times New Roman" w:hAnsi="Browallia New" w:cs="Browallia New"/>
                <w:szCs w:val="22"/>
                <w:lang w:val="en-US" w:bidi="th-TH"/>
              </w:rPr>
            </w:pPr>
          </w:p>
        </w:tc>
        <w:tc>
          <w:tcPr>
            <w:tcW w:w="1495" w:type="dxa"/>
          </w:tcPr>
          <w:p w14:paraId="2A03B772" w14:textId="77777777" w:rsidR="009D224D" w:rsidRPr="008B1FC1" w:rsidRDefault="009D224D" w:rsidP="00B22F07">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4C5B2D1B" w14:textId="77777777" w:rsidR="009D224D" w:rsidRPr="00553E75" w:rsidRDefault="009D224D" w:rsidP="001F2698">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6DFB1126"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775B0CB8" w14:textId="77777777" w:rsidR="001F2698" w:rsidRPr="00553E75" w:rsidRDefault="001F2698" w:rsidP="00553E7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15B64991" w14:textId="77777777" w:rsidR="001F2698" w:rsidRPr="00553E75" w:rsidRDefault="001F2698" w:rsidP="00553E75">
            <w:pPr>
              <w:pStyle w:val="block"/>
              <w:spacing w:after="0" w:line="240" w:lineRule="atLeast"/>
              <w:ind w:left="0"/>
              <w:jc w:val="right"/>
              <w:rPr>
                <w:rFonts w:ascii="Browallia New" w:eastAsia="Times New Roman" w:hAnsi="Browallia New" w:cs="Browallia New"/>
                <w:szCs w:val="22"/>
                <w:lang w:val="en-US" w:bidi="th-TH"/>
              </w:rPr>
            </w:pPr>
          </w:p>
        </w:tc>
      </w:tr>
      <w:tr w:rsidR="00D4222E" w:rsidRPr="00820FFC" w14:paraId="74E07F4A" w14:textId="6838ADF0" w:rsidTr="008B1FC1">
        <w:tc>
          <w:tcPr>
            <w:tcW w:w="3566" w:type="dxa"/>
          </w:tcPr>
          <w:p w14:paraId="285C8979" w14:textId="0335E073" w:rsidR="009D224D" w:rsidRPr="00553E75" w:rsidRDefault="009D224D" w:rsidP="007A18DC">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ลูกหนี้ตามสัญญาเช่าซื้อ</w:t>
            </w:r>
          </w:p>
        </w:tc>
        <w:tc>
          <w:tcPr>
            <w:tcW w:w="975" w:type="dxa"/>
          </w:tcPr>
          <w:p w14:paraId="01129D6F" w14:textId="721C833B" w:rsidR="009D224D" w:rsidRPr="00553E75" w:rsidRDefault="009D224D" w:rsidP="007A18DC">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2,030,449</w:t>
            </w:r>
          </w:p>
        </w:tc>
        <w:tc>
          <w:tcPr>
            <w:tcW w:w="1403" w:type="dxa"/>
          </w:tcPr>
          <w:p w14:paraId="422E60D3" w14:textId="4B6D0225" w:rsidR="009D224D" w:rsidRPr="006D7BA2" w:rsidRDefault="00394927" w:rsidP="00553E75">
            <w:pPr>
              <w:pStyle w:val="block"/>
              <w:spacing w:after="0" w:line="240" w:lineRule="atLeast"/>
              <w:ind w:left="0"/>
              <w:jc w:val="right"/>
              <w:rPr>
                <w:rFonts w:ascii="Browallia New" w:eastAsia="Times New Roman" w:hAnsi="Browallia New" w:cs="Browallia New"/>
                <w:szCs w:val="22"/>
                <w:lang w:val="en-US" w:bidi="th-TH"/>
              </w:rPr>
            </w:pPr>
            <w:r w:rsidRPr="00467E0B">
              <w:rPr>
                <w:rFonts w:ascii="Browallia New" w:eastAsia="Times New Roman" w:hAnsi="Browallia New" w:cs="Browallia New"/>
                <w:szCs w:val="22"/>
                <w:lang w:val="en-US" w:bidi="th-TH"/>
              </w:rPr>
              <w:t>2,632</w:t>
            </w:r>
          </w:p>
        </w:tc>
        <w:tc>
          <w:tcPr>
            <w:tcW w:w="1365" w:type="dxa"/>
          </w:tcPr>
          <w:p w14:paraId="08454CA8" w14:textId="432226DB" w:rsidR="009D224D" w:rsidRPr="00553E75" w:rsidRDefault="001F2698" w:rsidP="007A18DC">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659A8B57" w14:textId="2FF813A1" w:rsidR="009D224D" w:rsidRPr="008B1FC1" w:rsidRDefault="005A60DE" w:rsidP="00553E75">
            <w:pPr>
              <w:pStyle w:val="block"/>
              <w:spacing w:after="0" w:line="240" w:lineRule="atLeast"/>
              <w:ind w:left="0"/>
              <w:jc w:val="right"/>
              <w:rPr>
                <w:rFonts w:ascii="Browallia New" w:eastAsia="Times New Roman" w:hAnsi="Browallia New" w:cs="Browallia New"/>
                <w:szCs w:val="22"/>
                <w:lang w:val="en-US" w:bidi="th-TH"/>
              </w:rPr>
            </w:pPr>
            <w:r w:rsidRPr="008B1FC1">
              <w:rPr>
                <w:rFonts w:ascii="Browallia New" w:eastAsia="Times New Roman" w:hAnsi="Browallia New" w:cs="Browallia New"/>
                <w:szCs w:val="22"/>
                <w:lang w:val="en-US" w:bidi="th-TH"/>
              </w:rPr>
              <w:t>2,033,081</w:t>
            </w:r>
          </w:p>
        </w:tc>
        <w:tc>
          <w:tcPr>
            <w:tcW w:w="1056" w:type="dxa"/>
          </w:tcPr>
          <w:p w14:paraId="6883B6AF" w14:textId="13BDEE81" w:rsidR="009D224D" w:rsidRPr="00553E75" w:rsidRDefault="001F2698" w:rsidP="001F2698">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139,666</w:t>
            </w:r>
          </w:p>
        </w:tc>
        <w:tc>
          <w:tcPr>
            <w:tcW w:w="1315" w:type="dxa"/>
          </w:tcPr>
          <w:p w14:paraId="04F44FA6" w14:textId="363A2D17" w:rsidR="001F2698" w:rsidRPr="00553E75" w:rsidRDefault="00D7592F"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1,318</w:t>
            </w:r>
          </w:p>
        </w:tc>
        <w:tc>
          <w:tcPr>
            <w:tcW w:w="1351" w:type="dxa"/>
          </w:tcPr>
          <w:p w14:paraId="1C826FF7" w14:textId="67E6055D" w:rsidR="001F2698" w:rsidRPr="00553E75" w:rsidRDefault="004B6D2F" w:rsidP="00553E7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322CB501" w14:textId="4F371584" w:rsidR="001F2698" w:rsidRPr="00553E75" w:rsidRDefault="00036CCE" w:rsidP="00553E7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140,984</w:t>
            </w:r>
          </w:p>
        </w:tc>
      </w:tr>
      <w:tr w:rsidR="00FD1425" w:rsidRPr="00820FFC" w14:paraId="7B87628D" w14:textId="2C8FE32C" w:rsidTr="008B1FC1">
        <w:tc>
          <w:tcPr>
            <w:tcW w:w="3566" w:type="dxa"/>
          </w:tcPr>
          <w:p w14:paraId="1A60FC2A" w14:textId="591F53EA"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สินทรัพย์สิทธิการใช้</w:t>
            </w:r>
          </w:p>
        </w:tc>
        <w:tc>
          <w:tcPr>
            <w:tcW w:w="975" w:type="dxa"/>
          </w:tcPr>
          <w:p w14:paraId="15B68484" w14:textId="10396AD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c>
          <w:tcPr>
            <w:tcW w:w="1403" w:type="dxa"/>
          </w:tcPr>
          <w:p w14:paraId="16068AB5" w14:textId="0152ED2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9D6D33">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365" w:type="dxa"/>
          </w:tcPr>
          <w:p w14:paraId="1403F190" w14:textId="5B15E2E6" w:rsidR="00FD1425" w:rsidRPr="008142F2"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495" w:type="dxa"/>
          </w:tcPr>
          <w:p w14:paraId="7656D070" w14:textId="71AE8278"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92,453</w:t>
            </w:r>
          </w:p>
        </w:tc>
        <w:tc>
          <w:tcPr>
            <w:tcW w:w="1056" w:type="dxa"/>
          </w:tcPr>
          <w:p w14:paraId="39EBC743" w14:textId="3FC42051"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9D6D33" w:rsidDel="00432C96">
              <w:rPr>
                <w:rFonts w:ascii="Browallia New" w:eastAsia="Times New Roman" w:hAnsi="Browallia New" w:cs="Browallia New"/>
                <w:szCs w:val="22"/>
                <w:lang w:val="en-US" w:bidi="th-TH"/>
              </w:rPr>
              <w:t xml:space="preserve">          -</w:t>
            </w:r>
          </w:p>
        </w:tc>
        <w:tc>
          <w:tcPr>
            <w:tcW w:w="1315" w:type="dxa"/>
          </w:tcPr>
          <w:p w14:paraId="31F1844C" w14:textId="7976FA7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0ED25624" w14:textId="0B12D86E"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c>
          <w:tcPr>
            <w:tcW w:w="1104" w:type="dxa"/>
          </w:tcPr>
          <w:p w14:paraId="00AE0254" w14:textId="0917E31D"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340,575</w:t>
            </w:r>
          </w:p>
        </w:tc>
      </w:tr>
      <w:tr w:rsidR="00FD1425" w:rsidRPr="00820FFC" w14:paraId="7921BC41" w14:textId="3732733B" w:rsidTr="008B1FC1">
        <w:tc>
          <w:tcPr>
            <w:tcW w:w="3566" w:type="dxa"/>
          </w:tcPr>
          <w:p w14:paraId="17ABAED9" w14:textId="21E31525"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สินทรัพย์ภาษีเงินได้รอการตัดบัญชี</w:t>
            </w:r>
          </w:p>
        </w:tc>
        <w:tc>
          <w:tcPr>
            <w:tcW w:w="975" w:type="dxa"/>
          </w:tcPr>
          <w:p w14:paraId="305F68D7" w14:textId="0CB0DA6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148,047</w:t>
            </w:r>
          </w:p>
        </w:tc>
        <w:tc>
          <w:tcPr>
            <w:tcW w:w="1403" w:type="dxa"/>
          </w:tcPr>
          <w:p w14:paraId="5745C7D0" w14:textId="2322D6A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w:t>
            </w:r>
            <w:r>
              <w:rPr>
                <w:rFonts w:ascii="Browallia New" w:eastAsia="Times New Roman" w:hAnsi="Browallia New" w:cs="Browallia New"/>
                <w:szCs w:val="22"/>
                <w:lang w:val="en-US" w:bidi="th-TH"/>
              </w:rPr>
              <w:t>7,626</w:t>
            </w:r>
            <w:r w:rsidRPr="00553E75">
              <w:rPr>
                <w:rFonts w:ascii="Browallia New" w:eastAsia="Times New Roman" w:hAnsi="Browallia New" w:cs="Browallia New"/>
                <w:szCs w:val="22"/>
                <w:lang w:val="en-US" w:bidi="th-TH"/>
              </w:rPr>
              <w:t>)</w:t>
            </w:r>
          </w:p>
        </w:tc>
        <w:tc>
          <w:tcPr>
            <w:tcW w:w="1365" w:type="dxa"/>
          </w:tcPr>
          <w:p w14:paraId="2B0F49E2" w14:textId="238D980D" w:rsidR="00FD1425" w:rsidRPr="0034563B"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774106">
              <w:rPr>
                <w:rFonts w:ascii="Browallia New" w:eastAsia="Times New Roman" w:hAnsi="Browallia New" w:cs="Browallia New"/>
                <w:szCs w:val="22"/>
                <w:lang w:val="en-US" w:bidi="th-TH"/>
              </w:rPr>
              <w:t xml:space="preserve">    </w:t>
            </w:r>
            <w:r w:rsidRPr="008142F2">
              <w:rPr>
                <w:rFonts w:ascii="Browallia New" w:eastAsia="Times New Roman" w:hAnsi="Browallia New" w:cs="Browallia New"/>
                <w:szCs w:val="22"/>
                <w:lang w:val="en-US" w:bidi="th-TH"/>
              </w:rPr>
              <w:t xml:space="preserve">          -</w:t>
            </w:r>
          </w:p>
        </w:tc>
        <w:tc>
          <w:tcPr>
            <w:tcW w:w="1495" w:type="dxa"/>
          </w:tcPr>
          <w:p w14:paraId="04923C58" w14:textId="0A917AC5" w:rsidR="00FD1425" w:rsidRPr="0034563B"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140,421</w:t>
            </w:r>
          </w:p>
        </w:tc>
        <w:tc>
          <w:tcPr>
            <w:tcW w:w="1056" w:type="dxa"/>
          </w:tcPr>
          <w:p w14:paraId="4A2B6BC6" w14:textId="049761D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65,582</w:t>
            </w:r>
          </w:p>
        </w:tc>
        <w:tc>
          <w:tcPr>
            <w:tcW w:w="1315" w:type="dxa"/>
          </w:tcPr>
          <w:p w14:paraId="04027759" w14:textId="7C1D0E9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(3,071)</w:t>
            </w:r>
          </w:p>
        </w:tc>
        <w:tc>
          <w:tcPr>
            <w:tcW w:w="1351" w:type="dxa"/>
          </w:tcPr>
          <w:p w14:paraId="36E838CD" w14:textId="6B1A509D"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637103DB" w14:textId="7DCE4FC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62,511</w:t>
            </w:r>
          </w:p>
        </w:tc>
      </w:tr>
      <w:tr w:rsidR="00FD1425" w:rsidRPr="00E11997" w14:paraId="0B458D97" w14:textId="1A29097B" w:rsidTr="00634301">
        <w:trPr>
          <w:trHeight w:val="169"/>
        </w:trPr>
        <w:tc>
          <w:tcPr>
            <w:tcW w:w="3566" w:type="dxa"/>
          </w:tcPr>
          <w:p w14:paraId="53461553" w14:textId="32FCF26F" w:rsidR="00FD1425" w:rsidRPr="008B1FC1" w:rsidRDefault="00FD1425" w:rsidP="00FD1425">
            <w:pPr>
              <w:pStyle w:val="block"/>
              <w:spacing w:after="0" w:line="240" w:lineRule="auto"/>
              <w:ind w:left="0"/>
              <w:rPr>
                <w:rFonts w:ascii="Browallia New" w:eastAsia="Times New Roman" w:hAnsi="Browallia New" w:cs="Browallia New"/>
                <w:sz w:val="2"/>
                <w:szCs w:val="2"/>
                <w:cs/>
                <w:lang w:val="en-US" w:bidi="th-TH"/>
              </w:rPr>
            </w:pPr>
          </w:p>
        </w:tc>
        <w:tc>
          <w:tcPr>
            <w:tcW w:w="975" w:type="dxa"/>
          </w:tcPr>
          <w:p w14:paraId="42ACF5C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403" w:type="dxa"/>
          </w:tcPr>
          <w:p w14:paraId="005DD154"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highlight w:val="cyan"/>
                <w:lang w:val="en-US" w:bidi="th-TH"/>
              </w:rPr>
            </w:pPr>
          </w:p>
        </w:tc>
        <w:tc>
          <w:tcPr>
            <w:tcW w:w="1365" w:type="dxa"/>
          </w:tcPr>
          <w:p w14:paraId="2A34249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495" w:type="dxa"/>
          </w:tcPr>
          <w:p w14:paraId="2D6B5FC3"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2"/>
                <w:szCs w:val="2"/>
                <w:lang w:val="en-US" w:bidi="th-TH"/>
              </w:rPr>
            </w:pPr>
          </w:p>
        </w:tc>
        <w:tc>
          <w:tcPr>
            <w:tcW w:w="1056" w:type="dxa"/>
          </w:tcPr>
          <w:p w14:paraId="17FA23B1"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highlight w:val="cyan"/>
                <w:lang w:val="en-US" w:bidi="th-TH"/>
              </w:rPr>
            </w:pPr>
          </w:p>
        </w:tc>
        <w:tc>
          <w:tcPr>
            <w:tcW w:w="1315" w:type="dxa"/>
          </w:tcPr>
          <w:p w14:paraId="4D1A265F"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c>
          <w:tcPr>
            <w:tcW w:w="1351" w:type="dxa"/>
          </w:tcPr>
          <w:p w14:paraId="3E176424"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2"/>
                <w:szCs w:val="2"/>
                <w:lang w:val="en-US" w:bidi="th-TH"/>
              </w:rPr>
            </w:pPr>
          </w:p>
        </w:tc>
        <w:tc>
          <w:tcPr>
            <w:tcW w:w="1104" w:type="dxa"/>
          </w:tcPr>
          <w:p w14:paraId="34C2AF0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2"/>
                <w:szCs w:val="2"/>
                <w:lang w:val="en-US" w:bidi="th-TH"/>
              </w:rPr>
            </w:pPr>
          </w:p>
        </w:tc>
      </w:tr>
      <w:tr w:rsidR="00FD1425" w:rsidRPr="00820FFC" w14:paraId="4DE0F58E" w14:textId="5E49893C" w:rsidTr="008B1FC1">
        <w:tc>
          <w:tcPr>
            <w:tcW w:w="3566" w:type="dxa"/>
          </w:tcPr>
          <w:p w14:paraId="065593DB" w14:textId="1AD41A5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lang w:val="en-US" w:bidi="th-TH"/>
              </w:rPr>
            </w:pPr>
            <w:r w:rsidRPr="00553E75">
              <w:rPr>
                <w:rFonts w:ascii="Browallia New" w:eastAsia="Times New Roman" w:hAnsi="Browallia New" w:cs="Browallia New"/>
                <w:szCs w:val="22"/>
                <w:u w:val="single"/>
                <w:cs/>
                <w:lang w:val="en-US" w:bidi="th-TH"/>
              </w:rPr>
              <w:t>หนี้สินหมุนเวียน</w:t>
            </w:r>
          </w:p>
        </w:tc>
        <w:tc>
          <w:tcPr>
            <w:tcW w:w="975" w:type="dxa"/>
          </w:tcPr>
          <w:p w14:paraId="1C15DC4D"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0DB1421A"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6441A7E6"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495" w:type="dxa"/>
          </w:tcPr>
          <w:p w14:paraId="45D31532" w14:textId="77777777" w:rsidR="00FD1425" w:rsidRPr="00987B55"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056" w:type="dxa"/>
          </w:tcPr>
          <w:p w14:paraId="5C61B3B0"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3F72364"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714D286B"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603B381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1CE6A23E" w14:textId="4F73C538" w:rsidTr="008B1FC1">
        <w:tc>
          <w:tcPr>
            <w:tcW w:w="3566" w:type="dxa"/>
          </w:tcPr>
          <w:p w14:paraId="4A3932FC" w14:textId="3B2E9E68" w:rsidR="00FD1425" w:rsidRPr="00553E75" w:rsidRDefault="00FD1425" w:rsidP="00FD1425">
            <w:pPr>
              <w:pStyle w:val="block"/>
              <w:spacing w:after="0" w:line="240" w:lineRule="atLeast"/>
              <w:ind w:left="237" w:hanging="237"/>
              <w:rPr>
                <w:rFonts w:ascii="Browallia New" w:eastAsia="Times New Roman" w:hAnsi="Browallia New" w:cs="Browallia New"/>
                <w:szCs w:val="22"/>
                <w:lang w:val="en-US" w:bidi="th-TH"/>
              </w:rPr>
            </w:pPr>
            <w:r w:rsidRPr="00553E75">
              <w:rPr>
                <w:rFonts w:ascii="Browallia New" w:eastAsia="Times New Roman" w:hAnsi="Browallia New" w:cs="Browallia New"/>
                <w:szCs w:val="22"/>
                <w:cs/>
                <w:lang w:val="en-US" w:bidi="th-TH"/>
              </w:rPr>
              <w:t>หนี้สินตามสัญญาเช่าส่วนที่ถึงกำหนดชำระภายในหนึ่งปี</w:t>
            </w:r>
            <w:r>
              <w:rPr>
                <w:rFonts w:ascii="Browallia New" w:eastAsia="Times New Roman" w:hAnsi="Browallia New" w:cs="Browallia New"/>
                <w:szCs w:val="22"/>
                <w:lang w:val="en-US" w:bidi="th-TH"/>
              </w:rPr>
              <w:t xml:space="preserve"> / </w:t>
            </w: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hint="cs"/>
                <w:szCs w:val="22"/>
                <w:cs/>
                <w:lang w:val="en-US" w:bidi="th-TH"/>
              </w:rPr>
              <w:t>การเงิน</w:t>
            </w:r>
            <w:r w:rsidRPr="00553E75">
              <w:rPr>
                <w:rFonts w:ascii="Browallia New" w:eastAsia="Times New Roman" w:hAnsi="Browallia New" w:cs="Browallia New"/>
                <w:szCs w:val="22"/>
                <w:cs/>
                <w:lang w:val="en-US" w:bidi="th-TH"/>
              </w:rPr>
              <w:t>ส่วนที่ถึงกำหนดชำระภายในหนึ่งปี</w:t>
            </w:r>
            <w:r>
              <w:rPr>
                <w:rFonts w:ascii="Browallia New" w:eastAsia="Times New Roman" w:hAnsi="Browallia New" w:cs="Browallia New"/>
                <w:szCs w:val="22"/>
                <w:lang w:val="en-US" w:bidi="th-TH"/>
              </w:rPr>
              <w:t xml:space="preserve"> </w:t>
            </w:r>
          </w:p>
        </w:tc>
        <w:tc>
          <w:tcPr>
            <w:tcW w:w="975" w:type="dxa"/>
          </w:tcPr>
          <w:p w14:paraId="5835BCC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12E00FE"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F65C4B1" w14:textId="2097F8B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7,094</w:t>
            </w:r>
          </w:p>
        </w:tc>
        <w:tc>
          <w:tcPr>
            <w:tcW w:w="1403" w:type="dxa"/>
          </w:tcPr>
          <w:p w14:paraId="696825E3"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324B87F2"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p w14:paraId="4E37774B" w14:textId="5B8256DF"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40135C9A"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C990DC5"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40E84C8A" w14:textId="11B157DB"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15,625</w:t>
            </w:r>
          </w:p>
        </w:tc>
        <w:tc>
          <w:tcPr>
            <w:tcW w:w="1495" w:type="dxa"/>
          </w:tcPr>
          <w:p w14:paraId="5448FA09"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26709C8"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ACD313C" w14:textId="781E1BCF"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22,719</w:t>
            </w:r>
          </w:p>
        </w:tc>
        <w:tc>
          <w:tcPr>
            <w:tcW w:w="1056" w:type="dxa"/>
          </w:tcPr>
          <w:p w14:paraId="75B4349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184F0EA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29AD97F8" w14:textId="1D531B6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6,024</w:t>
            </w:r>
          </w:p>
        </w:tc>
        <w:tc>
          <w:tcPr>
            <w:tcW w:w="1315" w:type="dxa"/>
          </w:tcPr>
          <w:p w14:paraId="10E060B1"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547DFB59"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p w14:paraId="382D7005" w14:textId="0AEA2AF0"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51" w:type="dxa"/>
          </w:tcPr>
          <w:p w14:paraId="772BF2EB"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32BFDE3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6119036A" w14:textId="2E148BA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12,392</w:t>
            </w:r>
          </w:p>
        </w:tc>
        <w:tc>
          <w:tcPr>
            <w:tcW w:w="1104" w:type="dxa"/>
          </w:tcPr>
          <w:p w14:paraId="1970AE00"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5113D2C3"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p w14:paraId="06FB3922" w14:textId="209BA12C"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18,416</w:t>
            </w:r>
          </w:p>
        </w:tc>
      </w:tr>
      <w:tr w:rsidR="00FD1425" w:rsidRPr="00987B55" w14:paraId="247B148B" w14:textId="484D8F55" w:rsidTr="008B1FC1">
        <w:tc>
          <w:tcPr>
            <w:tcW w:w="3566" w:type="dxa"/>
          </w:tcPr>
          <w:p w14:paraId="478EE27A" w14:textId="144B1B6F" w:rsidR="00FD1425" w:rsidRPr="00987B55" w:rsidRDefault="00FD1425" w:rsidP="00FD1425">
            <w:pPr>
              <w:pStyle w:val="block"/>
              <w:spacing w:after="0" w:line="240" w:lineRule="auto"/>
              <w:ind w:left="237" w:hanging="237"/>
              <w:rPr>
                <w:rFonts w:ascii="Browallia New" w:eastAsia="Times New Roman" w:hAnsi="Browallia New" w:cs="Browallia New"/>
                <w:sz w:val="12"/>
                <w:szCs w:val="12"/>
                <w:cs/>
                <w:lang w:val="en-US" w:bidi="th-TH"/>
              </w:rPr>
            </w:pPr>
          </w:p>
        </w:tc>
        <w:tc>
          <w:tcPr>
            <w:tcW w:w="975" w:type="dxa"/>
          </w:tcPr>
          <w:p w14:paraId="4F934A3F"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403" w:type="dxa"/>
          </w:tcPr>
          <w:p w14:paraId="60942A40" w14:textId="77777777" w:rsidR="00FD1425" w:rsidRPr="00491B2E" w:rsidRDefault="00FD1425" w:rsidP="00FD1425">
            <w:pPr>
              <w:pStyle w:val="block"/>
              <w:spacing w:after="0" w:line="240" w:lineRule="auto"/>
              <w:ind w:left="0"/>
              <w:jc w:val="thaiDistribute"/>
              <w:rPr>
                <w:rFonts w:ascii="Browallia New" w:eastAsia="Times New Roman" w:hAnsi="Browallia New" w:cs="Browallia New"/>
                <w:sz w:val="12"/>
                <w:szCs w:val="12"/>
                <w:lang w:val="en-US" w:bidi="th-TH"/>
              </w:rPr>
            </w:pPr>
          </w:p>
        </w:tc>
        <w:tc>
          <w:tcPr>
            <w:tcW w:w="1365" w:type="dxa"/>
          </w:tcPr>
          <w:p w14:paraId="2F25D183"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495" w:type="dxa"/>
          </w:tcPr>
          <w:p w14:paraId="58E35685"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056" w:type="dxa"/>
          </w:tcPr>
          <w:p w14:paraId="726EB459"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315" w:type="dxa"/>
          </w:tcPr>
          <w:p w14:paraId="637A8F88"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c>
          <w:tcPr>
            <w:tcW w:w="1351" w:type="dxa"/>
          </w:tcPr>
          <w:p w14:paraId="3FA5A11D" w14:textId="77777777" w:rsidR="00FD1425" w:rsidRPr="00491B2E" w:rsidRDefault="00FD1425" w:rsidP="00FD1425">
            <w:pPr>
              <w:pStyle w:val="block"/>
              <w:spacing w:after="0" w:line="240" w:lineRule="auto"/>
              <w:ind w:left="0"/>
              <w:jc w:val="center"/>
              <w:rPr>
                <w:rFonts w:ascii="Browallia New" w:eastAsia="Times New Roman" w:hAnsi="Browallia New" w:cs="Browallia New"/>
                <w:sz w:val="12"/>
                <w:szCs w:val="12"/>
                <w:lang w:val="en-US" w:bidi="th-TH"/>
              </w:rPr>
            </w:pPr>
          </w:p>
        </w:tc>
        <w:tc>
          <w:tcPr>
            <w:tcW w:w="1104" w:type="dxa"/>
          </w:tcPr>
          <w:p w14:paraId="25BE9B94" w14:textId="77777777" w:rsidR="00FD1425" w:rsidRPr="00491B2E" w:rsidRDefault="00FD1425" w:rsidP="00FD1425">
            <w:pPr>
              <w:pStyle w:val="block"/>
              <w:spacing w:after="0" w:line="240" w:lineRule="auto"/>
              <w:ind w:left="0"/>
              <w:jc w:val="right"/>
              <w:rPr>
                <w:rFonts w:ascii="Browallia New" w:eastAsia="Times New Roman" w:hAnsi="Browallia New" w:cs="Browallia New"/>
                <w:sz w:val="12"/>
                <w:szCs w:val="12"/>
                <w:lang w:val="en-US" w:bidi="th-TH"/>
              </w:rPr>
            </w:pPr>
          </w:p>
        </w:tc>
      </w:tr>
      <w:tr w:rsidR="00FD1425" w:rsidRPr="00820FFC" w14:paraId="6E348738" w14:textId="5218B09C" w:rsidTr="008B1FC1">
        <w:tc>
          <w:tcPr>
            <w:tcW w:w="3566" w:type="dxa"/>
          </w:tcPr>
          <w:p w14:paraId="56EAD706" w14:textId="637CB5A2"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หนี้สินไม่หมุนเวียน</w:t>
            </w:r>
          </w:p>
        </w:tc>
        <w:tc>
          <w:tcPr>
            <w:tcW w:w="975" w:type="dxa"/>
          </w:tcPr>
          <w:p w14:paraId="0A47EB5B"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403" w:type="dxa"/>
          </w:tcPr>
          <w:p w14:paraId="041CC44D" w14:textId="77777777"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p>
        </w:tc>
        <w:tc>
          <w:tcPr>
            <w:tcW w:w="1365" w:type="dxa"/>
          </w:tcPr>
          <w:p w14:paraId="5EA360F6"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495" w:type="dxa"/>
          </w:tcPr>
          <w:p w14:paraId="3CCBB6E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056" w:type="dxa"/>
          </w:tcPr>
          <w:p w14:paraId="76FFB327"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15" w:type="dxa"/>
          </w:tcPr>
          <w:p w14:paraId="62A638CD"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0E0988DE" w14:textId="77777777"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7B73628F" w14:textId="7777777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71EC8C88" w14:textId="7A724CE9" w:rsidTr="008B1FC1">
        <w:tc>
          <w:tcPr>
            <w:tcW w:w="3566" w:type="dxa"/>
          </w:tcPr>
          <w:p w14:paraId="3637209C" w14:textId="07071403"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หนี้สินตามสัญญาเช่า</w:t>
            </w:r>
            <w:r>
              <w:rPr>
                <w:rFonts w:ascii="Browallia New" w:eastAsia="Times New Roman" w:hAnsi="Browallia New" w:cs="Browallia New"/>
                <w:szCs w:val="22"/>
                <w:lang w:val="en-US" w:bidi="th-TH"/>
              </w:rPr>
              <w:t xml:space="preserve"> </w:t>
            </w:r>
            <w:r>
              <w:rPr>
                <w:rFonts w:ascii="Browallia New" w:hAnsi="Browallia New" w:cs="Browallia New"/>
                <w:szCs w:val="22"/>
              </w:rPr>
              <w:t xml:space="preserve">/ </w:t>
            </w:r>
            <w:r w:rsidRPr="000740CE">
              <w:rPr>
                <w:rFonts w:ascii="Browallia New" w:hAnsi="Browallia New" w:cs="Browallia New"/>
                <w:szCs w:val="22"/>
                <w:cs/>
                <w:lang w:bidi="th-TH"/>
              </w:rPr>
              <w:t>หนี้สินตามสัญญาเช่า</w:t>
            </w:r>
            <w:r>
              <w:rPr>
                <w:rFonts w:ascii="Browallia New" w:hAnsi="Browallia New" w:cs="Browallia New" w:hint="cs"/>
                <w:szCs w:val="22"/>
                <w:cs/>
                <w:lang w:bidi="th-TH"/>
              </w:rPr>
              <w:t>การเงิน</w:t>
            </w:r>
          </w:p>
        </w:tc>
        <w:tc>
          <w:tcPr>
            <w:tcW w:w="975" w:type="dxa"/>
          </w:tcPr>
          <w:p w14:paraId="7BEAC18E" w14:textId="3B828D19"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5,459</w:t>
            </w:r>
          </w:p>
        </w:tc>
        <w:tc>
          <w:tcPr>
            <w:tcW w:w="1403" w:type="dxa"/>
          </w:tcPr>
          <w:p w14:paraId="78107053" w14:textId="1C9F10A3" w:rsidR="00FD1425" w:rsidRPr="00491B2E" w:rsidRDefault="00FD1425" w:rsidP="00FD1425">
            <w:pPr>
              <w:pStyle w:val="block"/>
              <w:spacing w:after="0" w:line="240" w:lineRule="atLeast"/>
              <w:ind w:left="0"/>
              <w:jc w:val="thaiDistribute"/>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65" w:type="dxa"/>
          </w:tcPr>
          <w:p w14:paraId="29B21737" w14:textId="72954BE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76,828</w:t>
            </w:r>
          </w:p>
        </w:tc>
        <w:tc>
          <w:tcPr>
            <w:tcW w:w="1495" w:type="dxa"/>
          </w:tcPr>
          <w:p w14:paraId="30316496" w14:textId="12684528"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82,287</w:t>
            </w:r>
          </w:p>
        </w:tc>
        <w:tc>
          <w:tcPr>
            <w:tcW w:w="1056" w:type="dxa"/>
          </w:tcPr>
          <w:p w14:paraId="07ADA05C" w14:textId="1A46D752"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4,317</w:t>
            </w:r>
          </w:p>
        </w:tc>
        <w:tc>
          <w:tcPr>
            <w:tcW w:w="1315" w:type="dxa"/>
          </w:tcPr>
          <w:p w14:paraId="4C91A858" w14:textId="7D47769D" w:rsidR="00FD1425" w:rsidRPr="00491B2E"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 xml:space="preserve">              -</w:t>
            </w:r>
          </w:p>
        </w:tc>
        <w:tc>
          <w:tcPr>
            <w:tcW w:w="1351" w:type="dxa"/>
          </w:tcPr>
          <w:p w14:paraId="1D302D34" w14:textId="4531C0D6"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328,183</w:t>
            </w:r>
          </w:p>
        </w:tc>
        <w:tc>
          <w:tcPr>
            <w:tcW w:w="1104" w:type="dxa"/>
          </w:tcPr>
          <w:p w14:paraId="224D0BEF" w14:textId="20BF9927" w:rsidR="00FD1425" w:rsidRPr="00491B2E"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491B2E">
              <w:rPr>
                <w:rFonts w:ascii="Browallia New" w:eastAsia="Times New Roman" w:hAnsi="Browallia New" w:cs="Browallia New"/>
                <w:szCs w:val="22"/>
                <w:lang w:val="en-US" w:bidi="th-TH"/>
              </w:rPr>
              <w:t>332,500</w:t>
            </w:r>
          </w:p>
        </w:tc>
      </w:tr>
      <w:tr w:rsidR="00FD1425" w:rsidRPr="00987B55" w14:paraId="0546DDC9" w14:textId="1B9541AE" w:rsidTr="008B1FC1">
        <w:trPr>
          <w:trHeight w:val="113"/>
        </w:trPr>
        <w:tc>
          <w:tcPr>
            <w:tcW w:w="3566" w:type="dxa"/>
          </w:tcPr>
          <w:p w14:paraId="09138039" w14:textId="16E84B92"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cs/>
                <w:lang w:val="en-US" w:bidi="th-TH"/>
              </w:rPr>
            </w:pPr>
          </w:p>
        </w:tc>
        <w:tc>
          <w:tcPr>
            <w:tcW w:w="975" w:type="dxa"/>
          </w:tcPr>
          <w:p w14:paraId="4C2AC1C7"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403" w:type="dxa"/>
          </w:tcPr>
          <w:p w14:paraId="1F58DC8A"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365" w:type="dxa"/>
          </w:tcPr>
          <w:p w14:paraId="2F116D88"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495" w:type="dxa"/>
          </w:tcPr>
          <w:p w14:paraId="4AA3B440" w14:textId="77777777" w:rsidR="00FD1425" w:rsidRPr="008B1FC1" w:rsidRDefault="00FD1425" w:rsidP="00FD1425">
            <w:pPr>
              <w:pStyle w:val="block"/>
              <w:spacing w:after="0" w:line="240" w:lineRule="auto"/>
              <w:ind w:left="0"/>
              <w:jc w:val="thaiDistribute"/>
              <w:rPr>
                <w:rFonts w:ascii="Browallia New" w:eastAsia="Times New Roman" w:hAnsi="Browallia New" w:cs="Browallia New"/>
                <w:sz w:val="4"/>
                <w:szCs w:val="4"/>
                <w:highlight w:val="cyan"/>
                <w:lang w:val="en-US" w:bidi="th-TH"/>
              </w:rPr>
            </w:pPr>
          </w:p>
        </w:tc>
        <w:tc>
          <w:tcPr>
            <w:tcW w:w="1056" w:type="dxa"/>
          </w:tcPr>
          <w:p w14:paraId="719A3959"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highlight w:val="cyan"/>
                <w:lang w:val="en-US" w:bidi="th-TH"/>
              </w:rPr>
            </w:pPr>
          </w:p>
        </w:tc>
        <w:tc>
          <w:tcPr>
            <w:tcW w:w="1315" w:type="dxa"/>
          </w:tcPr>
          <w:p w14:paraId="765032B0"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c>
          <w:tcPr>
            <w:tcW w:w="1351" w:type="dxa"/>
          </w:tcPr>
          <w:p w14:paraId="3EA796CC" w14:textId="77777777" w:rsidR="00FD1425" w:rsidRPr="008B1FC1" w:rsidRDefault="00FD1425" w:rsidP="00FD1425">
            <w:pPr>
              <w:pStyle w:val="block"/>
              <w:spacing w:after="0" w:line="240" w:lineRule="auto"/>
              <w:ind w:left="0"/>
              <w:jc w:val="center"/>
              <w:rPr>
                <w:rFonts w:ascii="Browallia New" w:eastAsia="Times New Roman" w:hAnsi="Browallia New" w:cs="Browallia New"/>
                <w:sz w:val="4"/>
                <w:szCs w:val="4"/>
                <w:lang w:val="en-US" w:bidi="th-TH"/>
              </w:rPr>
            </w:pPr>
          </w:p>
        </w:tc>
        <w:tc>
          <w:tcPr>
            <w:tcW w:w="1104" w:type="dxa"/>
          </w:tcPr>
          <w:p w14:paraId="474D971C" w14:textId="77777777" w:rsidR="00FD1425" w:rsidRPr="008B1FC1" w:rsidRDefault="00FD1425" w:rsidP="00FD1425">
            <w:pPr>
              <w:pStyle w:val="block"/>
              <w:spacing w:after="0" w:line="240" w:lineRule="auto"/>
              <w:ind w:left="0"/>
              <w:jc w:val="right"/>
              <w:rPr>
                <w:rFonts w:ascii="Browallia New" w:eastAsia="Times New Roman" w:hAnsi="Browallia New" w:cs="Browallia New"/>
                <w:sz w:val="4"/>
                <w:szCs w:val="4"/>
                <w:lang w:val="en-US" w:bidi="th-TH"/>
              </w:rPr>
            </w:pPr>
          </w:p>
        </w:tc>
      </w:tr>
      <w:tr w:rsidR="00FD1425" w:rsidRPr="00820FFC" w14:paraId="251EB1DD" w14:textId="3668ED6C" w:rsidTr="008B1FC1">
        <w:tc>
          <w:tcPr>
            <w:tcW w:w="3566" w:type="dxa"/>
          </w:tcPr>
          <w:p w14:paraId="132F3FF6" w14:textId="6DE7038B"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u w:val="single"/>
                <w:cs/>
                <w:lang w:val="en-US" w:bidi="th-TH"/>
              </w:rPr>
            </w:pPr>
            <w:r w:rsidRPr="00553E75">
              <w:rPr>
                <w:rFonts w:ascii="Browallia New" w:eastAsia="Times New Roman" w:hAnsi="Browallia New" w:cs="Browallia New"/>
                <w:szCs w:val="22"/>
                <w:u w:val="single"/>
                <w:cs/>
                <w:lang w:val="en-US" w:bidi="th-TH"/>
              </w:rPr>
              <w:t>ส่วนของผู้ถือหุ้น</w:t>
            </w:r>
          </w:p>
        </w:tc>
        <w:tc>
          <w:tcPr>
            <w:tcW w:w="975" w:type="dxa"/>
          </w:tcPr>
          <w:p w14:paraId="16B577A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03" w:type="dxa"/>
          </w:tcPr>
          <w:p w14:paraId="4ABC908B"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365" w:type="dxa"/>
          </w:tcPr>
          <w:p w14:paraId="3F0211E4"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495" w:type="dxa"/>
          </w:tcPr>
          <w:p w14:paraId="4D753929" w14:textId="77777777"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highlight w:val="cyan"/>
                <w:lang w:val="en-US" w:bidi="th-TH"/>
              </w:rPr>
            </w:pPr>
          </w:p>
        </w:tc>
        <w:tc>
          <w:tcPr>
            <w:tcW w:w="1056" w:type="dxa"/>
          </w:tcPr>
          <w:p w14:paraId="5B42F0B5"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p>
        </w:tc>
        <w:tc>
          <w:tcPr>
            <w:tcW w:w="1315" w:type="dxa"/>
          </w:tcPr>
          <w:p w14:paraId="066757FF"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c>
          <w:tcPr>
            <w:tcW w:w="1351" w:type="dxa"/>
          </w:tcPr>
          <w:p w14:paraId="07213E70" w14:textId="77777777"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p>
        </w:tc>
        <w:tc>
          <w:tcPr>
            <w:tcW w:w="1104" w:type="dxa"/>
          </w:tcPr>
          <w:p w14:paraId="0B8CA213" w14:textId="7777777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p>
        </w:tc>
      </w:tr>
      <w:tr w:rsidR="00FD1425" w:rsidRPr="00820FFC" w14:paraId="0B3D7948" w14:textId="18C836DA" w:rsidTr="008B1FC1">
        <w:tc>
          <w:tcPr>
            <w:tcW w:w="3566" w:type="dxa"/>
          </w:tcPr>
          <w:p w14:paraId="0AB71607" w14:textId="15C5756D"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553E75">
              <w:rPr>
                <w:rFonts w:ascii="Browallia New" w:eastAsia="Times New Roman" w:hAnsi="Browallia New" w:cs="Browallia New"/>
                <w:szCs w:val="22"/>
                <w:cs/>
                <w:lang w:val="en-US" w:bidi="th-TH"/>
              </w:rPr>
              <w:t>กำไรสะสม</w:t>
            </w:r>
            <w:r w:rsidRPr="00553E75">
              <w:rPr>
                <w:rFonts w:ascii="Browallia New" w:eastAsia="Times New Roman" w:hAnsi="Browallia New" w:cs="Browallia New"/>
                <w:szCs w:val="22"/>
                <w:lang w:val="en-US" w:bidi="th-TH"/>
              </w:rPr>
              <w:t xml:space="preserve"> </w:t>
            </w:r>
            <w:r>
              <w:rPr>
                <w:rFonts w:ascii="Browallia New" w:eastAsia="Times New Roman" w:hAnsi="Browallia New" w:cs="Browallia New"/>
                <w:szCs w:val="22"/>
                <w:lang w:val="en-US"/>
              </w:rPr>
              <w:t>-</w:t>
            </w:r>
            <w:r w:rsidRPr="00553E75">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cs/>
                <w:lang w:val="en-US" w:bidi="th-TH"/>
              </w:rPr>
              <w:t>ยังไม่ได้จัดสรร</w:t>
            </w:r>
          </w:p>
        </w:tc>
        <w:tc>
          <w:tcPr>
            <w:tcW w:w="975" w:type="dxa"/>
          </w:tcPr>
          <w:p w14:paraId="2CD4D240" w14:textId="12C9DB57"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1,109,188</w:t>
            </w:r>
          </w:p>
        </w:tc>
        <w:tc>
          <w:tcPr>
            <w:tcW w:w="1403" w:type="dxa"/>
          </w:tcPr>
          <w:p w14:paraId="7B92B491" w14:textId="6AB6ECA8"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23,424</w:t>
            </w:r>
          </w:p>
        </w:tc>
        <w:tc>
          <w:tcPr>
            <w:tcW w:w="1365" w:type="dxa"/>
          </w:tcPr>
          <w:p w14:paraId="46261E47" w14:textId="3332273A"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3F647085" w14:textId="0B66A104" w:rsidR="00FD1425" w:rsidRPr="00553E75" w:rsidRDefault="00FD1425" w:rsidP="00FD1425">
            <w:pPr>
              <w:pStyle w:val="block"/>
              <w:spacing w:after="0" w:line="240" w:lineRule="atLeast"/>
              <w:ind w:left="0"/>
              <w:jc w:val="right"/>
              <w:rPr>
                <w:rFonts w:ascii="Browallia New" w:eastAsia="Times New Roman" w:hAnsi="Browallia New" w:cs="Browallia New"/>
                <w:szCs w:val="22"/>
                <w:highlight w:val="cyan"/>
                <w:lang w:val="en-US" w:bidi="th-TH"/>
              </w:rPr>
            </w:pPr>
            <w:r>
              <w:rPr>
                <w:rFonts w:ascii="Browallia New" w:eastAsia="Times New Roman" w:hAnsi="Browallia New" w:cs="Browallia New"/>
                <w:szCs w:val="22"/>
                <w:lang w:val="en-US" w:bidi="th-TH"/>
              </w:rPr>
              <w:t>1,132,612</w:t>
            </w:r>
          </w:p>
        </w:tc>
        <w:tc>
          <w:tcPr>
            <w:tcW w:w="1056" w:type="dxa"/>
          </w:tcPr>
          <w:p w14:paraId="433A4036" w14:textId="14E15DFF"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1,111,262</w:t>
            </w:r>
          </w:p>
        </w:tc>
        <w:tc>
          <w:tcPr>
            <w:tcW w:w="1315" w:type="dxa"/>
          </w:tcPr>
          <w:p w14:paraId="21972DB9" w14:textId="06898A02"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12,285</w:t>
            </w:r>
          </w:p>
        </w:tc>
        <w:tc>
          <w:tcPr>
            <w:tcW w:w="1351" w:type="dxa"/>
          </w:tcPr>
          <w:p w14:paraId="315A0708" w14:textId="6A255F32"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5654BF83" w14:textId="0E0C72B9"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1,123,557</w:t>
            </w:r>
          </w:p>
        </w:tc>
      </w:tr>
      <w:tr w:rsidR="00FD1425" w:rsidRPr="00820FFC" w14:paraId="49E95C84" w14:textId="77777777" w:rsidTr="00634301">
        <w:tc>
          <w:tcPr>
            <w:tcW w:w="3566" w:type="dxa"/>
          </w:tcPr>
          <w:p w14:paraId="2068B9BC" w14:textId="0A6FBCD9" w:rsidR="00FD1425" w:rsidRPr="00553E75" w:rsidRDefault="00FD1425" w:rsidP="00FD1425">
            <w:pPr>
              <w:pStyle w:val="block"/>
              <w:spacing w:after="0" w:line="240" w:lineRule="atLeast"/>
              <w:ind w:left="0"/>
              <w:jc w:val="thaiDistribute"/>
              <w:rPr>
                <w:rFonts w:ascii="Browallia New" w:eastAsia="Times New Roman" w:hAnsi="Browallia New" w:cs="Browallia New"/>
                <w:szCs w:val="22"/>
                <w:cs/>
                <w:lang w:val="en-US" w:bidi="th-TH"/>
              </w:rPr>
            </w:pPr>
            <w:r w:rsidRPr="006A7D7D">
              <w:rPr>
                <w:rFonts w:ascii="Browallia New" w:eastAsia="Times New Roman" w:hAnsi="Browallia New" w:cs="Browallia New"/>
                <w:szCs w:val="22"/>
                <w:cs/>
                <w:lang w:val="en-US" w:bidi="th-TH"/>
              </w:rPr>
              <w:t>ส่วนได้เสียที่ไม่อยู่ในอำนาจควบคุมในบริษัทย่อย</w:t>
            </w:r>
          </w:p>
        </w:tc>
        <w:tc>
          <w:tcPr>
            <w:tcW w:w="975" w:type="dxa"/>
          </w:tcPr>
          <w:p w14:paraId="6CAA143F" w14:textId="0E11E1F1"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1,173,305</w:t>
            </w:r>
          </w:p>
        </w:tc>
        <w:tc>
          <w:tcPr>
            <w:tcW w:w="1403" w:type="dxa"/>
          </w:tcPr>
          <w:p w14:paraId="53D7A282" w14:textId="4A380423" w:rsidR="00FD1425" w:rsidRPr="00553E75" w:rsidDel="000B68FF"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11,380</w:t>
            </w:r>
          </w:p>
        </w:tc>
        <w:tc>
          <w:tcPr>
            <w:tcW w:w="1365" w:type="dxa"/>
          </w:tcPr>
          <w:p w14:paraId="1282252E" w14:textId="0BE23F47" w:rsidR="00FD142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9D6D33">
              <w:rPr>
                <w:rFonts w:ascii="Browallia New" w:eastAsia="Times New Roman" w:hAnsi="Browallia New" w:cs="Browallia New"/>
                <w:szCs w:val="22"/>
                <w:lang w:val="en-US" w:bidi="th-TH"/>
              </w:rPr>
              <w:t xml:space="preserve">          -</w:t>
            </w:r>
          </w:p>
        </w:tc>
        <w:tc>
          <w:tcPr>
            <w:tcW w:w="1495" w:type="dxa"/>
          </w:tcPr>
          <w:p w14:paraId="25D901EC" w14:textId="61A237C4" w:rsidR="00FD1425" w:rsidRPr="00553E75" w:rsidRDefault="00FD1425" w:rsidP="00FD1425">
            <w:pPr>
              <w:pStyle w:val="block"/>
              <w:spacing w:after="0" w:line="240" w:lineRule="atLeast"/>
              <w:ind w:left="0"/>
              <w:jc w:val="right"/>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1,184,685</w:t>
            </w:r>
          </w:p>
        </w:tc>
        <w:tc>
          <w:tcPr>
            <w:tcW w:w="1056" w:type="dxa"/>
          </w:tcPr>
          <w:p w14:paraId="112B74A8" w14:textId="62189266" w:rsidR="00FD1425" w:rsidRPr="00553E75" w:rsidRDefault="00FD1425">
            <w:pPr>
              <w:pStyle w:val="block"/>
              <w:spacing w:after="0" w:line="240" w:lineRule="atLeast"/>
              <w:ind w:left="0"/>
              <w:jc w:val="center"/>
              <w:rPr>
                <w:rFonts w:ascii="Browallia New" w:eastAsia="Times New Roman" w:hAnsi="Browallia New" w:cs="Browallia New"/>
                <w:szCs w:val="22"/>
                <w:lang w:val="en-US" w:bidi="th-TH"/>
              </w:rPr>
            </w:pPr>
            <w:r w:rsidRPr="00553E75" w:rsidDel="00671010">
              <w:rPr>
                <w:rFonts w:ascii="Browallia New" w:eastAsia="Times New Roman" w:hAnsi="Browallia New" w:cs="Browallia New"/>
                <w:szCs w:val="22"/>
                <w:lang w:val="en-US" w:bidi="th-TH"/>
              </w:rPr>
              <w:t xml:space="preserve">          -</w:t>
            </w:r>
          </w:p>
        </w:tc>
        <w:tc>
          <w:tcPr>
            <w:tcW w:w="1315" w:type="dxa"/>
          </w:tcPr>
          <w:p w14:paraId="4B27142B" w14:textId="54EBC6E5"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351" w:type="dxa"/>
          </w:tcPr>
          <w:p w14:paraId="353D85DF" w14:textId="082B61C8" w:rsidR="00FD1425" w:rsidRPr="00553E75" w:rsidRDefault="00FD1425" w:rsidP="00FD1425">
            <w:pPr>
              <w:pStyle w:val="block"/>
              <w:spacing w:after="0" w:line="240" w:lineRule="atLeast"/>
              <w:ind w:left="0"/>
              <w:jc w:val="center"/>
              <w:rPr>
                <w:rFonts w:ascii="Browallia New" w:eastAsia="Times New Roman" w:hAnsi="Browallia New" w:cs="Browallia New"/>
                <w:szCs w:val="22"/>
                <w:lang w:val="en-US" w:bidi="th-TH"/>
              </w:rPr>
            </w:pPr>
            <w:r w:rsidRPr="00553E75">
              <w:rPr>
                <w:rFonts w:ascii="Browallia New" w:eastAsia="Times New Roman" w:hAnsi="Browallia New" w:cs="Browallia New"/>
                <w:szCs w:val="22"/>
                <w:lang w:val="en-US" w:bidi="th-TH"/>
              </w:rPr>
              <w:t xml:space="preserve">               -</w:t>
            </w:r>
          </w:p>
        </w:tc>
        <w:tc>
          <w:tcPr>
            <w:tcW w:w="1104" w:type="dxa"/>
          </w:tcPr>
          <w:p w14:paraId="14458419" w14:textId="470F90F2" w:rsidR="00FD1425" w:rsidRPr="00553E75" w:rsidRDefault="0067261C" w:rsidP="002E6022">
            <w:pPr>
              <w:pStyle w:val="block"/>
              <w:spacing w:after="0" w:line="240" w:lineRule="atLeast"/>
              <w:ind w:left="0"/>
              <w:jc w:val="center"/>
              <w:rPr>
                <w:rFonts w:ascii="Browallia New" w:eastAsia="Times New Roman" w:hAnsi="Browallia New" w:cs="Browallia New"/>
                <w:szCs w:val="22"/>
                <w:lang w:val="en-US" w:bidi="th-TH"/>
              </w:rPr>
            </w:pPr>
            <w:r>
              <w:rPr>
                <w:rFonts w:ascii="Browallia New" w:eastAsia="Times New Roman" w:hAnsi="Browallia New" w:cs="Browallia New"/>
                <w:szCs w:val="22"/>
                <w:lang w:val="en-US" w:bidi="th-TH"/>
              </w:rPr>
              <w:t xml:space="preserve">    </w:t>
            </w:r>
            <w:r w:rsidRPr="00553E75">
              <w:rPr>
                <w:rFonts w:ascii="Browallia New" w:eastAsia="Times New Roman" w:hAnsi="Browallia New" w:cs="Browallia New"/>
                <w:szCs w:val="22"/>
                <w:lang w:val="en-US" w:bidi="th-TH"/>
              </w:rPr>
              <w:t xml:space="preserve">    -</w:t>
            </w:r>
          </w:p>
        </w:tc>
      </w:tr>
    </w:tbl>
    <w:p w14:paraId="7309B94C" w14:textId="77777777" w:rsidR="00607D7B" w:rsidRDefault="00607D7B">
      <w:pPr>
        <w:rPr>
          <w:highlight w:val="cyan"/>
        </w:rPr>
        <w:sectPr w:rsidR="00607D7B" w:rsidSect="00EF67C0">
          <w:footerReference w:type="default" r:id="rId13"/>
          <w:pgSz w:w="16834" w:h="11909" w:orient="landscape" w:code="9"/>
          <w:pgMar w:top="1350" w:right="1440" w:bottom="1136" w:left="1440" w:header="1138" w:footer="72" w:gutter="0"/>
          <w:pgNumType w:start="16"/>
          <w:cols w:space="720"/>
          <w:rtlGutter/>
          <w:docGrid w:linePitch="245"/>
        </w:sectPr>
      </w:pPr>
    </w:p>
    <w:p w14:paraId="383105AC" w14:textId="750CD7C6" w:rsidR="00956183" w:rsidRPr="00415904"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15904">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415904"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580E4341"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415904">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C31BB7" w:rsidRPr="00415904">
        <w:rPr>
          <w:rFonts w:ascii="Browallia New" w:hAnsi="Browallia New" w:cs="Browallia New"/>
          <w:sz w:val="28"/>
          <w:szCs w:val="28"/>
          <w:cs/>
        </w:rPr>
        <w:t xml:space="preserve">               </w:t>
      </w:r>
      <w:r w:rsidRPr="00415904">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415904"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68CB8E72" w14:textId="5332C92A" w:rsidR="00DD29A8" w:rsidRPr="00415904" w:rsidRDefault="00956183" w:rsidP="00C320BC">
      <w:pPr>
        <w:tabs>
          <w:tab w:val="clear" w:pos="680"/>
          <w:tab w:val="left" w:pos="426"/>
          <w:tab w:val="left" w:pos="630"/>
        </w:tabs>
        <w:spacing w:line="240" w:lineRule="auto"/>
        <w:ind w:left="426"/>
        <w:jc w:val="thaiDistribute"/>
        <w:rPr>
          <w:rFonts w:ascii="Browallia New" w:hAnsi="Browallia New" w:cs="Browallia New"/>
          <w:sz w:val="28"/>
          <w:szCs w:val="28"/>
          <w:cs/>
        </w:rPr>
      </w:pPr>
      <w:r w:rsidRPr="00415904">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415904">
        <w:rPr>
          <w:rFonts w:ascii="Browallia New" w:hAnsi="Browallia New" w:cs="Browallia New"/>
          <w:sz w:val="28"/>
          <w:szCs w:val="28"/>
        </w:rPr>
        <w:t xml:space="preserve">31 </w:t>
      </w:r>
      <w:r w:rsidRPr="00415904">
        <w:rPr>
          <w:rFonts w:ascii="Browallia New" w:hAnsi="Browallia New" w:cs="Browallia New"/>
          <w:sz w:val="28"/>
          <w:szCs w:val="28"/>
          <w:cs/>
        </w:rPr>
        <w:t xml:space="preserve">ธันวาคม </w:t>
      </w:r>
      <w:r w:rsidR="004F10CA" w:rsidRPr="00415904">
        <w:rPr>
          <w:rFonts w:ascii="Browallia New" w:hAnsi="Browallia New" w:cs="Browallia New"/>
          <w:sz w:val="28"/>
          <w:szCs w:val="28"/>
        </w:rPr>
        <w:t>256</w:t>
      </w:r>
      <w:r w:rsidR="00415904">
        <w:rPr>
          <w:rFonts w:ascii="Browallia New" w:hAnsi="Browallia New" w:cs="Browallia New"/>
          <w:sz w:val="28"/>
          <w:szCs w:val="28"/>
        </w:rPr>
        <w:t>2</w:t>
      </w:r>
    </w:p>
    <w:p w14:paraId="67BE4F24" w14:textId="6285B4C7" w:rsidR="001B14BA" w:rsidRDefault="001B14BA" w:rsidP="00324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lang w:val="en-GB"/>
        </w:rPr>
      </w:pPr>
    </w:p>
    <w:p w14:paraId="28FC3AC1" w14:textId="4265B7B5" w:rsidR="002A7C38" w:rsidRPr="00C2555B" w:rsidRDefault="002A7C3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ลูกหนี้ตามสัญญาเช่าซื้อ</w:t>
      </w:r>
    </w:p>
    <w:p w14:paraId="6F66BC60"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123" w:type="dxa"/>
        <w:tblInd w:w="426" w:type="dxa"/>
        <w:tblLayout w:type="fixed"/>
        <w:tblLook w:val="0000" w:firstRow="0" w:lastRow="0" w:firstColumn="0" w:lastColumn="0" w:noHBand="0" w:noVBand="0"/>
      </w:tblPr>
      <w:tblGrid>
        <w:gridCol w:w="2310"/>
        <w:gridCol w:w="870"/>
        <w:gridCol w:w="850"/>
        <w:gridCol w:w="822"/>
        <w:gridCol w:w="850"/>
        <w:gridCol w:w="793"/>
        <w:gridCol w:w="828"/>
        <w:gridCol w:w="882"/>
        <w:gridCol w:w="918"/>
      </w:tblGrid>
      <w:tr w:rsidR="002A7C38" w:rsidRPr="00C2555B" w14:paraId="0C54887E" w14:textId="77777777" w:rsidTr="00BA2BCE">
        <w:trPr>
          <w:tblHeader/>
        </w:trPr>
        <w:tc>
          <w:tcPr>
            <w:tcW w:w="2310" w:type="dxa"/>
          </w:tcPr>
          <w:p w14:paraId="5355ACE7"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tcPr>
          <w:p w14:paraId="18D707D7"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5D85D4F8" w14:textId="77777777" w:rsidTr="00BA2BCE">
        <w:trPr>
          <w:tblHeader/>
        </w:trPr>
        <w:tc>
          <w:tcPr>
            <w:tcW w:w="2310" w:type="dxa"/>
          </w:tcPr>
          <w:p w14:paraId="220504E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13" w:type="dxa"/>
            <w:gridSpan w:val="8"/>
            <w:vAlign w:val="bottom"/>
          </w:tcPr>
          <w:p w14:paraId="359984B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904F96" w:rsidRPr="00C2555B" w14:paraId="0B07D41F" w14:textId="77777777" w:rsidTr="00BA2BCE">
        <w:trPr>
          <w:tblHeader/>
        </w:trPr>
        <w:tc>
          <w:tcPr>
            <w:tcW w:w="2310" w:type="dxa"/>
          </w:tcPr>
          <w:p w14:paraId="72482288" w14:textId="77777777" w:rsidR="00904F96" w:rsidRPr="00C2555B" w:rsidRDefault="00904F96" w:rsidP="00904F96">
            <w:pPr>
              <w:spacing w:line="240" w:lineRule="auto"/>
              <w:jc w:val="center"/>
              <w:rPr>
                <w:rFonts w:ascii="Browallia New" w:hAnsi="Browallia New" w:cs="Browallia New"/>
                <w:sz w:val="22"/>
                <w:szCs w:val="22"/>
              </w:rPr>
            </w:pPr>
          </w:p>
        </w:tc>
        <w:tc>
          <w:tcPr>
            <w:tcW w:w="1720" w:type="dxa"/>
            <w:gridSpan w:val="2"/>
            <w:vAlign w:val="bottom"/>
          </w:tcPr>
          <w:p w14:paraId="53FD7E14" w14:textId="77777777" w:rsidR="00904F96" w:rsidRPr="00C2555B" w:rsidRDefault="00904F96" w:rsidP="00324907">
            <w:pP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03411C9" w14:textId="3EF4E4E2" w:rsidR="00904F96" w:rsidRPr="00C2555B" w:rsidRDefault="00904F96" w:rsidP="00324907">
            <w:pPr>
              <w:pBdr>
                <w:bottom w:val="single" w:sz="4" w:space="1" w:color="auto"/>
              </w:pBdr>
              <w:tabs>
                <w:tab w:val="clear" w:pos="680"/>
                <w:tab w:val="clear" w:pos="907"/>
              </w:tabs>
              <w:spacing w:line="240" w:lineRule="auto"/>
              <w:ind w:left="-150"/>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289B331F" w14:textId="77777777" w:rsidR="00904F96" w:rsidRPr="00C2555B" w:rsidRDefault="00904F96" w:rsidP="0090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650503B3" w14:textId="77777777" w:rsidR="00904F96" w:rsidRPr="00C2555B" w:rsidRDefault="00904F96" w:rsidP="00904F96">
            <w:pPr>
              <w:tabs>
                <w:tab w:val="clear" w:pos="680"/>
                <w:tab w:val="clear" w:pos="907"/>
              </w:tabs>
              <w:spacing w:line="240" w:lineRule="auto"/>
              <w:ind w:left="-18"/>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0C6BE942" w14:textId="77777777" w:rsidR="00904F96" w:rsidRPr="00C2555B" w:rsidRDefault="00904F96" w:rsidP="00904F9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21" w:type="dxa"/>
            <w:gridSpan w:val="2"/>
            <w:vAlign w:val="bottom"/>
          </w:tcPr>
          <w:p w14:paraId="22E04CCA" w14:textId="77777777" w:rsidR="00904F96" w:rsidRPr="00C2555B" w:rsidRDefault="00904F96" w:rsidP="00904F96">
            <w:pPr>
              <w:pBdr>
                <w:bottom w:val="single" w:sz="4" w:space="1" w:color="auto"/>
              </w:pBdr>
              <w:tabs>
                <w:tab w:val="clear" w:pos="680"/>
                <w:tab w:val="clear" w:pos="907"/>
              </w:tabs>
              <w:spacing w:line="240" w:lineRule="auto"/>
              <w:ind w:left="-66"/>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ส่วนที่ถึงกำหนดชำระเกินกว่าห้าปี</w:t>
            </w:r>
          </w:p>
        </w:tc>
        <w:tc>
          <w:tcPr>
            <w:tcW w:w="1800" w:type="dxa"/>
            <w:gridSpan w:val="2"/>
            <w:vAlign w:val="bottom"/>
          </w:tcPr>
          <w:p w14:paraId="11EEA39F" w14:textId="77777777" w:rsidR="00904F96" w:rsidRPr="00C2555B" w:rsidRDefault="00904F96" w:rsidP="00904F96">
            <w:pPr>
              <w:pBdr>
                <w:bottom w:val="single" w:sz="4" w:space="1" w:color="auto"/>
              </w:pBdr>
              <w:tabs>
                <w:tab w:val="clear" w:pos="680"/>
                <w:tab w:val="clear" w:pos="907"/>
              </w:tabs>
              <w:spacing w:line="240" w:lineRule="auto"/>
              <w:ind w:left="-30"/>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C80E44" w:rsidRPr="00C2555B" w14:paraId="0F6F6D64" w14:textId="77777777" w:rsidTr="00BA2BCE">
        <w:trPr>
          <w:tblHeader/>
        </w:trPr>
        <w:tc>
          <w:tcPr>
            <w:tcW w:w="2310" w:type="dxa"/>
          </w:tcPr>
          <w:p w14:paraId="46615612" w14:textId="77777777" w:rsidR="00C80E44" w:rsidRPr="00C2555B" w:rsidRDefault="00C80E44" w:rsidP="00C80E44">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1F2FBBD8" w14:textId="13DA6ECA" w:rsidR="00C80E44" w:rsidRPr="00C2555B" w:rsidRDefault="003B3B06" w:rsidP="00C80E44">
            <w:pPr>
              <w:pBdr>
                <w:bottom w:val="single" w:sz="4" w:space="1" w:color="auto"/>
              </w:pBdr>
              <w:tabs>
                <w:tab w:val="clear" w:pos="680"/>
                <w:tab w:val="clear" w:pos="907"/>
                <w:tab w:val="left" w:pos="972"/>
              </w:tabs>
              <w:spacing w:line="240" w:lineRule="auto"/>
              <w:ind w:left="-114" w:right="-27"/>
              <w:jc w:val="center"/>
              <w:rPr>
                <w:rFonts w:ascii="Browallia New" w:hAnsi="Browallia New" w:cs="Browallia New"/>
                <w:sz w:val="22"/>
                <w:szCs w:val="22"/>
              </w:rPr>
            </w:pPr>
            <w:r w:rsidRPr="003B3B06">
              <w:rPr>
                <w:rFonts w:ascii="Browallia New" w:hAnsi="Browallia New" w:cs="Browallia New" w:hint="cs"/>
                <w:sz w:val="22"/>
                <w:szCs w:val="22"/>
              </w:rPr>
              <w:t>31</w:t>
            </w:r>
            <w:r w:rsidR="00C80E4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50" w:type="dxa"/>
            <w:vAlign w:val="bottom"/>
          </w:tcPr>
          <w:p w14:paraId="05461601" w14:textId="044E4C65" w:rsidR="00C80E44" w:rsidRPr="00C2555B" w:rsidRDefault="00C80E44" w:rsidP="00C80E4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822" w:type="dxa"/>
            <w:vAlign w:val="bottom"/>
          </w:tcPr>
          <w:p w14:paraId="6CC6D13E" w14:textId="463380E3" w:rsidR="00C80E44" w:rsidRPr="00C2555B" w:rsidRDefault="003B3B06" w:rsidP="00C80E4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C80E4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50" w:type="dxa"/>
            <w:vAlign w:val="bottom"/>
          </w:tcPr>
          <w:p w14:paraId="22563029" w14:textId="343FC737" w:rsidR="00C80E44" w:rsidRPr="00C2555B" w:rsidRDefault="00C80E44" w:rsidP="00C80E4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793" w:type="dxa"/>
            <w:vAlign w:val="bottom"/>
          </w:tcPr>
          <w:p w14:paraId="5F825974" w14:textId="145EA3DF" w:rsidR="00C80E44" w:rsidRPr="00C2555B" w:rsidRDefault="003B3B06" w:rsidP="00C80E4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C80E4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28" w:type="dxa"/>
            <w:vAlign w:val="bottom"/>
          </w:tcPr>
          <w:p w14:paraId="26AE98B3" w14:textId="4C9A5612" w:rsidR="00C80E44" w:rsidRPr="00C2555B" w:rsidRDefault="00C80E44" w:rsidP="00C80E4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882" w:type="dxa"/>
            <w:vAlign w:val="bottom"/>
          </w:tcPr>
          <w:p w14:paraId="1324D18A" w14:textId="5024099D" w:rsidR="00C80E44" w:rsidRPr="00C2555B" w:rsidRDefault="003B3B06" w:rsidP="00C80E4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C80E4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918" w:type="dxa"/>
            <w:vAlign w:val="bottom"/>
          </w:tcPr>
          <w:p w14:paraId="06874BB1" w14:textId="5DC54B17" w:rsidR="00C80E44" w:rsidRPr="00C2555B" w:rsidRDefault="00C80E44" w:rsidP="00C80E4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r>
      <w:tr w:rsidR="002A7C38" w:rsidRPr="00D3362F" w14:paraId="31ABE086" w14:textId="77777777" w:rsidTr="00BA2BCE">
        <w:trPr>
          <w:trHeight w:val="243"/>
        </w:trPr>
        <w:tc>
          <w:tcPr>
            <w:tcW w:w="2310" w:type="dxa"/>
          </w:tcPr>
          <w:p w14:paraId="40C44F9F"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70" w:type="dxa"/>
          </w:tcPr>
          <w:p w14:paraId="462F6CBD"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246B70AB"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8CE1A13"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25CB2F75"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793" w:type="dxa"/>
          </w:tcPr>
          <w:p w14:paraId="7EE86C33"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28" w:type="dxa"/>
          </w:tcPr>
          <w:p w14:paraId="358BD26B"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82" w:type="dxa"/>
          </w:tcPr>
          <w:p w14:paraId="5014304E"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18" w:type="dxa"/>
          </w:tcPr>
          <w:p w14:paraId="318E0D95" w14:textId="77777777" w:rsidR="002A7C38" w:rsidRPr="00D3362F" w:rsidRDefault="002A7C38" w:rsidP="00E64F16">
            <w:pPr>
              <w:pStyle w:val="InsideAddress"/>
              <w:ind w:left="-114"/>
              <w:rPr>
                <w:rFonts w:ascii="Browallia New" w:hAnsi="Browallia New" w:cs="Browallia New"/>
                <w:sz w:val="20"/>
                <w:szCs w:val="20"/>
              </w:rPr>
            </w:pPr>
          </w:p>
        </w:tc>
      </w:tr>
      <w:tr w:rsidR="002E2434" w:rsidRPr="00C2555B" w14:paraId="5F0F34D3" w14:textId="77777777" w:rsidTr="007A18DC">
        <w:tc>
          <w:tcPr>
            <w:tcW w:w="2310" w:type="dxa"/>
            <w:vAlign w:val="bottom"/>
          </w:tcPr>
          <w:p w14:paraId="29D154E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70" w:type="dxa"/>
            <w:shd w:val="clear" w:color="auto" w:fill="auto"/>
            <w:vAlign w:val="bottom"/>
          </w:tcPr>
          <w:p w14:paraId="5EB26AFE" w14:textId="00599438" w:rsidR="002E2434" w:rsidRPr="00B762DD" w:rsidRDefault="004B7ABD"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2,458</w:t>
            </w:r>
            <w:r w:rsidR="009C1D2A">
              <w:rPr>
                <w:rFonts w:ascii="Browallia New" w:hAnsi="Browallia New" w:cs="Browallia New"/>
                <w:sz w:val="22"/>
                <w:szCs w:val="22"/>
              </w:rPr>
              <w:t>,806</w:t>
            </w:r>
          </w:p>
        </w:tc>
        <w:tc>
          <w:tcPr>
            <w:tcW w:w="850" w:type="dxa"/>
            <w:shd w:val="clear" w:color="auto" w:fill="auto"/>
          </w:tcPr>
          <w:p w14:paraId="7DBF8D01" w14:textId="3155D387"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2,484,966</w:t>
            </w:r>
          </w:p>
        </w:tc>
        <w:tc>
          <w:tcPr>
            <w:tcW w:w="822" w:type="dxa"/>
            <w:shd w:val="clear" w:color="auto" w:fill="auto"/>
          </w:tcPr>
          <w:p w14:paraId="38914D6F" w14:textId="0874A7F2" w:rsidR="002E2434" w:rsidRPr="00813CB9" w:rsidRDefault="009C1D2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2,299,038</w:t>
            </w:r>
          </w:p>
        </w:tc>
        <w:tc>
          <w:tcPr>
            <w:tcW w:w="850" w:type="dxa"/>
            <w:shd w:val="clear" w:color="auto" w:fill="auto"/>
          </w:tcPr>
          <w:p w14:paraId="39546EB8" w14:textId="62F05A51"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2,386,498</w:t>
            </w:r>
          </w:p>
        </w:tc>
        <w:tc>
          <w:tcPr>
            <w:tcW w:w="793" w:type="dxa"/>
            <w:shd w:val="clear" w:color="auto" w:fill="auto"/>
          </w:tcPr>
          <w:p w14:paraId="7728690C" w14:textId="78F70F8F" w:rsidR="002E2434" w:rsidRPr="00B762DD" w:rsidRDefault="00135E75"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241,7</w:t>
            </w:r>
            <w:r w:rsidR="00AD21C5">
              <w:rPr>
                <w:rFonts w:ascii="Browallia New" w:hAnsi="Browallia New" w:cs="Browallia New"/>
                <w:sz w:val="22"/>
                <w:szCs w:val="22"/>
              </w:rPr>
              <w:t>54</w:t>
            </w:r>
          </w:p>
        </w:tc>
        <w:tc>
          <w:tcPr>
            <w:tcW w:w="828" w:type="dxa"/>
            <w:shd w:val="clear" w:color="auto" w:fill="auto"/>
          </w:tcPr>
          <w:p w14:paraId="6452FA40" w14:textId="74E0BBD2"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224,733</w:t>
            </w:r>
          </w:p>
        </w:tc>
        <w:tc>
          <w:tcPr>
            <w:tcW w:w="882" w:type="dxa"/>
            <w:shd w:val="clear" w:color="auto" w:fill="auto"/>
          </w:tcPr>
          <w:p w14:paraId="5E57640E" w14:textId="49509AF1" w:rsidR="002E2434" w:rsidRPr="00B762DD" w:rsidRDefault="00FB685C"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4,999,598</w:t>
            </w:r>
          </w:p>
        </w:tc>
        <w:tc>
          <w:tcPr>
            <w:tcW w:w="918" w:type="dxa"/>
          </w:tcPr>
          <w:p w14:paraId="59A6621F" w14:textId="48AA324F"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5,096,197</w:t>
            </w:r>
          </w:p>
        </w:tc>
      </w:tr>
      <w:tr w:rsidR="002E2434" w:rsidRPr="00C2555B" w14:paraId="544EFFC4" w14:textId="77777777" w:rsidTr="00BA2BCE">
        <w:tc>
          <w:tcPr>
            <w:tcW w:w="2310" w:type="dxa"/>
            <w:vAlign w:val="bottom"/>
          </w:tcPr>
          <w:p w14:paraId="656A5C44"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70" w:type="dxa"/>
            <w:shd w:val="clear" w:color="auto" w:fill="auto"/>
            <w:vAlign w:val="bottom"/>
          </w:tcPr>
          <w:p w14:paraId="3C627FD5" w14:textId="396ACA42" w:rsidR="002E2434" w:rsidRPr="00B762DD" w:rsidRDefault="009C1D2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(820,783)</w:t>
            </w:r>
          </w:p>
        </w:tc>
        <w:tc>
          <w:tcPr>
            <w:tcW w:w="850" w:type="dxa"/>
            <w:shd w:val="clear" w:color="auto" w:fill="auto"/>
            <w:vAlign w:val="bottom"/>
          </w:tcPr>
          <w:p w14:paraId="29CEF422" w14:textId="4458E03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(850,355)</w:t>
            </w:r>
          </w:p>
        </w:tc>
        <w:tc>
          <w:tcPr>
            <w:tcW w:w="822" w:type="dxa"/>
            <w:shd w:val="clear" w:color="auto" w:fill="auto"/>
            <w:vAlign w:val="bottom"/>
          </w:tcPr>
          <w:p w14:paraId="03788975" w14:textId="36E6ED41" w:rsidR="002E2434" w:rsidRPr="00813CB9" w:rsidRDefault="009C1D2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(429</w:t>
            </w:r>
            <w:r w:rsidR="00135E75">
              <w:rPr>
                <w:rFonts w:ascii="Browallia New" w:hAnsi="Browallia New" w:cs="Browallia New"/>
                <w:sz w:val="22"/>
                <w:szCs w:val="22"/>
              </w:rPr>
              <w:t>,833)</w:t>
            </w:r>
          </w:p>
        </w:tc>
        <w:tc>
          <w:tcPr>
            <w:tcW w:w="850" w:type="dxa"/>
            <w:shd w:val="clear" w:color="auto" w:fill="auto"/>
            <w:vAlign w:val="bottom"/>
          </w:tcPr>
          <w:p w14:paraId="423DFD75" w14:textId="14CD74E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(453,005)</w:t>
            </w:r>
          </w:p>
        </w:tc>
        <w:tc>
          <w:tcPr>
            <w:tcW w:w="793" w:type="dxa"/>
            <w:shd w:val="clear" w:color="auto" w:fill="auto"/>
            <w:vAlign w:val="bottom"/>
          </w:tcPr>
          <w:p w14:paraId="5F3154EF" w14:textId="2F92A1FE" w:rsidR="002E2434" w:rsidRPr="00B762DD" w:rsidRDefault="00AD21C5"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(66,859)</w:t>
            </w:r>
          </w:p>
        </w:tc>
        <w:tc>
          <w:tcPr>
            <w:tcW w:w="828" w:type="dxa"/>
            <w:shd w:val="clear" w:color="auto" w:fill="auto"/>
            <w:vAlign w:val="bottom"/>
          </w:tcPr>
          <w:p w14:paraId="02943017" w14:textId="2ACC2F68"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(61,685)</w:t>
            </w:r>
          </w:p>
        </w:tc>
        <w:tc>
          <w:tcPr>
            <w:tcW w:w="882" w:type="dxa"/>
            <w:shd w:val="clear" w:color="auto" w:fill="auto"/>
            <w:vAlign w:val="bottom"/>
          </w:tcPr>
          <w:p w14:paraId="0A059EFA" w14:textId="0AB30ABE" w:rsidR="002E2434" w:rsidRPr="00B762DD" w:rsidRDefault="00FB685C"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w:t>
            </w:r>
            <w:r w:rsidR="00106549">
              <w:rPr>
                <w:rFonts w:ascii="Browallia New" w:hAnsi="Browallia New" w:cs="Browallia New"/>
                <w:sz w:val="22"/>
                <w:szCs w:val="22"/>
              </w:rPr>
              <w:t>1,317,475)</w:t>
            </w:r>
          </w:p>
        </w:tc>
        <w:tc>
          <w:tcPr>
            <w:tcW w:w="918" w:type="dxa"/>
            <w:vAlign w:val="bottom"/>
          </w:tcPr>
          <w:p w14:paraId="14B08E47" w14:textId="15EB8B77"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(1,365,045)</w:t>
            </w:r>
          </w:p>
        </w:tc>
      </w:tr>
      <w:tr w:rsidR="002E2434" w:rsidRPr="00C2555B" w14:paraId="3C49B0C7" w14:textId="77777777" w:rsidTr="007A18DC">
        <w:tc>
          <w:tcPr>
            <w:tcW w:w="2310" w:type="dxa"/>
            <w:vAlign w:val="bottom"/>
          </w:tcPr>
          <w:p w14:paraId="75B6E5D1"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70" w:type="dxa"/>
            <w:shd w:val="clear" w:color="auto" w:fill="auto"/>
            <w:vAlign w:val="bottom"/>
          </w:tcPr>
          <w:p w14:paraId="049B82C2" w14:textId="26580072" w:rsidR="002E2434" w:rsidRPr="00B762DD" w:rsidRDefault="009C1D2A"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fldChar w:fldCharType="begin"/>
            </w:r>
            <w:r>
              <w:rPr>
                <w:rFonts w:ascii="Browallia New" w:hAnsi="Browallia New" w:cs="Browallia New"/>
                <w:sz w:val="22"/>
                <w:szCs w:val="22"/>
              </w:rPr>
              <w:instrText xml:space="preserve"> =SUM(ABOVE) </w:instrText>
            </w:r>
            <w:r>
              <w:rPr>
                <w:rFonts w:ascii="Browallia New" w:hAnsi="Browallia New" w:cs="Browallia New"/>
                <w:sz w:val="22"/>
                <w:szCs w:val="22"/>
              </w:rPr>
              <w:fldChar w:fldCharType="separate"/>
            </w:r>
            <w:r>
              <w:rPr>
                <w:rFonts w:ascii="Browallia New" w:hAnsi="Browallia New" w:cs="Browallia New"/>
                <w:noProof/>
                <w:sz w:val="22"/>
                <w:szCs w:val="22"/>
              </w:rPr>
              <w:t>1,638,023</w:t>
            </w:r>
            <w:r>
              <w:rPr>
                <w:rFonts w:ascii="Browallia New" w:hAnsi="Browallia New" w:cs="Browallia New"/>
                <w:sz w:val="22"/>
                <w:szCs w:val="22"/>
              </w:rPr>
              <w:fldChar w:fldCharType="end"/>
            </w:r>
          </w:p>
        </w:tc>
        <w:tc>
          <w:tcPr>
            <w:tcW w:w="850" w:type="dxa"/>
            <w:shd w:val="clear" w:color="auto" w:fill="auto"/>
          </w:tcPr>
          <w:p w14:paraId="5CF3FB75" w14:textId="085206F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1,634,611</w:t>
            </w:r>
          </w:p>
        </w:tc>
        <w:tc>
          <w:tcPr>
            <w:tcW w:w="822" w:type="dxa"/>
            <w:shd w:val="clear" w:color="auto" w:fill="auto"/>
          </w:tcPr>
          <w:p w14:paraId="17028D13" w14:textId="40A21C75" w:rsidR="002E2434" w:rsidRPr="00813CB9" w:rsidRDefault="0099345F"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1,869</w:t>
            </w:r>
            <w:r w:rsidR="00FB685C">
              <w:rPr>
                <w:rFonts w:ascii="Browallia New" w:hAnsi="Browallia New" w:cs="Browallia New"/>
                <w:sz w:val="22"/>
                <w:szCs w:val="22"/>
              </w:rPr>
              <w:t>,205</w:t>
            </w:r>
          </w:p>
        </w:tc>
        <w:tc>
          <w:tcPr>
            <w:tcW w:w="850" w:type="dxa"/>
            <w:shd w:val="clear" w:color="auto" w:fill="auto"/>
          </w:tcPr>
          <w:p w14:paraId="57EAD603" w14:textId="68381814"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1,933,493</w:t>
            </w:r>
          </w:p>
        </w:tc>
        <w:tc>
          <w:tcPr>
            <w:tcW w:w="793" w:type="dxa"/>
            <w:shd w:val="clear" w:color="auto" w:fill="auto"/>
          </w:tcPr>
          <w:p w14:paraId="67210F33" w14:textId="035AE705" w:rsidR="002E2434" w:rsidRPr="00B762DD" w:rsidRDefault="00FB685C"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174,895</w:t>
            </w:r>
          </w:p>
        </w:tc>
        <w:tc>
          <w:tcPr>
            <w:tcW w:w="828" w:type="dxa"/>
            <w:shd w:val="clear" w:color="auto" w:fill="auto"/>
          </w:tcPr>
          <w:p w14:paraId="7A50F6C2" w14:textId="733E02C6" w:rsidR="002E2434" w:rsidRPr="0009009A"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163,048</w:t>
            </w:r>
          </w:p>
        </w:tc>
        <w:tc>
          <w:tcPr>
            <w:tcW w:w="882" w:type="dxa"/>
            <w:shd w:val="clear" w:color="auto" w:fill="auto"/>
          </w:tcPr>
          <w:p w14:paraId="0F176B83" w14:textId="7C5147D8" w:rsidR="002E2434" w:rsidRPr="00B762DD" w:rsidRDefault="009369F3"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3,682</w:t>
            </w:r>
            <w:r w:rsidR="008460D0">
              <w:rPr>
                <w:rFonts w:ascii="Browallia New" w:hAnsi="Browallia New" w:cs="Browallia New"/>
                <w:sz w:val="22"/>
                <w:szCs w:val="22"/>
              </w:rPr>
              <w:t>,123</w:t>
            </w:r>
          </w:p>
        </w:tc>
        <w:tc>
          <w:tcPr>
            <w:tcW w:w="918" w:type="dxa"/>
          </w:tcPr>
          <w:p w14:paraId="10843DF6" w14:textId="10525761" w:rsidR="002E2434" w:rsidRPr="00C2555B" w:rsidRDefault="002E2434" w:rsidP="002E2434">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3,731,152</w:t>
            </w:r>
          </w:p>
        </w:tc>
      </w:tr>
      <w:tr w:rsidR="002E2434" w:rsidRPr="00C2555B" w14:paraId="3989E494" w14:textId="77777777" w:rsidTr="00BA2BCE">
        <w:tc>
          <w:tcPr>
            <w:tcW w:w="2310" w:type="dxa"/>
            <w:vAlign w:val="bottom"/>
          </w:tcPr>
          <w:p w14:paraId="720F94C9" w14:textId="77777777" w:rsidR="002E2434" w:rsidRPr="00C2555B" w:rsidRDefault="002E2434" w:rsidP="002E2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70" w:type="dxa"/>
            <w:shd w:val="clear" w:color="auto" w:fill="auto"/>
            <w:vAlign w:val="bottom"/>
          </w:tcPr>
          <w:p w14:paraId="5ACBE2B2" w14:textId="31D7BCEE" w:rsidR="002E2434" w:rsidRPr="00B762DD" w:rsidRDefault="009C1D2A"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(117,124)</w:t>
            </w:r>
          </w:p>
        </w:tc>
        <w:tc>
          <w:tcPr>
            <w:tcW w:w="850" w:type="dxa"/>
            <w:shd w:val="clear" w:color="auto" w:fill="auto"/>
            <w:vAlign w:val="bottom"/>
          </w:tcPr>
          <w:p w14:paraId="5AC4B448" w14:textId="41EEE906"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(126,868)</w:t>
            </w:r>
          </w:p>
        </w:tc>
        <w:tc>
          <w:tcPr>
            <w:tcW w:w="822" w:type="dxa"/>
            <w:shd w:val="clear" w:color="auto" w:fill="auto"/>
            <w:vAlign w:val="bottom"/>
          </w:tcPr>
          <w:p w14:paraId="47452465" w14:textId="50224EFC" w:rsidR="002E2434" w:rsidRPr="00813CB9" w:rsidRDefault="00135E75"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w:t>
            </w:r>
            <w:r w:rsidR="00EF2EEE">
              <w:rPr>
                <w:rFonts w:ascii="Browallia New" w:hAnsi="Browallia New" w:cs="Browallia New"/>
                <w:sz w:val="22"/>
                <w:szCs w:val="22"/>
              </w:rPr>
              <w:t>41</w:t>
            </w:r>
            <w:r w:rsidR="00C275C1">
              <w:rPr>
                <w:rFonts w:ascii="Browallia New" w:hAnsi="Browallia New" w:cs="Browallia New"/>
                <w:sz w:val="22"/>
                <w:szCs w:val="22"/>
              </w:rPr>
              <w:t>,134</w:t>
            </w:r>
            <w:r>
              <w:rPr>
                <w:rFonts w:ascii="Browallia New" w:hAnsi="Browallia New" w:cs="Browallia New"/>
                <w:sz w:val="22"/>
                <w:szCs w:val="22"/>
              </w:rPr>
              <w:t>)</w:t>
            </w:r>
          </w:p>
        </w:tc>
        <w:tc>
          <w:tcPr>
            <w:tcW w:w="850" w:type="dxa"/>
            <w:shd w:val="clear" w:color="auto" w:fill="auto"/>
            <w:vAlign w:val="bottom"/>
          </w:tcPr>
          <w:p w14:paraId="4292024B" w14:textId="75B0934C"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(54,920)</w:t>
            </w:r>
          </w:p>
        </w:tc>
        <w:tc>
          <w:tcPr>
            <w:tcW w:w="793" w:type="dxa"/>
            <w:shd w:val="clear" w:color="auto" w:fill="auto"/>
            <w:vAlign w:val="bottom"/>
          </w:tcPr>
          <w:p w14:paraId="766EDBA6" w14:textId="534560D0" w:rsidR="002E2434" w:rsidRPr="00B762DD" w:rsidRDefault="00AD21C5"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(11,34</w:t>
            </w:r>
            <w:r w:rsidR="00F75BF6">
              <w:rPr>
                <w:rFonts w:ascii="Browallia New" w:hAnsi="Browallia New" w:cs="Browallia New"/>
                <w:sz w:val="22"/>
                <w:szCs w:val="22"/>
              </w:rPr>
              <w:t>6</w:t>
            </w:r>
            <w:r>
              <w:rPr>
                <w:rFonts w:ascii="Browallia New" w:hAnsi="Browallia New" w:cs="Browallia New"/>
                <w:sz w:val="22"/>
                <w:szCs w:val="22"/>
              </w:rPr>
              <w:t>)</w:t>
            </w:r>
          </w:p>
        </w:tc>
        <w:tc>
          <w:tcPr>
            <w:tcW w:w="828" w:type="dxa"/>
            <w:shd w:val="clear" w:color="auto" w:fill="auto"/>
            <w:vAlign w:val="bottom"/>
          </w:tcPr>
          <w:p w14:paraId="15ED586F" w14:textId="029F626B" w:rsidR="002E2434" w:rsidRPr="0009009A"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(11,172)</w:t>
            </w:r>
          </w:p>
        </w:tc>
        <w:tc>
          <w:tcPr>
            <w:tcW w:w="882" w:type="dxa"/>
            <w:shd w:val="clear" w:color="auto" w:fill="auto"/>
            <w:vAlign w:val="bottom"/>
          </w:tcPr>
          <w:p w14:paraId="4D6647CE" w14:textId="279FDF09" w:rsidR="002E2434" w:rsidRPr="00B762DD" w:rsidRDefault="008460D0"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(169,60</w:t>
            </w:r>
            <w:r w:rsidR="00F75BF6">
              <w:rPr>
                <w:rFonts w:ascii="Browallia New" w:hAnsi="Browallia New" w:cs="Browallia New"/>
                <w:sz w:val="22"/>
                <w:szCs w:val="22"/>
              </w:rPr>
              <w:t>4</w:t>
            </w:r>
            <w:r>
              <w:rPr>
                <w:rFonts w:ascii="Browallia New" w:hAnsi="Browallia New" w:cs="Browallia New"/>
                <w:sz w:val="22"/>
                <w:szCs w:val="22"/>
              </w:rPr>
              <w:t>)</w:t>
            </w:r>
          </w:p>
        </w:tc>
        <w:tc>
          <w:tcPr>
            <w:tcW w:w="918" w:type="dxa"/>
            <w:vAlign w:val="bottom"/>
          </w:tcPr>
          <w:p w14:paraId="67DD8D7D" w14:textId="0F7D96B1" w:rsidR="002E2434" w:rsidRPr="00C2555B" w:rsidRDefault="002E2434" w:rsidP="002E2434">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(192,960)</w:t>
            </w:r>
          </w:p>
        </w:tc>
      </w:tr>
      <w:tr w:rsidR="002E2434" w:rsidRPr="00C2555B" w14:paraId="7F2A120F" w14:textId="77777777" w:rsidTr="00BA2BCE">
        <w:tc>
          <w:tcPr>
            <w:tcW w:w="2310" w:type="dxa"/>
          </w:tcPr>
          <w:p w14:paraId="7A12D861" w14:textId="77777777" w:rsidR="002E2434" w:rsidRPr="00C2555B" w:rsidRDefault="002E2434" w:rsidP="002E2434">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สุทธิ</w:t>
            </w:r>
          </w:p>
        </w:tc>
        <w:tc>
          <w:tcPr>
            <w:tcW w:w="870" w:type="dxa"/>
            <w:shd w:val="clear" w:color="auto" w:fill="auto"/>
            <w:vAlign w:val="bottom"/>
          </w:tcPr>
          <w:p w14:paraId="4004008B" w14:textId="74F2352D" w:rsidR="002E2434" w:rsidRPr="00B762DD" w:rsidRDefault="009C1D2A"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fldChar w:fldCharType="begin"/>
            </w:r>
            <w:r>
              <w:rPr>
                <w:rFonts w:ascii="Browallia New" w:hAnsi="Browallia New" w:cs="Browallia New"/>
                <w:sz w:val="22"/>
                <w:szCs w:val="22"/>
              </w:rPr>
              <w:instrText xml:space="preserve"> =SUM(ABOVE) </w:instrText>
            </w:r>
            <w:r>
              <w:rPr>
                <w:rFonts w:ascii="Browallia New" w:hAnsi="Browallia New" w:cs="Browallia New"/>
                <w:sz w:val="22"/>
                <w:szCs w:val="22"/>
              </w:rPr>
              <w:fldChar w:fldCharType="separate"/>
            </w:r>
            <w:r>
              <w:rPr>
                <w:rFonts w:ascii="Browallia New" w:hAnsi="Browallia New" w:cs="Browallia New"/>
                <w:noProof/>
                <w:sz w:val="22"/>
                <w:szCs w:val="22"/>
              </w:rPr>
              <w:t>1,520,899</w:t>
            </w:r>
            <w:r>
              <w:rPr>
                <w:rFonts w:ascii="Browallia New" w:hAnsi="Browallia New" w:cs="Browallia New"/>
                <w:sz w:val="22"/>
                <w:szCs w:val="22"/>
              </w:rPr>
              <w:fldChar w:fldCharType="end"/>
            </w:r>
          </w:p>
        </w:tc>
        <w:tc>
          <w:tcPr>
            <w:tcW w:w="850" w:type="dxa"/>
            <w:shd w:val="clear" w:color="auto" w:fill="auto"/>
            <w:vAlign w:val="bottom"/>
          </w:tcPr>
          <w:p w14:paraId="74959F59" w14:textId="600AC8DC"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1,507,743</w:t>
            </w:r>
          </w:p>
        </w:tc>
        <w:tc>
          <w:tcPr>
            <w:tcW w:w="822" w:type="dxa"/>
            <w:shd w:val="clear" w:color="auto" w:fill="auto"/>
            <w:vAlign w:val="bottom"/>
          </w:tcPr>
          <w:p w14:paraId="2B0F04C8" w14:textId="66485204" w:rsidR="002E2434" w:rsidRPr="00813CB9" w:rsidRDefault="00C275C1"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1,828,071</w:t>
            </w:r>
          </w:p>
        </w:tc>
        <w:tc>
          <w:tcPr>
            <w:tcW w:w="850" w:type="dxa"/>
            <w:shd w:val="clear" w:color="auto" w:fill="auto"/>
            <w:vAlign w:val="bottom"/>
          </w:tcPr>
          <w:p w14:paraId="7A373269" w14:textId="5F1C1231"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1,878,573</w:t>
            </w:r>
          </w:p>
        </w:tc>
        <w:tc>
          <w:tcPr>
            <w:tcW w:w="793" w:type="dxa"/>
            <w:shd w:val="clear" w:color="auto" w:fill="auto"/>
            <w:vAlign w:val="bottom"/>
          </w:tcPr>
          <w:p w14:paraId="3295EA78" w14:textId="4217461B" w:rsidR="002E2434" w:rsidRPr="00B762DD" w:rsidRDefault="00955D72"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163,549</w:t>
            </w:r>
          </w:p>
        </w:tc>
        <w:tc>
          <w:tcPr>
            <w:tcW w:w="828" w:type="dxa"/>
            <w:shd w:val="clear" w:color="auto" w:fill="auto"/>
            <w:vAlign w:val="bottom"/>
          </w:tcPr>
          <w:p w14:paraId="3C50CF0B" w14:textId="44A5394B" w:rsidR="002E2434" w:rsidRPr="0009009A"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151,876</w:t>
            </w:r>
          </w:p>
        </w:tc>
        <w:tc>
          <w:tcPr>
            <w:tcW w:w="882" w:type="dxa"/>
            <w:shd w:val="clear" w:color="auto" w:fill="auto"/>
            <w:vAlign w:val="bottom"/>
          </w:tcPr>
          <w:p w14:paraId="03239D7C" w14:textId="33987C12" w:rsidR="002E2434" w:rsidRPr="00B762DD" w:rsidRDefault="008460D0"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3,512,5</w:t>
            </w:r>
            <w:r w:rsidR="00F75BF6">
              <w:rPr>
                <w:rFonts w:ascii="Browallia New" w:hAnsi="Browallia New" w:cs="Browallia New"/>
                <w:sz w:val="22"/>
                <w:szCs w:val="22"/>
              </w:rPr>
              <w:t>19</w:t>
            </w:r>
          </w:p>
        </w:tc>
        <w:tc>
          <w:tcPr>
            <w:tcW w:w="918" w:type="dxa"/>
            <w:vAlign w:val="bottom"/>
          </w:tcPr>
          <w:p w14:paraId="085D5247" w14:textId="6F0ECDE5" w:rsidR="002E2434" w:rsidRPr="00C2555B" w:rsidRDefault="002E2434" w:rsidP="002E2434">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3,538,192</w:t>
            </w:r>
          </w:p>
        </w:tc>
      </w:tr>
    </w:tbl>
    <w:p w14:paraId="0C03B6FD" w14:textId="77777777" w:rsidR="002A7C38" w:rsidRPr="003A5374"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143" w:type="dxa"/>
        <w:tblInd w:w="426" w:type="dxa"/>
        <w:tblLayout w:type="fixed"/>
        <w:tblLook w:val="0000" w:firstRow="0" w:lastRow="0" w:firstColumn="0" w:lastColumn="0" w:noHBand="0" w:noVBand="0"/>
      </w:tblPr>
      <w:tblGrid>
        <w:gridCol w:w="2318"/>
        <w:gridCol w:w="848"/>
        <w:gridCol w:w="850"/>
        <w:gridCol w:w="822"/>
        <w:gridCol w:w="850"/>
        <w:gridCol w:w="834"/>
        <w:gridCol w:w="801"/>
        <w:gridCol w:w="900"/>
        <w:gridCol w:w="920"/>
      </w:tblGrid>
      <w:tr w:rsidR="002A7C38" w:rsidRPr="00C2555B" w14:paraId="3DFE836C" w14:textId="77777777" w:rsidTr="00637B27">
        <w:trPr>
          <w:tblHeader/>
        </w:trPr>
        <w:tc>
          <w:tcPr>
            <w:tcW w:w="2318" w:type="dxa"/>
          </w:tcPr>
          <w:p w14:paraId="058FC1AF"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tcPr>
          <w:p w14:paraId="77060BC5"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12781B0" w14:textId="77777777" w:rsidTr="00637B27">
        <w:trPr>
          <w:tblHeader/>
        </w:trPr>
        <w:tc>
          <w:tcPr>
            <w:tcW w:w="2318" w:type="dxa"/>
          </w:tcPr>
          <w:p w14:paraId="68048DA4"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825" w:type="dxa"/>
            <w:gridSpan w:val="8"/>
            <w:vAlign w:val="bottom"/>
          </w:tcPr>
          <w:p w14:paraId="11BAAA64"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38528B20" w14:textId="77777777" w:rsidTr="00A56901">
        <w:trPr>
          <w:tblHeader/>
        </w:trPr>
        <w:tc>
          <w:tcPr>
            <w:tcW w:w="2318" w:type="dxa"/>
          </w:tcPr>
          <w:p w14:paraId="23A72218" w14:textId="77777777" w:rsidR="002A7C38" w:rsidRPr="00C2555B" w:rsidRDefault="002A7C38" w:rsidP="00E64F16">
            <w:pPr>
              <w:spacing w:line="240" w:lineRule="auto"/>
              <w:jc w:val="center"/>
              <w:rPr>
                <w:rFonts w:ascii="Browallia New" w:hAnsi="Browallia New" w:cs="Browallia New"/>
                <w:sz w:val="22"/>
                <w:szCs w:val="22"/>
              </w:rPr>
            </w:pPr>
          </w:p>
        </w:tc>
        <w:tc>
          <w:tcPr>
            <w:tcW w:w="1698" w:type="dxa"/>
            <w:gridSpan w:val="2"/>
            <w:vAlign w:val="bottom"/>
          </w:tcPr>
          <w:p w14:paraId="5DD3AE6F"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1CD7CF9D"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ภายในหนึ่งปี</w:t>
            </w:r>
          </w:p>
        </w:tc>
        <w:tc>
          <w:tcPr>
            <w:tcW w:w="1672" w:type="dxa"/>
            <w:gridSpan w:val="2"/>
            <w:vAlign w:val="bottom"/>
          </w:tcPr>
          <w:p w14:paraId="1E44741B" w14:textId="77777777" w:rsidR="002A7C38" w:rsidRPr="00C2555B" w:rsidRDefault="002A7C38" w:rsidP="00E64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C2555B">
              <w:rPr>
                <w:rFonts w:ascii="Browallia New" w:hAnsi="Browallia New" w:cs="Browallia New"/>
                <w:sz w:val="22"/>
                <w:szCs w:val="22"/>
                <w:cs/>
              </w:rPr>
              <w:t>ส่วนที่ถึงกำหนดชำระ</w:t>
            </w:r>
          </w:p>
          <w:p w14:paraId="432700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เกินกว่าหนึ่งปี</w:t>
            </w:r>
          </w:p>
          <w:p w14:paraId="4A59A61B"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แต่ไม่เกินห้าปี</w:t>
            </w:r>
          </w:p>
        </w:tc>
        <w:tc>
          <w:tcPr>
            <w:tcW w:w="1635" w:type="dxa"/>
            <w:gridSpan w:val="2"/>
            <w:vAlign w:val="bottom"/>
          </w:tcPr>
          <w:p w14:paraId="6C464900"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lang w:val="en-GB"/>
              </w:rPr>
              <w:t>ส่วนที่ถึงกำหนดชำระ       เกินกว่าห้าปี</w:t>
            </w:r>
          </w:p>
        </w:tc>
        <w:tc>
          <w:tcPr>
            <w:tcW w:w="1820" w:type="dxa"/>
            <w:gridSpan w:val="2"/>
            <w:vAlign w:val="bottom"/>
          </w:tcPr>
          <w:p w14:paraId="5F6B741E"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รวม</w:t>
            </w:r>
          </w:p>
        </w:tc>
      </w:tr>
      <w:tr w:rsidR="00D34434" w:rsidRPr="00C2555B" w14:paraId="3E691F0E" w14:textId="77777777" w:rsidTr="00A56901">
        <w:trPr>
          <w:tblHeader/>
        </w:trPr>
        <w:tc>
          <w:tcPr>
            <w:tcW w:w="2318" w:type="dxa"/>
          </w:tcPr>
          <w:p w14:paraId="51B01780" w14:textId="77777777" w:rsidR="00D34434" w:rsidRPr="00C2555B" w:rsidRDefault="00D34434" w:rsidP="00D34434">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6B827146" w14:textId="19D4E839" w:rsidR="00D34434" w:rsidRPr="00C2555B" w:rsidRDefault="003B3B06" w:rsidP="00D3443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D3443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50" w:type="dxa"/>
            <w:vAlign w:val="bottom"/>
          </w:tcPr>
          <w:p w14:paraId="06407A3A" w14:textId="7046F0BC" w:rsidR="00D34434" w:rsidRPr="00C2555B" w:rsidRDefault="00D34434" w:rsidP="00D3443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822" w:type="dxa"/>
            <w:vAlign w:val="bottom"/>
          </w:tcPr>
          <w:p w14:paraId="729DB6D8" w14:textId="2CBB9958" w:rsidR="00D34434" w:rsidRPr="00C2555B" w:rsidRDefault="003B3B06" w:rsidP="00D3443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D3443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50" w:type="dxa"/>
            <w:vAlign w:val="bottom"/>
          </w:tcPr>
          <w:p w14:paraId="277C6A04" w14:textId="64F324DB" w:rsidR="00D34434" w:rsidRPr="00C2555B" w:rsidRDefault="00D34434" w:rsidP="00D3443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834" w:type="dxa"/>
            <w:vAlign w:val="bottom"/>
          </w:tcPr>
          <w:p w14:paraId="6AFBE482" w14:textId="16F23FFA" w:rsidR="00D34434" w:rsidRPr="00C2555B" w:rsidRDefault="003B3B06" w:rsidP="00D3443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D3443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01" w:type="dxa"/>
            <w:vAlign w:val="bottom"/>
          </w:tcPr>
          <w:p w14:paraId="5C7A2CE3" w14:textId="011C4AA9" w:rsidR="00D34434" w:rsidRPr="00C2555B" w:rsidRDefault="00D34434" w:rsidP="00D3443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900" w:type="dxa"/>
            <w:vAlign w:val="bottom"/>
          </w:tcPr>
          <w:p w14:paraId="5618DC67" w14:textId="4F8588C7" w:rsidR="00D34434" w:rsidRPr="00C2555B" w:rsidRDefault="003B3B06" w:rsidP="00D34434">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D34434">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920" w:type="dxa"/>
            <w:vAlign w:val="bottom"/>
          </w:tcPr>
          <w:p w14:paraId="12CC3064" w14:textId="20DEA212" w:rsidR="00D34434" w:rsidRPr="00C2555B" w:rsidRDefault="00D34434" w:rsidP="00D34434">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r>
      <w:tr w:rsidR="002A7C38" w:rsidRPr="00D3362F" w14:paraId="23A6A940" w14:textId="77777777" w:rsidTr="00D34434">
        <w:trPr>
          <w:trHeight w:val="80"/>
        </w:trPr>
        <w:tc>
          <w:tcPr>
            <w:tcW w:w="2318" w:type="dxa"/>
          </w:tcPr>
          <w:p w14:paraId="61D934CD" w14:textId="77777777" w:rsidR="002A7C38" w:rsidRPr="00D3362F" w:rsidRDefault="002A7C38" w:rsidP="00E64F16">
            <w:pPr>
              <w:spacing w:line="240" w:lineRule="auto"/>
              <w:ind w:right="-108"/>
              <w:jc w:val="both"/>
              <w:rPr>
                <w:rFonts w:ascii="Browallia New" w:hAnsi="Browallia New" w:cs="Browallia New"/>
                <w:b/>
                <w:bCs/>
                <w:sz w:val="20"/>
                <w:szCs w:val="20"/>
                <w:cs/>
              </w:rPr>
            </w:pPr>
          </w:p>
        </w:tc>
        <w:tc>
          <w:tcPr>
            <w:tcW w:w="848" w:type="dxa"/>
          </w:tcPr>
          <w:p w14:paraId="64CB78B5"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50" w:type="dxa"/>
          </w:tcPr>
          <w:p w14:paraId="6CE2A898" w14:textId="77777777" w:rsidR="002A7C38" w:rsidRPr="00D3362F" w:rsidRDefault="002A7C38" w:rsidP="00E64F16">
            <w:pPr>
              <w:pStyle w:val="InsideAddress"/>
              <w:tabs>
                <w:tab w:val="decimal" w:pos="834"/>
              </w:tabs>
              <w:ind w:left="-114"/>
              <w:rPr>
                <w:rFonts w:ascii="Browallia New" w:hAnsi="Browallia New" w:cs="Browallia New"/>
                <w:sz w:val="20"/>
                <w:szCs w:val="20"/>
              </w:rPr>
            </w:pPr>
          </w:p>
        </w:tc>
        <w:tc>
          <w:tcPr>
            <w:tcW w:w="822" w:type="dxa"/>
          </w:tcPr>
          <w:p w14:paraId="4E6ABE30"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50" w:type="dxa"/>
          </w:tcPr>
          <w:p w14:paraId="700F11B9" w14:textId="77777777" w:rsidR="002A7C38" w:rsidRPr="00D3362F" w:rsidRDefault="002A7C38" w:rsidP="00E64F16">
            <w:pPr>
              <w:tabs>
                <w:tab w:val="clear" w:pos="680"/>
                <w:tab w:val="clear" w:pos="907"/>
              </w:tabs>
              <w:spacing w:line="240" w:lineRule="auto"/>
              <w:ind w:left="-114"/>
              <w:jc w:val="both"/>
              <w:rPr>
                <w:rFonts w:ascii="Browallia New" w:hAnsi="Browallia New" w:cs="Browallia New"/>
                <w:sz w:val="20"/>
                <w:szCs w:val="20"/>
                <w:u w:val="single"/>
              </w:rPr>
            </w:pPr>
          </w:p>
        </w:tc>
        <w:tc>
          <w:tcPr>
            <w:tcW w:w="834" w:type="dxa"/>
          </w:tcPr>
          <w:p w14:paraId="0D27E1B1"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801" w:type="dxa"/>
          </w:tcPr>
          <w:p w14:paraId="4E0A03F7" w14:textId="77777777" w:rsidR="002A7C38" w:rsidRPr="00D3362F" w:rsidRDefault="002A7C38" w:rsidP="00E64F16">
            <w:pPr>
              <w:tabs>
                <w:tab w:val="clear" w:pos="680"/>
                <w:tab w:val="clear" w:pos="907"/>
              </w:tabs>
              <w:spacing w:line="240" w:lineRule="auto"/>
              <w:ind w:left="-114"/>
              <w:rPr>
                <w:rFonts w:ascii="Browallia New" w:hAnsi="Browallia New" w:cs="Browallia New"/>
                <w:sz w:val="20"/>
                <w:szCs w:val="20"/>
              </w:rPr>
            </w:pPr>
          </w:p>
        </w:tc>
        <w:tc>
          <w:tcPr>
            <w:tcW w:w="900" w:type="dxa"/>
          </w:tcPr>
          <w:p w14:paraId="7146EB33" w14:textId="77777777" w:rsidR="002A7C38" w:rsidRPr="00D3362F" w:rsidRDefault="002A7C38" w:rsidP="00E64F16">
            <w:pPr>
              <w:pStyle w:val="InsideAddress"/>
              <w:tabs>
                <w:tab w:val="decimal" w:pos="792"/>
              </w:tabs>
              <w:ind w:left="-114"/>
              <w:rPr>
                <w:rFonts w:ascii="Browallia New" w:hAnsi="Browallia New" w:cs="Browallia New"/>
                <w:sz w:val="20"/>
                <w:szCs w:val="20"/>
              </w:rPr>
            </w:pPr>
          </w:p>
        </w:tc>
        <w:tc>
          <w:tcPr>
            <w:tcW w:w="920" w:type="dxa"/>
          </w:tcPr>
          <w:p w14:paraId="48BA06E0" w14:textId="77777777" w:rsidR="002A7C38" w:rsidRPr="00D3362F" w:rsidRDefault="002A7C38" w:rsidP="00E64F16">
            <w:pPr>
              <w:pStyle w:val="InsideAddress"/>
              <w:ind w:left="-114"/>
              <w:rPr>
                <w:rFonts w:ascii="Browallia New" w:hAnsi="Browallia New" w:cs="Browallia New"/>
                <w:sz w:val="20"/>
                <w:szCs w:val="20"/>
              </w:rPr>
            </w:pPr>
          </w:p>
        </w:tc>
      </w:tr>
      <w:tr w:rsidR="00997E68" w:rsidRPr="00C2555B" w14:paraId="2DFBBEB6" w14:textId="77777777" w:rsidTr="00553E75">
        <w:tc>
          <w:tcPr>
            <w:tcW w:w="2318" w:type="dxa"/>
            <w:vAlign w:val="bottom"/>
          </w:tcPr>
          <w:p w14:paraId="4BB7C8FA" w14:textId="77777777" w:rsidR="00997E68" w:rsidRPr="00C2555B" w:rsidRDefault="00997E68" w:rsidP="0099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ลูกหนี้ตามสัญญาเช่าซื้อ</w:t>
            </w:r>
          </w:p>
        </w:tc>
        <w:tc>
          <w:tcPr>
            <w:tcW w:w="848" w:type="dxa"/>
          </w:tcPr>
          <w:p w14:paraId="64A5F8A8" w14:textId="5E2955CA" w:rsidR="00997E68" w:rsidRPr="00505D4D" w:rsidRDefault="00997E68" w:rsidP="00997E6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53E75">
              <w:rPr>
                <w:rFonts w:ascii="Browallia New" w:hAnsi="Browallia New" w:cs="DokChampa"/>
                <w:sz w:val="22"/>
                <w:szCs w:val="22"/>
                <w:lang w:bidi="lo-LA"/>
              </w:rPr>
              <w:t>814,956</w:t>
            </w:r>
          </w:p>
        </w:tc>
        <w:tc>
          <w:tcPr>
            <w:tcW w:w="850" w:type="dxa"/>
            <w:vAlign w:val="bottom"/>
          </w:tcPr>
          <w:p w14:paraId="4E413D11" w14:textId="11D715A7" w:rsidR="00997E68" w:rsidRPr="00505D4D" w:rsidRDefault="00997E68" w:rsidP="00997E68">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DokChampa"/>
                <w:sz w:val="22"/>
                <w:szCs w:val="22"/>
                <w:lang w:bidi="lo-LA"/>
              </w:rPr>
              <w:t>841,248</w:t>
            </w:r>
          </w:p>
        </w:tc>
        <w:tc>
          <w:tcPr>
            <w:tcW w:w="822" w:type="dxa"/>
          </w:tcPr>
          <w:p w14:paraId="37D08E91" w14:textId="4E61C36D" w:rsidR="00997E68" w:rsidRPr="00553E75" w:rsidRDefault="00997E68" w:rsidP="00553E75">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553E75">
              <w:rPr>
                <w:rFonts w:ascii="Browallia New" w:hAnsi="Browallia New" w:cs="DokChampa"/>
                <w:sz w:val="22"/>
                <w:szCs w:val="22"/>
                <w:lang w:bidi="lo-LA"/>
              </w:rPr>
              <w:t>202,209</w:t>
            </w:r>
          </w:p>
        </w:tc>
        <w:tc>
          <w:tcPr>
            <w:tcW w:w="850" w:type="dxa"/>
            <w:vAlign w:val="bottom"/>
          </w:tcPr>
          <w:p w14:paraId="56FA1EE6" w14:textId="073C7DB5" w:rsidR="00997E68" w:rsidRPr="00505D4D" w:rsidRDefault="00997E68" w:rsidP="00997E68">
            <w:pPr>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224,970</w:t>
            </w:r>
          </w:p>
        </w:tc>
        <w:tc>
          <w:tcPr>
            <w:tcW w:w="834" w:type="dxa"/>
            <w:vAlign w:val="bottom"/>
          </w:tcPr>
          <w:p w14:paraId="54804FAB" w14:textId="4504B323" w:rsidR="00997E68" w:rsidRPr="00505D4D" w:rsidRDefault="00997E68" w:rsidP="00997E68">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p>
        </w:tc>
        <w:tc>
          <w:tcPr>
            <w:tcW w:w="801" w:type="dxa"/>
            <w:vAlign w:val="bottom"/>
          </w:tcPr>
          <w:p w14:paraId="597D4576" w14:textId="79564FBE" w:rsidR="00997E68" w:rsidRPr="00505D4D" w:rsidRDefault="00997E68" w:rsidP="00997E68">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p>
        </w:tc>
        <w:tc>
          <w:tcPr>
            <w:tcW w:w="900" w:type="dxa"/>
          </w:tcPr>
          <w:p w14:paraId="35DEA0C0" w14:textId="5336972F" w:rsidR="00997E68" w:rsidRPr="00997E68" w:rsidRDefault="00997E68">
            <w:pPr>
              <w:spacing w:line="240" w:lineRule="auto"/>
              <w:ind w:left="-24" w:right="-7"/>
              <w:jc w:val="right"/>
              <w:rPr>
                <w:rFonts w:ascii="Browallia New" w:hAnsi="Browallia New" w:cs="Browallia New"/>
                <w:sz w:val="22"/>
                <w:szCs w:val="22"/>
              </w:rPr>
            </w:pPr>
            <w:r w:rsidRPr="00553E75">
              <w:rPr>
                <w:rFonts w:ascii="Browallia New" w:hAnsi="Browallia New" w:cs="Browallia New"/>
                <w:sz w:val="22"/>
                <w:szCs w:val="22"/>
              </w:rPr>
              <w:t>1,017,16</w:t>
            </w:r>
            <w:r w:rsidR="005B7A9A">
              <w:rPr>
                <w:rFonts w:ascii="Browallia New" w:hAnsi="Browallia New" w:cs="Browallia New"/>
                <w:sz w:val="22"/>
                <w:szCs w:val="22"/>
              </w:rPr>
              <w:t>5</w:t>
            </w:r>
          </w:p>
        </w:tc>
        <w:tc>
          <w:tcPr>
            <w:tcW w:w="920" w:type="dxa"/>
            <w:vAlign w:val="bottom"/>
          </w:tcPr>
          <w:p w14:paraId="38C9BA45" w14:textId="0FDFF710" w:rsidR="00997E68" w:rsidRPr="00476AC2" w:rsidRDefault="00997E68" w:rsidP="00997E68">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1,066,218</w:t>
            </w:r>
          </w:p>
        </w:tc>
      </w:tr>
      <w:tr w:rsidR="00997E68" w:rsidRPr="00C2555B" w14:paraId="316D071D" w14:textId="77777777" w:rsidTr="00553E75">
        <w:tc>
          <w:tcPr>
            <w:tcW w:w="2318" w:type="dxa"/>
            <w:vAlign w:val="bottom"/>
          </w:tcPr>
          <w:p w14:paraId="2DD01732" w14:textId="77777777" w:rsidR="00997E68" w:rsidRPr="00C2555B" w:rsidRDefault="00997E68" w:rsidP="0099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ดอกผลเช่าซื้อที่ยังไม่ถือเป็นรายได้</w:t>
            </w:r>
          </w:p>
        </w:tc>
        <w:tc>
          <w:tcPr>
            <w:tcW w:w="848" w:type="dxa"/>
          </w:tcPr>
          <w:p w14:paraId="29DBA036" w14:textId="77777777" w:rsidR="00997E68"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p>
          <w:p w14:paraId="2316B328" w14:textId="57BC7586" w:rsidR="00997E68" w:rsidRPr="00505D4D"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Pr>
                <w:rFonts w:ascii="Browallia New" w:hAnsi="Browallia New" w:cs="DokChampa"/>
                <w:sz w:val="22"/>
                <w:szCs w:val="22"/>
                <w:lang w:bidi="lo-LA"/>
              </w:rPr>
              <w:t>(</w:t>
            </w:r>
            <w:r w:rsidRPr="00553E75">
              <w:rPr>
                <w:rFonts w:ascii="Browallia New" w:hAnsi="Browallia New" w:cs="DokChampa"/>
                <w:sz w:val="22"/>
                <w:szCs w:val="22"/>
                <w:lang w:bidi="lo-LA"/>
              </w:rPr>
              <w:t>395,470</w:t>
            </w:r>
            <w:r>
              <w:rPr>
                <w:rFonts w:ascii="Browallia New" w:hAnsi="Browallia New" w:cs="DokChampa"/>
                <w:sz w:val="22"/>
                <w:szCs w:val="22"/>
                <w:lang w:bidi="lo-LA"/>
              </w:rPr>
              <w:t>)</w:t>
            </w:r>
          </w:p>
        </w:tc>
        <w:tc>
          <w:tcPr>
            <w:tcW w:w="850" w:type="dxa"/>
            <w:vAlign w:val="bottom"/>
          </w:tcPr>
          <w:p w14:paraId="38E3BEC7" w14:textId="1E15C9CD" w:rsidR="00997E68" w:rsidRPr="00505D4D"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DokChampa"/>
                <w:sz w:val="22"/>
                <w:szCs w:val="22"/>
                <w:lang w:bidi="lo-LA"/>
              </w:rPr>
              <w:t>(420,525)</w:t>
            </w:r>
          </w:p>
        </w:tc>
        <w:tc>
          <w:tcPr>
            <w:tcW w:w="822" w:type="dxa"/>
          </w:tcPr>
          <w:p w14:paraId="7C434082" w14:textId="77777777" w:rsidR="00997E68"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p>
          <w:p w14:paraId="141AA971" w14:textId="40D44A4A" w:rsidR="00997E68" w:rsidRPr="00553E75" w:rsidRDefault="00997E68" w:rsidP="00553E7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Pr>
                <w:rFonts w:ascii="Browallia New" w:hAnsi="Browallia New" w:cs="DokChampa"/>
                <w:sz w:val="22"/>
                <w:szCs w:val="22"/>
                <w:lang w:bidi="lo-LA"/>
              </w:rPr>
              <w:t>(</w:t>
            </w:r>
            <w:r w:rsidRPr="00553E75">
              <w:rPr>
                <w:rFonts w:ascii="Browallia New" w:hAnsi="Browallia New" w:cs="DokChampa"/>
                <w:sz w:val="22"/>
                <w:szCs w:val="22"/>
                <w:lang w:bidi="lo-LA"/>
              </w:rPr>
              <w:t>73,928</w:t>
            </w:r>
            <w:r>
              <w:rPr>
                <w:rFonts w:ascii="Browallia New" w:hAnsi="Browallia New" w:cs="DokChampa"/>
                <w:sz w:val="22"/>
                <w:szCs w:val="22"/>
                <w:lang w:bidi="lo-LA"/>
              </w:rPr>
              <w:t>)</w:t>
            </w:r>
          </w:p>
        </w:tc>
        <w:tc>
          <w:tcPr>
            <w:tcW w:w="850" w:type="dxa"/>
            <w:vAlign w:val="bottom"/>
          </w:tcPr>
          <w:p w14:paraId="5DE32306" w14:textId="1966F449" w:rsidR="00997E68" w:rsidRPr="00505D4D" w:rsidRDefault="00997E68" w:rsidP="00997E6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(82,334)</w:t>
            </w:r>
          </w:p>
        </w:tc>
        <w:tc>
          <w:tcPr>
            <w:tcW w:w="834" w:type="dxa"/>
            <w:vAlign w:val="bottom"/>
          </w:tcPr>
          <w:p w14:paraId="6DC38840" w14:textId="4434BD79" w:rsidR="00997E68" w:rsidRPr="00505D4D" w:rsidRDefault="00997E68" w:rsidP="00997E68">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 xml:space="preserve"> -</w:t>
            </w:r>
          </w:p>
        </w:tc>
        <w:tc>
          <w:tcPr>
            <w:tcW w:w="801" w:type="dxa"/>
            <w:vAlign w:val="bottom"/>
          </w:tcPr>
          <w:p w14:paraId="014EEEBF" w14:textId="76DA9D73" w:rsidR="00997E68" w:rsidRPr="00505D4D" w:rsidRDefault="00997E68" w:rsidP="00997E68">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cs/>
              </w:rPr>
              <w:t xml:space="preserve"> -</w:t>
            </w:r>
          </w:p>
        </w:tc>
        <w:tc>
          <w:tcPr>
            <w:tcW w:w="900" w:type="dxa"/>
          </w:tcPr>
          <w:p w14:paraId="0A737E81" w14:textId="77777777" w:rsidR="00997E68" w:rsidRDefault="00997E68" w:rsidP="00997E68">
            <w:pPr>
              <w:pBdr>
                <w:bottom w:val="single" w:sz="4" w:space="1" w:color="auto"/>
              </w:pBdr>
              <w:spacing w:line="240" w:lineRule="auto"/>
              <w:ind w:left="-24" w:right="-7"/>
              <w:jc w:val="right"/>
              <w:rPr>
                <w:rFonts w:ascii="Browallia New" w:hAnsi="Browallia New" w:cs="Browallia New"/>
                <w:sz w:val="22"/>
                <w:szCs w:val="22"/>
              </w:rPr>
            </w:pPr>
          </w:p>
          <w:p w14:paraId="4C29D3A7" w14:textId="2423866D" w:rsidR="00997E68" w:rsidRPr="00505D4D" w:rsidRDefault="00997E68" w:rsidP="00997E68">
            <w:pPr>
              <w:pBdr>
                <w:bottom w:val="single" w:sz="4"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w:t>
            </w:r>
            <w:r w:rsidRPr="00553E75">
              <w:rPr>
                <w:rFonts w:ascii="Browallia New" w:hAnsi="Browallia New" w:cs="Browallia New"/>
                <w:sz w:val="22"/>
                <w:szCs w:val="22"/>
              </w:rPr>
              <w:t>469,39</w:t>
            </w:r>
            <w:r w:rsidR="00977E13">
              <w:rPr>
                <w:rFonts w:ascii="Browallia New" w:hAnsi="Browallia New" w:cs="Browallia New"/>
                <w:sz w:val="22"/>
                <w:szCs w:val="22"/>
              </w:rPr>
              <w:t>8</w:t>
            </w:r>
            <w:r>
              <w:rPr>
                <w:rFonts w:ascii="Browallia New" w:hAnsi="Browallia New" w:cs="Browallia New"/>
                <w:sz w:val="22"/>
                <w:szCs w:val="22"/>
              </w:rPr>
              <w:t>)</w:t>
            </w:r>
          </w:p>
        </w:tc>
        <w:tc>
          <w:tcPr>
            <w:tcW w:w="920" w:type="dxa"/>
            <w:vAlign w:val="bottom"/>
          </w:tcPr>
          <w:p w14:paraId="7BA98555" w14:textId="4B89CDFF" w:rsidR="00997E68" w:rsidRPr="00476AC2" w:rsidRDefault="00997E68" w:rsidP="00997E6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(502,859)</w:t>
            </w:r>
          </w:p>
        </w:tc>
      </w:tr>
      <w:tr w:rsidR="00997E68" w:rsidRPr="00C2555B" w14:paraId="62E6801B" w14:textId="77777777" w:rsidTr="00553E75">
        <w:tc>
          <w:tcPr>
            <w:tcW w:w="2318" w:type="dxa"/>
            <w:vAlign w:val="bottom"/>
          </w:tcPr>
          <w:p w14:paraId="3EB6B97A" w14:textId="77777777" w:rsidR="00997E68" w:rsidRPr="00C2555B" w:rsidRDefault="00997E68" w:rsidP="0099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C2555B">
              <w:rPr>
                <w:rFonts w:ascii="Browallia New" w:hAnsi="Browallia New" w:cs="Browallia New"/>
                <w:sz w:val="22"/>
                <w:szCs w:val="22"/>
                <w:cs/>
              </w:rPr>
              <w:t>คงเหลือ</w:t>
            </w:r>
          </w:p>
        </w:tc>
        <w:tc>
          <w:tcPr>
            <w:tcW w:w="848" w:type="dxa"/>
          </w:tcPr>
          <w:p w14:paraId="02F66447" w14:textId="3DD91904" w:rsidR="00997E68" w:rsidRPr="00505D4D" w:rsidRDefault="00997E68" w:rsidP="00997E68">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sidRPr="00553E75">
              <w:rPr>
                <w:rFonts w:ascii="Browallia New" w:hAnsi="Browallia New" w:cs="DokChampa"/>
                <w:sz w:val="22"/>
                <w:szCs w:val="22"/>
                <w:lang w:bidi="lo-LA"/>
              </w:rPr>
              <w:t>419,486</w:t>
            </w:r>
          </w:p>
        </w:tc>
        <w:tc>
          <w:tcPr>
            <w:tcW w:w="850" w:type="dxa"/>
            <w:vAlign w:val="bottom"/>
          </w:tcPr>
          <w:p w14:paraId="41719AEF" w14:textId="00B09BFD" w:rsidR="00997E68" w:rsidRPr="00505D4D" w:rsidRDefault="00997E68" w:rsidP="00997E68">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DokChampa"/>
                <w:sz w:val="22"/>
                <w:szCs w:val="22"/>
                <w:lang w:bidi="lo-LA"/>
              </w:rPr>
              <w:t>420,723</w:t>
            </w:r>
          </w:p>
        </w:tc>
        <w:tc>
          <w:tcPr>
            <w:tcW w:w="822" w:type="dxa"/>
          </w:tcPr>
          <w:p w14:paraId="3E51A3EF" w14:textId="7F22C014" w:rsidR="00997E68" w:rsidRPr="00553E75" w:rsidRDefault="00997E68" w:rsidP="00553E75">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53E75">
              <w:rPr>
                <w:rFonts w:ascii="Browallia New" w:hAnsi="Browallia New" w:cs="DokChampa"/>
                <w:sz w:val="22"/>
                <w:szCs w:val="22"/>
                <w:lang w:bidi="lo-LA"/>
              </w:rPr>
              <w:t>128,281</w:t>
            </w:r>
          </w:p>
        </w:tc>
        <w:tc>
          <w:tcPr>
            <w:tcW w:w="850" w:type="dxa"/>
            <w:vAlign w:val="bottom"/>
          </w:tcPr>
          <w:p w14:paraId="5D0AE1E3" w14:textId="0FE5BAA9" w:rsidR="00997E68" w:rsidRPr="00505D4D" w:rsidRDefault="00997E68" w:rsidP="00997E68">
            <w:pPr>
              <w:spacing w:line="240" w:lineRule="auto"/>
              <w:ind w:left="-76" w:right="-7"/>
              <w:jc w:val="right"/>
              <w:rPr>
                <w:rFonts w:ascii="Browallia New" w:hAnsi="Browallia New" w:cs="Browallia New"/>
                <w:sz w:val="22"/>
                <w:szCs w:val="22"/>
              </w:rPr>
            </w:pPr>
            <w:r>
              <w:rPr>
                <w:rFonts w:ascii="Browallia New" w:hAnsi="Browallia New" w:cs="Browallia New"/>
                <w:sz w:val="22"/>
                <w:szCs w:val="22"/>
              </w:rPr>
              <w:t>142,636</w:t>
            </w:r>
          </w:p>
        </w:tc>
        <w:tc>
          <w:tcPr>
            <w:tcW w:w="834" w:type="dxa"/>
            <w:vAlign w:val="bottom"/>
          </w:tcPr>
          <w:p w14:paraId="0588A80C" w14:textId="580AC603" w:rsidR="00997E68" w:rsidRPr="00505D4D" w:rsidRDefault="00997E68" w:rsidP="00997E68">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p>
        </w:tc>
        <w:tc>
          <w:tcPr>
            <w:tcW w:w="801" w:type="dxa"/>
            <w:vAlign w:val="bottom"/>
          </w:tcPr>
          <w:p w14:paraId="66A37B05" w14:textId="7AEDA996" w:rsidR="00997E68" w:rsidRPr="00505D4D" w:rsidRDefault="00997E68" w:rsidP="00997E68">
            <w:pPr>
              <w:spacing w:line="240" w:lineRule="auto"/>
              <w:ind w:left="-76" w:right="-7"/>
              <w:jc w:val="center"/>
              <w:rPr>
                <w:rFonts w:ascii="Browallia New" w:hAnsi="Browallia New" w:cs="Browallia New"/>
                <w:sz w:val="22"/>
                <w:szCs w:val="22"/>
                <w:cs/>
              </w:rPr>
            </w:pPr>
            <w:r>
              <w:rPr>
                <w:rFonts w:ascii="Browallia New" w:hAnsi="Browallia New" w:cs="Browallia New"/>
                <w:sz w:val="22"/>
                <w:szCs w:val="22"/>
                <w:cs/>
              </w:rPr>
              <w:t xml:space="preserve">  -</w:t>
            </w:r>
          </w:p>
        </w:tc>
        <w:tc>
          <w:tcPr>
            <w:tcW w:w="900" w:type="dxa"/>
          </w:tcPr>
          <w:p w14:paraId="28B36488" w14:textId="36174423" w:rsidR="00997E68" w:rsidRPr="00505D4D" w:rsidRDefault="00997E68" w:rsidP="00997E68">
            <w:pPr>
              <w:spacing w:line="240" w:lineRule="auto"/>
              <w:ind w:left="-24" w:right="-7"/>
              <w:jc w:val="right"/>
              <w:rPr>
                <w:rFonts w:ascii="Browallia New" w:hAnsi="Browallia New" w:cs="Browallia New"/>
                <w:sz w:val="22"/>
                <w:szCs w:val="22"/>
              </w:rPr>
            </w:pPr>
            <w:r w:rsidRPr="00553E75">
              <w:rPr>
                <w:rFonts w:ascii="Browallia New" w:hAnsi="Browallia New" w:cs="Browallia New"/>
                <w:sz w:val="22"/>
                <w:szCs w:val="22"/>
              </w:rPr>
              <w:t>547,767</w:t>
            </w:r>
          </w:p>
        </w:tc>
        <w:tc>
          <w:tcPr>
            <w:tcW w:w="920" w:type="dxa"/>
            <w:vAlign w:val="bottom"/>
          </w:tcPr>
          <w:p w14:paraId="05247699" w14:textId="4C6E8272" w:rsidR="00997E68" w:rsidRPr="00476AC2" w:rsidRDefault="00997E68" w:rsidP="00997E68">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563,359</w:t>
            </w:r>
          </w:p>
        </w:tc>
      </w:tr>
      <w:tr w:rsidR="00997E68" w:rsidRPr="00C2555B" w14:paraId="4EE5C60E" w14:textId="77777777" w:rsidTr="00553E75">
        <w:tc>
          <w:tcPr>
            <w:tcW w:w="2318" w:type="dxa"/>
            <w:vAlign w:val="bottom"/>
          </w:tcPr>
          <w:p w14:paraId="3FCD7250" w14:textId="77777777" w:rsidR="00997E68" w:rsidRPr="00C2555B" w:rsidRDefault="00997E68" w:rsidP="00997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C2555B">
              <w:rPr>
                <w:rFonts w:ascii="Browallia New" w:hAnsi="Browallia New" w:cs="Browallia New"/>
                <w:sz w:val="22"/>
                <w:szCs w:val="22"/>
                <w:u w:val="single"/>
                <w:cs/>
              </w:rPr>
              <w:t>หัก</w:t>
            </w:r>
            <w:r w:rsidRPr="00C2555B">
              <w:rPr>
                <w:rFonts w:ascii="Browallia New" w:hAnsi="Browallia New" w:cs="Browallia New"/>
                <w:sz w:val="22"/>
                <w:szCs w:val="22"/>
                <w:cs/>
              </w:rPr>
              <w:t xml:space="preserve"> ค่าเผื่อหนี้สงสัยจะสูญ</w:t>
            </w:r>
          </w:p>
        </w:tc>
        <w:tc>
          <w:tcPr>
            <w:tcW w:w="848" w:type="dxa"/>
          </w:tcPr>
          <w:p w14:paraId="47A72D1F" w14:textId="01E8C251" w:rsidR="00997E68" w:rsidRPr="00505D4D"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53E75">
              <w:rPr>
                <w:rFonts w:ascii="Browallia New" w:hAnsi="Browallia New" w:cs="DokChampa"/>
                <w:sz w:val="22"/>
                <w:szCs w:val="22"/>
                <w:lang w:bidi="lo-LA"/>
              </w:rPr>
              <w:t>(</w:t>
            </w:r>
            <w:r w:rsidR="00515B17">
              <w:rPr>
                <w:rFonts w:ascii="Browallia New" w:hAnsi="Browallia New" w:cs="DokChampa"/>
                <w:sz w:val="22"/>
                <w:szCs w:val="22"/>
                <w:lang w:bidi="lo-LA"/>
              </w:rPr>
              <w:t>37,72</w:t>
            </w:r>
            <w:r w:rsidR="00897656">
              <w:rPr>
                <w:rFonts w:ascii="Browallia New" w:hAnsi="Browallia New" w:cs="DokChampa"/>
                <w:sz w:val="22"/>
                <w:szCs w:val="22"/>
                <w:lang w:bidi="lo-LA"/>
              </w:rPr>
              <w:t>8</w:t>
            </w:r>
            <w:r w:rsidRPr="00553E75">
              <w:rPr>
                <w:rFonts w:ascii="Browallia New" w:hAnsi="Browallia New" w:cs="DokChampa"/>
                <w:sz w:val="22"/>
                <w:szCs w:val="22"/>
                <w:lang w:bidi="lo-LA"/>
              </w:rPr>
              <w:t>)</w:t>
            </w:r>
          </w:p>
        </w:tc>
        <w:tc>
          <w:tcPr>
            <w:tcW w:w="850" w:type="dxa"/>
            <w:vAlign w:val="bottom"/>
          </w:tcPr>
          <w:p w14:paraId="737AD1BB" w14:textId="468F2A60" w:rsidR="00997E68" w:rsidRPr="00505D4D" w:rsidRDefault="00997E68" w:rsidP="00997E68">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DokChampa"/>
                <w:sz w:val="22"/>
                <w:szCs w:val="22"/>
                <w:lang w:bidi="lo-LA"/>
              </w:rPr>
              <w:t>(46,192)</w:t>
            </w:r>
          </w:p>
        </w:tc>
        <w:tc>
          <w:tcPr>
            <w:tcW w:w="822" w:type="dxa"/>
          </w:tcPr>
          <w:p w14:paraId="49CCDA1C" w14:textId="5973522D" w:rsidR="00997E68" w:rsidRPr="00553E75" w:rsidRDefault="00997E68" w:rsidP="00553E75">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sidRPr="00553E75">
              <w:rPr>
                <w:rFonts w:ascii="Browallia New" w:hAnsi="Browallia New" w:cs="DokChampa"/>
                <w:sz w:val="22"/>
                <w:szCs w:val="22"/>
                <w:lang w:bidi="lo-LA"/>
              </w:rPr>
              <w:t>(</w:t>
            </w:r>
            <w:r w:rsidR="00515B17">
              <w:rPr>
                <w:rFonts w:ascii="Browallia New" w:hAnsi="Browallia New" w:cs="DokChampa"/>
                <w:sz w:val="22"/>
                <w:szCs w:val="22"/>
                <w:lang w:bidi="lo-LA"/>
              </w:rPr>
              <w:t>2,074</w:t>
            </w:r>
            <w:r w:rsidRPr="00553E75">
              <w:rPr>
                <w:rFonts w:ascii="Browallia New" w:hAnsi="Browallia New" w:cs="DokChampa"/>
                <w:sz w:val="22"/>
                <w:szCs w:val="22"/>
                <w:lang w:bidi="lo-LA"/>
              </w:rPr>
              <w:t>)</w:t>
            </w:r>
          </w:p>
        </w:tc>
        <w:tc>
          <w:tcPr>
            <w:tcW w:w="850" w:type="dxa"/>
            <w:vAlign w:val="bottom"/>
          </w:tcPr>
          <w:p w14:paraId="52D842A8" w14:textId="70502244" w:rsidR="00997E68" w:rsidRPr="00505D4D" w:rsidRDefault="00997E68" w:rsidP="00997E6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(2,970)</w:t>
            </w:r>
          </w:p>
        </w:tc>
        <w:tc>
          <w:tcPr>
            <w:tcW w:w="834" w:type="dxa"/>
            <w:vAlign w:val="bottom"/>
          </w:tcPr>
          <w:p w14:paraId="4D8202BE" w14:textId="0DBF3114" w:rsidR="00997E68" w:rsidRPr="00505D4D" w:rsidRDefault="00997E68" w:rsidP="00997E68">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 xml:space="preserve"> -</w:t>
            </w:r>
          </w:p>
        </w:tc>
        <w:tc>
          <w:tcPr>
            <w:tcW w:w="801" w:type="dxa"/>
            <w:vAlign w:val="bottom"/>
          </w:tcPr>
          <w:p w14:paraId="0FB01974" w14:textId="18DAC260" w:rsidR="00997E68" w:rsidRPr="00505D4D" w:rsidRDefault="00997E68" w:rsidP="00997E68">
            <w:pPr>
              <w:pBdr>
                <w:bottom w:val="single" w:sz="4" w:space="1" w:color="auto"/>
              </w:pBdr>
              <w:spacing w:line="240" w:lineRule="auto"/>
              <w:ind w:left="-23" w:right="-7"/>
              <w:jc w:val="center"/>
              <w:rPr>
                <w:rFonts w:ascii="Browallia New" w:hAnsi="Browallia New" w:cs="Browallia New"/>
                <w:sz w:val="22"/>
                <w:szCs w:val="22"/>
              </w:rPr>
            </w:pPr>
            <w:r>
              <w:rPr>
                <w:rFonts w:ascii="Browallia New" w:hAnsi="Browallia New" w:cs="Browallia New"/>
                <w:sz w:val="22"/>
                <w:szCs w:val="22"/>
                <w:cs/>
              </w:rPr>
              <w:t xml:space="preserve"> -</w:t>
            </w:r>
          </w:p>
        </w:tc>
        <w:tc>
          <w:tcPr>
            <w:tcW w:w="900" w:type="dxa"/>
          </w:tcPr>
          <w:p w14:paraId="71CD363A" w14:textId="38245D65" w:rsidR="00997E68" w:rsidRPr="00505D4D" w:rsidRDefault="00997E68" w:rsidP="00997E68">
            <w:pPr>
              <w:pBdr>
                <w:bottom w:val="single" w:sz="4" w:space="1" w:color="auto"/>
              </w:pBdr>
              <w:spacing w:line="240" w:lineRule="auto"/>
              <w:ind w:left="-24" w:right="-7"/>
              <w:jc w:val="right"/>
              <w:rPr>
                <w:rFonts w:ascii="Browallia New" w:hAnsi="Browallia New" w:cs="Browallia New"/>
                <w:sz w:val="22"/>
                <w:szCs w:val="22"/>
              </w:rPr>
            </w:pPr>
            <w:r w:rsidRPr="00553E75">
              <w:rPr>
                <w:rFonts w:ascii="Browallia New" w:hAnsi="Browallia New" w:cs="Browallia New"/>
                <w:sz w:val="22"/>
                <w:szCs w:val="22"/>
              </w:rPr>
              <w:t>(</w:t>
            </w:r>
            <w:r w:rsidR="00BD1DD6">
              <w:rPr>
                <w:rFonts w:ascii="Browallia New" w:hAnsi="Browallia New" w:cs="Browallia New"/>
                <w:sz w:val="22"/>
                <w:szCs w:val="22"/>
              </w:rPr>
              <w:t>39,802</w:t>
            </w:r>
            <w:r w:rsidRPr="00553E75">
              <w:rPr>
                <w:rFonts w:ascii="Browallia New" w:hAnsi="Browallia New" w:cs="Browallia New"/>
                <w:sz w:val="22"/>
                <w:szCs w:val="22"/>
              </w:rPr>
              <w:t>)</w:t>
            </w:r>
          </w:p>
        </w:tc>
        <w:tc>
          <w:tcPr>
            <w:tcW w:w="920" w:type="dxa"/>
            <w:vAlign w:val="bottom"/>
          </w:tcPr>
          <w:p w14:paraId="68A64D06" w14:textId="40958BCD" w:rsidR="00997E68" w:rsidRPr="00476AC2" w:rsidRDefault="00997E68" w:rsidP="00997E68">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(49,162)</w:t>
            </w:r>
          </w:p>
        </w:tc>
      </w:tr>
      <w:tr w:rsidR="00997E68" w:rsidRPr="00C2555B" w14:paraId="5083EC44" w14:textId="77777777" w:rsidTr="00553E75">
        <w:tc>
          <w:tcPr>
            <w:tcW w:w="2318" w:type="dxa"/>
          </w:tcPr>
          <w:p w14:paraId="5FEBEFFC" w14:textId="77777777" w:rsidR="00997E68" w:rsidRPr="00C2555B" w:rsidRDefault="00997E68" w:rsidP="00997E68">
            <w:pPr>
              <w:tabs>
                <w:tab w:val="left" w:pos="162"/>
              </w:tabs>
              <w:spacing w:line="240" w:lineRule="auto"/>
              <w:ind w:right="-108"/>
              <w:jc w:val="both"/>
              <w:rPr>
                <w:rFonts w:ascii="Browallia New" w:hAnsi="Browallia New" w:cs="Browallia New"/>
                <w:sz w:val="22"/>
                <w:szCs w:val="22"/>
                <w:lang w:val="en-GB"/>
              </w:rPr>
            </w:pPr>
            <w:r w:rsidRPr="00C2555B">
              <w:rPr>
                <w:rFonts w:ascii="Browallia New" w:hAnsi="Browallia New" w:cs="Browallia New"/>
                <w:sz w:val="22"/>
                <w:szCs w:val="22"/>
                <w:cs/>
              </w:rPr>
              <w:t>สุทธิ</w:t>
            </w:r>
          </w:p>
        </w:tc>
        <w:tc>
          <w:tcPr>
            <w:tcW w:w="848" w:type="dxa"/>
          </w:tcPr>
          <w:p w14:paraId="79627BC6" w14:textId="661FBC63" w:rsidR="00997E68" w:rsidRPr="00505D4D" w:rsidRDefault="0006772A" w:rsidP="00997E68">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cs/>
              </w:rPr>
            </w:pPr>
            <w:r>
              <w:rPr>
                <w:rFonts w:ascii="Browallia New" w:hAnsi="Browallia New" w:cs="DokChampa"/>
                <w:sz w:val="22"/>
                <w:szCs w:val="22"/>
                <w:lang w:bidi="lo-LA"/>
              </w:rPr>
              <w:t>381,758</w:t>
            </w:r>
          </w:p>
        </w:tc>
        <w:tc>
          <w:tcPr>
            <w:tcW w:w="850" w:type="dxa"/>
            <w:vAlign w:val="bottom"/>
          </w:tcPr>
          <w:p w14:paraId="523343FA" w14:textId="442110CA" w:rsidR="00997E68" w:rsidRPr="00505D4D" w:rsidRDefault="00997E68" w:rsidP="00997E68">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DokChampa"/>
                <w:sz w:val="22"/>
                <w:szCs w:val="22"/>
                <w:lang w:bidi="lo-LA"/>
              </w:rPr>
              <w:t>374,531</w:t>
            </w:r>
          </w:p>
        </w:tc>
        <w:tc>
          <w:tcPr>
            <w:tcW w:w="822" w:type="dxa"/>
          </w:tcPr>
          <w:p w14:paraId="13C3C123" w14:textId="6A8B13DB" w:rsidR="00997E68" w:rsidRPr="00553E75" w:rsidRDefault="0006772A" w:rsidP="00553E75">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Pr>
                <w:rFonts w:ascii="Browallia New" w:hAnsi="Browallia New" w:cs="DokChampa"/>
                <w:sz w:val="22"/>
                <w:szCs w:val="22"/>
                <w:lang w:bidi="lo-LA"/>
              </w:rPr>
              <w:t>126,207</w:t>
            </w:r>
          </w:p>
        </w:tc>
        <w:tc>
          <w:tcPr>
            <w:tcW w:w="850" w:type="dxa"/>
            <w:vAlign w:val="bottom"/>
          </w:tcPr>
          <w:p w14:paraId="57D52418" w14:textId="34564F74" w:rsidR="00997E68" w:rsidRPr="00505D4D" w:rsidRDefault="00997E68" w:rsidP="00997E68">
            <w:pPr>
              <w:pBdr>
                <w:bottom w:val="single" w:sz="12" w:space="1" w:color="auto"/>
              </w:pBdr>
              <w:spacing w:line="240" w:lineRule="auto"/>
              <w:ind w:left="-36" w:right="-7"/>
              <w:jc w:val="right"/>
              <w:rPr>
                <w:rFonts w:ascii="Browallia New" w:hAnsi="Browallia New" w:cs="Browallia New"/>
                <w:sz w:val="22"/>
                <w:szCs w:val="22"/>
                <w:lang w:val="en-GB"/>
              </w:rPr>
            </w:pPr>
            <w:r>
              <w:rPr>
                <w:rFonts w:ascii="Browallia New" w:hAnsi="Browallia New" w:cs="Browallia New"/>
                <w:sz w:val="22"/>
                <w:szCs w:val="22"/>
              </w:rPr>
              <w:t>139,666</w:t>
            </w:r>
          </w:p>
        </w:tc>
        <w:tc>
          <w:tcPr>
            <w:tcW w:w="834" w:type="dxa"/>
            <w:vAlign w:val="bottom"/>
          </w:tcPr>
          <w:p w14:paraId="26D69864" w14:textId="7ACA7699" w:rsidR="00997E68" w:rsidRPr="00505D4D" w:rsidRDefault="00997E68" w:rsidP="00997E68">
            <w:pPr>
              <w:pBdr>
                <w:bottom w:val="single" w:sz="12"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 xml:space="preserve"> -</w:t>
            </w:r>
          </w:p>
        </w:tc>
        <w:tc>
          <w:tcPr>
            <w:tcW w:w="801" w:type="dxa"/>
            <w:vAlign w:val="bottom"/>
          </w:tcPr>
          <w:p w14:paraId="11A10ED8" w14:textId="30E4BD6E" w:rsidR="00997E68" w:rsidRPr="00505D4D" w:rsidRDefault="00997E68" w:rsidP="00997E68">
            <w:pPr>
              <w:pBdr>
                <w:bottom w:val="single" w:sz="12" w:space="1" w:color="auto"/>
              </w:pBdr>
              <w:spacing w:line="240" w:lineRule="auto"/>
              <w:ind w:left="-24" w:right="-7"/>
              <w:jc w:val="center"/>
              <w:rPr>
                <w:rFonts w:ascii="Browallia New" w:hAnsi="Browallia New" w:cs="Browallia New"/>
                <w:sz w:val="22"/>
                <w:szCs w:val="22"/>
                <w:lang w:val="en-GB"/>
              </w:rPr>
            </w:pPr>
            <w:r>
              <w:rPr>
                <w:rFonts w:ascii="Browallia New" w:hAnsi="Browallia New" w:cs="Browallia New"/>
                <w:sz w:val="22"/>
                <w:szCs w:val="22"/>
                <w:cs/>
              </w:rPr>
              <w:t xml:space="preserve"> -</w:t>
            </w:r>
          </w:p>
        </w:tc>
        <w:tc>
          <w:tcPr>
            <w:tcW w:w="900" w:type="dxa"/>
          </w:tcPr>
          <w:p w14:paraId="6AC33820" w14:textId="748595FE" w:rsidR="00997E68" w:rsidRPr="00505D4D" w:rsidRDefault="0006772A" w:rsidP="00997E68">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507</w:t>
            </w:r>
            <w:r w:rsidR="00BD1DD6">
              <w:rPr>
                <w:rFonts w:ascii="Browallia New" w:hAnsi="Browallia New" w:cs="Browallia New"/>
                <w:sz w:val="22"/>
                <w:szCs w:val="22"/>
              </w:rPr>
              <w:t>,965</w:t>
            </w:r>
          </w:p>
        </w:tc>
        <w:tc>
          <w:tcPr>
            <w:tcW w:w="920" w:type="dxa"/>
            <w:vAlign w:val="bottom"/>
          </w:tcPr>
          <w:p w14:paraId="5E4D24A6" w14:textId="121D77FB" w:rsidR="00997E68" w:rsidRPr="00476AC2" w:rsidRDefault="00997E68" w:rsidP="00997E68">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514,197</w:t>
            </w:r>
          </w:p>
        </w:tc>
      </w:tr>
    </w:tbl>
    <w:p w14:paraId="1C681F5E" w14:textId="77777777" w:rsidR="00916932" w:rsidRDefault="0091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4221BE9" w14:textId="0EDB7B0D" w:rsidR="002A7C38" w:rsidRPr="00B82210" w:rsidRDefault="002A7C38"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B82210">
        <w:rPr>
          <w:rFonts w:ascii="Browallia New" w:hAnsi="Browallia New" w:cs="Browallia New"/>
          <w:sz w:val="28"/>
          <w:szCs w:val="28"/>
          <w:cs/>
        </w:rPr>
        <w:t xml:space="preserve">ณ วันที่ </w:t>
      </w:r>
      <w:r w:rsidR="00B36705" w:rsidRPr="00B82210">
        <w:rPr>
          <w:rFonts w:ascii="Browallia New" w:hAnsi="Browallia New" w:cs="Browallia New"/>
          <w:sz w:val="28"/>
          <w:szCs w:val="28"/>
        </w:rPr>
        <w:t>3</w:t>
      </w:r>
      <w:r w:rsidR="003B3B06" w:rsidRPr="00B82210">
        <w:rPr>
          <w:rFonts w:ascii="Browallia New" w:hAnsi="Browallia New" w:cs="Browallia New" w:hint="cs"/>
          <w:sz w:val="28"/>
          <w:szCs w:val="28"/>
        </w:rPr>
        <w:t>1</w:t>
      </w:r>
      <w:r w:rsidR="00D3362F" w:rsidRPr="00B82210">
        <w:rPr>
          <w:rFonts w:ascii="Browallia New" w:hAnsi="Browallia New" w:cs="Browallia New" w:hint="cs"/>
          <w:sz w:val="28"/>
          <w:szCs w:val="28"/>
          <w:cs/>
        </w:rPr>
        <w:t xml:space="preserve"> มีนาคม</w:t>
      </w:r>
      <w:r w:rsidR="00763B07" w:rsidRPr="00B82210">
        <w:rPr>
          <w:rFonts w:ascii="Browallia New" w:hAnsi="Browallia New" w:cs="Browallia New"/>
          <w:sz w:val="28"/>
          <w:szCs w:val="28"/>
          <w:cs/>
          <w:lang w:val="en-GB"/>
        </w:rPr>
        <w:t xml:space="preserve"> </w:t>
      </w:r>
      <w:r w:rsidR="00CA746A" w:rsidRPr="00B82210">
        <w:rPr>
          <w:rFonts w:ascii="Browallia New" w:hAnsi="Browallia New" w:cs="Browallia New"/>
          <w:sz w:val="28"/>
          <w:szCs w:val="28"/>
        </w:rPr>
        <w:t>256</w:t>
      </w:r>
      <w:r w:rsidR="003B3B06" w:rsidRPr="00B82210">
        <w:rPr>
          <w:rFonts w:ascii="Browallia New" w:hAnsi="Browallia New" w:cs="Browallia New" w:hint="cs"/>
          <w:sz w:val="28"/>
          <w:szCs w:val="28"/>
        </w:rPr>
        <w:t>3</w:t>
      </w:r>
      <w:r w:rsidRPr="00B82210">
        <w:rPr>
          <w:rFonts w:ascii="Browallia New" w:hAnsi="Browallia New" w:cs="Browallia New"/>
          <w:sz w:val="28"/>
          <w:szCs w:val="28"/>
          <w:cs/>
        </w:rPr>
        <w:t xml:space="preserve"> และ วันที่ </w:t>
      </w:r>
      <w:r w:rsidRPr="00B82210">
        <w:rPr>
          <w:rFonts w:ascii="Browallia New" w:hAnsi="Browallia New" w:cs="Browallia New"/>
          <w:sz w:val="28"/>
          <w:szCs w:val="28"/>
          <w:lang w:val="en-GB"/>
        </w:rPr>
        <w:t>31</w:t>
      </w:r>
      <w:r w:rsidRPr="00B82210">
        <w:rPr>
          <w:rFonts w:ascii="Browallia New" w:hAnsi="Browallia New" w:cs="Browallia New"/>
          <w:sz w:val="28"/>
          <w:szCs w:val="28"/>
          <w:cs/>
        </w:rPr>
        <w:t xml:space="preserve"> ธันวาคม </w:t>
      </w:r>
      <w:r w:rsidR="00D4034A" w:rsidRPr="00B82210">
        <w:rPr>
          <w:rFonts w:ascii="Browallia New" w:hAnsi="Browallia New" w:cs="Browallia New"/>
          <w:sz w:val="28"/>
          <w:szCs w:val="28"/>
          <w:lang w:val="en-GB"/>
        </w:rPr>
        <w:t>256</w:t>
      </w:r>
      <w:r w:rsidR="003B3B06" w:rsidRPr="00B82210">
        <w:rPr>
          <w:rFonts w:ascii="Browallia New" w:hAnsi="Browallia New" w:cs="Browallia New" w:hint="cs"/>
          <w:sz w:val="28"/>
          <w:szCs w:val="28"/>
        </w:rPr>
        <w:t>2</w:t>
      </w:r>
      <w:r w:rsidR="00D4034A" w:rsidRPr="00B82210">
        <w:rPr>
          <w:rFonts w:ascii="Browallia New" w:hAnsi="Browallia New" w:cs="Browallia New"/>
          <w:sz w:val="28"/>
          <w:szCs w:val="28"/>
          <w:cs/>
        </w:rPr>
        <w:t xml:space="preserve"> </w:t>
      </w:r>
      <w:r w:rsidRPr="00B82210">
        <w:rPr>
          <w:rFonts w:ascii="Browallia New" w:hAnsi="Browallia New" w:cs="Browallia New"/>
          <w:sz w:val="28"/>
          <w:szCs w:val="28"/>
          <w:cs/>
        </w:rPr>
        <w:t>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3ADAAD7D" w14:textId="77777777" w:rsidR="00916932" w:rsidRPr="00C2555B" w:rsidRDefault="00916932"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p>
    <w:tbl>
      <w:tblPr>
        <w:tblW w:w="9138" w:type="dxa"/>
        <w:tblInd w:w="360" w:type="dxa"/>
        <w:tblLayout w:type="fixed"/>
        <w:tblLook w:val="0000" w:firstRow="0" w:lastRow="0" w:firstColumn="0" w:lastColumn="0" w:noHBand="0" w:noVBand="0"/>
      </w:tblPr>
      <w:tblGrid>
        <w:gridCol w:w="2190"/>
        <w:gridCol w:w="791"/>
        <w:gridCol w:w="872"/>
        <w:gridCol w:w="1169"/>
        <w:gridCol w:w="709"/>
        <w:gridCol w:w="777"/>
        <w:gridCol w:w="825"/>
        <w:gridCol w:w="6"/>
        <w:gridCol w:w="873"/>
        <w:gridCol w:w="926"/>
      </w:tblGrid>
      <w:tr w:rsidR="002A7C38" w:rsidRPr="00C2555B" w14:paraId="061BE3E7" w14:textId="77777777" w:rsidTr="00987B55">
        <w:trPr>
          <w:tblHeader/>
        </w:trPr>
        <w:tc>
          <w:tcPr>
            <w:tcW w:w="2190" w:type="dxa"/>
          </w:tcPr>
          <w:p w14:paraId="53C6738A"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tcPr>
          <w:p w14:paraId="7F4B4826"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204FD272" w14:textId="77777777" w:rsidTr="00987B55">
        <w:trPr>
          <w:tblHeader/>
        </w:trPr>
        <w:tc>
          <w:tcPr>
            <w:tcW w:w="2190" w:type="dxa"/>
          </w:tcPr>
          <w:p w14:paraId="7702BF66"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8" w:type="dxa"/>
            <w:gridSpan w:val="9"/>
            <w:vAlign w:val="bottom"/>
          </w:tcPr>
          <w:p w14:paraId="3F75ABE2" w14:textId="77777777" w:rsidR="002A7C38" w:rsidRPr="00C2555B" w:rsidRDefault="002A7C38"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งบการเงินรวม</w:t>
            </w:r>
          </w:p>
        </w:tc>
      </w:tr>
      <w:tr w:rsidR="002A7C38" w:rsidRPr="00C2555B" w14:paraId="109ACC85" w14:textId="77777777" w:rsidTr="00987B55">
        <w:trPr>
          <w:tblHeader/>
        </w:trPr>
        <w:tc>
          <w:tcPr>
            <w:tcW w:w="2190" w:type="dxa"/>
          </w:tcPr>
          <w:p w14:paraId="314934FC"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3" w:type="dxa"/>
            <w:gridSpan w:val="2"/>
          </w:tcPr>
          <w:p w14:paraId="60826BA8"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878" w:type="dxa"/>
            <w:gridSpan w:val="2"/>
          </w:tcPr>
          <w:p w14:paraId="0668EA25"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02" w:type="dxa"/>
            <w:gridSpan w:val="2"/>
          </w:tcPr>
          <w:p w14:paraId="01EB465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805" w:type="dxa"/>
            <w:gridSpan w:val="3"/>
          </w:tcPr>
          <w:p w14:paraId="39F53FBB"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553ABDF0" w14:textId="77777777" w:rsidTr="00987B55">
        <w:trPr>
          <w:tblHeader/>
        </w:trPr>
        <w:tc>
          <w:tcPr>
            <w:tcW w:w="2190" w:type="dxa"/>
          </w:tcPr>
          <w:p w14:paraId="1DA4BDCB"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3" w:type="dxa"/>
            <w:gridSpan w:val="2"/>
          </w:tcPr>
          <w:p w14:paraId="5411E66B"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878" w:type="dxa"/>
            <w:gridSpan w:val="2"/>
          </w:tcPr>
          <w:p w14:paraId="4DC17043"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02" w:type="dxa"/>
            <w:gridSpan w:val="2"/>
          </w:tcPr>
          <w:p w14:paraId="10FC8891"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805" w:type="dxa"/>
            <w:gridSpan w:val="3"/>
            <w:vMerge w:val="restart"/>
          </w:tcPr>
          <w:p w14:paraId="6DD2DB6F" w14:textId="77A8158E"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430FEE6E" w14:textId="064FDC34"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0FA9A2B2" w14:textId="77777777" w:rsidTr="00987B55">
        <w:trPr>
          <w:tblHeader/>
        </w:trPr>
        <w:tc>
          <w:tcPr>
            <w:tcW w:w="2190" w:type="dxa"/>
          </w:tcPr>
          <w:p w14:paraId="49958112" w14:textId="77777777" w:rsidR="002D1EF0" w:rsidRPr="00C2555B" w:rsidRDefault="002D1EF0" w:rsidP="00E64F16">
            <w:pPr>
              <w:spacing w:line="240" w:lineRule="auto"/>
              <w:jc w:val="center"/>
              <w:rPr>
                <w:rFonts w:ascii="Browallia New" w:hAnsi="Browallia New" w:cs="Browallia New"/>
                <w:sz w:val="22"/>
                <w:szCs w:val="22"/>
              </w:rPr>
            </w:pPr>
          </w:p>
        </w:tc>
        <w:tc>
          <w:tcPr>
            <w:tcW w:w="1663" w:type="dxa"/>
            <w:gridSpan w:val="2"/>
            <w:vAlign w:val="bottom"/>
          </w:tcPr>
          <w:p w14:paraId="07856410"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878" w:type="dxa"/>
            <w:gridSpan w:val="2"/>
            <w:vAlign w:val="bottom"/>
          </w:tcPr>
          <w:p w14:paraId="235C6918"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02" w:type="dxa"/>
            <w:gridSpan w:val="2"/>
            <w:vAlign w:val="bottom"/>
          </w:tcPr>
          <w:p w14:paraId="2B3888CC"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805" w:type="dxa"/>
            <w:gridSpan w:val="3"/>
            <w:vMerge/>
            <w:vAlign w:val="bottom"/>
          </w:tcPr>
          <w:p w14:paraId="32E4D419" w14:textId="01EFF691"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E65C1F" w:rsidRPr="00C2555B" w14:paraId="09D9CB08" w14:textId="77777777" w:rsidTr="00987B55">
        <w:trPr>
          <w:tblHeader/>
        </w:trPr>
        <w:tc>
          <w:tcPr>
            <w:tcW w:w="2190" w:type="dxa"/>
          </w:tcPr>
          <w:p w14:paraId="79D33172" w14:textId="77777777" w:rsidR="00E65C1F" w:rsidRPr="00C2555B" w:rsidRDefault="00E65C1F" w:rsidP="00E65C1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91" w:type="dxa"/>
            <w:vAlign w:val="bottom"/>
          </w:tcPr>
          <w:p w14:paraId="361CD7C1" w14:textId="4B68B8E3" w:rsidR="00E65C1F" w:rsidRPr="00C2555B" w:rsidRDefault="003B3B06" w:rsidP="00E65C1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72" w:type="dxa"/>
            <w:vAlign w:val="bottom"/>
          </w:tcPr>
          <w:p w14:paraId="0B8DCBFA" w14:textId="598A0E24" w:rsidR="00E65C1F" w:rsidRPr="00C2555B" w:rsidRDefault="00E65C1F" w:rsidP="00E65C1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1169" w:type="dxa"/>
            <w:vAlign w:val="bottom"/>
          </w:tcPr>
          <w:p w14:paraId="59D6E686" w14:textId="3C737CC2" w:rsidR="00E65C1F" w:rsidRPr="00553E75" w:rsidRDefault="00814F8D" w:rsidP="00E65C1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highlight w:val="cyan"/>
              </w:rPr>
            </w:pPr>
            <w:r w:rsidRPr="003B3B06">
              <w:rPr>
                <w:rFonts w:ascii="Browallia New" w:hAnsi="Browallia New" w:cs="Browallia New" w:hint="cs"/>
                <w:sz w:val="22"/>
                <w:szCs w:val="22"/>
              </w:rPr>
              <w:t>31</w:t>
            </w:r>
            <w:r>
              <w:rPr>
                <w:rFonts w:ascii="Browallia New" w:hAnsi="Browallia New" w:cs="Browallia New" w:hint="cs"/>
                <w:sz w:val="22"/>
                <w:szCs w:val="22"/>
                <w:cs/>
              </w:rPr>
              <w:t xml:space="preserve"> มี.ค. </w:t>
            </w:r>
            <w:r w:rsidR="003B3B06" w:rsidRPr="003B3B06">
              <w:rPr>
                <w:rFonts w:ascii="Browallia New" w:hAnsi="Browallia New" w:cs="Browallia New"/>
                <w:sz w:val="22"/>
                <w:szCs w:val="22"/>
              </w:rPr>
              <w:t>2563</w:t>
            </w:r>
          </w:p>
        </w:tc>
        <w:tc>
          <w:tcPr>
            <w:tcW w:w="709" w:type="dxa"/>
            <w:vAlign w:val="bottom"/>
          </w:tcPr>
          <w:p w14:paraId="24567F11" w14:textId="20F6C791" w:rsidR="00E65C1F" w:rsidRPr="00C2555B" w:rsidRDefault="00E65C1F" w:rsidP="00E65C1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777" w:type="dxa"/>
            <w:vAlign w:val="bottom"/>
          </w:tcPr>
          <w:p w14:paraId="25558798" w14:textId="245E9C58" w:rsidR="00E65C1F" w:rsidRPr="00C2555B" w:rsidRDefault="003B3B06" w:rsidP="00E65C1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31" w:type="dxa"/>
            <w:gridSpan w:val="2"/>
            <w:vAlign w:val="bottom"/>
          </w:tcPr>
          <w:p w14:paraId="5D3F9295" w14:textId="0B40DA4E" w:rsidR="00E65C1F" w:rsidRPr="00C2555B" w:rsidRDefault="00E65C1F" w:rsidP="00E65C1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873" w:type="dxa"/>
            <w:vAlign w:val="bottom"/>
          </w:tcPr>
          <w:p w14:paraId="6AE73917" w14:textId="172494A8" w:rsidR="00E65C1F" w:rsidRPr="00C2555B" w:rsidRDefault="003B3B06" w:rsidP="00E65C1F">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926" w:type="dxa"/>
            <w:vAlign w:val="bottom"/>
          </w:tcPr>
          <w:p w14:paraId="438614D3" w14:textId="55A09159" w:rsidR="00E65C1F" w:rsidRPr="00C2555B" w:rsidRDefault="00E65C1F" w:rsidP="00E65C1F">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w:t>
            </w:r>
            <w:r w:rsidR="00BF4F6E">
              <w:rPr>
                <w:rFonts w:ascii="Browallia New" w:hAnsi="Browallia New" w:cs="Browallia New"/>
                <w:sz w:val="22"/>
                <w:szCs w:val="22"/>
              </w:rPr>
              <w:t xml:space="preserve"> </w:t>
            </w:r>
            <w:r w:rsidR="00BF4F6E">
              <w:rPr>
                <w:rFonts w:ascii="Browallia New" w:hAnsi="Browallia New" w:cs="Browallia New"/>
                <w:sz w:val="22"/>
                <w:szCs w:val="22"/>
              </w:rPr>
              <w:br/>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r>
      <w:tr w:rsidR="00637B27" w:rsidRPr="00C2555B" w14:paraId="11D993A3" w14:textId="77777777" w:rsidTr="00987B55">
        <w:trPr>
          <w:tblHeader/>
        </w:trPr>
        <w:tc>
          <w:tcPr>
            <w:tcW w:w="2190" w:type="dxa"/>
          </w:tcPr>
          <w:p w14:paraId="24370BD5" w14:textId="77777777" w:rsidR="00637B27" w:rsidRPr="00C2555B" w:rsidRDefault="00637B27"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91" w:type="dxa"/>
            <w:vAlign w:val="bottom"/>
          </w:tcPr>
          <w:p w14:paraId="6ECDA75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72" w:type="dxa"/>
            <w:vAlign w:val="bottom"/>
          </w:tcPr>
          <w:p w14:paraId="629ABBCE"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1169" w:type="dxa"/>
            <w:vAlign w:val="bottom"/>
          </w:tcPr>
          <w:p w14:paraId="6523B503"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709" w:type="dxa"/>
            <w:vAlign w:val="bottom"/>
          </w:tcPr>
          <w:p w14:paraId="25E41280"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777" w:type="dxa"/>
            <w:vAlign w:val="bottom"/>
          </w:tcPr>
          <w:p w14:paraId="39A68D3F"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31" w:type="dxa"/>
            <w:gridSpan w:val="2"/>
            <w:vAlign w:val="bottom"/>
          </w:tcPr>
          <w:p w14:paraId="45856E1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c>
          <w:tcPr>
            <w:tcW w:w="873" w:type="dxa"/>
            <w:vAlign w:val="bottom"/>
          </w:tcPr>
          <w:p w14:paraId="2ADC8D9E" w14:textId="77777777" w:rsidR="00637B27" w:rsidRPr="00C2555B" w:rsidRDefault="00637B27" w:rsidP="00637B27">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26" w:type="dxa"/>
            <w:vAlign w:val="bottom"/>
          </w:tcPr>
          <w:p w14:paraId="6A31C182" w14:textId="77777777" w:rsidR="00637B27" w:rsidRPr="00C2555B" w:rsidRDefault="00637B27" w:rsidP="00637B27">
            <w:pPr>
              <w:tabs>
                <w:tab w:val="clear" w:pos="680"/>
                <w:tab w:val="clear" w:pos="907"/>
              </w:tabs>
              <w:spacing w:line="240" w:lineRule="auto"/>
              <w:ind w:left="-114"/>
              <w:jc w:val="center"/>
              <w:rPr>
                <w:rFonts w:ascii="Browallia New" w:hAnsi="Browallia New" w:cs="Browallia New"/>
                <w:sz w:val="22"/>
                <w:szCs w:val="22"/>
              </w:rPr>
            </w:pPr>
          </w:p>
        </w:tc>
      </w:tr>
      <w:tr w:rsidR="002A7C38" w:rsidRPr="00C2555B" w14:paraId="5B8DD747" w14:textId="77777777" w:rsidTr="00987B55">
        <w:tc>
          <w:tcPr>
            <w:tcW w:w="2190" w:type="dxa"/>
          </w:tcPr>
          <w:p w14:paraId="034EA65C" w14:textId="77777777" w:rsidR="002A7C38" w:rsidRPr="00C2555B" w:rsidRDefault="002A7C38" w:rsidP="00E64F16">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791" w:type="dxa"/>
          </w:tcPr>
          <w:p w14:paraId="7B50D097"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872" w:type="dxa"/>
          </w:tcPr>
          <w:p w14:paraId="665F2166" w14:textId="77777777" w:rsidR="002A7C38" w:rsidRPr="00C2555B" w:rsidRDefault="002A7C38" w:rsidP="00E64F16">
            <w:pPr>
              <w:pStyle w:val="InsideAddress"/>
              <w:tabs>
                <w:tab w:val="decimal" w:pos="834"/>
              </w:tabs>
              <w:ind w:left="-114"/>
              <w:rPr>
                <w:rFonts w:ascii="Browallia New" w:hAnsi="Browallia New" w:cs="Browallia New"/>
                <w:sz w:val="22"/>
                <w:szCs w:val="22"/>
              </w:rPr>
            </w:pPr>
          </w:p>
        </w:tc>
        <w:tc>
          <w:tcPr>
            <w:tcW w:w="1169" w:type="dxa"/>
          </w:tcPr>
          <w:p w14:paraId="6A91303A"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709" w:type="dxa"/>
          </w:tcPr>
          <w:p w14:paraId="5EF409AB" w14:textId="77777777" w:rsidR="002A7C38" w:rsidRPr="00C2555B" w:rsidRDefault="002A7C38" w:rsidP="00E64F16">
            <w:pPr>
              <w:tabs>
                <w:tab w:val="clear" w:pos="680"/>
                <w:tab w:val="clear" w:pos="907"/>
              </w:tabs>
              <w:spacing w:line="240" w:lineRule="auto"/>
              <w:ind w:left="-114"/>
              <w:jc w:val="both"/>
              <w:rPr>
                <w:rFonts w:ascii="Browallia New" w:hAnsi="Browallia New" w:cs="Browallia New"/>
                <w:sz w:val="22"/>
                <w:szCs w:val="22"/>
                <w:u w:val="single"/>
              </w:rPr>
            </w:pPr>
          </w:p>
        </w:tc>
        <w:tc>
          <w:tcPr>
            <w:tcW w:w="777" w:type="dxa"/>
          </w:tcPr>
          <w:p w14:paraId="5323D4D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31" w:type="dxa"/>
            <w:gridSpan w:val="2"/>
          </w:tcPr>
          <w:p w14:paraId="20A90F47" w14:textId="77777777" w:rsidR="002A7C38" w:rsidRPr="00C2555B" w:rsidRDefault="002A7C38" w:rsidP="00E64F16">
            <w:pPr>
              <w:tabs>
                <w:tab w:val="clear" w:pos="680"/>
                <w:tab w:val="clear" w:pos="907"/>
              </w:tabs>
              <w:spacing w:line="240" w:lineRule="auto"/>
              <w:ind w:left="-114"/>
              <w:rPr>
                <w:rFonts w:ascii="Browallia New" w:hAnsi="Browallia New" w:cs="Browallia New"/>
                <w:sz w:val="22"/>
                <w:szCs w:val="22"/>
              </w:rPr>
            </w:pPr>
          </w:p>
        </w:tc>
        <w:tc>
          <w:tcPr>
            <w:tcW w:w="873" w:type="dxa"/>
          </w:tcPr>
          <w:p w14:paraId="10BBE219" w14:textId="77777777" w:rsidR="002A7C38" w:rsidRPr="00C2555B" w:rsidRDefault="002A7C38" w:rsidP="00E64F16">
            <w:pPr>
              <w:pStyle w:val="InsideAddress"/>
              <w:tabs>
                <w:tab w:val="decimal" w:pos="792"/>
              </w:tabs>
              <w:ind w:left="-114"/>
              <w:rPr>
                <w:rFonts w:ascii="Browallia New" w:hAnsi="Browallia New" w:cs="Browallia New"/>
                <w:sz w:val="22"/>
                <w:szCs w:val="22"/>
              </w:rPr>
            </w:pPr>
          </w:p>
        </w:tc>
        <w:tc>
          <w:tcPr>
            <w:tcW w:w="926" w:type="dxa"/>
          </w:tcPr>
          <w:p w14:paraId="12DDA19E" w14:textId="77777777" w:rsidR="002A7C38" w:rsidRPr="00C2555B" w:rsidRDefault="002A7C38" w:rsidP="00E64F16">
            <w:pPr>
              <w:pStyle w:val="InsideAddress"/>
              <w:ind w:left="-114"/>
              <w:rPr>
                <w:rFonts w:ascii="Browallia New" w:hAnsi="Browallia New" w:cs="Browallia New"/>
                <w:sz w:val="22"/>
                <w:szCs w:val="22"/>
              </w:rPr>
            </w:pPr>
          </w:p>
        </w:tc>
      </w:tr>
      <w:tr w:rsidR="00206A85" w:rsidRPr="00C2555B" w14:paraId="3CECC040" w14:textId="77777777" w:rsidTr="00987B55">
        <w:trPr>
          <w:trHeight w:val="66"/>
        </w:trPr>
        <w:tc>
          <w:tcPr>
            <w:tcW w:w="2190" w:type="dxa"/>
          </w:tcPr>
          <w:p w14:paraId="6B88B76D" w14:textId="77777777" w:rsidR="00206A85" w:rsidRPr="00C2555B" w:rsidRDefault="00206A85" w:rsidP="00206A85">
            <w:pPr>
              <w:spacing w:line="240" w:lineRule="auto"/>
              <w:rPr>
                <w:rFonts w:ascii="Browallia New" w:hAnsi="Browallia New" w:cs="Browallia New"/>
                <w:sz w:val="22"/>
                <w:szCs w:val="22"/>
                <w:cs/>
              </w:rPr>
            </w:pPr>
            <w:r w:rsidRPr="00C2555B">
              <w:rPr>
                <w:rFonts w:ascii="Browallia New" w:hAnsi="Browallia New" w:cs="Browallia New"/>
                <w:sz w:val="22"/>
                <w:szCs w:val="22"/>
                <w:cs/>
              </w:rPr>
              <w:t>บริษัทใหญ่</w:t>
            </w:r>
          </w:p>
        </w:tc>
        <w:tc>
          <w:tcPr>
            <w:tcW w:w="791" w:type="dxa"/>
          </w:tcPr>
          <w:p w14:paraId="76F1BB5E" w14:textId="385ED6C8" w:rsidR="00206A85" w:rsidRPr="003E1FB1" w:rsidRDefault="00F71A54"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547,767</w:t>
            </w:r>
          </w:p>
        </w:tc>
        <w:tc>
          <w:tcPr>
            <w:tcW w:w="872" w:type="dxa"/>
          </w:tcPr>
          <w:p w14:paraId="32ADFF35" w14:textId="3585EDD4"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563,</w:t>
            </w:r>
            <w:r w:rsidR="00814F8D">
              <w:rPr>
                <w:rFonts w:ascii="Browallia New" w:hAnsi="Browallia New" w:cs="Browallia New"/>
                <w:sz w:val="22"/>
                <w:szCs w:val="22"/>
              </w:rPr>
              <w:t>35</w:t>
            </w:r>
            <w:r w:rsidR="005D0B65">
              <w:rPr>
                <w:rFonts w:ascii="Browallia New" w:hAnsi="Browallia New" w:cs="Browallia New"/>
                <w:sz w:val="22"/>
                <w:szCs w:val="22"/>
              </w:rPr>
              <w:t>9</w:t>
            </w:r>
          </w:p>
        </w:tc>
        <w:tc>
          <w:tcPr>
            <w:tcW w:w="1169" w:type="dxa"/>
          </w:tcPr>
          <w:p w14:paraId="58246A0C" w14:textId="69F12A65" w:rsidR="00206A85" w:rsidRPr="003E1FB1" w:rsidRDefault="008B6A31"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0.46</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00EF7FD1" w:rsidRPr="003E1FB1">
              <w:rPr>
                <w:rFonts w:ascii="Browallia New" w:hAnsi="Browallia New" w:cs="Browallia New"/>
                <w:sz w:val="22"/>
                <w:szCs w:val="22"/>
              </w:rPr>
              <w:t>100</w:t>
            </w:r>
          </w:p>
        </w:tc>
        <w:tc>
          <w:tcPr>
            <w:tcW w:w="709" w:type="dxa"/>
            <w:vAlign w:val="bottom"/>
          </w:tcPr>
          <w:p w14:paraId="08052761" w14:textId="399E082B"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 xml:space="preserve">1 </w:t>
            </w:r>
            <w:r w:rsidRPr="003E1FB1">
              <w:rPr>
                <w:rFonts w:ascii="Browallia New" w:hAnsi="Browallia New" w:cs="Browallia New" w:hint="cs"/>
                <w:sz w:val="22"/>
                <w:szCs w:val="22"/>
                <w:cs/>
              </w:rPr>
              <w:t xml:space="preserve">- </w:t>
            </w:r>
            <w:r w:rsidRPr="003E1FB1">
              <w:rPr>
                <w:rFonts w:ascii="Browallia New" w:hAnsi="Browallia New" w:cs="Browallia New"/>
                <w:sz w:val="22"/>
                <w:szCs w:val="22"/>
              </w:rPr>
              <w:t>100</w:t>
            </w:r>
          </w:p>
        </w:tc>
        <w:tc>
          <w:tcPr>
            <w:tcW w:w="777" w:type="dxa"/>
            <w:vAlign w:val="bottom"/>
          </w:tcPr>
          <w:p w14:paraId="48C45F9F" w14:textId="6C5EA659" w:rsidR="00206A85" w:rsidRPr="003E1FB1" w:rsidRDefault="00357D8B"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39,802</w:t>
            </w:r>
          </w:p>
        </w:tc>
        <w:tc>
          <w:tcPr>
            <w:tcW w:w="831" w:type="dxa"/>
            <w:gridSpan w:val="2"/>
          </w:tcPr>
          <w:p w14:paraId="3095371F" w14:textId="6E019F33"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49,</w:t>
            </w:r>
            <w:r w:rsidR="00814F8D">
              <w:rPr>
                <w:rFonts w:ascii="Browallia New" w:hAnsi="Browallia New" w:cs="Browallia New"/>
                <w:sz w:val="22"/>
                <w:szCs w:val="22"/>
              </w:rPr>
              <w:t>16</w:t>
            </w:r>
            <w:r w:rsidR="00513DCD">
              <w:rPr>
                <w:rFonts w:ascii="Browallia New" w:hAnsi="Browallia New" w:cs="Browallia New"/>
                <w:sz w:val="22"/>
                <w:szCs w:val="22"/>
              </w:rPr>
              <w:t>2</w:t>
            </w:r>
          </w:p>
        </w:tc>
        <w:tc>
          <w:tcPr>
            <w:tcW w:w="873" w:type="dxa"/>
          </w:tcPr>
          <w:p w14:paraId="67706A5D" w14:textId="4B6F885D" w:rsidR="00206A85" w:rsidRPr="003E1FB1" w:rsidRDefault="007E6D22"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507</w:t>
            </w:r>
            <w:r w:rsidR="000905A6" w:rsidRPr="003E1FB1">
              <w:rPr>
                <w:rFonts w:ascii="Browallia New" w:hAnsi="Browallia New" w:cs="DokChampa"/>
                <w:sz w:val="22"/>
                <w:szCs w:val="22"/>
                <w:lang w:val="en-GB" w:bidi="lo-LA"/>
              </w:rPr>
              <w:t>,965</w:t>
            </w:r>
          </w:p>
        </w:tc>
        <w:tc>
          <w:tcPr>
            <w:tcW w:w="926" w:type="dxa"/>
          </w:tcPr>
          <w:p w14:paraId="5EAD6446" w14:textId="30DE5B1A"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514,197</w:t>
            </w:r>
          </w:p>
        </w:tc>
      </w:tr>
      <w:tr w:rsidR="00206A85" w:rsidRPr="00C2555B" w14:paraId="1B160FA8" w14:textId="77777777" w:rsidTr="00987B55">
        <w:tc>
          <w:tcPr>
            <w:tcW w:w="2190" w:type="dxa"/>
          </w:tcPr>
          <w:p w14:paraId="61982386" w14:textId="77777777" w:rsidR="00206A85" w:rsidRPr="00C2555B" w:rsidRDefault="00206A85" w:rsidP="00206A85">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 xml:space="preserve">บริษัทย่อย </w:t>
            </w:r>
          </w:p>
        </w:tc>
        <w:tc>
          <w:tcPr>
            <w:tcW w:w="791" w:type="dxa"/>
          </w:tcPr>
          <w:p w14:paraId="2497C870" w14:textId="77777777"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p>
        </w:tc>
        <w:tc>
          <w:tcPr>
            <w:tcW w:w="872" w:type="dxa"/>
            <w:vAlign w:val="bottom"/>
          </w:tcPr>
          <w:p w14:paraId="6DF134B8" w14:textId="77777777"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p>
        </w:tc>
        <w:tc>
          <w:tcPr>
            <w:tcW w:w="1169" w:type="dxa"/>
            <w:vAlign w:val="bottom"/>
          </w:tcPr>
          <w:p w14:paraId="59807459" w14:textId="77777777" w:rsidR="00206A85" w:rsidRPr="003E1FB1" w:rsidRDefault="00206A85" w:rsidP="00206A85">
            <w:pPr>
              <w:pStyle w:val="InsideAddress"/>
              <w:tabs>
                <w:tab w:val="decimal" w:pos="252"/>
              </w:tabs>
              <w:ind w:left="-114"/>
              <w:jc w:val="right"/>
              <w:rPr>
                <w:rFonts w:ascii="Browallia New" w:hAnsi="Browallia New" w:cs="Browallia New"/>
                <w:sz w:val="22"/>
                <w:szCs w:val="22"/>
              </w:rPr>
            </w:pPr>
          </w:p>
        </w:tc>
        <w:tc>
          <w:tcPr>
            <w:tcW w:w="709" w:type="dxa"/>
          </w:tcPr>
          <w:p w14:paraId="2FFC5DC3" w14:textId="77777777" w:rsidR="00206A85" w:rsidRPr="003E1FB1" w:rsidRDefault="00206A85" w:rsidP="00206A85">
            <w:pPr>
              <w:pStyle w:val="InsideAddress"/>
              <w:tabs>
                <w:tab w:val="decimal" w:pos="252"/>
              </w:tabs>
              <w:ind w:left="-114"/>
              <w:jc w:val="right"/>
              <w:rPr>
                <w:rFonts w:ascii="Browallia New" w:hAnsi="Browallia New" w:cs="Browallia New"/>
                <w:sz w:val="22"/>
                <w:szCs w:val="22"/>
              </w:rPr>
            </w:pPr>
          </w:p>
        </w:tc>
        <w:tc>
          <w:tcPr>
            <w:tcW w:w="777" w:type="dxa"/>
          </w:tcPr>
          <w:p w14:paraId="7FA5DD19" w14:textId="77777777"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1920116E" w14:textId="77777777"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7E495A7C" w14:textId="77777777"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F2149B8" w14:textId="77777777"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p>
        </w:tc>
      </w:tr>
      <w:tr w:rsidR="00206A85" w:rsidRPr="00C2555B" w14:paraId="26327AF1" w14:textId="77777777" w:rsidTr="00987B55">
        <w:tc>
          <w:tcPr>
            <w:tcW w:w="2190" w:type="dxa"/>
          </w:tcPr>
          <w:p w14:paraId="38636484" w14:textId="3F53AD15" w:rsidR="00206A85" w:rsidRPr="00C2555B" w:rsidRDefault="006B76D2" w:rsidP="00206A85">
            <w:pPr>
              <w:tabs>
                <w:tab w:val="left" w:pos="162"/>
              </w:tabs>
              <w:spacing w:line="240" w:lineRule="auto"/>
              <w:ind w:right="-108"/>
              <w:jc w:val="both"/>
              <w:rPr>
                <w:rFonts w:ascii="Browallia New" w:hAnsi="Browallia New" w:cs="Browallia New"/>
                <w:sz w:val="22"/>
                <w:szCs w:val="22"/>
                <w:cs/>
              </w:rPr>
            </w:pPr>
            <w:r>
              <w:rPr>
                <w:rFonts w:ascii="Browallia New" w:hAnsi="Browallia New" w:cs="Browallia New" w:hint="cs"/>
                <w:sz w:val="22"/>
                <w:szCs w:val="22"/>
                <w:cs/>
              </w:rPr>
              <w:t xml:space="preserve">  </w:t>
            </w:r>
            <w:r w:rsidR="00206A85" w:rsidRPr="00C2555B">
              <w:rPr>
                <w:rFonts w:ascii="Browallia New" w:hAnsi="Browallia New" w:cs="Browallia New"/>
                <w:sz w:val="22"/>
                <w:szCs w:val="22"/>
                <w:cs/>
              </w:rPr>
              <w:t>ยังไม่ถึงกำหนดชำระ</w:t>
            </w:r>
          </w:p>
        </w:tc>
        <w:tc>
          <w:tcPr>
            <w:tcW w:w="791" w:type="dxa"/>
          </w:tcPr>
          <w:p w14:paraId="5813F68A" w14:textId="25C38D82" w:rsidR="00206A85" w:rsidRPr="003E1FB1" w:rsidRDefault="00F71A54"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1,760,255</w:t>
            </w:r>
          </w:p>
        </w:tc>
        <w:tc>
          <w:tcPr>
            <w:tcW w:w="872" w:type="dxa"/>
            <w:vAlign w:val="bottom"/>
          </w:tcPr>
          <w:p w14:paraId="10E5FD21" w14:textId="5D59AFDD"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1,876,056</w:t>
            </w:r>
          </w:p>
        </w:tc>
        <w:tc>
          <w:tcPr>
            <w:tcW w:w="1169" w:type="dxa"/>
            <w:vAlign w:val="bottom"/>
          </w:tcPr>
          <w:p w14:paraId="622C8B2A" w14:textId="308205DE" w:rsidR="00206A85" w:rsidRPr="003E1FB1" w:rsidRDefault="00EF7FD1"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0.21</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Pr="003E1FB1">
              <w:rPr>
                <w:rFonts w:ascii="Browallia New" w:hAnsi="Browallia New" w:cs="Browallia New"/>
                <w:sz w:val="22"/>
                <w:szCs w:val="22"/>
              </w:rPr>
              <w:t>0.32</w:t>
            </w:r>
          </w:p>
        </w:tc>
        <w:tc>
          <w:tcPr>
            <w:tcW w:w="709" w:type="dxa"/>
          </w:tcPr>
          <w:p w14:paraId="61E3C297" w14:textId="606E7994"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1</w:t>
            </w:r>
          </w:p>
        </w:tc>
        <w:tc>
          <w:tcPr>
            <w:tcW w:w="777" w:type="dxa"/>
          </w:tcPr>
          <w:p w14:paraId="79AD101D" w14:textId="501A581B" w:rsidR="00206A85" w:rsidRPr="003E1FB1" w:rsidRDefault="00357D8B"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5,595</w:t>
            </w:r>
          </w:p>
        </w:tc>
        <w:tc>
          <w:tcPr>
            <w:tcW w:w="831" w:type="dxa"/>
            <w:gridSpan w:val="2"/>
            <w:vAlign w:val="bottom"/>
          </w:tcPr>
          <w:p w14:paraId="7F503300" w14:textId="3B2F877C"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18,819</w:t>
            </w:r>
          </w:p>
        </w:tc>
        <w:tc>
          <w:tcPr>
            <w:tcW w:w="873" w:type="dxa"/>
            <w:vAlign w:val="bottom"/>
          </w:tcPr>
          <w:p w14:paraId="42C17A9D" w14:textId="6FBA7531" w:rsidR="00206A85" w:rsidRPr="003E1FB1" w:rsidRDefault="000905A6"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1,754,660</w:t>
            </w:r>
          </w:p>
        </w:tc>
        <w:tc>
          <w:tcPr>
            <w:tcW w:w="926" w:type="dxa"/>
            <w:vAlign w:val="bottom"/>
          </w:tcPr>
          <w:p w14:paraId="1389BD5E" w14:textId="6637BEAA"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1,857,237</w:t>
            </w:r>
          </w:p>
        </w:tc>
      </w:tr>
      <w:tr w:rsidR="00814F8D" w:rsidRPr="00C2555B" w14:paraId="5865C624" w14:textId="77777777" w:rsidTr="00987B55">
        <w:tc>
          <w:tcPr>
            <w:tcW w:w="2190" w:type="dxa"/>
          </w:tcPr>
          <w:p w14:paraId="79A34770" w14:textId="77777777" w:rsidR="00814F8D" w:rsidRPr="00C2555B" w:rsidRDefault="00814F8D" w:rsidP="00987B55">
            <w:pPr>
              <w:tabs>
                <w:tab w:val="left" w:pos="162"/>
              </w:tabs>
              <w:spacing w:line="240" w:lineRule="auto"/>
              <w:ind w:left="99" w:right="-108"/>
              <w:jc w:val="both"/>
              <w:rPr>
                <w:rFonts w:ascii="Browallia New" w:hAnsi="Browallia New" w:cs="Browallia New"/>
                <w:sz w:val="22"/>
                <w:szCs w:val="22"/>
                <w:cs/>
              </w:rPr>
            </w:pPr>
            <w:r w:rsidRPr="00C2555B">
              <w:rPr>
                <w:rFonts w:ascii="Browallia New" w:hAnsi="Browallia New" w:cs="Browallia New"/>
                <w:sz w:val="22"/>
                <w:szCs w:val="22"/>
                <w:cs/>
              </w:rPr>
              <w:t>ค้างชำระ</w:t>
            </w:r>
          </w:p>
        </w:tc>
        <w:tc>
          <w:tcPr>
            <w:tcW w:w="791" w:type="dxa"/>
          </w:tcPr>
          <w:p w14:paraId="07F8965E" w14:textId="77777777" w:rsidR="00814F8D" w:rsidRPr="00AA70D6" w:rsidRDefault="00814F8D" w:rsidP="00814F8D">
            <w:pPr>
              <w:tabs>
                <w:tab w:val="clear" w:pos="680"/>
                <w:tab w:val="clear" w:pos="907"/>
              </w:tabs>
              <w:spacing w:line="240" w:lineRule="auto"/>
              <w:ind w:left="-114"/>
              <w:jc w:val="right"/>
              <w:rPr>
                <w:rFonts w:ascii="Browallia New" w:hAnsi="Browallia New" w:cs="Browallia New"/>
                <w:sz w:val="22"/>
                <w:szCs w:val="22"/>
              </w:rPr>
            </w:pPr>
          </w:p>
        </w:tc>
        <w:tc>
          <w:tcPr>
            <w:tcW w:w="872" w:type="dxa"/>
          </w:tcPr>
          <w:p w14:paraId="66AD3F3B" w14:textId="77777777" w:rsidR="00814F8D" w:rsidRPr="0009009A" w:rsidRDefault="00814F8D" w:rsidP="00814F8D">
            <w:pPr>
              <w:tabs>
                <w:tab w:val="clear" w:pos="680"/>
                <w:tab w:val="clear" w:pos="907"/>
              </w:tabs>
              <w:spacing w:line="240" w:lineRule="auto"/>
              <w:ind w:left="-114"/>
              <w:jc w:val="right"/>
              <w:rPr>
                <w:rFonts w:ascii="Browallia New" w:hAnsi="Browallia New" w:cs="Browallia New"/>
                <w:sz w:val="22"/>
                <w:szCs w:val="22"/>
              </w:rPr>
            </w:pPr>
          </w:p>
        </w:tc>
        <w:tc>
          <w:tcPr>
            <w:tcW w:w="1169" w:type="dxa"/>
          </w:tcPr>
          <w:p w14:paraId="1F5FA549" w14:textId="77777777" w:rsidR="00814F8D" w:rsidRPr="0009009A" w:rsidRDefault="00814F8D" w:rsidP="00814F8D">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335495BF" w14:textId="77777777" w:rsidR="00814F8D" w:rsidRPr="0009009A" w:rsidRDefault="00814F8D" w:rsidP="00814F8D">
            <w:pPr>
              <w:tabs>
                <w:tab w:val="clear" w:pos="680"/>
                <w:tab w:val="clear" w:pos="907"/>
              </w:tabs>
              <w:spacing w:line="240" w:lineRule="auto"/>
              <w:ind w:left="-114"/>
              <w:jc w:val="right"/>
              <w:rPr>
                <w:rFonts w:ascii="Browallia New" w:hAnsi="Browallia New" w:cs="Browallia New"/>
                <w:sz w:val="22"/>
                <w:szCs w:val="22"/>
              </w:rPr>
            </w:pPr>
          </w:p>
        </w:tc>
        <w:tc>
          <w:tcPr>
            <w:tcW w:w="777" w:type="dxa"/>
          </w:tcPr>
          <w:p w14:paraId="4F018B04" w14:textId="77777777" w:rsidR="00814F8D" w:rsidRPr="00813CB9" w:rsidRDefault="00814F8D" w:rsidP="00814F8D">
            <w:pPr>
              <w:tabs>
                <w:tab w:val="clear" w:pos="680"/>
                <w:tab w:val="clear" w:pos="907"/>
              </w:tabs>
              <w:spacing w:line="240" w:lineRule="auto"/>
              <w:ind w:left="-114"/>
              <w:jc w:val="right"/>
              <w:rPr>
                <w:rFonts w:ascii="Browallia New" w:hAnsi="Browallia New" w:cs="DokChampa"/>
                <w:sz w:val="22"/>
                <w:szCs w:val="22"/>
                <w:lang w:val="en-GB" w:bidi="lo-LA"/>
              </w:rPr>
            </w:pPr>
          </w:p>
        </w:tc>
        <w:tc>
          <w:tcPr>
            <w:tcW w:w="831" w:type="dxa"/>
            <w:gridSpan w:val="2"/>
            <w:vAlign w:val="bottom"/>
          </w:tcPr>
          <w:p w14:paraId="093EEF00" w14:textId="77777777" w:rsidR="00814F8D" w:rsidRPr="0009009A" w:rsidRDefault="00814F8D" w:rsidP="00814F8D">
            <w:pPr>
              <w:tabs>
                <w:tab w:val="clear" w:pos="680"/>
                <w:tab w:val="clear" w:pos="907"/>
              </w:tabs>
              <w:spacing w:line="240" w:lineRule="auto"/>
              <w:ind w:left="-114"/>
              <w:jc w:val="right"/>
              <w:rPr>
                <w:rFonts w:ascii="Browallia New" w:hAnsi="Browallia New" w:cs="DokChampa"/>
                <w:sz w:val="22"/>
                <w:szCs w:val="22"/>
                <w:lang w:val="en-GB" w:bidi="lo-LA"/>
              </w:rPr>
            </w:pPr>
          </w:p>
        </w:tc>
        <w:tc>
          <w:tcPr>
            <w:tcW w:w="873" w:type="dxa"/>
            <w:vAlign w:val="bottom"/>
          </w:tcPr>
          <w:p w14:paraId="4E637E9C" w14:textId="77777777" w:rsidR="00814F8D" w:rsidRPr="00AA70D6" w:rsidRDefault="00814F8D" w:rsidP="00814F8D">
            <w:pPr>
              <w:tabs>
                <w:tab w:val="clear" w:pos="680"/>
                <w:tab w:val="clear" w:pos="907"/>
              </w:tabs>
              <w:spacing w:line="240" w:lineRule="auto"/>
              <w:ind w:left="-114"/>
              <w:jc w:val="right"/>
              <w:rPr>
                <w:rFonts w:ascii="Browallia New" w:hAnsi="Browallia New" w:cs="DokChampa"/>
                <w:sz w:val="22"/>
                <w:szCs w:val="22"/>
                <w:lang w:val="en-GB" w:bidi="lo-LA"/>
              </w:rPr>
            </w:pPr>
          </w:p>
        </w:tc>
        <w:tc>
          <w:tcPr>
            <w:tcW w:w="926" w:type="dxa"/>
            <w:vAlign w:val="bottom"/>
          </w:tcPr>
          <w:p w14:paraId="59FCF592" w14:textId="77777777" w:rsidR="00814F8D" w:rsidRPr="00C2555B" w:rsidRDefault="00814F8D" w:rsidP="00814F8D">
            <w:pPr>
              <w:tabs>
                <w:tab w:val="clear" w:pos="680"/>
                <w:tab w:val="clear" w:pos="907"/>
              </w:tabs>
              <w:spacing w:line="240" w:lineRule="auto"/>
              <w:ind w:left="-114"/>
              <w:jc w:val="right"/>
              <w:rPr>
                <w:rFonts w:ascii="Browallia New" w:hAnsi="Browallia New" w:cs="Browallia New"/>
                <w:sz w:val="22"/>
                <w:szCs w:val="22"/>
              </w:rPr>
            </w:pPr>
          </w:p>
        </w:tc>
      </w:tr>
      <w:tr w:rsidR="00206A85" w:rsidRPr="00C2555B" w14:paraId="0D279F66" w14:textId="77777777" w:rsidTr="00987B55">
        <w:tc>
          <w:tcPr>
            <w:tcW w:w="2190" w:type="dxa"/>
            <w:vAlign w:val="bottom"/>
          </w:tcPr>
          <w:p w14:paraId="536F46B1" w14:textId="77777777" w:rsidR="00206A85" w:rsidRPr="00C2555B" w:rsidRDefault="00206A85" w:rsidP="00206A85">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1 - 3  </w:t>
            </w:r>
            <w:r w:rsidRPr="00C2555B">
              <w:rPr>
                <w:rFonts w:ascii="Browallia New" w:hAnsi="Browallia New" w:cs="Browallia New"/>
                <w:sz w:val="22"/>
                <w:szCs w:val="22"/>
                <w:cs/>
              </w:rPr>
              <w:t>เดือน</w:t>
            </w:r>
          </w:p>
        </w:tc>
        <w:tc>
          <w:tcPr>
            <w:tcW w:w="791" w:type="dxa"/>
          </w:tcPr>
          <w:p w14:paraId="6EF7D88D" w14:textId="139B1BE9" w:rsidR="00206A85" w:rsidRPr="003E1FB1" w:rsidRDefault="00F71A54"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1,130,584</w:t>
            </w:r>
          </w:p>
        </w:tc>
        <w:tc>
          <w:tcPr>
            <w:tcW w:w="872" w:type="dxa"/>
            <w:vAlign w:val="bottom"/>
          </w:tcPr>
          <w:p w14:paraId="353B9AC6" w14:textId="039A619E"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1,075,545</w:t>
            </w:r>
          </w:p>
        </w:tc>
        <w:tc>
          <w:tcPr>
            <w:tcW w:w="1169" w:type="dxa"/>
            <w:vAlign w:val="bottom"/>
          </w:tcPr>
          <w:p w14:paraId="4AAD7A04" w14:textId="1EF0C48E" w:rsidR="00206A85" w:rsidRPr="003E1FB1" w:rsidRDefault="00EF7FD1" w:rsidP="00206A85">
            <w:pPr>
              <w:pStyle w:val="InsideAddress"/>
              <w:ind w:left="-114"/>
              <w:jc w:val="right"/>
              <w:rPr>
                <w:rFonts w:ascii="Browallia New" w:hAnsi="Browallia New" w:cs="Browallia New"/>
                <w:sz w:val="22"/>
                <w:szCs w:val="22"/>
                <w:cs/>
              </w:rPr>
            </w:pPr>
            <w:r w:rsidRPr="003E1FB1">
              <w:rPr>
                <w:rFonts w:ascii="Browallia New" w:hAnsi="Browallia New" w:cs="Browallia New"/>
                <w:sz w:val="22"/>
                <w:szCs w:val="22"/>
              </w:rPr>
              <w:t>2.10</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Pr="003E1FB1">
              <w:rPr>
                <w:rFonts w:ascii="Browallia New" w:hAnsi="Browallia New" w:cs="Browallia New"/>
                <w:sz w:val="22"/>
                <w:szCs w:val="22"/>
              </w:rPr>
              <w:t>6.25</w:t>
            </w:r>
          </w:p>
        </w:tc>
        <w:tc>
          <w:tcPr>
            <w:tcW w:w="709" w:type="dxa"/>
          </w:tcPr>
          <w:p w14:paraId="7C2ECE5B" w14:textId="0BC01D4F"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2, 25</w:t>
            </w:r>
          </w:p>
        </w:tc>
        <w:tc>
          <w:tcPr>
            <w:tcW w:w="777" w:type="dxa"/>
          </w:tcPr>
          <w:p w14:paraId="2AAF7045" w14:textId="6CD35B80" w:rsidR="00206A85" w:rsidRPr="003E1FB1" w:rsidRDefault="00357D8B"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20,503</w:t>
            </w:r>
          </w:p>
        </w:tc>
        <w:tc>
          <w:tcPr>
            <w:tcW w:w="831" w:type="dxa"/>
            <w:gridSpan w:val="2"/>
            <w:vAlign w:val="bottom"/>
          </w:tcPr>
          <w:p w14:paraId="2772E09C" w14:textId="483E0817"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25,162</w:t>
            </w:r>
          </w:p>
        </w:tc>
        <w:tc>
          <w:tcPr>
            <w:tcW w:w="873" w:type="dxa"/>
            <w:vAlign w:val="bottom"/>
          </w:tcPr>
          <w:p w14:paraId="7D1F7678" w14:textId="42138CB3" w:rsidR="00206A85" w:rsidRPr="003E1FB1" w:rsidRDefault="000905A6"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1,110,081</w:t>
            </w:r>
          </w:p>
        </w:tc>
        <w:tc>
          <w:tcPr>
            <w:tcW w:w="926" w:type="dxa"/>
            <w:vAlign w:val="bottom"/>
          </w:tcPr>
          <w:p w14:paraId="3B10C378" w14:textId="58DB68B6"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1,050,383</w:t>
            </w:r>
          </w:p>
        </w:tc>
      </w:tr>
      <w:tr w:rsidR="00206A85" w:rsidRPr="00C2555B" w14:paraId="79D40939" w14:textId="77777777" w:rsidTr="00987B55">
        <w:tc>
          <w:tcPr>
            <w:tcW w:w="2190" w:type="dxa"/>
            <w:vAlign w:val="bottom"/>
          </w:tcPr>
          <w:p w14:paraId="441AC680" w14:textId="77777777" w:rsidR="00206A85" w:rsidRPr="00C2555B" w:rsidRDefault="00206A85" w:rsidP="00206A85">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4 </w:t>
            </w:r>
            <w:r w:rsidRPr="00C2555B">
              <w:rPr>
                <w:rFonts w:ascii="Browallia New" w:hAnsi="Browallia New" w:cs="Browallia New"/>
                <w:sz w:val="22"/>
                <w:szCs w:val="22"/>
                <w:cs/>
              </w:rPr>
              <w:t>เดือน</w:t>
            </w:r>
          </w:p>
        </w:tc>
        <w:tc>
          <w:tcPr>
            <w:tcW w:w="791" w:type="dxa"/>
          </w:tcPr>
          <w:p w14:paraId="523DEA0D" w14:textId="4F4568C7" w:rsidR="00206A85" w:rsidRPr="003E1FB1" w:rsidRDefault="00814F8D" w:rsidP="00206A8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83,950</w:t>
            </w:r>
          </w:p>
        </w:tc>
        <w:tc>
          <w:tcPr>
            <w:tcW w:w="872" w:type="dxa"/>
            <w:vAlign w:val="bottom"/>
          </w:tcPr>
          <w:p w14:paraId="2C48CE7D" w14:textId="744D04BA"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70,852</w:t>
            </w:r>
          </w:p>
        </w:tc>
        <w:tc>
          <w:tcPr>
            <w:tcW w:w="1169" w:type="dxa"/>
            <w:vAlign w:val="bottom"/>
          </w:tcPr>
          <w:p w14:paraId="00265C1E" w14:textId="4B0537DC" w:rsidR="00206A85" w:rsidRPr="003E1FB1" w:rsidRDefault="00EF7FD1"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8.91</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Pr="003E1FB1">
              <w:rPr>
                <w:rFonts w:ascii="Browallia New" w:hAnsi="Browallia New" w:cs="Browallia New"/>
                <w:sz w:val="22"/>
                <w:szCs w:val="22"/>
              </w:rPr>
              <w:t>9.24</w:t>
            </w:r>
          </w:p>
        </w:tc>
        <w:tc>
          <w:tcPr>
            <w:tcW w:w="709" w:type="dxa"/>
          </w:tcPr>
          <w:p w14:paraId="5AA8A20B" w14:textId="2FE06367"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20, 25</w:t>
            </w:r>
          </w:p>
        </w:tc>
        <w:tc>
          <w:tcPr>
            <w:tcW w:w="777" w:type="dxa"/>
          </w:tcPr>
          <w:p w14:paraId="125D7437" w14:textId="34D180DF" w:rsidR="00206A85" w:rsidRPr="003E1FB1" w:rsidRDefault="00814F8D" w:rsidP="00206A8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DokChampa"/>
                <w:sz w:val="22"/>
                <w:szCs w:val="22"/>
                <w:lang w:val="en-GB" w:bidi="lo-LA"/>
              </w:rPr>
              <w:t>7,721</w:t>
            </w:r>
          </w:p>
        </w:tc>
        <w:tc>
          <w:tcPr>
            <w:tcW w:w="831" w:type="dxa"/>
            <w:gridSpan w:val="2"/>
            <w:vAlign w:val="bottom"/>
          </w:tcPr>
          <w:p w14:paraId="26401948" w14:textId="43612231"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14,171</w:t>
            </w:r>
          </w:p>
        </w:tc>
        <w:tc>
          <w:tcPr>
            <w:tcW w:w="873" w:type="dxa"/>
            <w:vAlign w:val="bottom"/>
          </w:tcPr>
          <w:p w14:paraId="04169496" w14:textId="6449B809" w:rsidR="00206A85" w:rsidRPr="003E1FB1" w:rsidRDefault="00814F8D" w:rsidP="00206A8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DokChampa"/>
                <w:sz w:val="22"/>
                <w:szCs w:val="22"/>
                <w:lang w:val="en-GB" w:bidi="lo-LA"/>
              </w:rPr>
              <w:t>76,229</w:t>
            </w:r>
          </w:p>
        </w:tc>
        <w:tc>
          <w:tcPr>
            <w:tcW w:w="926" w:type="dxa"/>
            <w:vAlign w:val="bottom"/>
          </w:tcPr>
          <w:p w14:paraId="714EDF29" w14:textId="6E77A938"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56,681</w:t>
            </w:r>
          </w:p>
        </w:tc>
      </w:tr>
      <w:tr w:rsidR="00206A85" w:rsidRPr="00C2555B" w14:paraId="66B1BF9D" w14:textId="77777777" w:rsidTr="00987B55">
        <w:tc>
          <w:tcPr>
            <w:tcW w:w="2190" w:type="dxa"/>
            <w:vAlign w:val="bottom"/>
          </w:tcPr>
          <w:p w14:paraId="5672CE1C" w14:textId="77777777" w:rsidR="00206A85" w:rsidRPr="00C2555B" w:rsidRDefault="00206A85" w:rsidP="00206A85">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5 - 6 </w:t>
            </w:r>
            <w:r w:rsidRPr="00C2555B">
              <w:rPr>
                <w:rFonts w:ascii="Browallia New" w:hAnsi="Browallia New" w:cs="Browallia New"/>
                <w:sz w:val="22"/>
                <w:szCs w:val="22"/>
                <w:cs/>
              </w:rPr>
              <w:t>เดือน</w:t>
            </w:r>
          </w:p>
        </w:tc>
        <w:tc>
          <w:tcPr>
            <w:tcW w:w="791" w:type="dxa"/>
          </w:tcPr>
          <w:p w14:paraId="0D59F280" w14:textId="7B2626FB" w:rsidR="00206A85" w:rsidRPr="003E1FB1" w:rsidRDefault="00814F8D" w:rsidP="00206A8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63,141</w:t>
            </w:r>
          </w:p>
        </w:tc>
        <w:tc>
          <w:tcPr>
            <w:tcW w:w="872" w:type="dxa"/>
            <w:vAlign w:val="bottom"/>
          </w:tcPr>
          <w:p w14:paraId="4EB8C24F" w14:textId="7FA3B7C9"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59,217</w:t>
            </w:r>
          </w:p>
        </w:tc>
        <w:tc>
          <w:tcPr>
            <w:tcW w:w="1169" w:type="dxa"/>
            <w:vAlign w:val="bottom"/>
          </w:tcPr>
          <w:p w14:paraId="2103382D" w14:textId="1484C41D" w:rsidR="00206A85" w:rsidRPr="003E1FB1" w:rsidRDefault="00EF7FD1"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13.8</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Pr="003E1FB1">
              <w:rPr>
                <w:rFonts w:ascii="Browallia New" w:hAnsi="Browallia New" w:cs="Browallia New"/>
                <w:sz w:val="22"/>
                <w:szCs w:val="22"/>
              </w:rPr>
              <w:t>36.52</w:t>
            </w:r>
          </w:p>
        </w:tc>
        <w:tc>
          <w:tcPr>
            <w:tcW w:w="709" w:type="dxa"/>
          </w:tcPr>
          <w:p w14:paraId="138EEA45" w14:textId="7FA606F3"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25</w:t>
            </w:r>
          </w:p>
        </w:tc>
        <w:tc>
          <w:tcPr>
            <w:tcW w:w="777" w:type="dxa"/>
          </w:tcPr>
          <w:p w14:paraId="6CBE1D53" w14:textId="311CD156" w:rsidR="00206A85" w:rsidRPr="003E1FB1" w:rsidRDefault="00814F8D"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1</w:t>
            </w:r>
            <w:r w:rsidRPr="00987B55">
              <w:rPr>
                <w:rFonts w:ascii="Browallia New" w:hAnsi="Browallia New" w:cs="DokChampa"/>
                <w:sz w:val="22"/>
                <w:szCs w:val="22"/>
                <w:lang w:val="en-GB" w:bidi="lo-LA"/>
              </w:rPr>
              <w:t>6,243</w:t>
            </w:r>
          </w:p>
        </w:tc>
        <w:tc>
          <w:tcPr>
            <w:tcW w:w="831" w:type="dxa"/>
            <w:gridSpan w:val="2"/>
            <w:vAlign w:val="bottom"/>
          </w:tcPr>
          <w:p w14:paraId="5477E533" w14:textId="173E5C5E"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14,804</w:t>
            </w:r>
          </w:p>
        </w:tc>
        <w:tc>
          <w:tcPr>
            <w:tcW w:w="873" w:type="dxa"/>
            <w:vAlign w:val="bottom"/>
          </w:tcPr>
          <w:p w14:paraId="16A0ACAC" w14:textId="39979E52" w:rsidR="00206A85" w:rsidRPr="003E1FB1" w:rsidRDefault="00814F8D" w:rsidP="00206A8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DokChampa"/>
                <w:sz w:val="22"/>
                <w:szCs w:val="22"/>
                <w:lang w:val="en-GB" w:bidi="lo-LA"/>
              </w:rPr>
              <w:t>46,898</w:t>
            </w:r>
          </w:p>
        </w:tc>
        <w:tc>
          <w:tcPr>
            <w:tcW w:w="926" w:type="dxa"/>
            <w:vAlign w:val="bottom"/>
          </w:tcPr>
          <w:p w14:paraId="2D0CFF7A" w14:textId="5D6C97B7"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44,413</w:t>
            </w:r>
          </w:p>
        </w:tc>
      </w:tr>
      <w:tr w:rsidR="00206A85" w:rsidRPr="00C2555B" w14:paraId="477FA97A" w14:textId="77777777" w:rsidTr="00987B55">
        <w:tc>
          <w:tcPr>
            <w:tcW w:w="2190" w:type="dxa"/>
            <w:vAlign w:val="bottom"/>
          </w:tcPr>
          <w:p w14:paraId="4C10D123" w14:textId="77777777" w:rsidR="00206A85" w:rsidRPr="00C2555B" w:rsidRDefault="00206A85" w:rsidP="00206A85">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7 - 9 </w:t>
            </w:r>
            <w:r w:rsidRPr="00C2555B">
              <w:rPr>
                <w:rFonts w:ascii="Browallia New" w:hAnsi="Browallia New" w:cs="Browallia New"/>
                <w:sz w:val="22"/>
                <w:szCs w:val="22"/>
                <w:cs/>
              </w:rPr>
              <w:t>เดือน</w:t>
            </w:r>
          </w:p>
        </w:tc>
        <w:tc>
          <w:tcPr>
            <w:tcW w:w="791" w:type="dxa"/>
          </w:tcPr>
          <w:p w14:paraId="3C340328" w14:textId="1C9A2C64" w:rsidR="00206A85" w:rsidRPr="003E1FB1" w:rsidRDefault="00815571"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39,573</w:t>
            </w:r>
          </w:p>
        </w:tc>
        <w:tc>
          <w:tcPr>
            <w:tcW w:w="872" w:type="dxa"/>
            <w:vAlign w:val="bottom"/>
          </w:tcPr>
          <w:p w14:paraId="3269EE66" w14:textId="2A0533AE"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41,469</w:t>
            </w:r>
          </w:p>
        </w:tc>
        <w:tc>
          <w:tcPr>
            <w:tcW w:w="1169" w:type="dxa"/>
            <w:vAlign w:val="bottom"/>
          </w:tcPr>
          <w:p w14:paraId="24EB82DE" w14:textId="1FD03EA6" w:rsidR="00206A85" w:rsidRPr="003E1FB1" w:rsidRDefault="00EF7FD1"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28.31</w:t>
            </w:r>
            <w:r w:rsidR="007F4384">
              <w:rPr>
                <w:rFonts w:ascii="Browallia New" w:hAnsi="Browallia New" w:cs="Browallia New"/>
                <w:sz w:val="22"/>
                <w:szCs w:val="22"/>
              </w:rPr>
              <w:t xml:space="preserve"> </w:t>
            </w:r>
            <w:r w:rsidR="00814F8D" w:rsidRPr="003E1FB1">
              <w:rPr>
                <w:rFonts w:ascii="Browallia New" w:hAnsi="Browallia New" w:cs="Browallia New"/>
                <w:sz w:val="22"/>
                <w:szCs w:val="22"/>
              </w:rPr>
              <w:t>-</w:t>
            </w:r>
            <w:r w:rsidR="007F4384">
              <w:rPr>
                <w:rFonts w:ascii="Browallia New" w:hAnsi="Browallia New" w:cs="Browallia New"/>
                <w:sz w:val="22"/>
                <w:szCs w:val="22"/>
              </w:rPr>
              <w:t xml:space="preserve"> </w:t>
            </w:r>
            <w:r w:rsidR="00006F39" w:rsidRPr="003E1FB1">
              <w:rPr>
                <w:rFonts w:ascii="Browallia New" w:hAnsi="Browallia New" w:cs="Browallia New"/>
                <w:sz w:val="22"/>
                <w:szCs w:val="22"/>
              </w:rPr>
              <w:t>83.39</w:t>
            </w:r>
          </w:p>
        </w:tc>
        <w:tc>
          <w:tcPr>
            <w:tcW w:w="709" w:type="dxa"/>
          </w:tcPr>
          <w:p w14:paraId="7A0840E2" w14:textId="1D069779"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50, 75</w:t>
            </w:r>
          </w:p>
        </w:tc>
        <w:tc>
          <w:tcPr>
            <w:tcW w:w="777" w:type="dxa"/>
          </w:tcPr>
          <w:p w14:paraId="29AE0DD2" w14:textId="0BF4EA5D" w:rsidR="00206A85" w:rsidRPr="003E1FB1" w:rsidRDefault="007E6D22"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22,88</w:t>
            </w:r>
            <w:r w:rsidR="00FB6EF3" w:rsidRPr="003E1FB1">
              <w:rPr>
                <w:rFonts w:ascii="Browallia New" w:hAnsi="Browallia New" w:cs="DokChampa"/>
                <w:sz w:val="22"/>
                <w:szCs w:val="22"/>
                <w:lang w:val="en-GB" w:bidi="lo-LA"/>
              </w:rPr>
              <w:t>7</w:t>
            </w:r>
          </w:p>
        </w:tc>
        <w:tc>
          <w:tcPr>
            <w:tcW w:w="831" w:type="dxa"/>
            <w:gridSpan w:val="2"/>
            <w:vAlign w:val="bottom"/>
          </w:tcPr>
          <w:p w14:paraId="1555048A" w14:textId="5A1A9E0C" w:rsidR="00206A85" w:rsidRPr="003E1FB1"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27,254</w:t>
            </w:r>
          </w:p>
        </w:tc>
        <w:tc>
          <w:tcPr>
            <w:tcW w:w="873" w:type="dxa"/>
            <w:vAlign w:val="bottom"/>
          </w:tcPr>
          <w:p w14:paraId="799BCE0A" w14:textId="4DCF9BE5" w:rsidR="00206A85" w:rsidRPr="003E1FB1" w:rsidRDefault="000905A6" w:rsidP="00206A85">
            <w:pP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16,68</w:t>
            </w:r>
            <w:r w:rsidR="00FB6EF3" w:rsidRPr="003E1FB1">
              <w:rPr>
                <w:rFonts w:ascii="Browallia New" w:hAnsi="Browallia New" w:cs="DokChampa"/>
                <w:sz w:val="22"/>
                <w:szCs w:val="22"/>
                <w:lang w:val="en-GB" w:bidi="lo-LA"/>
              </w:rPr>
              <w:t>6</w:t>
            </w:r>
          </w:p>
        </w:tc>
        <w:tc>
          <w:tcPr>
            <w:tcW w:w="926" w:type="dxa"/>
            <w:vAlign w:val="bottom"/>
          </w:tcPr>
          <w:p w14:paraId="693C4067" w14:textId="63DBCF18" w:rsidR="00206A85" w:rsidRPr="003E1FB1" w:rsidRDefault="00206A85" w:rsidP="00206A85">
            <w:pP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14,215</w:t>
            </w:r>
          </w:p>
        </w:tc>
      </w:tr>
      <w:tr w:rsidR="00206A85" w:rsidRPr="00C2555B" w14:paraId="21389155" w14:textId="77777777" w:rsidTr="00987B55">
        <w:tc>
          <w:tcPr>
            <w:tcW w:w="2190" w:type="dxa"/>
            <w:vAlign w:val="bottom"/>
          </w:tcPr>
          <w:p w14:paraId="0795830B" w14:textId="77777777" w:rsidR="00206A85" w:rsidRPr="00987B55" w:rsidRDefault="00206A85" w:rsidP="00206A85">
            <w:pPr>
              <w:spacing w:line="240" w:lineRule="auto"/>
              <w:ind w:left="175"/>
              <w:rPr>
                <w:rFonts w:ascii="Browallia New" w:hAnsi="Browallia New" w:cs="Browallia New"/>
                <w:sz w:val="22"/>
                <w:szCs w:val="22"/>
                <w:cs/>
              </w:rPr>
            </w:pPr>
            <w:r w:rsidRPr="00987B55">
              <w:rPr>
                <w:rFonts w:ascii="Browallia New" w:hAnsi="Browallia New" w:cs="Browallia New"/>
                <w:sz w:val="22"/>
                <w:szCs w:val="22"/>
              </w:rPr>
              <w:t>10 - 12</w:t>
            </w:r>
            <w:r w:rsidRPr="00987B55">
              <w:rPr>
                <w:rFonts w:ascii="Browallia New" w:hAnsi="Browallia New" w:cs="Browallia New"/>
                <w:sz w:val="22"/>
                <w:szCs w:val="22"/>
                <w:cs/>
              </w:rPr>
              <w:t xml:space="preserve"> เดือน</w:t>
            </w:r>
          </w:p>
        </w:tc>
        <w:tc>
          <w:tcPr>
            <w:tcW w:w="791" w:type="dxa"/>
          </w:tcPr>
          <w:p w14:paraId="0DD0E8AF" w14:textId="1A4C01E2" w:rsidR="00206A85" w:rsidRPr="00987B55" w:rsidRDefault="00815571" w:rsidP="00206A8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25,529</w:t>
            </w:r>
          </w:p>
        </w:tc>
        <w:tc>
          <w:tcPr>
            <w:tcW w:w="872" w:type="dxa"/>
            <w:vAlign w:val="center"/>
          </w:tcPr>
          <w:p w14:paraId="227B3115" w14:textId="02A4B54C" w:rsidR="00206A85" w:rsidRPr="00987B55" w:rsidRDefault="00206A85" w:rsidP="00206A8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13,101</w:t>
            </w:r>
          </w:p>
        </w:tc>
        <w:tc>
          <w:tcPr>
            <w:tcW w:w="1169" w:type="dxa"/>
            <w:vAlign w:val="center"/>
          </w:tcPr>
          <w:p w14:paraId="6B16AC3F" w14:textId="0B310D2D" w:rsidR="00206A85" w:rsidRPr="00987B55" w:rsidRDefault="00006F39" w:rsidP="00206A85">
            <w:pPr>
              <w:pStyle w:val="InsideAddress"/>
              <w:ind w:left="-114"/>
              <w:jc w:val="right"/>
              <w:rPr>
                <w:rFonts w:ascii="Browallia New" w:hAnsi="Browallia New" w:cs="Browallia New"/>
                <w:sz w:val="22"/>
                <w:szCs w:val="22"/>
              </w:rPr>
            </w:pPr>
            <w:r w:rsidRPr="00987B55">
              <w:rPr>
                <w:rFonts w:ascii="Browallia New" w:hAnsi="Browallia New" w:cs="Browallia New"/>
                <w:sz w:val="22"/>
                <w:szCs w:val="22"/>
              </w:rPr>
              <w:t>100</w:t>
            </w:r>
          </w:p>
        </w:tc>
        <w:tc>
          <w:tcPr>
            <w:tcW w:w="709" w:type="dxa"/>
          </w:tcPr>
          <w:p w14:paraId="5FDAE0E0" w14:textId="3DC8FA31" w:rsidR="00206A85" w:rsidRPr="00987B55" w:rsidRDefault="00206A85" w:rsidP="00206A85">
            <w:pPr>
              <w:pStyle w:val="InsideAddress"/>
              <w:ind w:left="-114"/>
              <w:jc w:val="right"/>
              <w:rPr>
                <w:rFonts w:ascii="Browallia New" w:hAnsi="Browallia New" w:cs="Browallia New"/>
                <w:sz w:val="22"/>
                <w:szCs w:val="22"/>
              </w:rPr>
            </w:pPr>
            <w:r w:rsidRPr="00987B55">
              <w:rPr>
                <w:rFonts w:ascii="Browallia New" w:hAnsi="Browallia New" w:cs="Browallia New"/>
                <w:sz w:val="22"/>
                <w:szCs w:val="22"/>
              </w:rPr>
              <w:t>50, 100</w:t>
            </w:r>
          </w:p>
        </w:tc>
        <w:tc>
          <w:tcPr>
            <w:tcW w:w="777" w:type="dxa"/>
          </w:tcPr>
          <w:p w14:paraId="6AF1D21B" w14:textId="6E86E6BA" w:rsidR="00206A85" w:rsidRPr="00987B55" w:rsidRDefault="007E6D22" w:rsidP="00206A8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DokChampa"/>
                <w:sz w:val="22"/>
                <w:szCs w:val="22"/>
                <w:lang w:val="en-GB" w:bidi="lo-LA"/>
              </w:rPr>
              <w:t>25,529</w:t>
            </w:r>
          </w:p>
        </w:tc>
        <w:tc>
          <w:tcPr>
            <w:tcW w:w="831" w:type="dxa"/>
            <w:gridSpan w:val="2"/>
            <w:vAlign w:val="center"/>
          </w:tcPr>
          <w:p w14:paraId="5A1642C1" w14:textId="5C1EC937" w:rsidR="00206A85" w:rsidRPr="00987B55" w:rsidRDefault="00206A85" w:rsidP="00206A85">
            <w:pPr>
              <w:tabs>
                <w:tab w:val="clear" w:pos="680"/>
                <w:tab w:val="clear" w:pos="907"/>
              </w:tabs>
              <w:spacing w:line="240" w:lineRule="auto"/>
              <w:ind w:left="-114"/>
              <w:jc w:val="right"/>
              <w:rPr>
                <w:rFonts w:ascii="Browallia New" w:hAnsi="Browallia New" w:cs="DokChampa"/>
                <w:sz w:val="22"/>
                <w:szCs w:val="22"/>
                <w:lang w:val="en-GB" w:bidi="lo-LA"/>
              </w:rPr>
            </w:pPr>
            <w:r w:rsidRPr="00987B55">
              <w:rPr>
                <w:rFonts w:ascii="Browallia New" w:hAnsi="Browallia New" w:cs="Browallia New"/>
                <w:sz w:val="22"/>
                <w:szCs w:val="22"/>
              </w:rPr>
              <w:t>12,035</w:t>
            </w:r>
          </w:p>
        </w:tc>
        <w:tc>
          <w:tcPr>
            <w:tcW w:w="873" w:type="dxa"/>
            <w:vAlign w:val="center"/>
          </w:tcPr>
          <w:p w14:paraId="230BC426" w14:textId="08A1849D" w:rsidR="00206A85" w:rsidRPr="00987B55" w:rsidRDefault="000905A6" w:rsidP="00553E75">
            <w:pPr>
              <w:tabs>
                <w:tab w:val="clear" w:pos="680"/>
                <w:tab w:val="clear" w:pos="907"/>
              </w:tabs>
              <w:spacing w:line="240" w:lineRule="auto"/>
              <w:ind w:left="-114"/>
              <w:jc w:val="center"/>
              <w:rPr>
                <w:rFonts w:ascii="Browallia New" w:hAnsi="Browallia New" w:cs="DokChampa"/>
                <w:sz w:val="22"/>
                <w:szCs w:val="22"/>
                <w:lang w:val="en-GB" w:bidi="lo-LA"/>
              </w:rPr>
            </w:pPr>
            <w:r w:rsidRPr="00987B55">
              <w:rPr>
                <w:rFonts w:ascii="Browallia New" w:hAnsi="Browallia New" w:cs="Browallia New"/>
                <w:sz w:val="22"/>
                <w:szCs w:val="22"/>
                <w:cs/>
              </w:rPr>
              <w:t xml:space="preserve">     </w:t>
            </w:r>
            <w:r w:rsidR="00C859E3" w:rsidRPr="00987B55">
              <w:rPr>
                <w:rFonts w:ascii="Browallia New" w:hAnsi="Browallia New" w:cs="Browallia New"/>
                <w:sz w:val="22"/>
                <w:szCs w:val="22"/>
              </w:rPr>
              <w:t xml:space="preserve"> </w:t>
            </w:r>
            <w:r w:rsidRPr="00987B55">
              <w:rPr>
                <w:rFonts w:ascii="Browallia New" w:hAnsi="Browallia New" w:cs="Browallia New"/>
                <w:sz w:val="22"/>
                <w:szCs w:val="22"/>
                <w:cs/>
              </w:rPr>
              <w:t>-</w:t>
            </w:r>
          </w:p>
        </w:tc>
        <w:tc>
          <w:tcPr>
            <w:tcW w:w="926" w:type="dxa"/>
          </w:tcPr>
          <w:p w14:paraId="1570BE13" w14:textId="1D7C402A" w:rsidR="00206A85" w:rsidRPr="00987B55" w:rsidRDefault="00206A85" w:rsidP="00206A85">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1,066</w:t>
            </w:r>
          </w:p>
        </w:tc>
      </w:tr>
      <w:tr w:rsidR="00206A85" w:rsidRPr="00C2555B" w14:paraId="281F5D52" w14:textId="77777777" w:rsidTr="00987B55">
        <w:tc>
          <w:tcPr>
            <w:tcW w:w="2190" w:type="dxa"/>
          </w:tcPr>
          <w:p w14:paraId="122C26B9" w14:textId="77777777" w:rsidR="00206A85" w:rsidRPr="00C2555B" w:rsidRDefault="00206A85" w:rsidP="00206A85">
            <w:pPr>
              <w:tabs>
                <w:tab w:val="clear" w:pos="1644"/>
              </w:tabs>
              <w:spacing w:line="240" w:lineRule="auto"/>
              <w:ind w:left="175" w:right="-99"/>
              <w:rPr>
                <w:rFonts w:ascii="Browallia New" w:hAnsi="Browallia New" w:cs="Browallia New"/>
                <w:sz w:val="22"/>
                <w:szCs w:val="22"/>
                <w:cs/>
              </w:rPr>
            </w:pPr>
            <w:r w:rsidRPr="00C2555B">
              <w:rPr>
                <w:rFonts w:ascii="Browallia New" w:hAnsi="Browallia New" w:cs="Browallia New"/>
                <w:sz w:val="22"/>
                <w:szCs w:val="22"/>
                <w:cs/>
              </w:rPr>
              <w:t>มากกว่า</w:t>
            </w:r>
            <w:r w:rsidRPr="00C2555B">
              <w:rPr>
                <w:rFonts w:ascii="Browallia New" w:hAnsi="Browallia New" w:cs="Browallia New"/>
                <w:sz w:val="22"/>
                <w:szCs w:val="22"/>
              </w:rPr>
              <w:t xml:space="preserve"> 12</w:t>
            </w:r>
            <w:r w:rsidRPr="00C2555B">
              <w:rPr>
                <w:rFonts w:ascii="Browallia New" w:hAnsi="Browallia New" w:cs="Browallia New"/>
                <w:sz w:val="22"/>
                <w:szCs w:val="22"/>
                <w:cs/>
              </w:rPr>
              <w:t xml:space="preserve"> เดือนขึ้นไป</w:t>
            </w:r>
          </w:p>
        </w:tc>
        <w:tc>
          <w:tcPr>
            <w:tcW w:w="791" w:type="dxa"/>
          </w:tcPr>
          <w:p w14:paraId="42D64D91" w14:textId="7974A855" w:rsidR="00206A85" w:rsidRPr="003E1FB1" w:rsidRDefault="00815571" w:rsidP="00206A8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31,324</w:t>
            </w:r>
          </w:p>
        </w:tc>
        <w:tc>
          <w:tcPr>
            <w:tcW w:w="872" w:type="dxa"/>
          </w:tcPr>
          <w:p w14:paraId="326A7CA8" w14:textId="37691FD3" w:rsidR="00206A85" w:rsidRPr="003E1FB1" w:rsidRDefault="00206A85" w:rsidP="00206A85">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3E1FB1">
              <w:rPr>
                <w:rFonts w:ascii="Browallia New" w:hAnsi="Browallia New" w:cs="Browallia New"/>
                <w:sz w:val="22"/>
                <w:szCs w:val="22"/>
              </w:rPr>
              <w:t>31,</w:t>
            </w:r>
            <w:r w:rsidR="00814F8D">
              <w:rPr>
                <w:rFonts w:ascii="Browallia New" w:hAnsi="Browallia New" w:cs="Browallia New"/>
                <w:sz w:val="22"/>
                <w:szCs w:val="22"/>
              </w:rPr>
              <w:t>55</w:t>
            </w:r>
            <w:r w:rsidR="00AE63B2">
              <w:rPr>
                <w:rFonts w:ascii="Browallia New" w:hAnsi="Browallia New" w:cs="Browallia New"/>
                <w:sz w:val="22"/>
                <w:szCs w:val="22"/>
              </w:rPr>
              <w:t>3</w:t>
            </w:r>
          </w:p>
        </w:tc>
        <w:tc>
          <w:tcPr>
            <w:tcW w:w="1169" w:type="dxa"/>
          </w:tcPr>
          <w:p w14:paraId="3A3D0FB9" w14:textId="27FF771B" w:rsidR="00206A85" w:rsidRPr="003E1FB1" w:rsidRDefault="00006F39"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100</w:t>
            </w:r>
          </w:p>
        </w:tc>
        <w:tc>
          <w:tcPr>
            <w:tcW w:w="709" w:type="dxa"/>
          </w:tcPr>
          <w:p w14:paraId="53910C1D" w14:textId="13DC4DA6" w:rsidR="00206A85" w:rsidRPr="003E1FB1" w:rsidRDefault="00206A85" w:rsidP="00206A85">
            <w:pPr>
              <w:pStyle w:val="InsideAddress"/>
              <w:ind w:left="-114"/>
              <w:jc w:val="right"/>
              <w:rPr>
                <w:rFonts w:ascii="Browallia New" w:hAnsi="Browallia New" w:cs="Browallia New"/>
                <w:sz w:val="22"/>
                <w:szCs w:val="22"/>
              </w:rPr>
            </w:pPr>
            <w:r w:rsidRPr="003E1FB1">
              <w:rPr>
                <w:rFonts w:ascii="Browallia New" w:hAnsi="Browallia New" w:cs="Browallia New"/>
                <w:sz w:val="22"/>
                <w:szCs w:val="22"/>
              </w:rPr>
              <w:t>100</w:t>
            </w:r>
          </w:p>
        </w:tc>
        <w:tc>
          <w:tcPr>
            <w:tcW w:w="777" w:type="dxa"/>
          </w:tcPr>
          <w:p w14:paraId="7E8AA18D" w14:textId="374B8D45" w:rsidR="00206A85" w:rsidRPr="003E1FB1" w:rsidRDefault="007E6D22" w:rsidP="00206A8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DokChampa"/>
                <w:sz w:val="22"/>
                <w:szCs w:val="22"/>
                <w:lang w:val="en-GB" w:bidi="lo-LA"/>
              </w:rPr>
              <w:t>31,324</w:t>
            </w:r>
          </w:p>
        </w:tc>
        <w:tc>
          <w:tcPr>
            <w:tcW w:w="831" w:type="dxa"/>
            <w:gridSpan w:val="2"/>
          </w:tcPr>
          <w:p w14:paraId="2764A971" w14:textId="56F6C29C" w:rsidR="00206A85" w:rsidRPr="003E1FB1" w:rsidRDefault="00206A85" w:rsidP="00206A85">
            <w:pPr>
              <w:pBdr>
                <w:bottom w:val="single" w:sz="4"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3E1FB1">
              <w:rPr>
                <w:rFonts w:ascii="Browallia New" w:hAnsi="Browallia New" w:cs="Browallia New"/>
                <w:sz w:val="22"/>
                <w:szCs w:val="22"/>
              </w:rPr>
              <w:t>31,</w:t>
            </w:r>
            <w:r w:rsidR="00814F8D">
              <w:rPr>
                <w:rFonts w:ascii="Browallia New" w:hAnsi="Browallia New" w:cs="Browallia New"/>
                <w:sz w:val="22"/>
                <w:szCs w:val="22"/>
              </w:rPr>
              <w:t>55</w:t>
            </w:r>
            <w:r w:rsidR="00AE63B2">
              <w:rPr>
                <w:rFonts w:ascii="Browallia New" w:hAnsi="Browallia New" w:cs="Browallia New"/>
                <w:sz w:val="22"/>
                <w:szCs w:val="22"/>
              </w:rPr>
              <w:t>3</w:t>
            </w:r>
          </w:p>
        </w:tc>
        <w:tc>
          <w:tcPr>
            <w:tcW w:w="873" w:type="dxa"/>
          </w:tcPr>
          <w:p w14:paraId="5BC51A68" w14:textId="5394B629" w:rsidR="00206A85" w:rsidRPr="003E1FB1" w:rsidRDefault="00814F8D" w:rsidP="00206A85">
            <w:pPr>
              <w:pBdr>
                <w:bottom w:val="single" w:sz="4" w:space="1" w:color="auto"/>
              </w:pBdr>
              <w:spacing w:line="240" w:lineRule="auto"/>
              <w:ind w:left="-76" w:right="-7"/>
              <w:jc w:val="center"/>
              <w:rPr>
                <w:rFonts w:ascii="Browallia New" w:hAnsi="Browallia New" w:cs="Browallia New"/>
                <w:sz w:val="22"/>
                <w:szCs w:val="22"/>
              </w:rPr>
            </w:pPr>
            <w:r w:rsidRPr="00DE2232">
              <w:rPr>
                <w:rFonts w:ascii="Browallia New" w:hAnsi="Browallia New" w:cs="Browallia New"/>
                <w:sz w:val="22"/>
                <w:szCs w:val="22"/>
                <w:cs/>
              </w:rPr>
              <w:t xml:space="preserve">     -</w:t>
            </w:r>
          </w:p>
        </w:tc>
        <w:tc>
          <w:tcPr>
            <w:tcW w:w="926" w:type="dxa"/>
            <w:vAlign w:val="bottom"/>
          </w:tcPr>
          <w:p w14:paraId="3392F720" w14:textId="0B1D146C" w:rsidR="00206A85" w:rsidRPr="003E1FB1" w:rsidRDefault="00814F8D" w:rsidP="00206A85">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cs/>
              </w:rPr>
              <w:t xml:space="preserve">       -</w:t>
            </w:r>
          </w:p>
        </w:tc>
      </w:tr>
      <w:tr w:rsidR="00206A85" w:rsidRPr="00C2555B" w14:paraId="069A8698" w14:textId="77777777" w:rsidTr="00987B55">
        <w:tc>
          <w:tcPr>
            <w:tcW w:w="2190" w:type="dxa"/>
          </w:tcPr>
          <w:p w14:paraId="564BCC55" w14:textId="77777777" w:rsidR="00206A85" w:rsidRPr="00C2555B" w:rsidRDefault="00206A85" w:rsidP="00206A85">
            <w:pPr>
              <w:tabs>
                <w:tab w:val="left" w:pos="162"/>
              </w:tabs>
              <w:spacing w:line="240" w:lineRule="auto"/>
              <w:ind w:right="-108"/>
              <w:jc w:val="both"/>
              <w:rPr>
                <w:rFonts w:ascii="Browallia New" w:hAnsi="Browallia New" w:cs="Browallia New"/>
                <w:sz w:val="22"/>
                <w:szCs w:val="22"/>
                <w:cs/>
              </w:rPr>
            </w:pPr>
            <w:r w:rsidRPr="00C2555B">
              <w:rPr>
                <w:rFonts w:ascii="Browallia New" w:hAnsi="Browallia New" w:cs="Browallia New"/>
                <w:sz w:val="22"/>
                <w:szCs w:val="22"/>
                <w:cs/>
              </w:rPr>
              <w:t>รวม</w:t>
            </w:r>
          </w:p>
        </w:tc>
        <w:tc>
          <w:tcPr>
            <w:tcW w:w="791" w:type="dxa"/>
          </w:tcPr>
          <w:p w14:paraId="34EAC5E7" w14:textId="5909A558" w:rsidR="00206A85" w:rsidRPr="00DE2232" w:rsidRDefault="00815571"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E2232">
              <w:rPr>
                <w:rFonts w:ascii="Browallia New" w:hAnsi="Browallia New" w:cs="Browallia New"/>
                <w:sz w:val="22"/>
                <w:szCs w:val="22"/>
              </w:rPr>
              <w:t>3,682,123</w:t>
            </w:r>
          </w:p>
        </w:tc>
        <w:tc>
          <w:tcPr>
            <w:tcW w:w="872" w:type="dxa"/>
            <w:vAlign w:val="bottom"/>
          </w:tcPr>
          <w:p w14:paraId="2DB6ED69" w14:textId="31AD5CFD"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3,731,152</w:t>
            </w:r>
          </w:p>
        </w:tc>
        <w:tc>
          <w:tcPr>
            <w:tcW w:w="1169" w:type="dxa"/>
            <w:vAlign w:val="bottom"/>
          </w:tcPr>
          <w:p w14:paraId="5DBE9B5A" w14:textId="57638EBB" w:rsidR="00206A85" w:rsidRPr="0009009A" w:rsidRDefault="00206A85" w:rsidP="00206A85">
            <w:pPr>
              <w:pStyle w:val="InsideAddress"/>
              <w:ind w:left="-114"/>
              <w:jc w:val="right"/>
              <w:rPr>
                <w:rFonts w:ascii="Browallia New" w:hAnsi="Browallia New" w:cs="Browallia New"/>
                <w:sz w:val="22"/>
                <w:szCs w:val="22"/>
              </w:rPr>
            </w:pPr>
          </w:p>
        </w:tc>
        <w:tc>
          <w:tcPr>
            <w:tcW w:w="709" w:type="dxa"/>
          </w:tcPr>
          <w:p w14:paraId="745AAD19" w14:textId="77777777" w:rsidR="00206A85" w:rsidRPr="0009009A" w:rsidRDefault="00206A85" w:rsidP="00206A85">
            <w:pPr>
              <w:pStyle w:val="InsideAddress"/>
              <w:ind w:left="-114"/>
              <w:jc w:val="right"/>
              <w:rPr>
                <w:rFonts w:ascii="Browallia New" w:hAnsi="Browallia New" w:cs="Browallia New"/>
                <w:sz w:val="22"/>
                <w:szCs w:val="22"/>
              </w:rPr>
            </w:pPr>
          </w:p>
        </w:tc>
        <w:tc>
          <w:tcPr>
            <w:tcW w:w="777" w:type="dxa"/>
          </w:tcPr>
          <w:p w14:paraId="55AF9D61" w14:textId="309C7D2E" w:rsidR="00206A85" w:rsidRPr="00DE2232" w:rsidRDefault="007E6D22"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sidRPr="00DE2232">
              <w:rPr>
                <w:rFonts w:ascii="Browallia New" w:hAnsi="Browallia New" w:cs="DokChampa"/>
                <w:sz w:val="22"/>
                <w:szCs w:val="22"/>
                <w:lang w:val="en-GB" w:bidi="lo-LA"/>
              </w:rPr>
              <w:t>169,60</w:t>
            </w:r>
            <w:r w:rsidR="009D37E5">
              <w:rPr>
                <w:rFonts w:ascii="Browallia New" w:hAnsi="Browallia New" w:cs="DokChampa"/>
                <w:sz w:val="22"/>
                <w:szCs w:val="22"/>
                <w:lang w:val="en-GB" w:bidi="lo-LA"/>
              </w:rPr>
              <w:t>4</w:t>
            </w:r>
          </w:p>
        </w:tc>
        <w:tc>
          <w:tcPr>
            <w:tcW w:w="831" w:type="dxa"/>
            <w:gridSpan w:val="2"/>
            <w:vAlign w:val="bottom"/>
          </w:tcPr>
          <w:p w14:paraId="4D357179" w14:textId="23A797B0" w:rsidR="00206A85" w:rsidRPr="0009009A" w:rsidRDefault="00206A85" w:rsidP="00206A85">
            <w:pPr>
              <w:pBdr>
                <w:bottom w:val="single" w:sz="12" w:space="1" w:color="auto"/>
              </w:pBdr>
              <w:tabs>
                <w:tab w:val="clear" w:pos="680"/>
                <w:tab w:val="clear" w:pos="907"/>
              </w:tabs>
              <w:spacing w:line="240" w:lineRule="auto"/>
              <w:ind w:left="-114"/>
              <w:jc w:val="right"/>
              <w:rPr>
                <w:rFonts w:ascii="Browallia New" w:hAnsi="Browallia New" w:cs="DokChampa"/>
                <w:sz w:val="22"/>
                <w:szCs w:val="22"/>
                <w:lang w:val="en-GB" w:bidi="lo-LA"/>
              </w:rPr>
            </w:pPr>
            <w:r>
              <w:rPr>
                <w:rFonts w:ascii="Browallia New" w:hAnsi="Browallia New" w:cs="Browallia New"/>
                <w:sz w:val="22"/>
                <w:szCs w:val="22"/>
              </w:rPr>
              <w:t>192,960</w:t>
            </w:r>
          </w:p>
        </w:tc>
        <w:tc>
          <w:tcPr>
            <w:tcW w:w="873" w:type="dxa"/>
            <w:vAlign w:val="bottom"/>
          </w:tcPr>
          <w:p w14:paraId="164F03A1" w14:textId="7E7B1125" w:rsidR="00206A85" w:rsidRPr="00DE2232" w:rsidRDefault="00C859E3"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DE2232">
              <w:rPr>
                <w:rFonts w:ascii="Browallia New" w:hAnsi="Browallia New" w:cs="Browallia New"/>
                <w:sz w:val="22"/>
                <w:szCs w:val="22"/>
              </w:rPr>
              <w:t>3,512,5</w:t>
            </w:r>
            <w:r w:rsidR="009D37E5">
              <w:rPr>
                <w:rFonts w:ascii="Browallia New" w:hAnsi="Browallia New" w:cs="Browallia New"/>
                <w:sz w:val="22"/>
                <w:szCs w:val="22"/>
              </w:rPr>
              <w:t>19</w:t>
            </w:r>
          </w:p>
        </w:tc>
        <w:tc>
          <w:tcPr>
            <w:tcW w:w="926" w:type="dxa"/>
            <w:vAlign w:val="bottom"/>
          </w:tcPr>
          <w:p w14:paraId="704AF4B4" w14:textId="2A8F8362" w:rsidR="00206A85" w:rsidRPr="00C2555B" w:rsidRDefault="00206A85" w:rsidP="00206A85">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3,538,192</w:t>
            </w:r>
          </w:p>
        </w:tc>
      </w:tr>
    </w:tbl>
    <w:p w14:paraId="712A2997" w14:textId="21529C3A" w:rsidR="0019162E" w:rsidRPr="00493671" w:rsidRDefault="0019162E"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32"/>
          <w:szCs w:val="32"/>
        </w:rPr>
      </w:pPr>
    </w:p>
    <w:tbl>
      <w:tblPr>
        <w:tblW w:w="9129" w:type="dxa"/>
        <w:tblInd w:w="360" w:type="dxa"/>
        <w:tblLayout w:type="fixed"/>
        <w:tblLook w:val="0000" w:firstRow="0" w:lastRow="0" w:firstColumn="0" w:lastColumn="0" w:noHBand="0" w:noVBand="0"/>
      </w:tblPr>
      <w:tblGrid>
        <w:gridCol w:w="2192"/>
        <w:gridCol w:w="810"/>
        <w:gridCol w:w="857"/>
        <w:gridCol w:w="1168"/>
        <w:gridCol w:w="709"/>
        <w:gridCol w:w="780"/>
        <w:gridCol w:w="834"/>
        <w:gridCol w:w="903"/>
        <w:gridCol w:w="876"/>
      </w:tblGrid>
      <w:tr w:rsidR="002A7C38" w:rsidRPr="00C2555B" w14:paraId="061A9954" w14:textId="77777777" w:rsidTr="00553E75">
        <w:trPr>
          <w:tblHeader/>
        </w:trPr>
        <w:tc>
          <w:tcPr>
            <w:tcW w:w="2192" w:type="dxa"/>
          </w:tcPr>
          <w:p w14:paraId="798A84C8"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2" w:type="dxa"/>
            <w:gridSpan w:val="8"/>
          </w:tcPr>
          <w:p w14:paraId="5214E178" w14:textId="77777777" w:rsidR="002A7C38" w:rsidRPr="00C2555B" w:rsidRDefault="002A7C38" w:rsidP="00E64F16">
            <w:pPr>
              <w:spacing w:line="240" w:lineRule="auto"/>
              <w:ind w:right="-45"/>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2A7C38" w:rsidRPr="00C2555B" w14:paraId="4C02A26C" w14:textId="77777777" w:rsidTr="00553E75">
        <w:trPr>
          <w:tblHeader/>
        </w:trPr>
        <w:tc>
          <w:tcPr>
            <w:tcW w:w="2192" w:type="dxa"/>
          </w:tcPr>
          <w:p w14:paraId="4578F219"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2" w:type="dxa"/>
            <w:gridSpan w:val="8"/>
          </w:tcPr>
          <w:p w14:paraId="4BEC86F7" w14:textId="77777777" w:rsidR="002A7C38" w:rsidRPr="00C2555B" w:rsidRDefault="002A7C38" w:rsidP="00E64F16">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C2555B">
              <w:rPr>
                <w:rFonts w:ascii="Browallia New" w:hAnsi="Browallia New" w:cs="Browallia New"/>
                <w:sz w:val="22"/>
                <w:szCs w:val="22"/>
                <w:cs/>
              </w:rPr>
              <w:t>งบการเงินเฉพาะของบริษัท</w:t>
            </w:r>
          </w:p>
        </w:tc>
      </w:tr>
      <w:tr w:rsidR="002A7C38" w:rsidRPr="00C2555B" w14:paraId="280C389D" w14:textId="77777777" w:rsidTr="00553E75">
        <w:trPr>
          <w:tblHeader/>
        </w:trPr>
        <w:tc>
          <w:tcPr>
            <w:tcW w:w="2192" w:type="dxa"/>
          </w:tcPr>
          <w:p w14:paraId="1C1DEA45" w14:textId="77777777" w:rsidR="002A7C38" w:rsidRPr="00C2555B" w:rsidRDefault="002A7C38"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42B11529"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rPr>
            </w:pPr>
          </w:p>
        </w:tc>
        <w:tc>
          <w:tcPr>
            <w:tcW w:w="1872" w:type="dxa"/>
            <w:gridSpan w:val="2"/>
          </w:tcPr>
          <w:p w14:paraId="1E85934C"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อัตราร้อยละ</w:t>
            </w:r>
          </w:p>
        </w:tc>
        <w:tc>
          <w:tcPr>
            <w:tcW w:w="1614" w:type="dxa"/>
            <w:gridSpan w:val="2"/>
          </w:tcPr>
          <w:p w14:paraId="05709671"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c>
          <w:tcPr>
            <w:tcW w:w="1779" w:type="dxa"/>
            <w:gridSpan w:val="2"/>
          </w:tcPr>
          <w:p w14:paraId="4B4819A2" w14:textId="77777777" w:rsidR="002A7C38" w:rsidRPr="00C2555B" w:rsidRDefault="002A7C38" w:rsidP="00E64F16">
            <w:pPr>
              <w:tabs>
                <w:tab w:val="clear" w:pos="680"/>
                <w:tab w:val="clear" w:pos="907"/>
              </w:tabs>
              <w:spacing w:line="240" w:lineRule="auto"/>
              <w:ind w:left="-114"/>
              <w:jc w:val="center"/>
              <w:rPr>
                <w:rFonts w:ascii="Browallia New" w:hAnsi="Browallia New" w:cs="Browallia New"/>
                <w:sz w:val="22"/>
                <w:szCs w:val="22"/>
                <w:cs/>
              </w:rPr>
            </w:pPr>
          </w:p>
        </w:tc>
      </w:tr>
      <w:tr w:rsidR="002D1EF0" w:rsidRPr="00C2555B" w14:paraId="31C25C8E" w14:textId="77777777" w:rsidTr="00553E75">
        <w:trPr>
          <w:tblHeader/>
        </w:trPr>
        <w:tc>
          <w:tcPr>
            <w:tcW w:w="2192" w:type="dxa"/>
          </w:tcPr>
          <w:p w14:paraId="77E4B3ED" w14:textId="77777777" w:rsidR="002D1EF0" w:rsidRPr="00C2555B" w:rsidRDefault="002D1EF0" w:rsidP="00E64F1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1BD78396"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ลูกหนี้ตาม</w:t>
            </w:r>
          </w:p>
        </w:tc>
        <w:tc>
          <w:tcPr>
            <w:tcW w:w="1872" w:type="dxa"/>
            <w:gridSpan w:val="2"/>
          </w:tcPr>
          <w:p w14:paraId="35DFC7F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ของค่าเผื่อหนี้</w:t>
            </w:r>
          </w:p>
        </w:tc>
        <w:tc>
          <w:tcPr>
            <w:tcW w:w="1614" w:type="dxa"/>
            <w:gridSpan w:val="2"/>
          </w:tcPr>
          <w:p w14:paraId="65072A97" w14:textId="77777777" w:rsidR="002D1EF0" w:rsidRPr="00C2555B" w:rsidRDefault="002D1EF0" w:rsidP="00E64F16">
            <w:pP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ค่าเผื่อหนี้</w:t>
            </w:r>
          </w:p>
        </w:tc>
        <w:tc>
          <w:tcPr>
            <w:tcW w:w="1779" w:type="dxa"/>
            <w:gridSpan w:val="2"/>
            <w:vMerge w:val="restart"/>
          </w:tcPr>
          <w:p w14:paraId="463A8FC9" w14:textId="2A15AD18" w:rsidR="002D1EF0" w:rsidRPr="00C2555B" w:rsidRDefault="002D1EF0" w:rsidP="00E64F16">
            <w:pPr>
              <w:pStyle w:val="Caption"/>
              <w:tabs>
                <w:tab w:val="clear" w:pos="680"/>
                <w:tab w:val="clear" w:pos="907"/>
              </w:tabs>
              <w:spacing w:line="240" w:lineRule="auto"/>
              <w:ind w:left="-114"/>
              <w:jc w:val="center"/>
              <w:rPr>
                <w:rFonts w:ascii="Browallia New" w:hAnsi="Browallia New" w:cs="Browallia New"/>
                <w:b w:val="0"/>
                <w:bCs w:val="0"/>
                <w:sz w:val="22"/>
                <w:szCs w:val="22"/>
                <w:cs/>
              </w:rPr>
            </w:pPr>
          </w:p>
          <w:p w14:paraId="5EF9D738" w14:textId="1C9E305C" w:rsidR="002D1EF0" w:rsidRPr="00C2555B" w:rsidRDefault="002D1EF0" w:rsidP="00E64F16">
            <w:pPr>
              <w:pBdr>
                <w:bottom w:val="single" w:sz="4" w:space="1" w:color="auto"/>
              </w:pBdr>
              <w:spacing w:line="240" w:lineRule="auto"/>
              <w:ind w:left="-114"/>
              <w:jc w:val="center"/>
              <w:rPr>
                <w:rFonts w:ascii="Browallia New" w:hAnsi="Browallia New" w:cs="Browallia New"/>
                <w:b/>
                <w:bCs/>
                <w:sz w:val="22"/>
                <w:szCs w:val="22"/>
                <w:cs/>
              </w:rPr>
            </w:pPr>
            <w:r w:rsidRPr="00C2555B">
              <w:rPr>
                <w:rFonts w:ascii="Browallia New" w:hAnsi="Browallia New" w:cs="Browallia New"/>
                <w:sz w:val="22"/>
                <w:szCs w:val="22"/>
                <w:cs/>
              </w:rPr>
              <w:t>สุทธิ</w:t>
            </w:r>
          </w:p>
        </w:tc>
      </w:tr>
      <w:tr w:rsidR="002D1EF0" w:rsidRPr="00C2555B" w14:paraId="5C54B4C9" w14:textId="77777777" w:rsidTr="00553E75">
        <w:trPr>
          <w:tblHeader/>
        </w:trPr>
        <w:tc>
          <w:tcPr>
            <w:tcW w:w="2192" w:type="dxa"/>
          </w:tcPr>
          <w:p w14:paraId="08658BEE" w14:textId="77777777" w:rsidR="002D1EF0" w:rsidRPr="00C2555B" w:rsidRDefault="002D1EF0" w:rsidP="00E64F16">
            <w:pPr>
              <w:spacing w:line="240" w:lineRule="auto"/>
              <w:jc w:val="center"/>
              <w:rPr>
                <w:rFonts w:ascii="Browallia New" w:hAnsi="Browallia New" w:cs="Browallia New"/>
                <w:sz w:val="22"/>
                <w:szCs w:val="22"/>
              </w:rPr>
            </w:pPr>
          </w:p>
        </w:tc>
        <w:tc>
          <w:tcPr>
            <w:tcW w:w="1667" w:type="dxa"/>
            <w:gridSpan w:val="2"/>
            <w:vAlign w:val="bottom"/>
          </w:tcPr>
          <w:p w14:paraId="3AB5E2DB"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cs/>
              </w:rPr>
              <w:t>สัญญาเช่าซื้อ</w:t>
            </w:r>
          </w:p>
        </w:tc>
        <w:tc>
          <w:tcPr>
            <w:tcW w:w="1872" w:type="dxa"/>
            <w:gridSpan w:val="2"/>
            <w:vAlign w:val="bottom"/>
          </w:tcPr>
          <w:p w14:paraId="6ECCCAA4"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C2555B">
              <w:rPr>
                <w:rFonts w:ascii="Browallia New" w:hAnsi="Browallia New" w:cs="Browallia New"/>
                <w:sz w:val="22"/>
                <w:szCs w:val="22"/>
                <w:cs/>
              </w:rPr>
              <w:t>สงสัยจะสูญ</w:t>
            </w:r>
          </w:p>
        </w:tc>
        <w:tc>
          <w:tcPr>
            <w:tcW w:w="1614" w:type="dxa"/>
            <w:gridSpan w:val="2"/>
            <w:vAlign w:val="bottom"/>
          </w:tcPr>
          <w:p w14:paraId="4186E2AD" w14:textId="77777777"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C2555B">
              <w:rPr>
                <w:rFonts w:ascii="Browallia New" w:hAnsi="Browallia New" w:cs="Browallia New"/>
                <w:sz w:val="22"/>
                <w:szCs w:val="22"/>
                <w:cs/>
              </w:rPr>
              <w:t>สงสัยจะสูญ</w:t>
            </w:r>
          </w:p>
        </w:tc>
        <w:tc>
          <w:tcPr>
            <w:tcW w:w="1779" w:type="dxa"/>
            <w:gridSpan w:val="2"/>
            <w:vMerge/>
            <w:vAlign w:val="bottom"/>
          </w:tcPr>
          <w:p w14:paraId="6EB2CC4E" w14:textId="732DFC72" w:rsidR="002D1EF0" w:rsidRPr="00C2555B" w:rsidRDefault="002D1EF0" w:rsidP="00E64F1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p>
        </w:tc>
      </w:tr>
      <w:tr w:rsidR="00E65C1F" w:rsidRPr="00C2555B" w14:paraId="7CEDD933" w14:textId="77777777" w:rsidTr="00553E75">
        <w:trPr>
          <w:tblHeader/>
        </w:trPr>
        <w:tc>
          <w:tcPr>
            <w:tcW w:w="2192" w:type="dxa"/>
          </w:tcPr>
          <w:p w14:paraId="38A864F4" w14:textId="77777777" w:rsidR="00E65C1F" w:rsidRPr="00C2555B" w:rsidRDefault="00E65C1F" w:rsidP="00E65C1F">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2F35A7A1" w14:textId="32DC4158" w:rsidR="00E65C1F" w:rsidRPr="00C2555B" w:rsidRDefault="003B3B06" w:rsidP="00D9376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57" w:type="dxa"/>
            <w:vAlign w:val="bottom"/>
          </w:tcPr>
          <w:p w14:paraId="386C8DCD" w14:textId="08DE614F" w:rsidR="00E65C1F" w:rsidRPr="00C2555B" w:rsidRDefault="00E65C1F" w:rsidP="00D9376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1168" w:type="dxa"/>
            <w:vAlign w:val="bottom"/>
          </w:tcPr>
          <w:p w14:paraId="3788C1CC" w14:textId="524DA490" w:rsidR="00E65C1F" w:rsidRPr="00C2555B" w:rsidRDefault="003B3B06" w:rsidP="00D9376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w:t>
            </w:r>
            <w:r w:rsidR="004B3AFA">
              <w:rPr>
                <w:rFonts w:ascii="Browallia New" w:hAnsi="Browallia New" w:cs="Browallia New" w:hint="cs"/>
                <w:sz w:val="22"/>
                <w:szCs w:val="22"/>
                <w:cs/>
              </w:rPr>
              <w:t xml:space="preserve"> </w:t>
            </w:r>
            <w:r w:rsidRPr="003B3B06">
              <w:rPr>
                <w:rFonts w:ascii="Browallia New" w:hAnsi="Browallia New" w:cs="Browallia New" w:hint="cs"/>
                <w:sz w:val="22"/>
                <w:szCs w:val="22"/>
              </w:rPr>
              <w:t>2563</w:t>
            </w:r>
          </w:p>
        </w:tc>
        <w:tc>
          <w:tcPr>
            <w:tcW w:w="709" w:type="dxa"/>
            <w:vAlign w:val="bottom"/>
          </w:tcPr>
          <w:p w14:paraId="147F7E29" w14:textId="6011B80C" w:rsidR="00E65C1F" w:rsidRPr="00C2555B" w:rsidRDefault="00E65C1F" w:rsidP="00D9376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780" w:type="dxa"/>
            <w:vAlign w:val="bottom"/>
          </w:tcPr>
          <w:p w14:paraId="7A17B692" w14:textId="518B1EEF" w:rsidR="00E65C1F" w:rsidRPr="00C2555B" w:rsidRDefault="003B3B06" w:rsidP="00D9376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34" w:type="dxa"/>
            <w:vAlign w:val="bottom"/>
          </w:tcPr>
          <w:p w14:paraId="7AC3EA68" w14:textId="6D4CB42A" w:rsidR="00E65C1F" w:rsidRPr="00C2555B" w:rsidRDefault="00E65C1F" w:rsidP="00D9376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903" w:type="dxa"/>
            <w:vAlign w:val="bottom"/>
          </w:tcPr>
          <w:p w14:paraId="4904A339" w14:textId="51F2211F" w:rsidR="00E65C1F" w:rsidRPr="00C2555B" w:rsidRDefault="003B3B06" w:rsidP="00D93765">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3B3B06">
              <w:rPr>
                <w:rFonts w:ascii="Browallia New" w:hAnsi="Browallia New" w:cs="Browallia New" w:hint="cs"/>
                <w:sz w:val="22"/>
                <w:szCs w:val="22"/>
              </w:rPr>
              <w:t>31</w:t>
            </w:r>
            <w:r w:rsidR="00E65C1F">
              <w:rPr>
                <w:rFonts w:ascii="Browallia New" w:hAnsi="Browallia New" w:cs="Browallia New" w:hint="cs"/>
                <w:sz w:val="22"/>
                <w:szCs w:val="22"/>
                <w:cs/>
              </w:rPr>
              <w:t xml:space="preserve"> มี.ค. </w:t>
            </w:r>
            <w:r w:rsidRPr="003B3B06">
              <w:rPr>
                <w:rFonts w:ascii="Browallia New" w:hAnsi="Browallia New" w:cs="Browallia New" w:hint="cs"/>
                <w:sz w:val="22"/>
                <w:szCs w:val="22"/>
              </w:rPr>
              <w:t>2563</w:t>
            </w:r>
          </w:p>
        </w:tc>
        <w:tc>
          <w:tcPr>
            <w:tcW w:w="876" w:type="dxa"/>
            <w:vAlign w:val="bottom"/>
          </w:tcPr>
          <w:p w14:paraId="51F69CE5" w14:textId="6A21AA32" w:rsidR="00E65C1F" w:rsidRPr="00C2555B" w:rsidRDefault="00E65C1F" w:rsidP="00D9376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C2555B">
              <w:rPr>
                <w:rFonts w:ascii="Browallia New" w:hAnsi="Browallia New" w:cs="Browallia New"/>
                <w:sz w:val="22"/>
                <w:szCs w:val="22"/>
              </w:rPr>
              <w:t>31</w:t>
            </w:r>
            <w:r w:rsidRPr="00C2555B">
              <w:rPr>
                <w:rFonts w:ascii="Browallia New" w:hAnsi="Browallia New" w:cs="Browallia New"/>
                <w:sz w:val="22"/>
                <w:szCs w:val="22"/>
                <w:cs/>
              </w:rPr>
              <w:t xml:space="preserve"> ธ.ค. </w:t>
            </w:r>
            <w:r w:rsidRPr="00C2555B">
              <w:rPr>
                <w:rFonts w:ascii="Browallia New" w:hAnsi="Browallia New" w:cs="Browallia New"/>
                <w:sz w:val="22"/>
                <w:szCs w:val="22"/>
              </w:rPr>
              <w:t>256</w:t>
            </w:r>
            <w:r w:rsidR="003B3B06" w:rsidRPr="003B3B06">
              <w:rPr>
                <w:rFonts w:ascii="Browallia New" w:hAnsi="Browallia New" w:cs="Browallia New" w:hint="cs"/>
                <w:sz w:val="22"/>
                <w:szCs w:val="22"/>
              </w:rPr>
              <w:t>2</w:t>
            </w:r>
          </w:p>
        </w:tc>
      </w:tr>
      <w:tr w:rsidR="002A7C38" w:rsidRPr="00C2555B" w14:paraId="4B3B1018" w14:textId="77777777" w:rsidTr="00553E75">
        <w:trPr>
          <w:trHeight w:val="279"/>
        </w:trPr>
        <w:tc>
          <w:tcPr>
            <w:tcW w:w="2192" w:type="dxa"/>
          </w:tcPr>
          <w:p w14:paraId="4BB27BD4" w14:textId="77777777" w:rsidR="002A7C38" w:rsidRPr="00C2555B" w:rsidRDefault="002A7C38" w:rsidP="00E64F16">
            <w:pPr>
              <w:spacing w:line="240" w:lineRule="auto"/>
              <w:ind w:right="-108"/>
              <w:jc w:val="both"/>
              <w:rPr>
                <w:rFonts w:ascii="Browallia New" w:hAnsi="Browallia New" w:cs="Browallia New"/>
                <w:b/>
                <w:bCs/>
                <w:sz w:val="14"/>
                <w:szCs w:val="14"/>
                <w:cs/>
              </w:rPr>
            </w:pPr>
          </w:p>
        </w:tc>
        <w:tc>
          <w:tcPr>
            <w:tcW w:w="810" w:type="dxa"/>
          </w:tcPr>
          <w:p w14:paraId="19454910"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857" w:type="dxa"/>
          </w:tcPr>
          <w:p w14:paraId="1210A483" w14:textId="77777777" w:rsidR="002A7C38" w:rsidRPr="00C2555B" w:rsidRDefault="002A7C38" w:rsidP="00E64F16">
            <w:pPr>
              <w:pStyle w:val="InsideAddress"/>
              <w:tabs>
                <w:tab w:val="decimal" w:pos="834"/>
              </w:tabs>
              <w:rPr>
                <w:rFonts w:ascii="Browallia New" w:hAnsi="Browallia New" w:cs="Browallia New"/>
                <w:sz w:val="14"/>
                <w:szCs w:val="14"/>
              </w:rPr>
            </w:pPr>
          </w:p>
        </w:tc>
        <w:tc>
          <w:tcPr>
            <w:tcW w:w="1168" w:type="dxa"/>
          </w:tcPr>
          <w:p w14:paraId="2383E3D3"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709" w:type="dxa"/>
          </w:tcPr>
          <w:p w14:paraId="15C7CBE7" w14:textId="77777777" w:rsidR="002A7C38" w:rsidRPr="00C2555B" w:rsidRDefault="002A7C38" w:rsidP="00E64F16">
            <w:pPr>
              <w:spacing w:line="240" w:lineRule="auto"/>
              <w:jc w:val="both"/>
              <w:rPr>
                <w:rFonts w:ascii="Browallia New" w:hAnsi="Browallia New" w:cs="Browallia New"/>
                <w:sz w:val="14"/>
                <w:szCs w:val="14"/>
                <w:u w:val="single"/>
              </w:rPr>
            </w:pPr>
          </w:p>
        </w:tc>
        <w:tc>
          <w:tcPr>
            <w:tcW w:w="780" w:type="dxa"/>
          </w:tcPr>
          <w:p w14:paraId="2CE623E0" w14:textId="77777777" w:rsidR="002A7C38" w:rsidRPr="00C2555B" w:rsidRDefault="002A7C38" w:rsidP="00E64F16">
            <w:pPr>
              <w:spacing w:line="240" w:lineRule="auto"/>
              <w:rPr>
                <w:rFonts w:ascii="Browallia New" w:hAnsi="Browallia New" w:cs="Browallia New"/>
                <w:sz w:val="14"/>
                <w:szCs w:val="14"/>
              </w:rPr>
            </w:pPr>
          </w:p>
        </w:tc>
        <w:tc>
          <w:tcPr>
            <w:tcW w:w="834" w:type="dxa"/>
          </w:tcPr>
          <w:p w14:paraId="13FB22BE" w14:textId="77777777" w:rsidR="002A7C38" w:rsidRPr="00C2555B" w:rsidRDefault="002A7C38" w:rsidP="00E64F16">
            <w:pPr>
              <w:spacing w:line="240" w:lineRule="auto"/>
              <w:rPr>
                <w:rFonts w:ascii="Browallia New" w:hAnsi="Browallia New" w:cs="Browallia New"/>
                <w:sz w:val="14"/>
                <w:szCs w:val="14"/>
              </w:rPr>
            </w:pPr>
          </w:p>
        </w:tc>
        <w:tc>
          <w:tcPr>
            <w:tcW w:w="903" w:type="dxa"/>
          </w:tcPr>
          <w:p w14:paraId="247088C0" w14:textId="77777777" w:rsidR="002A7C38" w:rsidRPr="00C2555B" w:rsidRDefault="002A7C38" w:rsidP="00E64F16">
            <w:pPr>
              <w:pStyle w:val="InsideAddress"/>
              <w:tabs>
                <w:tab w:val="decimal" w:pos="792"/>
              </w:tabs>
              <w:rPr>
                <w:rFonts w:ascii="Browallia New" w:hAnsi="Browallia New" w:cs="Browallia New"/>
                <w:sz w:val="14"/>
                <w:szCs w:val="14"/>
              </w:rPr>
            </w:pPr>
          </w:p>
        </w:tc>
        <w:tc>
          <w:tcPr>
            <w:tcW w:w="876" w:type="dxa"/>
          </w:tcPr>
          <w:p w14:paraId="0C3AEA4C" w14:textId="77777777" w:rsidR="002A7C38" w:rsidRPr="00C2555B" w:rsidRDefault="002A7C38" w:rsidP="00E64F16">
            <w:pPr>
              <w:pStyle w:val="InsideAddress"/>
              <w:tabs>
                <w:tab w:val="decimal" w:pos="792"/>
              </w:tabs>
              <w:rPr>
                <w:rFonts w:ascii="Browallia New" w:hAnsi="Browallia New" w:cs="Browallia New"/>
                <w:sz w:val="14"/>
                <w:szCs w:val="14"/>
              </w:rPr>
            </w:pPr>
          </w:p>
        </w:tc>
      </w:tr>
      <w:tr w:rsidR="00220BDA" w:rsidRPr="00C2555B" w14:paraId="1CF06CDD" w14:textId="77777777" w:rsidTr="00553E75">
        <w:tc>
          <w:tcPr>
            <w:tcW w:w="2192" w:type="dxa"/>
          </w:tcPr>
          <w:p w14:paraId="33E5422F" w14:textId="77777777" w:rsidR="00220BDA" w:rsidRPr="00C2555B" w:rsidRDefault="00220BDA" w:rsidP="00220BDA">
            <w:pPr>
              <w:spacing w:line="240" w:lineRule="auto"/>
              <w:ind w:right="-108"/>
              <w:jc w:val="both"/>
              <w:rPr>
                <w:rFonts w:ascii="Browallia New" w:hAnsi="Browallia New" w:cs="Browallia New"/>
                <w:b/>
                <w:bCs/>
                <w:sz w:val="22"/>
                <w:szCs w:val="22"/>
              </w:rPr>
            </w:pPr>
            <w:r w:rsidRPr="00C2555B">
              <w:rPr>
                <w:rFonts w:ascii="Browallia New" w:hAnsi="Browallia New" w:cs="Browallia New"/>
                <w:b/>
                <w:bCs/>
                <w:sz w:val="22"/>
                <w:szCs w:val="22"/>
                <w:cs/>
              </w:rPr>
              <w:t>ลูกหนี้ตามสัญญาเช่าซื้อ</w:t>
            </w:r>
          </w:p>
        </w:tc>
        <w:tc>
          <w:tcPr>
            <w:tcW w:w="810" w:type="dxa"/>
          </w:tcPr>
          <w:p w14:paraId="7D28DA44"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234A50B3"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1168" w:type="dxa"/>
          </w:tcPr>
          <w:p w14:paraId="7506AF60"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1C82F99A"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780" w:type="dxa"/>
          </w:tcPr>
          <w:p w14:paraId="67AE4902"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2433B72E"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6F07374D"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02E16BC7" w14:textId="77777777" w:rsidR="00220BDA" w:rsidRPr="00C2555B" w:rsidRDefault="00220BDA" w:rsidP="00220BDA">
            <w:pPr>
              <w:tabs>
                <w:tab w:val="clear" w:pos="680"/>
                <w:tab w:val="clear" w:pos="907"/>
              </w:tabs>
              <w:spacing w:line="240" w:lineRule="auto"/>
              <w:ind w:left="-114"/>
              <w:jc w:val="right"/>
              <w:rPr>
                <w:rFonts w:ascii="Browallia New" w:hAnsi="Browallia New" w:cs="Browallia New"/>
                <w:sz w:val="22"/>
                <w:szCs w:val="22"/>
              </w:rPr>
            </w:pPr>
          </w:p>
        </w:tc>
      </w:tr>
      <w:tr w:rsidR="0078355B" w:rsidRPr="00C2555B" w14:paraId="5A8D969A" w14:textId="77777777" w:rsidTr="00553E75">
        <w:trPr>
          <w:trHeight w:val="57"/>
        </w:trPr>
        <w:tc>
          <w:tcPr>
            <w:tcW w:w="2192" w:type="dxa"/>
          </w:tcPr>
          <w:p w14:paraId="4E8D1D46" w14:textId="77777777" w:rsidR="0078355B" w:rsidRPr="00C2555B" w:rsidRDefault="0078355B" w:rsidP="0078355B">
            <w:pPr>
              <w:spacing w:line="240" w:lineRule="auto"/>
              <w:rPr>
                <w:rFonts w:ascii="Browallia New" w:hAnsi="Browallia New" w:cs="Browallia New"/>
                <w:sz w:val="22"/>
                <w:szCs w:val="22"/>
                <w:cs/>
              </w:rPr>
            </w:pPr>
            <w:r w:rsidRPr="00C2555B">
              <w:rPr>
                <w:rFonts w:ascii="Browallia New" w:hAnsi="Browallia New" w:cs="Browallia New"/>
                <w:sz w:val="22"/>
                <w:szCs w:val="22"/>
                <w:cs/>
              </w:rPr>
              <w:t>ยังไม่ถึงกำหนดชำระ</w:t>
            </w:r>
          </w:p>
        </w:tc>
        <w:tc>
          <w:tcPr>
            <w:tcW w:w="810" w:type="dxa"/>
          </w:tcPr>
          <w:p w14:paraId="16A8DFBF" w14:textId="676CD8FF"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FF6821">
              <w:rPr>
                <w:rFonts w:ascii="Browallia New" w:hAnsi="Browallia New" w:cs="Browallia New"/>
                <w:sz w:val="22"/>
                <w:szCs w:val="22"/>
              </w:rPr>
              <w:t>261,1</w:t>
            </w:r>
            <w:r>
              <w:rPr>
                <w:rFonts w:ascii="Browallia New" w:hAnsi="Browallia New" w:cs="Browallia New"/>
                <w:sz w:val="22"/>
                <w:szCs w:val="22"/>
              </w:rPr>
              <w:t>40</w:t>
            </w:r>
          </w:p>
        </w:tc>
        <w:tc>
          <w:tcPr>
            <w:tcW w:w="857" w:type="dxa"/>
          </w:tcPr>
          <w:p w14:paraId="679C69A4" w14:textId="58DE7A7C"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335,536</w:t>
            </w:r>
          </w:p>
        </w:tc>
        <w:tc>
          <w:tcPr>
            <w:tcW w:w="1168" w:type="dxa"/>
          </w:tcPr>
          <w:p w14:paraId="768DAED0" w14:textId="59A2FE9E" w:rsidR="0078355B" w:rsidRPr="008041AA" w:rsidRDefault="008041AA" w:rsidP="0078355B">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0.46</w:t>
            </w:r>
          </w:p>
        </w:tc>
        <w:tc>
          <w:tcPr>
            <w:tcW w:w="709" w:type="dxa"/>
          </w:tcPr>
          <w:p w14:paraId="34785388" w14:textId="07AF065A"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r w:rsidRPr="00EF240A" w:rsidDel="00E160D3">
              <w:rPr>
                <w:rFonts w:ascii="Browallia New" w:hAnsi="Browallia New" w:cs="Browallia New"/>
                <w:sz w:val="22"/>
                <w:szCs w:val="22"/>
              </w:rPr>
              <w:t>1</w:t>
            </w:r>
          </w:p>
        </w:tc>
        <w:tc>
          <w:tcPr>
            <w:tcW w:w="780" w:type="dxa"/>
          </w:tcPr>
          <w:p w14:paraId="07294687" w14:textId="60935C99" w:rsidR="0078355B" w:rsidRPr="00505D4D" w:rsidRDefault="00FF6925" w:rsidP="0078355B">
            <w:pPr>
              <w:tabs>
                <w:tab w:val="clear" w:pos="680"/>
                <w:tab w:val="clear" w:pos="907"/>
              </w:tabs>
              <w:spacing w:line="240" w:lineRule="auto"/>
              <w:ind w:left="-114"/>
              <w:jc w:val="right"/>
              <w:rPr>
                <w:rFonts w:ascii="Browallia New" w:hAnsi="Browallia New" w:cs="Browallia New"/>
                <w:sz w:val="22"/>
                <w:szCs w:val="22"/>
              </w:rPr>
            </w:pPr>
            <w:r w:rsidRPr="003C6043">
              <w:rPr>
                <w:rFonts w:ascii="Browallia New" w:hAnsi="Browallia New" w:cs="Browallia New"/>
                <w:sz w:val="22"/>
                <w:szCs w:val="22"/>
              </w:rPr>
              <w:t>1,202</w:t>
            </w:r>
          </w:p>
        </w:tc>
        <w:tc>
          <w:tcPr>
            <w:tcW w:w="834" w:type="dxa"/>
          </w:tcPr>
          <w:p w14:paraId="55834C68" w14:textId="34F35673"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3,358</w:t>
            </w:r>
          </w:p>
        </w:tc>
        <w:tc>
          <w:tcPr>
            <w:tcW w:w="903" w:type="dxa"/>
          </w:tcPr>
          <w:p w14:paraId="291727CC" w14:textId="10543260" w:rsidR="0078355B" w:rsidRPr="00505D4D" w:rsidRDefault="00D76605" w:rsidP="0078355B">
            <w:pPr>
              <w:tabs>
                <w:tab w:val="clear" w:pos="680"/>
                <w:tab w:val="clear" w:pos="907"/>
              </w:tabs>
              <w:spacing w:line="240" w:lineRule="auto"/>
              <w:ind w:left="-114"/>
              <w:jc w:val="right"/>
              <w:rPr>
                <w:rFonts w:ascii="Browallia New" w:hAnsi="Browallia New" w:cs="Browallia New"/>
                <w:sz w:val="22"/>
                <w:szCs w:val="22"/>
              </w:rPr>
            </w:pPr>
            <w:r w:rsidRPr="00D76605">
              <w:rPr>
                <w:rFonts w:ascii="Browallia New" w:hAnsi="Browallia New" w:cs="Browallia New"/>
                <w:sz w:val="22"/>
                <w:szCs w:val="22"/>
              </w:rPr>
              <w:t>25</w:t>
            </w:r>
            <w:r w:rsidR="00F95927" w:rsidRPr="003C6043">
              <w:rPr>
                <w:rFonts w:ascii="Browallia New" w:hAnsi="Browallia New" w:cs="Browallia New"/>
                <w:sz w:val="22"/>
                <w:szCs w:val="22"/>
              </w:rPr>
              <w:t>9,938</w:t>
            </w:r>
          </w:p>
        </w:tc>
        <w:tc>
          <w:tcPr>
            <w:tcW w:w="876" w:type="dxa"/>
          </w:tcPr>
          <w:p w14:paraId="785E73CE" w14:textId="4EF36F1F" w:rsidR="0078355B" w:rsidRPr="00FD53D5" w:rsidRDefault="0078355B" w:rsidP="0078355B">
            <w:pPr>
              <w:tabs>
                <w:tab w:val="clear" w:pos="680"/>
                <w:tab w:val="clear" w:pos="907"/>
              </w:tabs>
              <w:spacing w:line="240" w:lineRule="auto"/>
              <w:ind w:left="-114"/>
              <w:jc w:val="right"/>
              <w:rPr>
                <w:rFonts w:ascii="Browallia New" w:hAnsi="Browallia New" w:cs="Browallia New"/>
                <w:sz w:val="22"/>
                <w:szCs w:val="22"/>
                <w:lang w:val="en-GB"/>
              </w:rPr>
            </w:pPr>
            <w:r>
              <w:rPr>
                <w:rFonts w:ascii="Browallia New" w:hAnsi="Browallia New" w:cs="Browallia New"/>
                <w:sz w:val="22"/>
                <w:szCs w:val="22"/>
              </w:rPr>
              <w:t>332,178</w:t>
            </w:r>
          </w:p>
        </w:tc>
      </w:tr>
      <w:tr w:rsidR="0078355B" w:rsidRPr="00C2555B" w14:paraId="5072E7AB" w14:textId="77777777" w:rsidTr="00553E75">
        <w:tc>
          <w:tcPr>
            <w:tcW w:w="2192" w:type="dxa"/>
            <w:vAlign w:val="bottom"/>
          </w:tcPr>
          <w:p w14:paraId="04D77A06" w14:textId="77777777" w:rsidR="0078355B" w:rsidRPr="00C2555B" w:rsidRDefault="0078355B" w:rsidP="0078355B">
            <w:pPr>
              <w:spacing w:line="240" w:lineRule="auto"/>
              <w:rPr>
                <w:rFonts w:ascii="Browallia New" w:hAnsi="Browallia New" w:cs="Browallia New"/>
                <w:sz w:val="22"/>
                <w:szCs w:val="22"/>
              </w:rPr>
            </w:pPr>
            <w:r w:rsidRPr="00C2555B">
              <w:rPr>
                <w:rFonts w:ascii="Browallia New" w:hAnsi="Browallia New" w:cs="Browallia New"/>
                <w:sz w:val="22"/>
                <w:szCs w:val="22"/>
                <w:cs/>
              </w:rPr>
              <w:t>ค้างชำระ</w:t>
            </w:r>
          </w:p>
        </w:tc>
        <w:tc>
          <w:tcPr>
            <w:tcW w:w="810" w:type="dxa"/>
          </w:tcPr>
          <w:p w14:paraId="5970F71E" w14:textId="52815C62"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5DC529EA" w14:textId="77777777"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1168" w:type="dxa"/>
          </w:tcPr>
          <w:p w14:paraId="6FE5E50D" w14:textId="77777777" w:rsidR="0078355B" w:rsidRPr="008142F2"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619104E7" w14:textId="77777777"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780" w:type="dxa"/>
          </w:tcPr>
          <w:p w14:paraId="13760263" w14:textId="3AD0BA76"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34" w:type="dxa"/>
          </w:tcPr>
          <w:p w14:paraId="31465C18" w14:textId="77777777"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7347CD2C" w14:textId="10A16137"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p>
        </w:tc>
        <w:tc>
          <w:tcPr>
            <w:tcW w:w="876" w:type="dxa"/>
          </w:tcPr>
          <w:p w14:paraId="249703A0" w14:textId="77777777" w:rsidR="0078355B" w:rsidRPr="00FD53D5" w:rsidRDefault="0078355B" w:rsidP="0078355B">
            <w:pPr>
              <w:tabs>
                <w:tab w:val="clear" w:pos="680"/>
                <w:tab w:val="clear" w:pos="907"/>
              </w:tabs>
              <w:spacing w:line="240" w:lineRule="auto"/>
              <w:ind w:left="-114"/>
              <w:jc w:val="right"/>
              <w:rPr>
                <w:rFonts w:ascii="Browallia New" w:hAnsi="Browallia New" w:cs="Browallia New"/>
                <w:sz w:val="22"/>
                <w:szCs w:val="22"/>
              </w:rPr>
            </w:pPr>
          </w:p>
        </w:tc>
      </w:tr>
      <w:tr w:rsidR="0078355B" w:rsidRPr="00C2555B" w14:paraId="47A2D2E0" w14:textId="77777777" w:rsidTr="00553E75">
        <w:tc>
          <w:tcPr>
            <w:tcW w:w="2192" w:type="dxa"/>
            <w:vAlign w:val="bottom"/>
          </w:tcPr>
          <w:p w14:paraId="632E5D17" w14:textId="77777777" w:rsidR="0078355B" w:rsidRPr="00C2555B" w:rsidRDefault="0078355B" w:rsidP="0078355B">
            <w:pPr>
              <w:spacing w:line="240" w:lineRule="auto"/>
              <w:ind w:left="175"/>
              <w:rPr>
                <w:rFonts w:ascii="Browallia New" w:hAnsi="Browallia New" w:cs="Browallia New"/>
                <w:sz w:val="22"/>
                <w:szCs w:val="22"/>
                <w:cs/>
              </w:rPr>
            </w:pPr>
            <w:r w:rsidRPr="00C2555B">
              <w:rPr>
                <w:rFonts w:ascii="Browallia New" w:hAnsi="Browallia New" w:cs="Browallia New"/>
                <w:sz w:val="22"/>
                <w:szCs w:val="22"/>
              </w:rPr>
              <w:t xml:space="preserve">1 - 2  </w:t>
            </w:r>
            <w:r w:rsidRPr="00C2555B">
              <w:rPr>
                <w:rFonts w:ascii="Browallia New" w:hAnsi="Browallia New" w:cs="Browallia New"/>
                <w:sz w:val="22"/>
                <w:szCs w:val="22"/>
                <w:cs/>
              </w:rPr>
              <w:t>เดือน</w:t>
            </w:r>
          </w:p>
        </w:tc>
        <w:tc>
          <w:tcPr>
            <w:tcW w:w="810" w:type="dxa"/>
          </w:tcPr>
          <w:p w14:paraId="04B6309F" w14:textId="67DA55F9"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147,548</w:t>
            </w:r>
          </w:p>
        </w:tc>
        <w:tc>
          <w:tcPr>
            <w:tcW w:w="857" w:type="dxa"/>
          </w:tcPr>
          <w:p w14:paraId="5C740180" w14:textId="6BFAE594"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113,272</w:t>
            </w:r>
          </w:p>
        </w:tc>
        <w:tc>
          <w:tcPr>
            <w:tcW w:w="1168" w:type="dxa"/>
          </w:tcPr>
          <w:p w14:paraId="696A7F1D" w14:textId="3D7958EA" w:rsidR="0078355B" w:rsidRPr="008142F2" w:rsidRDefault="008041AA" w:rsidP="0078355B">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2.39</w:t>
            </w:r>
            <w:r w:rsidR="0078355B" w:rsidRPr="00553E75">
              <w:rPr>
                <w:rFonts w:ascii="Browallia New" w:hAnsi="Browallia New" w:cs="Browallia New"/>
                <w:sz w:val="22"/>
                <w:szCs w:val="22"/>
              </w:rPr>
              <w:t xml:space="preserve"> </w:t>
            </w:r>
            <w:r w:rsidR="00BD2223">
              <w:rPr>
                <w:rFonts w:ascii="Browallia New" w:hAnsi="Browallia New" w:cs="Browallia New"/>
                <w:sz w:val="22"/>
                <w:szCs w:val="22"/>
              </w:rPr>
              <w:t>-</w:t>
            </w:r>
            <w:r w:rsidR="0078355B" w:rsidRPr="00553E75">
              <w:rPr>
                <w:rFonts w:ascii="Browallia New" w:hAnsi="Browallia New" w:cs="Browallia New"/>
                <w:sz w:val="22"/>
                <w:szCs w:val="22"/>
              </w:rPr>
              <w:t xml:space="preserve"> </w:t>
            </w:r>
            <w:r w:rsidRPr="00987B55">
              <w:rPr>
                <w:rFonts w:ascii="Browallia New" w:hAnsi="Browallia New" w:cs="Browallia New"/>
                <w:sz w:val="22"/>
                <w:szCs w:val="22"/>
              </w:rPr>
              <w:t>4.24</w:t>
            </w:r>
          </w:p>
        </w:tc>
        <w:tc>
          <w:tcPr>
            <w:tcW w:w="709" w:type="dxa"/>
          </w:tcPr>
          <w:p w14:paraId="359B5FCA" w14:textId="091D49B8"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r w:rsidRPr="00EF240A" w:rsidDel="00F4175C">
              <w:rPr>
                <w:rFonts w:ascii="Browallia New" w:hAnsi="Browallia New" w:cs="Browallia New"/>
                <w:sz w:val="22"/>
                <w:szCs w:val="22"/>
              </w:rPr>
              <w:t>2</w:t>
            </w:r>
          </w:p>
        </w:tc>
        <w:tc>
          <w:tcPr>
            <w:tcW w:w="780" w:type="dxa"/>
          </w:tcPr>
          <w:p w14:paraId="24B6A393" w14:textId="43A1DE34" w:rsidR="0078355B" w:rsidRPr="00505D4D" w:rsidRDefault="00FF6925" w:rsidP="0078355B">
            <w:pPr>
              <w:tabs>
                <w:tab w:val="clear" w:pos="680"/>
                <w:tab w:val="clear" w:pos="907"/>
              </w:tabs>
              <w:spacing w:line="240" w:lineRule="auto"/>
              <w:ind w:left="-114"/>
              <w:jc w:val="right"/>
              <w:rPr>
                <w:rFonts w:ascii="Browallia New" w:hAnsi="Browallia New" w:cs="Browallia New"/>
                <w:sz w:val="22"/>
                <w:szCs w:val="22"/>
              </w:rPr>
            </w:pPr>
            <w:r w:rsidRPr="003C6043">
              <w:rPr>
                <w:rFonts w:ascii="Browallia New" w:hAnsi="Browallia New" w:cs="Browallia New"/>
                <w:sz w:val="22"/>
                <w:szCs w:val="22"/>
              </w:rPr>
              <w:t>4,516</w:t>
            </w:r>
          </w:p>
        </w:tc>
        <w:tc>
          <w:tcPr>
            <w:tcW w:w="834" w:type="dxa"/>
          </w:tcPr>
          <w:p w14:paraId="0DADF40E" w14:textId="0AC9DBA6"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2,265</w:t>
            </w:r>
          </w:p>
        </w:tc>
        <w:tc>
          <w:tcPr>
            <w:tcW w:w="903" w:type="dxa"/>
          </w:tcPr>
          <w:p w14:paraId="657872A8" w14:textId="33D639DF"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w:t>
            </w:r>
            <w:r w:rsidR="00F95927" w:rsidRPr="003C6043">
              <w:rPr>
                <w:rFonts w:ascii="Browallia New" w:hAnsi="Browallia New" w:cs="Browallia New"/>
                <w:sz w:val="22"/>
                <w:szCs w:val="22"/>
              </w:rPr>
              <w:t>43,032</w:t>
            </w:r>
          </w:p>
        </w:tc>
        <w:tc>
          <w:tcPr>
            <w:tcW w:w="876" w:type="dxa"/>
          </w:tcPr>
          <w:p w14:paraId="58D3925D" w14:textId="6FDD83AE" w:rsidR="0078355B" w:rsidRPr="00FD53D5"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111,007</w:t>
            </w:r>
          </w:p>
        </w:tc>
      </w:tr>
      <w:tr w:rsidR="0078355B" w:rsidRPr="00C2555B" w14:paraId="11697A17" w14:textId="77777777" w:rsidTr="00553E75">
        <w:tc>
          <w:tcPr>
            <w:tcW w:w="2192" w:type="dxa"/>
            <w:vAlign w:val="bottom"/>
          </w:tcPr>
          <w:p w14:paraId="4C80B417" w14:textId="77777777" w:rsidR="0078355B" w:rsidRPr="00C2555B" w:rsidRDefault="0078355B" w:rsidP="0078355B">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3 - 6 </w:t>
            </w:r>
            <w:r w:rsidRPr="00C2555B">
              <w:rPr>
                <w:rFonts w:ascii="Browallia New" w:hAnsi="Browallia New" w:cs="Browallia New"/>
                <w:sz w:val="22"/>
                <w:szCs w:val="22"/>
                <w:cs/>
              </w:rPr>
              <w:t>เดือน</w:t>
            </w:r>
          </w:p>
        </w:tc>
        <w:tc>
          <w:tcPr>
            <w:tcW w:w="810" w:type="dxa"/>
          </w:tcPr>
          <w:p w14:paraId="0089B299" w14:textId="3E212632"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95,071</w:t>
            </w:r>
          </w:p>
        </w:tc>
        <w:tc>
          <w:tcPr>
            <w:tcW w:w="857" w:type="dxa"/>
          </w:tcPr>
          <w:p w14:paraId="3D953BB3" w14:textId="20119570"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76,331</w:t>
            </w:r>
          </w:p>
        </w:tc>
        <w:tc>
          <w:tcPr>
            <w:tcW w:w="1168" w:type="dxa"/>
          </w:tcPr>
          <w:p w14:paraId="21200AA3" w14:textId="18564A1D" w:rsidR="0078355B" w:rsidRPr="008041AA" w:rsidRDefault="008041AA" w:rsidP="0078355B">
            <w:pPr>
              <w:tabs>
                <w:tab w:val="clear" w:pos="680"/>
                <w:tab w:val="clear" w:pos="907"/>
              </w:tabs>
              <w:spacing w:line="240" w:lineRule="auto"/>
              <w:ind w:left="-114"/>
              <w:jc w:val="right"/>
              <w:rPr>
                <w:rFonts w:ascii="Browallia New" w:hAnsi="Browallia New" w:cs="Browallia New"/>
                <w:sz w:val="22"/>
                <w:szCs w:val="22"/>
              </w:rPr>
            </w:pPr>
            <w:r w:rsidRPr="00987B55">
              <w:rPr>
                <w:rFonts w:ascii="Browallia New" w:hAnsi="Browallia New" w:cs="Browallia New"/>
                <w:sz w:val="22"/>
                <w:szCs w:val="22"/>
              </w:rPr>
              <w:t>6.28</w:t>
            </w:r>
            <w:r w:rsidR="0078355B" w:rsidRPr="008142F2">
              <w:rPr>
                <w:rFonts w:ascii="Browallia New" w:hAnsi="Browallia New" w:cs="Browallia New"/>
                <w:sz w:val="22"/>
                <w:szCs w:val="22"/>
              </w:rPr>
              <w:t xml:space="preserve"> - 17.</w:t>
            </w:r>
            <w:r w:rsidR="00326D95" w:rsidRPr="008041AA">
              <w:rPr>
                <w:rFonts w:ascii="Browallia New" w:hAnsi="Browallia New" w:cs="Browallia New"/>
                <w:sz w:val="22"/>
                <w:szCs w:val="22"/>
              </w:rPr>
              <w:t>43</w:t>
            </w:r>
          </w:p>
        </w:tc>
        <w:tc>
          <w:tcPr>
            <w:tcW w:w="709" w:type="dxa"/>
          </w:tcPr>
          <w:p w14:paraId="6544CE87" w14:textId="3C76F6B4"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r w:rsidRPr="00EF240A" w:rsidDel="00F13798">
              <w:rPr>
                <w:rFonts w:ascii="Browallia New" w:hAnsi="Browallia New" w:cs="Browallia New"/>
                <w:sz w:val="22"/>
                <w:szCs w:val="22"/>
              </w:rPr>
              <w:t>25</w:t>
            </w:r>
          </w:p>
        </w:tc>
        <w:tc>
          <w:tcPr>
            <w:tcW w:w="780" w:type="dxa"/>
          </w:tcPr>
          <w:p w14:paraId="1BB3FD8B" w14:textId="3AE3374D" w:rsidR="0078355B" w:rsidRPr="00505D4D" w:rsidRDefault="009314F5"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9,</w:t>
            </w:r>
            <w:r w:rsidR="00FF6925" w:rsidRPr="003C6043">
              <w:rPr>
                <w:rFonts w:ascii="Browallia New" w:hAnsi="Browallia New" w:cs="Browallia New"/>
                <w:sz w:val="22"/>
                <w:szCs w:val="22"/>
              </w:rPr>
              <w:t>318</w:t>
            </w:r>
          </w:p>
        </w:tc>
        <w:tc>
          <w:tcPr>
            <w:tcW w:w="834" w:type="dxa"/>
          </w:tcPr>
          <w:p w14:paraId="63127192" w14:textId="1FF1D620"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19,083</w:t>
            </w:r>
          </w:p>
        </w:tc>
        <w:tc>
          <w:tcPr>
            <w:tcW w:w="903" w:type="dxa"/>
          </w:tcPr>
          <w:p w14:paraId="559BD118" w14:textId="39CD4BA1"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85,</w:t>
            </w:r>
            <w:r w:rsidR="00061DF8" w:rsidRPr="003C6043">
              <w:rPr>
                <w:rFonts w:ascii="Browallia New" w:hAnsi="Browallia New" w:cs="Browallia New"/>
                <w:sz w:val="22"/>
                <w:szCs w:val="22"/>
              </w:rPr>
              <w:t>753</w:t>
            </w:r>
          </w:p>
        </w:tc>
        <w:tc>
          <w:tcPr>
            <w:tcW w:w="876" w:type="dxa"/>
          </w:tcPr>
          <w:p w14:paraId="55B16481" w14:textId="52C8E441" w:rsidR="0078355B" w:rsidRPr="00FD53D5"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57,248</w:t>
            </w:r>
          </w:p>
        </w:tc>
      </w:tr>
      <w:tr w:rsidR="0078355B" w:rsidRPr="00C2555B" w14:paraId="5962675D" w14:textId="77777777" w:rsidTr="00553E75">
        <w:tc>
          <w:tcPr>
            <w:tcW w:w="2192" w:type="dxa"/>
            <w:vAlign w:val="bottom"/>
          </w:tcPr>
          <w:p w14:paraId="167D73F0" w14:textId="77777777" w:rsidR="0078355B" w:rsidRPr="00C2555B" w:rsidRDefault="0078355B" w:rsidP="0078355B">
            <w:pPr>
              <w:spacing w:line="240" w:lineRule="auto"/>
              <w:ind w:left="175"/>
              <w:rPr>
                <w:rFonts w:ascii="Browallia New" w:hAnsi="Browallia New" w:cs="Browallia New"/>
                <w:sz w:val="22"/>
                <w:szCs w:val="22"/>
              </w:rPr>
            </w:pPr>
            <w:r w:rsidRPr="00C2555B">
              <w:rPr>
                <w:rFonts w:ascii="Browallia New" w:hAnsi="Browallia New" w:cs="Browallia New"/>
                <w:sz w:val="22"/>
                <w:szCs w:val="22"/>
              </w:rPr>
              <w:t xml:space="preserve">7 - 12 </w:t>
            </w:r>
            <w:r w:rsidRPr="00C2555B">
              <w:rPr>
                <w:rFonts w:ascii="Browallia New" w:hAnsi="Browallia New" w:cs="Browallia New"/>
                <w:sz w:val="22"/>
                <w:szCs w:val="22"/>
                <w:cs/>
              </w:rPr>
              <w:t>เดือน</w:t>
            </w:r>
          </w:p>
        </w:tc>
        <w:tc>
          <w:tcPr>
            <w:tcW w:w="810" w:type="dxa"/>
          </w:tcPr>
          <w:p w14:paraId="65D57EC6" w14:textId="18C325DB"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32,211</w:t>
            </w:r>
          </w:p>
        </w:tc>
        <w:tc>
          <w:tcPr>
            <w:tcW w:w="857" w:type="dxa"/>
          </w:tcPr>
          <w:p w14:paraId="4A6D61CC" w14:textId="7FE97BC8"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27,528</w:t>
            </w:r>
          </w:p>
        </w:tc>
        <w:tc>
          <w:tcPr>
            <w:tcW w:w="1168" w:type="dxa"/>
          </w:tcPr>
          <w:p w14:paraId="614DB037" w14:textId="7F395963" w:rsidR="0078355B" w:rsidRPr="00505D4D" w:rsidRDefault="0078355B" w:rsidP="00553E75">
            <w:pPr>
              <w:tabs>
                <w:tab w:val="clear" w:pos="680"/>
                <w:tab w:val="clear" w:pos="907"/>
              </w:tabs>
              <w:spacing w:line="240" w:lineRule="auto"/>
              <w:ind w:left="-295"/>
              <w:jc w:val="right"/>
              <w:rPr>
                <w:rFonts w:ascii="Browallia New" w:hAnsi="Browallia New" w:cs="Browallia New"/>
                <w:sz w:val="22"/>
                <w:szCs w:val="22"/>
              </w:rPr>
            </w:pPr>
            <w:r w:rsidRPr="00553E75">
              <w:rPr>
                <w:rFonts w:ascii="Browallia New" w:hAnsi="Browallia New" w:cs="Browallia New"/>
                <w:sz w:val="22"/>
                <w:szCs w:val="22"/>
              </w:rPr>
              <w:t>23.4</w:t>
            </w:r>
            <w:r w:rsidR="00326D95" w:rsidRPr="00553E75">
              <w:rPr>
                <w:rFonts w:ascii="Browallia New" w:hAnsi="Browallia New" w:cs="Browallia New"/>
                <w:sz w:val="22"/>
                <w:szCs w:val="22"/>
              </w:rPr>
              <w:t>1</w:t>
            </w:r>
            <w:r w:rsidRPr="00553E75">
              <w:rPr>
                <w:rFonts w:ascii="Browallia New" w:hAnsi="Browallia New" w:cs="Browallia New"/>
                <w:sz w:val="22"/>
                <w:szCs w:val="22"/>
              </w:rPr>
              <w:t xml:space="preserve"> - 79.</w:t>
            </w:r>
            <w:r w:rsidR="00326D95" w:rsidRPr="00553E75">
              <w:rPr>
                <w:rFonts w:ascii="Browallia New" w:hAnsi="Browallia New" w:cs="Browallia New"/>
                <w:sz w:val="22"/>
                <w:szCs w:val="22"/>
              </w:rPr>
              <w:t>79</w:t>
            </w:r>
          </w:p>
        </w:tc>
        <w:tc>
          <w:tcPr>
            <w:tcW w:w="709" w:type="dxa"/>
          </w:tcPr>
          <w:p w14:paraId="7C6E1767" w14:textId="13DB4458"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r w:rsidRPr="00EF240A" w:rsidDel="00F13798">
              <w:rPr>
                <w:rFonts w:ascii="Browallia New" w:hAnsi="Browallia New" w:cs="Browallia New"/>
                <w:sz w:val="22"/>
                <w:szCs w:val="22"/>
              </w:rPr>
              <w:t>50</w:t>
            </w:r>
          </w:p>
        </w:tc>
        <w:tc>
          <w:tcPr>
            <w:tcW w:w="780" w:type="dxa"/>
          </w:tcPr>
          <w:p w14:paraId="2684BA10" w14:textId="2CECA5A8"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12,969</w:t>
            </w:r>
          </w:p>
        </w:tc>
        <w:tc>
          <w:tcPr>
            <w:tcW w:w="834" w:type="dxa"/>
          </w:tcPr>
          <w:p w14:paraId="4CE2C42A" w14:textId="25981AFE"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13,764</w:t>
            </w:r>
          </w:p>
        </w:tc>
        <w:tc>
          <w:tcPr>
            <w:tcW w:w="903" w:type="dxa"/>
          </w:tcPr>
          <w:p w14:paraId="328C5C9F" w14:textId="3424FC89"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cs/>
              </w:rPr>
            </w:pPr>
            <w:r w:rsidRPr="00553E75">
              <w:rPr>
                <w:rFonts w:ascii="Browallia New" w:hAnsi="Browallia New" w:cs="Browallia New"/>
                <w:sz w:val="22"/>
                <w:szCs w:val="22"/>
              </w:rPr>
              <w:t>19,242</w:t>
            </w:r>
          </w:p>
        </w:tc>
        <w:tc>
          <w:tcPr>
            <w:tcW w:w="876" w:type="dxa"/>
          </w:tcPr>
          <w:p w14:paraId="4DC9FFAD" w14:textId="40694787" w:rsidR="0078355B" w:rsidRPr="00FD53D5" w:rsidRDefault="0078355B" w:rsidP="0078355B">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13,764</w:t>
            </w:r>
          </w:p>
        </w:tc>
      </w:tr>
      <w:tr w:rsidR="0078355B" w:rsidRPr="00C2555B" w14:paraId="483EA413" w14:textId="77777777" w:rsidTr="00553E75">
        <w:tc>
          <w:tcPr>
            <w:tcW w:w="2192" w:type="dxa"/>
            <w:vAlign w:val="bottom"/>
          </w:tcPr>
          <w:p w14:paraId="2F243A9F" w14:textId="77777777" w:rsidR="0078355B" w:rsidRPr="00C2555B" w:rsidRDefault="0078355B" w:rsidP="0078355B">
            <w:pPr>
              <w:spacing w:line="240" w:lineRule="auto"/>
              <w:ind w:left="175" w:right="-89"/>
              <w:rPr>
                <w:rFonts w:ascii="Browallia New" w:hAnsi="Browallia New" w:cs="Browallia New"/>
                <w:sz w:val="22"/>
                <w:szCs w:val="22"/>
              </w:rPr>
            </w:pPr>
            <w:r w:rsidRPr="00C2555B">
              <w:rPr>
                <w:rFonts w:ascii="Browallia New" w:hAnsi="Browallia New" w:cs="Browallia New"/>
                <w:sz w:val="22"/>
                <w:szCs w:val="22"/>
                <w:cs/>
              </w:rPr>
              <w:t xml:space="preserve">มากกว่า </w:t>
            </w:r>
            <w:r w:rsidRPr="00C2555B">
              <w:rPr>
                <w:rFonts w:ascii="Browallia New" w:hAnsi="Browallia New" w:cs="Browallia New"/>
                <w:sz w:val="22"/>
                <w:szCs w:val="22"/>
              </w:rPr>
              <w:t>12</w:t>
            </w:r>
            <w:r w:rsidRPr="00C2555B">
              <w:rPr>
                <w:rFonts w:ascii="Browallia New" w:hAnsi="Browallia New" w:cs="Browallia New"/>
                <w:sz w:val="22"/>
                <w:szCs w:val="22"/>
                <w:cs/>
              </w:rPr>
              <w:t xml:space="preserve"> เดือนขึ้นไป                </w:t>
            </w:r>
          </w:p>
        </w:tc>
        <w:tc>
          <w:tcPr>
            <w:tcW w:w="810" w:type="dxa"/>
          </w:tcPr>
          <w:p w14:paraId="1BE9A574" w14:textId="1190064C" w:rsidR="0078355B" w:rsidRPr="00505D4D" w:rsidRDefault="0078355B" w:rsidP="0078355B">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11,797</w:t>
            </w:r>
          </w:p>
        </w:tc>
        <w:tc>
          <w:tcPr>
            <w:tcW w:w="857" w:type="dxa"/>
          </w:tcPr>
          <w:p w14:paraId="6D7D15C0" w14:textId="21E9E7C0" w:rsidR="0078355B" w:rsidRPr="00505D4D" w:rsidRDefault="0078355B" w:rsidP="0078355B">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10,692</w:t>
            </w:r>
          </w:p>
        </w:tc>
        <w:tc>
          <w:tcPr>
            <w:tcW w:w="1168" w:type="dxa"/>
          </w:tcPr>
          <w:p w14:paraId="72B852F2" w14:textId="2B943783" w:rsidR="0078355B" w:rsidRPr="00505D4D" w:rsidRDefault="0078355B" w:rsidP="0078355B">
            <w:pP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100</w:t>
            </w:r>
          </w:p>
        </w:tc>
        <w:tc>
          <w:tcPr>
            <w:tcW w:w="709" w:type="dxa"/>
          </w:tcPr>
          <w:p w14:paraId="2452F2D8" w14:textId="5DD9AA2D" w:rsidR="0078355B" w:rsidRPr="00EF240A" w:rsidRDefault="0078355B" w:rsidP="0078355B">
            <w:pPr>
              <w:tabs>
                <w:tab w:val="clear" w:pos="680"/>
                <w:tab w:val="clear" w:pos="907"/>
              </w:tabs>
              <w:spacing w:line="240" w:lineRule="auto"/>
              <w:ind w:left="-114"/>
              <w:jc w:val="right"/>
              <w:rPr>
                <w:rFonts w:ascii="Browallia New" w:hAnsi="Browallia New" w:cs="Browallia New"/>
                <w:sz w:val="22"/>
                <w:szCs w:val="22"/>
              </w:rPr>
            </w:pPr>
            <w:r w:rsidRPr="00EF240A" w:rsidDel="00E160D3">
              <w:rPr>
                <w:rFonts w:ascii="Browallia New" w:hAnsi="Browallia New" w:cs="Browallia New"/>
                <w:sz w:val="22"/>
                <w:szCs w:val="22"/>
              </w:rPr>
              <w:t>100</w:t>
            </w:r>
          </w:p>
        </w:tc>
        <w:tc>
          <w:tcPr>
            <w:tcW w:w="780" w:type="dxa"/>
          </w:tcPr>
          <w:p w14:paraId="1D3B15B9" w14:textId="0D9BF1F4" w:rsidR="0078355B" w:rsidRPr="00505D4D" w:rsidRDefault="0078355B" w:rsidP="0078355B">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11,797</w:t>
            </w:r>
          </w:p>
        </w:tc>
        <w:tc>
          <w:tcPr>
            <w:tcW w:w="834" w:type="dxa"/>
          </w:tcPr>
          <w:p w14:paraId="7EBD1818" w14:textId="3E9059F3" w:rsidR="0078355B" w:rsidRPr="00505D4D" w:rsidRDefault="0078355B" w:rsidP="0078355B">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10,692</w:t>
            </w:r>
          </w:p>
        </w:tc>
        <w:tc>
          <w:tcPr>
            <w:tcW w:w="903" w:type="dxa"/>
            <w:vAlign w:val="bottom"/>
          </w:tcPr>
          <w:p w14:paraId="37525245" w14:textId="365EA0DA" w:rsidR="0078355B" w:rsidRPr="00505D4D" w:rsidRDefault="0078355B" w:rsidP="00553E75">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c>
          <w:tcPr>
            <w:tcW w:w="876" w:type="dxa"/>
          </w:tcPr>
          <w:p w14:paraId="6C2AFD27" w14:textId="657E5588" w:rsidR="0078355B" w:rsidRPr="00FD53D5" w:rsidRDefault="0078355B" w:rsidP="0078355B">
            <w:pPr>
              <w:pBdr>
                <w:bottom w:val="single" w:sz="4" w:space="1" w:color="auto"/>
              </w:pBdr>
              <w:spacing w:line="240" w:lineRule="auto"/>
              <w:ind w:left="-76" w:right="-7"/>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w:t>
            </w:r>
          </w:p>
        </w:tc>
      </w:tr>
      <w:tr w:rsidR="00B53990" w:rsidRPr="00C2555B" w14:paraId="7089ADC4" w14:textId="77777777" w:rsidTr="00553E75">
        <w:tc>
          <w:tcPr>
            <w:tcW w:w="2192" w:type="dxa"/>
            <w:vAlign w:val="bottom"/>
          </w:tcPr>
          <w:p w14:paraId="26293DC0" w14:textId="77777777" w:rsidR="00B53990" w:rsidRPr="00C2555B" w:rsidRDefault="00B53990" w:rsidP="00B53990">
            <w:pPr>
              <w:spacing w:line="240" w:lineRule="auto"/>
              <w:rPr>
                <w:rFonts w:ascii="Browallia New" w:hAnsi="Browallia New" w:cs="Browallia New"/>
                <w:sz w:val="22"/>
                <w:szCs w:val="22"/>
              </w:rPr>
            </w:pPr>
            <w:r w:rsidRPr="00C2555B">
              <w:rPr>
                <w:rFonts w:ascii="Browallia New" w:hAnsi="Browallia New" w:cs="Browallia New"/>
                <w:sz w:val="22"/>
                <w:szCs w:val="22"/>
                <w:cs/>
              </w:rPr>
              <w:t>รวม</w:t>
            </w:r>
          </w:p>
        </w:tc>
        <w:tc>
          <w:tcPr>
            <w:tcW w:w="810" w:type="dxa"/>
          </w:tcPr>
          <w:p w14:paraId="1732C838" w14:textId="5D4E4CE0" w:rsidR="00B53990" w:rsidRPr="00505D4D"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547,767</w:t>
            </w:r>
          </w:p>
        </w:tc>
        <w:tc>
          <w:tcPr>
            <w:tcW w:w="857" w:type="dxa"/>
          </w:tcPr>
          <w:p w14:paraId="1237BB2D" w14:textId="3AA435DF" w:rsidR="00B53990" w:rsidRPr="00505D4D"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563,359</w:t>
            </w:r>
          </w:p>
        </w:tc>
        <w:tc>
          <w:tcPr>
            <w:tcW w:w="1168" w:type="dxa"/>
          </w:tcPr>
          <w:p w14:paraId="7F1474FA" w14:textId="19C2C56F" w:rsidR="00B53990" w:rsidRPr="00505D4D"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709" w:type="dxa"/>
          </w:tcPr>
          <w:p w14:paraId="4ED88D89" w14:textId="77777777" w:rsidR="00B53990" w:rsidRPr="00505D4D" w:rsidRDefault="00B53990" w:rsidP="00B53990">
            <w:pPr>
              <w:tabs>
                <w:tab w:val="clear" w:pos="680"/>
                <w:tab w:val="clear" w:pos="907"/>
              </w:tabs>
              <w:spacing w:line="240" w:lineRule="auto"/>
              <w:ind w:left="-114"/>
              <w:jc w:val="right"/>
              <w:rPr>
                <w:rFonts w:ascii="Browallia New" w:hAnsi="Browallia New" w:cs="Browallia New"/>
                <w:sz w:val="22"/>
                <w:szCs w:val="22"/>
              </w:rPr>
            </w:pPr>
          </w:p>
        </w:tc>
        <w:tc>
          <w:tcPr>
            <w:tcW w:w="780" w:type="dxa"/>
          </w:tcPr>
          <w:p w14:paraId="64BA9E34" w14:textId="026261C2" w:rsidR="00B53990" w:rsidRPr="00505D4D" w:rsidRDefault="00F95927"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3C6043">
              <w:rPr>
                <w:rFonts w:ascii="Browallia New" w:hAnsi="Browallia New" w:cs="Browallia New"/>
                <w:sz w:val="22"/>
                <w:szCs w:val="22"/>
              </w:rPr>
              <w:t>39,802</w:t>
            </w:r>
          </w:p>
        </w:tc>
        <w:tc>
          <w:tcPr>
            <w:tcW w:w="834" w:type="dxa"/>
          </w:tcPr>
          <w:p w14:paraId="66541E22" w14:textId="299BB3F2" w:rsidR="00B53990" w:rsidRPr="00505D4D"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49,162</w:t>
            </w:r>
          </w:p>
        </w:tc>
        <w:tc>
          <w:tcPr>
            <w:tcW w:w="903" w:type="dxa"/>
          </w:tcPr>
          <w:p w14:paraId="4414F81C" w14:textId="134D080D" w:rsidR="00B53990" w:rsidRPr="00505D4D"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53E75">
              <w:rPr>
                <w:rFonts w:ascii="Browallia New" w:hAnsi="Browallia New" w:cs="Browallia New"/>
                <w:sz w:val="22"/>
                <w:szCs w:val="22"/>
              </w:rPr>
              <w:t>50</w:t>
            </w:r>
            <w:r w:rsidR="009B56F7">
              <w:rPr>
                <w:rFonts w:ascii="Browallia New" w:hAnsi="Browallia New" w:cs="Browallia New"/>
                <w:sz w:val="22"/>
                <w:szCs w:val="22"/>
              </w:rPr>
              <w:t>7</w:t>
            </w:r>
            <w:r w:rsidRPr="00553E75">
              <w:rPr>
                <w:rFonts w:ascii="Browallia New" w:hAnsi="Browallia New" w:cs="Browallia New"/>
                <w:sz w:val="22"/>
                <w:szCs w:val="22"/>
              </w:rPr>
              <w:t>,9</w:t>
            </w:r>
            <w:r w:rsidR="00061DF8" w:rsidRPr="003C6043">
              <w:rPr>
                <w:rFonts w:ascii="Browallia New" w:hAnsi="Browallia New" w:cs="Browallia New"/>
                <w:sz w:val="22"/>
                <w:szCs w:val="22"/>
              </w:rPr>
              <w:t>65</w:t>
            </w:r>
          </w:p>
        </w:tc>
        <w:tc>
          <w:tcPr>
            <w:tcW w:w="876" w:type="dxa"/>
          </w:tcPr>
          <w:p w14:paraId="737F2A61" w14:textId="71EC6F53" w:rsidR="00B53990" w:rsidRPr="00FD53D5" w:rsidRDefault="00B53990" w:rsidP="00B53990">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514,197</w:t>
            </w:r>
          </w:p>
        </w:tc>
      </w:tr>
    </w:tbl>
    <w:p w14:paraId="3F702927" w14:textId="77777777" w:rsidR="005D64DB" w:rsidRPr="00C2555B" w:rsidRDefault="005D64DB" w:rsidP="002A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504"/>
        <w:jc w:val="thaiDistribute"/>
        <w:textAlignment w:val="baseline"/>
        <w:rPr>
          <w:rFonts w:ascii="Browallia New" w:hAnsi="Browallia New" w:cs="Browallia New"/>
          <w:spacing w:val="-2"/>
          <w:sz w:val="26"/>
          <w:szCs w:val="26"/>
        </w:rPr>
      </w:pPr>
    </w:p>
    <w:p w14:paraId="07B6617B" w14:textId="7777777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sidRPr="00C2555B">
        <w:rPr>
          <w:rFonts w:ascii="Browallia New" w:hAnsi="Browallia New" w:cs="Browallia New"/>
          <w:spacing w:val="-2"/>
          <w:sz w:val="28"/>
          <w:szCs w:val="28"/>
          <w:cs/>
        </w:rPr>
        <w:br w:type="page"/>
      </w:r>
    </w:p>
    <w:p w14:paraId="61F9EDC8" w14:textId="0BE2AA58" w:rsidR="002A7C38" w:rsidRPr="00493671" w:rsidRDefault="002A7C38" w:rsidP="00491B2E">
      <w:pPr>
        <w:pStyle w:val="a3"/>
        <w:ind w:left="426"/>
        <w:jc w:val="thaiDistribute"/>
        <w:rPr>
          <w:rFonts w:ascii="Browallia New" w:hAnsi="Browallia New" w:cs="Browallia New"/>
          <w:spacing w:val="-2"/>
          <w:sz w:val="28"/>
          <w:szCs w:val="28"/>
          <w:cs/>
          <w:lang w:val="en-US"/>
        </w:rPr>
      </w:pPr>
      <w:r w:rsidRPr="00EF58D6">
        <w:rPr>
          <w:rFonts w:ascii="Browallia New" w:hAnsi="Browallia New" w:cs="Browallia New"/>
          <w:spacing w:val="-2"/>
          <w:sz w:val="28"/>
          <w:szCs w:val="28"/>
          <w:cs/>
          <w:lang w:val="en-US"/>
        </w:rPr>
        <w:t xml:space="preserve">ณ วันที่ </w:t>
      </w:r>
      <w:r w:rsidR="005324AC" w:rsidRPr="005B4BEB">
        <w:rPr>
          <w:rFonts w:ascii="Browallia New" w:hAnsi="Browallia New" w:cs="Browallia New"/>
          <w:spacing w:val="-6"/>
          <w:sz w:val="28"/>
          <w:szCs w:val="28"/>
          <w:lang w:val="en-US"/>
        </w:rPr>
        <w:t>3</w:t>
      </w:r>
      <w:r w:rsidR="003B3B06" w:rsidRPr="005B4BEB">
        <w:rPr>
          <w:rFonts w:ascii="Browallia New" w:hAnsi="Browallia New" w:cs="Browallia New" w:hint="cs"/>
          <w:spacing w:val="-6"/>
          <w:sz w:val="28"/>
          <w:szCs w:val="28"/>
          <w:lang w:val="en-US"/>
        </w:rPr>
        <w:t>1</w:t>
      </w:r>
      <w:r w:rsidR="005324AC" w:rsidRPr="005B4BEB">
        <w:rPr>
          <w:rFonts w:ascii="Browallia New" w:hAnsi="Browallia New" w:cs="Browallia New" w:hint="cs"/>
          <w:spacing w:val="-6"/>
          <w:sz w:val="28"/>
          <w:szCs w:val="28"/>
          <w:cs/>
          <w:lang w:val="en-US"/>
        </w:rPr>
        <w:t xml:space="preserve"> มีนาคม</w:t>
      </w:r>
      <w:r w:rsidR="005324AC" w:rsidRPr="005B4BEB">
        <w:rPr>
          <w:rFonts w:ascii="Browallia New" w:hAnsi="Browallia New" w:cs="Browallia New"/>
          <w:spacing w:val="-6"/>
          <w:sz w:val="28"/>
          <w:szCs w:val="28"/>
          <w:cs/>
          <w:lang w:val="en-GB"/>
        </w:rPr>
        <w:t xml:space="preserve"> </w:t>
      </w:r>
      <w:r w:rsidR="005324AC" w:rsidRPr="005B4BEB">
        <w:rPr>
          <w:rFonts w:ascii="Browallia New" w:hAnsi="Browallia New" w:cs="Browallia New"/>
          <w:spacing w:val="-6"/>
          <w:sz w:val="28"/>
          <w:szCs w:val="28"/>
          <w:lang w:val="en-US"/>
        </w:rPr>
        <w:t>256</w:t>
      </w:r>
      <w:r w:rsidR="003B3B06" w:rsidRPr="005B4BEB">
        <w:rPr>
          <w:rFonts w:ascii="Browallia New" w:hAnsi="Browallia New" w:cs="Browallia New" w:hint="cs"/>
          <w:spacing w:val="-6"/>
          <w:sz w:val="28"/>
          <w:szCs w:val="28"/>
          <w:lang w:val="en-US"/>
        </w:rPr>
        <w:t>3</w:t>
      </w:r>
      <w:r w:rsidR="005324AC" w:rsidRPr="005B4BEB">
        <w:rPr>
          <w:rFonts w:ascii="Browallia New" w:hAnsi="Browallia New" w:cs="Browallia New"/>
          <w:spacing w:val="-6"/>
          <w:sz w:val="28"/>
          <w:szCs w:val="28"/>
          <w:cs/>
        </w:rPr>
        <w:t xml:space="preserve"> </w:t>
      </w:r>
      <w:r w:rsidR="005324AC" w:rsidRPr="005B4BEB">
        <w:rPr>
          <w:rFonts w:ascii="Browallia New" w:hAnsi="Browallia New" w:cs="Browallia New"/>
          <w:spacing w:val="-6"/>
          <w:sz w:val="28"/>
          <w:szCs w:val="28"/>
          <w:cs/>
          <w:lang w:val="en-US"/>
        </w:rPr>
        <w:t>และ</w:t>
      </w:r>
      <w:r w:rsidR="005324AC" w:rsidRPr="005B4BEB">
        <w:rPr>
          <w:rFonts w:ascii="Browallia New" w:hAnsi="Browallia New" w:cs="Browallia New"/>
          <w:spacing w:val="-6"/>
          <w:sz w:val="28"/>
          <w:szCs w:val="28"/>
          <w:lang w:val="en-US"/>
        </w:rPr>
        <w:t xml:space="preserve"> </w:t>
      </w:r>
      <w:r w:rsidR="005324AC" w:rsidRPr="005B4BEB">
        <w:rPr>
          <w:rFonts w:ascii="Browallia New" w:hAnsi="Browallia New" w:cs="Browallia New" w:hint="cs"/>
          <w:spacing w:val="-6"/>
          <w:sz w:val="28"/>
          <w:szCs w:val="28"/>
          <w:cs/>
          <w:lang w:val="en-US"/>
        </w:rPr>
        <w:t xml:space="preserve">วันที่ </w:t>
      </w:r>
      <w:r w:rsidR="005324AC" w:rsidRPr="009300EC">
        <w:rPr>
          <w:rFonts w:ascii="Browallia New" w:hAnsi="Browallia New" w:cs="Browallia New"/>
          <w:spacing w:val="-6"/>
          <w:sz w:val="28"/>
          <w:szCs w:val="28"/>
          <w:lang w:val="en-US"/>
        </w:rPr>
        <w:t>31</w:t>
      </w:r>
      <w:r w:rsidR="005324AC" w:rsidRPr="009300EC">
        <w:rPr>
          <w:rFonts w:ascii="Browallia New" w:hAnsi="Browallia New" w:cs="Browallia New"/>
          <w:spacing w:val="-6"/>
          <w:sz w:val="28"/>
          <w:szCs w:val="28"/>
          <w:cs/>
          <w:lang w:val="en-US"/>
        </w:rPr>
        <w:t xml:space="preserve"> ธันวาคม </w:t>
      </w:r>
      <w:r w:rsidR="005324AC" w:rsidRPr="009300EC">
        <w:rPr>
          <w:rFonts w:ascii="Browallia New" w:hAnsi="Browallia New" w:cs="Browallia New"/>
          <w:spacing w:val="-6"/>
          <w:sz w:val="28"/>
          <w:szCs w:val="28"/>
          <w:lang w:val="en-US"/>
        </w:rPr>
        <w:t>256</w:t>
      </w:r>
      <w:r w:rsidR="003B3B06" w:rsidRPr="009300EC">
        <w:rPr>
          <w:rFonts w:ascii="Browallia New" w:hAnsi="Browallia New" w:cs="Browallia New"/>
          <w:spacing w:val="-6"/>
          <w:sz w:val="28"/>
          <w:szCs w:val="28"/>
          <w:lang w:val="en-US"/>
        </w:rPr>
        <w:t>2</w:t>
      </w:r>
      <w:r w:rsidR="005324AC" w:rsidRPr="009300EC">
        <w:rPr>
          <w:rFonts w:ascii="Browallia New" w:hAnsi="Browallia New" w:cs="Browallia New"/>
          <w:spacing w:val="-6"/>
          <w:sz w:val="28"/>
          <w:szCs w:val="28"/>
          <w:lang w:val="en-US"/>
        </w:rPr>
        <w:t xml:space="preserve"> </w:t>
      </w:r>
      <w:r w:rsidRPr="009300EC">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005B4BEB"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lang w:val="en-US"/>
        </w:rPr>
        <w:t>3</w:t>
      </w:r>
      <w:r w:rsidRPr="009300EC">
        <w:rPr>
          <w:rFonts w:ascii="Browallia New" w:hAnsi="Browallia New" w:cs="Browallia New"/>
          <w:spacing w:val="-2"/>
          <w:sz w:val="28"/>
          <w:szCs w:val="28"/>
          <w:cs/>
          <w:lang w:val="en-US"/>
        </w:rPr>
        <w:t xml:space="preserve"> งวด ที่บริษัทและบริษัทย่อยยังคงรับรู้รายได้เป็นจำนวนเงินประมาณ </w:t>
      </w:r>
      <w:bookmarkStart w:id="0" w:name="_Hlk8317889"/>
      <w:r w:rsidR="00DF2A4D" w:rsidRPr="008B1FC1">
        <w:rPr>
          <w:rFonts w:ascii="Browallia New" w:hAnsi="Browallia New" w:cs="Browallia New"/>
          <w:spacing w:val="-2"/>
          <w:sz w:val="28"/>
          <w:szCs w:val="28"/>
          <w:lang w:val="en-US"/>
        </w:rPr>
        <w:t>109.81</w:t>
      </w:r>
      <w:r w:rsidR="00921D42" w:rsidRPr="009300EC">
        <w:rPr>
          <w:rFonts w:ascii="Browallia New" w:hAnsi="Browallia New" w:cs="Browallia New"/>
          <w:spacing w:val="-2"/>
          <w:sz w:val="28"/>
          <w:szCs w:val="28"/>
          <w:lang w:val="en-US"/>
        </w:rPr>
        <w:t xml:space="preserve"> </w:t>
      </w:r>
      <w:bookmarkEnd w:id="0"/>
      <w:r w:rsidRPr="009300EC">
        <w:rPr>
          <w:rFonts w:ascii="Browallia New" w:hAnsi="Browallia New" w:cs="Browallia New"/>
          <w:spacing w:val="-2"/>
          <w:sz w:val="28"/>
          <w:szCs w:val="28"/>
          <w:cs/>
          <w:lang w:val="en-US"/>
        </w:rPr>
        <w:t xml:space="preserve">ล้านบาท และ </w:t>
      </w:r>
      <w:r w:rsidR="00FA020C" w:rsidRPr="009300EC">
        <w:rPr>
          <w:rFonts w:ascii="Browallia New" w:hAnsi="Browallia New" w:cs="Browallia New"/>
          <w:sz w:val="28"/>
          <w:szCs w:val="28"/>
          <w:lang w:val="en-US"/>
        </w:rPr>
        <w:t>95.00</w:t>
      </w:r>
      <w:r w:rsidR="003E2CA1"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ล้านบาท ตามลำดับ (งบการเงินเฉพาะของบริษัท</w:t>
      </w:r>
      <w:r w:rsidRPr="009300EC">
        <w:rPr>
          <w:rFonts w:ascii="Browallia New" w:hAnsi="Browallia New" w:cs="Browallia New"/>
          <w:spacing w:val="-2"/>
          <w:sz w:val="28"/>
          <w:szCs w:val="28"/>
          <w:lang w:val="en-US"/>
        </w:rPr>
        <w:t xml:space="preserve"> </w:t>
      </w:r>
      <w:r w:rsidRPr="009300EC">
        <w:rPr>
          <w:rFonts w:ascii="Browallia New" w:hAnsi="Browallia New" w:cs="Browallia New"/>
          <w:spacing w:val="-2"/>
          <w:sz w:val="28"/>
          <w:szCs w:val="28"/>
          <w:cs/>
          <w:lang w:val="en-US"/>
        </w:rPr>
        <w:t>:</w:t>
      </w:r>
      <w:r w:rsidR="007B238D" w:rsidRPr="009300EC">
        <w:rPr>
          <w:rFonts w:ascii="Browallia New" w:hAnsi="Browallia New" w:cs="Browallia New"/>
          <w:spacing w:val="-2"/>
          <w:sz w:val="28"/>
          <w:szCs w:val="28"/>
          <w:cs/>
          <w:lang w:val="en-US"/>
        </w:rPr>
        <w:t xml:space="preserve"> </w:t>
      </w:r>
      <w:bookmarkStart w:id="1" w:name="_Hlk8317903"/>
      <w:r w:rsidR="00DF2A4D" w:rsidRPr="008B1FC1">
        <w:rPr>
          <w:rFonts w:ascii="Browallia New" w:hAnsi="Browallia New" w:cs="Browallia New"/>
          <w:spacing w:val="-2"/>
          <w:sz w:val="28"/>
          <w:szCs w:val="28"/>
          <w:lang w:val="en-US"/>
        </w:rPr>
        <w:t>25.86</w:t>
      </w:r>
      <w:r w:rsidR="00921D42" w:rsidRPr="009300EC">
        <w:rPr>
          <w:rFonts w:ascii="Browallia New" w:hAnsi="Browallia New" w:cs="Browallia New"/>
          <w:spacing w:val="-2"/>
          <w:sz w:val="28"/>
          <w:szCs w:val="28"/>
          <w:cs/>
          <w:lang w:val="en-US"/>
        </w:rPr>
        <w:t xml:space="preserve"> </w:t>
      </w:r>
      <w:bookmarkEnd w:id="1"/>
      <w:r w:rsidRPr="009300EC">
        <w:rPr>
          <w:rFonts w:ascii="Browallia New" w:hAnsi="Browallia New" w:cs="Browallia New"/>
          <w:spacing w:val="-2"/>
          <w:sz w:val="28"/>
          <w:szCs w:val="28"/>
          <w:cs/>
          <w:lang w:val="en-US"/>
        </w:rPr>
        <w:t xml:space="preserve">ล้านบาท และ </w:t>
      </w:r>
      <w:r w:rsidR="00633081" w:rsidRPr="009300EC">
        <w:rPr>
          <w:rFonts w:ascii="Browallia New" w:hAnsi="Browallia New" w:cs="Browallia New"/>
          <w:sz w:val="28"/>
          <w:szCs w:val="28"/>
          <w:lang w:val="en-US"/>
        </w:rPr>
        <w:t>20.60</w:t>
      </w:r>
      <w:r w:rsidR="003E2CA1" w:rsidRPr="009300EC">
        <w:rPr>
          <w:rFonts w:ascii="Browallia New" w:hAnsi="Browallia New" w:cs="Browallia New"/>
          <w:spacing w:val="-2"/>
          <w:sz w:val="28"/>
          <w:szCs w:val="28"/>
          <w:cs/>
          <w:lang w:val="en-US"/>
        </w:rPr>
        <w:t xml:space="preserve"> </w:t>
      </w:r>
      <w:r w:rsidRPr="009300EC">
        <w:rPr>
          <w:rFonts w:ascii="Browallia New" w:hAnsi="Browallia New" w:cs="Browallia New"/>
          <w:spacing w:val="-2"/>
          <w:sz w:val="28"/>
          <w:szCs w:val="28"/>
          <w:cs/>
          <w:lang w:val="en-US"/>
        </w:rPr>
        <w:t>ล้านบาท ตามลำดับ</w:t>
      </w:r>
      <w:r w:rsidRPr="00EF58D6">
        <w:rPr>
          <w:rFonts w:ascii="Browallia New" w:hAnsi="Browallia New" w:cs="Browallia New"/>
          <w:spacing w:val="-2"/>
          <w:sz w:val="28"/>
          <w:szCs w:val="28"/>
          <w:cs/>
          <w:lang w:val="en-US"/>
        </w:rPr>
        <w:t>)</w:t>
      </w:r>
      <w:r w:rsidRPr="00493671">
        <w:rPr>
          <w:rFonts w:ascii="Browallia New" w:hAnsi="Browallia New" w:cs="Browallia New"/>
          <w:spacing w:val="-2"/>
          <w:sz w:val="28"/>
          <w:szCs w:val="28"/>
          <w:cs/>
          <w:lang w:val="en-US"/>
        </w:rPr>
        <w:t xml:space="preserve"> </w:t>
      </w:r>
    </w:p>
    <w:p w14:paraId="6A79EAB4" w14:textId="77777777" w:rsidR="009E7722" w:rsidRPr="00C2555B" w:rsidRDefault="009E7722"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42AF2965" w14:textId="13AD3A82" w:rsidR="000F6D0E" w:rsidRPr="00BA2BCE" w:rsidRDefault="002A7C38" w:rsidP="00491B2E">
      <w:pPr>
        <w:pStyle w:val="a3"/>
        <w:tabs>
          <w:tab w:val="clear" w:pos="1080"/>
        </w:tabs>
        <w:ind w:left="426"/>
        <w:jc w:val="thaiDistribute"/>
        <w:rPr>
          <w:rFonts w:ascii="Browallia New" w:hAnsi="Browallia New" w:cs="Browallia New"/>
          <w:sz w:val="28"/>
          <w:szCs w:val="28"/>
          <w:cs/>
        </w:rPr>
      </w:pPr>
      <w:r w:rsidRPr="00BA2BCE">
        <w:rPr>
          <w:rFonts w:ascii="Browallia New" w:hAnsi="Browallia New" w:cs="Browallia New"/>
          <w:sz w:val="28"/>
          <w:szCs w:val="28"/>
          <w:cs/>
        </w:rPr>
        <w:t>การเปลี่ยนแปลงของค่าเผื่อหนี้สงสัยจะสูญ - ลูกหนี้ตามสัญญาเช่าซื้อ</w:t>
      </w:r>
      <w:r w:rsidR="000F6D0E" w:rsidRPr="00BA2BCE">
        <w:rPr>
          <w:rFonts w:ascii="Browallia New" w:hAnsi="Browallia New" w:cs="Browallia New"/>
          <w:sz w:val="28"/>
          <w:szCs w:val="28"/>
          <w:cs/>
        </w:rPr>
        <w:t>สำหรับงวด</w:t>
      </w:r>
      <w:r w:rsidR="005324AC">
        <w:rPr>
          <w:rFonts w:ascii="Browallia New" w:hAnsi="Browallia New" w:cs="Browallia New" w:hint="cs"/>
          <w:sz w:val="28"/>
          <w:szCs w:val="28"/>
          <w:cs/>
        </w:rPr>
        <w:t>สาม</w:t>
      </w:r>
      <w:r w:rsidR="000F6D0E" w:rsidRPr="00BA2BCE">
        <w:rPr>
          <w:rFonts w:ascii="Browallia New" w:hAnsi="Browallia New" w:cs="Browallia New"/>
          <w:sz w:val="28"/>
          <w:szCs w:val="28"/>
          <w:cs/>
        </w:rPr>
        <w:t>เดือนสิ้นสุดวันที่</w:t>
      </w:r>
      <w:r w:rsidR="00D829A7">
        <w:rPr>
          <w:rFonts w:ascii="Browallia New" w:hAnsi="Browallia New" w:cs="Browallia New" w:hint="cs"/>
          <w:sz w:val="28"/>
          <w:szCs w:val="28"/>
          <w:cs/>
        </w:rPr>
        <w:t xml:space="preserve"> </w:t>
      </w:r>
      <w:r w:rsidR="00D829A7" w:rsidRPr="00D10583">
        <w:rPr>
          <w:rFonts w:ascii="Browallia New" w:hAnsi="Browallia New" w:cs="Browallia New"/>
          <w:sz w:val="28"/>
          <w:szCs w:val="28"/>
        </w:rPr>
        <w:t>3</w:t>
      </w:r>
      <w:r w:rsidR="003B3B06" w:rsidRPr="003B3B06">
        <w:rPr>
          <w:rFonts w:ascii="Browallia New" w:hAnsi="Browallia New" w:cs="Browallia New" w:hint="cs"/>
          <w:sz w:val="28"/>
          <w:szCs w:val="28"/>
          <w:lang w:val="en-US"/>
        </w:rPr>
        <w:t>1</w:t>
      </w:r>
      <w:r w:rsidR="005324AC">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lang w:val="en-US"/>
        </w:rPr>
        <w:t>2563</w:t>
      </w:r>
      <w:r w:rsidR="000F6D0E" w:rsidRPr="00BA2BCE">
        <w:rPr>
          <w:rFonts w:ascii="Browallia New" w:hAnsi="Browallia New" w:cs="Browallia New"/>
          <w:sz w:val="28"/>
          <w:szCs w:val="28"/>
          <w:lang w:val="en-US"/>
        </w:rPr>
        <w:t xml:space="preserve"> </w:t>
      </w:r>
      <w:r w:rsidR="000F6D0E" w:rsidRPr="00BA2BCE">
        <w:rPr>
          <w:rFonts w:ascii="Browallia New" w:hAnsi="Browallia New" w:cs="Browallia New"/>
          <w:sz w:val="28"/>
          <w:szCs w:val="28"/>
          <w:cs/>
        </w:rPr>
        <w:t>มีดังนี้</w:t>
      </w:r>
    </w:p>
    <w:p w14:paraId="7B2C0F08" w14:textId="77777777" w:rsidR="002A7C38" w:rsidRPr="00BA2BCE" w:rsidRDefault="002A7C38" w:rsidP="002A7C38">
      <w:pPr>
        <w:pStyle w:val="a3"/>
        <w:tabs>
          <w:tab w:val="clear" w:pos="1080"/>
        </w:tabs>
        <w:ind w:left="426"/>
        <w:jc w:val="thaiDistribute"/>
        <w:rPr>
          <w:rFonts w:ascii="Browallia New" w:hAnsi="Browallia New" w:cs="Browallia New"/>
          <w:sz w:val="26"/>
          <w:szCs w:val="26"/>
          <w:cs/>
        </w:rPr>
      </w:pPr>
    </w:p>
    <w:tbl>
      <w:tblPr>
        <w:tblW w:w="8930" w:type="dxa"/>
        <w:tblInd w:w="426" w:type="dxa"/>
        <w:tblBorders>
          <w:bottom w:val="single" w:sz="4" w:space="0" w:color="auto"/>
        </w:tblBorders>
        <w:tblLook w:val="00A0" w:firstRow="1" w:lastRow="0" w:firstColumn="1" w:lastColumn="0" w:noHBand="0" w:noVBand="0"/>
      </w:tblPr>
      <w:tblGrid>
        <w:gridCol w:w="4357"/>
        <w:gridCol w:w="2021"/>
        <w:gridCol w:w="284"/>
        <w:gridCol w:w="2268"/>
      </w:tblGrid>
      <w:tr w:rsidR="002A7C38" w:rsidRPr="00C2555B" w14:paraId="3EB4083E" w14:textId="77777777" w:rsidTr="00AE4528">
        <w:trPr>
          <w:trHeight w:val="289"/>
        </w:trPr>
        <w:tc>
          <w:tcPr>
            <w:tcW w:w="4357" w:type="dxa"/>
            <w:noWrap/>
            <w:vAlign w:val="bottom"/>
          </w:tcPr>
          <w:p w14:paraId="78AFCF5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4573" w:type="dxa"/>
            <w:gridSpan w:val="3"/>
            <w:tcBorders>
              <w:top w:val="nil"/>
              <w:left w:val="nil"/>
              <w:bottom w:val="nil"/>
            </w:tcBorders>
          </w:tcPr>
          <w:p w14:paraId="0BB1CA8C" w14:textId="77777777" w:rsidR="002A7C38" w:rsidRPr="00C2555B" w:rsidRDefault="002A7C38" w:rsidP="00E64F16">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2A7C38" w:rsidRPr="00C2555B" w14:paraId="309B6FF7" w14:textId="77777777" w:rsidTr="00AE4528">
        <w:trPr>
          <w:trHeight w:val="289"/>
        </w:trPr>
        <w:tc>
          <w:tcPr>
            <w:tcW w:w="4357" w:type="dxa"/>
            <w:noWrap/>
            <w:vAlign w:val="bottom"/>
          </w:tcPr>
          <w:p w14:paraId="59BA3234"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nil"/>
              <w:left w:val="nil"/>
              <w:bottom w:val="single" w:sz="4" w:space="0" w:color="auto"/>
            </w:tcBorders>
            <w:vAlign w:val="bottom"/>
          </w:tcPr>
          <w:p w14:paraId="5724E761"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Borders>
              <w:top w:val="nil"/>
              <w:left w:val="nil"/>
              <w:bottom w:val="nil"/>
            </w:tcBorders>
          </w:tcPr>
          <w:p w14:paraId="3DCD630F" w14:textId="77777777" w:rsidR="002A7C38" w:rsidRPr="00493671" w:rsidRDefault="002A7C38" w:rsidP="00E64F16">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0B5E02BB" w14:textId="77777777" w:rsidR="002A7C38" w:rsidRPr="00C2555B" w:rsidRDefault="002A7C38" w:rsidP="00E64F16">
            <w:pPr>
              <w:tabs>
                <w:tab w:val="clear" w:pos="1644"/>
              </w:tabs>
              <w:spacing w:line="240" w:lineRule="auto"/>
              <w:ind w:left="-72" w:right="-108"/>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2A7C38" w:rsidRPr="00C2555B" w14:paraId="3C991665" w14:textId="77777777" w:rsidTr="00AE4528">
        <w:trPr>
          <w:trHeight w:val="289"/>
        </w:trPr>
        <w:tc>
          <w:tcPr>
            <w:tcW w:w="4357" w:type="dxa"/>
            <w:noWrap/>
            <w:vAlign w:val="bottom"/>
          </w:tcPr>
          <w:p w14:paraId="1BC6A859" w14:textId="77777777" w:rsidR="002A7C38" w:rsidRPr="00493671" w:rsidRDefault="002A7C38" w:rsidP="00E64F16">
            <w:pPr>
              <w:tabs>
                <w:tab w:val="clear" w:pos="1644"/>
              </w:tabs>
              <w:spacing w:line="240" w:lineRule="auto"/>
              <w:ind w:right="38"/>
              <w:jc w:val="right"/>
              <w:rPr>
                <w:rFonts w:ascii="Browallia New" w:hAnsi="Browallia New" w:cs="Browallia New"/>
                <w:sz w:val="28"/>
                <w:szCs w:val="28"/>
              </w:rPr>
            </w:pPr>
          </w:p>
        </w:tc>
        <w:tc>
          <w:tcPr>
            <w:tcW w:w="2021" w:type="dxa"/>
            <w:tcBorders>
              <w:top w:val="single" w:sz="4" w:space="0" w:color="auto"/>
              <w:left w:val="nil"/>
              <w:bottom w:val="nil"/>
            </w:tcBorders>
            <w:vAlign w:val="bottom"/>
          </w:tcPr>
          <w:p w14:paraId="2F351B53"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23661373" w14:textId="77777777" w:rsidR="002A7C38" w:rsidRPr="00493671" w:rsidRDefault="002A7C38" w:rsidP="00E64F16">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1E04E385" w14:textId="77777777" w:rsidR="002A7C38" w:rsidRPr="00C2555B" w:rsidRDefault="002A7C38" w:rsidP="00E64F16">
            <w:pPr>
              <w:tabs>
                <w:tab w:val="clear" w:pos="907"/>
                <w:tab w:val="clear" w:pos="1644"/>
                <w:tab w:val="clear" w:pos="1871"/>
              </w:tabs>
              <w:spacing w:line="240" w:lineRule="auto"/>
              <w:ind w:right="40"/>
              <w:jc w:val="right"/>
              <w:rPr>
                <w:rFonts w:ascii="Browallia New" w:hAnsi="Browallia New" w:cs="Browallia New"/>
                <w:sz w:val="28"/>
                <w:szCs w:val="28"/>
              </w:rPr>
            </w:pPr>
          </w:p>
        </w:tc>
      </w:tr>
      <w:tr w:rsidR="000F6D0E" w:rsidRPr="00C2555B" w14:paraId="3DCA5F21" w14:textId="77777777" w:rsidTr="00AE4528">
        <w:trPr>
          <w:trHeight w:val="289"/>
        </w:trPr>
        <w:tc>
          <w:tcPr>
            <w:tcW w:w="4357" w:type="dxa"/>
            <w:noWrap/>
            <w:vAlign w:val="bottom"/>
          </w:tcPr>
          <w:p w14:paraId="1EFEA6C3" w14:textId="47BED326" w:rsidR="000F6D0E"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1 มกราคม 2563 </w:t>
            </w:r>
            <w:r>
              <w:rPr>
                <w:rFonts w:ascii="Browallia New" w:hAnsi="Browallia New" w:cs="Browallia New"/>
                <w:snapToGrid w:val="0"/>
                <w:sz w:val="28"/>
                <w:szCs w:val="28"/>
                <w:lang w:eastAsia="th-TH"/>
              </w:rPr>
              <w:t xml:space="preserve">- </w:t>
            </w:r>
            <w:r>
              <w:rPr>
                <w:rFonts w:ascii="Browallia New" w:hAnsi="Browallia New" w:cs="Browallia New" w:hint="cs"/>
                <w:snapToGrid w:val="0"/>
                <w:sz w:val="28"/>
                <w:szCs w:val="28"/>
                <w:cs/>
                <w:lang w:eastAsia="th-TH"/>
              </w:rPr>
              <w:t>ก่อนปรับปรุง</w:t>
            </w:r>
          </w:p>
        </w:tc>
        <w:tc>
          <w:tcPr>
            <w:tcW w:w="2021" w:type="dxa"/>
            <w:tcBorders>
              <w:top w:val="nil"/>
              <w:left w:val="nil"/>
              <w:bottom w:val="nil"/>
            </w:tcBorders>
            <w:vAlign w:val="bottom"/>
          </w:tcPr>
          <w:p w14:paraId="2A504914" w14:textId="5663A71A" w:rsidR="000F6D0E" w:rsidRPr="00B762DD" w:rsidRDefault="00D275E1"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192,960</w:t>
            </w:r>
          </w:p>
        </w:tc>
        <w:tc>
          <w:tcPr>
            <w:tcW w:w="284" w:type="dxa"/>
            <w:tcBorders>
              <w:top w:val="nil"/>
              <w:left w:val="nil"/>
              <w:bottom w:val="nil"/>
            </w:tcBorders>
          </w:tcPr>
          <w:p w14:paraId="65104D9E" w14:textId="77777777" w:rsidR="000F6D0E" w:rsidRPr="00493671" w:rsidRDefault="000F6D0E"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3D7E9FEF" w14:textId="6DD4B19C" w:rsidR="000F6D0E" w:rsidRPr="00713293" w:rsidRDefault="000561A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49,162</w:t>
            </w:r>
          </w:p>
        </w:tc>
      </w:tr>
      <w:tr w:rsidR="003347BC" w:rsidRPr="00C2555B" w14:paraId="19F9BDEC" w14:textId="77777777" w:rsidTr="00AE4528">
        <w:trPr>
          <w:trHeight w:val="289"/>
        </w:trPr>
        <w:tc>
          <w:tcPr>
            <w:tcW w:w="4357" w:type="dxa"/>
            <w:noWrap/>
          </w:tcPr>
          <w:p w14:paraId="32F067F9" w14:textId="1F609A7E" w:rsidR="003347BC" w:rsidRPr="00493671" w:rsidRDefault="00D471D6" w:rsidP="00DA55B9">
            <w:pPr>
              <w:tabs>
                <w:tab w:val="clear" w:pos="1644"/>
              </w:tabs>
              <w:spacing w:line="240" w:lineRule="auto"/>
              <w:ind w:right="38"/>
              <w:rPr>
                <w:rFonts w:ascii="Browallia New" w:hAnsi="Browallia New" w:cs="Browallia New"/>
                <w:sz w:val="28"/>
                <w:szCs w:val="28"/>
              </w:rPr>
            </w:pPr>
            <w:r>
              <w:rPr>
                <w:rFonts w:ascii="Browallia New" w:hAnsi="Browallia New" w:cs="Browallia New" w:hint="cs"/>
                <w:sz w:val="28"/>
                <w:szCs w:val="28"/>
                <w:cs/>
              </w:rPr>
              <w:t>ผลกระทบของการนำมาตรฐานใหม่มาใช้เป็นครั้งแรก</w:t>
            </w:r>
          </w:p>
        </w:tc>
        <w:tc>
          <w:tcPr>
            <w:tcW w:w="2021" w:type="dxa"/>
            <w:tcBorders>
              <w:top w:val="nil"/>
              <w:left w:val="nil"/>
              <w:bottom w:val="single" w:sz="4" w:space="0" w:color="auto"/>
            </w:tcBorders>
            <w:vAlign w:val="bottom"/>
          </w:tcPr>
          <w:p w14:paraId="4BD1808A" w14:textId="0358E579" w:rsidR="003347BC" w:rsidRPr="00B762DD" w:rsidRDefault="00BB6A05"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t>(4</w:t>
            </w:r>
            <w:r w:rsidR="00C94E60">
              <w:rPr>
                <w:rFonts w:ascii="Browallia New" w:hAnsi="Browallia New" w:cs="Browallia New"/>
                <w:noProof/>
                <w:sz w:val="28"/>
                <w:szCs w:val="28"/>
              </w:rPr>
              <w:t>1</w:t>
            </w:r>
            <w:r>
              <w:rPr>
                <w:rFonts w:ascii="Browallia New" w:hAnsi="Browallia New" w:cs="Browallia New"/>
                <w:noProof/>
                <w:sz w:val="28"/>
                <w:szCs w:val="28"/>
              </w:rPr>
              <w:t>,9</w:t>
            </w:r>
            <w:r w:rsidR="002F7E7C">
              <w:rPr>
                <w:rFonts w:ascii="Browallia New" w:hAnsi="Browallia New" w:cs="Browallia New"/>
                <w:noProof/>
                <w:sz w:val="28"/>
                <w:szCs w:val="28"/>
              </w:rPr>
              <w:t>83</w:t>
            </w:r>
            <w:r>
              <w:rPr>
                <w:rFonts w:ascii="Browallia New" w:hAnsi="Browallia New" w:cs="Browallia New"/>
                <w:noProof/>
                <w:sz w:val="28"/>
                <w:szCs w:val="28"/>
              </w:rPr>
              <w:t>)</w:t>
            </w:r>
          </w:p>
        </w:tc>
        <w:tc>
          <w:tcPr>
            <w:tcW w:w="284" w:type="dxa"/>
            <w:tcBorders>
              <w:top w:val="nil"/>
              <w:left w:val="nil"/>
              <w:bottom w:val="nil"/>
            </w:tcBorders>
          </w:tcPr>
          <w:p w14:paraId="3F3D1A1B" w14:textId="77777777" w:rsidR="003347BC" w:rsidRPr="00493671" w:rsidRDefault="003347BC"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261F4DD5" w14:textId="5EC6DE8F" w:rsidR="003347BC" w:rsidRPr="00713293" w:rsidRDefault="000B545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713293">
              <w:rPr>
                <w:rFonts w:ascii="Browallia New" w:hAnsi="Browallia New" w:cs="Browallia New"/>
                <w:sz w:val="28"/>
                <w:szCs w:val="28"/>
              </w:rPr>
              <w:t>(1</w:t>
            </w:r>
            <w:r w:rsidR="00A335E6" w:rsidRPr="00553E75">
              <w:rPr>
                <w:rFonts w:ascii="Browallia New" w:hAnsi="Browallia New" w:cs="Browallia New"/>
                <w:sz w:val="28"/>
                <w:szCs w:val="28"/>
              </w:rPr>
              <w:t>5,</w:t>
            </w:r>
            <w:r w:rsidR="00D471D6" w:rsidRPr="00553E75">
              <w:rPr>
                <w:rFonts w:ascii="Browallia New" w:hAnsi="Browallia New" w:cs="Browallia New"/>
                <w:sz w:val="28"/>
                <w:szCs w:val="28"/>
              </w:rPr>
              <w:t>356</w:t>
            </w:r>
            <w:r w:rsidRPr="00713293">
              <w:rPr>
                <w:rFonts w:ascii="Browallia New" w:hAnsi="Browallia New" w:cs="Browallia New"/>
                <w:sz w:val="28"/>
                <w:szCs w:val="28"/>
              </w:rPr>
              <w:t>)</w:t>
            </w:r>
          </w:p>
        </w:tc>
      </w:tr>
      <w:tr w:rsidR="003C0D04" w:rsidRPr="00C2555B" w14:paraId="51DAAA7C" w14:textId="77777777" w:rsidTr="00AE4528">
        <w:trPr>
          <w:trHeight w:val="289"/>
        </w:trPr>
        <w:tc>
          <w:tcPr>
            <w:tcW w:w="4357" w:type="dxa"/>
            <w:noWrap/>
            <w:vAlign w:val="bottom"/>
          </w:tcPr>
          <w:p w14:paraId="73913F03" w14:textId="62FD8E3A" w:rsidR="003C0D04" w:rsidRPr="00493671" w:rsidRDefault="009C082C" w:rsidP="00DA55B9">
            <w:pPr>
              <w:tabs>
                <w:tab w:val="clear" w:pos="1644"/>
              </w:tabs>
              <w:spacing w:line="240" w:lineRule="auto"/>
              <w:ind w:right="-140"/>
              <w:rPr>
                <w:rFonts w:ascii="Browallia New" w:hAnsi="Browallia New" w:cs="Browallia New"/>
                <w:sz w:val="28"/>
                <w:szCs w:val="28"/>
              </w:rPr>
            </w:pPr>
            <w:r w:rsidRPr="00C2555B">
              <w:rPr>
                <w:rFonts w:ascii="Browallia New" w:hAnsi="Browallia New" w:cs="Browallia New"/>
                <w:sz w:val="28"/>
                <w:szCs w:val="28"/>
                <w:cs/>
              </w:rPr>
              <w:t xml:space="preserve">ยอดคงเหลือ </w:t>
            </w:r>
            <w:r w:rsidRPr="00EE029C">
              <w:rPr>
                <w:rFonts w:ascii="Browallia New" w:hAnsi="Browallia New" w:cs="Browallia New"/>
                <w:sz w:val="28"/>
                <w:szCs w:val="28"/>
                <w:cs/>
              </w:rPr>
              <w:t xml:space="preserve">ณ วันที่ 1 มกราคม 2563 </w:t>
            </w:r>
            <w:r>
              <w:rPr>
                <w:rFonts w:ascii="Browallia New" w:hAnsi="Browallia New" w:cs="Browallia New"/>
                <w:sz w:val="28"/>
                <w:szCs w:val="28"/>
              </w:rPr>
              <w:t>-</w:t>
            </w:r>
            <w:r w:rsidRPr="00EE029C">
              <w:rPr>
                <w:rFonts w:ascii="Browallia New" w:hAnsi="Browallia New" w:cs="Browallia New"/>
                <w:sz w:val="28"/>
                <w:szCs w:val="28"/>
                <w:cs/>
              </w:rPr>
              <w:t xml:space="preserve"> หลังปรับปรุง</w:t>
            </w:r>
          </w:p>
        </w:tc>
        <w:tc>
          <w:tcPr>
            <w:tcW w:w="2021" w:type="dxa"/>
            <w:tcBorders>
              <w:top w:val="single" w:sz="4" w:space="0" w:color="auto"/>
              <w:left w:val="nil"/>
              <w:bottom w:val="nil"/>
            </w:tcBorders>
            <w:vAlign w:val="bottom"/>
          </w:tcPr>
          <w:p w14:paraId="262B498E" w14:textId="2306F354" w:rsidR="003C0D04" w:rsidRPr="00B762DD" w:rsidRDefault="00572E8E"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Pr>
                <w:rFonts w:ascii="Browallia New" w:hAnsi="Browallia New" w:cs="Browallia New"/>
                <w:noProof/>
                <w:sz w:val="28"/>
                <w:szCs w:val="28"/>
              </w:rPr>
              <w:fldChar w:fldCharType="begin"/>
            </w:r>
            <w:r>
              <w:rPr>
                <w:rFonts w:ascii="Browallia New" w:hAnsi="Browallia New" w:cs="Browallia New"/>
                <w:noProof/>
                <w:sz w:val="28"/>
                <w:szCs w:val="28"/>
              </w:rPr>
              <w:instrText xml:space="preserve"> =SUM(ABOVE) </w:instrText>
            </w:r>
            <w:r>
              <w:rPr>
                <w:rFonts w:ascii="Browallia New" w:hAnsi="Browallia New" w:cs="Browallia New"/>
                <w:noProof/>
                <w:sz w:val="28"/>
                <w:szCs w:val="28"/>
              </w:rPr>
              <w:fldChar w:fldCharType="separate"/>
            </w:r>
            <w:r>
              <w:rPr>
                <w:rFonts w:ascii="Browallia New" w:hAnsi="Browallia New" w:cs="Browallia New"/>
                <w:noProof/>
                <w:sz w:val="28"/>
                <w:szCs w:val="28"/>
              </w:rPr>
              <w:t>150,977</w:t>
            </w:r>
            <w:r>
              <w:rPr>
                <w:rFonts w:ascii="Browallia New" w:hAnsi="Browallia New" w:cs="Browallia New"/>
                <w:noProof/>
                <w:sz w:val="28"/>
                <w:szCs w:val="28"/>
              </w:rPr>
              <w:fldChar w:fldCharType="end"/>
            </w:r>
          </w:p>
        </w:tc>
        <w:tc>
          <w:tcPr>
            <w:tcW w:w="284" w:type="dxa"/>
            <w:tcBorders>
              <w:top w:val="nil"/>
              <w:left w:val="nil"/>
              <w:bottom w:val="nil"/>
            </w:tcBorders>
          </w:tcPr>
          <w:p w14:paraId="65B1A2FA" w14:textId="77777777" w:rsidR="003C0D04" w:rsidRPr="00493671" w:rsidRDefault="003C0D04" w:rsidP="000F6D0E">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AC63B37" w14:textId="7ABFF0BF" w:rsidR="003C0D04" w:rsidRPr="00713293" w:rsidRDefault="009C082C" w:rsidP="000F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553E75">
              <w:rPr>
                <w:rFonts w:ascii="Browallia New" w:hAnsi="Browallia New" w:cs="Browallia New"/>
                <w:sz w:val="28"/>
                <w:szCs w:val="28"/>
              </w:rPr>
              <w:t>33</w:t>
            </w:r>
            <w:r w:rsidR="00713293" w:rsidRPr="00553E75">
              <w:rPr>
                <w:rFonts w:ascii="Browallia New" w:hAnsi="Browallia New" w:cs="Browallia New"/>
                <w:sz w:val="28"/>
                <w:szCs w:val="28"/>
              </w:rPr>
              <w:t>,806</w:t>
            </w:r>
          </w:p>
        </w:tc>
      </w:tr>
      <w:tr w:rsidR="00DA1853" w:rsidRPr="00C2555B" w14:paraId="594A3FE2" w14:textId="77777777" w:rsidTr="00AE4528">
        <w:trPr>
          <w:trHeight w:val="289"/>
        </w:trPr>
        <w:tc>
          <w:tcPr>
            <w:tcW w:w="4357" w:type="dxa"/>
            <w:noWrap/>
            <w:vAlign w:val="bottom"/>
          </w:tcPr>
          <w:p w14:paraId="5F34EA8F" w14:textId="622B150B" w:rsidR="00DA1853" w:rsidRPr="00493671" w:rsidRDefault="000C752C" w:rsidP="00DA55B9">
            <w:pPr>
              <w:spacing w:line="240" w:lineRule="auto"/>
              <w:ind w:right="758"/>
              <w:rPr>
                <w:rFonts w:ascii="Browallia New" w:hAnsi="Browallia New" w:cs="Browallia New"/>
                <w:sz w:val="28"/>
                <w:szCs w:val="28"/>
              </w:rPr>
            </w:pPr>
            <w:r w:rsidRPr="00C2555B">
              <w:rPr>
                <w:rFonts w:ascii="Browallia New" w:hAnsi="Browallia New" w:cs="Browallia New"/>
                <w:sz w:val="28"/>
                <w:szCs w:val="28"/>
                <w:cs/>
              </w:rPr>
              <w:t>ตั้งค่าเผื่อเพิ่มในระหว่างงวด</w:t>
            </w:r>
          </w:p>
        </w:tc>
        <w:tc>
          <w:tcPr>
            <w:tcW w:w="2021" w:type="dxa"/>
            <w:tcBorders>
              <w:top w:val="nil"/>
              <w:left w:val="nil"/>
            </w:tcBorders>
          </w:tcPr>
          <w:p w14:paraId="0C176896" w14:textId="5CB19D47" w:rsidR="00DA1853" w:rsidRPr="00324907" w:rsidRDefault="00BB6A05"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18,</w:t>
            </w:r>
            <w:r w:rsidR="000C752C">
              <w:rPr>
                <w:rFonts w:ascii="Browallia New" w:hAnsi="Browallia New" w:cs="Browallia New"/>
                <w:sz w:val="28"/>
                <w:szCs w:val="28"/>
              </w:rPr>
              <w:t>6</w:t>
            </w:r>
            <w:r w:rsidR="003B682E">
              <w:rPr>
                <w:rFonts w:ascii="Browallia New" w:hAnsi="Browallia New" w:cs="Browallia New"/>
                <w:sz w:val="28"/>
                <w:szCs w:val="28"/>
              </w:rPr>
              <w:t>27</w:t>
            </w:r>
          </w:p>
        </w:tc>
        <w:tc>
          <w:tcPr>
            <w:tcW w:w="284" w:type="dxa"/>
            <w:tcBorders>
              <w:top w:val="nil"/>
              <w:left w:val="nil"/>
            </w:tcBorders>
          </w:tcPr>
          <w:p w14:paraId="791406E6" w14:textId="77777777" w:rsidR="00DA1853" w:rsidRPr="00C2555B" w:rsidRDefault="00DA1853" w:rsidP="00DA1853">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rPr>
            </w:pPr>
          </w:p>
        </w:tc>
        <w:tc>
          <w:tcPr>
            <w:tcW w:w="2268" w:type="dxa"/>
            <w:tcBorders>
              <w:top w:val="nil"/>
              <w:left w:val="nil"/>
            </w:tcBorders>
            <w:vAlign w:val="bottom"/>
          </w:tcPr>
          <w:p w14:paraId="10599F8B" w14:textId="4D2135C5" w:rsidR="00DA1853" w:rsidRPr="00713293" w:rsidRDefault="000C752C"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553E75">
              <w:rPr>
                <w:rFonts w:ascii="Browallia New" w:hAnsi="Browallia New" w:cs="Browallia New"/>
                <w:sz w:val="28"/>
                <w:szCs w:val="28"/>
              </w:rPr>
              <w:t>5</w:t>
            </w:r>
            <w:r w:rsidR="00713293" w:rsidRPr="00553E75">
              <w:rPr>
                <w:rFonts w:ascii="Browallia New" w:hAnsi="Browallia New" w:cs="Browallia New"/>
                <w:sz w:val="28"/>
                <w:szCs w:val="28"/>
              </w:rPr>
              <w:t>,99</w:t>
            </w:r>
            <w:r w:rsidR="006D4C81">
              <w:rPr>
                <w:rFonts w:ascii="Browallia New" w:hAnsi="Browallia New" w:cs="Browallia New"/>
                <w:sz w:val="28"/>
                <w:szCs w:val="28"/>
              </w:rPr>
              <w:t>6</w:t>
            </w:r>
          </w:p>
        </w:tc>
      </w:tr>
      <w:tr w:rsidR="00DA1853" w:rsidRPr="00C2555B" w14:paraId="62303AA3" w14:textId="77777777" w:rsidTr="00AE4528">
        <w:trPr>
          <w:trHeight w:val="289"/>
        </w:trPr>
        <w:tc>
          <w:tcPr>
            <w:tcW w:w="4357" w:type="dxa"/>
            <w:tcBorders>
              <w:bottom w:val="nil"/>
            </w:tcBorders>
            <w:noWrap/>
            <w:vAlign w:val="bottom"/>
          </w:tcPr>
          <w:p w14:paraId="66E228F1" w14:textId="4C49E0CF" w:rsidR="00DA1853" w:rsidRPr="00493671" w:rsidRDefault="000C752C" w:rsidP="00DA55B9">
            <w:pPr>
              <w:tabs>
                <w:tab w:val="clear" w:pos="1644"/>
              </w:tabs>
              <w:spacing w:line="240" w:lineRule="auto"/>
              <w:ind w:right="38"/>
              <w:rPr>
                <w:rFonts w:ascii="Browallia New" w:hAnsi="Browallia New" w:cs="Browallia New"/>
                <w:sz w:val="28"/>
                <w:szCs w:val="28"/>
                <w:cs/>
              </w:rPr>
            </w:pPr>
            <w:r w:rsidRPr="00C2555B">
              <w:rPr>
                <w:rFonts w:ascii="Browallia New" w:hAnsi="Browallia New" w:cs="Browallia New"/>
                <w:sz w:val="28"/>
                <w:szCs w:val="28"/>
                <w:cs/>
              </w:rPr>
              <w:t xml:space="preserve">ยอดคงเหลือ ณ วันที่ </w:t>
            </w: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021" w:type="dxa"/>
            <w:tcBorders>
              <w:top w:val="single" w:sz="4" w:space="0" w:color="auto"/>
              <w:left w:val="nil"/>
              <w:bottom w:val="single" w:sz="12" w:space="0" w:color="auto"/>
            </w:tcBorders>
          </w:tcPr>
          <w:p w14:paraId="0D4991E7" w14:textId="7917819B" w:rsidR="00DA1853" w:rsidRPr="00324907" w:rsidRDefault="00BB6A05"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169,</w:t>
            </w:r>
            <w:r w:rsidR="000C752C">
              <w:rPr>
                <w:rFonts w:ascii="Browallia New" w:hAnsi="Browallia New" w:cs="Browallia New"/>
                <w:sz w:val="28"/>
                <w:szCs w:val="28"/>
              </w:rPr>
              <w:t>60</w:t>
            </w:r>
            <w:r w:rsidR="00DD3FEE">
              <w:rPr>
                <w:rFonts w:ascii="Browallia New" w:hAnsi="Browallia New" w:cs="Browallia New"/>
                <w:sz w:val="28"/>
                <w:szCs w:val="28"/>
              </w:rPr>
              <w:t>4</w:t>
            </w:r>
          </w:p>
        </w:tc>
        <w:tc>
          <w:tcPr>
            <w:tcW w:w="284" w:type="dxa"/>
            <w:tcBorders>
              <w:top w:val="nil"/>
              <w:left w:val="nil"/>
              <w:bottom w:val="nil"/>
            </w:tcBorders>
          </w:tcPr>
          <w:p w14:paraId="5A6EF10E" w14:textId="77777777" w:rsidR="00DA1853" w:rsidRPr="00C2555B" w:rsidRDefault="00DA1853" w:rsidP="00DA1853">
            <w:pPr>
              <w:tabs>
                <w:tab w:val="clear" w:pos="907"/>
                <w:tab w:val="left" w:pos="1450"/>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single" w:sz="12" w:space="0" w:color="auto"/>
            </w:tcBorders>
            <w:vAlign w:val="bottom"/>
          </w:tcPr>
          <w:p w14:paraId="6D229161" w14:textId="0E18A5BB" w:rsidR="00DA1853" w:rsidRPr="00713293" w:rsidRDefault="000C752C" w:rsidP="00DA1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553E75">
              <w:rPr>
                <w:rFonts w:ascii="Browallia New" w:hAnsi="Browallia New" w:cs="Browallia New"/>
                <w:sz w:val="28"/>
                <w:szCs w:val="28"/>
              </w:rPr>
              <w:t>39</w:t>
            </w:r>
            <w:r w:rsidR="00713293" w:rsidRPr="00553E75">
              <w:rPr>
                <w:rFonts w:ascii="Browallia New" w:hAnsi="Browallia New" w:cs="Browallia New"/>
                <w:sz w:val="28"/>
                <w:szCs w:val="28"/>
              </w:rPr>
              <w:t>,80</w:t>
            </w:r>
            <w:r w:rsidR="00B3161C">
              <w:rPr>
                <w:rFonts w:ascii="Browallia New" w:hAnsi="Browallia New" w:cs="Browallia New"/>
                <w:sz w:val="28"/>
                <w:szCs w:val="28"/>
              </w:rPr>
              <w:t>2</w:t>
            </w:r>
          </w:p>
        </w:tc>
      </w:tr>
    </w:tbl>
    <w:p w14:paraId="60ECBB07" w14:textId="393AE937" w:rsidR="007E716B" w:rsidRPr="00C2555B" w:rsidRDefault="007E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13C5AF5" w14:textId="4F934C8E" w:rsidR="00EA5F59" w:rsidRPr="00A81CAD"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A81CAD">
        <w:rPr>
          <w:rFonts w:ascii="Browallia New" w:hAnsi="Browallia New" w:cs="Browallia New"/>
          <w:b/>
          <w:bCs/>
          <w:sz w:val="28"/>
          <w:szCs w:val="28"/>
          <w:cs/>
          <w:lang w:val="en-GB"/>
        </w:rPr>
        <w:t>รายการบัญชีกับ</w:t>
      </w:r>
      <w:r w:rsidR="00EA5F59" w:rsidRPr="00A81CAD">
        <w:rPr>
          <w:rFonts w:ascii="Browallia New" w:hAnsi="Browallia New" w:cs="Browallia New"/>
          <w:b/>
          <w:bCs/>
          <w:sz w:val="28"/>
          <w:szCs w:val="28"/>
          <w:cs/>
          <w:lang w:val="en-GB"/>
        </w:rPr>
        <w:t>บุคคลและบริษัทที่เกี่ยวข้องกัน</w:t>
      </w:r>
    </w:p>
    <w:p w14:paraId="2BB8B4B0"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630108C1" w14:textId="16E94779" w:rsidR="00C31BB7" w:rsidRPr="00C2555B" w:rsidRDefault="006971B8" w:rsidP="002718B6">
      <w:pPr>
        <w:pStyle w:val="BodyText2"/>
        <w:tabs>
          <w:tab w:val="clear" w:pos="540"/>
        </w:tabs>
        <w:spacing w:line="240" w:lineRule="auto"/>
        <w:ind w:left="426" w:right="47"/>
        <w:jc w:val="thaiDistribute"/>
        <w:rPr>
          <w:rFonts w:ascii="Browallia New" w:hAnsi="Browallia New" w:cs="Browallia New"/>
          <w:sz w:val="26"/>
          <w:szCs w:val="26"/>
          <w:cs/>
        </w:rPr>
      </w:pPr>
      <w:r w:rsidRPr="00C2555B">
        <w:rPr>
          <w:rFonts w:ascii="Browallia New" w:hAnsi="Browallia New" w:cs="Browallia New"/>
          <w:sz w:val="28"/>
          <w:szCs w:val="28"/>
          <w:cs/>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257ED037" w14:textId="0E679DAA" w:rsidR="009A6A69" w:rsidRPr="00C2555B" w:rsidRDefault="009A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30C0A2BF" w14:textId="125D6F2D" w:rsidR="006971B8" w:rsidRPr="00C2555B"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C2555B" w:rsidRDefault="006971B8" w:rsidP="001B4041">
      <w:pPr>
        <w:tabs>
          <w:tab w:val="left" w:pos="540"/>
        </w:tabs>
        <w:spacing w:line="240" w:lineRule="auto"/>
        <w:ind w:right="-45"/>
        <w:jc w:val="thaiDistribute"/>
        <w:rPr>
          <w:rFonts w:ascii="Browallia New" w:hAnsi="Browallia New" w:cs="Browallia New"/>
          <w:sz w:val="28"/>
          <w:szCs w:val="28"/>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E31362" w14:paraId="6A36B392" w14:textId="77777777" w:rsidTr="00B82210">
        <w:trPr>
          <w:cantSplit/>
          <w:tblHeader/>
        </w:trPr>
        <w:tc>
          <w:tcPr>
            <w:tcW w:w="3685" w:type="dxa"/>
            <w:tcBorders>
              <w:bottom w:val="single" w:sz="4" w:space="0" w:color="auto"/>
            </w:tcBorders>
          </w:tcPr>
          <w:p w14:paraId="7CE1B627"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7A1601E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6971B8" w:rsidRPr="00E31362" w14:paraId="7D02F9BB" w14:textId="77777777" w:rsidTr="00B82210">
        <w:trPr>
          <w:cantSplit/>
          <w:trHeight w:val="179"/>
          <w:tblHeader/>
        </w:trPr>
        <w:tc>
          <w:tcPr>
            <w:tcW w:w="3685" w:type="dxa"/>
            <w:tcBorders>
              <w:top w:val="nil"/>
              <w:bottom w:val="nil"/>
            </w:tcBorders>
            <w:vAlign w:val="bottom"/>
          </w:tcPr>
          <w:p w14:paraId="4F93CC71"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2FA2361E"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34D72469" w14:textId="77777777" w:rsidTr="00B82210">
        <w:trPr>
          <w:cantSplit/>
        </w:trPr>
        <w:tc>
          <w:tcPr>
            <w:tcW w:w="3685" w:type="dxa"/>
            <w:tcBorders>
              <w:top w:val="nil"/>
              <w:bottom w:val="nil"/>
            </w:tcBorders>
            <w:vAlign w:val="bottom"/>
          </w:tcPr>
          <w:p w14:paraId="76337D2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1362">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E3136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1362" w14:paraId="44E0146B" w14:textId="77777777" w:rsidTr="00B82210">
        <w:trPr>
          <w:cantSplit/>
        </w:trPr>
        <w:tc>
          <w:tcPr>
            <w:tcW w:w="3685" w:type="dxa"/>
            <w:tcBorders>
              <w:top w:val="nil"/>
            </w:tcBorders>
            <w:vAlign w:val="bottom"/>
          </w:tcPr>
          <w:p w14:paraId="3C9CAC88" w14:textId="77777777" w:rsidR="006971B8" w:rsidRPr="00E31362" w:rsidRDefault="006971B8" w:rsidP="001B4041">
            <w:pPr>
              <w:tabs>
                <w:tab w:val="clear" w:pos="227"/>
              </w:tabs>
              <w:spacing w:line="240" w:lineRule="auto"/>
              <w:ind w:left="175"/>
              <w:rPr>
                <w:rFonts w:ascii="Browallia New" w:hAnsi="Browallia New" w:cs="Browallia New"/>
                <w:sz w:val="28"/>
                <w:szCs w:val="28"/>
              </w:rPr>
            </w:pPr>
            <w:r w:rsidRPr="00E31362">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629A9E45" w:rsidR="006971B8" w:rsidRPr="004849DD" w:rsidRDefault="006971B8" w:rsidP="001B404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 xml:space="preserve">อัตราร้อยละ </w:t>
            </w:r>
            <w:r w:rsidR="00B273E2" w:rsidRPr="008B1FC1">
              <w:rPr>
                <w:rFonts w:ascii="Browallia New" w:hAnsi="Browallia New" w:cs="Browallia New"/>
                <w:spacing w:val="-2"/>
                <w:sz w:val="28"/>
                <w:szCs w:val="28"/>
                <w:lang w:val="en-GB"/>
              </w:rPr>
              <w:t>5.</w:t>
            </w:r>
            <w:r w:rsidR="0045591D" w:rsidRPr="008B1FC1">
              <w:rPr>
                <w:rFonts w:ascii="Browallia New" w:hAnsi="Browallia New" w:cs="Browallia New"/>
                <w:spacing w:val="-2"/>
                <w:sz w:val="28"/>
                <w:szCs w:val="28"/>
                <w:lang w:val="en-GB"/>
              </w:rPr>
              <w:t>75</w:t>
            </w:r>
            <w:r w:rsidR="00605E3F" w:rsidRPr="00467E0B">
              <w:rPr>
                <w:rFonts w:ascii="Browallia New" w:hAnsi="Browallia New" w:cs="Browallia New"/>
                <w:spacing w:val="-2"/>
                <w:sz w:val="28"/>
                <w:szCs w:val="28"/>
                <w:lang w:val="en-GB"/>
              </w:rPr>
              <w:t xml:space="preserve"> </w:t>
            </w:r>
            <w:r w:rsidR="00900B5A" w:rsidRPr="006D7BA2">
              <w:rPr>
                <w:rFonts w:ascii="Browallia New" w:hAnsi="Browallia New" w:cs="Browallia New"/>
                <w:spacing w:val="-2"/>
                <w:sz w:val="28"/>
                <w:szCs w:val="28"/>
              </w:rPr>
              <w:t>-</w:t>
            </w:r>
            <w:r w:rsidR="00605E3F" w:rsidRPr="004849DD">
              <w:rPr>
                <w:rFonts w:ascii="Browallia New" w:hAnsi="Browallia New" w:cs="Browallia New"/>
                <w:spacing w:val="-2"/>
                <w:sz w:val="28"/>
                <w:szCs w:val="28"/>
                <w:lang w:val="en-GB"/>
              </w:rPr>
              <w:t xml:space="preserve"> 12.00</w:t>
            </w:r>
            <w:r w:rsidR="00242A56" w:rsidRPr="004849DD">
              <w:rPr>
                <w:rFonts w:ascii="Browallia New" w:hAnsi="Browallia New" w:cs="Browallia New"/>
                <w:spacing w:val="-2"/>
                <w:sz w:val="28"/>
                <w:szCs w:val="28"/>
                <w:lang w:val="en-GB"/>
              </w:rPr>
              <w:t xml:space="preserve"> </w:t>
            </w:r>
            <w:r w:rsidRPr="004849DD">
              <w:rPr>
                <w:rFonts w:ascii="Browallia New" w:hAnsi="Browallia New" w:cs="Browallia New"/>
                <w:sz w:val="28"/>
                <w:szCs w:val="28"/>
                <w:cs/>
              </w:rPr>
              <w:t>ต่อปี</w:t>
            </w:r>
          </w:p>
        </w:tc>
      </w:tr>
      <w:tr w:rsidR="00AE5651" w:rsidRPr="00E31362" w14:paraId="0B6FB19D" w14:textId="77777777" w:rsidTr="00B82210">
        <w:trPr>
          <w:cantSplit/>
        </w:trPr>
        <w:tc>
          <w:tcPr>
            <w:tcW w:w="3685" w:type="dxa"/>
            <w:tcBorders>
              <w:top w:val="nil"/>
            </w:tcBorders>
            <w:vAlign w:val="bottom"/>
          </w:tcPr>
          <w:p w14:paraId="12E81B22" w14:textId="5E1347FA" w:rsidR="00AE5651" w:rsidRPr="00E31362" w:rsidRDefault="00AE5651"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E31362"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4849DD" w:rsidRDefault="00AE5651" w:rsidP="001B4041">
            <w:pPr>
              <w:spacing w:line="240" w:lineRule="auto"/>
              <w:ind w:left="175" w:right="-109" w:hanging="175"/>
              <w:rPr>
                <w:rFonts w:ascii="Browallia New" w:hAnsi="Browallia New" w:cs="Browallia New"/>
                <w:sz w:val="28"/>
                <w:szCs w:val="28"/>
                <w:cs/>
              </w:rPr>
            </w:pPr>
            <w:r w:rsidRPr="00467E0B">
              <w:rPr>
                <w:rFonts w:ascii="Browallia New" w:hAnsi="Browallia New" w:cs="Browallia New"/>
                <w:sz w:val="28"/>
                <w:szCs w:val="28"/>
                <w:cs/>
              </w:rPr>
              <w:t>ตามรายงา</w:t>
            </w:r>
            <w:r w:rsidRPr="006D7BA2">
              <w:rPr>
                <w:rFonts w:ascii="Browallia New" w:hAnsi="Browallia New" w:cs="Browallia New"/>
                <w:sz w:val="28"/>
                <w:szCs w:val="28"/>
                <w:cs/>
              </w:rPr>
              <w:t>นประชุม</w:t>
            </w:r>
          </w:p>
        </w:tc>
      </w:tr>
      <w:tr w:rsidR="006971B8" w:rsidRPr="00E31362" w14:paraId="03EC7ADF" w14:textId="77777777" w:rsidTr="00B82210">
        <w:trPr>
          <w:cantSplit/>
        </w:trPr>
        <w:tc>
          <w:tcPr>
            <w:tcW w:w="3685" w:type="dxa"/>
            <w:tcBorders>
              <w:bottom w:val="nil"/>
            </w:tcBorders>
            <w:vAlign w:val="bottom"/>
          </w:tcPr>
          <w:p w14:paraId="637C1420" w14:textId="77777777" w:rsidR="006971B8" w:rsidRPr="00E31362" w:rsidRDefault="006971B8" w:rsidP="001B404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77777777" w:rsidR="006971B8" w:rsidRPr="006D7BA2" w:rsidRDefault="006971B8" w:rsidP="001B4041">
            <w:pPr>
              <w:spacing w:line="240" w:lineRule="auto"/>
              <w:ind w:left="175" w:right="-109" w:hanging="175"/>
              <w:rPr>
                <w:rFonts w:ascii="Browallia New" w:hAnsi="Browallia New" w:cs="Browallia New"/>
                <w:sz w:val="28"/>
                <w:szCs w:val="28"/>
                <w:cs/>
              </w:rPr>
            </w:pPr>
            <w:r w:rsidRPr="00467E0B">
              <w:rPr>
                <w:rFonts w:ascii="Browallia New" w:hAnsi="Browallia New" w:cs="Browallia New"/>
                <w:sz w:val="28"/>
                <w:szCs w:val="28"/>
                <w:cs/>
              </w:rPr>
              <w:t>ราคาตามสัญญา</w:t>
            </w:r>
          </w:p>
        </w:tc>
      </w:tr>
      <w:tr w:rsidR="006971B8" w:rsidRPr="00E31362" w14:paraId="1CE1FF69" w14:textId="77777777" w:rsidTr="00B82210">
        <w:trPr>
          <w:cantSplit/>
        </w:trPr>
        <w:tc>
          <w:tcPr>
            <w:tcW w:w="3685" w:type="dxa"/>
            <w:vAlign w:val="bottom"/>
          </w:tcPr>
          <w:p w14:paraId="22327FC6" w14:textId="77777777" w:rsidR="006971B8" w:rsidRPr="00E31362" w:rsidRDefault="006971B8" w:rsidP="001B4041">
            <w:pPr>
              <w:tabs>
                <w:tab w:val="clear" w:pos="227"/>
              </w:tabs>
              <w:spacing w:line="240" w:lineRule="auto"/>
              <w:ind w:left="175"/>
              <w:rPr>
                <w:rFonts w:ascii="Browallia New" w:hAnsi="Browallia New" w:cs="Browallia New"/>
                <w:sz w:val="28"/>
                <w:szCs w:val="28"/>
                <w:lang w:val="en-GB"/>
              </w:rPr>
            </w:pPr>
            <w:r w:rsidRPr="00E31362">
              <w:rPr>
                <w:rFonts w:ascii="Browallia New" w:hAnsi="Browallia New" w:cs="Browallia New"/>
                <w:sz w:val="28"/>
                <w:szCs w:val="28"/>
                <w:cs/>
              </w:rPr>
              <w:t>ต้นทุนทางการเงิน</w:t>
            </w:r>
          </w:p>
        </w:tc>
        <w:tc>
          <w:tcPr>
            <w:tcW w:w="236" w:type="dxa"/>
          </w:tcPr>
          <w:p w14:paraId="065CA2B4" w14:textId="77777777" w:rsidR="006971B8" w:rsidRPr="00E31362" w:rsidRDefault="006971B8" w:rsidP="001B4041">
            <w:pPr>
              <w:spacing w:line="240" w:lineRule="auto"/>
              <w:ind w:left="175" w:hanging="175"/>
              <w:rPr>
                <w:rFonts w:ascii="Browallia New" w:hAnsi="Browallia New" w:cs="Browallia New"/>
                <w:sz w:val="28"/>
                <w:szCs w:val="28"/>
                <w:cs/>
              </w:rPr>
            </w:pPr>
          </w:p>
        </w:tc>
        <w:tc>
          <w:tcPr>
            <w:tcW w:w="4941" w:type="dxa"/>
            <w:vAlign w:val="bottom"/>
          </w:tcPr>
          <w:p w14:paraId="2ADA89B7" w14:textId="424C987A" w:rsidR="006971B8" w:rsidRPr="004849DD" w:rsidRDefault="006971B8" w:rsidP="004D3115">
            <w:pPr>
              <w:spacing w:line="240" w:lineRule="auto"/>
              <w:ind w:left="175" w:right="-109" w:hanging="175"/>
              <w:rPr>
                <w:rFonts w:ascii="Browallia New" w:hAnsi="Browallia New" w:cs="Browallia New"/>
                <w:sz w:val="28"/>
                <w:szCs w:val="28"/>
                <w:cs/>
              </w:rPr>
            </w:pPr>
            <w:r w:rsidRPr="00467E0B">
              <w:rPr>
                <w:rFonts w:ascii="Browallia New" w:hAnsi="Browallia New" w:cs="Browallia New"/>
                <w:sz w:val="28"/>
                <w:szCs w:val="28"/>
                <w:cs/>
              </w:rPr>
              <w:t xml:space="preserve">อัตราร้อยละ </w:t>
            </w:r>
            <w:r w:rsidR="008B4CCC">
              <w:rPr>
                <w:rFonts w:ascii="Browallia New" w:hAnsi="Browallia New" w:cs="Browallia New"/>
                <w:sz w:val="28"/>
                <w:szCs w:val="28"/>
                <w:lang w:val="en-GB"/>
              </w:rPr>
              <w:t>5</w:t>
            </w:r>
            <w:r w:rsidR="00FA381A" w:rsidRPr="008B1FC1">
              <w:rPr>
                <w:rFonts w:ascii="Browallia New" w:hAnsi="Browallia New" w:cs="Browallia New"/>
                <w:sz w:val="28"/>
                <w:szCs w:val="28"/>
                <w:lang w:val="en-GB"/>
              </w:rPr>
              <w:t>.</w:t>
            </w:r>
            <w:r w:rsidR="008B4CCC">
              <w:rPr>
                <w:rFonts w:ascii="Browallia New" w:hAnsi="Browallia New" w:cs="Browallia New"/>
                <w:sz w:val="28"/>
                <w:szCs w:val="28"/>
                <w:lang w:val="en-GB"/>
              </w:rPr>
              <w:t>75</w:t>
            </w:r>
            <w:r w:rsidR="002C2AF2" w:rsidRPr="00467E0B">
              <w:rPr>
                <w:rFonts w:ascii="Browallia New" w:hAnsi="Browallia New" w:cs="Browallia New"/>
                <w:sz w:val="28"/>
                <w:szCs w:val="28"/>
                <w:lang w:val="en-GB"/>
              </w:rPr>
              <w:t xml:space="preserve"> </w:t>
            </w:r>
            <w:r w:rsidR="002C2AF2" w:rsidRPr="006D7BA2">
              <w:rPr>
                <w:rFonts w:ascii="Browallia New" w:hAnsi="Browallia New" w:cs="Browallia New"/>
                <w:spacing w:val="-2"/>
                <w:sz w:val="28"/>
                <w:szCs w:val="28"/>
              </w:rPr>
              <w:t>-</w:t>
            </w:r>
            <w:r w:rsidR="002C2AF2" w:rsidRPr="004849DD">
              <w:rPr>
                <w:rFonts w:ascii="Browallia New" w:hAnsi="Browallia New" w:cs="Browallia New"/>
                <w:sz w:val="28"/>
                <w:szCs w:val="28"/>
                <w:lang w:val="en-GB"/>
              </w:rPr>
              <w:t xml:space="preserve"> </w:t>
            </w:r>
            <w:r w:rsidR="008B4CCC">
              <w:rPr>
                <w:rFonts w:ascii="Browallia New" w:hAnsi="Browallia New" w:cs="Browallia New"/>
                <w:sz w:val="28"/>
                <w:szCs w:val="28"/>
                <w:lang w:val="en-GB"/>
              </w:rPr>
              <w:t>6</w:t>
            </w:r>
            <w:r w:rsidR="002C2AF2" w:rsidRPr="004849DD">
              <w:rPr>
                <w:rFonts w:ascii="Browallia New" w:hAnsi="Browallia New" w:cs="Browallia New"/>
                <w:sz w:val="28"/>
                <w:szCs w:val="28"/>
                <w:lang w:val="en-GB"/>
              </w:rPr>
              <w:t>.</w:t>
            </w:r>
            <w:r w:rsidR="008B4CCC">
              <w:rPr>
                <w:rFonts w:ascii="Browallia New" w:hAnsi="Browallia New" w:cs="Browallia New"/>
                <w:sz w:val="28"/>
                <w:szCs w:val="28"/>
                <w:lang w:val="en-GB"/>
              </w:rPr>
              <w:t>50</w:t>
            </w:r>
            <w:r w:rsidR="002C2AF2" w:rsidRPr="004849DD">
              <w:rPr>
                <w:rFonts w:ascii="Browallia New" w:hAnsi="Browallia New" w:cs="Browallia New"/>
                <w:sz w:val="28"/>
                <w:szCs w:val="28"/>
                <w:lang w:val="en-GB"/>
              </w:rPr>
              <w:t xml:space="preserve"> </w:t>
            </w:r>
            <w:r w:rsidRPr="004849DD">
              <w:rPr>
                <w:rFonts w:ascii="Browallia New" w:hAnsi="Browallia New" w:cs="Browallia New"/>
                <w:sz w:val="28"/>
                <w:szCs w:val="28"/>
                <w:cs/>
              </w:rPr>
              <w:t>ต่อปี</w:t>
            </w:r>
          </w:p>
        </w:tc>
      </w:tr>
      <w:tr w:rsidR="00AE5651" w:rsidRPr="00E31362" w14:paraId="396BF996" w14:textId="77777777" w:rsidTr="00B82210">
        <w:trPr>
          <w:cantSplit/>
        </w:trPr>
        <w:tc>
          <w:tcPr>
            <w:tcW w:w="3685" w:type="dxa"/>
          </w:tcPr>
          <w:p w14:paraId="2EE52A1E" w14:textId="69F36259"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รายได้ค่าเช่า</w:t>
            </w:r>
          </w:p>
        </w:tc>
        <w:tc>
          <w:tcPr>
            <w:tcW w:w="236" w:type="dxa"/>
          </w:tcPr>
          <w:p w14:paraId="288D828A"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57D5A01A" w14:textId="1CAB1EFB" w:rsidR="00AE5651" w:rsidRPr="004849DD" w:rsidRDefault="00AE5651" w:rsidP="00AE5651">
            <w:pPr>
              <w:spacing w:line="240" w:lineRule="auto"/>
              <w:ind w:left="175" w:right="-109" w:hanging="175"/>
              <w:rPr>
                <w:rFonts w:ascii="Browallia New" w:hAnsi="Browallia New" w:cs="Browallia New"/>
                <w:sz w:val="28"/>
                <w:szCs w:val="28"/>
              </w:rPr>
            </w:pPr>
            <w:r w:rsidRPr="00467E0B">
              <w:rPr>
                <w:rFonts w:ascii="Browallia New" w:hAnsi="Browallia New" w:cs="Browallia New"/>
                <w:sz w:val="28"/>
                <w:szCs w:val="28"/>
                <w:cs/>
              </w:rPr>
              <w:t>ราคาตามสัญญ</w:t>
            </w:r>
            <w:r w:rsidRPr="006D7BA2">
              <w:rPr>
                <w:rFonts w:ascii="Browallia New" w:hAnsi="Browallia New" w:cs="Browallia New"/>
                <w:sz w:val="28"/>
                <w:szCs w:val="28"/>
                <w:cs/>
              </w:rPr>
              <w:t>า</w:t>
            </w:r>
          </w:p>
        </w:tc>
      </w:tr>
      <w:tr w:rsidR="00AE5651" w:rsidRPr="00E31362" w14:paraId="2133D4B7" w14:textId="77777777" w:rsidTr="00B82210">
        <w:trPr>
          <w:cantSplit/>
        </w:trPr>
        <w:tc>
          <w:tcPr>
            <w:tcW w:w="3685" w:type="dxa"/>
          </w:tcPr>
          <w:p w14:paraId="4E12030C" w14:textId="3910F315" w:rsidR="00AE5651" w:rsidRPr="00E31362" w:rsidRDefault="00AE5651" w:rsidP="00AE5651">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รายได้ขายสินค้า</w:t>
            </w:r>
          </w:p>
        </w:tc>
        <w:tc>
          <w:tcPr>
            <w:tcW w:w="236" w:type="dxa"/>
          </w:tcPr>
          <w:p w14:paraId="240BB93B"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70CDC60D" w14:textId="3F64FC93" w:rsidR="00AE5651" w:rsidRPr="00E31362" w:rsidRDefault="00AE5651" w:rsidP="00AE5651">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r w:rsidR="00AE5651" w:rsidRPr="00E31362" w14:paraId="76893C50" w14:textId="77777777" w:rsidTr="00B82210">
        <w:trPr>
          <w:cantSplit/>
        </w:trPr>
        <w:tc>
          <w:tcPr>
            <w:tcW w:w="3685" w:type="dxa"/>
          </w:tcPr>
          <w:p w14:paraId="15E2EA08" w14:textId="0CDC0BF5" w:rsidR="008A690D" w:rsidRPr="00E31362" w:rsidRDefault="00AE5651" w:rsidP="00E31362">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รายได้อื่น</w:t>
            </w:r>
          </w:p>
        </w:tc>
        <w:tc>
          <w:tcPr>
            <w:tcW w:w="236" w:type="dxa"/>
          </w:tcPr>
          <w:p w14:paraId="3D390215" w14:textId="77777777" w:rsidR="00AE5651" w:rsidRPr="00E31362" w:rsidRDefault="00AE5651" w:rsidP="00AE5651">
            <w:pPr>
              <w:spacing w:line="240" w:lineRule="auto"/>
              <w:ind w:left="175" w:hanging="175"/>
              <w:rPr>
                <w:rFonts w:ascii="Browallia New" w:hAnsi="Browallia New" w:cs="Browallia New"/>
                <w:sz w:val="28"/>
                <w:szCs w:val="28"/>
                <w:cs/>
              </w:rPr>
            </w:pPr>
          </w:p>
        </w:tc>
        <w:tc>
          <w:tcPr>
            <w:tcW w:w="4941" w:type="dxa"/>
            <w:vAlign w:val="bottom"/>
          </w:tcPr>
          <w:p w14:paraId="4F11BCEA" w14:textId="168C8482" w:rsidR="008A690D" w:rsidRPr="00E31362" w:rsidRDefault="00AE5651" w:rsidP="00E31362">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087818AF" w14:textId="77777777" w:rsidTr="00B82210">
        <w:trPr>
          <w:cantSplit/>
        </w:trPr>
        <w:tc>
          <w:tcPr>
            <w:tcW w:w="3685" w:type="dxa"/>
            <w:tcBorders>
              <w:bottom w:val="nil"/>
            </w:tcBorders>
          </w:tcPr>
          <w:p w14:paraId="327D9481" w14:textId="47C45A45"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hint="cs"/>
                <w:sz w:val="28"/>
                <w:szCs w:val="28"/>
                <w:cs/>
              </w:rPr>
              <w:t>ค่าเช่า</w:t>
            </w:r>
          </w:p>
        </w:tc>
        <w:tc>
          <w:tcPr>
            <w:tcW w:w="236" w:type="dxa"/>
            <w:tcBorders>
              <w:bottom w:val="nil"/>
            </w:tcBorders>
          </w:tcPr>
          <w:p w14:paraId="16B6E60B"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01A3EAEC" w14:textId="5062A22D" w:rsidR="00514FB3" w:rsidRPr="00E31362" w:rsidRDefault="00514FB3" w:rsidP="00514FB3">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sz w:val="28"/>
                <w:szCs w:val="28"/>
                <w:cs/>
                <w:lang w:val="en-GB"/>
              </w:rPr>
              <w:t>ตามราคาที่ตกลงกัน</w:t>
            </w:r>
          </w:p>
        </w:tc>
      </w:tr>
      <w:tr w:rsidR="00514FB3" w:rsidRPr="00E31362" w14:paraId="2FAD88F8" w14:textId="77777777" w:rsidTr="00B82210">
        <w:trPr>
          <w:cantSplit/>
        </w:trPr>
        <w:tc>
          <w:tcPr>
            <w:tcW w:w="3685" w:type="dxa"/>
            <w:tcBorders>
              <w:bottom w:val="nil"/>
            </w:tcBorders>
          </w:tcPr>
          <w:p w14:paraId="3573EBE0" w14:textId="2BEA9B96" w:rsidR="00514FB3" w:rsidRPr="00E31362" w:rsidRDefault="00514FB3" w:rsidP="00514FB3">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3B2CCFC2" w14:textId="77777777" w:rsidR="00514FB3" w:rsidRPr="00E31362" w:rsidRDefault="00514FB3" w:rsidP="00514FB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412B2815" w14:textId="65F0858D" w:rsidR="00514FB3" w:rsidRPr="00E31362" w:rsidRDefault="00514FB3" w:rsidP="00514FB3">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lang w:val="en-GB"/>
              </w:rPr>
              <w:t>ตามราคาที่ตกลงกัน</w:t>
            </w:r>
          </w:p>
        </w:tc>
      </w:tr>
    </w:tbl>
    <w:p w14:paraId="6554AA45" w14:textId="39633CBB" w:rsidR="009E7722" w:rsidRDefault="009E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1D931F" w14:textId="1CA1E72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A2D834F" w14:textId="77777777"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8E5E25" w:rsidRPr="00E31362" w14:paraId="7A9A7D90" w14:textId="77777777" w:rsidTr="007525C0">
        <w:trPr>
          <w:cantSplit/>
          <w:tblHeader/>
        </w:trPr>
        <w:tc>
          <w:tcPr>
            <w:tcW w:w="3685" w:type="dxa"/>
            <w:tcBorders>
              <w:bottom w:val="single" w:sz="4" w:space="0" w:color="auto"/>
            </w:tcBorders>
          </w:tcPr>
          <w:p w14:paraId="628EDAC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1362">
              <w:rPr>
                <w:rFonts w:ascii="Browallia New" w:hAnsi="Browallia New" w:cs="Browallia New"/>
                <w:sz w:val="28"/>
                <w:szCs w:val="28"/>
                <w:cs/>
              </w:rPr>
              <w:t>รายการ</w:t>
            </w:r>
          </w:p>
        </w:tc>
        <w:tc>
          <w:tcPr>
            <w:tcW w:w="236" w:type="dxa"/>
            <w:tcBorders>
              <w:bottom w:val="nil"/>
            </w:tcBorders>
          </w:tcPr>
          <w:p w14:paraId="1D6B225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212141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1362">
              <w:rPr>
                <w:rFonts w:ascii="Browallia New" w:hAnsi="Browallia New" w:cs="Browallia New"/>
                <w:sz w:val="28"/>
                <w:szCs w:val="28"/>
                <w:cs/>
              </w:rPr>
              <w:t>นโยบายการกำหนดราคา</w:t>
            </w:r>
          </w:p>
        </w:tc>
      </w:tr>
      <w:tr w:rsidR="008E5E25" w:rsidRPr="00E31362" w14:paraId="32ED2A47" w14:textId="77777777" w:rsidTr="007525C0">
        <w:trPr>
          <w:cantSplit/>
          <w:trHeight w:val="179"/>
          <w:tblHeader/>
        </w:trPr>
        <w:tc>
          <w:tcPr>
            <w:tcW w:w="3685" w:type="dxa"/>
            <w:tcBorders>
              <w:top w:val="nil"/>
              <w:bottom w:val="nil"/>
            </w:tcBorders>
            <w:vAlign w:val="bottom"/>
          </w:tcPr>
          <w:p w14:paraId="13D00622"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2E8813E7"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35705EAF"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8E5E25" w:rsidRPr="00E31362" w14:paraId="5B55D77B" w14:textId="77777777" w:rsidTr="007525C0">
        <w:trPr>
          <w:cantSplit/>
        </w:trPr>
        <w:tc>
          <w:tcPr>
            <w:tcW w:w="8930" w:type="dxa"/>
            <w:gridSpan w:val="3"/>
            <w:tcBorders>
              <w:top w:val="nil"/>
            </w:tcBorders>
            <w:vAlign w:val="bottom"/>
          </w:tcPr>
          <w:p w14:paraId="06ED5EAD"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E31362">
              <w:rPr>
                <w:rFonts w:ascii="Browallia New" w:hAnsi="Browallia New" w:cs="Browallia New"/>
                <w:b/>
                <w:bCs/>
                <w:sz w:val="28"/>
                <w:szCs w:val="28"/>
                <w:cs/>
              </w:rPr>
              <w:t>รายการธุรกิจกับบุคคลและบริษัทที่เกี่ยวข้องกัน</w:t>
            </w:r>
          </w:p>
        </w:tc>
      </w:tr>
      <w:tr w:rsidR="008E5E25" w:rsidRPr="00E31362" w14:paraId="5DE744F5" w14:textId="77777777" w:rsidTr="007525C0">
        <w:trPr>
          <w:cantSplit/>
        </w:trPr>
        <w:tc>
          <w:tcPr>
            <w:tcW w:w="3685" w:type="dxa"/>
            <w:tcBorders>
              <w:bottom w:val="nil"/>
            </w:tcBorders>
            <w:vAlign w:val="bottom"/>
          </w:tcPr>
          <w:p w14:paraId="07387236"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ค่าใช้จ่ายอื่น</w:t>
            </w:r>
          </w:p>
        </w:tc>
        <w:tc>
          <w:tcPr>
            <w:tcW w:w="236" w:type="dxa"/>
            <w:tcBorders>
              <w:bottom w:val="nil"/>
            </w:tcBorders>
          </w:tcPr>
          <w:p w14:paraId="1B824402"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F77B1A7" w14:textId="77777777" w:rsidR="008E5E25" w:rsidRPr="00E31362" w:rsidRDefault="008E5E25" w:rsidP="007525C0">
            <w:pPr>
              <w:spacing w:line="240" w:lineRule="auto"/>
              <w:ind w:left="175" w:right="-109" w:hanging="175"/>
              <w:rPr>
                <w:rFonts w:ascii="Browallia New" w:hAnsi="Browallia New" w:cs="Browallia New"/>
                <w:sz w:val="28"/>
                <w:szCs w:val="28"/>
              </w:rPr>
            </w:pPr>
            <w:r w:rsidRPr="00E31362">
              <w:rPr>
                <w:rFonts w:ascii="Browallia New" w:hAnsi="Browallia New" w:cs="Browallia New"/>
                <w:sz w:val="28"/>
                <w:szCs w:val="28"/>
                <w:cs/>
                <w:lang w:val="en-GB"/>
              </w:rPr>
              <w:t>ตามราคาที่ตกลงกัน</w:t>
            </w:r>
          </w:p>
        </w:tc>
      </w:tr>
      <w:tr w:rsidR="008E5E25" w:rsidRPr="00E31362" w14:paraId="09471654" w14:textId="77777777" w:rsidTr="007525C0">
        <w:trPr>
          <w:cantSplit/>
        </w:trPr>
        <w:tc>
          <w:tcPr>
            <w:tcW w:w="3685" w:type="dxa"/>
            <w:tcBorders>
              <w:bottom w:val="nil"/>
            </w:tcBorders>
            <w:vAlign w:val="bottom"/>
          </w:tcPr>
          <w:p w14:paraId="0C4D5D6C" w14:textId="77777777" w:rsidR="008E5E25" w:rsidRPr="00E31362" w:rsidRDefault="008E5E25" w:rsidP="007525C0">
            <w:pPr>
              <w:tabs>
                <w:tab w:val="clear" w:pos="227"/>
              </w:tabs>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0F05B9BA"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69B2BE9A"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r w:rsidRPr="00E31362">
              <w:rPr>
                <w:rFonts w:ascii="Browallia New" w:hAnsi="Browallia New" w:cs="Browallia New"/>
                <w:sz w:val="28"/>
                <w:szCs w:val="28"/>
                <w:cs/>
              </w:rPr>
              <w:t xml:space="preserve">อัตราร้อยละ </w:t>
            </w:r>
            <w:r w:rsidRPr="00324907">
              <w:rPr>
                <w:rFonts w:ascii="Browallia New" w:hAnsi="Browallia New" w:cs="Browallia New"/>
                <w:color w:val="000000" w:themeColor="text1"/>
                <w:sz w:val="28"/>
                <w:szCs w:val="28"/>
              </w:rPr>
              <w:t>8.00</w:t>
            </w:r>
            <w:r w:rsidRPr="00E31362">
              <w:rPr>
                <w:rFonts w:ascii="Browallia New" w:hAnsi="Browallia New" w:cs="Browallia New"/>
                <w:color w:val="000000" w:themeColor="text1"/>
                <w:sz w:val="28"/>
                <w:szCs w:val="28"/>
                <w:cs/>
                <w:lang w:val="en-GB"/>
              </w:rPr>
              <w:t xml:space="preserve"> </w:t>
            </w:r>
            <w:r w:rsidRPr="00E31362">
              <w:rPr>
                <w:rFonts w:ascii="Browallia New" w:hAnsi="Browallia New" w:cs="Browallia New"/>
                <w:sz w:val="28"/>
                <w:szCs w:val="28"/>
                <w:cs/>
              </w:rPr>
              <w:t>ต่อปี</w:t>
            </w:r>
          </w:p>
        </w:tc>
      </w:tr>
      <w:tr w:rsidR="008E5E25" w:rsidRPr="00E31362" w14:paraId="649B09E7" w14:textId="77777777" w:rsidTr="007525C0">
        <w:trPr>
          <w:cantSplit/>
          <w:trHeight w:val="360"/>
        </w:trPr>
        <w:tc>
          <w:tcPr>
            <w:tcW w:w="3685" w:type="dxa"/>
            <w:tcBorders>
              <w:bottom w:val="nil"/>
            </w:tcBorders>
            <w:vAlign w:val="bottom"/>
          </w:tcPr>
          <w:p w14:paraId="07305C13"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lang w:val="en-GB"/>
              </w:rPr>
            </w:pPr>
          </w:p>
        </w:tc>
        <w:tc>
          <w:tcPr>
            <w:tcW w:w="236" w:type="dxa"/>
            <w:tcBorders>
              <w:bottom w:val="nil"/>
            </w:tcBorders>
          </w:tcPr>
          <w:p w14:paraId="65490A49"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5009" w:type="dxa"/>
            <w:tcBorders>
              <w:bottom w:val="nil"/>
            </w:tcBorders>
            <w:vAlign w:val="bottom"/>
          </w:tcPr>
          <w:p w14:paraId="3E1C7400" w14:textId="77777777" w:rsidR="008E5E25" w:rsidRPr="00E31362" w:rsidRDefault="008E5E25" w:rsidP="00752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cs/>
              </w:rPr>
            </w:pPr>
          </w:p>
        </w:tc>
      </w:tr>
      <w:tr w:rsidR="008E5E25" w:rsidRPr="00E31362" w14:paraId="319F2E15" w14:textId="77777777" w:rsidTr="007525C0">
        <w:trPr>
          <w:cantSplit/>
        </w:trPr>
        <w:tc>
          <w:tcPr>
            <w:tcW w:w="8930" w:type="dxa"/>
            <w:gridSpan w:val="3"/>
            <w:tcBorders>
              <w:bottom w:val="nil"/>
            </w:tcBorders>
            <w:vAlign w:val="bottom"/>
          </w:tcPr>
          <w:p w14:paraId="2AD7BDF5" w14:textId="77777777" w:rsidR="008E5E25" w:rsidRPr="00E31362" w:rsidRDefault="008E5E25" w:rsidP="007525C0">
            <w:pPr>
              <w:spacing w:line="240" w:lineRule="auto"/>
              <w:ind w:left="175" w:right="-109" w:hanging="175"/>
              <w:rPr>
                <w:rFonts w:ascii="Browallia New" w:hAnsi="Browallia New" w:cs="Browallia New"/>
                <w:sz w:val="28"/>
                <w:szCs w:val="28"/>
                <w:cs/>
                <w:lang w:val="en-GB"/>
              </w:rPr>
            </w:pPr>
            <w:r w:rsidRPr="00E31362">
              <w:rPr>
                <w:rFonts w:ascii="Browallia New" w:hAnsi="Browallia New" w:cs="Browallia New"/>
                <w:b/>
                <w:bCs/>
                <w:sz w:val="28"/>
                <w:szCs w:val="28"/>
                <w:cs/>
              </w:rPr>
              <w:t>รายการธุรกิจกับกรรมการของบริษัทและบริษัทย่อย</w:t>
            </w:r>
          </w:p>
        </w:tc>
      </w:tr>
      <w:tr w:rsidR="008E5E25" w:rsidRPr="00E31362" w14:paraId="09F45B1D" w14:textId="77777777" w:rsidTr="007525C0">
        <w:trPr>
          <w:cantSplit/>
        </w:trPr>
        <w:tc>
          <w:tcPr>
            <w:tcW w:w="3685" w:type="dxa"/>
            <w:tcBorders>
              <w:top w:val="nil"/>
            </w:tcBorders>
            <w:vAlign w:val="bottom"/>
          </w:tcPr>
          <w:p w14:paraId="42B79972"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ค่าเช่าอาคาร</w:t>
            </w:r>
          </w:p>
        </w:tc>
        <w:tc>
          <w:tcPr>
            <w:tcW w:w="236" w:type="dxa"/>
            <w:tcBorders>
              <w:top w:val="nil"/>
            </w:tcBorders>
          </w:tcPr>
          <w:p w14:paraId="18867EA3"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4ECFB" w14:textId="77777777" w:rsidR="008E5E25" w:rsidRPr="00E31362" w:rsidRDefault="008E5E25" w:rsidP="007525C0">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ราคาตามสัญญา</w:t>
            </w:r>
          </w:p>
        </w:tc>
      </w:tr>
      <w:tr w:rsidR="008E5E25" w:rsidRPr="00E31362" w14:paraId="55B9D728" w14:textId="77777777" w:rsidTr="007525C0">
        <w:trPr>
          <w:cantSplit/>
        </w:trPr>
        <w:tc>
          <w:tcPr>
            <w:tcW w:w="3685" w:type="dxa"/>
            <w:tcBorders>
              <w:bottom w:val="nil"/>
            </w:tcBorders>
            <w:vAlign w:val="bottom"/>
          </w:tcPr>
          <w:p w14:paraId="7E5819CF" w14:textId="77777777" w:rsidR="008E5E25" w:rsidRPr="00E31362" w:rsidRDefault="008E5E25" w:rsidP="007525C0">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14E315D5" w14:textId="77777777" w:rsidR="008E5E25" w:rsidRPr="00E31362" w:rsidRDefault="008E5E25" w:rsidP="007525C0">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6C95B20" w14:textId="3B3862E4" w:rsidR="008E5E25" w:rsidRPr="00E31362" w:rsidRDefault="008E5E25" w:rsidP="007525C0">
            <w:pPr>
              <w:spacing w:line="240" w:lineRule="auto"/>
              <w:ind w:left="175" w:right="-109" w:hanging="175"/>
              <w:rPr>
                <w:rFonts w:ascii="Browallia New" w:hAnsi="Browallia New" w:cs="Browallia New"/>
                <w:sz w:val="28"/>
                <w:szCs w:val="28"/>
                <w:cs/>
              </w:rPr>
            </w:pPr>
            <w:r w:rsidRPr="00E31362">
              <w:rPr>
                <w:rFonts w:ascii="Browallia New" w:hAnsi="Browallia New" w:cs="Browallia New"/>
                <w:sz w:val="28"/>
                <w:szCs w:val="28"/>
                <w:cs/>
              </w:rPr>
              <w:t>อัตรา</w:t>
            </w:r>
            <w:r w:rsidRPr="006E38D9">
              <w:rPr>
                <w:rFonts w:ascii="Browallia New" w:hAnsi="Browallia New" w:cs="Browallia New"/>
                <w:sz w:val="28"/>
                <w:szCs w:val="28"/>
                <w:cs/>
              </w:rPr>
              <w:t xml:space="preserve">ร้อยละ </w:t>
            </w:r>
            <w:r w:rsidR="000F7D18">
              <w:rPr>
                <w:rFonts w:ascii="Browallia New" w:hAnsi="Browallia New" w:cs="Browallia New"/>
                <w:sz w:val="28"/>
                <w:szCs w:val="28"/>
                <w:lang w:val="en-GB"/>
              </w:rPr>
              <w:t>6</w:t>
            </w:r>
            <w:r w:rsidRPr="00324907">
              <w:rPr>
                <w:rFonts w:ascii="Browallia New" w:hAnsi="Browallia New" w:cs="Browallia New"/>
                <w:sz w:val="28"/>
                <w:szCs w:val="28"/>
                <w:lang w:val="en-GB"/>
              </w:rPr>
              <w:t xml:space="preserve">.75 </w:t>
            </w:r>
            <w:r w:rsidRPr="00324907">
              <w:rPr>
                <w:rFonts w:ascii="Browallia New" w:hAnsi="Browallia New" w:cs="Browallia New"/>
                <w:spacing w:val="-2"/>
                <w:sz w:val="28"/>
                <w:szCs w:val="28"/>
                <w:lang w:val="en-GB"/>
              </w:rPr>
              <w:t>-</w:t>
            </w:r>
            <w:r w:rsidRPr="00324907">
              <w:rPr>
                <w:rFonts w:ascii="Browallia New" w:hAnsi="Browallia New" w:cs="Browallia New"/>
                <w:sz w:val="28"/>
                <w:szCs w:val="28"/>
                <w:lang w:val="en-GB"/>
              </w:rPr>
              <w:t xml:space="preserve"> </w:t>
            </w:r>
            <w:r w:rsidRPr="00324907">
              <w:rPr>
                <w:rFonts w:ascii="Browallia New" w:hAnsi="Browallia New" w:cs="Browallia New"/>
                <w:sz w:val="28"/>
                <w:szCs w:val="28"/>
              </w:rPr>
              <w:t>8.00</w:t>
            </w:r>
            <w:r w:rsidRPr="006E38D9">
              <w:rPr>
                <w:rFonts w:ascii="Browallia New" w:hAnsi="Browallia New" w:cs="Browallia New"/>
                <w:sz w:val="28"/>
                <w:szCs w:val="28"/>
                <w:cs/>
                <w:lang w:val="en-GB"/>
              </w:rPr>
              <w:t xml:space="preserve"> </w:t>
            </w:r>
            <w:r w:rsidRPr="006E38D9">
              <w:rPr>
                <w:rFonts w:ascii="Browallia New" w:hAnsi="Browallia New" w:cs="Browallia New"/>
                <w:sz w:val="28"/>
                <w:szCs w:val="28"/>
                <w:cs/>
              </w:rPr>
              <w:t>ต่อปี</w:t>
            </w:r>
          </w:p>
        </w:tc>
      </w:tr>
    </w:tbl>
    <w:p w14:paraId="1FD26E20" w14:textId="157ECD88" w:rsidR="00766911" w:rsidRDefault="00766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D398E1" w14:textId="2EC6C2C4" w:rsidR="00AA3715" w:rsidRPr="00C2555B"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รายการบัญชีกับบุคคลและบริษัทที่เกี่ยวข้องกันที่มีสาระสำคัญ สำหรับงวดสามเดือนสิ้นสุดวันที่</w:t>
      </w:r>
      <w:r w:rsidR="00F94898">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31</w:t>
      </w:r>
      <w:r w:rsidR="005324AC">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005324AC">
        <w:rPr>
          <w:rFonts w:ascii="Browallia New" w:hAnsi="Browallia New" w:cs="Browallia New" w:hint="cs"/>
          <w:sz w:val="28"/>
          <w:szCs w:val="28"/>
          <w:cs/>
        </w:rPr>
        <w:t xml:space="preserve"> และ</w:t>
      </w:r>
      <w:r w:rsidRPr="00C2555B">
        <w:rPr>
          <w:rFonts w:ascii="Browallia New" w:hAnsi="Browallia New" w:cs="Browallia New"/>
          <w:sz w:val="28"/>
          <w:szCs w:val="28"/>
          <w:cs/>
        </w:rPr>
        <w:t xml:space="preserve"> </w:t>
      </w:r>
      <w:r w:rsidRPr="00C2555B">
        <w:rPr>
          <w:rFonts w:ascii="Browallia New" w:hAnsi="Browallia New" w:cs="Browallia New"/>
          <w:sz w:val="28"/>
          <w:szCs w:val="28"/>
        </w:rPr>
        <w:t>2562</w:t>
      </w:r>
      <w:r w:rsidRPr="00C2555B">
        <w:rPr>
          <w:rFonts w:ascii="Browallia New" w:hAnsi="Browallia New" w:cs="Browallia New"/>
          <w:sz w:val="28"/>
          <w:szCs w:val="28"/>
          <w:cs/>
        </w:rPr>
        <w:t xml:space="preserve"> มีดังนี้</w:t>
      </w:r>
    </w:p>
    <w:p w14:paraId="54DE29A3" w14:textId="5D2433D5" w:rsidR="00E20728" w:rsidRPr="00C2555B"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29" w:type="dxa"/>
        <w:tblInd w:w="426" w:type="dxa"/>
        <w:tblLayout w:type="fixed"/>
        <w:tblLook w:val="0000" w:firstRow="0" w:lastRow="0" w:firstColumn="0" w:lastColumn="0" w:noHBand="0" w:noVBand="0"/>
      </w:tblPr>
      <w:tblGrid>
        <w:gridCol w:w="4074"/>
        <w:gridCol w:w="1028"/>
        <w:gridCol w:w="240"/>
        <w:gridCol w:w="1036"/>
        <w:gridCol w:w="240"/>
        <w:gridCol w:w="1035"/>
        <w:gridCol w:w="243"/>
        <w:gridCol w:w="1033"/>
      </w:tblGrid>
      <w:tr w:rsidR="00E20728" w:rsidRPr="00F94898" w14:paraId="7A297A14" w14:textId="77777777" w:rsidTr="001C3234">
        <w:trPr>
          <w:trHeight w:val="170"/>
          <w:tblHeader/>
        </w:trPr>
        <w:tc>
          <w:tcPr>
            <w:tcW w:w="4074" w:type="dxa"/>
            <w:tcBorders>
              <w:top w:val="nil"/>
              <w:left w:val="nil"/>
              <w:bottom w:val="nil"/>
              <w:right w:val="nil"/>
            </w:tcBorders>
            <w:shd w:val="clear" w:color="auto" w:fill="auto"/>
          </w:tcPr>
          <w:p w14:paraId="76FAB694"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r w:rsidRPr="00F94898">
              <w:rPr>
                <w:rFonts w:ascii="Browallia New" w:hAnsi="Browallia New" w:cs="Browallia New"/>
                <w:b/>
                <w:bCs/>
                <w:sz w:val="28"/>
                <w:szCs w:val="28"/>
              </w:rPr>
              <w:tab/>
            </w:r>
            <w:r w:rsidRPr="00F94898">
              <w:rPr>
                <w:rFonts w:ascii="Browallia New" w:hAnsi="Browallia New" w:cs="Browallia New"/>
                <w:b/>
                <w:bCs/>
                <w:sz w:val="28"/>
                <w:szCs w:val="28"/>
              </w:rPr>
              <w:tab/>
            </w:r>
          </w:p>
        </w:tc>
        <w:tc>
          <w:tcPr>
            <w:tcW w:w="4855" w:type="dxa"/>
            <w:gridSpan w:val="7"/>
            <w:tcBorders>
              <w:top w:val="nil"/>
              <w:left w:val="nil"/>
              <w:right w:val="nil"/>
            </w:tcBorders>
            <w:shd w:val="clear" w:color="auto" w:fill="auto"/>
          </w:tcPr>
          <w:p w14:paraId="0B3B39EA" w14:textId="77777777" w:rsidR="00E20728" w:rsidRPr="00F94898" w:rsidRDefault="00E20728" w:rsidP="001C3234">
            <w:pPr>
              <w:tabs>
                <w:tab w:val="clear" w:pos="907"/>
                <w:tab w:val="clear" w:pos="4678"/>
                <w:tab w:val="left" w:pos="900"/>
              </w:tabs>
              <w:ind w:left="-18"/>
              <w:jc w:val="right"/>
              <w:rPr>
                <w:rFonts w:ascii="Browallia New" w:hAnsi="Browallia New" w:cs="Browallia New"/>
                <w:sz w:val="28"/>
                <w:szCs w:val="28"/>
                <w:cs/>
              </w:rPr>
            </w:pPr>
            <w:r w:rsidRPr="00F94898">
              <w:rPr>
                <w:rFonts w:ascii="Browallia New" w:hAnsi="Browallia New" w:cs="Browallia New"/>
                <w:sz w:val="28"/>
                <w:szCs w:val="28"/>
                <w:cs/>
              </w:rPr>
              <w:t xml:space="preserve">(หน่วย </w:t>
            </w:r>
            <w:r w:rsidRPr="00F94898">
              <w:rPr>
                <w:rFonts w:ascii="Browallia New" w:hAnsi="Browallia New" w:cs="Browallia New"/>
                <w:sz w:val="28"/>
                <w:szCs w:val="28"/>
                <w:cs/>
                <w:lang w:val="en-GB"/>
              </w:rPr>
              <w:t>: ล้านบาท)</w:t>
            </w:r>
          </w:p>
        </w:tc>
      </w:tr>
      <w:tr w:rsidR="00E20728" w:rsidRPr="00F94898" w14:paraId="430B3475" w14:textId="77777777" w:rsidTr="001C3234">
        <w:trPr>
          <w:trHeight w:val="170"/>
          <w:tblHeader/>
        </w:trPr>
        <w:tc>
          <w:tcPr>
            <w:tcW w:w="4074" w:type="dxa"/>
            <w:tcBorders>
              <w:top w:val="nil"/>
              <w:left w:val="nil"/>
              <w:bottom w:val="nil"/>
              <w:right w:val="nil"/>
            </w:tcBorders>
            <w:shd w:val="clear" w:color="auto" w:fill="auto"/>
          </w:tcPr>
          <w:p w14:paraId="243D5AB0" w14:textId="77777777" w:rsidR="00E20728" w:rsidRPr="00F94898"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304" w:type="dxa"/>
            <w:gridSpan w:val="3"/>
            <w:tcBorders>
              <w:left w:val="nil"/>
              <w:bottom w:val="single" w:sz="4" w:space="0" w:color="auto"/>
              <w:right w:val="nil"/>
            </w:tcBorders>
            <w:shd w:val="clear" w:color="auto" w:fill="auto"/>
          </w:tcPr>
          <w:p w14:paraId="60CCCA82"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F94898" w:rsidRDefault="00E20728" w:rsidP="001C3234">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shd w:val="clear" w:color="auto" w:fill="auto"/>
          </w:tcPr>
          <w:p w14:paraId="2B24EFAB" w14:textId="77777777" w:rsidR="00E20728" w:rsidRPr="00F94898" w:rsidRDefault="00E20728" w:rsidP="001C3234">
            <w:pPr>
              <w:spacing w:line="240" w:lineRule="auto"/>
              <w:ind w:left="-108" w:right="-108"/>
              <w:jc w:val="center"/>
              <w:rPr>
                <w:rFonts w:ascii="Browallia New" w:hAnsi="Browallia New" w:cs="Browallia New"/>
                <w:sz w:val="28"/>
                <w:szCs w:val="28"/>
              </w:rPr>
            </w:pPr>
            <w:r w:rsidRPr="00F94898">
              <w:rPr>
                <w:rFonts w:ascii="Browallia New" w:hAnsi="Browallia New" w:cs="Browallia New"/>
                <w:sz w:val="28"/>
                <w:szCs w:val="28"/>
                <w:cs/>
              </w:rPr>
              <w:t>งบการเงินเฉพาะของบริษัท</w:t>
            </w:r>
          </w:p>
        </w:tc>
      </w:tr>
      <w:tr w:rsidR="00AA3715" w:rsidRPr="00F94898" w14:paraId="39CD7A1A" w14:textId="77777777" w:rsidTr="001C3234">
        <w:trPr>
          <w:trHeight w:val="348"/>
          <w:tblHeader/>
        </w:trPr>
        <w:tc>
          <w:tcPr>
            <w:tcW w:w="4074" w:type="dxa"/>
            <w:tcBorders>
              <w:top w:val="nil"/>
              <w:left w:val="nil"/>
              <w:bottom w:val="nil"/>
              <w:right w:val="nil"/>
            </w:tcBorders>
            <w:shd w:val="clear" w:color="auto" w:fill="auto"/>
          </w:tcPr>
          <w:p w14:paraId="1FE85555" w14:textId="77777777" w:rsidR="00AA3715" w:rsidRPr="00F94898"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4855" w:type="dxa"/>
            <w:gridSpan w:val="7"/>
            <w:tcBorders>
              <w:left w:val="nil"/>
              <w:bottom w:val="single" w:sz="4" w:space="0" w:color="auto"/>
              <w:right w:val="nil"/>
            </w:tcBorders>
            <w:shd w:val="clear" w:color="auto" w:fill="auto"/>
          </w:tcPr>
          <w:p w14:paraId="2F1E55C7" w14:textId="176FF323" w:rsidR="00AA3715" w:rsidRPr="00F94898" w:rsidRDefault="00AA3715" w:rsidP="00AA3715">
            <w:pPr>
              <w:spacing w:line="240" w:lineRule="auto"/>
              <w:ind w:right="-10"/>
              <w:jc w:val="center"/>
              <w:rPr>
                <w:rFonts w:ascii="Browallia New" w:hAnsi="Browallia New" w:cs="Browallia New"/>
                <w:sz w:val="28"/>
                <w:szCs w:val="28"/>
                <w:lang w:val="en-GB"/>
              </w:rPr>
            </w:pPr>
            <w:r w:rsidRPr="00493671">
              <w:rPr>
                <w:rFonts w:ascii="Browallia New" w:hAnsi="Browallia New" w:cs="Browallia New"/>
                <w:sz w:val="28"/>
                <w:szCs w:val="28"/>
                <w:cs/>
              </w:rPr>
              <w:t xml:space="preserve">สำหรับสามเดือนสิ้นสุดวันที่ </w:t>
            </w:r>
            <w:r w:rsidR="00F94898"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sidR="005324AC">
              <w:rPr>
                <w:rFonts w:ascii="Browallia New" w:hAnsi="Browallia New" w:cs="Browallia New" w:hint="cs"/>
                <w:sz w:val="28"/>
                <w:szCs w:val="28"/>
                <w:cs/>
              </w:rPr>
              <w:t xml:space="preserve"> มีนาคม</w:t>
            </w:r>
          </w:p>
        </w:tc>
      </w:tr>
      <w:tr w:rsidR="005478F5" w:rsidRPr="00F94898" w14:paraId="5B298D86" w14:textId="77777777" w:rsidTr="001C3234">
        <w:trPr>
          <w:trHeight w:val="348"/>
          <w:tblHeader/>
        </w:trPr>
        <w:tc>
          <w:tcPr>
            <w:tcW w:w="4074" w:type="dxa"/>
            <w:tcBorders>
              <w:top w:val="nil"/>
              <w:left w:val="nil"/>
              <w:bottom w:val="nil"/>
              <w:right w:val="nil"/>
            </w:tcBorders>
            <w:shd w:val="clear" w:color="auto" w:fill="auto"/>
          </w:tcPr>
          <w:p w14:paraId="1AD203E0" w14:textId="77777777" w:rsidR="005478F5" w:rsidRPr="00F94898" w:rsidRDefault="005478F5" w:rsidP="005478F5">
            <w:pPr>
              <w:tabs>
                <w:tab w:val="clear" w:pos="3742"/>
              </w:tabs>
              <w:spacing w:line="240" w:lineRule="auto"/>
              <w:ind w:left="175" w:right="175" w:hanging="175"/>
              <w:jc w:val="center"/>
              <w:rPr>
                <w:rFonts w:ascii="Browallia New" w:hAnsi="Browallia New" w:cs="Browallia New"/>
                <w:sz w:val="28"/>
                <w:szCs w:val="28"/>
              </w:rPr>
            </w:pPr>
          </w:p>
        </w:tc>
        <w:tc>
          <w:tcPr>
            <w:tcW w:w="1028" w:type="dxa"/>
            <w:tcBorders>
              <w:top w:val="single" w:sz="4" w:space="0" w:color="auto"/>
              <w:left w:val="nil"/>
              <w:bottom w:val="single" w:sz="4" w:space="0" w:color="auto"/>
              <w:right w:val="nil"/>
            </w:tcBorders>
            <w:shd w:val="clear" w:color="auto" w:fill="auto"/>
          </w:tcPr>
          <w:p w14:paraId="05EB6658" w14:textId="7306BFF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0" w:type="dxa"/>
            <w:tcBorders>
              <w:top w:val="single" w:sz="4" w:space="0" w:color="auto"/>
              <w:left w:val="nil"/>
              <w:right w:val="nil"/>
            </w:tcBorders>
            <w:shd w:val="clear" w:color="auto" w:fill="auto"/>
          </w:tcPr>
          <w:p w14:paraId="32C1F9C3"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6" w:type="dxa"/>
            <w:tcBorders>
              <w:top w:val="single" w:sz="4" w:space="0" w:color="auto"/>
              <w:left w:val="nil"/>
              <w:bottom w:val="single" w:sz="4" w:space="0" w:color="auto"/>
              <w:right w:val="nil"/>
            </w:tcBorders>
            <w:shd w:val="clear" w:color="auto" w:fill="auto"/>
          </w:tcPr>
          <w:p w14:paraId="569785BB" w14:textId="29F930DD"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c>
          <w:tcPr>
            <w:tcW w:w="240" w:type="dxa"/>
            <w:tcBorders>
              <w:top w:val="single" w:sz="4" w:space="0" w:color="auto"/>
              <w:left w:val="nil"/>
              <w:bottom w:val="nil"/>
              <w:right w:val="nil"/>
            </w:tcBorders>
            <w:shd w:val="clear" w:color="auto" w:fill="auto"/>
          </w:tcPr>
          <w:p w14:paraId="0DF23340"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shd w:val="clear" w:color="auto" w:fill="auto"/>
          </w:tcPr>
          <w:p w14:paraId="1FA4C956" w14:textId="09219705"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2563</w:t>
            </w:r>
          </w:p>
        </w:tc>
        <w:tc>
          <w:tcPr>
            <w:tcW w:w="243" w:type="dxa"/>
            <w:tcBorders>
              <w:top w:val="single" w:sz="4" w:space="0" w:color="auto"/>
              <w:left w:val="nil"/>
              <w:bottom w:val="nil"/>
              <w:right w:val="nil"/>
            </w:tcBorders>
            <w:shd w:val="clear" w:color="auto" w:fill="auto"/>
          </w:tcPr>
          <w:p w14:paraId="0FCCACBB" w14:textId="77777777" w:rsidR="005478F5" w:rsidRPr="00F94898" w:rsidRDefault="005478F5" w:rsidP="005478F5">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shd w:val="clear" w:color="auto" w:fill="auto"/>
          </w:tcPr>
          <w:p w14:paraId="3A0B3629" w14:textId="0D355873" w:rsidR="005478F5" w:rsidRPr="00F94898" w:rsidRDefault="003B3B06" w:rsidP="005478F5">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2562</w:t>
            </w:r>
          </w:p>
        </w:tc>
      </w:tr>
      <w:tr w:rsidR="00E20728" w:rsidRPr="00F94898" w14:paraId="54818970" w14:textId="77777777" w:rsidTr="001C3234">
        <w:trPr>
          <w:trHeight w:val="170"/>
        </w:trPr>
        <w:tc>
          <w:tcPr>
            <w:tcW w:w="4074" w:type="dxa"/>
            <w:tcBorders>
              <w:top w:val="nil"/>
              <w:left w:val="nil"/>
              <w:bottom w:val="nil"/>
              <w:right w:val="nil"/>
            </w:tcBorders>
          </w:tcPr>
          <w:p w14:paraId="1145B9FC" w14:textId="77777777" w:rsidR="00E20728" w:rsidRPr="00F94898" w:rsidRDefault="00E20728" w:rsidP="001C3234">
            <w:pPr>
              <w:tabs>
                <w:tab w:val="clear" w:pos="3742"/>
              </w:tabs>
              <w:spacing w:line="240" w:lineRule="auto"/>
              <w:ind w:left="175" w:right="175" w:hanging="175"/>
              <w:rPr>
                <w:rFonts w:ascii="Browallia New" w:hAnsi="Browallia New" w:cs="Browallia New"/>
                <w:b/>
                <w:bCs/>
                <w:sz w:val="28"/>
                <w:szCs w:val="28"/>
                <w:cs/>
              </w:rPr>
            </w:pPr>
            <w:r w:rsidRPr="00F94898">
              <w:rPr>
                <w:rFonts w:ascii="Browallia New" w:hAnsi="Browallia New" w:cs="Browallia New"/>
                <w:b/>
                <w:bCs/>
                <w:sz w:val="28"/>
                <w:szCs w:val="28"/>
                <w:cs/>
              </w:rPr>
              <w:t>รายการธุรกิจกับบริษัทย่อย</w:t>
            </w:r>
          </w:p>
        </w:tc>
        <w:tc>
          <w:tcPr>
            <w:tcW w:w="1028" w:type="dxa"/>
            <w:tcBorders>
              <w:top w:val="nil"/>
              <w:left w:val="nil"/>
              <w:bottom w:val="nil"/>
              <w:right w:val="nil"/>
            </w:tcBorders>
          </w:tcPr>
          <w:p w14:paraId="3AFCAF65" w14:textId="77777777" w:rsidR="00E20728" w:rsidRPr="00F94898"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6" w:type="dxa"/>
            <w:tcBorders>
              <w:top w:val="nil"/>
              <w:left w:val="nil"/>
              <w:bottom w:val="nil"/>
              <w:right w:val="nil"/>
            </w:tcBorders>
          </w:tcPr>
          <w:p w14:paraId="0A12A8AB"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2FD90534"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F94898" w:rsidRDefault="00E20728" w:rsidP="001C3234">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vAlign w:val="bottom"/>
          </w:tcPr>
          <w:p w14:paraId="04087BC9" w14:textId="77777777" w:rsidR="00E20728" w:rsidRPr="00F94898"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CE2727" w:rsidRPr="00F94898" w14:paraId="143C0BFA" w14:textId="77777777" w:rsidTr="001C3234">
        <w:trPr>
          <w:trHeight w:val="87"/>
        </w:trPr>
        <w:tc>
          <w:tcPr>
            <w:tcW w:w="4074" w:type="dxa"/>
            <w:tcBorders>
              <w:top w:val="nil"/>
              <w:left w:val="nil"/>
              <w:bottom w:val="nil"/>
              <w:right w:val="nil"/>
            </w:tcBorders>
          </w:tcPr>
          <w:p w14:paraId="0882691B" w14:textId="77777777" w:rsidR="00CE2727" w:rsidRPr="00F94898" w:rsidRDefault="00CE2727" w:rsidP="00CE2727">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ดอกเบี้ยรับ</w:t>
            </w:r>
          </w:p>
        </w:tc>
        <w:tc>
          <w:tcPr>
            <w:tcW w:w="1028" w:type="dxa"/>
            <w:tcBorders>
              <w:top w:val="nil"/>
              <w:left w:val="nil"/>
              <w:bottom w:val="nil"/>
              <w:right w:val="nil"/>
            </w:tcBorders>
            <w:vAlign w:val="bottom"/>
          </w:tcPr>
          <w:p w14:paraId="0E06D501" w14:textId="4C9BC110" w:rsidR="00CE2727" w:rsidRPr="00C961D5" w:rsidRDefault="00CE2727" w:rsidP="00CE272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37263093" w14:textId="77777777" w:rsidR="00CE2727" w:rsidRPr="00C961D5" w:rsidRDefault="00CE2727" w:rsidP="00CE2727">
            <w:pPr>
              <w:spacing w:line="240" w:lineRule="auto"/>
              <w:ind w:left="252"/>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4F224D7F" w14:textId="4D0EE0E9" w:rsidR="00CE2727" w:rsidRPr="00C961D5"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7203CFA9" w14:textId="77777777" w:rsidR="00CE2727" w:rsidRPr="00C961D5" w:rsidRDefault="00CE2727" w:rsidP="00CE2727">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17426E06" w14:textId="4777759B" w:rsidR="00CE2727" w:rsidRPr="008B1FC1" w:rsidRDefault="00CE2727" w:rsidP="00CE2727">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28.83</w:t>
            </w:r>
          </w:p>
        </w:tc>
        <w:tc>
          <w:tcPr>
            <w:tcW w:w="243" w:type="dxa"/>
            <w:tcBorders>
              <w:top w:val="nil"/>
              <w:left w:val="nil"/>
              <w:bottom w:val="nil"/>
              <w:right w:val="nil"/>
            </w:tcBorders>
          </w:tcPr>
          <w:p w14:paraId="6A8397BF" w14:textId="77777777" w:rsidR="00CE2727" w:rsidRPr="00C961D5" w:rsidRDefault="00CE2727" w:rsidP="00CE2727">
            <w:pPr>
              <w:spacing w:line="240" w:lineRule="auto"/>
              <w:ind w:left="252"/>
              <w:jc w:val="right"/>
              <w:rPr>
                <w:rFonts w:ascii="Browallia New" w:hAnsi="Browallia New" w:cs="Browallia New"/>
                <w:sz w:val="28"/>
                <w:szCs w:val="28"/>
              </w:rPr>
            </w:pPr>
          </w:p>
        </w:tc>
        <w:tc>
          <w:tcPr>
            <w:tcW w:w="1033" w:type="dxa"/>
            <w:tcBorders>
              <w:top w:val="nil"/>
              <w:left w:val="nil"/>
              <w:bottom w:val="nil"/>
              <w:right w:val="nil"/>
            </w:tcBorders>
            <w:vAlign w:val="bottom"/>
          </w:tcPr>
          <w:p w14:paraId="556163BC" w14:textId="2E99BAFB" w:rsidR="00CE2727" w:rsidRPr="00C961D5"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23.74</w:t>
            </w:r>
          </w:p>
        </w:tc>
      </w:tr>
      <w:tr w:rsidR="00CE2727" w:rsidRPr="00F94898" w14:paraId="761A9422" w14:textId="77777777" w:rsidTr="001C3234">
        <w:trPr>
          <w:trHeight w:val="321"/>
        </w:trPr>
        <w:tc>
          <w:tcPr>
            <w:tcW w:w="4074" w:type="dxa"/>
            <w:tcBorders>
              <w:top w:val="nil"/>
              <w:left w:val="nil"/>
              <w:bottom w:val="nil"/>
              <w:right w:val="nil"/>
            </w:tcBorders>
          </w:tcPr>
          <w:p w14:paraId="5EA41FC7" w14:textId="77777777" w:rsidR="00CE2727" w:rsidRPr="00F94898" w:rsidRDefault="00CE2727" w:rsidP="00CE2727">
            <w:pPr>
              <w:tabs>
                <w:tab w:val="clear" w:pos="3742"/>
              </w:tabs>
              <w:spacing w:line="240" w:lineRule="auto"/>
              <w:ind w:left="175" w:right="175"/>
              <w:rPr>
                <w:rFonts w:ascii="Browallia New" w:hAnsi="Browallia New" w:cs="Browallia New"/>
                <w:sz w:val="28"/>
                <w:szCs w:val="28"/>
                <w:cs/>
              </w:rPr>
            </w:pPr>
            <w:r w:rsidRPr="00F94898">
              <w:rPr>
                <w:rFonts w:ascii="Browallia New" w:hAnsi="Browallia New" w:cs="Browallia New"/>
                <w:sz w:val="28"/>
                <w:szCs w:val="28"/>
                <w:cs/>
              </w:rPr>
              <w:t>เงินปันผลรับ</w:t>
            </w:r>
          </w:p>
        </w:tc>
        <w:tc>
          <w:tcPr>
            <w:tcW w:w="1028" w:type="dxa"/>
            <w:tcBorders>
              <w:top w:val="nil"/>
              <w:left w:val="nil"/>
              <w:bottom w:val="nil"/>
              <w:right w:val="nil"/>
            </w:tcBorders>
            <w:vAlign w:val="bottom"/>
          </w:tcPr>
          <w:p w14:paraId="59640AB4" w14:textId="0E4A729C" w:rsidR="00CE2727" w:rsidRPr="00C961D5" w:rsidRDefault="00CE2727" w:rsidP="00CE272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6DFB8D6E"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66DA055" w14:textId="5AA6EA73" w:rsidR="00CE2727" w:rsidRPr="00C961D5"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6ACC1F6"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7C99AF1D" w14:textId="73A91B6A" w:rsidR="00CE2727" w:rsidRPr="008B1FC1" w:rsidRDefault="00CE2727" w:rsidP="00CE2727">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27.00</w:t>
            </w:r>
          </w:p>
        </w:tc>
        <w:tc>
          <w:tcPr>
            <w:tcW w:w="243" w:type="dxa"/>
            <w:tcBorders>
              <w:top w:val="nil"/>
              <w:left w:val="nil"/>
              <w:bottom w:val="nil"/>
              <w:right w:val="nil"/>
            </w:tcBorders>
          </w:tcPr>
          <w:p w14:paraId="2EDFE6F2"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EAB8BAF" w14:textId="6DE54D31" w:rsidR="00CE2727" w:rsidRPr="00C961D5"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18.60</w:t>
            </w:r>
          </w:p>
        </w:tc>
      </w:tr>
      <w:tr w:rsidR="00CE2727" w:rsidRPr="00F94898" w14:paraId="6AA9926B" w14:textId="77777777" w:rsidTr="009837DD">
        <w:trPr>
          <w:trHeight w:val="321"/>
        </w:trPr>
        <w:tc>
          <w:tcPr>
            <w:tcW w:w="4074" w:type="dxa"/>
            <w:tcBorders>
              <w:top w:val="nil"/>
              <w:left w:val="nil"/>
              <w:bottom w:val="nil"/>
              <w:right w:val="nil"/>
            </w:tcBorders>
          </w:tcPr>
          <w:p w14:paraId="40E304C7" w14:textId="6E5BA75A" w:rsidR="00CE2727" w:rsidRPr="00B762DD" w:rsidRDefault="00CE2727" w:rsidP="00CE272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ค่าบริการรับ</w:t>
            </w:r>
          </w:p>
        </w:tc>
        <w:tc>
          <w:tcPr>
            <w:tcW w:w="1028" w:type="dxa"/>
            <w:tcBorders>
              <w:top w:val="nil"/>
              <w:left w:val="nil"/>
              <w:bottom w:val="nil"/>
              <w:right w:val="nil"/>
            </w:tcBorders>
            <w:vAlign w:val="bottom"/>
          </w:tcPr>
          <w:p w14:paraId="603B13D8" w14:textId="591B7E72" w:rsidR="00CE2727" w:rsidRPr="00B762DD" w:rsidDel="00EE5C2C" w:rsidRDefault="00CE2727" w:rsidP="00CE2727">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5751F3B"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093C0B81" w14:textId="10CF45FE"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F920B02"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0BD3FF2" w14:textId="1AE33449" w:rsidR="00CE2727" w:rsidRPr="008B1FC1" w:rsidDel="00EE5C2C" w:rsidRDefault="00CE2727" w:rsidP="00CE2727">
            <w:pPr>
              <w:spacing w:line="240" w:lineRule="auto"/>
              <w:ind w:right="-11"/>
              <w:jc w:val="right"/>
              <w:rPr>
                <w:rFonts w:ascii="Browallia New" w:hAnsi="Browallia New" w:cs="Browallia New"/>
                <w:sz w:val="28"/>
                <w:szCs w:val="28"/>
                <w:cs/>
                <w:lang w:val="en-GB"/>
              </w:rPr>
            </w:pPr>
            <w:r w:rsidRPr="008B1FC1">
              <w:rPr>
                <w:rFonts w:ascii="Browallia New" w:hAnsi="Browallia New" w:cs="Browallia New"/>
                <w:sz w:val="28"/>
                <w:szCs w:val="28"/>
                <w:lang w:val="en-GB"/>
              </w:rPr>
              <w:t>0.22</w:t>
            </w:r>
          </w:p>
        </w:tc>
        <w:tc>
          <w:tcPr>
            <w:tcW w:w="243" w:type="dxa"/>
            <w:tcBorders>
              <w:top w:val="nil"/>
              <w:left w:val="nil"/>
              <w:bottom w:val="nil"/>
              <w:right w:val="nil"/>
            </w:tcBorders>
          </w:tcPr>
          <w:p w14:paraId="774ACFD2"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0C13B23D" w14:textId="39B915BB" w:rsidR="00CE2727" w:rsidRPr="00B762DD" w:rsidDel="00EE5C2C"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0.22</w:t>
            </w:r>
          </w:p>
        </w:tc>
      </w:tr>
      <w:tr w:rsidR="00CE2727" w:rsidRPr="00F94898" w14:paraId="52FB6E64" w14:textId="77777777" w:rsidTr="007A18DC">
        <w:trPr>
          <w:trHeight w:val="321"/>
        </w:trPr>
        <w:tc>
          <w:tcPr>
            <w:tcW w:w="4074" w:type="dxa"/>
            <w:tcBorders>
              <w:top w:val="nil"/>
              <w:left w:val="nil"/>
              <w:bottom w:val="nil"/>
              <w:right w:val="nil"/>
            </w:tcBorders>
          </w:tcPr>
          <w:p w14:paraId="74B1DB34" w14:textId="77777777" w:rsidR="00CE2727" w:rsidRPr="00FF4536" w:rsidRDefault="00CE2727" w:rsidP="00CE2727">
            <w:pPr>
              <w:tabs>
                <w:tab w:val="clear" w:pos="3742"/>
              </w:tabs>
              <w:spacing w:line="240" w:lineRule="auto"/>
              <w:ind w:left="175" w:right="175"/>
              <w:rPr>
                <w:rFonts w:ascii="Browallia New" w:hAnsi="Browallia New" w:cs="Browallia New"/>
                <w:sz w:val="28"/>
                <w:szCs w:val="28"/>
                <w:cs/>
              </w:rPr>
            </w:pPr>
            <w:r w:rsidRPr="00FF4536">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663347A9" w14:textId="0ECEC8F6" w:rsidR="00CE2727" w:rsidRPr="00C961D5" w:rsidRDefault="00CE2727" w:rsidP="00CE272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5850FC47"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5EB207C" w14:textId="0C838AF7" w:rsidR="00CE2727" w:rsidRPr="00C961D5"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84A1615"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D3DDFB8" w14:textId="2A7DA0C3" w:rsidR="00CE2727" w:rsidRPr="008B1FC1" w:rsidRDefault="00CE2727" w:rsidP="00CE2727">
            <w:pPr>
              <w:spacing w:line="240" w:lineRule="auto"/>
              <w:ind w:right="-11"/>
              <w:jc w:val="right"/>
              <w:rPr>
                <w:rFonts w:ascii="Browallia New" w:hAnsi="Browallia New" w:cs="Browallia New"/>
                <w:sz w:val="28"/>
                <w:szCs w:val="28"/>
                <w:lang w:val="en-GB"/>
              </w:rPr>
            </w:pPr>
            <w:r w:rsidRPr="008B1FC1">
              <w:rPr>
                <w:rFonts w:ascii="Browallia New" w:hAnsi="Browallia New" w:cs="Browallia New"/>
                <w:sz w:val="28"/>
                <w:szCs w:val="28"/>
                <w:lang w:val="en-GB"/>
              </w:rPr>
              <w:t>5.25</w:t>
            </w:r>
          </w:p>
        </w:tc>
        <w:tc>
          <w:tcPr>
            <w:tcW w:w="243" w:type="dxa"/>
            <w:tcBorders>
              <w:top w:val="nil"/>
              <w:left w:val="nil"/>
              <w:bottom w:val="nil"/>
              <w:right w:val="nil"/>
            </w:tcBorders>
          </w:tcPr>
          <w:p w14:paraId="79BC899B" w14:textId="77777777" w:rsidR="00CE2727" w:rsidRPr="00C961D5"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0F7F193" w14:textId="46491777" w:rsidR="00CE2727" w:rsidRPr="00763B07"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0.68</w:t>
            </w:r>
          </w:p>
        </w:tc>
      </w:tr>
      <w:tr w:rsidR="00CE2727" w:rsidRPr="00F94898" w14:paraId="5EB68298" w14:textId="77777777" w:rsidTr="007A18DC">
        <w:trPr>
          <w:trHeight w:val="321"/>
        </w:trPr>
        <w:tc>
          <w:tcPr>
            <w:tcW w:w="4074" w:type="dxa"/>
            <w:tcBorders>
              <w:top w:val="nil"/>
              <w:left w:val="nil"/>
              <w:bottom w:val="nil"/>
              <w:right w:val="nil"/>
            </w:tcBorders>
          </w:tcPr>
          <w:p w14:paraId="47B4C831" w14:textId="37B1DFDF" w:rsidR="00CE2727" w:rsidRPr="00B762DD" w:rsidRDefault="00CE2727" w:rsidP="00CE272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รายได้ค่าเช่า</w:t>
            </w:r>
          </w:p>
        </w:tc>
        <w:tc>
          <w:tcPr>
            <w:tcW w:w="1028" w:type="dxa"/>
            <w:tcBorders>
              <w:top w:val="nil"/>
              <w:left w:val="nil"/>
              <w:bottom w:val="nil"/>
              <w:right w:val="nil"/>
            </w:tcBorders>
            <w:vAlign w:val="bottom"/>
          </w:tcPr>
          <w:p w14:paraId="7D70E028" w14:textId="2E004E46" w:rsidR="00CE2727" w:rsidRPr="00B762DD" w:rsidRDefault="00CE2727" w:rsidP="00CE272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6E544EFF"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33677F34" w14:textId="7D160B0A"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2487BD64"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6797475" w14:textId="1609113C" w:rsidR="00CE2727" w:rsidRPr="008B1FC1" w:rsidRDefault="00877868" w:rsidP="00CE2727">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w:t>
            </w:r>
            <w:r w:rsidR="00CE2727" w:rsidRPr="008B1FC1">
              <w:rPr>
                <w:rFonts w:ascii="Browallia New" w:hAnsi="Browallia New" w:cs="Browallia New"/>
                <w:sz w:val="28"/>
                <w:szCs w:val="28"/>
                <w:lang w:val="en-GB"/>
              </w:rPr>
              <w:t>.</w:t>
            </w:r>
            <w:r>
              <w:rPr>
                <w:rFonts w:ascii="Browallia New" w:hAnsi="Browallia New" w:cs="Browallia New"/>
                <w:sz w:val="28"/>
                <w:szCs w:val="28"/>
                <w:lang w:val="en-GB"/>
              </w:rPr>
              <w:t>05</w:t>
            </w:r>
          </w:p>
        </w:tc>
        <w:tc>
          <w:tcPr>
            <w:tcW w:w="243" w:type="dxa"/>
            <w:tcBorders>
              <w:top w:val="nil"/>
              <w:left w:val="nil"/>
              <w:bottom w:val="nil"/>
              <w:right w:val="nil"/>
            </w:tcBorders>
          </w:tcPr>
          <w:p w14:paraId="7C7558C8"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CDBFE45" w14:textId="48931FA9" w:rsidR="00CE2727" w:rsidRPr="00324907"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lang w:val="en-GB"/>
              </w:rPr>
              <w:t>0.99</w:t>
            </w:r>
          </w:p>
        </w:tc>
      </w:tr>
      <w:tr w:rsidR="00CE2727" w:rsidRPr="00F94898" w14:paraId="69F924C3" w14:textId="77777777" w:rsidTr="007A18DC">
        <w:trPr>
          <w:trHeight w:val="321"/>
        </w:trPr>
        <w:tc>
          <w:tcPr>
            <w:tcW w:w="4074" w:type="dxa"/>
            <w:tcBorders>
              <w:top w:val="nil"/>
              <w:left w:val="nil"/>
              <w:bottom w:val="nil"/>
              <w:right w:val="nil"/>
            </w:tcBorders>
          </w:tcPr>
          <w:p w14:paraId="6B3DCDF6" w14:textId="7F68A22A" w:rsidR="00CE2727" w:rsidRPr="00B762DD" w:rsidRDefault="00CE2727" w:rsidP="00CE272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รายได้ขายสินค้า</w:t>
            </w:r>
          </w:p>
        </w:tc>
        <w:tc>
          <w:tcPr>
            <w:tcW w:w="1028" w:type="dxa"/>
            <w:tcBorders>
              <w:top w:val="nil"/>
              <w:left w:val="nil"/>
              <w:bottom w:val="nil"/>
              <w:right w:val="nil"/>
            </w:tcBorders>
            <w:vAlign w:val="bottom"/>
          </w:tcPr>
          <w:p w14:paraId="3D134C74" w14:textId="5CC7A327" w:rsidR="00CE2727" w:rsidRPr="00B762DD" w:rsidDel="00AA3715" w:rsidRDefault="00CE2727" w:rsidP="00CE2727">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2868E22C"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AB97844" w14:textId="4F327075"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847B115"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11612715" w14:textId="00E02DFB" w:rsidR="00CE2727" w:rsidRPr="008B1FC1" w:rsidDel="00AA3715" w:rsidRDefault="00CE2727" w:rsidP="00CE2727">
            <w:pPr>
              <w:spacing w:line="240" w:lineRule="auto"/>
              <w:ind w:right="-11"/>
              <w:jc w:val="right"/>
              <w:rPr>
                <w:rFonts w:ascii="Browallia New" w:hAnsi="Browallia New" w:cs="Browallia New"/>
                <w:sz w:val="28"/>
                <w:szCs w:val="28"/>
                <w:cs/>
                <w:lang w:val="en-GB"/>
              </w:rPr>
            </w:pPr>
            <w:r w:rsidRPr="008B1FC1">
              <w:rPr>
                <w:rFonts w:ascii="Browallia New" w:hAnsi="Browallia New" w:cs="Browallia New"/>
                <w:sz w:val="28"/>
                <w:szCs w:val="28"/>
                <w:lang w:val="en-GB"/>
              </w:rPr>
              <w:t>0.95</w:t>
            </w:r>
          </w:p>
        </w:tc>
        <w:tc>
          <w:tcPr>
            <w:tcW w:w="243" w:type="dxa"/>
            <w:tcBorders>
              <w:top w:val="nil"/>
              <w:left w:val="nil"/>
              <w:bottom w:val="nil"/>
              <w:right w:val="nil"/>
            </w:tcBorders>
          </w:tcPr>
          <w:p w14:paraId="572509CC"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42F5C7A7" w14:textId="74E235A7" w:rsidR="00CE2727" w:rsidRPr="00324907"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lang w:val="en-GB"/>
              </w:rPr>
              <w:t>0.93</w:t>
            </w:r>
          </w:p>
        </w:tc>
      </w:tr>
      <w:tr w:rsidR="00CE2727" w:rsidRPr="00F94898" w14:paraId="3321F721" w14:textId="77777777" w:rsidTr="007A18DC">
        <w:trPr>
          <w:trHeight w:val="321"/>
        </w:trPr>
        <w:tc>
          <w:tcPr>
            <w:tcW w:w="4074" w:type="dxa"/>
            <w:tcBorders>
              <w:top w:val="nil"/>
              <w:left w:val="nil"/>
              <w:bottom w:val="nil"/>
              <w:right w:val="nil"/>
            </w:tcBorders>
          </w:tcPr>
          <w:p w14:paraId="3B3C006D" w14:textId="020F09AF" w:rsidR="00CE2727" w:rsidRPr="00B762DD" w:rsidRDefault="00CE2727" w:rsidP="00CE272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รายได้อื่น</w:t>
            </w:r>
          </w:p>
        </w:tc>
        <w:tc>
          <w:tcPr>
            <w:tcW w:w="1028" w:type="dxa"/>
            <w:tcBorders>
              <w:top w:val="nil"/>
              <w:left w:val="nil"/>
              <w:bottom w:val="nil"/>
              <w:right w:val="nil"/>
            </w:tcBorders>
            <w:vAlign w:val="bottom"/>
          </w:tcPr>
          <w:p w14:paraId="07E92147" w14:textId="71CAF332" w:rsidR="00CE2727" w:rsidRPr="00B762DD" w:rsidDel="00AA3715" w:rsidRDefault="00CE2727" w:rsidP="00CE2727">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5AE65CE"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E844E79" w14:textId="25313D62"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14C37278"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90B1866" w14:textId="404BF21D" w:rsidR="00CE2727" w:rsidRPr="008B1FC1" w:rsidDel="00AA3715" w:rsidRDefault="00CE2727" w:rsidP="00CE2727">
            <w:pPr>
              <w:spacing w:line="240" w:lineRule="auto"/>
              <w:ind w:right="-11"/>
              <w:jc w:val="right"/>
              <w:rPr>
                <w:rFonts w:ascii="Browallia New" w:hAnsi="Browallia New" w:cs="Browallia New"/>
                <w:sz w:val="28"/>
                <w:szCs w:val="28"/>
                <w:cs/>
                <w:lang w:val="en-GB"/>
              </w:rPr>
            </w:pPr>
            <w:r w:rsidRPr="008B1FC1">
              <w:rPr>
                <w:rFonts w:ascii="Browallia New" w:hAnsi="Browallia New" w:cs="Browallia New"/>
                <w:sz w:val="28"/>
                <w:szCs w:val="28"/>
                <w:lang w:val="en-GB"/>
              </w:rPr>
              <w:t>0.23</w:t>
            </w:r>
          </w:p>
        </w:tc>
        <w:tc>
          <w:tcPr>
            <w:tcW w:w="243" w:type="dxa"/>
            <w:tcBorders>
              <w:top w:val="nil"/>
              <w:left w:val="nil"/>
              <w:bottom w:val="nil"/>
              <w:right w:val="nil"/>
            </w:tcBorders>
          </w:tcPr>
          <w:p w14:paraId="29B3BA60"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F01CCFD" w14:textId="17779525" w:rsidR="00CE2727" w:rsidRPr="00324907" w:rsidRDefault="00CE2727" w:rsidP="00CE2727">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lang w:val="en-GB"/>
              </w:rPr>
              <w:t>0.25</w:t>
            </w:r>
          </w:p>
        </w:tc>
      </w:tr>
      <w:tr w:rsidR="00CE2727" w:rsidRPr="00F94898" w14:paraId="218E6854" w14:textId="77777777" w:rsidTr="007A18DC">
        <w:trPr>
          <w:trHeight w:val="321"/>
        </w:trPr>
        <w:tc>
          <w:tcPr>
            <w:tcW w:w="4074" w:type="dxa"/>
            <w:tcBorders>
              <w:top w:val="nil"/>
              <w:left w:val="nil"/>
              <w:bottom w:val="nil"/>
              <w:right w:val="nil"/>
            </w:tcBorders>
          </w:tcPr>
          <w:p w14:paraId="57397E15" w14:textId="51C90811" w:rsidR="00CE2727" w:rsidRPr="00B762DD" w:rsidRDefault="00CE2727" w:rsidP="00CE2727">
            <w:pPr>
              <w:tabs>
                <w:tab w:val="clear" w:pos="3742"/>
              </w:tabs>
              <w:spacing w:line="240" w:lineRule="auto"/>
              <w:ind w:left="175" w:right="175"/>
              <w:rPr>
                <w:rFonts w:ascii="Browallia New" w:hAnsi="Browallia New" w:cs="Browallia New"/>
                <w:sz w:val="28"/>
                <w:szCs w:val="28"/>
              </w:rPr>
            </w:pPr>
            <w:r>
              <w:rPr>
                <w:rFonts w:ascii="Browallia New" w:hAnsi="Browallia New" w:cs="Browallia New" w:hint="cs"/>
                <w:sz w:val="28"/>
                <w:szCs w:val="28"/>
                <w:cs/>
              </w:rPr>
              <w:t>ค่าเช่า</w:t>
            </w:r>
          </w:p>
        </w:tc>
        <w:tc>
          <w:tcPr>
            <w:tcW w:w="1028" w:type="dxa"/>
            <w:tcBorders>
              <w:top w:val="nil"/>
              <w:left w:val="nil"/>
              <w:bottom w:val="nil"/>
              <w:right w:val="nil"/>
            </w:tcBorders>
            <w:vAlign w:val="bottom"/>
          </w:tcPr>
          <w:p w14:paraId="53A6C578" w14:textId="11E0B1D0" w:rsidR="00CE2727" w:rsidRPr="00B762DD" w:rsidRDefault="00CE2727" w:rsidP="00CE2727">
            <w:pPr>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3FF25E44"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50173018" w14:textId="61A1689B"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249CD6F2"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FEECDAB" w14:textId="1340B68A" w:rsidR="00CE2727" w:rsidRPr="00093CD2" w:rsidRDefault="00CE2727" w:rsidP="00553E75">
            <w:pPr>
              <w:spacing w:line="240" w:lineRule="auto"/>
              <w:ind w:right="-11"/>
              <w:jc w:val="center"/>
              <w:rPr>
                <w:rFonts w:ascii="Browallia New" w:hAnsi="Browallia New" w:cs="Browallia New"/>
                <w:sz w:val="28"/>
                <w:szCs w:val="28"/>
                <w:lang w:val="en-GB"/>
              </w:rPr>
            </w:pPr>
            <w:r w:rsidRPr="00467E0B">
              <w:rPr>
                <w:rFonts w:ascii="Browallia New" w:hAnsi="Browallia New" w:cs="Browallia New"/>
                <w:sz w:val="28"/>
                <w:szCs w:val="28"/>
                <w:lang w:val="en-GB"/>
              </w:rPr>
              <w:t xml:space="preserve">    </w:t>
            </w:r>
            <w:r w:rsidRPr="008E0BE5">
              <w:rPr>
                <w:rFonts w:ascii="Browallia New" w:hAnsi="Browallia New" w:cs="Browallia New"/>
                <w:sz w:val="28"/>
                <w:szCs w:val="28"/>
                <w:cs/>
                <w:lang w:val="en-GB"/>
              </w:rPr>
              <w:t>-</w:t>
            </w:r>
          </w:p>
        </w:tc>
        <w:tc>
          <w:tcPr>
            <w:tcW w:w="243" w:type="dxa"/>
            <w:tcBorders>
              <w:top w:val="nil"/>
              <w:left w:val="nil"/>
              <w:bottom w:val="nil"/>
              <w:right w:val="nil"/>
            </w:tcBorders>
          </w:tcPr>
          <w:p w14:paraId="7754E518" w14:textId="77777777" w:rsidR="00CE2727" w:rsidRPr="00D7138B"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0EE5D0F8" w14:textId="409656B4" w:rsidR="00CE2727" w:rsidRPr="00D7138B" w:rsidRDefault="00CE2727" w:rsidP="00CE2727">
            <w:pPr>
              <w:tabs>
                <w:tab w:val="clear" w:pos="454"/>
                <w:tab w:val="clear" w:pos="680"/>
                <w:tab w:val="left" w:pos="132"/>
              </w:tabs>
              <w:spacing w:line="240" w:lineRule="auto"/>
              <w:ind w:right="-10"/>
              <w:jc w:val="right"/>
              <w:rPr>
                <w:rFonts w:ascii="Browallia New" w:hAnsi="Browallia New" w:cs="Browallia New"/>
                <w:sz w:val="28"/>
                <w:szCs w:val="28"/>
                <w:lang w:val="en-GB"/>
              </w:rPr>
            </w:pPr>
            <w:r w:rsidRPr="00BD0255">
              <w:rPr>
                <w:rFonts w:ascii="Browallia New" w:hAnsi="Browallia New" w:cs="Browallia New"/>
                <w:sz w:val="28"/>
                <w:szCs w:val="28"/>
                <w:lang w:val="en-GB"/>
              </w:rPr>
              <w:t>0.35</w:t>
            </w:r>
          </w:p>
        </w:tc>
      </w:tr>
      <w:tr w:rsidR="00CE2727" w:rsidRPr="00F94898" w14:paraId="3F694718" w14:textId="77777777" w:rsidTr="00D7138B">
        <w:trPr>
          <w:trHeight w:val="321"/>
        </w:trPr>
        <w:tc>
          <w:tcPr>
            <w:tcW w:w="4074" w:type="dxa"/>
            <w:tcBorders>
              <w:top w:val="nil"/>
              <w:left w:val="nil"/>
              <w:bottom w:val="nil"/>
              <w:right w:val="nil"/>
            </w:tcBorders>
          </w:tcPr>
          <w:p w14:paraId="31C98F5C" w14:textId="5ADB22EA" w:rsidR="00CE2727" w:rsidRPr="00B762DD" w:rsidRDefault="00CE2727" w:rsidP="00CE2727">
            <w:pPr>
              <w:tabs>
                <w:tab w:val="clear" w:pos="3742"/>
              </w:tabs>
              <w:spacing w:line="240" w:lineRule="auto"/>
              <w:ind w:left="175" w:right="175"/>
              <w:rPr>
                <w:rFonts w:ascii="Browallia New" w:hAnsi="Browallia New" w:cs="Browallia New"/>
                <w:sz w:val="28"/>
                <w:szCs w:val="28"/>
                <w:cs/>
              </w:rPr>
            </w:pPr>
            <w:r w:rsidRPr="00B762DD">
              <w:rPr>
                <w:rFonts w:ascii="Browallia New" w:hAnsi="Browallia New" w:cs="Browallia New"/>
                <w:sz w:val="28"/>
                <w:szCs w:val="28"/>
                <w:cs/>
              </w:rPr>
              <w:t>ค่าใช้จ่ายอื่น</w:t>
            </w:r>
          </w:p>
        </w:tc>
        <w:tc>
          <w:tcPr>
            <w:tcW w:w="1028" w:type="dxa"/>
            <w:tcBorders>
              <w:top w:val="nil"/>
              <w:left w:val="nil"/>
              <w:bottom w:val="nil"/>
              <w:right w:val="nil"/>
            </w:tcBorders>
            <w:vAlign w:val="bottom"/>
          </w:tcPr>
          <w:p w14:paraId="1C8D7D76" w14:textId="74123AB9" w:rsidR="00CE2727" w:rsidRPr="00B762DD" w:rsidDel="00AA3715" w:rsidRDefault="00CE2727" w:rsidP="00CE2727">
            <w:pPr>
              <w:spacing w:line="240" w:lineRule="auto"/>
              <w:ind w:right="-10"/>
              <w:jc w:val="center"/>
              <w:rPr>
                <w:rFonts w:ascii="Browallia New" w:hAnsi="Browallia New" w:cs="Browallia New"/>
                <w:sz w:val="28"/>
                <w:szCs w:val="28"/>
                <w:cs/>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7B12E4D1"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1EE114AC" w14:textId="62890AB6" w:rsidR="00CE2727" w:rsidRPr="00B762DD" w:rsidRDefault="00CE2727" w:rsidP="00CE2727">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w:t>
            </w:r>
          </w:p>
        </w:tc>
        <w:tc>
          <w:tcPr>
            <w:tcW w:w="240" w:type="dxa"/>
            <w:tcBorders>
              <w:top w:val="nil"/>
              <w:left w:val="nil"/>
              <w:bottom w:val="nil"/>
              <w:right w:val="nil"/>
            </w:tcBorders>
          </w:tcPr>
          <w:p w14:paraId="3BE2CFF2" w14:textId="77777777" w:rsidR="00CE2727" w:rsidRPr="00B762DD" w:rsidRDefault="00CE2727" w:rsidP="00CE2727">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07503901" w14:textId="74E6E563" w:rsidR="00CE2727" w:rsidRPr="008B1FC1" w:rsidDel="00AA3715" w:rsidRDefault="000D249E" w:rsidP="00332C8A">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3.24</w:t>
            </w:r>
          </w:p>
        </w:tc>
        <w:tc>
          <w:tcPr>
            <w:tcW w:w="243" w:type="dxa"/>
            <w:tcBorders>
              <w:top w:val="nil"/>
              <w:left w:val="nil"/>
              <w:bottom w:val="nil"/>
              <w:right w:val="nil"/>
            </w:tcBorders>
          </w:tcPr>
          <w:p w14:paraId="2BA796C8" w14:textId="77777777" w:rsidR="00CE2727" w:rsidRPr="00D7138B" w:rsidRDefault="00CE2727" w:rsidP="00CE2727">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57505211" w14:textId="6D42A6B5" w:rsidR="00CE2727" w:rsidRPr="00D7138B" w:rsidRDefault="00CE2727" w:rsidP="00CE2727">
            <w:pPr>
              <w:spacing w:line="240" w:lineRule="auto"/>
              <w:ind w:right="-11"/>
              <w:jc w:val="right"/>
              <w:rPr>
                <w:rFonts w:ascii="Browallia New" w:hAnsi="Browallia New" w:cs="Browallia New"/>
                <w:sz w:val="28"/>
                <w:szCs w:val="28"/>
                <w:lang w:val="en-GB"/>
              </w:rPr>
            </w:pPr>
            <w:r w:rsidRPr="00C2555B">
              <w:rPr>
                <w:rFonts w:ascii="Browallia New" w:hAnsi="Browallia New" w:cs="Browallia New"/>
                <w:sz w:val="28"/>
                <w:szCs w:val="28"/>
              </w:rPr>
              <w:t>23.74</w:t>
            </w:r>
          </w:p>
        </w:tc>
      </w:tr>
      <w:tr w:rsidR="00763B07" w:rsidRPr="00987B55" w14:paraId="5302659D" w14:textId="77777777" w:rsidTr="000025FE">
        <w:trPr>
          <w:trHeight w:val="321"/>
        </w:trPr>
        <w:tc>
          <w:tcPr>
            <w:tcW w:w="4074" w:type="dxa"/>
            <w:tcBorders>
              <w:top w:val="nil"/>
              <w:left w:val="nil"/>
              <w:bottom w:val="nil"/>
              <w:right w:val="nil"/>
            </w:tcBorders>
          </w:tcPr>
          <w:p w14:paraId="02E291A3" w14:textId="77777777" w:rsidR="00763B07" w:rsidRPr="00987B55" w:rsidRDefault="00763B07" w:rsidP="00763B07">
            <w:pPr>
              <w:tabs>
                <w:tab w:val="clear" w:pos="3742"/>
              </w:tabs>
              <w:spacing w:line="240" w:lineRule="auto"/>
              <w:ind w:left="175" w:right="175"/>
              <w:rPr>
                <w:rFonts w:ascii="Browallia New" w:hAnsi="Browallia New" w:cs="Browallia New"/>
                <w:sz w:val="24"/>
                <w:szCs w:val="24"/>
                <w:highlight w:val="yellow"/>
                <w:cs/>
              </w:rPr>
            </w:pPr>
          </w:p>
        </w:tc>
        <w:tc>
          <w:tcPr>
            <w:tcW w:w="1028" w:type="dxa"/>
            <w:tcBorders>
              <w:top w:val="nil"/>
              <w:left w:val="nil"/>
              <w:bottom w:val="nil"/>
              <w:right w:val="nil"/>
            </w:tcBorders>
            <w:vAlign w:val="bottom"/>
          </w:tcPr>
          <w:p w14:paraId="48F9D017" w14:textId="77777777" w:rsidR="00763B07" w:rsidRPr="00987B55" w:rsidDel="00AA3715" w:rsidRDefault="00763B07" w:rsidP="00763B07">
            <w:pPr>
              <w:spacing w:line="240" w:lineRule="auto"/>
              <w:ind w:right="-10"/>
              <w:jc w:val="center"/>
              <w:rPr>
                <w:rFonts w:ascii="Browallia New" w:hAnsi="Browallia New" w:cs="Browallia New"/>
                <w:sz w:val="24"/>
                <w:szCs w:val="24"/>
                <w:cs/>
                <w:lang w:val="en-GB"/>
              </w:rPr>
            </w:pPr>
          </w:p>
        </w:tc>
        <w:tc>
          <w:tcPr>
            <w:tcW w:w="240" w:type="dxa"/>
            <w:tcBorders>
              <w:top w:val="nil"/>
              <w:left w:val="nil"/>
              <w:bottom w:val="nil"/>
              <w:right w:val="nil"/>
            </w:tcBorders>
          </w:tcPr>
          <w:p w14:paraId="32B0CCD6"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6" w:type="dxa"/>
            <w:tcBorders>
              <w:top w:val="nil"/>
              <w:left w:val="nil"/>
              <w:bottom w:val="nil"/>
              <w:right w:val="nil"/>
            </w:tcBorders>
            <w:shd w:val="clear" w:color="auto" w:fill="auto"/>
            <w:vAlign w:val="bottom"/>
          </w:tcPr>
          <w:p w14:paraId="43AF0D5A" w14:textId="77777777" w:rsidR="00763B07" w:rsidRPr="00987B55" w:rsidRDefault="00763B07" w:rsidP="00763B07">
            <w:pPr>
              <w:tabs>
                <w:tab w:val="clear" w:pos="227"/>
                <w:tab w:val="clear" w:pos="454"/>
                <w:tab w:val="clear" w:pos="680"/>
                <w:tab w:val="left" w:pos="132"/>
                <w:tab w:val="left" w:pos="213"/>
              </w:tabs>
              <w:spacing w:line="240" w:lineRule="auto"/>
              <w:ind w:right="-10"/>
              <w:jc w:val="center"/>
              <w:rPr>
                <w:rFonts w:ascii="Browallia New" w:hAnsi="Browallia New" w:cs="Browallia New"/>
                <w:sz w:val="24"/>
                <w:szCs w:val="24"/>
                <w:lang w:val="en-GB"/>
              </w:rPr>
            </w:pPr>
          </w:p>
        </w:tc>
        <w:tc>
          <w:tcPr>
            <w:tcW w:w="240" w:type="dxa"/>
            <w:tcBorders>
              <w:top w:val="nil"/>
              <w:left w:val="nil"/>
              <w:bottom w:val="nil"/>
              <w:right w:val="nil"/>
            </w:tcBorders>
          </w:tcPr>
          <w:p w14:paraId="2DA006D8"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5" w:type="dxa"/>
            <w:tcBorders>
              <w:top w:val="nil"/>
              <w:left w:val="nil"/>
              <w:bottom w:val="nil"/>
              <w:right w:val="nil"/>
            </w:tcBorders>
          </w:tcPr>
          <w:p w14:paraId="6F335B71" w14:textId="77777777" w:rsidR="00763B07" w:rsidRPr="008B1FC1" w:rsidDel="00AA3715" w:rsidRDefault="00763B07" w:rsidP="00763B07">
            <w:pPr>
              <w:tabs>
                <w:tab w:val="clear" w:pos="454"/>
                <w:tab w:val="clear" w:pos="680"/>
                <w:tab w:val="left" w:pos="132"/>
              </w:tabs>
              <w:spacing w:line="240" w:lineRule="auto"/>
              <w:ind w:right="-10"/>
              <w:jc w:val="right"/>
              <w:rPr>
                <w:rFonts w:ascii="Browallia New" w:hAnsi="Browallia New" w:cs="Browallia New"/>
                <w:sz w:val="24"/>
                <w:szCs w:val="24"/>
                <w:cs/>
                <w:lang w:val="en-GB"/>
              </w:rPr>
            </w:pPr>
          </w:p>
        </w:tc>
        <w:tc>
          <w:tcPr>
            <w:tcW w:w="243" w:type="dxa"/>
            <w:tcBorders>
              <w:top w:val="nil"/>
              <w:left w:val="nil"/>
              <w:bottom w:val="nil"/>
              <w:right w:val="nil"/>
            </w:tcBorders>
          </w:tcPr>
          <w:p w14:paraId="2047E920" w14:textId="77777777" w:rsidR="00763B07" w:rsidRPr="00987B55" w:rsidRDefault="00763B07" w:rsidP="00763B07">
            <w:pPr>
              <w:tabs>
                <w:tab w:val="decimal" w:pos="492"/>
              </w:tabs>
              <w:spacing w:line="240" w:lineRule="auto"/>
              <w:ind w:right="-10"/>
              <w:jc w:val="right"/>
              <w:rPr>
                <w:rFonts w:ascii="Browallia New" w:hAnsi="Browallia New" w:cs="Browallia New"/>
                <w:sz w:val="24"/>
                <w:szCs w:val="24"/>
              </w:rPr>
            </w:pPr>
          </w:p>
        </w:tc>
        <w:tc>
          <w:tcPr>
            <w:tcW w:w="1033" w:type="dxa"/>
            <w:tcBorders>
              <w:top w:val="nil"/>
              <w:left w:val="nil"/>
              <w:bottom w:val="nil"/>
              <w:right w:val="nil"/>
            </w:tcBorders>
            <w:vAlign w:val="bottom"/>
          </w:tcPr>
          <w:p w14:paraId="01C739D6" w14:textId="77777777" w:rsidR="00763B07" w:rsidRPr="00987B55" w:rsidRDefault="00763B07" w:rsidP="00763B07">
            <w:pPr>
              <w:spacing w:line="240" w:lineRule="auto"/>
              <w:ind w:right="-11"/>
              <w:jc w:val="center"/>
              <w:rPr>
                <w:rFonts w:ascii="Browallia New" w:hAnsi="Browallia New" w:cs="Browallia New"/>
                <w:sz w:val="24"/>
                <w:szCs w:val="24"/>
                <w:lang w:val="en-GB"/>
              </w:rPr>
            </w:pPr>
          </w:p>
        </w:tc>
      </w:tr>
      <w:tr w:rsidR="00763B07" w:rsidRPr="00C2555B" w14:paraId="41837200" w14:textId="77777777" w:rsidTr="00FD7EAB">
        <w:trPr>
          <w:trHeight w:val="170"/>
        </w:trPr>
        <w:tc>
          <w:tcPr>
            <w:tcW w:w="5102" w:type="dxa"/>
            <w:gridSpan w:val="2"/>
            <w:tcBorders>
              <w:top w:val="nil"/>
              <w:left w:val="nil"/>
              <w:bottom w:val="nil"/>
              <w:right w:val="nil"/>
            </w:tcBorders>
            <w:vAlign w:val="bottom"/>
          </w:tcPr>
          <w:p w14:paraId="0F0252CF" w14:textId="77777777" w:rsidR="00763B07" w:rsidRPr="00C961D5" w:rsidRDefault="00763B07" w:rsidP="00763B07">
            <w:pPr>
              <w:spacing w:line="240" w:lineRule="auto"/>
              <w:ind w:right="-11"/>
              <w:rPr>
                <w:rFonts w:ascii="Browallia New" w:hAnsi="Browallia New" w:cs="Browallia New"/>
                <w:b/>
                <w:bCs/>
                <w:sz w:val="28"/>
                <w:szCs w:val="28"/>
                <w:cs/>
              </w:rPr>
            </w:pPr>
            <w:r w:rsidRPr="00C961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672F8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tcPr>
          <w:p w14:paraId="265E6562" w14:textId="77777777" w:rsidR="00763B07" w:rsidRPr="00C961D5"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0E64178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0E74EFD" w14:textId="77777777" w:rsidR="00763B07" w:rsidRPr="008B1FC1"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4CE1B8C"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6203A951" w14:textId="77777777" w:rsidR="00763B07" w:rsidRPr="008A3B14"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983B2C" w:rsidRPr="00C2555B" w14:paraId="518C74DD" w14:textId="77777777" w:rsidTr="007A18DC">
        <w:trPr>
          <w:trHeight w:val="170"/>
        </w:trPr>
        <w:tc>
          <w:tcPr>
            <w:tcW w:w="4074" w:type="dxa"/>
            <w:tcBorders>
              <w:top w:val="nil"/>
              <w:left w:val="nil"/>
              <w:bottom w:val="nil"/>
              <w:right w:val="nil"/>
            </w:tcBorders>
          </w:tcPr>
          <w:p w14:paraId="4100AB81" w14:textId="77777777" w:rsidR="00983B2C" w:rsidRPr="00C2555B" w:rsidRDefault="00983B2C" w:rsidP="00983B2C">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51C04B14" w14:textId="1961FFEE" w:rsidR="00983B2C" w:rsidRPr="00467E0B" w:rsidRDefault="007924B3" w:rsidP="00983B2C">
            <w:pPr>
              <w:tabs>
                <w:tab w:val="clear" w:pos="1871"/>
                <w:tab w:val="decimal" w:pos="492"/>
                <w:tab w:val="left" w:pos="2020"/>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1.24</w:t>
            </w:r>
          </w:p>
        </w:tc>
        <w:tc>
          <w:tcPr>
            <w:tcW w:w="240" w:type="dxa"/>
            <w:tcBorders>
              <w:top w:val="nil"/>
              <w:left w:val="nil"/>
              <w:bottom w:val="nil"/>
              <w:right w:val="nil"/>
            </w:tcBorders>
          </w:tcPr>
          <w:p w14:paraId="590D2896" w14:textId="77777777" w:rsidR="00983B2C" w:rsidRPr="006843B2" w:rsidRDefault="00983B2C" w:rsidP="00983B2C">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shd w:val="clear" w:color="auto" w:fill="auto"/>
            <w:vAlign w:val="bottom"/>
          </w:tcPr>
          <w:p w14:paraId="68DAF907" w14:textId="69BE49F8" w:rsidR="00983B2C" w:rsidRPr="006843B2" w:rsidRDefault="00983B2C" w:rsidP="00983B2C">
            <w:pPr>
              <w:spacing w:line="240" w:lineRule="auto"/>
              <w:ind w:right="-11"/>
              <w:jc w:val="right"/>
              <w:rPr>
                <w:rFonts w:ascii="Browallia New" w:hAnsi="Browallia New" w:cs="Browallia New"/>
                <w:sz w:val="28"/>
                <w:szCs w:val="28"/>
                <w:cs/>
              </w:rPr>
            </w:pPr>
            <w:r w:rsidRPr="006865F7">
              <w:rPr>
                <w:rFonts w:ascii="Browallia New" w:hAnsi="Browallia New" w:cs="Browallia New"/>
                <w:sz w:val="28"/>
                <w:szCs w:val="28"/>
              </w:rPr>
              <w:t>5</w:t>
            </w:r>
            <w:r w:rsidRPr="00BD0255">
              <w:rPr>
                <w:rFonts w:ascii="Browallia New" w:hAnsi="Browallia New" w:cs="Browallia New"/>
                <w:sz w:val="28"/>
                <w:szCs w:val="28"/>
                <w:cs/>
              </w:rPr>
              <w:t>.</w:t>
            </w:r>
            <w:r w:rsidRPr="006865F7">
              <w:rPr>
                <w:rFonts w:ascii="Browallia New" w:hAnsi="Browallia New" w:cs="Browallia New"/>
                <w:sz w:val="28"/>
                <w:szCs w:val="28"/>
              </w:rPr>
              <w:t>61</w:t>
            </w:r>
          </w:p>
        </w:tc>
        <w:tc>
          <w:tcPr>
            <w:tcW w:w="240" w:type="dxa"/>
            <w:tcBorders>
              <w:top w:val="nil"/>
              <w:left w:val="nil"/>
              <w:bottom w:val="nil"/>
              <w:right w:val="nil"/>
            </w:tcBorders>
          </w:tcPr>
          <w:p w14:paraId="33906905" w14:textId="77777777" w:rsidR="00983B2C" w:rsidRPr="00C961D5" w:rsidRDefault="00983B2C" w:rsidP="00983B2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4619B8BC" w14:textId="44809491" w:rsidR="00983B2C" w:rsidRPr="008B1FC1" w:rsidRDefault="00FC6DE4" w:rsidP="00983B2C">
            <w:pPr>
              <w:tabs>
                <w:tab w:val="clear" w:pos="1871"/>
                <w:tab w:val="decimal" w:pos="492"/>
                <w:tab w:val="left" w:pos="2020"/>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1.24</w:t>
            </w:r>
          </w:p>
        </w:tc>
        <w:tc>
          <w:tcPr>
            <w:tcW w:w="243" w:type="dxa"/>
            <w:tcBorders>
              <w:top w:val="nil"/>
              <w:left w:val="nil"/>
              <w:bottom w:val="nil"/>
              <w:right w:val="nil"/>
            </w:tcBorders>
          </w:tcPr>
          <w:p w14:paraId="63D0EEEB" w14:textId="77777777" w:rsidR="00983B2C" w:rsidRPr="008A3B14" w:rsidRDefault="00983B2C" w:rsidP="00983B2C">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616A996A" w14:textId="67FF2699" w:rsidR="00983B2C" w:rsidRPr="008A3B14" w:rsidRDefault="00983B2C" w:rsidP="00983B2C">
            <w:pPr>
              <w:spacing w:line="240" w:lineRule="auto"/>
              <w:ind w:right="-11"/>
              <w:jc w:val="right"/>
              <w:rPr>
                <w:rFonts w:ascii="Browallia New" w:hAnsi="Browallia New" w:cs="Browallia New"/>
                <w:sz w:val="28"/>
                <w:szCs w:val="28"/>
              </w:rPr>
            </w:pPr>
            <w:r w:rsidRPr="00C2555B">
              <w:rPr>
                <w:rFonts w:ascii="Browallia New" w:hAnsi="Browallia New" w:cs="Browallia New"/>
                <w:sz w:val="28"/>
                <w:szCs w:val="28"/>
              </w:rPr>
              <w:t>5.61</w:t>
            </w:r>
          </w:p>
        </w:tc>
      </w:tr>
      <w:tr w:rsidR="00763B07" w:rsidRPr="00987B55" w:rsidDel="00EE5C2C" w14:paraId="077A7E7B" w14:textId="77777777" w:rsidTr="00FD7EAB">
        <w:trPr>
          <w:trHeight w:val="170"/>
        </w:trPr>
        <w:tc>
          <w:tcPr>
            <w:tcW w:w="4074" w:type="dxa"/>
            <w:tcBorders>
              <w:top w:val="nil"/>
              <w:left w:val="nil"/>
              <w:bottom w:val="nil"/>
              <w:right w:val="nil"/>
            </w:tcBorders>
          </w:tcPr>
          <w:p w14:paraId="146C17B5" w14:textId="77777777" w:rsidR="00763B07" w:rsidRPr="00987B55" w:rsidRDefault="00763B07" w:rsidP="00763B07">
            <w:pPr>
              <w:tabs>
                <w:tab w:val="clear" w:pos="3742"/>
              </w:tabs>
              <w:spacing w:line="240" w:lineRule="auto"/>
              <w:ind w:left="175" w:right="175"/>
              <w:rPr>
                <w:rFonts w:ascii="Browallia New" w:hAnsi="Browallia New" w:cs="Browallia New"/>
                <w:sz w:val="22"/>
                <w:szCs w:val="22"/>
                <w:cs/>
              </w:rPr>
            </w:pPr>
          </w:p>
        </w:tc>
        <w:tc>
          <w:tcPr>
            <w:tcW w:w="1028" w:type="dxa"/>
            <w:tcBorders>
              <w:top w:val="nil"/>
              <w:left w:val="nil"/>
              <w:bottom w:val="nil"/>
              <w:right w:val="nil"/>
            </w:tcBorders>
          </w:tcPr>
          <w:p w14:paraId="11D630EE" w14:textId="77777777" w:rsidR="00763B07" w:rsidRPr="00467E0B" w:rsidDel="00EE5C2C" w:rsidRDefault="00763B07" w:rsidP="00763B07">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611FDA73" w14:textId="77777777" w:rsidR="00763B07" w:rsidRPr="00987B55" w:rsidRDefault="00763B07" w:rsidP="00763B07">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shd w:val="clear" w:color="auto" w:fill="auto"/>
          </w:tcPr>
          <w:p w14:paraId="1E0C4C44" w14:textId="77777777" w:rsidR="00763B07" w:rsidRPr="00987B55" w:rsidDel="00EE5C2C" w:rsidRDefault="00763B07" w:rsidP="00763B07">
            <w:pPr>
              <w:spacing w:line="240" w:lineRule="auto"/>
              <w:ind w:right="-11"/>
              <w:jc w:val="right"/>
              <w:rPr>
                <w:rFonts w:ascii="Browallia New" w:hAnsi="Browallia New" w:cs="Browallia New"/>
                <w:sz w:val="22"/>
                <w:szCs w:val="22"/>
              </w:rPr>
            </w:pPr>
          </w:p>
        </w:tc>
        <w:tc>
          <w:tcPr>
            <w:tcW w:w="240" w:type="dxa"/>
            <w:tcBorders>
              <w:top w:val="nil"/>
              <w:left w:val="nil"/>
              <w:bottom w:val="nil"/>
              <w:right w:val="nil"/>
            </w:tcBorders>
          </w:tcPr>
          <w:p w14:paraId="58D6820D"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38481327" w14:textId="77777777" w:rsidR="00763B07" w:rsidRPr="008B1FC1" w:rsidDel="00EE5C2C" w:rsidRDefault="00763B07" w:rsidP="00763B07">
            <w:pPr>
              <w:spacing w:line="240" w:lineRule="auto"/>
              <w:ind w:right="-11"/>
              <w:jc w:val="right"/>
              <w:rPr>
                <w:rFonts w:ascii="Browallia New" w:hAnsi="Browallia New" w:cs="Browallia New"/>
                <w:bCs/>
                <w:sz w:val="22"/>
                <w:szCs w:val="22"/>
              </w:rPr>
            </w:pPr>
          </w:p>
        </w:tc>
        <w:tc>
          <w:tcPr>
            <w:tcW w:w="243" w:type="dxa"/>
            <w:tcBorders>
              <w:top w:val="nil"/>
              <w:left w:val="nil"/>
              <w:bottom w:val="nil"/>
              <w:right w:val="nil"/>
            </w:tcBorders>
          </w:tcPr>
          <w:p w14:paraId="40137E42"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46DF8191" w14:textId="77777777" w:rsidR="00763B07" w:rsidRPr="00987B55" w:rsidDel="00EE5C2C" w:rsidRDefault="00763B07" w:rsidP="00763B07">
            <w:pPr>
              <w:tabs>
                <w:tab w:val="decimal" w:pos="492"/>
              </w:tabs>
              <w:spacing w:line="240" w:lineRule="auto"/>
              <w:ind w:right="-10"/>
              <w:jc w:val="right"/>
              <w:rPr>
                <w:rFonts w:ascii="Browallia New" w:hAnsi="Browallia New" w:cs="Browallia New"/>
                <w:sz w:val="22"/>
                <w:szCs w:val="22"/>
                <w:lang w:val="en-GB"/>
              </w:rPr>
            </w:pPr>
          </w:p>
        </w:tc>
      </w:tr>
      <w:tr w:rsidR="00763B07" w:rsidRPr="00C2555B" w14:paraId="519F8AEB" w14:textId="77777777" w:rsidTr="00FD7EAB">
        <w:trPr>
          <w:trHeight w:val="170"/>
        </w:trPr>
        <w:tc>
          <w:tcPr>
            <w:tcW w:w="5102" w:type="dxa"/>
            <w:gridSpan w:val="2"/>
            <w:tcBorders>
              <w:top w:val="nil"/>
              <w:left w:val="nil"/>
              <w:bottom w:val="nil"/>
              <w:right w:val="nil"/>
            </w:tcBorders>
            <w:vAlign w:val="bottom"/>
          </w:tcPr>
          <w:p w14:paraId="0152F041" w14:textId="77777777" w:rsidR="00763B07" w:rsidRPr="008E0BE5" w:rsidRDefault="00763B07" w:rsidP="00763B07">
            <w:pPr>
              <w:tabs>
                <w:tab w:val="clear" w:pos="3742"/>
              </w:tabs>
              <w:spacing w:line="240" w:lineRule="auto"/>
              <w:ind w:left="175" w:right="175" w:hanging="175"/>
              <w:rPr>
                <w:rFonts w:ascii="Browallia New" w:hAnsi="Browallia New" w:cs="Browallia New"/>
                <w:b/>
                <w:bCs/>
                <w:sz w:val="28"/>
                <w:szCs w:val="28"/>
              </w:rPr>
            </w:pPr>
            <w:r w:rsidRPr="00467E0B">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5D7B099"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E9EC643"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4C28ADC3"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vAlign w:val="bottom"/>
          </w:tcPr>
          <w:p w14:paraId="4F9EFF3C" w14:textId="77777777" w:rsidR="00763B07" w:rsidRPr="008B1FC1" w:rsidRDefault="00763B07" w:rsidP="00763B07">
            <w:pPr>
              <w:spacing w:line="240" w:lineRule="auto"/>
              <w:ind w:right="-10"/>
              <w:jc w:val="right"/>
              <w:rPr>
                <w:rFonts w:ascii="Browallia New" w:hAnsi="Browallia New" w:cs="Browallia New"/>
                <w:sz w:val="28"/>
                <w:szCs w:val="28"/>
                <w:lang w:val="en-GB"/>
              </w:rPr>
            </w:pPr>
          </w:p>
        </w:tc>
        <w:tc>
          <w:tcPr>
            <w:tcW w:w="243" w:type="dxa"/>
            <w:tcBorders>
              <w:top w:val="nil"/>
              <w:left w:val="nil"/>
              <w:bottom w:val="nil"/>
              <w:right w:val="nil"/>
            </w:tcBorders>
          </w:tcPr>
          <w:p w14:paraId="21B28222"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83703F4" w14:textId="77777777" w:rsidR="00763B07" w:rsidRPr="00C961D5" w:rsidRDefault="00763B07" w:rsidP="00763B07">
            <w:pPr>
              <w:tabs>
                <w:tab w:val="decimal" w:pos="492"/>
              </w:tabs>
              <w:spacing w:line="240" w:lineRule="auto"/>
              <w:ind w:right="-10"/>
              <w:jc w:val="right"/>
              <w:rPr>
                <w:rFonts w:ascii="Browallia New" w:hAnsi="Browallia New" w:cs="Browallia New"/>
                <w:sz w:val="26"/>
                <w:szCs w:val="26"/>
                <w:lang w:val="en-GB"/>
              </w:rPr>
            </w:pPr>
          </w:p>
        </w:tc>
      </w:tr>
      <w:tr w:rsidR="00D93E44" w:rsidRPr="00C2555B" w14:paraId="5A4FA68A" w14:textId="77777777" w:rsidTr="00493671">
        <w:trPr>
          <w:trHeight w:val="170"/>
        </w:trPr>
        <w:tc>
          <w:tcPr>
            <w:tcW w:w="4074" w:type="dxa"/>
            <w:tcBorders>
              <w:top w:val="nil"/>
              <w:left w:val="nil"/>
              <w:bottom w:val="nil"/>
              <w:right w:val="nil"/>
            </w:tcBorders>
            <w:vAlign w:val="bottom"/>
          </w:tcPr>
          <w:p w14:paraId="1E696324" w14:textId="77777777" w:rsidR="00D93E44" w:rsidRPr="00C2555B" w:rsidRDefault="00D93E44" w:rsidP="00D93E44">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ค่าเช่าอาคาร</w:t>
            </w:r>
          </w:p>
        </w:tc>
        <w:tc>
          <w:tcPr>
            <w:tcW w:w="1028" w:type="dxa"/>
            <w:tcBorders>
              <w:top w:val="nil"/>
              <w:left w:val="nil"/>
              <w:bottom w:val="nil"/>
              <w:right w:val="nil"/>
            </w:tcBorders>
            <w:vAlign w:val="bottom"/>
          </w:tcPr>
          <w:p w14:paraId="4C0D13D3" w14:textId="6D7ACDCD" w:rsidR="00D93E44" w:rsidRPr="008B1FC1" w:rsidRDefault="007924B3" w:rsidP="00553E75">
            <w:pPr>
              <w:tabs>
                <w:tab w:val="clear" w:pos="1871"/>
                <w:tab w:val="decimal" w:pos="492"/>
                <w:tab w:val="left" w:pos="2020"/>
              </w:tabs>
              <w:spacing w:line="240" w:lineRule="auto"/>
              <w:ind w:right="-10"/>
              <w:jc w:val="center"/>
              <w:rPr>
                <w:rFonts w:ascii="Browallia New" w:hAnsi="Browallia New" w:cs="Browallia New"/>
                <w:sz w:val="28"/>
                <w:szCs w:val="28"/>
              </w:rPr>
            </w:pPr>
            <w:r w:rsidRPr="008B1FC1">
              <w:rPr>
                <w:rFonts w:ascii="Browallia New" w:hAnsi="Browallia New" w:cs="Browallia New"/>
                <w:sz w:val="28"/>
                <w:szCs w:val="28"/>
                <w:lang w:val="en-GB"/>
              </w:rPr>
              <w:t xml:space="preserve">    </w:t>
            </w:r>
            <w:r w:rsidRPr="008B1FC1">
              <w:rPr>
                <w:rFonts w:ascii="Browallia New" w:hAnsi="Browallia New" w:cs="Browallia New"/>
                <w:sz w:val="28"/>
                <w:szCs w:val="28"/>
                <w:cs/>
                <w:lang w:val="en-GB"/>
              </w:rPr>
              <w:t>-</w:t>
            </w:r>
          </w:p>
        </w:tc>
        <w:tc>
          <w:tcPr>
            <w:tcW w:w="240" w:type="dxa"/>
            <w:tcBorders>
              <w:top w:val="nil"/>
              <w:left w:val="nil"/>
              <w:bottom w:val="nil"/>
              <w:right w:val="nil"/>
            </w:tcBorders>
          </w:tcPr>
          <w:p w14:paraId="2CBE64E3" w14:textId="77777777" w:rsidR="00D93E44" w:rsidRPr="00C961D5" w:rsidRDefault="00D93E44" w:rsidP="00D93E44">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6" w:type="dxa"/>
            <w:tcBorders>
              <w:top w:val="nil"/>
              <w:left w:val="nil"/>
              <w:bottom w:val="nil"/>
              <w:right w:val="nil"/>
            </w:tcBorders>
            <w:shd w:val="clear" w:color="auto" w:fill="auto"/>
            <w:vAlign w:val="bottom"/>
          </w:tcPr>
          <w:p w14:paraId="1F312D23" w14:textId="18DC25DB" w:rsidR="00D93E44" w:rsidRPr="00C961D5" w:rsidRDefault="00D93E44" w:rsidP="00D93E44">
            <w:pPr>
              <w:tabs>
                <w:tab w:val="clear" w:pos="1871"/>
                <w:tab w:val="decimal" w:pos="492"/>
                <w:tab w:val="left" w:pos="2020"/>
              </w:tabs>
              <w:spacing w:line="240" w:lineRule="auto"/>
              <w:ind w:right="-11"/>
              <w:jc w:val="right"/>
              <w:rPr>
                <w:rFonts w:ascii="Browallia New" w:hAnsi="Browallia New" w:cs="Browallia New"/>
                <w:sz w:val="28"/>
                <w:szCs w:val="28"/>
              </w:rPr>
            </w:pPr>
            <w:r w:rsidRPr="006865F7">
              <w:rPr>
                <w:rFonts w:ascii="Browallia New" w:hAnsi="Browallia New" w:cs="Browallia New"/>
                <w:sz w:val="28"/>
                <w:szCs w:val="28"/>
              </w:rPr>
              <w:t>0</w:t>
            </w:r>
            <w:r w:rsidRPr="00BD0255">
              <w:rPr>
                <w:rFonts w:ascii="Browallia New" w:hAnsi="Browallia New" w:cs="Browallia New"/>
                <w:sz w:val="28"/>
                <w:szCs w:val="28"/>
                <w:cs/>
              </w:rPr>
              <w:t>.</w:t>
            </w:r>
            <w:r w:rsidRPr="006865F7">
              <w:rPr>
                <w:rFonts w:ascii="Browallia New" w:hAnsi="Browallia New" w:cs="Browallia New"/>
                <w:sz w:val="28"/>
                <w:szCs w:val="28"/>
              </w:rPr>
              <w:t>24</w:t>
            </w:r>
          </w:p>
        </w:tc>
        <w:tc>
          <w:tcPr>
            <w:tcW w:w="240" w:type="dxa"/>
            <w:tcBorders>
              <w:top w:val="nil"/>
              <w:left w:val="nil"/>
              <w:bottom w:val="nil"/>
              <w:right w:val="nil"/>
            </w:tcBorders>
          </w:tcPr>
          <w:p w14:paraId="3C9D54EF" w14:textId="77777777" w:rsidR="00D93E44" w:rsidRPr="00C961D5" w:rsidRDefault="00D93E44" w:rsidP="00D93E44">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AD017A8" w14:textId="76D65343" w:rsidR="00D93E44" w:rsidRPr="008B1FC1" w:rsidRDefault="007924B3" w:rsidP="00553E75">
            <w:pPr>
              <w:tabs>
                <w:tab w:val="clear" w:pos="1871"/>
                <w:tab w:val="decimal" w:pos="492"/>
                <w:tab w:val="left" w:pos="2020"/>
              </w:tabs>
              <w:spacing w:line="240" w:lineRule="auto"/>
              <w:ind w:right="-10"/>
              <w:jc w:val="center"/>
              <w:rPr>
                <w:rFonts w:ascii="Browallia New" w:hAnsi="Browallia New" w:cs="Browallia New"/>
                <w:sz w:val="28"/>
                <w:szCs w:val="28"/>
              </w:rPr>
            </w:pPr>
            <w:r w:rsidRPr="00467E0B">
              <w:rPr>
                <w:rFonts w:ascii="Browallia New" w:hAnsi="Browallia New" w:cs="Browallia New"/>
                <w:sz w:val="28"/>
                <w:szCs w:val="28"/>
                <w:lang w:val="en-GB"/>
              </w:rPr>
              <w:t xml:space="preserve">    </w:t>
            </w:r>
            <w:r w:rsidRPr="008E0BE5">
              <w:rPr>
                <w:rFonts w:ascii="Browallia New" w:hAnsi="Browallia New" w:cs="Browallia New"/>
                <w:sz w:val="28"/>
                <w:szCs w:val="28"/>
                <w:cs/>
                <w:lang w:val="en-GB"/>
              </w:rPr>
              <w:t>-</w:t>
            </w:r>
          </w:p>
        </w:tc>
        <w:tc>
          <w:tcPr>
            <w:tcW w:w="243" w:type="dxa"/>
            <w:tcBorders>
              <w:top w:val="nil"/>
              <w:left w:val="nil"/>
              <w:bottom w:val="nil"/>
              <w:right w:val="nil"/>
            </w:tcBorders>
          </w:tcPr>
          <w:p w14:paraId="1C288923" w14:textId="77777777" w:rsidR="00D93E44" w:rsidRPr="00C961D5" w:rsidRDefault="00D93E44" w:rsidP="00D93E44">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5A21B5FE" w14:textId="64993C44" w:rsidR="00D93E44" w:rsidRPr="00C961D5" w:rsidRDefault="00D93E44" w:rsidP="00D93E44">
            <w:pPr>
              <w:tabs>
                <w:tab w:val="clear" w:pos="1871"/>
                <w:tab w:val="decimal" w:pos="492"/>
                <w:tab w:val="left" w:pos="2020"/>
              </w:tabs>
              <w:spacing w:line="240" w:lineRule="auto"/>
              <w:ind w:right="-11"/>
              <w:jc w:val="right"/>
              <w:rPr>
                <w:rFonts w:ascii="Browallia New" w:hAnsi="Browallia New" w:cs="Browallia New"/>
                <w:sz w:val="28"/>
                <w:szCs w:val="28"/>
              </w:rPr>
            </w:pPr>
            <w:r w:rsidRPr="00BD0255">
              <w:rPr>
                <w:rFonts w:ascii="Browallia New" w:hAnsi="Browallia New" w:cs="Browallia New"/>
                <w:sz w:val="28"/>
                <w:szCs w:val="28"/>
              </w:rPr>
              <w:t>0.2</w:t>
            </w:r>
            <w:r w:rsidRPr="006865F7">
              <w:rPr>
                <w:rFonts w:ascii="Browallia New" w:hAnsi="Browallia New" w:cs="Browallia New"/>
                <w:sz w:val="28"/>
                <w:szCs w:val="28"/>
              </w:rPr>
              <w:t>4</w:t>
            </w:r>
          </w:p>
        </w:tc>
      </w:tr>
      <w:tr w:rsidR="00D93E44" w:rsidRPr="00C2555B" w14:paraId="3ECB5FC7" w14:textId="77777777" w:rsidTr="00FD7EAB">
        <w:trPr>
          <w:trHeight w:val="170"/>
        </w:trPr>
        <w:tc>
          <w:tcPr>
            <w:tcW w:w="4074" w:type="dxa"/>
            <w:tcBorders>
              <w:top w:val="nil"/>
              <w:left w:val="nil"/>
              <w:bottom w:val="nil"/>
              <w:right w:val="nil"/>
            </w:tcBorders>
          </w:tcPr>
          <w:p w14:paraId="3CB4F119" w14:textId="77777777" w:rsidR="00D93E44" w:rsidRPr="00C2555B" w:rsidRDefault="00D93E44" w:rsidP="00D93E44">
            <w:pPr>
              <w:tabs>
                <w:tab w:val="clear" w:pos="3742"/>
              </w:tabs>
              <w:spacing w:line="240" w:lineRule="auto"/>
              <w:ind w:left="175" w:right="175"/>
              <w:rPr>
                <w:rFonts w:ascii="Browallia New" w:hAnsi="Browallia New" w:cs="Browallia New"/>
                <w:b/>
                <w:bCs/>
                <w:sz w:val="28"/>
                <w:szCs w:val="28"/>
                <w:cs/>
              </w:rPr>
            </w:pPr>
            <w:r w:rsidRPr="00C2555B">
              <w:rPr>
                <w:rFonts w:ascii="Browallia New" w:hAnsi="Browallia New" w:cs="Browallia New"/>
                <w:sz w:val="28"/>
                <w:szCs w:val="28"/>
                <w:cs/>
              </w:rPr>
              <w:t>ต้นทุนทางการเงิน</w:t>
            </w:r>
          </w:p>
        </w:tc>
        <w:tc>
          <w:tcPr>
            <w:tcW w:w="1028" w:type="dxa"/>
            <w:tcBorders>
              <w:top w:val="nil"/>
              <w:left w:val="nil"/>
              <w:bottom w:val="nil"/>
              <w:right w:val="nil"/>
            </w:tcBorders>
            <w:vAlign w:val="bottom"/>
          </w:tcPr>
          <w:p w14:paraId="04921451" w14:textId="1C17DF0F" w:rsidR="00D93E44" w:rsidRPr="008B1FC1" w:rsidRDefault="007924B3" w:rsidP="00D93E44">
            <w:pPr>
              <w:spacing w:line="240" w:lineRule="auto"/>
              <w:ind w:right="-11"/>
              <w:jc w:val="right"/>
              <w:rPr>
                <w:rFonts w:ascii="Browallia New" w:hAnsi="Browallia New" w:cs="Browallia New"/>
                <w:sz w:val="28"/>
                <w:szCs w:val="28"/>
                <w:cs/>
              </w:rPr>
            </w:pPr>
            <w:r w:rsidRPr="008B1FC1">
              <w:rPr>
                <w:rFonts w:ascii="Browallia New" w:hAnsi="Browallia New" w:cs="Browallia New"/>
                <w:sz w:val="28"/>
                <w:szCs w:val="28"/>
              </w:rPr>
              <w:t>1.37</w:t>
            </w:r>
          </w:p>
        </w:tc>
        <w:tc>
          <w:tcPr>
            <w:tcW w:w="240" w:type="dxa"/>
            <w:tcBorders>
              <w:top w:val="nil"/>
              <w:left w:val="nil"/>
              <w:bottom w:val="nil"/>
              <w:right w:val="nil"/>
            </w:tcBorders>
          </w:tcPr>
          <w:p w14:paraId="73221ECC" w14:textId="77777777" w:rsidR="00D93E44" w:rsidRPr="00C961D5" w:rsidRDefault="00D93E44" w:rsidP="00D93E44">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vAlign w:val="bottom"/>
          </w:tcPr>
          <w:p w14:paraId="7F045ADD" w14:textId="65A9E839" w:rsidR="00D93E44" w:rsidRPr="00C961D5" w:rsidRDefault="00D93E44" w:rsidP="00D93E44">
            <w:pPr>
              <w:spacing w:line="240" w:lineRule="auto"/>
              <w:ind w:right="-11"/>
              <w:jc w:val="right"/>
              <w:rPr>
                <w:rFonts w:ascii="Browallia New" w:hAnsi="Browallia New" w:cs="Browallia New"/>
                <w:sz w:val="28"/>
                <w:szCs w:val="28"/>
                <w:cs/>
              </w:rPr>
            </w:pPr>
            <w:r w:rsidRPr="006865F7">
              <w:rPr>
                <w:rFonts w:ascii="Browallia New" w:hAnsi="Browallia New" w:cs="Browallia New"/>
                <w:sz w:val="28"/>
                <w:szCs w:val="28"/>
              </w:rPr>
              <w:t>0</w:t>
            </w:r>
            <w:r w:rsidRPr="00BD0255">
              <w:rPr>
                <w:rFonts w:ascii="Browallia New" w:hAnsi="Browallia New" w:cs="Browallia New"/>
                <w:sz w:val="28"/>
                <w:szCs w:val="28"/>
                <w:cs/>
              </w:rPr>
              <w:t>.</w:t>
            </w:r>
            <w:r w:rsidRPr="006865F7">
              <w:rPr>
                <w:rFonts w:ascii="Browallia New" w:hAnsi="Browallia New" w:cs="Browallia New"/>
                <w:sz w:val="28"/>
                <w:szCs w:val="28"/>
              </w:rPr>
              <w:t>71</w:t>
            </w:r>
          </w:p>
        </w:tc>
        <w:tc>
          <w:tcPr>
            <w:tcW w:w="240" w:type="dxa"/>
            <w:tcBorders>
              <w:top w:val="nil"/>
              <w:left w:val="nil"/>
              <w:bottom w:val="nil"/>
              <w:right w:val="nil"/>
            </w:tcBorders>
          </w:tcPr>
          <w:p w14:paraId="651EB9B5" w14:textId="77777777" w:rsidR="00D93E44" w:rsidRPr="00C961D5" w:rsidRDefault="00D93E44" w:rsidP="00D93E44">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6C74478" w14:textId="58FB08D0" w:rsidR="00D93E44" w:rsidRPr="008B1FC1" w:rsidRDefault="00A14383" w:rsidP="00332C8A">
            <w:pPr>
              <w:spacing w:line="240" w:lineRule="auto"/>
              <w:ind w:right="-11"/>
              <w:jc w:val="center"/>
              <w:rPr>
                <w:rFonts w:ascii="Browallia New" w:hAnsi="Browallia New" w:cs="Browallia New"/>
                <w:sz w:val="28"/>
                <w:szCs w:val="28"/>
              </w:rPr>
            </w:pPr>
            <w:r w:rsidRPr="00467E0B">
              <w:rPr>
                <w:rFonts w:ascii="Browallia New" w:hAnsi="Browallia New" w:cs="Browallia New"/>
                <w:sz w:val="28"/>
                <w:szCs w:val="28"/>
                <w:lang w:val="en-GB"/>
              </w:rPr>
              <w:t xml:space="preserve">    </w:t>
            </w:r>
            <w:r w:rsidRPr="008E0BE5">
              <w:rPr>
                <w:rFonts w:ascii="Browallia New" w:hAnsi="Browallia New" w:cs="Browallia New"/>
                <w:sz w:val="28"/>
                <w:szCs w:val="28"/>
                <w:cs/>
                <w:lang w:val="en-GB"/>
              </w:rPr>
              <w:t>-</w:t>
            </w:r>
          </w:p>
        </w:tc>
        <w:tc>
          <w:tcPr>
            <w:tcW w:w="243" w:type="dxa"/>
            <w:tcBorders>
              <w:top w:val="nil"/>
              <w:left w:val="nil"/>
              <w:bottom w:val="nil"/>
              <w:right w:val="nil"/>
            </w:tcBorders>
          </w:tcPr>
          <w:p w14:paraId="059AA922" w14:textId="77777777" w:rsidR="00D93E44" w:rsidRPr="00C961D5" w:rsidRDefault="00D93E44" w:rsidP="00D93E44">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957224B" w14:textId="7D313D34" w:rsidR="00D93E44" w:rsidRPr="00C961D5" w:rsidRDefault="00D93E44" w:rsidP="00D93E44">
            <w:pPr>
              <w:tabs>
                <w:tab w:val="clear" w:pos="1871"/>
                <w:tab w:val="decimal" w:pos="492"/>
                <w:tab w:val="left" w:pos="2020"/>
              </w:tabs>
              <w:spacing w:line="240" w:lineRule="auto"/>
              <w:ind w:right="-10"/>
              <w:jc w:val="center"/>
              <w:rPr>
                <w:rFonts w:ascii="Browallia New" w:hAnsi="Browallia New" w:cs="Browallia New"/>
                <w:sz w:val="28"/>
                <w:szCs w:val="28"/>
                <w:lang w:val="en-GB"/>
              </w:rPr>
            </w:pPr>
            <w:r w:rsidRPr="00BD0255">
              <w:rPr>
                <w:rFonts w:ascii="Browallia New" w:hAnsi="Browallia New" w:cs="Browallia New"/>
                <w:sz w:val="28"/>
                <w:szCs w:val="28"/>
                <w:cs/>
              </w:rPr>
              <w:t xml:space="preserve">    -</w:t>
            </w:r>
          </w:p>
        </w:tc>
      </w:tr>
      <w:tr w:rsidR="00763B07" w:rsidRPr="00987B55" w14:paraId="720B1827" w14:textId="77777777" w:rsidTr="00FD7EAB">
        <w:trPr>
          <w:trHeight w:val="170"/>
        </w:trPr>
        <w:tc>
          <w:tcPr>
            <w:tcW w:w="4074" w:type="dxa"/>
            <w:tcBorders>
              <w:top w:val="nil"/>
              <w:left w:val="nil"/>
              <w:bottom w:val="nil"/>
              <w:right w:val="nil"/>
            </w:tcBorders>
          </w:tcPr>
          <w:p w14:paraId="1B26288A" w14:textId="77777777" w:rsidR="00763B07" w:rsidRPr="00987B55" w:rsidRDefault="00763B07" w:rsidP="00763B07">
            <w:pPr>
              <w:tabs>
                <w:tab w:val="clear" w:pos="3742"/>
              </w:tabs>
              <w:spacing w:line="240" w:lineRule="auto"/>
              <w:ind w:left="175" w:right="175" w:hanging="175"/>
              <w:rPr>
                <w:rFonts w:ascii="Browallia New" w:hAnsi="Browallia New" w:cs="Browallia New"/>
                <w:b/>
                <w:bCs/>
                <w:sz w:val="22"/>
                <w:szCs w:val="22"/>
                <w:cs/>
              </w:rPr>
            </w:pPr>
          </w:p>
        </w:tc>
        <w:tc>
          <w:tcPr>
            <w:tcW w:w="1028" w:type="dxa"/>
            <w:tcBorders>
              <w:top w:val="nil"/>
              <w:left w:val="nil"/>
              <w:bottom w:val="nil"/>
              <w:right w:val="nil"/>
            </w:tcBorders>
          </w:tcPr>
          <w:p w14:paraId="21EE0868" w14:textId="77777777" w:rsidR="00763B07" w:rsidRPr="00467E0B" w:rsidRDefault="00763B07" w:rsidP="00763B07">
            <w:pPr>
              <w:spacing w:line="240" w:lineRule="auto"/>
              <w:ind w:right="-11"/>
              <w:jc w:val="right"/>
              <w:rPr>
                <w:rFonts w:ascii="Browallia New" w:hAnsi="Browallia New" w:cs="Browallia New"/>
                <w:b/>
                <w:bCs/>
                <w:sz w:val="22"/>
                <w:szCs w:val="22"/>
                <w:cs/>
              </w:rPr>
            </w:pPr>
          </w:p>
        </w:tc>
        <w:tc>
          <w:tcPr>
            <w:tcW w:w="240" w:type="dxa"/>
            <w:tcBorders>
              <w:top w:val="nil"/>
              <w:left w:val="nil"/>
              <w:bottom w:val="nil"/>
              <w:right w:val="nil"/>
            </w:tcBorders>
          </w:tcPr>
          <w:p w14:paraId="43C54231" w14:textId="77777777" w:rsidR="00763B07" w:rsidRPr="00987B55" w:rsidRDefault="00763B07" w:rsidP="00763B07">
            <w:pPr>
              <w:tabs>
                <w:tab w:val="decimal" w:pos="492"/>
              </w:tabs>
              <w:spacing w:line="240" w:lineRule="auto"/>
              <w:ind w:right="-10"/>
              <w:jc w:val="right"/>
              <w:rPr>
                <w:rFonts w:ascii="Browallia New" w:hAnsi="Browallia New" w:cs="Browallia New"/>
                <w:sz w:val="22"/>
                <w:szCs w:val="22"/>
              </w:rPr>
            </w:pPr>
          </w:p>
        </w:tc>
        <w:tc>
          <w:tcPr>
            <w:tcW w:w="1036" w:type="dxa"/>
            <w:tcBorders>
              <w:top w:val="nil"/>
              <w:left w:val="nil"/>
              <w:bottom w:val="nil"/>
              <w:right w:val="nil"/>
            </w:tcBorders>
          </w:tcPr>
          <w:p w14:paraId="0189256D" w14:textId="77777777" w:rsidR="00763B07" w:rsidRPr="00987B55" w:rsidRDefault="00763B07" w:rsidP="00763B07">
            <w:pPr>
              <w:spacing w:line="240" w:lineRule="auto"/>
              <w:ind w:right="-11"/>
              <w:jc w:val="right"/>
              <w:rPr>
                <w:rFonts w:ascii="Browallia New" w:hAnsi="Browallia New" w:cs="Browallia New"/>
                <w:sz w:val="22"/>
                <w:szCs w:val="22"/>
                <w:cs/>
              </w:rPr>
            </w:pPr>
          </w:p>
        </w:tc>
        <w:tc>
          <w:tcPr>
            <w:tcW w:w="240" w:type="dxa"/>
            <w:tcBorders>
              <w:top w:val="nil"/>
              <w:left w:val="nil"/>
              <w:bottom w:val="nil"/>
              <w:right w:val="nil"/>
            </w:tcBorders>
          </w:tcPr>
          <w:p w14:paraId="056D6EFD"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5" w:type="dxa"/>
            <w:tcBorders>
              <w:top w:val="nil"/>
              <w:left w:val="nil"/>
              <w:bottom w:val="nil"/>
              <w:right w:val="nil"/>
            </w:tcBorders>
          </w:tcPr>
          <w:p w14:paraId="52478FB7" w14:textId="77777777" w:rsidR="00763B07" w:rsidRPr="00467E0B"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243" w:type="dxa"/>
            <w:tcBorders>
              <w:top w:val="nil"/>
              <w:left w:val="nil"/>
              <w:bottom w:val="nil"/>
              <w:right w:val="nil"/>
            </w:tcBorders>
          </w:tcPr>
          <w:p w14:paraId="1E614079"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c>
          <w:tcPr>
            <w:tcW w:w="1033" w:type="dxa"/>
            <w:tcBorders>
              <w:top w:val="nil"/>
              <w:left w:val="nil"/>
              <w:bottom w:val="nil"/>
              <w:right w:val="nil"/>
            </w:tcBorders>
          </w:tcPr>
          <w:p w14:paraId="13F32625" w14:textId="77777777" w:rsidR="00763B07" w:rsidRPr="00987B55" w:rsidRDefault="00763B07" w:rsidP="00763B07">
            <w:pPr>
              <w:tabs>
                <w:tab w:val="clear" w:pos="1871"/>
                <w:tab w:val="decimal" w:pos="492"/>
                <w:tab w:val="left" w:pos="2020"/>
              </w:tabs>
              <w:spacing w:line="240" w:lineRule="auto"/>
              <w:ind w:right="-10"/>
              <w:jc w:val="right"/>
              <w:rPr>
                <w:rFonts w:ascii="Browallia New" w:hAnsi="Browallia New" w:cs="Browallia New"/>
                <w:sz w:val="22"/>
                <w:szCs w:val="22"/>
              </w:rPr>
            </w:pPr>
          </w:p>
        </w:tc>
      </w:tr>
      <w:tr w:rsidR="00763B07" w:rsidRPr="00C2555B" w14:paraId="6F98649F" w14:textId="77777777" w:rsidTr="00FD7EAB">
        <w:trPr>
          <w:trHeight w:val="170"/>
        </w:trPr>
        <w:tc>
          <w:tcPr>
            <w:tcW w:w="4074" w:type="dxa"/>
            <w:tcBorders>
              <w:top w:val="nil"/>
              <w:left w:val="nil"/>
              <w:bottom w:val="nil"/>
              <w:right w:val="nil"/>
            </w:tcBorders>
          </w:tcPr>
          <w:p w14:paraId="2EAA91A5" w14:textId="77777777" w:rsidR="00763B07" w:rsidRPr="00C2555B" w:rsidRDefault="00763B07" w:rsidP="00763B07">
            <w:pPr>
              <w:tabs>
                <w:tab w:val="clear" w:pos="3742"/>
              </w:tabs>
              <w:spacing w:line="240" w:lineRule="auto"/>
              <w:ind w:left="175" w:right="175" w:hanging="175"/>
              <w:rPr>
                <w:rFonts w:ascii="Browallia New" w:hAnsi="Browallia New" w:cs="Browallia New"/>
                <w:b/>
                <w:bCs/>
                <w:sz w:val="28"/>
                <w:szCs w:val="28"/>
              </w:rPr>
            </w:pPr>
            <w:r w:rsidRPr="00C2555B">
              <w:rPr>
                <w:rFonts w:ascii="Browallia New" w:hAnsi="Browallia New" w:cs="Browallia New"/>
                <w:b/>
                <w:bCs/>
                <w:sz w:val="28"/>
                <w:szCs w:val="28"/>
                <w:cs/>
              </w:rPr>
              <w:t xml:space="preserve">ค่าตอบแทนผู้บริหารสำคัญ  </w:t>
            </w:r>
          </w:p>
        </w:tc>
        <w:tc>
          <w:tcPr>
            <w:tcW w:w="1028" w:type="dxa"/>
            <w:tcBorders>
              <w:top w:val="nil"/>
              <w:left w:val="nil"/>
              <w:bottom w:val="nil"/>
              <w:right w:val="nil"/>
            </w:tcBorders>
          </w:tcPr>
          <w:p w14:paraId="60A23BFC" w14:textId="77777777" w:rsidR="00763B07" w:rsidRPr="00467E0B" w:rsidRDefault="00763B07" w:rsidP="00763B07">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4AE4129B" w14:textId="77777777" w:rsidR="00763B07" w:rsidRPr="00C961D5" w:rsidRDefault="00763B07" w:rsidP="00763B07">
            <w:pPr>
              <w:tabs>
                <w:tab w:val="decimal" w:pos="492"/>
              </w:tabs>
              <w:spacing w:line="240" w:lineRule="auto"/>
              <w:ind w:right="-10"/>
              <w:jc w:val="right"/>
              <w:rPr>
                <w:rFonts w:ascii="Browallia New" w:hAnsi="Browallia New" w:cs="Browallia New"/>
                <w:sz w:val="28"/>
                <w:szCs w:val="28"/>
              </w:rPr>
            </w:pPr>
          </w:p>
        </w:tc>
        <w:tc>
          <w:tcPr>
            <w:tcW w:w="1036" w:type="dxa"/>
            <w:tcBorders>
              <w:top w:val="nil"/>
              <w:left w:val="nil"/>
              <w:bottom w:val="nil"/>
              <w:right w:val="nil"/>
            </w:tcBorders>
          </w:tcPr>
          <w:p w14:paraId="2AAA98E7" w14:textId="77777777" w:rsidR="00763B07" w:rsidRPr="00C961D5" w:rsidRDefault="00763B07" w:rsidP="00763B07">
            <w:pPr>
              <w:spacing w:line="240" w:lineRule="auto"/>
              <w:ind w:right="-11"/>
              <w:jc w:val="right"/>
              <w:rPr>
                <w:rFonts w:ascii="Browallia New" w:hAnsi="Browallia New" w:cs="Browallia New"/>
                <w:sz w:val="28"/>
                <w:szCs w:val="28"/>
                <w:cs/>
              </w:rPr>
            </w:pPr>
          </w:p>
        </w:tc>
        <w:tc>
          <w:tcPr>
            <w:tcW w:w="240" w:type="dxa"/>
            <w:tcBorders>
              <w:top w:val="nil"/>
              <w:left w:val="nil"/>
              <w:bottom w:val="nil"/>
              <w:right w:val="nil"/>
            </w:tcBorders>
          </w:tcPr>
          <w:p w14:paraId="6DB8B287"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1A5D25D" w14:textId="77777777" w:rsidR="00763B07" w:rsidRPr="00467E0B"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3184143A"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3308B1C3" w14:textId="77777777" w:rsidR="00763B07" w:rsidRPr="00C961D5" w:rsidRDefault="00763B07" w:rsidP="00763B07">
            <w:pPr>
              <w:tabs>
                <w:tab w:val="clear" w:pos="1871"/>
                <w:tab w:val="decimal" w:pos="492"/>
                <w:tab w:val="left" w:pos="2020"/>
              </w:tabs>
              <w:spacing w:line="240" w:lineRule="auto"/>
              <w:ind w:right="-10"/>
              <w:jc w:val="right"/>
              <w:rPr>
                <w:rFonts w:ascii="Browallia New" w:hAnsi="Browallia New" w:cs="Browallia New"/>
                <w:sz w:val="28"/>
                <w:szCs w:val="28"/>
              </w:rPr>
            </w:pPr>
          </w:p>
        </w:tc>
      </w:tr>
      <w:tr w:rsidR="00122AB4" w:rsidRPr="00C2555B" w14:paraId="069CCB42" w14:textId="77777777" w:rsidTr="007A18DC">
        <w:trPr>
          <w:trHeight w:val="170"/>
        </w:trPr>
        <w:tc>
          <w:tcPr>
            <w:tcW w:w="4074" w:type="dxa"/>
            <w:tcBorders>
              <w:top w:val="nil"/>
              <w:left w:val="nil"/>
              <w:bottom w:val="nil"/>
              <w:right w:val="nil"/>
            </w:tcBorders>
            <w:shd w:val="clear" w:color="auto" w:fill="auto"/>
          </w:tcPr>
          <w:p w14:paraId="44591F59" w14:textId="77777777" w:rsidR="00122AB4" w:rsidRPr="00C2555B" w:rsidRDefault="00122AB4" w:rsidP="00122AB4">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ผลประโยชน์ปัจจุบันของพนักงาน</w:t>
            </w:r>
          </w:p>
        </w:tc>
        <w:tc>
          <w:tcPr>
            <w:tcW w:w="1028" w:type="dxa"/>
            <w:tcBorders>
              <w:top w:val="nil"/>
              <w:left w:val="nil"/>
              <w:bottom w:val="nil"/>
              <w:right w:val="nil"/>
            </w:tcBorders>
            <w:shd w:val="clear" w:color="auto" w:fill="auto"/>
            <w:vAlign w:val="bottom"/>
          </w:tcPr>
          <w:p w14:paraId="2A146F47" w14:textId="46BA589D" w:rsidR="00122AB4" w:rsidRPr="008B1FC1" w:rsidRDefault="00B877D8" w:rsidP="00122AB4">
            <w:pPr>
              <w:tabs>
                <w:tab w:val="clear" w:pos="1871"/>
                <w:tab w:val="decimal" w:pos="492"/>
                <w:tab w:val="left" w:pos="2020"/>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7.37</w:t>
            </w:r>
          </w:p>
        </w:tc>
        <w:tc>
          <w:tcPr>
            <w:tcW w:w="240" w:type="dxa"/>
            <w:tcBorders>
              <w:top w:val="nil"/>
              <w:left w:val="nil"/>
              <w:bottom w:val="nil"/>
              <w:right w:val="nil"/>
            </w:tcBorders>
            <w:shd w:val="clear" w:color="auto" w:fill="auto"/>
          </w:tcPr>
          <w:p w14:paraId="6CFDB761" w14:textId="77777777" w:rsidR="00122AB4" w:rsidRPr="00C961D5" w:rsidRDefault="00122AB4" w:rsidP="00122AB4">
            <w:pPr>
              <w:tabs>
                <w:tab w:val="clear" w:pos="1871"/>
                <w:tab w:val="decimal" w:pos="492"/>
                <w:tab w:val="left" w:pos="2020"/>
              </w:tabs>
              <w:spacing w:line="240" w:lineRule="auto"/>
              <w:ind w:right="175"/>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5C70F41B" w14:textId="373A83A5" w:rsidR="00122AB4" w:rsidRPr="00C961D5" w:rsidRDefault="00122AB4" w:rsidP="00122AB4">
            <w:pPr>
              <w:tabs>
                <w:tab w:val="clear" w:pos="1871"/>
                <w:tab w:val="decimal" w:pos="492"/>
                <w:tab w:val="left" w:pos="2020"/>
              </w:tabs>
              <w:spacing w:line="240" w:lineRule="auto"/>
              <w:ind w:right="-10"/>
              <w:jc w:val="right"/>
              <w:rPr>
                <w:rFonts w:ascii="Browallia New" w:hAnsi="Browallia New" w:cs="Browallia New"/>
                <w:sz w:val="28"/>
                <w:szCs w:val="28"/>
              </w:rPr>
            </w:pPr>
            <w:r w:rsidRPr="00BD0255">
              <w:rPr>
                <w:rFonts w:ascii="Browallia New" w:hAnsi="Browallia New" w:cs="Browallia New"/>
                <w:sz w:val="28"/>
                <w:szCs w:val="28"/>
              </w:rPr>
              <w:t>7.22</w:t>
            </w:r>
          </w:p>
        </w:tc>
        <w:tc>
          <w:tcPr>
            <w:tcW w:w="240" w:type="dxa"/>
            <w:tcBorders>
              <w:top w:val="nil"/>
              <w:left w:val="nil"/>
              <w:bottom w:val="nil"/>
              <w:right w:val="nil"/>
            </w:tcBorders>
            <w:shd w:val="clear" w:color="auto" w:fill="auto"/>
          </w:tcPr>
          <w:p w14:paraId="745190FD" w14:textId="77777777" w:rsidR="00122AB4" w:rsidRPr="00C961D5" w:rsidRDefault="00122AB4" w:rsidP="00122AB4">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shd w:val="clear" w:color="auto" w:fill="auto"/>
            <w:vAlign w:val="bottom"/>
          </w:tcPr>
          <w:p w14:paraId="78342A4D" w14:textId="22A88AF1" w:rsidR="00122AB4" w:rsidRPr="008B1FC1" w:rsidRDefault="00F84242" w:rsidP="00122AB4">
            <w:pPr>
              <w:tabs>
                <w:tab w:val="clear" w:pos="1871"/>
                <w:tab w:val="decimal" w:pos="492"/>
                <w:tab w:val="left" w:pos="2020"/>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3.36</w:t>
            </w:r>
          </w:p>
        </w:tc>
        <w:tc>
          <w:tcPr>
            <w:tcW w:w="243" w:type="dxa"/>
            <w:tcBorders>
              <w:top w:val="nil"/>
              <w:left w:val="nil"/>
              <w:bottom w:val="nil"/>
              <w:right w:val="nil"/>
            </w:tcBorders>
            <w:shd w:val="clear" w:color="auto" w:fill="auto"/>
          </w:tcPr>
          <w:p w14:paraId="0447B780" w14:textId="77777777" w:rsidR="00122AB4" w:rsidRPr="00C961D5" w:rsidRDefault="00122AB4" w:rsidP="00122AB4">
            <w:pPr>
              <w:tabs>
                <w:tab w:val="clear" w:pos="1871"/>
                <w:tab w:val="decimal" w:pos="492"/>
                <w:tab w:val="left" w:pos="2020"/>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shd w:val="clear" w:color="auto" w:fill="auto"/>
            <w:vAlign w:val="bottom"/>
          </w:tcPr>
          <w:p w14:paraId="4E574FCA" w14:textId="55908BC1" w:rsidR="00122AB4" w:rsidRPr="00C961D5" w:rsidRDefault="00122AB4" w:rsidP="00122AB4">
            <w:pPr>
              <w:tabs>
                <w:tab w:val="clear" w:pos="1871"/>
                <w:tab w:val="decimal" w:pos="492"/>
                <w:tab w:val="left" w:pos="2020"/>
              </w:tabs>
              <w:spacing w:line="240" w:lineRule="auto"/>
              <w:ind w:right="-11"/>
              <w:jc w:val="right"/>
              <w:rPr>
                <w:rFonts w:ascii="Browallia New" w:hAnsi="Browallia New" w:cs="Browallia New"/>
                <w:sz w:val="28"/>
                <w:szCs w:val="28"/>
              </w:rPr>
            </w:pPr>
            <w:r w:rsidRPr="00BD0255">
              <w:rPr>
                <w:rFonts w:ascii="Browallia New" w:hAnsi="Browallia New" w:cs="Browallia New"/>
                <w:sz w:val="28"/>
                <w:szCs w:val="28"/>
              </w:rPr>
              <w:t>3.09</w:t>
            </w:r>
          </w:p>
        </w:tc>
      </w:tr>
      <w:tr w:rsidR="00122AB4" w:rsidRPr="00C2555B" w14:paraId="6628DA7F" w14:textId="77777777" w:rsidTr="007A18DC">
        <w:trPr>
          <w:trHeight w:val="170"/>
        </w:trPr>
        <w:tc>
          <w:tcPr>
            <w:tcW w:w="4074" w:type="dxa"/>
            <w:tcBorders>
              <w:top w:val="nil"/>
              <w:left w:val="nil"/>
              <w:bottom w:val="nil"/>
              <w:right w:val="nil"/>
            </w:tcBorders>
            <w:shd w:val="clear" w:color="auto" w:fill="auto"/>
          </w:tcPr>
          <w:p w14:paraId="482E5268" w14:textId="77777777" w:rsidR="00122AB4" w:rsidRPr="00C2555B" w:rsidRDefault="00122AB4" w:rsidP="00122AB4">
            <w:pPr>
              <w:tabs>
                <w:tab w:val="clear" w:pos="3742"/>
              </w:tabs>
              <w:spacing w:line="240" w:lineRule="auto"/>
              <w:ind w:left="175" w:right="175"/>
              <w:rPr>
                <w:rFonts w:ascii="Browallia New" w:hAnsi="Browallia New" w:cs="Browallia New"/>
                <w:sz w:val="28"/>
                <w:szCs w:val="28"/>
                <w:cs/>
              </w:rPr>
            </w:pPr>
            <w:r w:rsidRPr="00C2555B">
              <w:rPr>
                <w:rFonts w:ascii="Browallia New" w:hAnsi="Browallia New" w:cs="Browallia New"/>
                <w:sz w:val="28"/>
                <w:szCs w:val="28"/>
                <w:cs/>
              </w:rPr>
              <w:t>ผลประโยชน์หลังออกจากงาน</w:t>
            </w:r>
          </w:p>
        </w:tc>
        <w:tc>
          <w:tcPr>
            <w:tcW w:w="1028" w:type="dxa"/>
            <w:tcBorders>
              <w:top w:val="nil"/>
              <w:left w:val="nil"/>
              <w:right w:val="nil"/>
            </w:tcBorders>
            <w:shd w:val="clear" w:color="auto" w:fill="auto"/>
            <w:vAlign w:val="bottom"/>
          </w:tcPr>
          <w:p w14:paraId="341C38CC" w14:textId="2CD5C4B2" w:rsidR="00122AB4" w:rsidRPr="008B1FC1" w:rsidRDefault="00B877D8" w:rsidP="00122AB4">
            <w:pPr>
              <w:tabs>
                <w:tab w:val="decimal" w:pos="522"/>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0.15</w:t>
            </w:r>
          </w:p>
        </w:tc>
        <w:tc>
          <w:tcPr>
            <w:tcW w:w="240" w:type="dxa"/>
            <w:tcBorders>
              <w:top w:val="nil"/>
              <w:left w:val="nil"/>
              <w:right w:val="nil"/>
            </w:tcBorders>
            <w:shd w:val="clear" w:color="auto" w:fill="auto"/>
          </w:tcPr>
          <w:p w14:paraId="39BBBBDB" w14:textId="77777777" w:rsidR="00122AB4" w:rsidRPr="00C961D5" w:rsidRDefault="00122AB4" w:rsidP="00122AB4">
            <w:pPr>
              <w:tabs>
                <w:tab w:val="decimal" w:pos="492"/>
                <w:tab w:val="decimal" w:pos="522"/>
              </w:tabs>
              <w:spacing w:line="240" w:lineRule="auto"/>
              <w:ind w:right="-10"/>
              <w:jc w:val="right"/>
              <w:rPr>
                <w:rFonts w:ascii="Browallia New" w:hAnsi="Browallia New" w:cs="Browallia New"/>
                <w:sz w:val="28"/>
                <w:szCs w:val="28"/>
                <w:cs/>
              </w:rPr>
            </w:pPr>
          </w:p>
        </w:tc>
        <w:tc>
          <w:tcPr>
            <w:tcW w:w="1036" w:type="dxa"/>
            <w:tcBorders>
              <w:top w:val="nil"/>
              <w:left w:val="nil"/>
              <w:right w:val="nil"/>
            </w:tcBorders>
            <w:shd w:val="clear" w:color="auto" w:fill="auto"/>
            <w:vAlign w:val="bottom"/>
          </w:tcPr>
          <w:p w14:paraId="7222A0EA" w14:textId="254E487A" w:rsidR="00122AB4" w:rsidRPr="00C961D5" w:rsidRDefault="00122AB4" w:rsidP="00122AB4">
            <w:pPr>
              <w:tabs>
                <w:tab w:val="decimal" w:pos="522"/>
              </w:tabs>
              <w:spacing w:line="240" w:lineRule="auto"/>
              <w:ind w:right="-10"/>
              <w:jc w:val="right"/>
              <w:rPr>
                <w:rFonts w:ascii="Browallia New" w:hAnsi="Browallia New" w:cs="Browallia New"/>
                <w:sz w:val="28"/>
                <w:szCs w:val="28"/>
              </w:rPr>
            </w:pPr>
            <w:r w:rsidRPr="00BD0255">
              <w:rPr>
                <w:rFonts w:ascii="Browallia New" w:hAnsi="Browallia New" w:cs="Browallia New"/>
                <w:sz w:val="28"/>
                <w:szCs w:val="28"/>
              </w:rPr>
              <w:t>0.12</w:t>
            </w:r>
          </w:p>
        </w:tc>
        <w:tc>
          <w:tcPr>
            <w:tcW w:w="240" w:type="dxa"/>
            <w:tcBorders>
              <w:top w:val="nil"/>
              <w:left w:val="nil"/>
              <w:right w:val="nil"/>
            </w:tcBorders>
            <w:shd w:val="clear" w:color="auto" w:fill="auto"/>
          </w:tcPr>
          <w:p w14:paraId="3584217A" w14:textId="77777777" w:rsidR="00122AB4" w:rsidRPr="00C961D5" w:rsidRDefault="00122AB4" w:rsidP="00122AB4">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nil"/>
              <w:left w:val="nil"/>
              <w:right w:val="nil"/>
            </w:tcBorders>
            <w:shd w:val="clear" w:color="auto" w:fill="auto"/>
            <w:vAlign w:val="bottom"/>
          </w:tcPr>
          <w:p w14:paraId="29051186" w14:textId="5EC4C960" w:rsidR="00122AB4" w:rsidRPr="008B1FC1" w:rsidRDefault="00036EC4" w:rsidP="00122AB4">
            <w:pPr>
              <w:tabs>
                <w:tab w:val="decimal" w:pos="522"/>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0.</w:t>
            </w:r>
            <w:r w:rsidR="000D01E0" w:rsidRPr="008B1FC1">
              <w:rPr>
                <w:rFonts w:ascii="Browallia New" w:hAnsi="Browallia New" w:cs="Browallia New"/>
                <w:sz w:val="28"/>
                <w:szCs w:val="28"/>
              </w:rPr>
              <w:t>05</w:t>
            </w:r>
          </w:p>
        </w:tc>
        <w:tc>
          <w:tcPr>
            <w:tcW w:w="243" w:type="dxa"/>
            <w:tcBorders>
              <w:top w:val="nil"/>
              <w:left w:val="nil"/>
              <w:right w:val="nil"/>
            </w:tcBorders>
            <w:shd w:val="clear" w:color="auto" w:fill="auto"/>
          </w:tcPr>
          <w:p w14:paraId="427E111B" w14:textId="77777777" w:rsidR="00122AB4" w:rsidRPr="00C961D5" w:rsidRDefault="00122AB4" w:rsidP="00122AB4">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shd w:val="clear" w:color="auto" w:fill="auto"/>
            <w:vAlign w:val="bottom"/>
          </w:tcPr>
          <w:p w14:paraId="796300F6" w14:textId="5E2A4550" w:rsidR="00122AB4" w:rsidRPr="00C961D5" w:rsidRDefault="00122AB4" w:rsidP="00122AB4">
            <w:pPr>
              <w:spacing w:line="240" w:lineRule="auto"/>
              <w:ind w:right="-11"/>
              <w:jc w:val="right"/>
              <w:rPr>
                <w:rFonts w:ascii="Browallia New" w:hAnsi="Browallia New" w:cs="Browallia New"/>
                <w:sz w:val="28"/>
                <w:szCs w:val="28"/>
              </w:rPr>
            </w:pPr>
            <w:r w:rsidRPr="00BD0255">
              <w:rPr>
                <w:rFonts w:ascii="Browallia New" w:hAnsi="Browallia New" w:cs="Browallia New"/>
                <w:sz w:val="28"/>
                <w:szCs w:val="28"/>
              </w:rPr>
              <w:t>0.04</w:t>
            </w:r>
          </w:p>
        </w:tc>
      </w:tr>
      <w:tr w:rsidR="00122AB4" w:rsidRPr="00C2555B" w14:paraId="7AED4111" w14:textId="77777777" w:rsidTr="007A18DC">
        <w:trPr>
          <w:trHeight w:val="170"/>
        </w:trPr>
        <w:tc>
          <w:tcPr>
            <w:tcW w:w="4074" w:type="dxa"/>
            <w:tcBorders>
              <w:top w:val="nil"/>
              <w:left w:val="nil"/>
              <w:bottom w:val="nil"/>
              <w:right w:val="nil"/>
            </w:tcBorders>
            <w:shd w:val="clear" w:color="auto" w:fill="auto"/>
          </w:tcPr>
          <w:p w14:paraId="4853212A" w14:textId="77777777" w:rsidR="00122AB4" w:rsidRPr="00C2555B" w:rsidRDefault="00122AB4" w:rsidP="00122AB4">
            <w:pPr>
              <w:ind w:left="175"/>
              <w:rPr>
                <w:rFonts w:ascii="Browallia New" w:hAnsi="Browallia New" w:cs="Browallia New"/>
                <w:sz w:val="28"/>
                <w:szCs w:val="28"/>
                <w:lang w:val="en-GB"/>
              </w:rPr>
            </w:pPr>
            <w:r w:rsidRPr="00C2555B">
              <w:rPr>
                <w:rFonts w:ascii="Browallia New" w:hAnsi="Browallia New" w:cs="Browallia New"/>
                <w:sz w:val="28"/>
                <w:szCs w:val="28"/>
                <w:cs/>
              </w:rPr>
              <w:t>รวม</w:t>
            </w:r>
          </w:p>
        </w:tc>
        <w:tc>
          <w:tcPr>
            <w:tcW w:w="1028" w:type="dxa"/>
            <w:tcBorders>
              <w:top w:val="single" w:sz="4" w:space="0" w:color="auto"/>
              <w:left w:val="nil"/>
              <w:bottom w:val="single" w:sz="12" w:space="0" w:color="auto"/>
              <w:right w:val="nil"/>
            </w:tcBorders>
            <w:shd w:val="clear" w:color="auto" w:fill="auto"/>
            <w:vAlign w:val="bottom"/>
          </w:tcPr>
          <w:p w14:paraId="382C18BB" w14:textId="1F644F22" w:rsidR="00122AB4" w:rsidRPr="008B1FC1" w:rsidRDefault="00671A6D" w:rsidP="00122AB4">
            <w:pPr>
              <w:tabs>
                <w:tab w:val="decimal" w:pos="522"/>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7.</w:t>
            </w:r>
            <w:r w:rsidR="00902DFC">
              <w:rPr>
                <w:rFonts w:ascii="Browallia New" w:hAnsi="Browallia New" w:cs="Browallia New"/>
                <w:sz w:val="28"/>
                <w:szCs w:val="28"/>
              </w:rPr>
              <w:t>52</w:t>
            </w:r>
          </w:p>
        </w:tc>
        <w:tc>
          <w:tcPr>
            <w:tcW w:w="240" w:type="dxa"/>
            <w:tcBorders>
              <w:top w:val="nil"/>
              <w:left w:val="nil"/>
              <w:bottom w:val="nil"/>
              <w:right w:val="nil"/>
            </w:tcBorders>
            <w:shd w:val="clear" w:color="auto" w:fill="auto"/>
          </w:tcPr>
          <w:p w14:paraId="0EBD9AEC" w14:textId="77777777" w:rsidR="00122AB4" w:rsidRPr="00C961D5" w:rsidRDefault="00122AB4" w:rsidP="00122AB4">
            <w:pPr>
              <w:tabs>
                <w:tab w:val="decimal" w:pos="492"/>
                <w:tab w:val="decimal" w:pos="522"/>
              </w:tabs>
              <w:spacing w:line="240" w:lineRule="auto"/>
              <w:ind w:right="-10"/>
              <w:jc w:val="right"/>
              <w:rPr>
                <w:rFonts w:ascii="Browallia New" w:hAnsi="Browallia New" w:cs="Browallia New"/>
                <w:sz w:val="28"/>
                <w:szCs w:val="28"/>
              </w:rPr>
            </w:pPr>
          </w:p>
        </w:tc>
        <w:tc>
          <w:tcPr>
            <w:tcW w:w="1036" w:type="dxa"/>
            <w:tcBorders>
              <w:top w:val="single" w:sz="4" w:space="0" w:color="auto"/>
              <w:left w:val="nil"/>
              <w:bottom w:val="single" w:sz="12" w:space="0" w:color="auto"/>
              <w:right w:val="nil"/>
            </w:tcBorders>
            <w:shd w:val="clear" w:color="auto" w:fill="auto"/>
            <w:vAlign w:val="bottom"/>
          </w:tcPr>
          <w:p w14:paraId="1AED132C" w14:textId="16B1EDE6" w:rsidR="00122AB4" w:rsidRPr="00C961D5" w:rsidRDefault="00122AB4" w:rsidP="00122AB4">
            <w:pPr>
              <w:spacing w:line="240" w:lineRule="auto"/>
              <w:ind w:right="-11"/>
              <w:jc w:val="right"/>
              <w:rPr>
                <w:rFonts w:ascii="Browallia New" w:hAnsi="Browallia New" w:cs="Browallia New"/>
                <w:sz w:val="28"/>
                <w:szCs w:val="28"/>
              </w:rPr>
            </w:pPr>
            <w:r w:rsidRPr="00BD0255">
              <w:rPr>
                <w:rFonts w:ascii="Browallia New" w:hAnsi="Browallia New" w:cs="Browallia New"/>
                <w:sz w:val="28"/>
                <w:szCs w:val="28"/>
              </w:rPr>
              <w:t>7.34</w:t>
            </w:r>
          </w:p>
        </w:tc>
        <w:tc>
          <w:tcPr>
            <w:tcW w:w="240" w:type="dxa"/>
            <w:tcBorders>
              <w:top w:val="nil"/>
              <w:left w:val="nil"/>
              <w:bottom w:val="nil"/>
              <w:right w:val="nil"/>
            </w:tcBorders>
            <w:shd w:val="clear" w:color="auto" w:fill="auto"/>
          </w:tcPr>
          <w:p w14:paraId="140544BF" w14:textId="77777777" w:rsidR="00122AB4" w:rsidRPr="00C961D5" w:rsidRDefault="00122AB4" w:rsidP="00122AB4">
            <w:pPr>
              <w:tabs>
                <w:tab w:val="decimal" w:pos="492"/>
                <w:tab w:val="decimal" w:pos="522"/>
              </w:tabs>
              <w:spacing w:line="240" w:lineRule="auto"/>
              <w:ind w:right="-10"/>
              <w:jc w:val="right"/>
              <w:rPr>
                <w:rFonts w:ascii="Browallia New" w:hAnsi="Browallia New" w:cs="Browallia New"/>
                <w:sz w:val="28"/>
                <w:szCs w:val="28"/>
                <w:cs/>
              </w:rPr>
            </w:pPr>
          </w:p>
        </w:tc>
        <w:tc>
          <w:tcPr>
            <w:tcW w:w="1035" w:type="dxa"/>
            <w:tcBorders>
              <w:top w:val="single" w:sz="4" w:space="0" w:color="auto"/>
              <w:left w:val="nil"/>
              <w:bottom w:val="single" w:sz="12" w:space="0" w:color="auto"/>
              <w:right w:val="nil"/>
            </w:tcBorders>
            <w:shd w:val="clear" w:color="auto" w:fill="auto"/>
            <w:vAlign w:val="bottom"/>
          </w:tcPr>
          <w:p w14:paraId="292B0AFC" w14:textId="67BBC81D" w:rsidR="00122AB4" w:rsidRPr="008B1FC1" w:rsidRDefault="00671A6D" w:rsidP="00122AB4">
            <w:pPr>
              <w:tabs>
                <w:tab w:val="decimal" w:pos="522"/>
              </w:tabs>
              <w:spacing w:line="240" w:lineRule="auto"/>
              <w:ind w:right="-10"/>
              <w:jc w:val="right"/>
              <w:rPr>
                <w:rFonts w:ascii="Browallia New" w:hAnsi="Browallia New" w:cs="Browallia New"/>
                <w:sz w:val="28"/>
                <w:szCs w:val="28"/>
              </w:rPr>
            </w:pPr>
            <w:r w:rsidRPr="008B1FC1">
              <w:rPr>
                <w:rFonts w:ascii="Browallia New" w:hAnsi="Browallia New" w:cs="Browallia New"/>
                <w:sz w:val="28"/>
                <w:szCs w:val="28"/>
              </w:rPr>
              <w:t>3.41</w:t>
            </w:r>
          </w:p>
        </w:tc>
        <w:tc>
          <w:tcPr>
            <w:tcW w:w="243" w:type="dxa"/>
            <w:tcBorders>
              <w:top w:val="nil"/>
              <w:left w:val="nil"/>
              <w:bottom w:val="nil"/>
              <w:right w:val="nil"/>
            </w:tcBorders>
            <w:shd w:val="clear" w:color="auto" w:fill="auto"/>
          </w:tcPr>
          <w:p w14:paraId="735136D7" w14:textId="77777777" w:rsidR="00122AB4" w:rsidRPr="00C961D5" w:rsidRDefault="00122AB4" w:rsidP="00122AB4">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shd w:val="clear" w:color="auto" w:fill="auto"/>
            <w:vAlign w:val="bottom"/>
          </w:tcPr>
          <w:p w14:paraId="0DB1D962" w14:textId="7E13437F" w:rsidR="00122AB4" w:rsidRPr="00C961D5" w:rsidRDefault="00122AB4" w:rsidP="00122AB4">
            <w:pPr>
              <w:spacing w:line="240" w:lineRule="auto"/>
              <w:ind w:right="-11"/>
              <w:jc w:val="right"/>
              <w:rPr>
                <w:rFonts w:ascii="Browallia New" w:hAnsi="Browallia New" w:cs="Browallia New"/>
                <w:sz w:val="28"/>
                <w:szCs w:val="28"/>
              </w:rPr>
            </w:pPr>
            <w:r w:rsidRPr="00BD0255">
              <w:rPr>
                <w:rFonts w:ascii="Browallia New" w:hAnsi="Browallia New" w:cs="Browallia New"/>
                <w:sz w:val="28"/>
                <w:szCs w:val="28"/>
              </w:rPr>
              <w:t>3.13</w:t>
            </w:r>
          </w:p>
        </w:tc>
      </w:tr>
    </w:tbl>
    <w:p w14:paraId="59EF5EFA" w14:textId="77777777" w:rsidR="00B82210" w:rsidRDefault="00B82210"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0FDFF368" w14:textId="4F1B72C3" w:rsidR="00E967F9" w:rsidRDefault="00E967F9"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9D44EB">
        <w:rPr>
          <w:rFonts w:ascii="Browallia New" w:hAnsi="Browallia New" w:cs="Browallia New"/>
          <w:sz w:val="28"/>
          <w:szCs w:val="28"/>
          <w:cs/>
        </w:rPr>
        <w:t xml:space="preserve">ยอดคงเหลือกับบุคคลและบริษัทที่เกี่ยวข้องกัน ณ วันที่ </w:t>
      </w:r>
      <w:r w:rsidR="00553CFA" w:rsidRPr="009D44EB">
        <w:rPr>
          <w:rFonts w:ascii="Browallia New" w:hAnsi="Browallia New" w:cs="Browallia New"/>
          <w:sz w:val="28"/>
          <w:szCs w:val="28"/>
        </w:rPr>
        <w:t>3</w:t>
      </w:r>
      <w:r w:rsidR="003B3B06" w:rsidRPr="003B3B06">
        <w:rPr>
          <w:rFonts w:ascii="Browallia New" w:hAnsi="Browallia New" w:cs="Browallia New" w:hint="cs"/>
          <w:sz w:val="28"/>
          <w:szCs w:val="28"/>
        </w:rPr>
        <w:t>1</w:t>
      </w:r>
      <w:r w:rsidR="00050DCB" w:rsidRPr="009D44EB">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Pr="009D44EB">
        <w:rPr>
          <w:rFonts w:ascii="Browallia New" w:hAnsi="Browallia New" w:cs="Browallia New"/>
          <w:sz w:val="28"/>
          <w:szCs w:val="28"/>
          <w:cs/>
        </w:rPr>
        <w:t xml:space="preserve"> และ วันที่ </w:t>
      </w:r>
      <w:r w:rsidRPr="009D44EB">
        <w:rPr>
          <w:rFonts w:ascii="Browallia New" w:hAnsi="Browallia New" w:cs="Browallia New"/>
          <w:sz w:val="28"/>
          <w:szCs w:val="28"/>
          <w:lang w:val="en-GB"/>
        </w:rPr>
        <w:t>31</w:t>
      </w:r>
      <w:r w:rsidRPr="009D44EB">
        <w:rPr>
          <w:rFonts w:ascii="Browallia New" w:hAnsi="Browallia New" w:cs="Browallia New"/>
          <w:sz w:val="28"/>
          <w:szCs w:val="28"/>
          <w:cs/>
        </w:rPr>
        <w:t xml:space="preserve"> ธันวาคม </w:t>
      </w:r>
      <w:r w:rsidRPr="009D44E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Pr="009D44EB">
        <w:rPr>
          <w:rFonts w:ascii="Browallia New" w:hAnsi="Browallia New" w:cs="Browallia New"/>
          <w:sz w:val="28"/>
          <w:szCs w:val="28"/>
          <w:cs/>
        </w:rPr>
        <w:t xml:space="preserve"> มีดังนี้</w:t>
      </w:r>
    </w:p>
    <w:p w14:paraId="6B0E89CA" w14:textId="77777777" w:rsidR="00B82210" w:rsidRPr="00B82210"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5762892D" w14:textId="77777777" w:rsidR="00A862B3" w:rsidRPr="00553E7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8"/>
          <w:szCs w:val="8"/>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A862B3" w:rsidRPr="00C2555B" w14:paraId="20A27B86" w14:textId="77777777" w:rsidTr="00493671">
        <w:trPr>
          <w:cantSplit/>
          <w:tblHeader/>
        </w:trPr>
        <w:tc>
          <w:tcPr>
            <w:tcW w:w="4074" w:type="dxa"/>
            <w:shd w:val="clear" w:color="auto" w:fill="auto"/>
          </w:tcPr>
          <w:p w14:paraId="7A355517" w14:textId="77777777" w:rsidR="00A862B3" w:rsidRPr="00C2555B" w:rsidRDefault="00A862B3" w:rsidP="00587142">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6B0E5A13" w14:textId="77777777" w:rsidR="00A862B3" w:rsidRPr="00C2555B" w:rsidRDefault="00A862B3" w:rsidP="00587142">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A862B3" w:rsidRPr="00C2555B" w14:paraId="0CE30BD5" w14:textId="77777777" w:rsidTr="00493671">
        <w:trPr>
          <w:cantSplit/>
          <w:tblHeader/>
        </w:trPr>
        <w:tc>
          <w:tcPr>
            <w:tcW w:w="4074" w:type="dxa"/>
            <w:shd w:val="clear" w:color="auto" w:fill="auto"/>
          </w:tcPr>
          <w:p w14:paraId="14697775" w14:textId="77777777" w:rsidR="00A862B3" w:rsidRPr="00C2555B" w:rsidRDefault="00A862B3" w:rsidP="00587142">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2D188AB0"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218D4AD8"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447D1031" w14:textId="77777777" w:rsidR="00A862B3" w:rsidRPr="00C2555B" w:rsidRDefault="00A862B3" w:rsidP="00587142">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050DCB" w:rsidRPr="00C2555B" w14:paraId="1AD4E291" w14:textId="77777777" w:rsidTr="00493671">
        <w:trPr>
          <w:cantSplit/>
          <w:tblHeader/>
        </w:trPr>
        <w:tc>
          <w:tcPr>
            <w:tcW w:w="4074" w:type="dxa"/>
            <w:shd w:val="clear" w:color="auto" w:fill="auto"/>
          </w:tcPr>
          <w:p w14:paraId="7D49B0A9" w14:textId="77777777" w:rsidR="00050DCB" w:rsidRPr="00F94898" w:rsidRDefault="00050DCB" w:rsidP="00050DCB">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0F0B2BC6" w14:textId="1F1B0D91" w:rsidR="00050DCB" w:rsidRPr="00C2555B" w:rsidRDefault="003B3B06" w:rsidP="00050DCB">
            <w:pPr>
              <w:tabs>
                <w:tab w:val="clear" w:pos="680"/>
                <w:tab w:val="clear" w:pos="907"/>
              </w:tabs>
              <w:spacing w:line="240" w:lineRule="auto"/>
              <w:ind w:left="-97" w:right="-120"/>
              <w:jc w:val="center"/>
              <w:rPr>
                <w:rFonts w:ascii="Browallia New" w:hAnsi="Browallia New" w:cs="Browallia New"/>
                <w:sz w:val="28"/>
                <w:szCs w:val="28"/>
              </w:rPr>
            </w:pPr>
            <w:r w:rsidRPr="003B3B06">
              <w:rPr>
                <w:rFonts w:ascii="Browallia New" w:hAnsi="Browallia New" w:cs="Browallia New" w:hint="cs"/>
                <w:sz w:val="28"/>
                <w:szCs w:val="28"/>
              </w:rPr>
              <w:t>31</w:t>
            </w:r>
            <w:r w:rsidR="00050DCB">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shd w:val="clear" w:color="auto" w:fill="auto"/>
            <w:vAlign w:val="bottom"/>
          </w:tcPr>
          <w:p w14:paraId="3A9AFF75" w14:textId="77777777" w:rsidR="00050DCB" w:rsidRPr="00C2555B" w:rsidRDefault="00050DCB" w:rsidP="00050DCB">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6746EBA4" w14:textId="183D6CBA" w:rsidR="00050DCB" w:rsidRPr="00C2555B" w:rsidRDefault="00050DCB" w:rsidP="00050DCB">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shd w:val="clear" w:color="auto" w:fill="auto"/>
          </w:tcPr>
          <w:p w14:paraId="26CADF00" w14:textId="77777777" w:rsidR="00050DCB" w:rsidRPr="00C2555B" w:rsidRDefault="00050DCB" w:rsidP="00050DCB">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4FD9D678" w14:textId="2F67BF2C" w:rsidR="00050DCB" w:rsidRPr="00C2555B" w:rsidRDefault="003B3B06" w:rsidP="00050DCB">
            <w:pPr>
              <w:tabs>
                <w:tab w:val="clear" w:pos="680"/>
                <w:tab w:val="clear" w:pos="907"/>
              </w:tabs>
              <w:spacing w:line="240" w:lineRule="auto"/>
              <w:ind w:left="-86" w:right="-100"/>
              <w:jc w:val="center"/>
              <w:rPr>
                <w:rFonts w:ascii="Browallia New" w:hAnsi="Browallia New" w:cs="Browallia New"/>
                <w:sz w:val="28"/>
                <w:szCs w:val="28"/>
              </w:rPr>
            </w:pPr>
            <w:r w:rsidRPr="003B3B06">
              <w:rPr>
                <w:rFonts w:ascii="Browallia New" w:hAnsi="Browallia New" w:cs="Browallia New" w:hint="cs"/>
                <w:sz w:val="28"/>
                <w:szCs w:val="28"/>
              </w:rPr>
              <w:t>31</w:t>
            </w:r>
            <w:r w:rsidR="00050DCB">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9" w:type="dxa"/>
            <w:tcBorders>
              <w:top w:val="single" w:sz="4" w:space="0" w:color="auto"/>
            </w:tcBorders>
            <w:shd w:val="clear" w:color="auto" w:fill="auto"/>
            <w:vAlign w:val="bottom"/>
          </w:tcPr>
          <w:p w14:paraId="7305A0C4" w14:textId="77777777" w:rsidR="00050DCB" w:rsidRPr="00C2555B" w:rsidRDefault="00050DCB" w:rsidP="00050DCB">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39F583FA" w14:textId="5702BF34" w:rsidR="00050DCB" w:rsidRPr="00C2555B" w:rsidRDefault="00050DCB" w:rsidP="00050DCB">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2B3998" w:rsidRPr="005B6815" w14:paraId="2DB482D0" w14:textId="77777777" w:rsidTr="00493671">
        <w:trPr>
          <w:cantSplit/>
          <w:tblHeader/>
        </w:trPr>
        <w:tc>
          <w:tcPr>
            <w:tcW w:w="4074" w:type="dxa"/>
            <w:shd w:val="clear" w:color="auto" w:fill="auto"/>
          </w:tcPr>
          <w:p w14:paraId="6F6914FF" w14:textId="61D88792" w:rsidR="00A862B3" w:rsidRPr="00807020" w:rsidRDefault="00A862B3" w:rsidP="00DB3456">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2D577C30"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10441987"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1F940C96"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0DB3A758"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40278E12"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48821DBB"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42BB7CEE" w14:textId="77777777" w:rsidR="00A862B3" w:rsidRPr="00807020" w:rsidRDefault="00A862B3" w:rsidP="00587142">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674C42" w:rsidRPr="00C2555B" w14:paraId="5E9BE736" w14:textId="77777777" w:rsidTr="00493671">
        <w:trPr>
          <w:cantSplit/>
        </w:trPr>
        <w:tc>
          <w:tcPr>
            <w:tcW w:w="5354" w:type="dxa"/>
            <w:gridSpan w:val="3"/>
            <w:shd w:val="clear" w:color="auto" w:fill="auto"/>
          </w:tcPr>
          <w:p w14:paraId="11309C10" w14:textId="7E96C5C3" w:rsidR="00674C42" w:rsidRPr="00C2555B" w:rsidRDefault="00674C42" w:rsidP="00C15708">
            <w:pPr>
              <w:tabs>
                <w:tab w:val="clear" w:pos="227"/>
                <w:tab w:val="clear" w:pos="3742"/>
                <w:tab w:val="left" w:pos="250"/>
              </w:tabs>
              <w:spacing w:line="240" w:lineRule="auto"/>
              <w:ind w:right="175"/>
              <w:rPr>
                <w:rFonts w:ascii="Browallia New" w:hAnsi="Browallia New" w:cs="Browallia New"/>
                <w:b/>
                <w:bCs/>
                <w:sz w:val="28"/>
                <w:szCs w:val="28"/>
              </w:rPr>
            </w:pPr>
            <w:r w:rsidRPr="00C2555B">
              <w:rPr>
                <w:rFonts w:ascii="Browallia New" w:hAnsi="Browallia New" w:cs="Browallia New"/>
                <w:b/>
                <w:bCs/>
                <w:sz w:val="28"/>
                <w:szCs w:val="28"/>
                <w:cs/>
              </w:rPr>
              <w:t>ลูกหนี้การค้าและลูกหนี้อื่น - บุคคลและบริษัทที่เกี่ยวข้อง</w:t>
            </w:r>
          </w:p>
        </w:tc>
        <w:tc>
          <w:tcPr>
            <w:tcW w:w="1024" w:type="dxa"/>
            <w:shd w:val="clear" w:color="auto" w:fill="auto"/>
          </w:tcPr>
          <w:p w14:paraId="10DFDCAB"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shd w:val="clear" w:color="auto" w:fill="auto"/>
          </w:tcPr>
          <w:p w14:paraId="77215134"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543523DD"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5ADA563"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41AE811C" w14:textId="77777777" w:rsidR="00674C42" w:rsidRPr="00C2555B" w:rsidRDefault="00674C42" w:rsidP="0058714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33A2C" w:rsidRPr="00C2555B" w14:paraId="3B972B09" w14:textId="77777777" w:rsidTr="007A18DC">
        <w:trPr>
          <w:cantSplit/>
        </w:trPr>
        <w:tc>
          <w:tcPr>
            <w:tcW w:w="4074" w:type="dxa"/>
            <w:shd w:val="clear" w:color="auto" w:fill="auto"/>
          </w:tcPr>
          <w:p w14:paraId="010B42ED" w14:textId="77777777" w:rsidR="00433A2C" w:rsidRPr="00C2555B" w:rsidRDefault="00433A2C" w:rsidP="00433A2C">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8133E03" w14:textId="5CB19908" w:rsidR="00433A2C" w:rsidRPr="000D6836" w:rsidRDefault="007733A1" w:rsidP="00433A2C">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3ED09C"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5D5B5A4" w14:textId="0BC7339F" w:rsidR="00433A2C" w:rsidRPr="00C961D5" w:rsidRDefault="00433A2C" w:rsidP="00433A2C">
            <w:pPr>
              <w:spacing w:line="240" w:lineRule="auto"/>
              <w:ind w:right="-10"/>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236" w:type="dxa"/>
            <w:shd w:val="clear" w:color="auto" w:fill="auto"/>
          </w:tcPr>
          <w:p w14:paraId="02A64948"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0561224" w14:textId="318E0B86" w:rsidR="00433A2C" w:rsidRPr="00987B55" w:rsidRDefault="008142F2"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987B55">
              <w:rPr>
                <w:rFonts w:ascii="Browallia New" w:hAnsi="Browallia New" w:cs="Browallia New"/>
                <w:sz w:val="28"/>
                <w:szCs w:val="28"/>
              </w:rPr>
              <w:t>2</w:t>
            </w:r>
            <w:r w:rsidR="00117A45" w:rsidRPr="00987B55">
              <w:rPr>
                <w:rFonts w:ascii="Browallia New" w:hAnsi="Browallia New" w:cs="Browallia New"/>
                <w:sz w:val="28"/>
                <w:szCs w:val="28"/>
              </w:rPr>
              <w:t>,</w:t>
            </w:r>
            <w:r w:rsidRPr="00987B55">
              <w:rPr>
                <w:rFonts w:ascii="Browallia New" w:hAnsi="Browallia New" w:cs="Browallia New"/>
                <w:sz w:val="28"/>
                <w:szCs w:val="28"/>
              </w:rPr>
              <w:t>413</w:t>
            </w:r>
          </w:p>
        </w:tc>
        <w:tc>
          <w:tcPr>
            <w:tcW w:w="239" w:type="dxa"/>
            <w:shd w:val="clear" w:color="auto" w:fill="auto"/>
          </w:tcPr>
          <w:p w14:paraId="4102D7C1"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251BEE71" w14:textId="414D8201"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3,295</w:t>
            </w:r>
          </w:p>
        </w:tc>
      </w:tr>
      <w:tr w:rsidR="00433A2C" w:rsidRPr="00C2555B" w14:paraId="140BB2BE" w14:textId="77777777" w:rsidTr="00B762DD">
        <w:trPr>
          <w:cantSplit/>
        </w:trPr>
        <w:tc>
          <w:tcPr>
            <w:tcW w:w="4074" w:type="dxa"/>
            <w:shd w:val="clear" w:color="auto" w:fill="auto"/>
          </w:tcPr>
          <w:p w14:paraId="3C1ADC8A" w14:textId="6E06D18C" w:rsidR="00433A2C" w:rsidRPr="00C2555B" w:rsidRDefault="00433A2C" w:rsidP="00433A2C">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6D8B78D7" w14:textId="2448AAE3" w:rsidR="00433A2C" w:rsidRPr="000D6836" w:rsidRDefault="007733A1" w:rsidP="00433A2C">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AA7C0BA" w14:textId="77777777" w:rsidR="00433A2C" w:rsidRPr="00C961D5" w:rsidRDefault="00433A2C" w:rsidP="00433A2C">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shd w:val="clear" w:color="auto" w:fill="auto"/>
            <w:vAlign w:val="bottom"/>
          </w:tcPr>
          <w:p w14:paraId="30995359" w14:textId="5581339C" w:rsidR="00433A2C" w:rsidRPr="00C961D5" w:rsidRDefault="00433A2C" w:rsidP="00433A2C">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51F4485" w14:textId="77777777"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shd w:val="clear" w:color="auto" w:fill="auto"/>
            <w:vAlign w:val="bottom"/>
          </w:tcPr>
          <w:p w14:paraId="1B9444DC" w14:textId="7DBE1A31" w:rsidR="00433A2C" w:rsidRPr="00987B55" w:rsidRDefault="008142F2"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987B55">
              <w:rPr>
                <w:rFonts w:ascii="Browallia New" w:hAnsi="Browallia New" w:cs="Browallia New"/>
                <w:sz w:val="28"/>
                <w:szCs w:val="28"/>
              </w:rPr>
              <w:t>2,307</w:t>
            </w:r>
          </w:p>
        </w:tc>
        <w:tc>
          <w:tcPr>
            <w:tcW w:w="239" w:type="dxa"/>
            <w:shd w:val="clear" w:color="auto" w:fill="auto"/>
          </w:tcPr>
          <w:p w14:paraId="22227BA6" w14:textId="77777777" w:rsidR="00433A2C" w:rsidRPr="00C961D5" w:rsidRDefault="00433A2C" w:rsidP="00433A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shd w:val="clear" w:color="auto" w:fill="auto"/>
          </w:tcPr>
          <w:p w14:paraId="1FEE4CF9" w14:textId="68DB3D52"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t>219</w:t>
            </w:r>
          </w:p>
        </w:tc>
      </w:tr>
      <w:tr w:rsidR="00433A2C" w:rsidRPr="00C2555B" w14:paraId="358EB616" w14:textId="77777777" w:rsidTr="007A18DC">
        <w:trPr>
          <w:cantSplit/>
        </w:trPr>
        <w:tc>
          <w:tcPr>
            <w:tcW w:w="4074" w:type="dxa"/>
            <w:shd w:val="clear" w:color="auto" w:fill="auto"/>
          </w:tcPr>
          <w:p w14:paraId="5BDB1E34" w14:textId="60D8F8AD" w:rsidR="00433A2C" w:rsidRPr="00C2555B" w:rsidRDefault="00433A2C" w:rsidP="00433A2C">
            <w:pPr>
              <w:tabs>
                <w:tab w:val="clear" w:pos="227"/>
              </w:tabs>
              <w:spacing w:line="240" w:lineRule="auto"/>
              <w:ind w:left="175" w:hanging="175"/>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0022A110" w14:textId="29F8E637" w:rsidR="00433A2C" w:rsidRPr="008B1FC1" w:rsidRDefault="00671A6D"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8B1FC1">
              <w:rPr>
                <w:rFonts w:ascii="Browallia New" w:hAnsi="Browallia New" w:cs="Browallia New"/>
                <w:sz w:val="28"/>
                <w:szCs w:val="28"/>
              </w:rPr>
              <w:t>5</w:t>
            </w:r>
          </w:p>
        </w:tc>
        <w:tc>
          <w:tcPr>
            <w:tcW w:w="236" w:type="dxa"/>
            <w:shd w:val="clear" w:color="auto" w:fill="auto"/>
          </w:tcPr>
          <w:p w14:paraId="4B899311" w14:textId="77777777" w:rsidR="00433A2C" w:rsidRPr="00C961D5" w:rsidRDefault="00433A2C" w:rsidP="00433A2C">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77DBCC1D" w14:textId="3DCC6CC6" w:rsidR="00433A2C" w:rsidRPr="00C961D5" w:rsidRDefault="00433A2C" w:rsidP="00433A2C">
            <w:pPr>
              <w:spacing w:line="240" w:lineRule="auto"/>
              <w:ind w:right="-10"/>
              <w:jc w:val="right"/>
              <w:rPr>
                <w:rFonts w:ascii="Browallia New" w:hAnsi="Browallia New" w:cs="Browallia New"/>
                <w:sz w:val="28"/>
                <w:szCs w:val="28"/>
              </w:rPr>
            </w:pPr>
            <w:r>
              <w:rPr>
                <w:rFonts w:ascii="Browallia New" w:hAnsi="Browallia New" w:cs="Browallia New"/>
                <w:sz w:val="28"/>
                <w:szCs w:val="28"/>
                <w:lang w:val="en-GB"/>
              </w:rPr>
              <w:t>7</w:t>
            </w:r>
          </w:p>
        </w:tc>
        <w:tc>
          <w:tcPr>
            <w:tcW w:w="236" w:type="dxa"/>
            <w:shd w:val="clear" w:color="auto" w:fill="auto"/>
          </w:tcPr>
          <w:p w14:paraId="46327410" w14:textId="77777777"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bottom w:val="single" w:sz="4" w:space="0" w:color="auto"/>
            </w:tcBorders>
            <w:shd w:val="clear" w:color="auto" w:fill="auto"/>
            <w:vAlign w:val="bottom"/>
          </w:tcPr>
          <w:p w14:paraId="189B69A6" w14:textId="4E368A40" w:rsidR="00433A2C" w:rsidRPr="00987B55" w:rsidRDefault="00A0116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sidRPr="00987B55">
              <w:rPr>
                <w:rFonts w:ascii="Browallia New" w:hAnsi="Browallia New" w:cs="Browallia New"/>
                <w:sz w:val="28"/>
                <w:szCs w:val="28"/>
              </w:rPr>
              <w:t>5</w:t>
            </w:r>
          </w:p>
        </w:tc>
        <w:tc>
          <w:tcPr>
            <w:tcW w:w="239" w:type="dxa"/>
            <w:shd w:val="clear" w:color="auto" w:fill="auto"/>
          </w:tcPr>
          <w:p w14:paraId="1D30C4FF" w14:textId="77777777" w:rsidR="00433A2C" w:rsidRPr="00C961D5" w:rsidRDefault="00433A2C" w:rsidP="00433A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bottom w:val="single" w:sz="4" w:space="0" w:color="auto"/>
            </w:tcBorders>
            <w:shd w:val="clear" w:color="auto" w:fill="auto"/>
          </w:tcPr>
          <w:p w14:paraId="73022D3F" w14:textId="4CEE0761"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cs/>
              </w:rPr>
            </w:pPr>
            <w:r>
              <w:rPr>
                <w:rFonts w:ascii="Browallia New" w:hAnsi="Browallia New" w:cs="Browallia New"/>
                <w:sz w:val="28"/>
                <w:szCs w:val="28"/>
              </w:rPr>
              <w:t>7</w:t>
            </w:r>
          </w:p>
        </w:tc>
      </w:tr>
      <w:tr w:rsidR="00433A2C" w:rsidRPr="00C2555B" w14:paraId="72603AC0" w14:textId="77777777" w:rsidTr="007A18DC">
        <w:trPr>
          <w:cantSplit/>
        </w:trPr>
        <w:tc>
          <w:tcPr>
            <w:tcW w:w="4074" w:type="dxa"/>
            <w:shd w:val="clear" w:color="auto" w:fill="auto"/>
          </w:tcPr>
          <w:p w14:paraId="3EEC288F" w14:textId="77777777" w:rsidR="00433A2C" w:rsidRPr="00C2555B" w:rsidRDefault="00433A2C" w:rsidP="00433A2C">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04DCC321" w14:textId="4CA4921D" w:rsidR="00433A2C" w:rsidRPr="008B1FC1" w:rsidRDefault="00671A6D"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8B1FC1">
              <w:rPr>
                <w:rFonts w:ascii="Browallia New" w:hAnsi="Browallia New" w:cs="Browallia New"/>
                <w:sz w:val="28"/>
                <w:szCs w:val="28"/>
              </w:rPr>
              <w:t>5</w:t>
            </w:r>
          </w:p>
        </w:tc>
        <w:tc>
          <w:tcPr>
            <w:tcW w:w="236" w:type="dxa"/>
            <w:shd w:val="clear" w:color="auto" w:fill="auto"/>
            <w:vAlign w:val="bottom"/>
          </w:tcPr>
          <w:p w14:paraId="24367FEA" w14:textId="77777777" w:rsidR="00433A2C" w:rsidRPr="00C961D5" w:rsidRDefault="00433A2C" w:rsidP="00433A2C">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9D5ECF4" w14:textId="629DE9BB" w:rsidR="00433A2C" w:rsidRPr="00C961D5" w:rsidRDefault="00433A2C" w:rsidP="00433A2C">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7</w:t>
            </w:r>
          </w:p>
        </w:tc>
        <w:tc>
          <w:tcPr>
            <w:tcW w:w="236" w:type="dxa"/>
            <w:shd w:val="clear" w:color="auto" w:fill="auto"/>
            <w:vAlign w:val="bottom"/>
          </w:tcPr>
          <w:p w14:paraId="7EF02846" w14:textId="77777777" w:rsidR="00433A2C" w:rsidRPr="00C961D5" w:rsidRDefault="00433A2C" w:rsidP="00433A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69" w:type="dxa"/>
            <w:tcBorders>
              <w:top w:val="single" w:sz="4" w:space="0" w:color="auto"/>
              <w:bottom w:val="single" w:sz="12" w:space="0" w:color="auto"/>
            </w:tcBorders>
            <w:shd w:val="clear" w:color="auto" w:fill="auto"/>
            <w:vAlign w:val="bottom"/>
          </w:tcPr>
          <w:p w14:paraId="5E460B40" w14:textId="315CE61A" w:rsidR="00433A2C" w:rsidRPr="00987B55" w:rsidRDefault="007E10D9"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sidRPr="00987B55">
              <w:rPr>
                <w:rFonts w:ascii="Browallia New" w:hAnsi="Browallia New" w:cs="Browallia New"/>
                <w:sz w:val="28"/>
                <w:szCs w:val="28"/>
              </w:rPr>
              <w:t>4,725</w:t>
            </w:r>
          </w:p>
        </w:tc>
        <w:tc>
          <w:tcPr>
            <w:tcW w:w="239" w:type="dxa"/>
            <w:shd w:val="clear" w:color="auto" w:fill="auto"/>
          </w:tcPr>
          <w:p w14:paraId="402A7FF9" w14:textId="77777777" w:rsidR="00433A2C" w:rsidRPr="00C961D5" w:rsidRDefault="00433A2C" w:rsidP="00433A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97C589C" w14:textId="659140EB"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3,521</w:t>
            </w:r>
            <w:r>
              <w:rPr>
                <w:rFonts w:ascii="Browallia New" w:hAnsi="Browallia New" w:cs="Browallia New"/>
                <w:sz w:val="28"/>
                <w:szCs w:val="28"/>
              </w:rPr>
              <w:fldChar w:fldCharType="end"/>
            </w:r>
          </w:p>
        </w:tc>
      </w:tr>
      <w:tr w:rsidR="00520CE8" w:rsidRPr="00CB6493" w14:paraId="3899CF92" w14:textId="77777777" w:rsidTr="00B762DD">
        <w:trPr>
          <w:cantSplit/>
        </w:trPr>
        <w:tc>
          <w:tcPr>
            <w:tcW w:w="4074" w:type="dxa"/>
            <w:shd w:val="clear" w:color="auto" w:fill="auto"/>
          </w:tcPr>
          <w:p w14:paraId="2006C3C1" w14:textId="77777777" w:rsidR="00520CE8" w:rsidRPr="007A18DC" w:rsidRDefault="00520CE8" w:rsidP="003B59F7">
            <w:pPr>
              <w:tabs>
                <w:tab w:val="clear" w:pos="227"/>
              </w:tabs>
              <w:spacing w:line="240" w:lineRule="auto"/>
              <w:ind w:left="237"/>
              <w:rPr>
                <w:rFonts w:ascii="Browallia New" w:hAnsi="Browallia New" w:cs="Browallia New"/>
                <w:sz w:val="22"/>
                <w:szCs w:val="22"/>
                <w:cs/>
              </w:rPr>
            </w:pPr>
          </w:p>
        </w:tc>
        <w:tc>
          <w:tcPr>
            <w:tcW w:w="1044" w:type="dxa"/>
            <w:tcBorders>
              <w:top w:val="single" w:sz="12" w:space="0" w:color="auto"/>
            </w:tcBorders>
            <w:shd w:val="clear" w:color="auto" w:fill="auto"/>
            <w:vAlign w:val="bottom"/>
          </w:tcPr>
          <w:p w14:paraId="3E908760" w14:textId="77777777" w:rsidR="00520CE8" w:rsidRPr="00467E0B" w:rsidRDefault="00520CE8" w:rsidP="003B59F7">
            <w:pPr>
              <w:spacing w:line="240" w:lineRule="auto"/>
              <w:ind w:right="-10"/>
              <w:jc w:val="right"/>
              <w:rPr>
                <w:rFonts w:ascii="Browallia New" w:hAnsi="Browallia New" w:cs="Browallia New"/>
                <w:sz w:val="22"/>
                <w:szCs w:val="22"/>
                <w:lang w:val="en-GB"/>
              </w:rPr>
            </w:pPr>
          </w:p>
        </w:tc>
        <w:tc>
          <w:tcPr>
            <w:tcW w:w="236" w:type="dxa"/>
            <w:shd w:val="clear" w:color="auto" w:fill="auto"/>
            <w:vAlign w:val="bottom"/>
          </w:tcPr>
          <w:p w14:paraId="49A6338F" w14:textId="77777777" w:rsidR="00520CE8" w:rsidRPr="007A18DC" w:rsidRDefault="00520CE8" w:rsidP="003B59F7">
            <w:pPr>
              <w:tabs>
                <w:tab w:val="clear" w:pos="227"/>
                <w:tab w:val="clear" w:pos="454"/>
                <w:tab w:val="clear" w:pos="680"/>
              </w:tabs>
              <w:spacing w:line="240" w:lineRule="auto"/>
              <w:ind w:left="-45" w:right="23"/>
              <w:jc w:val="right"/>
              <w:rPr>
                <w:rFonts w:ascii="Browallia New" w:hAnsi="Browallia New" w:cs="Browallia New"/>
                <w:sz w:val="22"/>
                <w:szCs w:val="22"/>
              </w:rPr>
            </w:pPr>
          </w:p>
        </w:tc>
        <w:tc>
          <w:tcPr>
            <w:tcW w:w="1024" w:type="dxa"/>
            <w:tcBorders>
              <w:top w:val="single" w:sz="12" w:space="0" w:color="auto"/>
            </w:tcBorders>
            <w:shd w:val="clear" w:color="auto" w:fill="auto"/>
            <w:vAlign w:val="bottom"/>
          </w:tcPr>
          <w:p w14:paraId="0814CBF2" w14:textId="77777777" w:rsidR="00520CE8" w:rsidRPr="007A18DC" w:rsidRDefault="00520CE8" w:rsidP="003B59F7">
            <w:pPr>
              <w:spacing w:line="240" w:lineRule="auto"/>
              <w:ind w:right="-10"/>
              <w:jc w:val="right"/>
              <w:rPr>
                <w:rFonts w:ascii="Browallia New" w:hAnsi="Browallia New" w:cs="Browallia New"/>
                <w:sz w:val="22"/>
                <w:szCs w:val="22"/>
                <w:lang w:val="en-GB"/>
              </w:rPr>
            </w:pPr>
          </w:p>
        </w:tc>
        <w:tc>
          <w:tcPr>
            <w:tcW w:w="236" w:type="dxa"/>
            <w:shd w:val="clear" w:color="auto" w:fill="auto"/>
          </w:tcPr>
          <w:p w14:paraId="20E0B1F9" w14:textId="77777777" w:rsidR="00520CE8" w:rsidRPr="007A18DC"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69" w:type="dxa"/>
            <w:tcBorders>
              <w:top w:val="single" w:sz="12" w:space="0" w:color="auto"/>
            </w:tcBorders>
            <w:shd w:val="clear" w:color="auto" w:fill="auto"/>
          </w:tcPr>
          <w:p w14:paraId="671853A1" w14:textId="77777777" w:rsidR="00520CE8" w:rsidRPr="007A18DC"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c>
          <w:tcPr>
            <w:tcW w:w="239" w:type="dxa"/>
            <w:shd w:val="clear" w:color="auto" w:fill="auto"/>
          </w:tcPr>
          <w:p w14:paraId="2B4D2DD8" w14:textId="77777777" w:rsidR="00520CE8" w:rsidRPr="007A18DC" w:rsidRDefault="00520CE8" w:rsidP="003B59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2"/>
                <w:szCs w:val="22"/>
              </w:rPr>
            </w:pPr>
          </w:p>
        </w:tc>
        <w:tc>
          <w:tcPr>
            <w:tcW w:w="1057" w:type="dxa"/>
            <w:tcBorders>
              <w:top w:val="single" w:sz="12" w:space="0" w:color="auto"/>
            </w:tcBorders>
            <w:shd w:val="clear" w:color="auto" w:fill="auto"/>
            <w:vAlign w:val="bottom"/>
          </w:tcPr>
          <w:p w14:paraId="4AE46F97" w14:textId="77777777" w:rsidR="00520CE8" w:rsidRPr="007A18DC" w:rsidRDefault="00520CE8"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2"/>
                <w:szCs w:val="22"/>
              </w:rPr>
            </w:pPr>
          </w:p>
        </w:tc>
      </w:tr>
      <w:tr w:rsidR="003B59F7" w:rsidRPr="00C2555B" w14:paraId="651C8167" w14:textId="77777777" w:rsidTr="00493671">
        <w:tblPrEx>
          <w:tblCellMar>
            <w:left w:w="46" w:type="dxa"/>
            <w:right w:w="46" w:type="dxa"/>
          </w:tblCellMar>
          <w:tblLook w:val="0000" w:firstRow="0" w:lastRow="0" w:firstColumn="0" w:lastColumn="0" w:noHBand="0" w:noVBand="0"/>
        </w:tblPrEx>
        <w:trPr>
          <w:cantSplit/>
        </w:trPr>
        <w:tc>
          <w:tcPr>
            <w:tcW w:w="5118" w:type="dxa"/>
            <w:gridSpan w:val="2"/>
            <w:shd w:val="clear" w:color="auto" w:fill="auto"/>
          </w:tcPr>
          <w:p w14:paraId="46BF4459" w14:textId="48AE58D5" w:rsidR="003B59F7" w:rsidRPr="00C961D5" w:rsidRDefault="003B59F7" w:rsidP="003B59F7">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C961D5">
              <w:rPr>
                <w:rFonts w:ascii="Browallia New" w:hAnsi="Browallia New" w:cs="Browallia New"/>
                <w:b/>
                <w:bCs/>
                <w:sz w:val="28"/>
                <w:szCs w:val="28"/>
                <w:cs/>
              </w:rPr>
              <w:t>เงินให้กู้ยืมระยะสั้นแก่บริษัทย่อยและดอกเบี้ยค้างรับ</w:t>
            </w:r>
          </w:p>
        </w:tc>
        <w:tc>
          <w:tcPr>
            <w:tcW w:w="236" w:type="dxa"/>
            <w:shd w:val="clear" w:color="auto" w:fill="auto"/>
          </w:tcPr>
          <w:p w14:paraId="32ADDCD4"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tcPr>
          <w:p w14:paraId="52FD8A54" w14:textId="77777777" w:rsidR="003B59F7" w:rsidRPr="00C961D5" w:rsidRDefault="003B59F7" w:rsidP="003B5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36" w:type="dxa"/>
            <w:shd w:val="clear" w:color="auto" w:fill="auto"/>
          </w:tcPr>
          <w:p w14:paraId="63B0A622"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tcPr>
          <w:p w14:paraId="0AE25C98"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2906D876"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tcPr>
          <w:p w14:paraId="06AAE4E9" w14:textId="77777777" w:rsidR="003B59F7" w:rsidRPr="00C961D5" w:rsidRDefault="003B59F7" w:rsidP="003B59F7">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33A2C" w:rsidRPr="00C2555B" w14:paraId="0A2183AF"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7D7D5" w14:textId="06E81900" w:rsidR="00433A2C" w:rsidRPr="00C2555B" w:rsidRDefault="00433A2C" w:rsidP="00433A2C">
            <w:pPr>
              <w:tabs>
                <w:tab w:val="clear" w:pos="227"/>
              </w:tabs>
              <w:spacing w:line="240" w:lineRule="auto"/>
              <w:ind w:left="175" w:hanging="105"/>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7B5FEC21" w14:textId="7B1CA9F5" w:rsidR="00433A2C" w:rsidRPr="00C961D5" w:rsidRDefault="00433A2C" w:rsidP="00433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36" w:type="dxa"/>
            <w:shd w:val="clear" w:color="auto" w:fill="auto"/>
          </w:tcPr>
          <w:p w14:paraId="29F2A174"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24" w:type="dxa"/>
            <w:shd w:val="clear" w:color="auto" w:fill="auto"/>
            <w:vAlign w:val="bottom"/>
          </w:tcPr>
          <w:p w14:paraId="5C28B588" w14:textId="3A6C0A48" w:rsidR="00433A2C" w:rsidRPr="00433A2C" w:rsidRDefault="00433A2C" w:rsidP="00433A2C">
            <w:pPr>
              <w:spacing w:line="240" w:lineRule="auto"/>
              <w:ind w:right="-10"/>
              <w:jc w:val="center"/>
              <w:rPr>
                <w:rFonts w:ascii="Browallia New" w:hAnsi="Browallia New" w:cs="Browallia New"/>
                <w:sz w:val="28"/>
                <w:szCs w:val="28"/>
                <w:lang w:val="en-GB"/>
              </w:rPr>
            </w:pPr>
          </w:p>
        </w:tc>
        <w:tc>
          <w:tcPr>
            <w:tcW w:w="236" w:type="dxa"/>
            <w:shd w:val="clear" w:color="auto" w:fill="auto"/>
          </w:tcPr>
          <w:p w14:paraId="20C90CCF"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5BFD11FA" w14:textId="67524635"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16A7872E" w14:textId="77777777"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33F99DA5" w14:textId="773EAC7C" w:rsidR="00433A2C" w:rsidRPr="00C961D5" w:rsidRDefault="00433A2C" w:rsidP="00433A2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614A2" w:rsidRPr="00C2555B" w14:paraId="69F1E5BC"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71F5CCAB"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เงินให้กู้ยืม</w:t>
            </w:r>
          </w:p>
        </w:tc>
        <w:tc>
          <w:tcPr>
            <w:tcW w:w="1044" w:type="dxa"/>
            <w:shd w:val="clear" w:color="auto" w:fill="auto"/>
            <w:vAlign w:val="bottom"/>
          </w:tcPr>
          <w:p w14:paraId="7DB9BFB1" w14:textId="1003E626" w:rsidR="00D614A2" w:rsidRPr="00C76930" w:rsidRDefault="003B2903"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59FBE801" w14:textId="77777777" w:rsidR="00D614A2" w:rsidRPr="00C961D5" w:rsidRDefault="00D614A2" w:rsidP="00D614A2">
            <w:pPr>
              <w:spacing w:line="240" w:lineRule="auto"/>
              <w:ind w:left="252"/>
              <w:jc w:val="right"/>
              <w:rPr>
                <w:rFonts w:ascii="Browallia New" w:hAnsi="Browallia New" w:cs="Browallia New"/>
                <w:sz w:val="28"/>
                <w:szCs w:val="28"/>
              </w:rPr>
            </w:pPr>
          </w:p>
        </w:tc>
        <w:tc>
          <w:tcPr>
            <w:tcW w:w="1024" w:type="dxa"/>
            <w:shd w:val="clear" w:color="auto" w:fill="auto"/>
            <w:vAlign w:val="bottom"/>
          </w:tcPr>
          <w:p w14:paraId="30004E33" w14:textId="0DABF650" w:rsidR="00D614A2" w:rsidRPr="00C961D5" w:rsidRDefault="00D614A2"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6C4BA38"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1428B8F5" w14:textId="37BB3034" w:rsidR="00D614A2" w:rsidRPr="003D7386" w:rsidRDefault="001E63AC"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1,805,17</w:t>
            </w:r>
            <w:r w:rsidR="001F6BE4">
              <w:rPr>
                <w:rFonts w:ascii="Browallia New" w:hAnsi="Browallia New" w:cs="Browallia New"/>
                <w:sz w:val="28"/>
                <w:szCs w:val="28"/>
              </w:rPr>
              <w:t>6</w:t>
            </w:r>
          </w:p>
        </w:tc>
        <w:tc>
          <w:tcPr>
            <w:tcW w:w="239" w:type="dxa"/>
            <w:shd w:val="clear" w:color="auto" w:fill="auto"/>
          </w:tcPr>
          <w:p w14:paraId="794C54D5"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005F7AAD" w14:textId="1B7C2BFC"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1,657,11</w:t>
            </w:r>
            <w:r w:rsidRPr="003B3B06">
              <w:rPr>
                <w:rFonts w:ascii="Browallia New" w:hAnsi="Browallia New" w:cs="Browallia New" w:hint="cs"/>
                <w:sz w:val="28"/>
                <w:szCs w:val="28"/>
              </w:rPr>
              <w:t>6</w:t>
            </w:r>
          </w:p>
        </w:tc>
      </w:tr>
      <w:tr w:rsidR="00D614A2" w:rsidRPr="00C2555B" w14:paraId="702B018A"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0007418E"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ดอกเบี้ยค้างรับ</w:t>
            </w:r>
          </w:p>
        </w:tc>
        <w:tc>
          <w:tcPr>
            <w:tcW w:w="1044" w:type="dxa"/>
            <w:tcBorders>
              <w:bottom w:val="single" w:sz="4" w:space="0" w:color="auto"/>
            </w:tcBorders>
            <w:shd w:val="clear" w:color="auto" w:fill="auto"/>
            <w:vAlign w:val="bottom"/>
          </w:tcPr>
          <w:p w14:paraId="316AA7CC" w14:textId="00A0FADA" w:rsidR="00D614A2" w:rsidRPr="00C76930" w:rsidRDefault="003B2903"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3B41453" w14:textId="77777777" w:rsidR="00D614A2" w:rsidRPr="00C961D5" w:rsidRDefault="00D614A2" w:rsidP="00D614A2">
            <w:pPr>
              <w:spacing w:line="240" w:lineRule="auto"/>
              <w:ind w:left="252"/>
              <w:jc w:val="right"/>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0E7CAC1E" w14:textId="48FE7898" w:rsidR="00D614A2" w:rsidRPr="00C961D5" w:rsidRDefault="00D614A2"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5FE3A6F4"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vAlign w:val="bottom"/>
          </w:tcPr>
          <w:p w14:paraId="3B88D75A" w14:textId="5DB6B32D" w:rsidR="00D614A2" w:rsidRPr="003D7386" w:rsidRDefault="001E63AC"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91,42</w:t>
            </w:r>
            <w:r w:rsidR="001F6BE4">
              <w:rPr>
                <w:rFonts w:ascii="Browallia New" w:hAnsi="Browallia New" w:cs="Browallia New"/>
                <w:sz w:val="28"/>
                <w:szCs w:val="28"/>
              </w:rPr>
              <w:t>6</w:t>
            </w:r>
          </w:p>
        </w:tc>
        <w:tc>
          <w:tcPr>
            <w:tcW w:w="239" w:type="dxa"/>
            <w:shd w:val="clear" w:color="auto" w:fill="auto"/>
          </w:tcPr>
          <w:p w14:paraId="0BBA6314"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08779F68" w14:textId="4E91BE21"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85,46</w:t>
            </w:r>
            <w:r w:rsidRPr="003B3B06">
              <w:rPr>
                <w:rFonts w:ascii="Browallia New" w:hAnsi="Browallia New" w:cs="Browallia New"/>
                <w:sz w:val="28"/>
                <w:szCs w:val="28"/>
              </w:rPr>
              <w:t>5</w:t>
            </w:r>
          </w:p>
        </w:tc>
      </w:tr>
      <w:tr w:rsidR="00D614A2" w:rsidRPr="00C2555B" w14:paraId="72086D08"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4D617FA4" w14:textId="27C43DAE" w:rsidR="00D614A2" w:rsidRPr="00C2555B" w:rsidRDefault="00D614A2" w:rsidP="00D614A2">
            <w:pPr>
              <w:tabs>
                <w:tab w:val="clear" w:pos="227"/>
                <w:tab w:val="clear" w:pos="454"/>
                <w:tab w:val="left" w:pos="430"/>
              </w:tabs>
              <w:spacing w:line="240" w:lineRule="auto"/>
              <w:ind w:left="250"/>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06A9956" w14:textId="3AC435C4" w:rsidR="00D614A2" w:rsidRPr="00C76930" w:rsidRDefault="003B2903"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4893B28" w14:textId="77777777" w:rsidR="00D614A2" w:rsidRPr="00C961D5" w:rsidRDefault="00D614A2" w:rsidP="00D614A2">
            <w:pPr>
              <w:spacing w:line="240" w:lineRule="auto"/>
              <w:ind w:left="252"/>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1FAF28E0" w14:textId="0303DC66" w:rsidR="00D614A2" w:rsidRPr="00C961D5" w:rsidRDefault="00D614A2"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DBFEDD2"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tcBorders>
              <w:top w:val="single" w:sz="4" w:space="0" w:color="auto"/>
              <w:bottom w:val="single" w:sz="12" w:space="0" w:color="auto"/>
            </w:tcBorders>
            <w:vAlign w:val="bottom"/>
          </w:tcPr>
          <w:p w14:paraId="67135FF6" w14:textId="3F1162BB" w:rsidR="00D614A2" w:rsidRPr="003D7386" w:rsidRDefault="001E63AC"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1,896,602</w:t>
            </w:r>
            <w:r>
              <w:rPr>
                <w:rFonts w:ascii="Browallia New" w:hAnsi="Browallia New" w:cs="Browallia New"/>
                <w:sz w:val="28"/>
                <w:szCs w:val="28"/>
              </w:rPr>
              <w:fldChar w:fldCharType="end"/>
            </w:r>
          </w:p>
        </w:tc>
        <w:tc>
          <w:tcPr>
            <w:tcW w:w="239" w:type="dxa"/>
            <w:shd w:val="clear" w:color="auto" w:fill="auto"/>
          </w:tcPr>
          <w:p w14:paraId="6D5555ED"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7DCE6512" w14:textId="1FB04CBE"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1,742,581</w:t>
            </w:r>
          </w:p>
        </w:tc>
      </w:tr>
      <w:tr w:rsidR="00D614A2" w:rsidRPr="00C2555B" w14:paraId="776BD07D" w14:textId="77777777" w:rsidTr="00493671">
        <w:tblPrEx>
          <w:tblCellMar>
            <w:left w:w="46" w:type="dxa"/>
            <w:right w:w="46" w:type="dxa"/>
          </w:tblCellMar>
          <w:tblLook w:val="0000" w:firstRow="0" w:lastRow="0" w:firstColumn="0" w:lastColumn="0" w:noHBand="0" w:noVBand="0"/>
        </w:tblPrEx>
        <w:trPr>
          <w:cantSplit/>
          <w:trHeight w:val="312"/>
        </w:trPr>
        <w:tc>
          <w:tcPr>
            <w:tcW w:w="4074" w:type="dxa"/>
            <w:shd w:val="clear" w:color="auto" w:fill="auto"/>
          </w:tcPr>
          <w:p w14:paraId="03709739" w14:textId="77777777" w:rsidR="00D614A2" w:rsidRPr="00493671" w:rsidRDefault="00D614A2" w:rsidP="00D614A2">
            <w:pPr>
              <w:tabs>
                <w:tab w:val="clear" w:pos="227"/>
                <w:tab w:val="clear" w:pos="454"/>
                <w:tab w:val="left" w:pos="430"/>
              </w:tabs>
              <w:spacing w:line="240" w:lineRule="auto"/>
              <w:ind w:left="250"/>
              <w:rPr>
                <w:rFonts w:ascii="Browallia New" w:hAnsi="Browallia New" w:cs="Browallia New"/>
                <w:sz w:val="14"/>
                <w:szCs w:val="14"/>
                <w:cs/>
              </w:rPr>
            </w:pPr>
          </w:p>
        </w:tc>
        <w:tc>
          <w:tcPr>
            <w:tcW w:w="1044" w:type="dxa"/>
            <w:tcBorders>
              <w:top w:val="single" w:sz="12" w:space="0" w:color="auto"/>
            </w:tcBorders>
            <w:shd w:val="clear" w:color="auto" w:fill="auto"/>
            <w:vAlign w:val="bottom"/>
          </w:tcPr>
          <w:p w14:paraId="11661417" w14:textId="77777777" w:rsidR="00D614A2" w:rsidRPr="00C961D5" w:rsidRDefault="00D614A2" w:rsidP="00D614A2">
            <w:pPr>
              <w:spacing w:line="240" w:lineRule="auto"/>
              <w:ind w:right="-10"/>
              <w:jc w:val="center"/>
              <w:rPr>
                <w:rFonts w:ascii="Browallia New" w:hAnsi="Browallia New" w:cs="Browallia New"/>
                <w:sz w:val="14"/>
                <w:szCs w:val="14"/>
                <w:lang w:val="en-GB"/>
              </w:rPr>
            </w:pPr>
          </w:p>
        </w:tc>
        <w:tc>
          <w:tcPr>
            <w:tcW w:w="236" w:type="dxa"/>
            <w:shd w:val="clear" w:color="auto" w:fill="auto"/>
          </w:tcPr>
          <w:p w14:paraId="141D7A8B" w14:textId="77777777" w:rsidR="00D614A2" w:rsidRPr="00C961D5" w:rsidRDefault="00D614A2" w:rsidP="00D614A2">
            <w:pPr>
              <w:spacing w:line="240" w:lineRule="auto"/>
              <w:ind w:left="252"/>
              <w:jc w:val="right"/>
              <w:rPr>
                <w:rFonts w:ascii="Browallia New" w:hAnsi="Browallia New" w:cs="Browallia New"/>
                <w:sz w:val="14"/>
                <w:szCs w:val="14"/>
              </w:rPr>
            </w:pPr>
          </w:p>
        </w:tc>
        <w:tc>
          <w:tcPr>
            <w:tcW w:w="1024" w:type="dxa"/>
            <w:tcBorders>
              <w:top w:val="single" w:sz="12" w:space="0" w:color="auto"/>
            </w:tcBorders>
            <w:shd w:val="clear" w:color="auto" w:fill="auto"/>
            <w:vAlign w:val="bottom"/>
          </w:tcPr>
          <w:p w14:paraId="49F2E536" w14:textId="77777777" w:rsidR="00D614A2" w:rsidRPr="00C961D5" w:rsidRDefault="00D614A2" w:rsidP="00D614A2">
            <w:pPr>
              <w:spacing w:line="240" w:lineRule="auto"/>
              <w:ind w:right="-10"/>
              <w:jc w:val="center"/>
              <w:rPr>
                <w:rFonts w:ascii="Browallia New" w:hAnsi="Browallia New" w:cs="Browallia New"/>
                <w:sz w:val="14"/>
                <w:szCs w:val="14"/>
                <w:lang w:val="en-GB"/>
              </w:rPr>
            </w:pPr>
          </w:p>
        </w:tc>
        <w:tc>
          <w:tcPr>
            <w:tcW w:w="236" w:type="dxa"/>
            <w:shd w:val="clear" w:color="auto" w:fill="auto"/>
          </w:tcPr>
          <w:p w14:paraId="065023BC"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4B7791FA" w14:textId="77777777" w:rsidR="00D614A2" w:rsidRPr="00324907"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highlight w:val="yellow"/>
                <w:lang w:val="en-GB"/>
              </w:rPr>
            </w:pPr>
          </w:p>
        </w:tc>
        <w:tc>
          <w:tcPr>
            <w:tcW w:w="239" w:type="dxa"/>
            <w:shd w:val="clear" w:color="auto" w:fill="auto"/>
            <w:vAlign w:val="bottom"/>
          </w:tcPr>
          <w:p w14:paraId="452803E1"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2B29A355"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14"/>
                <w:szCs w:val="14"/>
                <w:lang w:val="en-GB"/>
              </w:rPr>
            </w:pPr>
          </w:p>
        </w:tc>
      </w:tr>
      <w:tr w:rsidR="00D614A2" w:rsidRPr="00C2555B" w14:paraId="25F03E79"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417B9A6" w14:textId="2DCD5C1B" w:rsidR="00D614A2" w:rsidRPr="00C961D5" w:rsidRDefault="00D614A2" w:rsidP="00D614A2">
            <w:pPr>
              <w:tabs>
                <w:tab w:val="clear" w:pos="3742"/>
              </w:tabs>
              <w:spacing w:line="240" w:lineRule="auto"/>
              <w:ind w:left="250" w:right="-138" w:hanging="180"/>
              <w:rPr>
                <w:rFonts w:ascii="Browallia New" w:hAnsi="Browallia New" w:cs="Browallia New"/>
                <w:sz w:val="28"/>
                <w:szCs w:val="28"/>
              </w:rPr>
            </w:pPr>
            <w:r w:rsidRPr="00C961D5">
              <w:rPr>
                <w:rFonts w:ascii="Browallia New" w:hAnsi="Browallia New" w:cs="Browallia New"/>
                <w:b/>
                <w:bCs/>
                <w:sz w:val="28"/>
                <w:szCs w:val="28"/>
                <w:cs/>
              </w:rPr>
              <w:t>เจ้าหนี้การค้าและค่าใช้จ่ายค้างจ่าย - บุคคลและบริษัทที่เกี่ยวข้อง</w:t>
            </w:r>
            <w:r w:rsidRPr="00C961D5">
              <w:rPr>
                <w:rFonts w:ascii="Browallia New" w:hAnsi="Browallia New" w:cs="Browallia New"/>
                <w:sz w:val="28"/>
                <w:szCs w:val="28"/>
                <w:cs/>
              </w:rPr>
              <w:t xml:space="preserve"> </w:t>
            </w:r>
          </w:p>
        </w:tc>
        <w:tc>
          <w:tcPr>
            <w:tcW w:w="236" w:type="dxa"/>
            <w:shd w:val="clear" w:color="auto" w:fill="auto"/>
            <w:vAlign w:val="bottom"/>
          </w:tcPr>
          <w:p w14:paraId="4D3A09D1"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69" w:type="dxa"/>
            <w:shd w:val="clear" w:color="auto" w:fill="auto"/>
            <w:vAlign w:val="bottom"/>
          </w:tcPr>
          <w:p w14:paraId="46978226"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39" w:type="dxa"/>
            <w:shd w:val="clear" w:color="auto" w:fill="auto"/>
            <w:vAlign w:val="bottom"/>
          </w:tcPr>
          <w:p w14:paraId="3D68C2DF" w14:textId="77777777" w:rsidR="00D614A2" w:rsidRPr="00C961D5" w:rsidRDefault="00D614A2" w:rsidP="00D614A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57" w:type="dxa"/>
            <w:shd w:val="clear" w:color="auto" w:fill="auto"/>
            <w:vAlign w:val="bottom"/>
          </w:tcPr>
          <w:p w14:paraId="7708C165"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3511E2" w:rsidRPr="00154BA8" w14:paraId="27AB6CBD"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0C996853" w14:textId="77777777" w:rsidR="003511E2" w:rsidRPr="00C2555B" w:rsidRDefault="003511E2" w:rsidP="003511E2">
            <w:pPr>
              <w:tabs>
                <w:tab w:val="clear" w:pos="227"/>
                <w:tab w:val="left" w:pos="0"/>
              </w:tabs>
              <w:spacing w:line="240" w:lineRule="auto"/>
              <w:ind w:left="237" w:hanging="177"/>
              <w:rPr>
                <w:rFonts w:ascii="Browallia New" w:hAnsi="Browallia New" w:cs="Browallia New"/>
                <w:sz w:val="28"/>
                <w:szCs w:val="28"/>
                <w:lang w:val="en-GB"/>
              </w:rPr>
            </w:pPr>
            <w:r w:rsidRPr="00C2555B">
              <w:rPr>
                <w:rFonts w:ascii="Browallia New" w:hAnsi="Browallia New" w:cs="Browallia New"/>
                <w:sz w:val="28"/>
                <w:szCs w:val="28"/>
                <w:cs/>
              </w:rPr>
              <w:t>บริษัทย่อย</w:t>
            </w:r>
          </w:p>
        </w:tc>
        <w:tc>
          <w:tcPr>
            <w:tcW w:w="1044" w:type="dxa"/>
            <w:shd w:val="clear" w:color="auto" w:fill="auto"/>
            <w:vAlign w:val="bottom"/>
          </w:tcPr>
          <w:p w14:paraId="7443ECC0" w14:textId="70834756" w:rsidR="003511E2" w:rsidRPr="00D7138B" w:rsidRDefault="00033BDE" w:rsidP="003511E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CDE6F38" w14:textId="77777777" w:rsidR="003511E2" w:rsidRPr="00154BA8" w:rsidRDefault="003511E2" w:rsidP="003511E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2C5D9FB8" w14:textId="39A07E63" w:rsidR="003511E2" w:rsidRPr="00154BA8" w:rsidRDefault="003511E2" w:rsidP="003511E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1EC530BC"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0DEB5C70" w14:textId="00FFC044" w:rsidR="003511E2" w:rsidRPr="00987B55" w:rsidRDefault="008142F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87B55">
              <w:rPr>
                <w:rFonts w:ascii="Browallia New" w:hAnsi="Browallia New" w:cs="Browallia New"/>
                <w:sz w:val="28"/>
                <w:szCs w:val="28"/>
              </w:rPr>
              <w:t>141</w:t>
            </w:r>
          </w:p>
        </w:tc>
        <w:tc>
          <w:tcPr>
            <w:tcW w:w="239" w:type="dxa"/>
            <w:shd w:val="clear" w:color="auto" w:fill="auto"/>
          </w:tcPr>
          <w:p w14:paraId="1945FAC0"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2CB144DC" w14:textId="4DCA36AE"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520</w:t>
            </w:r>
          </w:p>
        </w:tc>
      </w:tr>
      <w:tr w:rsidR="003511E2" w:rsidRPr="00154BA8" w14:paraId="5E29651C"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33F81060" w14:textId="7FFC6EA7" w:rsidR="003511E2" w:rsidRPr="00C2555B" w:rsidRDefault="003511E2" w:rsidP="003511E2">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บริษัทย่อยทางอ้อม</w:t>
            </w:r>
          </w:p>
        </w:tc>
        <w:tc>
          <w:tcPr>
            <w:tcW w:w="1044" w:type="dxa"/>
            <w:shd w:val="clear" w:color="auto" w:fill="auto"/>
            <w:vAlign w:val="bottom"/>
          </w:tcPr>
          <w:p w14:paraId="4E990D03" w14:textId="7754AA9F" w:rsidR="003511E2" w:rsidRPr="008E0BE5" w:rsidRDefault="00033BDE" w:rsidP="003511E2">
            <w:pPr>
              <w:spacing w:line="240" w:lineRule="auto"/>
              <w:ind w:right="-10"/>
              <w:jc w:val="center"/>
              <w:rPr>
                <w:rFonts w:ascii="Browallia New" w:hAnsi="Browallia New" w:cs="Browallia New"/>
                <w:sz w:val="28"/>
                <w:szCs w:val="28"/>
                <w:lang w:val="en-GB"/>
              </w:rPr>
            </w:pPr>
            <w:r w:rsidRPr="00467E0B">
              <w:rPr>
                <w:rFonts w:ascii="Browallia New" w:hAnsi="Browallia New" w:cs="Browallia New"/>
                <w:sz w:val="28"/>
                <w:szCs w:val="28"/>
                <w:lang w:val="en-GB"/>
              </w:rPr>
              <w:t xml:space="preserve">    -</w:t>
            </w:r>
          </w:p>
        </w:tc>
        <w:tc>
          <w:tcPr>
            <w:tcW w:w="236" w:type="dxa"/>
            <w:shd w:val="clear" w:color="auto" w:fill="auto"/>
          </w:tcPr>
          <w:p w14:paraId="609519A2" w14:textId="77777777" w:rsidR="003511E2" w:rsidRPr="00154BA8" w:rsidRDefault="003511E2" w:rsidP="003511E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53054B1F" w14:textId="61A095FD" w:rsidR="003511E2" w:rsidRPr="00154BA8" w:rsidRDefault="003511E2" w:rsidP="003511E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D1FB3FD"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448AE94" w14:textId="6E7FAAEB" w:rsidR="003511E2" w:rsidRPr="00987B55" w:rsidRDefault="008142F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87B55">
              <w:rPr>
                <w:rFonts w:ascii="Browallia New" w:hAnsi="Browallia New" w:cs="Browallia New"/>
                <w:sz w:val="28"/>
                <w:szCs w:val="28"/>
              </w:rPr>
              <w:t>116</w:t>
            </w:r>
          </w:p>
        </w:tc>
        <w:tc>
          <w:tcPr>
            <w:tcW w:w="239" w:type="dxa"/>
            <w:shd w:val="clear" w:color="auto" w:fill="auto"/>
          </w:tcPr>
          <w:p w14:paraId="435E2A0C"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0E7FF6BD" w14:textId="6765B71E"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r>
      <w:tr w:rsidR="003511E2" w:rsidRPr="00154BA8" w14:paraId="6BFE0AD1" w14:textId="77777777" w:rsidTr="00553E75">
        <w:tblPrEx>
          <w:tblCellMar>
            <w:left w:w="46" w:type="dxa"/>
            <w:right w:w="46" w:type="dxa"/>
          </w:tblCellMar>
          <w:tblLook w:val="0000" w:firstRow="0" w:lastRow="0" w:firstColumn="0" w:lastColumn="0" w:noHBand="0" w:noVBand="0"/>
        </w:tblPrEx>
        <w:trPr>
          <w:cantSplit/>
        </w:trPr>
        <w:tc>
          <w:tcPr>
            <w:tcW w:w="4074" w:type="dxa"/>
            <w:shd w:val="clear" w:color="auto" w:fill="auto"/>
          </w:tcPr>
          <w:p w14:paraId="643EAC8D" w14:textId="77777777" w:rsidR="003511E2" w:rsidRPr="00C2555B" w:rsidRDefault="003511E2" w:rsidP="003511E2">
            <w:pPr>
              <w:tabs>
                <w:tab w:val="clear" w:pos="227"/>
                <w:tab w:val="left" w:pos="0"/>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บุคคลที่เกี่ยวข้อง</w:t>
            </w:r>
          </w:p>
        </w:tc>
        <w:tc>
          <w:tcPr>
            <w:tcW w:w="1044" w:type="dxa"/>
            <w:shd w:val="clear" w:color="auto" w:fill="auto"/>
            <w:vAlign w:val="bottom"/>
          </w:tcPr>
          <w:p w14:paraId="536E8419" w14:textId="4AE2995B" w:rsidR="003511E2" w:rsidRPr="008B1FC1" w:rsidRDefault="00033BDE"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B1FC1">
              <w:rPr>
                <w:rFonts w:ascii="Browallia New" w:hAnsi="Browallia New" w:cs="Browallia New"/>
                <w:sz w:val="28"/>
                <w:szCs w:val="28"/>
              </w:rPr>
              <w:t>707</w:t>
            </w:r>
          </w:p>
        </w:tc>
        <w:tc>
          <w:tcPr>
            <w:tcW w:w="236" w:type="dxa"/>
            <w:shd w:val="clear" w:color="auto" w:fill="auto"/>
          </w:tcPr>
          <w:p w14:paraId="51CE9BFB"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shd w:val="clear" w:color="auto" w:fill="auto"/>
            <w:vAlign w:val="bottom"/>
          </w:tcPr>
          <w:p w14:paraId="7E42D169" w14:textId="442ED875"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tcPr>
          <w:p w14:paraId="64689231"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shd w:val="clear" w:color="auto" w:fill="auto"/>
          </w:tcPr>
          <w:p w14:paraId="1ABD551E" w14:textId="32CCFEBF" w:rsidR="003511E2" w:rsidRPr="00987B55"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87B55">
              <w:rPr>
                <w:rFonts w:ascii="Browallia New" w:hAnsi="Browallia New" w:cs="Browallia New"/>
                <w:sz w:val="28"/>
                <w:szCs w:val="28"/>
              </w:rPr>
              <w:t>35</w:t>
            </w:r>
            <w:r w:rsidR="00FC1469" w:rsidRPr="00987B55">
              <w:rPr>
                <w:rFonts w:ascii="Browallia New" w:hAnsi="Browallia New" w:cs="Browallia New"/>
                <w:sz w:val="28"/>
                <w:szCs w:val="28"/>
              </w:rPr>
              <w:t>3</w:t>
            </w:r>
          </w:p>
        </w:tc>
        <w:tc>
          <w:tcPr>
            <w:tcW w:w="239" w:type="dxa"/>
            <w:shd w:val="clear" w:color="auto" w:fill="auto"/>
          </w:tcPr>
          <w:p w14:paraId="6C772847" w14:textId="77777777"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tcPr>
          <w:p w14:paraId="32511777" w14:textId="3F426461" w:rsidR="003511E2" w:rsidRPr="00154BA8" w:rsidRDefault="003511E2" w:rsidP="0035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372</w:t>
            </w:r>
          </w:p>
        </w:tc>
      </w:tr>
      <w:tr w:rsidR="00D614A2" w:rsidRPr="00154BA8" w14:paraId="0590E134" w14:textId="77777777" w:rsidTr="007A18DC">
        <w:tblPrEx>
          <w:tblCellMar>
            <w:left w:w="46" w:type="dxa"/>
            <w:right w:w="46" w:type="dxa"/>
          </w:tblCellMar>
          <w:tblLook w:val="0000" w:firstRow="0" w:lastRow="0" w:firstColumn="0" w:lastColumn="0" w:noHBand="0" w:noVBand="0"/>
        </w:tblPrEx>
        <w:trPr>
          <w:cantSplit/>
          <w:trHeight w:val="70"/>
        </w:trPr>
        <w:tc>
          <w:tcPr>
            <w:tcW w:w="4074" w:type="dxa"/>
            <w:shd w:val="clear" w:color="auto" w:fill="auto"/>
          </w:tcPr>
          <w:p w14:paraId="44AFA780" w14:textId="483522EE" w:rsidR="00D614A2" w:rsidRPr="00C2555B" w:rsidRDefault="00D614A2" w:rsidP="00D614A2">
            <w:pPr>
              <w:tabs>
                <w:tab w:val="clear" w:pos="227"/>
              </w:tabs>
              <w:spacing w:line="240" w:lineRule="auto"/>
              <w:ind w:left="23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21B9A2DB" w14:textId="781A14CC" w:rsidR="00D614A2" w:rsidRPr="008B1FC1" w:rsidRDefault="00033BDE"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B1FC1">
              <w:rPr>
                <w:rFonts w:ascii="Browallia New" w:hAnsi="Browallia New" w:cs="Browallia New"/>
                <w:sz w:val="28"/>
                <w:szCs w:val="28"/>
              </w:rPr>
              <w:t>707</w:t>
            </w:r>
          </w:p>
        </w:tc>
        <w:tc>
          <w:tcPr>
            <w:tcW w:w="236" w:type="dxa"/>
            <w:shd w:val="clear" w:color="auto" w:fill="auto"/>
            <w:vAlign w:val="bottom"/>
          </w:tcPr>
          <w:p w14:paraId="69A97EBA" w14:textId="77777777" w:rsidR="00D614A2" w:rsidRPr="00154BA8"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266F973D" w14:textId="7111C310" w:rsidR="00D614A2" w:rsidRPr="00154BA8"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720</w:t>
            </w:r>
          </w:p>
        </w:tc>
        <w:tc>
          <w:tcPr>
            <w:tcW w:w="236" w:type="dxa"/>
            <w:shd w:val="clear" w:color="auto" w:fill="auto"/>
            <w:vAlign w:val="bottom"/>
          </w:tcPr>
          <w:p w14:paraId="2209C7B1" w14:textId="77777777" w:rsidR="00D614A2" w:rsidRPr="00154BA8"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tcBorders>
              <w:top w:val="single" w:sz="4" w:space="0" w:color="auto"/>
            </w:tcBorders>
            <w:shd w:val="clear" w:color="auto" w:fill="auto"/>
            <w:vAlign w:val="bottom"/>
          </w:tcPr>
          <w:p w14:paraId="6C3EA48B" w14:textId="3392B2B2" w:rsidR="00D614A2" w:rsidRPr="00987B55" w:rsidRDefault="00837F67"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87B55">
              <w:rPr>
                <w:rFonts w:ascii="Browallia New" w:hAnsi="Browallia New" w:cs="Browallia New"/>
                <w:sz w:val="28"/>
                <w:szCs w:val="28"/>
              </w:rPr>
              <w:t>610</w:t>
            </w:r>
          </w:p>
        </w:tc>
        <w:tc>
          <w:tcPr>
            <w:tcW w:w="239" w:type="dxa"/>
            <w:shd w:val="clear" w:color="auto" w:fill="auto"/>
            <w:vAlign w:val="bottom"/>
          </w:tcPr>
          <w:p w14:paraId="3A3B6122" w14:textId="77777777" w:rsidR="00D614A2" w:rsidRPr="00D7138B"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130A19EA" w14:textId="18D53E3C" w:rsidR="00D614A2" w:rsidRPr="00154BA8"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1,008</w:t>
            </w:r>
          </w:p>
        </w:tc>
      </w:tr>
      <w:tr w:rsidR="00D614A2" w:rsidRPr="00C2555B" w14:paraId="68DC4D5E" w14:textId="77777777" w:rsidTr="00493671">
        <w:tblPrEx>
          <w:tblCellMar>
            <w:left w:w="46" w:type="dxa"/>
            <w:right w:w="46" w:type="dxa"/>
          </w:tblCellMar>
          <w:tblLook w:val="0000" w:firstRow="0" w:lastRow="0" w:firstColumn="0" w:lastColumn="0" w:noHBand="0" w:noVBand="0"/>
        </w:tblPrEx>
        <w:trPr>
          <w:cantSplit/>
          <w:trHeight w:val="330"/>
        </w:trPr>
        <w:tc>
          <w:tcPr>
            <w:tcW w:w="4074" w:type="dxa"/>
            <w:shd w:val="clear" w:color="auto" w:fill="auto"/>
          </w:tcPr>
          <w:p w14:paraId="221C4E66" w14:textId="77777777" w:rsidR="00D614A2" w:rsidRPr="00493671" w:rsidRDefault="00D614A2" w:rsidP="00D614A2">
            <w:pPr>
              <w:tabs>
                <w:tab w:val="clear" w:pos="227"/>
              </w:tabs>
              <w:spacing w:line="240" w:lineRule="auto"/>
              <w:ind w:left="248" w:hanging="270"/>
              <w:rPr>
                <w:rFonts w:ascii="Browallia New" w:hAnsi="Browallia New" w:cs="Browallia New"/>
                <w:b/>
                <w:bCs/>
                <w:sz w:val="14"/>
                <w:szCs w:val="14"/>
                <w:cs/>
              </w:rPr>
            </w:pPr>
          </w:p>
        </w:tc>
        <w:tc>
          <w:tcPr>
            <w:tcW w:w="1044" w:type="dxa"/>
            <w:tcBorders>
              <w:top w:val="single" w:sz="12" w:space="0" w:color="auto"/>
            </w:tcBorders>
            <w:shd w:val="clear" w:color="auto" w:fill="auto"/>
          </w:tcPr>
          <w:p w14:paraId="32F875F9"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00D29FE9"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24" w:type="dxa"/>
            <w:tcBorders>
              <w:top w:val="single" w:sz="12" w:space="0" w:color="auto"/>
            </w:tcBorders>
            <w:shd w:val="clear" w:color="auto" w:fill="auto"/>
          </w:tcPr>
          <w:p w14:paraId="2B4D67F1"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6" w:type="dxa"/>
            <w:shd w:val="clear" w:color="auto" w:fill="auto"/>
          </w:tcPr>
          <w:p w14:paraId="5399482A"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1069" w:type="dxa"/>
            <w:tcBorders>
              <w:top w:val="single" w:sz="12" w:space="0" w:color="auto"/>
            </w:tcBorders>
            <w:shd w:val="clear" w:color="auto" w:fill="auto"/>
            <w:vAlign w:val="bottom"/>
          </w:tcPr>
          <w:p w14:paraId="3A7260C4"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c>
          <w:tcPr>
            <w:tcW w:w="239" w:type="dxa"/>
            <w:shd w:val="clear" w:color="auto" w:fill="auto"/>
          </w:tcPr>
          <w:p w14:paraId="50F717C5"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14"/>
                <w:szCs w:val="14"/>
              </w:rPr>
            </w:pPr>
          </w:p>
        </w:tc>
        <w:tc>
          <w:tcPr>
            <w:tcW w:w="1057" w:type="dxa"/>
            <w:tcBorders>
              <w:top w:val="single" w:sz="12" w:space="0" w:color="auto"/>
            </w:tcBorders>
            <w:shd w:val="clear" w:color="auto" w:fill="auto"/>
            <w:vAlign w:val="bottom"/>
          </w:tcPr>
          <w:p w14:paraId="3257AEDE"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4"/>
                <w:szCs w:val="14"/>
              </w:rPr>
            </w:pPr>
          </w:p>
        </w:tc>
      </w:tr>
      <w:tr w:rsidR="00D614A2" w:rsidRPr="00C2555B" w14:paraId="32E2C1CC" w14:textId="77777777" w:rsidTr="00493671">
        <w:tblPrEx>
          <w:tblCellMar>
            <w:left w:w="46" w:type="dxa"/>
            <w:right w:w="46" w:type="dxa"/>
          </w:tblCellMar>
          <w:tblLook w:val="0000" w:firstRow="0" w:lastRow="0" w:firstColumn="0" w:lastColumn="0" w:noHBand="0" w:noVBand="0"/>
        </w:tblPrEx>
        <w:trPr>
          <w:cantSplit/>
        </w:trPr>
        <w:tc>
          <w:tcPr>
            <w:tcW w:w="6378" w:type="dxa"/>
            <w:gridSpan w:val="4"/>
            <w:shd w:val="clear" w:color="auto" w:fill="auto"/>
          </w:tcPr>
          <w:p w14:paraId="7DF41A61" w14:textId="5D77E518" w:rsidR="00D614A2" w:rsidRPr="00C961D5" w:rsidRDefault="00D614A2" w:rsidP="00D614A2">
            <w:pPr>
              <w:tabs>
                <w:tab w:val="clear" w:pos="3742"/>
              </w:tabs>
              <w:spacing w:line="240" w:lineRule="auto"/>
              <w:ind w:left="250" w:right="-138" w:hanging="180"/>
              <w:rPr>
                <w:rFonts w:ascii="Browallia New" w:hAnsi="Browallia New" w:cs="Browallia New"/>
                <w:b/>
                <w:bCs/>
                <w:sz w:val="28"/>
                <w:szCs w:val="28"/>
              </w:rPr>
            </w:pPr>
            <w:r w:rsidRPr="00C961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6" w:type="dxa"/>
            <w:shd w:val="clear" w:color="auto" w:fill="auto"/>
          </w:tcPr>
          <w:p w14:paraId="18A4FDC4" w14:textId="77777777" w:rsidR="00D614A2" w:rsidRPr="00C961D5" w:rsidRDefault="00D614A2" w:rsidP="00D614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shd w:val="clear" w:color="auto" w:fill="auto"/>
          </w:tcPr>
          <w:p w14:paraId="0CA80BDE" w14:textId="77777777" w:rsidR="00D614A2" w:rsidRPr="00C961D5" w:rsidRDefault="00D614A2" w:rsidP="00D614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39" w:type="dxa"/>
            <w:shd w:val="clear" w:color="auto" w:fill="auto"/>
          </w:tcPr>
          <w:p w14:paraId="25DBF7F3" w14:textId="77777777" w:rsidR="00D614A2" w:rsidRPr="00C961D5" w:rsidRDefault="00D614A2" w:rsidP="00D614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02C3F6E1" w14:textId="77777777" w:rsidR="00D614A2" w:rsidRPr="00C961D5" w:rsidRDefault="00D614A2" w:rsidP="00D614A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614A2" w:rsidRPr="00C2555B" w14:paraId="0D61BAF9" w14:textId="77777777" w:rsidTr="00493671">
        <w:tblPrEx>
          <w:tblCellMar>
            <w:left w:w="46" w:type="dxa"/>
            <w:right w:w="46" w:type="dxa"/>
          </w:tblCellMar>
          <w:tblLook w:val="0000" w:firstRow="0" w:lastRow="0" w:firstColumn="0" w:lastColumn="0" w:noHBand="0" w:noVBand="0"/>
        </w:tblPrEx>
        <w:trPr>
          <w:cantSplit/>
        </w:trPr>
        <w:tc>
          <w:tcPr>
            <w:tcW w:w="4074" w:type="dxa"/>
            <w:shd w:val="clear" w:color="auto" w:fill="auto"/>
          </w:tcPr>
          <w:p w14:paraId="6B89CC8E" w14:textId="77777777" w:rsidR="00D614A2" w:rsidRPr="00C2555B" w:rsidRDefault="00D614A2" w:rsidP="00D614A2">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20794D63"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689A94B9"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0D485B2C"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6" w:type="dxa"/>
            <w:shd w:val="clear" w:color="auto" w:fill="auto"/>
          </w:tcPr>
          <w:p w14:paraId="2BDE51EB"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0AF98149" w14:textId="0132F3CA"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0E189FD"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077778CB"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D614A2" w:rsidRPr="00C2555B" w14:paraId="5290EF42"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16919B86"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6B08211E" w14:textId="4A70669C" w:rsidR="00D614A2" w:rsidRPr="00B762DD" w:rsidRDefault="00D97F8E"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31EB7A01" w14:textId="77777777" w:rsidR="00D614A2" w:rsidRPr="00C961D5" w:rsidRDefault="00D614A2" w:rsidP="00D614A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31B446D0" w14:textId="4BB22C62" w:rsidR="00D614A2" w:rsidRPr="00C961D5" w:rsidRDefault="00D614A2"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C0D7A38"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5C169C52" w14:textId="15974651" w:rsidR="00D614A2" w:rsidRPr="003D7386" w:rsidRDefault="00F9250A"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53E75">
              <w:rPr>
                <w:rFonts w:ascii="Browallia New" w:hAnsi="Browallia New" w:cs="Browallia New"/>
                <w:sz w:val="28"/>
                <w:szCs w:val="28"/>
                <w:lang w:val="en-GB"/>
              </w:rPr>
              <w:t>369,560</w:t>
            </w:r>
          </w:p>
        </w:tc>
        <w:tc>
          <w:tcPr>
            <w:tcW w:w="239" w:type="dxa"/>
            <w:shd w:val="clear" w:color="auto" w:fill="auto"/>
          </w:tcPr>
          <w:p w14:paraId="6A77D7DE"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12A156F0" w14:textId="58E065B2"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lang w:val="en-GB"/>
              </w:rPr>
              <w:t>248,530</w:t>
            </w:r>
          </w:p>
        </w:tc>
      </w:tr>
      <w:tr w:rsidR="00D614A2" w:rsidRPr="00C2555B" w14:paraId="3BF9C9ED"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D37880D"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766B22BA" w14:textId="551D4BF5" w:rsidR="00D614A2" w:rsidRPr="00B762DD" w:rsidRDefault="00D97F8E"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072028C5" w14:textId="77777777" w:rsidR="00D614A2" w:rsidRPr="00C961D5" w:rsidRDefault="00D614A2" w:rsidP="00D614A2">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024" w:type="dxa"/>
            <w:shd w:val="clear" w:color="auto" w:fill="auto"/>
            <w:vAlign w:val="bottom"/>
          </w:tcPr>
          <w:p w14:paraId="77C8AFF5" w14:textId="33AA376E" w:rsidR="00D614A2" w:rsidRPr="00C961D5" w:rsidRDefault="00D614A2" w:rsidP="00D614A2">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36" w:type="dxa"/>
            <w:shd w:val="clear" w:color="auto" w:fill="auto"/>
          </w:tcPr>
          <w:p w14:paraId="69133227"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69" w:type="dxa"/>
            <w:vAlign w:val="bottom"/>
          </w:tcPr>
          <w:p w14:paraId="2077EE97" w14:textId="677152D6" w:rsidR="00D614A2" w:rsidRPr="00553E75" w:rsidRDefault="00F9250A"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53E75">
              <w:rPr>
                <w:rFonts w:ascii="Browallia New" w:hAnsi="Browallia New" w:cs="Browallia New"/>
                <w:sz w:val="28"/>
                <w:szCs w:val="28"/>
                <w:lang w:val="en-GB"/>
              </w:rPr>
              <w:t>3,656</w:t>
            </w:r>
          </w:p>
        </w:tc>
        <w:tc>
          <w:tcPr>
            <w:tcW w:w="239" w:type="dxa"/>
            <w:shd w:val="clear" w:color="auto" w:fill="auto"/>
          </w:tcPr>
          <w:p w14:paraId="3408EA54" w14:textId="77777777"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57" w:type="dxa"/>
            <w:shd w:val="clear" w:color="auto" w:fill="auto"/>
            <w:vAlign w:val="bottom"/>
          </w:tcPr>
          <w:p w14:paraId="55125954" w14:textId="116CF446" w:rsidR="00D614A2" w:rsidRPr="00C961D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1,022</w:t>
            </w:r>
          </w:p>
        </w:tc>
      </w:tr>
      <w:tr w:rsidR="00D614A2" w:rsidRPr="00CB6493" w14:paraId="29A8AA95"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425C45C" w14:textId="77777777" w:rsidR="00D614A2" w:rsidRPr="007A18DC" w:rsidRDefault="00D614A2" w:rsidP="00D614A2">
            <w:pPr>
              <w:tabs>
                <w:tab w:val="clear" w:pos="227"/>
              </w:tabs>
              <w:spacing w:line="240" w:lineRule="auto"/>
              <w:ind w:left="237" w:hanging="177"/>
              <w:rPr>
                <w:rFonts w:ascii="Browallia New" w:hAnsi="Browallia New" w:cs="Browallia New"/>
                <w:sz w:val="20"/>
                <w:szCs w:val="20"/>
                <w:cs/>
              </w:rPr>
            </w:pPr>
          </w:p>
        </w:tc>
        <w:tc>
          <w:tcPr>
            <w:tcW w:w="1044" w:type="dxa"/>
            <w:shd w:val="clear" w:color="auto" w:fill="auto"/>
          </w:tcPr>
          <w:p w14:paraId="77EAD63F" w14:textId="77777777" w:rsidR="00D614A2" w:rsidRPr="007A18DC" w:rsidRDefault="00D614A2" w:rsidP="00D614A2">
            <w:pPr>
              <w:spacing w:line="240" w:lineRule="auto"/>
              <w:ind w:right="-10"/>
              <w:jc w:val="center"/>
              <w:rPr>
                <w:rFonts w:ascii="Browallia New" w:hAnsi="Browallia New" w:cs="Browallia New"/>
                <w:sz w:val="20"/>
                <w:szCs w:val="20"/>
                <w:lang w:val="en-GB"/>
              </w:rPr>
            </w:pPr>
          </w:p>
        </w:tc>
        <w:tc>
          <w:tcPr>
            <w:tcW w:w="236" w:type="dxa"/>
            <w:shd w:val="clear" w:color="auto" w:fill="auto"/>
          </w:tcPr>
          <w:p w14:paraId="072A28B9" w14:textId="77777777" w:rsidR="00D614A2" w:rsidRPr="007A18DC"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24" w:type="dxa"/>
            <w:shd w:val="clear" w:color="auto" w:fill="auto"/>
          </w:tcPr>
          <w:p w14:paraId="7769022B" w14:textId="77777777" w:rsidR="00D614A2" w:rsidRPr="007A18DC"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236" w:type="dxa"/>
            <w:shd w:val="clear" w:color="auto" w:fill="auto"/>
          </w:tcPr>
          <w:p w14:paraId="128517F8" w14:textId="77777777" w:rsidR="00D614A2" w:rsidRPr="007A18DC"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69" w:type="dxa"/>
          </w:tcPr>
          <w:p w14:paraId="16F551C0" w14:textId="488E0818" w:rsidR="00D614A2" w:rsidRPr="00553E75"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5C4DDF42" w14:textId="77777777" w:rsidR="00D614A2" w:rsidRPr="007A18DC"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c>
          <w:tcPr>
            <w:tcW w:w="1057" w:type="dxa"/>
            <w:shd w:val="clear" w:color="auto" w:fill="auto"/>
          </w:tcPr>
          <w:p w14:paraId="327ABCC5" w14:textId="77777777" w:rsidR="00D614A2" w:rsidRPr="007A18DC"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0"/>
                <w:szCs w:val="20"/>
              </w:rPr>
            </w:pPr>
          </w:p>
        </w:tc>
      </w:tr>
      <w:tr w:rsidR="00D614A2" w:rsidRPr="00C2555B" w14:paraId="4803B4CC" w14:textId="77777777" w:rsidTr="00807020">
        <w:tblPrEx>
          <w:tblCellMar>
            <w:left w:w="46" w:type="dxa"/>
            <w:right w:w="46" w:type="dxa"/>
          </w:tblCellMar>
          <w:tblLook w:val="0000" w:firstRow="0" w:lastRow="0" w:firstColumn="0" w:lastColumn="0" w:noHBand="0" w:noVBand="0"/>
        </w:tblPrEx>
        <w:trPr>
          <w:cantSplit/>
        </w:trPr>
        <w:tc>
          <w:tcPr>
            <w:tcW w:w="4074" w:type="dxa"/>
            <w:shd w:val="clear" w:color="auto" w:fill="auto"/>
          </w:tcPr>
          <w:p w14:paraId="4B3C67BB" w14:textId="00EB2B41" w:rsidR="00D614A2" w:rsidRPr="00C2555B" w:rsidRDefault="00D614A2" w:rsidP="00D614A2">
            <w:pPr>
              <w:tabs>
                <w:tab w:val="clear" w:pos="227"/>
              </w:tabs>
              <w:spacing w:line="240" w:lineRule="auto"/>
              <w:ind w:left="237" w:hanging="177"/>
              <w:rPr>
                <w:rFonts w:ascii="Browallia New" w:hAnsi="Browallia New" w:cs="Browallia New"/>
                <w:sz w:val="28"/>
                <w:szCs w:val="28"/>
                <w:cs/>
              </w:rPr>
            </w:pPr>
            <w:r w:rsidRPr="00C2555B">
              <w:rPr>
                <w:rFonts w:ascii="Browallia New" w:hAnsi="Browallia New" w:cs="Browallia New"/>
                <w:sz w:val="28"/>
                <w:szCs w:val="28"/>
                <w:cs/>
              </w:rPr>
              <w:t>บุคคลและบริษัทที่เกี่ยวข้อง</w:t>
            </w:r>
          </w:p>
        </w:tc>
        <w:tc>
          <w:tcPr>
            <w:tcW w:w="1044" w:type="dxa"/>
            <w:shd w:val="clear" w:color="auto" w:fill="auto"/>
          </w:tcPr>
          <w:p w14:paraId="676441EE" w14:textId="77777777" w:rsidR="00D614A2" w:rsidRPr="00B762DD" w:rsidRDefault="00D614A2" w:rsidP="00D614A2">
            <w:pPr>
              <w:spacing w:line="240" w:lineRule="auto"/>
              <w:ind w:right="-10"/>
              <w:jc w:val="center"/>
              <w:rPr>
                <w:rFonts w:ascii="Browallia New" w:hAnsi="Browallia New" w:cs="Browallia New"/>
                <w:sz w:val="28"/>
                <w:szCs w:val="28"/>
                <w:lang w:val="en-GB"/>
              </w:rPr>
            </w:pPr>
          </w:p>
        </w:tc>
        <w:tc>
          <w:tcPr>
            <w:tcW w:w="236" w:type="dxa"/>
            <w:shd w:val="clear" w:color="auto" w:fill="auto"/>
          </w:tcPr>
          <w:p w14:paraId="0C422EDE"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24" w:type="dxa"/>
            <w:shd w:val="clear" w:color="auto" w:fill="auto"/>
          </w:tcPr>
          <w:p w14:paraId="620CA13C"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1992698B"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69" w:type="dxa"/>
          </w:tcPr>
          <w:p w14:paraId="20E7BECF" w14:textId="0BD956E4" w:rsidR="00D614A2" w:rsidRPr="003D7386" w:rsidRDefault="00D614A2"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39" w:type="dxa"/>
            <w:shd w:val="clear" w:color="auto" w:fill="auto"/>
          </w:tcPr>
          <w:p w14:paraId="758FBF59"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57" w:type="dxa"/>
            <w:shd w:val="clear" w:color="auto" w:fill="auto"/>
          </w:tcPr>
          <w:p w14:paraId="26ACA35C" w14:textId="7777777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D614A2" w:rsidRPr="00C2555B" w14:paraId="166D51B0"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tcPr>
          <w:p w14:paraId="513BCEAD"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เงินกู้ยืม</w:t>
            </w:r>
          </w:p>
        </w:tc>
        <w:tc>
          <w:tcPr>
            <w:tcW w:w="1044" w:type="dxa"/>
            <w:shd w:val="clear" w:color="auto" w:fill="auto"/>
            <w:vAlign w:val="bottom"/>
          </w:tcPr>
          <w:p w14:paraId="7E749125" w14:textId="3CDE0240" w:rsidR="00D614A2" w:rsidRPr="00DA55B9" w:rsidRDefault="00D97F8E"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A55B9">
              <w:rPr>
                <w:rFonts w:ascii="Browallia New" w:hAnsi="Browallia New" w:cs="Browallia New"/>
                <w:sz w:val="28"/>
                <w:szCs w:val="28"/>
              </w:rPr>
              <w:t>155,300</w:t>
            </w:r>
          </w:p>
        </w:tc>
        <w:tc>
          <w:tcPr>
            <w:tcW w:w="236" w:type="dxa"/>
            <w:shd w:val="clear" w:color="auto" w:fill="auto"/>
          </w:tcPr>
          <w:p w14:paraId="58F13186"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3805CFE6" w14:textId="18C62CBD"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104,650</w:t>
            </w:r>
          </w:p>
        </w:tc>
        <w:tc>
          <w:tcPr>
            <w:tcW w:w="236" w:type="dxa"/>
            <w:shd w:val="clear" w:color="auto" w:fill="auto"/>
          </w:tcPr>
          <w:p w14:paraId="52058BD0"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Pr>
          <w:p w14:paraId="39D17B90" w14:textId="0183CB8A" w:rsidR="00D614A2" w:rsidRPr="003D7386" w:rsidRDefault="00F9250A"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53E75">
              <w:rPr>
                <w:rFonts w:ascii="Browallia New" w:hAnsi="Browallia New" w:cs="Browallia New"/>
                <w:sz w:val="28"/>
                <w:szCs w:val="28"/>
                <w:lang w:val="en-GB"/>
              </w:rPr>
              <w:t>88,300</w:t>
            </w:r>
          </w:p>
        </w:tc>
        <w:tc>
          <w:tcPr>
            <w:tcW w:w="239" w:type="dxa"/>
            <w:shd w:val="clear" w:color="auto" w:fill="auto"/>
          </w:tcPr>
          <w:p w14:paraId="347E045A"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179BDA5" w14:textId="25F1CA63"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37,650</w:t>
            </w:r>
          </w:p>
        </w:tc>
      </w:tr>
      <w:tr w:rsidR="00D614A2" w:rsidRPr="00C2555B" w14:paraId="4CAF9AF9" w14:textId="77777777" w:rsidTr="007A18DC">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7AE3923E" w14:textId="77777777" w:rsidR="00D614A2" w:rsidRPr="00C2555B" w:rsidRDefault="00D614A2" w:rsidP="00D614A2">
            <w:pPr>
              <w:tabs>
                <w:tab w:val="clear" w:pos="227"/>
              </w:tabs>
              <w:spacing w:line="240" w:lineRule="auto"/>
              <w:ind w:left="237"/>
              <w:rPr>
                <w:rFonts w:ascii="Browallia New" w:hAnsi="Browallia New" w:cs="Browallia New"/>
                <w:sz w:val="28"/>
                <w:szCs w:val="28"/>
                <w:cs/>
              </w:rPr>
            </w:pPr>
            <w:r w:rsidRPr="00C2555B">
              <w:rPr>
                <w:rFonts w:ascii="Browallia New" w:hAnsi="Browallia New" w:cs="Browallia New"/>
                <w:sz w:val="28"/>
                <w:szCs w:val="28"/>
                <w:cs/>
              </w:rPr>
              <w:t>ดอกเบี้ยค้างจ่าย</w:t>
            </w:r>
          </w:p>
        </w:tc>
        <w:tc>
          <w:tcPr>
            <w:tcW w:w="1044" w:type="dxa"/>
            <w:shd w:val="clear" w:color="auto" w:fill="auto"/>
            <w:vAlign w:val="bottom"/>
          </w:tcPr>
          <w:p w14:paraId="076E5567" w14:textId="4E298569" w:rsidR="00D614A2" w:rsidRPr="00DA55B9" w:rsidRDefault="00D97F8E"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A55B9">
              <w:rPr>
                <w:rFonts w:ascii="Browallia New" w:hAnsi="Browallia New" w:cs="Browallia New"/>
                <w:sz w:val="28"/>
                <w:szCs w:val="28"/>
              </w:rPr>
              <w:t>1,675</w:t>
            </w:r>
          </w:p>
        </w:tc>
        <w:tc>
          <w:tcPr>
            <w:tcW w:w="236" w:type="dxa"/>
            <w:shd w:val="clear" w:color="auto" w:fill="auto"/>
          </w:tcPr>
          <w:p w14:paraId="2ECF1414"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tcPr>
          <w:p w14:paraId="59421DED" w14:textId="47EE115B"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1,637</w:t>
            </w:r>
          </w:p>
        </w:tc>
        <w:tc>
          <w:tcPr>
            <w:tcW w:w="236" w:type="dxa"/>
            <w:shd w:val="clear" w:color="auto" w:fill="auto"/>
          </w:tcPr>
          <w:p w14:paraId="5883050F"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4" w:space="0" w:color="auto"/>
            </w:tcBorders>
          </w:tcPr>
          <w:p w14:paraId="3565E2DF" w14:textId="382420E9" w:rsidR="00D614A2" w:rsidRPr="003D7386" w:rsidRDefault="00F9250A"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53E75">
              <w:rPr>
                <w:rFonts w:ascii="Browallia New" w:hAnsi="Browallia New" w:cs="Browallia New"/>
                <w:sz w:val="28"/>
                <w:szCs w:val="28"/>
                <w:lang w:val="en-GB"/>
              </w:rPr>
              <w:t>781</w:t>
            </w:r>
          </w:p>
        </w:tc>
        <w:tc>
          <w:tcPr>
            <w:tcW w:w="239" w:type="dxa"/>
            <w:shd w:val="clear" w:color="auto" w:fill="auto"/>
          </w:tcPr>
          <w:p w14:paraId="20BD575C"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1ACD2FCD" w14:textId="4BF12246"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444</w:t>
            </w:r>
          </w:p>
        </w:tc>
      </w:tr>
      <w:tr w:rsidR="00D614A2" w:rsidRPr="00C2555B" w14:paraId="493E752C" w14:textId="77777777" w:rsidTr="00807020">
        <w:tblPrEx>
          <w:tblCellMar>
            <w:left w:w="46" w:type="dxa"/>
            <w:right w:w="46" w:type="dxa"/>
          </w:tblCellMar>
          <w:tblLook w:val="0000" w:firstRow="0" w:lastRow="0" w:firstColumn="0" w:lastColumn="0" w:noHBand="0" w:noVBand="0"/>
        </w:tblPrEx>
        <w:tc>
          <w:tcPr>
            <w:tcW w:w="4074" w:type="dxa"/>
            <w:shd w:val="clear" w:color="auto" w:fill="auto"/>
          </w:tcPr>
          <w:p w14:paraId="6426935B" w14:textId="77777777" w:rsidR="00D614A2" w:rsidRPr="00C2555B" w:rsidRDefault="00D614A2" w:rsidP="00D614A2">
            <w:pPr>
              <w:tabs>
                <w:tab w:val="clear" w:pos="227"/>
              </w:tabs>
              <w:spacing w:line="240" w:lineRule="auto"/>
              <w:ind w:left="237" w:hanging="177"/>
              <w:rPr>
                <w:rFonts w:ascii="Browallia New" w:hAnsi="Browallia New" w:cs="Browallia New"/>
                <w:sz w:val="28"/>
                <w:szCs w:val="28"/>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vAlign w:val="bottom"/>
          </w:tcPr>
          <w:p w14:paraId="36EFEEEA" w14:textId="04CABF28" w:rsidR="00D614A2" w:rsidRPr="00DA55B9" w:rsidRDefault="00D97F8E"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DA55B9">
              <w:rPr>
                <w:rFonts w:ascii="Browallia New" w:hAnsi="Browallia New" w:cs="Browallia New"/>
                <w:sz w:val="28"/>
                <w:szCs w:val="28"/>
              </w:rPr>
              <w:t>156,975</w:t>
            </w:r>
          </w:p>
        </w:tc>
        <w:tc>
          <w:tcPr>
            <w:tcW w:w="236" w:type="dxa"/>
            <w:shd w:val="clear" w:color="auto" w:fill="auto"/>
          </w:tcPr>
          <w:p w14:paraId="2DAD4D38"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tcPr>
          <w:p w14:paraId="6C781863" w14:textId="7CBCA367"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106,287</w:t>
            </w:r>
            <w:r>
              <w:rPr>
                <w:rFonts w:ascii="Browallia New" w:hAnsi="Browallia New" w:cs="Browallia New"/>
                <w:sz w:val="28"/>
                <w:szCs w:val="28"/>
              </w:rPr>
              <w:fldChar w:fldCharType="end"/>
            </w:r>
          </w:p>
        </w:tc>
        <w:tc>
          <w:tcPr>
            <w:tcW w:w="236" w:type="dxa"/>
            <w:shd w:val="clear" w:color="auto" w:fill="auto"/>
          </w:tcPr>
          <w:p w14:paraId="564C6CE6"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top w:val="single" w:sz="4" w:space="0" w:color="auto"/>
              <w:bottom w:val="single" w:sz="12" w:space="0" w:color="auto"/>
            </w:tcBorders>
          </w:tcPr>
          <w:p w14:paraId="4CFA92CA" w14:textId="5D0F51D3" w:rsidR="00D614A2" w:rsidRPr="003D7386" w:rsidRDefault="00F9250A" w:rsidP="00D6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553E75">
              <w:rPr>
                <w:rFonts w:ascii="Browallia New" w:hAnsi="Browallia New" w:cs="Browallia New"/>
                <w:sz w:val="28"/>
                <w:szCs w:val="28"/>
                <w:lang w:val="en-GB"/>
              </w:rPr>
              <w:fldChar w:fldCharType="begin"/>
            </w:r>
            <w:r w:rsidRPr="00553E75">
              <w:rPr>
                <w:rFonts w:ascii="Browallia New" w:hAnsi="Browallia New" w:cs="Browallia New"/>
                <w:sz w:val="28"/>
                <w:szCs w:val="28"/>
                <w:lang w:val="en-GB"/>
              </w:rPr>
              <w:instrText xml:space="preserve"> =SUM(ABOVE) </w:instrText>
            </w:r>
            <w:r w:rsidRPr="00553E75">
              <w:rPr>
                <w:rFonts w:ascii="Browallia New" w:hAnsi="Browallia New" w:cs="Browallia New"/>
                <w:sz w:val="28"/>
                <w:szCs w:val="28"/>
                <w:lang w:val="en-GB"/>
              </w:rPr>
              <w:fldChar w:fldCharType="separate"/>
            </w:r>
            <w:r w:rsidRPr="00553E75">
              <w:rPr>
                <w:rFonts w:ascii="Browallia New" w:hAnsi="Browallia New" w:cs="Browallia New"/>
                <w:sz w:val="28"/>
                <w:szCs w:val="28"/>
                <w:lang w:val="en-GB"/>
              </w:rPr>
              <w:t>462,297</w:t>
            </w:r>
            <w:r w:rsidRPr="00553E75">
              <w:rPr>
                <w:rFonts w:ascii="Browallia New" w:hAnsi="Browallia New" w:cs="Browallia New"/>
                <w:sz w:val="28"/>
                <w:szCs w:val="28"/>
                <w:lang w:val="en-GB"/>
              </w:rPr>
              <w:fldChar w:fldCharType="end"/>
            </w:r>
          </w:p>
        </w:tc>
        <w:tc>
          <w:tcPr>
            <w:tcW w:w="239" w:type="dxa"/>
            <w:shd w:val="clear" w:color="auto" w:fill="auto"/>
          </w:tcPr>
          <w:p w14:paraId="43DE240D" w14:textId="77777777" w:rsidR="00D614A2" w:rsidRPr="00C961D5"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C19EA4E" w14:textId="7F742759" w:rsidR="00D614A2" w:rsidRPr="00C961D5"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287,646</w:t>
            </w:r>
          </w:p>
        </w:tc>
      </w:tr>
      <w:tr w:rsidR="00D614A2" w:rsidRPr="00C2555B" w14:paraId="6D0B4FDD" w14:textId="77777777" w:rsidTr="00493671">
        <w:tblPrEx>
          <w:tblCellMar>
            <w:left w:w="46" w:type="dxa"/>
            <w:right w:w="46" w:type="dxa"/>
          </w:tblCellMar>
          <w:tblLook w:val="0000" w:firstRow="0" w:lastRow="0" w:firstColumn="0" w:lastColumn="0" w:noHBand="0" w:noVBand="0"/>
        </w:tblPrEx>
        <w:trPr>
          <w:trHeight w:val="321"/>
        </w:trPr>
        <w:tc>
          <w:tcPr>
            <w:tcW w:w="4074" w:type="dxa"/>
            <w:shd w:val="clear" w:color="auto" w:fill="auto"/>
          </w:tcPr>
          <w:p w14:paraId="0572EE57" w14:textId="77777777" w:rsidR="00D614A2" w:rsidRPr="00493671" w:rsidRDefault="00D614A2" w:rsidP="00D614A2">
            <w:pPr>
              <w:tabs>
                <w:tab w:val="clear" w:pos="227"/>
              </w:tabs>
              <w:spacing w:line="240" w:lineRule="auto"/>
              <w:ind w:left="237" w:hanging="177"/>
              <w:rPr>
                <w:rFonts w:ascii="Browallia New" w:hAnsi="Browallia New" w:cs="Browallia New"/>
                <w:sz w:val="12"/>
                <w:szCs w:val="12"/>
                <w:cs/>
              </w:rPr>
            </w:pPr>
          </w:p>
        </w:tc>
        <w:tc>
          <w:tcPr>
            <w:tcW w:w="1044" w:type="dxa"/>
            <w:tcBorders>
              <w:top w:val="single" w:sz="12" w:space="0" w:color="auto"/>
            </w:tcBorders>
            <w:shd w:val="clear" w:color="auto" w:fill="auto"/>
          </w:tcPr>
          <w:p w14:paraId="252E340F" w14:textId="77777777" w:rsidR="00D614A2" w:rsidRPr="00493671" w:rsidDel="00917A5F"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788FDC9E" w14:textId="77777777" w:rsidR="00D614A2" w:rsidRPr="00493671"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24" w:type="dxa"/>
            <w:tcBorders>
              <w:top w:val="single" w:sz="12" w:space="0" w:color="auto"/>
            </w:tcBorders>
            <w:shd w:val="clear" w:color="auto" w:fill="auto"/>
            <w:vAlign w:val="bottom"/>
          </w:tcPr>
          <w:p w14:paraId="420F89F1" w14:textId="77777777" w:rsidR="00D614A2" w:rsidRPr="00493671"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6" w:type="dxa"/>
            <w:shd w:val="clear" w:color="auto" w:fill="auto"/>
          </w:tcPr>
          <w:p w14:paraId="692BB5CB" w14:textId="77777777" w:rsidR="00D614A2" w:rsidRPr="00493671"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69" w:type="dxa"/>
            <w:tcBorders>
              <w:top w:val="single" w:sz="12" w:space="0" w:color="auto"/>
            </w:tcBorders>
            <w:shd w:val="clear" w:color="auto" w:fill="auto"/>
            <w:vAlign w:val="bottom"/>
          </w:tcPr>
          <w:p w14:paraId="4CEA2561" w14:textId="77777777" w:rsidR="00D614A2" w:rsidRPr="00493671" w:rsidDel="00C179EE"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c>
          <w:tcPr>
            <w:tcW w:w="239" w:type="dxa"/>
            <w:shd w:val="clear" w:color="auto" w:fill="auto"/>
          </w:tcPr>
          <w:p w14:paraId="4DA8E503" w14:textId="77777777" w:rsidR="00D614A2" w:rsidRPr="00493671"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12"/>
                <w:szCs w:val="12"/>
              </w:rPr>
            </w:pPr>
          </w:p>
        </w:tc>
        <w:tc>
          <w:tcPr>
            <w:tcW w:w="1057" w:type="dxa"/>
            <w:tcBorders>
              <w:top w:val="single" w:sz="12" w:space="0" w:color="auto"/>
            </w:tcBorders>
            <w:shd w:val="clear" w:color="auto" w:fill="auto"/>
            <w:vAlign w:val="bottom"/>
          </w:tcPr>
          <w:p w14:paraId="636677B5" w14:textId="77777777" w:rsidR="00D614A2" w:rsidRPr="00493671"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12"/>
                <w:szCs w:val="12"/>
              </w:rPr>
            </w:pPr>
          </w:p>
        </w:tc>
      </w:tr>
      <w:tr w:rsidR="00D614A2" w:rsidRPr="00C2555B" w14:paraId="17D42AF6"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3051988" w14:textId="3CA6E762" w:rsidR="00D614A2" w:rsidRPr="00C2555B" w:rsidRDefault="00F3741B" w:rsidP="00D614A2">
            <w:pPr>
              <w:tabs>
                <w:tab w:val="clear" w:pos="227"/>
              </w:tabs>
              <w:spacing w:line="240" w:lineRule="auto"/>
              <w:ind w:left="237" w:hanging="177"/>
              <w:rPr>
                <w:rFonts w:ascii="Browallia New" w:hAnsi="Browallia New" w:cs="Browallia New"/>
                <w:sz w:val="28"/>
                <w:szCs w:val="28"/>
                <w:cs/>
              </w:rPr>
            </w:pPr>
            <w:r w:rsidRPr="00F3741B">
              <w:rPr>
                <w:rFonts w:ascii="Browallia New" w:hAnsi="Browallia New" w:cs="Browallia New"/>
                <w:b/>
                <w:bCs/>
                <w:sz w:val="28"/>
                <w:szCs w:val="28"/>
                <w:cs/>
              </w:rPr>
              <w:t>หนี้สินตามสัญญาเช่า</w:t>
            </w:r>
          </w:p>
        </w:tc>
        <w:tc>
          <w:tcPr>
            <w:tcW w:w="1044" w:type="dxa"/>
            <w:shd w:val="clear" w:color="auto" w:fill="auto"/>
          </w:tcPr>
          <w:p w14:paraId="65B152CA" w14:textId="77777777" w:rsidR="00D614A2" w:rsidRPr="00C2555B" w:rsidDel="00917A5F"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EC20E29" w14:textId="77777777" w:rsidR="00D614A2" w:rsidRPr="00C2555B"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55A6219F" w14:textId="77777777" w:rsidR="00D614A2" w:rsidRPr="00C2555B"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6164ABB9" w14:textId="77777777" w:rsidR="00D614A2" w:rsidRPr="00C2555B"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6E1CC5AD" w14:textId="77777777" w:rsidR="00D614A2" w:rsidRPr="00C2555B" w:rsidDel="00C179EE" w:rsidRDefault="00D614A2" w:rsidP="00D614A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0D86625" w14:textId="77777777" w:rsidR="00D614A2" w:rsidRPr="00C2555B" w:rsidRDefault="00D614A2" w:rsidP="00D614A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68D393A6" w14:textId="57EB0B5B" w:rsidR="00D614A2" w:rsidRPr="00553E75" w:rsidRDefault="00D614A2" w:rsidP="00553E75">
            <w:pPr>
              <w:spacing w:line="240" w:lineRule="auto"/>
              <w:ind w:right="-10"/>
              <w:jc w:val="center"/>
              <w:rPr>
                <w:rFonts w:ascii="Browallia New" w:hAnsi="Browallia New" w:cs="Browallia New"/>
                <w:sz w:val="28"/>
                <w:szCs w:val="28"/>
                <w:lang w:val="en-GB"/>
              </w:rPr>
            </w:pPr>
          </w:p>
        </w:tc>
      </w:tr>
      <w:tr w:rsidR="00B1736A" w:rsidRPr="00C2555B" w14:paraId="7EFF74C8"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1330481B" w14:textId="2D904677" w:rsidR="00B1736A" w:rsidRPr="00C2555B" w:rsidDel="00D27784" w:rsidRDefault="00B1736A" w:rsidP="00B1736A">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sz w:val="28"/>
                <w:szCs w:val="28"/>
                <w:cs/>
              </w:rPr>
              <w:t>บริษัทย่อย</w:t>
            </w:r>
          </w:p>
        </w:tc>
        <w:tc>
          <w:tcPr>
            <w:tcW w:w="1044" w:type="dxa"/>
            <w:shd w:val="clear" w:color="auto" w:fill="auto"/>
            <w:vAlign w:val="bottom"/>
          </w:tcPr>
          <w:p w14:paraId="3E4AF393" w14:textId="7943EC3C" w:rsidR="00B1736A" w:rsidRPr="008142F2" w:rsidDel="00917A5F" w:rsidRDefault="00B1736A" w:rsidP="00553E75">
            <w:pPr>
              <w:spacing w:line="240" w:lineRule="auto"/>
              <w:ind w:right="-10"/>
              <w:jc w:val="center"/>
              <w:rPr>
                <w:rFonts w:ascii="Browallia New" w:hAnsi="Browallia New" w:cs="Browallia New"/>
                <w:sz w:val="28"/>
                <w:szCs w:val="28"/>
                <w:lang w:val="en-GB"/>
              </w:rPr>
            </w:pPr>
            <w:r w:rsidRPr="00774106">
              <w:rPr>
                <w:rFonts w:ascii="Browallia New" w:hAnsi="Browallia New" w:cs="Browallia New"/>
                <w:sz w:val="28"/>
                <w:szCs w:val="28"/>
                <w:lang w:val="en-GB"/>
              </w:rPr>
              <w:t xml:space="preserve">    -</w:t>
            </w:r>
          </w:p>
        </w:tc>
        <w:tc>
          <w:tcPr>
            <w:tcW w:w="236" w:type="dxa"/>
            <w:shd w:val="clear" w:color="auto" w:fill="auto"/>
          </w:tcPr>
          <w:p w14:paraId="5C6F17FB" w14:textId="77777777" w:rsidR="00B1736A" w:rsidRPr="00915816" w:rsidRDefault="00B1736A" w:rsidP="00B173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CF7E043" w14:textId="74680946" w:rsidR="00B1736A" w:rsidRPr="00915816" w:rsidRDefault="00B1736A" w:rsidP="00553E75">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3C632948" w14:textId="77777777" w:rsidR="00B1736A" w:rsidRPr="00987B55" w:rsidRDefault="00B1736A" w:rsidP="00B173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shd w:val="clear" w:color="auto" w:fill="auto"/>
            <w:vAlign w:val="bottom"/>
          </w:tcPr>
          <w:p w14:paraId="433378D0" w14:textId="3CF3B8FE" w:rsidR="00B1736A" w:rsidRPr="00DC096B" w:rsidDel="00C179EE" w:rsidRDefault="00A96FD4" w:rsidP="00B1736A">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cs/>
              </w:rPr>
            </w:pPr>
            <w:r w:rsidRPr="00EA1F1C">
              <w:rPr>
                <w:rFonts w:ascii="Browallia New" w:hAnsi="Browallia New" w:cs="Browallia New"/>
                <w:sz w:val="28"/>
                <w:szCs w:val="28"/>
              </w:rPr>
              <w:t>277</w:t>
            </w:r>
            <w:r w:rsidR="00F51F89" w:rsidRPr="00EA1F1C">
              <w:rPr>
                <w:rFonts w:ascii="Browallia New" w:hAnsi="Browallia New" w:cs="Browallia New"/>
                <w:sz w:val="28"/>
                <w:szCs w:val="28"/>
              </w:rPr>
              <w:t>,</w:t>
            </w:r>
            <w:r w:rsidRPr="00EA1F1C">
              <w:rPr>
                <w:rFonts w:ascii="Browallia New" w:hAnsi="Browallia New" w:cs="Browallia New"/>
                <w:sz w:val="28"/>
                <w:szCs w:val="28"/>
              </w:rPr>
              <w:t>829</w:t>
            </w:r>
          </w:p>
        </w:tc>
        <w:tc>
          <w:tcPr>
            <w:tcW w:w="239" w:type="dxa"/>
            <w:shd w:val="clear" w:color="auto" w:fill="auto"/>
          </w:tcPr>
          <w:p w14:paraId="28AE8C3F" w14:textId="77777777" w:rsidR="00B1736A" w:rsidRPr="00C2555B" w:rsidRDefault="00B1736A" w:rsidP="00B173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4B4707B4" w14:textId="36302BF9" w:rsidR="00B1736A" w:rsidRPr="00553E75" w:rsidRDefault="00B1736A" w:rsidP="00553E75">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FF21DE" w:rsidRPr="00C2555B" w14:paraId="034403A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0EC5F21" w14:textId="69F9B357" w:rsidR="00FF21DE" w:rsidRPr="00C2555B" w:rsidRDefault="00FF21DE" w:rsidP="00FF21DE">
            <w:pPr>
              <w:tabs>
                <w:tab w:val="clear" w:pos="227"/>
              </w:tabs>
              <w:spacing w:line="240" w:lineRule="auto"/>
              <w:ind w:left="237" w:hanging="177"/>
              <w:rPr>
                <w:rFonts w:ascii="Browallia New" w:hAnsi="Browallia New" w:cs="Browallia New"/>
                <w:sz w:val="28"/>
                <w:szCs w:val="28"/>
                <w:cs/>
              </w:rPr>
            </w:pPr>
            <w:r w:rsidRPr="00987B55">
              <w:rPr>
                <w:rFonts w:ascii="Browallia New" w:hAnsi="Browallia New" w:cs="Browallia New"/>
                <w:sz w:val="28"/>
                <w:szCs w:val="28"/>
                <w:cs/>
              </w:rPr>
              <w:t>บุคคลที่เกี่ยวข้อง</w:t>
            </w:r>
          </w:p>
        </w:tc>
        <w:tc>
          <w:tcPr>
            <w:tcW w:w="1044" w:type="dxa"/>
            <w:tcBorders>
              <w:bottom w:val="single" w:sz="4" w:space="0" w:color="auto"/>
            </w:tcBorders>
            <w:shd w:val="clear" w:color="auto" w:fill="auto"/>
            <w:vAlign w:val="bottom"/>
          </w:tcPr>
          <w:p w14:paraId="370A5C04" w14:textId="6D0CCF26" w:rsidR="00FF21DE" w:rsidRPr="008142F2" w:rsidRDefault="00B4444C" w:rsidP="00553E7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12,168</w:t>
            </w:r>
          </w:p>
        </w:tc>
        <w:tc>
          <w:tcPr>
            <w:tcW w:w="236" w:type="dxa"/>
            <w:shd w:val="clear" w:color="auto" w:fill="auto"/>
          </w:tcPr>
          <w:p w14:paraId="2378D601" w14:textId="77777777" w:rsidR="00FF21DE" w:rsidRPr="00915816" w:rsidRDefault="00FF21DE" w:rsidP="00FF21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4" w:space="0" w:color="auto"/>
            </w:tcBorders>
            <w:shd w:val="clear" w:color="auto" w:fill="auto"/>
            <w:vAlign w:val="bottom"/>
          </w:tcPr>
          <w:p w14:paraId="6DB6A1F4" w14:textId="0A931BB9" w:rsidR="00FF21DE" w:rsidRPr="00915816" w:rsidRDefault="00FF21DE" w:rsidP="00FF21DE">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126FF352" w14:textId="77777777" w:rsidR="00FF21DE" w:rsidRPr="00987B55" w:rsidRDefault="00FF21DE" w:rsidP="00FF21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bottom w:val="single" w:sz="4" w:space="0" w:color="auto"/>
            </w:tcBorders>
            <w:shd w:val="clear" w:color="auto" w:fill="auto"/>
            <w:vAlign w:val="bottom"/>
          </w:tcPr>
          <w:p w14:paraId="6BD656FF" w14:textId="38A7579F" w:rsidR="00FF21DE" w:rsidRPr="008142F2" w:rsidRDefault="00A96FD4" w:rsidP="00FF21D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12</w:t>
            </w:r>
            <w:r w:rsidR="00A13316" w:rsidRPr="00774106">
              <w:rPr>
                <w:rFonts w:ascii="Browallia New" w:hAnsi="Browallia New" w:cs="Browallia New"/>
                <w:sz w:val="28"/>
                <w:szCs w:val="28"/>
              </w:rPr>
              <w:t>,</w:t>
            </w:r>
            <w:r>
              <w:rPr>
                <w:rFonts w:ascii="Browallia New" w:hAnsi="Browallia New" w:cs="Browallia New"/>
                <w:sz w:val="28"/>
                <w:szCs w:val="28"/>
              </w:rPr>
              <w:t>168</w:t>
            </w:r>
          </w:p>
        </w:tc>
        <w:tc>
          <w:tcPr>
            <w:tcW w:w="239" w:type="dxa"/>
            <w:shd w:val="clear" w:color="auto" w:fill="auto"/>
          </w:tcPr>
          <w:p w14:paraId="18D4560C" w14:textId="77777777" w:rsidR="00FF21DE" w:rsidRPr="00C2555B" w:rsidRDefault="00FF21DE" w:rsidP="00FF21D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4" w:space="0" w:color="auto"/>
            </w:tcBorders>
            <w:shd w:val="clear" w:color="auto" w:fill="auto"/>
            <w:vAlign w:val="bottom"/>
          </w:tcPr>
          <w:p w14:paraId="24F5C2EF" w14:textId="7F53A0FB" w:rsidR="00FF21DE" w:rsidRDefault="00FF21DE" w:rsidP="00FF21DE">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677D32" w:rsidRPr="00C2555B" w14:paraId="0104BB40" w14:textId="77777777" w:rsidTr="00553E75">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3071BE74" w14:textId="40F691B3" w:rsidR="00677D32" w:rsidRPr="00C2555B" w:rsidDel="00D27784" w:rsidRDefault="00677D32" w:rsidP="00553E75">
            <w:pPr>
              <w:tabs>
                <w:tab w:val="clear" w:pos="227"/>
              </w:tabs>
              <w:spacing w:line="240" w:lineRule="auto"/>
              <w:ind w:left="237"/>
              <w:rPr>
                <w:rFonts w:ascii="Browallia New" w:hAnsi="Browallia New" w:cs="Browallia New"/>
                <w:b/>
                <w:bCs/>
                <w:sz w:val="28"/>
                <w:szCs w:val="28"/>
                <w:cs/>
              </w:rPr>
            </w:pPr>
            <w:r w:rsidRPr="00C2555B">
              <w:rPr>
                <w:rFonts w:ascii="Browallia New" w:hAnsi="Browallia New" w:cs="Browallia New"/>
                <w:sz w:val="28"/>
                <w:szCs w:val="28"/>
                <w:cs/>
              </w:rPr>
              <w:t>รวม</w:t>
            </w:r>
          </w:p>
        </w:tc>
        <w:tc>
          <w:tcPr>
            <w:tcW w:w="1044" w:type="dxa"/>
            <w:tcBorders>
              <w:top w:val="single" w:sz="4" w:space="0" w:color="auto"/>
              <w:bottom w:val="single" w:sz="12" w:space="0" w:color="auto"/>
            </w:tcBorders>
            <w:shd w:val="clear" w:color="auto" w:fill="auto"/>
          </w:tcPr>
          <w:p w14:paraId="16A437DE" w14:textId="06D93174" w:rsidR="00677D32" w:rsidRPr="00774106" w:rsidDel="00917A5F" w:rsidRDefault="00B4444C" w:rsidP="00677D3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12,168</w:t>
            </w:r>
          </w:p>
        </w:tc>
        <w:tc>
          <w:tcPr>
            <w:tcW w:w="236" w:type="dxa"/>
            <w:shd w:val="clear" w:color="auto" w:fill="auto"/>
          </w:tcPr>
          <w:p w14:paraId="34FFFD51" w14:textId="77777777" w:rsidR="00677D32" w:rsidRPr="008142F2" w:rsidRDefault="00677D32" w:rsidP="00677D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top w:val="single" w:sz="4" w:space="0" w:color="auto"/>
              <w:bottom w:val="single" w:sz="12" w:space="0" w:color="auto"/>
            </w:tcBorders>
            <w:shd w:val="clear" w:color="auto" w:fill="auto"/>
            <w:vAlign w:val="bottom"/>
          </w:tcPr>
          <w:p w14:paraId="5BA5D2B5" w14:textId="5777EA3C" w:rsidR="00677D32" w:rsidRPr="00915816" w:rsidRDefault="00677D32" w:rsidP="00553E75">
            <w:pPr>
              <w:spacing w:line="240" w:lineRule="auto"/>
              <w:ind w:right="-10"/>
              <w:jc w:val="center"/>
              <w:rPr>
                <w:rFonts w:ascii="Browallia New" w:hAnsi="Browallia New" w:cs="Browallia New"/>
                <w:sz w:val="28"/>
                <w:szCs w:val="28"/>
                <w:lang w:val="en-GB"/>
              </w:rPr>
            </w:pPr>
            <w:r w:rsidRPr="00915816">
              <w:rPr>
                <w:rFonts w:ascii="Browallia New" w:hAnsi="Browallia New" w:cs="Browallia New"/>
                <w:sz w:val="28"/>
                <w:szCs w:val="28"/>
                <w:lang w:val="en-GB"/>
              </w:rPr>
              <w:t xml:space="preserve">    -</w:t>
            </w:r>
          </w:p>
        </w:tc>
        <w:tc>
          <w:tcPr>
            <w:tcW w:w="236" w:type="dxa"/>
            <w:shd w:val="clear" w:color="auto" w:fill="auto"/>
          </w:tcPr>
          <w:p w14:paraId="03915222" w14:textId="77777777" w:rsidR="00677D32" w:rsidRPr="00987B55" w:rsidRDefault="00677D32" w:rsidP="00677D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69" w:type="dxa"/>
            <w:tcBorders>
              <w:top w:val="single" w:sz="4" w:space="0" w:color="auto"/>
              <w:bottom w:val="single" w:sz="12" w:space="0" w:color="auto"/>
            </w:tcBorders>
            <w:shd w:val="clear" w:color="auto" w:fill="auto"/>
            <w:vAlign w:val="bottom"/>
          </w:tcPr>
          <w:p w14:paraId="790896CC" w14:textId="32F06F93" w:rsidR="00677D32" w:rsidRPr="00774106" w:rsidDel="00C179EE" w:rsidRDefault="003A26A4" w:rsidP="00677D3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3A26A4">
              <w:rPr>
                <w:rFonts w:ascii="Browallia New" w:hAnsi="Browallia New" w:cs="Browallia New"/>
                <w:sz w:val="28"/>
                <w:szCs w:val="28"/>
              </w:rPr>
              <w:t>289,997</w:t>
            </w:r>
          </w:p>
        </w:tc>
        <w:tc>
          <w:tcPr>
            <w:tcW w:w="239" w:type="dxa"/>
            <w:shd w:val="clear" w:color="auto" w:fill="auto"/>
          </w:tcPr>
          <w:p w14:paraId="598E1601" w14:textId="77777777" w:rsidR="00677D32" w:rsidRPr="00C2555B" w:rsidRDefault="00677D32" w:rsidP="00677D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top w:val="single" w:sz="4" w:space="0" w:color="auto"/>
              <w:bottom w:val="single" w:sz="12" w:space="0" w:color="auto"/>
            </w:tcBorders>
            <w:shd w:val="clear" w:color="auto" w:fill="auto"/>
            <w:vAlign w:val="bottom"/>
          </w:tcPr>
          <w:p w14:paraId="3AEF14FB" w14:textId="0AA0F9F8" w:rsidR="00677D32" w:rsidRPr="00553E75" w:rsidRDefault="00677D32" w:rsidP="00553E75">
            <w:pPr>
              <w:spacing w:line="240" w:lineRule="auto"/>
              <w:ind w:right="-10"/>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28561A35" w14:textId="1BA11843" w:rsidR="008736D8" w:rsidRDefault="008736D8"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79" w:type="dxa"/>
        <w:tblInd w:w="426" w:type="dxa"/>
        <w:tblLayout w:type="fixed"/>
        <w:tblLook w:val="01E0" w:firstRow="1" w:lastRow="1" w:firstColumn="1" w:lastColumn="1" w:noHBand="0" w:noVBand="0"/>
      </w:tblPr>
      <w:tblGrid>
        <w:gridCol w:w="4074"/>
        <w:gridCol w:w="1044"/>
        <w:gridCol w:w="236"/>
        <w:gridCol w:w="1024"/>
        <w:gridCol w:w="236"/>
        <w:gridCol w:w="1069"/>
        <w:gridCol w:w="239"/>
        <w:gridCol w:w="1057"/>
      </w:tblGrid>
      <w:tr w:rsidR="0058115E" w:rsidRPr="00C2555B" w14:paraId="76FF7BA6" w14:textId="77777777" w:rsidTr="00AE4528">
        <w:trPr>
          <w:cantSplit/>
          <w:tblHeader/>
        </w:trPr>
        <w:tc>
          <w:tcPr>
            <w:tcW w:w="4074" w:type="dxa"/>
            <w:shd w:val="clear" w:color="auto" w:fill="auto"/>
          </w:tcPr>
          <w:p w14:paraId="5C2EF365" w14:textId="77777777" w:rsidR="0058115E" w:rsidRPr="00C2555B" w:rsidRDefault="0058115E" w:rsidP="00AE4528">
            <w:pPr>
              <w:tabs>
                <w:tab w:val="clear" w:pos="454"/>
                <w:tab w:val="clear" w:pos="680"/>
                <w:tab w:val="left" w:pos="0"/>
              </w:tabs>
              <w:spacing w:line="240" w:lineRule="auto"/>
              <w:jc w:val="both"/>
              <w:rPr>
                <w:rFonts w:ascii="Browallia New" w:hAnsi="Browallia New" w:cs="Browallia New"/>
                <w:sz w:val="28"/>
                <w:szCs w:val="28"/>
              </w:rPr>
            </w:pPr>
          </w:p>
        </w:tc>
        <w:tc>
          <w:tcPr>
            <w:tcW w:w="4905" w:type="dxa"/>
            <w:gridSpan w:val="7"/>
            <w:shd w:val="clear" w:color="auto" w:fill="auto"/>
          </w:tcPr>
          <w:p w14:paraId="103C5E6F" w14:textId="77777777" w:rsidR="0058115E" w:rsidRPr="00C2555B" w:rsidRDefault="0058115E" w:rsidP="00AE4528">
            <w:pPr>
              <w:tabs>
                <w:tab w:val="clear" w:pos="907"/>
                <w:tab w:val="clear" w:pos="4678"/>
                <w:tab w:val="left" w:pos="900"/>
              </w:tabs>
              <w:spacing w:line="240" w:lineRule="auto"/>
              <w:ind w:left="-18"/>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lang w:val="en-GB"/>
              </w:rPr>
              <w:t>พันบาท)</w:t>
            </w:r>
          </w:p>
        </w:tc>
      </w:tr>
      <w:tr w:rsidR="0058115E" w:rsidRPr="00C2555B" w14:paraId="485597FA" w14:textId="77777777" w:rsidTr="00AE4528">
        <w:trPr>
          <w:cantSplit/>
          <w:tblHeader/>
        </w:trPr>
        <w:tc>
          <w:tcPr>
            <w:tcW w:w="4074" w:type="dxa"/>
            <w:shd w:val="clear" w:color="auto" w:fill="auto"/>
          </w:tcPr>
          <w:p w14:paraId="42377967" w14:textId="77777777" w:rsidR="0058115E" w:rsidRPr="00C2555B" w:rsidRDefault="0058115E" w:rsidP="00AE4528">
            <w:pPr>
              <w:tabs>
                <w:tab w:val="clear" w:pos="454"/>
                <w:tab w:val="clear" w:pos="680"/>
                <w:tab w:val="left" w:pos="0"/>
              </w:tabs>
              <w:spacing w:line="240" w:lineRule="auto"/>
              <w:ind w:right="-18"/>
              <w:jc w:val="both"/>
              <w:rPr>
                <w:rFonts w:ascii="Browallia New" w:hAnsi="Browallia New" w:cs="Browallia New"/>
                <w:sz w:val="28"/>
                <w:szCs w:val="28"/>
              </w:rPr>
            </w:pPr>
          </w:p>
        </w:tc>
        <w:tc>
          <w:tcPr>
            <w:tcW w:w="2304" w:type="dxa"/>
            <w:gridSpan w:val="3"/>
            <w:shd w:val="clear" w:color="auto" w:fill="auto"/>
          </w:tcPr>
          <w:p w14:paraId="6539460C" w14:textId="77777777" w:rsidR="0058115E" w:rsidRPr="00C2555B" w:rsidRDefault="0058115E" w:rsidP="00AE4528">
            <w:pPr>
              <w:tabs>
                <w:tab w:val="clear" w:pos="454"/>
                <w:tab w:val="clear" w:pos="680"/>
                <w:tab w:val="left" w:pos="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shd w:val="clear" w:color="auto" w:fill="auto"/>
          </w:tcPr>
          <w:p w14:paraId="61412E32" w14:textId="77777777" w:rsidR="0058115E" w:rsidRPr="00C2555B" w:rsidRDefault="0058115E" w:rsidP="00AE4528">
            <w:pPr>
              <w:tabs>
                <w:tab w:val="clear" w:pos="454"/>
                <w:tab w:val="clear" w:pos="680"/>
                <w:tab w:val="left" w:pos="0"/>
              </w:tabs>
              <w:spacing w:line="240" w:lineRule="auto"/>
              <w:jc w:val="center"/>
              <w:rPr>
                <w:rFonts w:ascii="Browallia New" w:hAnsi="Browallia New" w:cs="Browallia New"/>
                <w:sz w:val="28"/>
                <w:szCs w:val="28"/>
              </w:rPr>
            </w:pPr>
          </w:p>
        </w:tc>
        <w:tc>
          <w:tcPr>
            <w:tcW w:w="2365" w:type="dxa"/>
            <w:gridSpan w:val="3"/>
            <w:shd w:val="clear" w:color="auto" w:fill="auto"/>
          </w:tcPr>
          <w:p w14:paraId="1C962D53" w14:textId="77777777" w:rsidR="0058115E" w:rsidRPr="00C2555B" w:rsidRDefault="0058115E" w:rsidP="00AE4528">
            <w:pPr>
              <w:tabs>
                <w:tab w:val="clear" w:pos="454"/>
                <w:tab w:val="clear" w:pos="680"/>
                <w:tab w:val="left" w:pos="0"/>
              </w:tabs>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58115E" w:rsidRPr="00C2555B" w14:paraId="74D1F015" w14:textId="77777777" w:rsidTr="00AE4528">
        <w:trPr>
          <w:cantSplit/>
          <w:tblHeader/>
        </w:trPr>
        <w:tc>
          <w:tcPr>
            <w:tcW w:w="4074" w:type="dxa"/>
            <w:shd w:val="clear" w:color="auto" w:fill="auto"/>
          </w:tcPr>
          <w:p w14:paraId="16B42EF6" w14:textId="77777777" w:rsidR="0058115E" w:rsidRPr="00F94898" w:rsidRDefault="0058115E" w:rsidP="00AE4528">
            <w:pPr>
              <w:tabs>
                <w:tab w:val="clear" w:pos="454"/>
                <w:tab w:val="clear" w:pos="680"/>
                <w:tab w:val="left" w:pos="0"/>
              </w:tabs>
              <w:spacing w:line="240" w:lineRule="auto"/>
              <w:jc w:val="both"/>
              <w:rPr>
                <w:rFonts w:ascii="Browallia New" w:hAnsi="Browallia New" w:cs="Browallia New"/>
                <w:sz w:val="28"/>
                <w:szCs w:val="28"/>
              </w:rPr>
            </w:pPr>
          </w:p>
        </w:tc>
        <w:tc>
          <w:tcPr>
            <w:tcW w:w="1044" w:type="dxa"/>
            <w:tcBorders>
              <w:top w:val="single" w:sz="4" w:space="0" w:color="auto"/>
              <w:bottom w:val="single" w:sz="4" w:space="0" w:color="auto"/>
            </w:tcBorders>
            <w:shd w:val="clear" w:color="auto" w:fill="auto"/>
            <w:vAlign w:val="bottom"/>
          </w:tcPr>
          <w:p w14:paraId="197A3E61" w14:textId="77777777" w:rsidR="0058115E" w:rsidRPr="00C2555B" w:rsidRDefault="0058115E" w:rsidP="00AE4528">
            <w:pPr>
              <w:tabs>
                <w:tab w:val="clear" w:pos="680"/>
                <w:tab w:val="clear" w:pos="907"/>
              </w:tabs>
              <w:spacing w:line="240" w:lineRule="auto"/>
              <w:ind w:left="-97" w:right="-120"/>
              <w:jc w:val="center"/>
              <w:rPr>
                <w:rFonts w:ascii="Browallia New" w:hAnsi="Browallia New" w:cs="Browallia New"/>
                <w:sz w:val="28"/>
                <w:szCs w:val="28"/>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shd w:val="clear" w:color="auto" w:fill="auto"/>
            <w:vAlign w:val="bottom"/>
          </w:tcPr>
          <w:p w14:paraId="01B7CCC2" w14:textId="77777777" w:rsidR="0058115E" w:rsidRPr="00C2555B" w:rsidRDefault="0058115E" w:rsidP="00AE4528">
            <w:pPr>
              <w:tabs>
                <w:tab w:val="clear" w:pos="680"/>
                <w:tab w:val="clear" w:pos="907"/>
              </w:tabs>
              <w:spacing w:line="240" w:lineRule="auto"/>
              <w:ind w:left="-97" w:right="-120"/>
              <w:jc w:val="center"/>
              <w:rPr>
                <w:rFonts w:ascii="Browallia New" w:hAnsi="Browallia New" w:cs="Browallia New"/>
                <w:sz w:val="28"/>
                <w:szCs w:val="28"/>
              </w:rPr>
            </w:pPr>
          </w:p>
        </w:tc>
        <w:tc>
          <w:tcPr>
            <w:tcW w:w="1024" w:type="dxa"/>
            <w:tcBorders>
              <w:top w:val="single" w:sz="4" w:space="0" w:color="auto"/>
              <w:bottom w:val="single" w:sz="4" w:space="0" w:color="auto"/>
            </w:tcBorders>
            <w:shd w:val="clear" w:color="auto" w:fill="auto"/>
            <w:vAlign w:val="bottom"/>
          </w:tcPr>
          <w:p w14:paraId="0336E6D4" w14:textId="77777777" w:rsidR="0058115E" w:rsidRPr="00C2555B" w:rsidRDefault="0058115E" w:rsidP="00AE4528">
            <w:pPr>
              <w:tabs>
                <w:tab w:val="clear" w:pos="680"/>
                <w:tab w:val="clear" w:pos="907"/>
              </w:tabs>
              <w:spacing w:line="240" w:lineRule="auto"/>
              <w:ind w:left="-97" w:right="-12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shd w:val="clear" w:color="auto" w:fill="auto"/>
          </w:tcPr>
          <w:p w14:paraId="6C41F6E8" w14:textId="77777777" w:rsidR="0058115E" w:rsidRPr="00C2555B" w:rsidRDefault="0058115E" w:rsidP="00AE4528">
            <w:pPr>
              <w:spacing w:line="240" w:lineRule="auto"/>
              <w:ind w:right="-10"/>
              <w:jc w:val="center"/>
              <w:rPr>
                <w:rFonts w:ascii="Browallia New" w:hAnsi="Browallia New" w:cs="Browallia New"/>
                <w:sz w:val="28"/>
                <w:szCs w:val="28"/>
              </w:rPr>
            </w:pPr>
          </w:p>
        </w:tc>
        <w:tc>
          <w:tcPr>
            <w:tcW w:w="1069" w:type="dxa"/>
            <w:tcBorders>
              <w:top w:val="single" w:sz="4" w:space="0" w:color="auto"/>
              <w:bottom w:val="single" w:sz="4" w:space="0" w:color="auto"/>
            </w:tcBorders>
            <w:shd w:val="clear" w:color="auto" w:fill="auto"/>
            <w:vAlign w:val="bottom"/>
          </w:tcPr>
          <w:p w14:paraId="39AA1358" w14:textId="77777777" w:rsidR="0058115E" w:rsidRPr="00C2555B" w:rsidRDefault="0058115E" w:rsidP="00AE4528">
            <w:pPr>
              <w:tabs>
                <w:tab w:val="clear" w:pos="680"/>
                <w:tab w:val="clear" w:pos="907"/>
              </w:tabs>
              <w:spacing w:line="240" w:lineRule="auto"/>
              <w:ind w:left="-86" w:right="-100"/>
              <w:jc w:val="center"/>
              <w:rPr>
                <w:rFonts w:ascii="Browallia New" w:hAnsi="Browallia New" w:cs="Browallia New"/>
                <w:sz w:val="28"/>
                <w:szCs w:val="28"/>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9" w:type="dxa"/>
            <w:tcBorders>
              <w:top w:val="single" w:sz="4" w:space="0" w:color="auto"/>
            </w:tcBorders>
            <w:shd w:val="clear" w:color="auto" w:fill="auto"/>
            <w:vAlign w:val="bottom"/>
          </w:tcPr>
          <w:p w14:paraId="4CB4ECE9" w14:textId="77777777" w:rsidR="0058115E" w:rsidRPr="00C2555B" w:rsidRDefault="0058115E" w:rsidP="00AE4528">
            <w:pPr>
              <w:tabs>
                <w:tab w:val="clear" w:pos="680"/>
                <w:tab w:val="clear" w:pos="907"/>
              </w:tabs>
              <w:spacing w:line="240" w:lineRule="auto"/>
              <w:ind w:left="-86" w:right="-100"/>
              <w:jc w:val="center"/>
              <w:rPr>
                <w:rFonts w:ascii="Browallia New" w:hAnsi="Browallia New" w:cs="Browallia New"/>
                <w:sz w:val="28"/>
                <w:szCs w:val="28"/>
              </w:rPr>
            </w:pPr>
          </w:p>
        </w:tc>
        <w:tc>
          <w:tcPr>
            <w:tcW w:w="1057" w:type="dxa"/>
            <w:tcBorders>
              <w:top w:val="single" w:sz="4" w:space="0" w:color="auto"/>
              <w:bottom w:val="single" w:sz="4" w:space="0" w:color="auto"/>
            </w:tcBorders>
            <w:shd w:val="clear" w:color="auto" w:fill="auto"/>
            <w:vAlign w:val="bottom"/>
          </w:tcPr>
          <w:p w14:paraId="53F18D98" w14:textId="77777777" w:rsidR="0058115E" w:rsidRPr="00C2555B" w:rsidRDefault="0058115E" w:rsidP="00AE4528">
            <w:pPr>
              <w:tabs>
                <w:tab w:val="clear" w:pos="680"/>
                <w:tab w:val="clear" w:pos="907"/>
              </w:tabs>
              <w:spacing w:line="240" w:lineRule="auto"/>
              <w:ind w:left="-86" w:right="-100"/>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58115E" w:rsidRPr="00807020" w14:paraId="416089C5" w14:textId="77777777" w:rsidTr="00AE4528">
        <w:trPr>
          <w:cantSplit/>
          <w:tblHeader/>
        </w:trPr>
        <w:tc>
          <w:tcPr>
            <w:tcW w:w="4074" w:type="dxa"/>
            <w:shd w:val="clear" w:color="auto" w:fill="auto"/>
          </w:tcPr>
          <w:p w14:paraId="34F45D1A" w14:textId="77777777" w:rsidR="0058115E" w:rsidRPr="00807020" w:rsidRDefault="0058115E" w:rsidP="00AE4528">
            <w:pPr>
              <w:tabs>
                <w:tab w:val="clear" w:pos="3742"/>
              </w:tabs>
              <w:spacing w:line="240" w:lineRule="auto"/>
              <w:ind w:left="175" w:right="175" w:hanging="175"/>
              <w:rPr>
                <w:rFonts w:ascii="Browallia New" w:hAnsi="Browallia New" w:cs="Browallia New"/>
                <w:b/>
                <w:bCs/>
                <w:cs/>
              </w:rPr>
            </w:pPr>
          </w:p>
        </w:tc>
        <w:tc>
          <w:tcPr>
            <w:tcW w:w="1044" w:type="dxa"/>
            <w:shd w:val="clear" w:color="auto" w:fill="auto"/>
          </w:tcPr>
          <w:p w14:paraId="1DA47182"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48A35182"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24" w:type="dxa"/>
            <w:shd w:val="clear" w:color="auto" w:fill="auto"/>
          </w:tcPr>
          <w:p w14:paraId="3C7AB46E"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6" w:type="dxa"/>
            <w:shd w:val="clear" w:color="auto" w:fill="auto"/>
          </w:tcPr>
          <w:p w14:paraId="4A68AF62"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69" w:type="dxa"/>
            <w:shd w:val="clear" w:color="auto" w:fill="auto"/>
          </w:tcPr>
          <w:p w14:paraId="2D1D311F"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239" w:type="dxa"/>
            <w:shd w:val="clear" w:color="auto" w:fill="auto"/>
          </w:tcPr>
          <w:p w14:paraId="53F24907"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057" w:type="dxa"/>
            <w:shd w:val="clear" w:color="auto" w:fill="auto"/>
          </w:tcPr>
          <w:p w14:paraId="10E8786C" w14:textId="77777777" w:rsidR="0058115E" w:rsidRPr="00807020" w:rsidRDefault="0058115E" w:rsidP="00AE4528">
            <w:pPr>
              <w:tabs>
                <w:tab w:val="clear" w:pos="227"/>
                <w:tab w:val="clear" w:pos="454"/>
                <w:tab w:val="clear" w:pos="680"/>
                <w:tab w:val="clear" w:pos="907"/>
              </w:tabs>
              <w:spacing w:line="240" w:lineRule="auto"/>
              <w:ind w:left="-45" w:right="23"/>
              <w:jc w:val="right"/>
              <w:rPr>
                <w:rFonts w:ascii="Browallia New" w:hAnsi="Browallia New" w:cs="Browallia New"/>
              </w:rPr>
            </w:pPr>
          </w:p>
        </w:tc>
      </w:tr>
      <w:tr w:rsidR="0058115E" w:rsidRPr="00C2555B" w14:paraId="26493531" w14:textId="77777777" w:rsidTr="00DA55B9">
        <w:tblPrEx>
          <w:tblCellMar>
            <w:left w:w="46" w:type="dxa"/>
            <w:right w:w="46" w:type="dxa"/>
          </w:tblCellMar>
          <w:tblLook w:val="0000" w:firstRow="0" w:lastRow="0" w:firstColumn="0" w:lastColumn="0" w:noHBand="0" w:noVBand="0"/>
        </w:tblPrEx>
        <w:trPr>
          <w:trHeight w:val="324"/>
        </w:trPr>
        <w:tc>
          <w:tcPr>
            <w:tcW w:w="4074" w:type="dxa"/>
            <w:shd w:val="clear" w:color="auto" w:fill="auto"/>
          </w:tcPr>
          <w:p w14:paraId="73CF88C1" w14:textId="77777777" w:rsidR="0058115E" w:rsidRPr="00C2555B" w:rsidRDefault="0058115E" w:rsidP="00AE4528">
            <w:pPr>
              <w:tabs>
                <w:tab w:val="clear" w:pos="227"/>
              </w:tabs>
              <w:spacing w:line="240" w:lineRule="auto"/>
              <w:ind w:left="237" w:hanging="177"/>
              <w:rPr>
                <w:rFonts w:ascii="Browallia New" w:hAnsi="Browallia New" w:cs="Browallia New"/>
                <w:b/>
                <w:bCs/>
                <w:sz w:val="28"/>
                <w:szCs w:val="28"/>
                <w:cs/>
              </w:rPr>
            </w:pPr>
            <w:r w:rsidRPr="00C2555B">
              <w:rPr>
                <w:rFonts w:ascii="Browallia New" w:hAnsi="Browallia New" w:cs="Browallia New"/>
                <w:b/>
                <w:bCs/>
                <w:sz w:val="28"/>
                <w:szCs w:val="28"/>
                <w:cs/>
              </w:rPr>
              <w:t>ค่าตอบแทนผู้บริหารสำคัญ</w:t>
            </w:r>
          </w:p>
        </w:tc>
        <w:tc>
          <w:tcPr>
            <w:tcW w:w="1044" w:type="dxa"/>
            <w:shd w:val="clear" w:color="auto" w:fill="auto"/>
          </w:tcPr>
          <w:p w14:paraId="7BBE5536" w14:textId="77777777" w:rsidR="0058115E" w:rsidRPr="00C2555B" w:rsidDel="00917A5F"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4FD7F79F"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shd w:val="clear" w:color="auto" w:fill="auto"/>
            <w:vAlign w:val="bottom"/>
          </w:tcPr>
          <w:p w14:paraId="2B43641B"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6" w:type="dxa"/>
            <w:shd w:val="clear" w:color="auto" w:fill="auto"/>
          </w:tcPr>
          <w:p w14:paraId="53643560"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shd w:val="clear" w:color="auto" w:fill="auto"/>
            <w:vAlign w:val="bottom"/>
          </w:tcPr>
          <w:p w14:paraId="46608E59" w14:textId="77777777" w:rsidR="0058115E" w:rsidRPr="00C2555B" w:rsidDel="00C179EE"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0141CA72"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shd w:val="clear" w:color="auto" w:fill="auto"/>
            <w:vAlign w:val="bottom"/>
          </w:tcPr>
          <w:p w14:paraId="54003049"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58115E" w:rsidRPr="00C2555B" w14:paraId="02C1ADDE" w14:textId="77777777" w:rsidTr="00AE4528">
        <w:tblPrEx>
          <w:tblCellMar>
            <w:left w:w="46" w:type="dxa"/>
            <w:right w:w="46" w:type="dxa"/>
          </w:tblCellMar>
          <w:tblLook w:val="0000" w:firstRow="0" w:lastRow="0" w:firstColumn="0" w:lastColumn="0" w:noHBand="0" w:noVBand="0"/>
        </w:tblPrEx>
        <w:tc>
          <w:tcPr>
            <w:tcW w:w="4074" w:type="dxa"/>
            <w:shd w:val="clear" w:color="auto" w:fill="auto"/>
          </w:tcPr>
          <w:p w14:paraId="618A617B" w14:textId="77777777" w:rsidR="0058115E" w:rsidRPr="001F5304" w:rsidRDefault="0058115E" w:rsidP="00AE4528">
            <w:pPr>
              <w:tabs>
                <w:tab w:val="clear" w:pos="227"/>
              </w:tabs>
              <w:spacing w:line="240" w:lineRule="auto"/>
              <w:ind w:left="237" w:right="-226" w:hanging="177"/>
              <w:rPr>
                <w:rFonts w:ascii="Browallia New" w:hAnsi="Browallia New" w:cs="Browallia New"/>
                <w:sz w:val="27"/>
                <w:szCs w:val="27"/>
                <w:cs/>
              </w:rPr>
            </w:pPr>
            <w:r w:rsidRPr="001F5304">
              <w:rPr>
                <w:rFonts w:ascii="Browallia New" w:hAnsi="Browallia New" w:cs="Browallia New" w:hint="cs"/>
                <w:sz w:val="27"/>
                <w:szCs w:val="27"/>
                <w:cs/>
              </w:rPr>
              <w:t>หนี้สินตามภาระผูกพัน</w:t>
            </w:r>
            <w:r w:rsidRPr="001F5304">
              <w:rPr>
                <w:rFonts w:ascii="Browallia New" w:hAnsi="Browallia New" w:cs="Browallia New"/>
                <w:sz w:val="27"/>
                <w:szCs w:val="27"/>
                <w:cs/>
              </w:rPr>
              <w:t>ผลประโยชน์หลังออกจากงาน</w:t>
            </w:r>
          </w:p>
        </w:tc>
        <w:tc>
          <w:tcPr>
            <w:tcW w:w="1044" w:type="dxa"/>
            <w:tcBorders>
              <w:bottom w:val="single" w:sz="12" w:space="0" w:color="auto"/>
            </w:tcBorders>
            <w:shd w:val="clear" w:color="auto" w:fill="auto"/>
            <w:vAlign w:val="bottom"/>
          </w:tcPr>
          <w:p w14:paraId="14CA8CDE" w14:textId="7D55B0B0" w:rsidR="0058115E" w:rsidRPr="00C961D5" w:rsidDel="00917A5F" w:rsidRDefault="00001170"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001170">
              <w:rPr>
                <w:rFonts w:ascii="Browallia New" w:hAnsi="Browallia New" w:cs="Browallia New"/>
                <w:sz w:val="28"/>
                <w:szCs w:val="28"/>
              </w:rPr>
              <w:t>7,799</w:t>
            </w:r>
          </w:p>
        </w:tc>
        <w:tc>
          <w:tcPr>
            <w:tcW w:w="236" w:type="dxa"/>
            <w:shd w:val="clear" w:color="auto" w:fill="auto"/>
            <w:vAlign w:val="bottom"/>
          </w:tcPr>
          <w:p w14:paraId="398AEAAE"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24" w:type="dxa"/>
            <w:tcBorders>
              <w:bottom w:val="single" w:sz="12" w:space="0" w:color="auto"/>
            </w:tcBorders>
            <w:shd w:val="clear" w:color="auto" w:fill="auto"/>
            <w:vAlign w:val="bottom"/>
          </w:tcPr>
          <w:p w14:paraId="2159DA5F"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7,601</w:t>
            </w:r>
          </w:p>
        </w:tc>
        <w:tc>
          <w:tcPr>
            <w:tcW w:w="236" w:type="dxa"/>
            <w:shd w:val="clear" w:color="auto" w:fill="auto"/>
            <w:vAlign w:val="bottom"/>
          </w:tcPr>
          <w:p w14:paraId="0F1B3B17"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69" w:type="dxa"/>
            <w:tcBorders>
              <w:bottom w:val="single" w:sz="12" w:space="0" w:color="auto"/>
            </w:tcBorders>
            <w:shd w:val="clear" w:color="auto" w:fill="auto"/>
            <w:vAlign w:val="bottom"/>
          </w:tcPr>
          <w:p w14:paraId="22B6AD43" w14:textId="1B388066" w:rsidR="0058115E" w:rsidRPr="00894D7D" w:rsidDel="00C179EE" w:rsidRDefault="00723DA4" w:rsidP="00987B5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23DA4">
              <w:rPr>
                <w:rFonts w:ascii="Browallia New" w:hAnsi="Browallia New" w:cs="Browallia New"/>
                <w:sz w:val="28"/>
                <w:szCs w:val="28"/>
              </w:rPr>
              <w:t xml:space="preserve">3,262 </w:t>
            </w:r>
          </w:p>
        </w:tc>
        <w:tc>
          <w:tcPr>
            <w:tcW w:w="239" w:type="dxa"/>
            <w:shd w:val="clear" w:color="auto" w:fill="auto"/>
            <w:vAlign w:val="bottom"/>
          </w:tcPr>
          <w:p w14:paraId="552196E4" w14:textId="77777777" w:rsidR="0058115E" w:rsidRPr="00C2555B" w:rsidRDefault="0058115E" w:rsidP="00AE45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57" w:type="dxa"/>
            <w:tcBorders>
              <w:bottom w:val="single" w:sz="12" w:space="0" w:color="auto"/>
            </w:tcBorders>
            <w:shd w:val="clear" w:color="auto" w:fill="auto"/>
            <w:vAlign w:val="bottom"/>
          </w:tcPr>
          <w:p w14:paraId="04A68179" w14:textId="77777777" w:rsidR="0058115E" w:rsidRPr="00C2555B" w:rsidRDefault="0058115E" w:rsidP="00AE45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3,166</w:t>
            </w:r>
          </w:p>
        </w:tc>
      </w:tr>
    </w:tbl>
    <w:p w14:paraId="37BAADF3" w14:textId="77777777" w:rsidR="0058115E" w:rsidRDefault="0058115E"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15C4E5" w14:textId="24CEB081" w:rsidR="00894747" w:rsidRDefault="00894747"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รายการเคลื่อนไหวของเงินให้กู้ยืมระยะสั้นแก่บริษัท</w:t>
      </w:r>
      <w:r w:rsidR="00A909EB" w:rsidRPr="00C2555B">
        <w:rPr>
          <w:rFonts w:ascii="Browallia New" w:hAnsi="Browallia New" w:cs="Browallia New"/>
          <w:sz w:val="28"/>
          <w:szCs w:val="28"/>
          <w:cs/>
        </w:rPr>
        <w:t>ย่อย</w:t>
      </w:r>
      <w:r w:rsidRPr="00C2555B">
        <w:rPr>
          <w:rFonts w:ascii="Browallia New" w:hAnsi="Browallia New" w:cs="Browallia New"/>
          <w:sz w:val="28"/>
          <w:szCs w:val="28"/>
          <w:cs/>
        </w:rPr>
        <w:t>และดอกเบี้ยค้าง</w:t>
      </w:r>
      <w:r w:rsidRPr="00C2555B">
        <w:rPr>
          <w:rFonts w:ascii="Browallia New" w:hAnsi="Browallia New" w:cs="Browallia New"/>
          <w:sz w:val="28"/>
          <w:szCs w:val="28"/>
          <w:cs/>
          <w:lang w:val="en-GB"/>
        </w:rPr>
        <w:t>รับ</w:t>
      </w:r>
      <w:r w:rsidRPr="00C2555B">
        <w:rPr>
          <w:rFonts w:ascii="Browallia New" w:hAnsi="Browallia New" w:cs="Browallia New"/>
          <w:sz w:val="28"/>
          <w:szCs w:val="28"/>
          <w:cs/>
        </w:rPr>
        <w:t>ระหว่างงว</w:t>
      </w:r>
      <w:r w:rsidR="0050637B">
        <w:rPr>
          <w:rFonts w:ascii="Browallia New" w:hAnsi="Browallia New" w:cs="Browallia New" w:hint="cs"/>
          <w:sz w:val="28"/>
          <w:szCs w:val="28"/>
          <w:cs/>
        </w:rPr>
        <w:t>ดสาม</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F94898">
        <w:rPr>
          <w:rFonts w:ascii="Browallia New" w:hAnsi="Browallia New" w:cs="Browallia New" w:hint="cs"/>
          <w:sz w:val="28"/>
          <w:szCs w:val="28"/>
          <w:cs/>
        </w:rPr>
        <w:t xml:space="preserve">             </w:t>
      </w:r>
      <w:r w:rsidR="003B3B06" w:rsidRPr="003B3B06">
        <w:rPr>
          <w:rFonts w:ascii="Browallia New" w:hAnsi="Browallia New" w:cs="Browallia New" w:hint="cs"/>
          <w:sz w:val="28"/>
          <w:szCs w:val="28"/>
        </w:rPr>
        <w:t>31</w:t>
      </w:r>
      <w:r w:rsidR="0050637B">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0050637B">
        <w:rPr>
          <w:rFonts w:ascii="Browallia New" w:hAnsi="Browallia New" w:cs="Browallia New" w:hint="cs"/>
          <w:sz w:val="28"/>
          <w:szCs w:val="28"/>
          <w:cs/>
        </w:rPr>
        <w:t xml:space="preserve"> </w:t>
      </w:r>
      <w:r w:rsidRPr="00C2555B">
        <w:rPr>
          <w:rFonts w:ascii="Browallia New" w:hAnsi="Browallia New" w:cs="Browallia New"/>
          <w:sz w:val="28"/>
          <w:szCs w:val="28"/>
          <w:cs/>
        </w:rPr>
        <w:t>มีดังนี้</w:t>
      </w:r>
    </w:p>
    <w:p w14:paraId="2EFD9CD9" w14:textId="3EBD77DB" w:rsidR="00681B1D" w:rsidRPr="00BA2BCE"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0"/>
          <w:szCs w:val="10"/>
        </w:rPr>
      </w:pPr>
    </w:p>
    <w:p w14:paraId="527BF261" w14:textId="77777777" w:rsidR="00A653C0" w:rsidRPr="00493671" w:rsidRDefault="00A653C0" w:rsidP="001B4041">
      <w:pPr>
        <w:spacing w:line="240" w:lineRule="auto"/>
        <w:ind w:left="426"/>
        <w:jc w:val="thaiDistribute"/>
        <w:rPr>
          <w:rFonts w:ascii="Browallia New" w:hAnsi="Browallia New" w:cs="Browallia New"/>
          <w:sz w:val="6"/>
          <w:szCs w:val="6"/>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CC61E4" w:rsidRPr="00175679" w14:paraId="40EA79B4" w14:textId="77777777" w:rsidTr="00C15708">
        <w:trPr>
          <w:cantSplit/>
        </w:trPr>
        <w:tc>
          <w:tcPr>
            <w:tcW w:w="3677" w:type="dxa"/>
          </w:tcPr>
          <w:p w14:paraId="780E53E5"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Pr>
          <w:p w14:paraId="58B55E2B" w14:textId="77777777" w:rsidR="00CC61E4" w:rsidRPr="00175679" w:rsidRDefault="00CC61E4" w:rsidP="00587142">
            <w:pPr>
              <w:tabs>
                <w:tab w:val="clear" w:pos="4678"/>
              </w:tabs>
              <w:spacing w:line="240" w:lineRule="auto"/>
              <w:jc w:val="right"/>
              <w:rPr>
                <w:rFonts w:ascii="Browallia New" w:hAnsi="Browallia New" w:cs="Browallia New"/>
                <w:sz w:val="28"/>
                <w:szCs w:val="28"/>
                <w:cs/>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CC61E4" w:rsidRPr="00175679" w14:paraId="3A721949" w14:textId="77777777" w:rsidTr="00C15708">
        <w:trPr>
          <w:cantSplit/>
        </w:trPr>
        <w:tc>
          <w:tcPr>
            <w:tcW w:w="3677" w:type="dxa"/>
          </w:tcPr>
          <w:p w14:paraId="7E4BBF4F" w14:textId="77777777" w:rsidR="00CC61E4" w:rsidRPr="00175679" w:rsidRDefault="00CC61E4" w:rsidP="00587142">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3AF7407F" w14:textId="77777777" w:rsidR="00CC61E4" w:rsidRPr="00175679" w:rsidRDefault="00CC61E4" w:rsidP="00587142">
            <w:pPr>
              <w:spacing w:line="240" w:lineRule="auto"/>
              <w:ind w:right="-45"/>
              <w:jc w:val="center"/>
              <w:rPr>
                <w:rFonts w:ascii="Browallia New" w:hAnsi="Browallia New" w:cs="Browallia New"/>
                <w:sz w:val="28"/>
                <w:szCs w:val="28"/>
                <w:cs/>
              </w:rPr>
            </w:pPr>
            <w:r w:rsidRPr="00175679">
              <w:rPr>
                <w:rFonts w:ascii="Browallia New" w:hAnsi="Browallia New" w:cs="Browallia New"/>
                <w:sz w:val="28"/>
                <w:szCs w:val="28"/>
                <w:cs/>
              </w:rPr>
              <w:t>งบการเงินเฉพาะของบริษัท</w:t>
            </w:r>
          </w:p>
        </w:tc>
      </w:tr>
      <w:tr w:rsidR="005042BA" w:rsidRPr="00175679" w14:paraId="5E435501" w14:textId="77777777" w:rsidTr="00C15708">
        <w:trPr>
          <w:gridAfter w:val="1"/>
          <w:wAfter w:w="6" w:type="dxa"/>
          <w:cantSplit/>
        </w:trPr>
        <w:tc>
          <w:tcPr>
            <w:tcW w:w="3677" w:type="dxa"/>
          </w:tcPr>
          <w:p w14:paraId="4640D47E" w14:textId="77777777" w:rsidR="005042BA" w:rsidRPr="00175679"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B11C0EF" w:rsidR="005042BA" w:rsidRPr="00175679" w:rsidRDefault="003B3B06" w:rsidP="005042BA">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50637B">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42" w:type="dxa"/>
          </w:tcPr>
          <w:p w14:paraId="5F6CDDF6"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6CCB05EF"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210" w:type="dxa"/>
          </w:tcPr>
          <w:p w14:paraId="0D8EB04E"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1BC03D54" w14:textId="77777777" w:rsidR="005042BA" w:rsidRPr="00175679"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175679" w:rsidRDefault="005042BA" w:rsidP="005042BA">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2" w:type="dxa"/>
          </w:tcPr>
          <w:p w14:paraId="61B48193" w14:textId="77777777" w:rsidR="005042BA" w:rsidRPr="00175679" w:rsidRDefault="005042BA" w:rsidP="005042BA">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64DBC5E2" w14:textId="36125034" w:rsidR="005042BA" w:rsidRPr="00175679" w:rsidRDefault="003B3B06" w:rsidP="005042BA">
            <w:pPr>
              <w:tabs>
                <w:tab w:val="clear" w:pos="907"/>
              </w:tabs>
              <w:spacing w:line="240" w:lineRule="auto"/>
              <w:ind w:left="-46" w:right="-45"/>
              <w:jc w:val="center"/>
              <w:rPr>
                <w:rFonts w:ascii="Browallia New" w:hAnsi="Browallia New" w:cs="Browallia New"/>
                <w:sz w:val="28"/>
                <w:szCs w:val="28"/>
                <w:cs/>
              </w:rPr>
            </w:pPr>
            <w:r w:rsidRPr="003B3B06">
              <w:rPr>
                <w:rFonts w:ascii="Browallia New" w:hAnsi="Browallia New" w:cs="Browallia New" w:hint="cs"/>
                <w:sz w:val="28"/>
                <w:szCs w:val="28"/>
              </w:rPr>
              <w:t>31</w:t>
            </w:r>
            <w:r w:rsidR="0050637B">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r>
      <w:tr w:rsidR="00CC61E4" w:rsidRPr="00CB6D5F" w14:paraId="13D4A3A0" w14:textId="77777777" w:rsidTr="00BA2BCE">
        <w:trPr>
          <w:gridAfter w:val="1"/>
          <w:wAfter w:w="6" w:type="dxa"/>
          <w:cantSplit/>
          <w:trHeight w:hRule="exact" w:val="216"/>
        </w:trPr>
        <w:tc>
          <w:tcPr>
            <w:tcW w:w="3677" w:type="dxa"/>
            <w:vAlign w:val="center"/>
          </w:tcPr>
          <w:p w14:paraId="5820E266" w14:textId="3E26ACA7" w:rsidR="00CC61E4" w:rsidRPr="00807020"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807020" w:rsidRDefault="00CC61E4" w:rsidP="00587142">
            <w:pPr>
              <w:spacing w:line="240" w:lineRule="auto"/>
              <w:ind w:right="96"/>
              <w:jc w:val="center"/>
              <w:rPr>
                <w:rFonts w:ascii="Browallia New" w:hAnsi="Browallia New" w:cs="Browallia New"/>
                <w:sz w:val="20"/>
                <w:szCs w:val="20"/>
              </w:rPr>
            </w:pPr>
          </w:p>
        </w:tc>
        <w:tc>
          <w:tcPr>
            <w:tcW w:w="142" w:type="dxa"/>
          </w:tcPr>
          <w:p w14:paraId="3C1B60F4"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81" w:type="dxa"/>
            <w:vAlign w:val="center"/>
          </w:tcPr>
          <w:p w14:paraId="016344DE" w14:textId="77777777" w:rsidR="00CC61E4" w:rsidRPr="00807020" w:rsidRDefault="00CC61E4" w:rsidP="00587142">
            <w:pPr>
              <w:spacing w:line="240" w:lineRule="auto"/>
              <w:ind w:right="96"/>
              <w:jc w:val="right"/>
              <w:rPr>
                <w:rFonts w:ascii="Browallia New" w:hAnsi="Browallia New" w:cs="Browallia New"/>
                <w:sz w:val="20"/>
                <w:szCs w:val="20"/>
              </w:rPr>
            </w:pPr>
          </w:p>
        </w:tc>
        <w:tc>
          <w:tcPr>
            <w:tcW w:w="210" w:type="dxa"/>
          </w:tcPr>
          <w:p w14:paraId="58559785" w14:textId="77777777" w:rsidR="00CC61E4" w:rsidRPr="00807020" w:rsidRDefault="00CC61E4" w:rsidP="00587142">
            <w:pPr>
              <w:spacing w:line="240" w:lineRule="auto"/>
              <w:ind w:right="851"/>
              <w:jc w:val="center"/>
              <w:rPr>
                <w:rFonts w:ascii="Browallia New" w:hAnsi="Browallia New" w:cs="Browallia New"/>
                <w:sz w:val="20"/>
                <w:szCs w:val="20"/>
              </w:rPr>
            </w:pPr>
          </w:p>
        </w:tc>
        <w:tc>
          <w:tcPr>
            <w:tcW w:w="1212" w:type="dxa"/>
            <w:vAlign w:val="center"/>
          </w:tcPr>
          <w:p w14:paraId="66A29CDC" w14:textId="77777777" w:rsidR="00CC61E4" w:rsidRPr="00807020" w:rsidRDefault="00CC61E4" w:rsidP="00587142">
            <w:pPr>
              <w:spacing w:line="240" w:lineRule="auto"/>
              <w:ind w:right="74"/>
              <w:jc w:val="right"/>
              <w:rPr>
                <w:rFonts w:ascii="Browallia New" w:hAnsi="Browallia New" w:cs="Browallia New"/>
                <w:sz w:val="20"/>
                <w:szCs w:val="20"/>
              </w:rPr>
            </w:pPr>
          </w:p>
        </w:tc>
        <w:tc>
          <w:tcPr>
            <w:tcW w:w="182" w:type="dxa"/>
          </w:tcPr>
          <w:p w14:paraId="07689D89" w14:textId="77777777" w:rsidR="00CC61E4" w:rsidRPr="00807020" w:rsidRDefault="00CC61E4" w:rsidP="00587142">
            <w:pPr>
              <w:spacing w:line="240" w:lineRule="auto"/>
              <w:ind w:right="851"/>
              <w:jc w:val="right"/>
              <w:rPr>
                <w:rFonts w:ascii="Browallia New" w:hAnsi="Browallia New" w:cs="Browallia New"/>
                <w:sz w:val="20"/>
                <w:szCs w:val="20"/>
              </w:rPr>
            </w:pPr>
          </w:p>
        </w:tc>
        <w:tc>
          <w:tcPr>
            <w:tcW w:w="1168" w:type="dxa"/>
            <w:vAlign w:val="center"/>
          </w:tcPr>
          <w:p w14:paraId="53703CAD" w14:textId="77777777" w:rsidR="00CC61E4" w:rsidRPr="00807020" w:rsidRDefault="00CC61E4" w:rsidP="00587142">
            <w:pPr>
              <w:spacing w:line="240" w:lineRule="auto"/>
              <w:ind w:right="96"/>
              <w:jc w:val="center"/>
              <w:rPr>
                <w:rFonts w:ascii="Browallia New" w:hAnsi="Browallia New" w:cs="Browallia New"/>
                <w:sz w:val="20"/>
                <w:szCs w:val="20"/>
              </w:rPr>
            </w:pPr>
          </w:p>
        </w:tc>
      </w:tr>
      <w:tr w:rsidR="00C01E4F" w:rsidRPr="00175679" w14:paraId="724F7CDA" w14:textId="77777777" w:rsidTr="00C15708">
        <w:trPr>
          <w:gridAfter w:val="1"/>
          <w:wAfter w:w="6" w:type="dxa"/>
          <w:cantSplit/>
        </w:trPr>
        <w:tc>
          <w:tcPr>
            <w:tcW w:w="4893" w:type="dxa"/>
            <w:gridSpan w:val="2"/>
            <w:vAlign w:val="center"/>
          </w:tcPr>
          <w:p w14:paraId="3EE67F27" w14:textId="49453FC1" w:rsidR="00C01E4F" w:rsidRPr="00175679" w:rsidRDefault="00A7311D">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เงินให้กู้ยืมระยะสั้น</w:t>
            </w:r>
            <w:r w:rsidR="00A77F28" w:rsidRPr="00175679">
              <w:rPr>
                <w:rFonts w:ascii="Browallia New" w:hAnsi="Browallia New" w:cs="Browallia New"/>
                <w:b/>
                <w:bCs/>
                <w:sz w:val="28"/>
                <w:szCs w:val="28"/>
                <w:cs/>
              </w:rPr>
              <w:t>แก่บริษัทย่อย</w:t>
            </w:r>
            <w:r w:rsidRPr="00175679">
              <w:rPr>
                <w:rFonts w:ascii="Browallia New" w:hAnsi="Browallia New" w:cs="Browallia New"/>
                <w:b/>
                <w:bCs/>
                <w:sz w:val="28"/>
                <w:szCs w:val="28"/>
                <w:cs/>
              </w:rPr>
              <w:t>และดอกเบี้ยค้างรับ</w:t>
            </w:r>
          </w:p>
        </w:tc>
        <w:tc>
          <w:tcPr>
            <w:tcW w:w="142" w:type="dxa"/>
          </w:tcPr>
          <w:p w14:paraId="2BA8D89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81" w:type="dxa"/>
            <w:vAlign w:val="center"/>
          </w:tcPr>
          <w:p w14:paraId="078A7932" w14:textId="77777777" w:rsidR="00C01E4F" w:rsidRPr="00175679" w:rsidRDefault="00C01E4F" w:rsidP="003D1F85">
            <w:pPr>
              <w:spacing w:line="240" w:lineRule="auto"/>
              <w:ind w:right="96"/>
              <w:jc w:val="right"/>
              <w:rPr>
                <w:rFonts w:ascii="Browallia New" w:hAnsi="Browallia New" w:cs="Browallia New"/>
                <w:sz w:val="28"/>
                <w:szCs w:val="28"/>
              </w:rPr>
            </w:pPr>
          </w:p>
        </w:tc>
        <w:tc>
          <w:tcPr>
            <w:tcW w:w="210" w:type="dxa"/>
          </w:tcPr>
          <w:p w14:paraId="66582032" w14:textId="77777777" w:rsidR="00C01E4F" w:rsidRPr="00175679" w:rsidRDefault="00C01E4F" w:rsidP="003D1F85">
            <w:pPr>
              <w:spacing w:line="240" w:lineRule="auto"/>
              <w:ind w:right="851"/>
              <w:jc w:val="center"/>
              <w:rPr>
                <w:rFonts w:ascii="Browallia New" w:hAnsi="Browallia New" w:cs="Browallia New"/>
                <w:sz w:val="28"/>
                <w:szCs w:val="28"/>
              </w:rPr>
            </w:pPr>
          </w:p>
        </w:tc>
        <w:tc>
          <w:tcPr>
            <w:tcW w:w="1212" w:type="dxa"/>
            <w:vAlign w:val="center"/>
          </w:tcPr>
          <w:p w14:paraId="5DD7FE5F" w14:textId="77777777" w:rsidR="00C01E4F" w:rsidRPr="00175679" w:rsidRDefault="00C01E4F" w:rsidP="003D1F85">
            <w:pPr>
              <w:spacing w:line="240" w:lineRule="auto"/>
              <w:ind w:right="74"/>
              <w:jc w:val="right"/>
              <w:rPr>
                <w:rFonts w:ascii="Browallia New" w:hAnsi="Browallia New" w:cs="Browallia New"/>
                <w:sz w:val="28"/>
                <w:szCs w:val="28"/>
              </w:rPr>
            </w:pPr>
          </w:p>
        </w:tc>
        <w:tc>
          <w:tcPr>
            <w:tcW w:w="182" w:type="dxa"/>
          </w:tcPr>
          <w:p w14:paraId="4246650B" w14:textId="77777777" w:rsidR="00C01E4F" w:rsidRPr="00175679" w:rsidRDefault="00C01E4F" w:rsidP="003D1F85">
            <w:pPr>
              <w:spacing w:line="240" w:lineRule="auto"/>
              <w:ind w:right="851"/>
              <w:jc w:val="right"/>
              <w:rPr>
                <w:rFonts w:ascii="Browallia New" w:hAnsi="Browallia New" w:cs="Browallia New"/>
                <w:sz w:val="28"/>
                <w:szCs w:val="28"/>
              </w:rPr>
            </w:pPr>
          </w:p>
        </w:tc>
        <w:tc>
          <w:tcPr>
            <w:tcW w:w="1168" w:type="dxa"/>
            <w:vAlign w:val="center"/>
          </w:tcPr>
          <w:p w14:paraId="219F2B5E" w14:textId="77777777" w:rsidR="00C01E4F" w:rsidRPr="00175679" w:rsidRDefault="00C01E4F" w:rsidP="003D1F85">
            <w:pPr>
              <w:spacing w:line="240" w:lineRule="auto"/>
              <w:ind w:right="96"/>
              <w:jc w:val="center"/>
              <w:rPr>
                <w:rFonts w:ascii="Browallia New" w:hAnsi="Browallia New" w:cs="Browallia New"/>
                <w:sz w:val="28"/>
                <w:szCs w:val="28"/>
              </w:rPr>
            </w:pPr>
          </w:p>
        </w:tc>
      </w:tr>
      <w:tr w:rsidR="003D1F85" w:rsidRPr="00175679" w14:paraId="3DA2B7CC" w14:textId="77777777" w:rsidTr="00C15708">
        <w:trPr>
          <w:gridAfter w:val="1"/>
          <w:wAfter w:w="6" w:type="dxa"/>
          <w:cantSplit/>
        </w:trPr>
        <w:tc>
          <w:tcPr>
            <w:tcW w:w="3677" w:type="dxa"/>
          </w:tcPr>
          <w:p w14:paraId="5F95DE61" w14:textId="2974F587" w:rsidR="003D1F85" w:rsidRPr="00175679"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175679">
              <w:rPr>
                <w:rFonts w:ascii="Browallia New" w:hAnsi="Browallia New" w:cs="Browallia New"/>
                <w:sz w:val="28"/>
                <w:szCs w:val="28"/>
                <w:cs/>
              </w:rPr>
              <w:t>บริษัทย่อย</w:t>
            </w:r>
          </w:p>
        </w:tc>
        <w:tc>
          <w:tcPr>
            <w:tcW w:w="1216" w:type="dxa"/>
            <w:vAlign w:val="bottom"/>
          </w:tcPr>
          <w:p w14:paraId="1381245B"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5C5C66D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5FE301C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22C812CD"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7085FE56"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5F7B2E77"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13B26393" w14:textId="77777777" w:rsidR="003D1F85" w:rsidRPr="00175679"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5633A9" w:rsidRPr="00175679" w14:paraId="049E2FCC" w14:textId="77777777" w:rsidTr="00553E75">
        <w:trPr>
          <w:gridAfter w:val="1"/>
          <w:wAfter w:w="6" w:type="dxa"/>
          <w:cantSplit/>
        </w:trPr>
        <w:tc>
          <w:tcPr>
            <w:tcW w:w="3677" w:type="dxa"/>
            <w:vAlign w:val="bottom"/>
          </w:tcPr>
          <w:p w14:paraId="5917693F"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เงินให้กู้ยืม</w:t>
            </w:r>
          </w:p>
        </w:tc>
        <w:tc>
          <w:tcPr>
            <w:tcW w:w="1216" w:type="dxa"/>
          </w:tcPr>
          <w:p w14:paraId="722D82E8" w14:textId="7F4A2038"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1,657,11</w:t>
            </w:r>
            <w:r>
              <w:rPr>
                <w:rFonts w:ascii="Browallia New" w:hAnsi="Browallia New" w:cs="Browallia New" w:hint="cs"/>
                <w:sz w:val="28"/>
                <w:szCs w:val="28"/>
                <w:cs/>
                <w:lang w:val="en-GB"/>
              </w:rPr>
              <w:t>6</w:t>
            </w:r>
          </w:p>
        </w:tc>
        <w:tc>
          <w:tcPr>
            <w:tcW w:w="142" w:type="dxa"/>
            <w:vAlign w:val="bottom"/>
          </w:tcPr>
          <w:p w14:paraId="5703E322"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4B2D7C12" w14:textId="3B40131B"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t>176,660</w:t>
            </w:r>
          </w:p>
        </w:tc>
        <w:tc>
          <w:tcPr>
            <w:tcW w:w="210" w:type="dxa"/>
            <w:tcBorders>
              <w:left w:val="nil"/>
              <w:right w:val="nil"/>
            </w:tcBorders>
          </w:tcPr>
          <w:p w14:paraId="2AFDADE2"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61048DCB" w14:textId="2429D8A3"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53E75">
              <w:rPr>
                <w:rFonts w:ascii="Browallia New" w:hAnsi="Browallia New" w:cs="Browallia New"/>
                <w:sz w:val="28"/>
                <w:szCs w:val="28"/>
                <w:lang w:val="en-GB"/>
              </w:rPr>
              <w:t>(28,600)</w:t>
            </w:r>
          </w:p>
        </w:tc>
        <w:tc>
          <w:tcPr>
            <w:tcW w:w="182" w:type="dxa"/>
            <w:tcBorders>
              <w:left w:val="nil"/>
              <w:right w:val="nil"/>
            </w:tcBorders>
          </w:tcPr>
          <w:p w14:paraId="06C084A8"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22ADE7B1" w14:textId="7468B948"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t>1,805,176</w:t>
            </w:r>
          </w:p>
        </w:tc>
      </w:tr>
      <w:tr w:rsidR="005633A9" w:rsidRPr="00175679" w14:paraId="59B9C9B8" w14:textId="77777777" w:rsidTr="00553E75">
        <w:trPr>
          <w:gridAfter w:val="1"/>
          <w:wAfter w:w="6" w:type="dxa"/>
          <w:cantSplit/>
        </w:trPr>
        <w:tc>
          <w:tcPr>
            <w:tcW w:w="3677" w:type="dxa"/>
            <w:vAlign w:val="bottom"/>
          </w:tcPr>
          <w:p w14:paraId="439C44F4" w14:textId="77777777" w:rsidR="005633A9" w:rsidRPr="00175679" w:rsidRDefault="005633A9" w:rsidP="005633A9">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ดอกเบี้ยค้างรับ</w:t>
            </w:r>
          </w:p>
        </w:tc>
        <w:tc>
          <w:tcPr>
            <w:tcW w:w="1216" w:type="dxa"/>
          </w:tcPr>
          <w:p w14:paraId="5D0E260C" w14:textId="59C30512"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85,46</w:t>
            </w:r>
            <w:r>
              <w:rPr>
                <w:rFonts w:ascii="Browallia New" w:hAnsi="Browallia New" w:cs="Browallia New" w:hint="cs"/>
                <w:sz w:val="28"/>
                <w:szCs w:val="28"/>
                <w:cs/>
                <w:lang w:val="en-GB"/>
              </w:rPr>
              <w:t>5</w:t>
            </w:r>
          </w:p>
        </w:tc>
        <w:tc>
          <w:tcPr>
            <w:tcW w:w="142" w:type="dxa"/>
            <w:vAlign w:val="bottom"/>
          </w:tcPr>
          <w:p w14:paraId="02D6794C" w14:textId="77777777" w:rsidR="005633A9" w:rsidRPr="00175679" w:rsidRDefault="005633A9" w:rsidP="005633A9">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Borders>
              <w:left w:val="nil"/>
              <w:right w:val="nil"/>
            </w:tcBorders>
          </w:tcPr>
          <w:p w14:paraId="78F81167" w14:textId="7098F7B7"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t>28,828</w:t>
            </w:r>
          </w:p>
        </w:tc>
        <w:tc>
          <w:tcPr>
            <w:tcW w:w="210" w:type="dxa"/>
            <w:tcBorders>
              <w:left w:val="nil"/>
              <w:right w:val="nil"/>
            </w:tcBorders>
          </w:tcPr>
          <w:p w14:paraId="5FC0907C"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left w:val="nil"/>
              <w:right w:val="nil"/>
            </w:tcBorders>
          </w:tcPr>
          <w:p w14:paraId="7973BD62" w14:textId="37640B5C"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sidRPr="00553E75">
              <w:rPr>
                <w:rFonts w:ascii="Browallia New" w:hAnsi="Browallia New" w:cs="Browallia New"/>
                <w:sz w:val="28"/>
                <w:szCs w:val="28"/>
                <w:lang w:val="en-GB"/>
              </w:rPr>
              <w:t>(22,867)</w:t>
            </w:r>
          </w:p>
        </w:tc>
        <w:tc>
          <w:tcPr>
            <w:tcW w:w="182" w:type="dxa"/>
            <w:tcBorders>
              <w:left w:val="nil"/>
              <w:right w:val="nil"/>
            </w:tcBorders>
          </w:tcPr>
          <w:p w14:paraId="68355EB9"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left w:val="nil"/>
              <w:right w:val="nil"/>
            </w:tcBorders>
            <w:vAlign w:val="bottom"/>
          </w:tcPr>
          <w:p w14:paraId="627FBE70" w14:textId="1414A736"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t>91,426</w:t>
            </w:r>
          </w:p>
        </w:tc>
      </w:tr>
      <w:tr w:rsidR="00117A45" w:rsidRPr="00175679" w14:paraId="4ACAE01F" w14:textId="77777777" w:rsidTr="0022788D">
        <w:trPr>
          <w:gridAfter w:val="1"/>
          <w:wAfter w:w="6" w:type="dxa"/>
          <w:cantSplit/>
        </w:trPr>
        <w:tc>
          <w:tcPr>
            <w:tcW w:w="3677" w:type="dxa"/>
          </w:tcPr>
          <w:p w14:paraId="7FF2576F" w14:textId="77777777" w:rsidR="005633A9" w:rsidRPr="00175679" w:rsidRDefault="005633A9" w:rsidP="005633A9">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29A65FC7" w:rsidR="005633A9" w:rsidRPr="00175679" w:rsidRDefault="005633A9"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17ABD">
              <w:rPr>
                <w:rFonts w:ascii="Browallia New" w:hAnsi="Browallia New" w:cs="Browallia New"/>
                <w:sz w:val="28"/>
                <w:szCs w:val="28"/>
                <w:lang w:val="en-GB"/>
              </w:rPr>
              <w:t>1,742,581</w:t>
            </w:r>
          </w:p>
        </w:tc>
        <w:tc>
          <w:tcPr>
            <w:tcW w:w="142" w:type="dxa"/>
            <w:vAlign w:val="bottom"/>
          </w:tcPr>
          <w:p w14:paraId="2418EE4A" w14:textId="77777777" w:rsidR="005633A9" w:rsidRPr="00175679" w:rsidRDefault="005633A9" w:rsidP="005633A9">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left w:val="nil"/>
              <w:bottom w:val="single" w:sz="12" w:space="0" w:color="auto"/>
              <w:right w:val="nil"/>
            </w:tcBorders>
          </w:tcPr>
          <w:p w14:paraId="6B7A6466" w14:textId="775F6D79"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fldChar w:fldCharType="begin"/>
            </w:r>
            <w:r w:rsidRPr="00553E75">
              <w:rPr>
                <w:rFonts w:ascii="Browallia New" w:hAnsi="Browallia New" w:cs="Browallia New"/>
                <w:sz w:val="28"/>
                <w:szCs w:val="28"/>
                <w:lang w:val="en-GB"/>
              </w:rPr>
              <w:instrText xml:space="preserve"> =SUM(ABOVE) </w:instrText>
            </w:r>
            <w:r w:rsidRPr="00553E75">
              <w:rPr>
                <w:rFonts w:ascii="Browallia New" w:hAnsi="Browallia New" w:cs="Browallia New"/>
                <w:sz w:val="28"/>
                <w:szCs w:val="28"/>
                <w:lang w:val="en-GB"/>
              </w:rPr>
              <w:fldChar w:fldCharType="separate"/>
            </w:r>
            <w:r w:rsidRPr="00553E75">
              <w:rPr>
                <w:rFonts w:ascii="Browallia New" w:hAnsi="Browallia New" w:cs="Browallia New"/>
                <w:sz w:val="28"/>
                <w:szCs w:val="28"/>
                <w:lang w:val="en-GB"/>
              </w:rPr>
              <w:t>205,488</w:t>
            </w:r>
            <w:r w:rsidRPr="00553E75">
              <w:rPr>
                <w:rFonts w:ascii="Browallia New" w:hAnsi="Browallia New" w:cs="Browallia New"/>
                <w:sz w:val="28"/>
                <w:szCs w:val="28"/>
                <w:lang w:val="en-GB"/>
              </w:rPr>
              <w:fldChar w:fldCharType="end"/>
            </w:r>
          </w:p>
        </w:tc>
        <w:tc>
          <w:tcPr>
            <w:tcW w:w="210" w:type="dxa"/>
            <w:tcBorders>
              <w:left w:val="nil"/>
              <w:right w:val="nil"/>
            </w:tcBorders>
          </w:tcPr>
          <w:p w14:paraId="516A7CE3"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left w:val="nil"/>
              <w:bottom w:val="single" w:sz="12" w:space="0" w:color="auto"/>
              <w:right w:val="nil"/>
            </w:tcBorders>
          </w:tcPr>
          <w:p w14:paraId="7D45F697" w14:textId="22F7B744"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fldChar w:fldCharType="begin"/>
            </w:r>
            <w:r w:rsidRPr="00553E75">
              <w:rPr>
                <w:rFonts w:ascii="Browallia New" w:hAnsi="Browallia New" w:cs="Browallia New"/>
                <w:sz w:val="28"/>
                <w:szCs w:val="28"/>
                <w:lang w:val="en-GB"/>
              </w:rPr>
              <w:instrText xml:space="preserve"> =SUM(above) </w:instrText>
            </w:r>
            <w:r w:rsidRPr="00553E75">
              <w:rPr>
                <w:rFonts w:ascii="Browallia New" w:hAnsi="Browallia New" w:cs="Browallia New"/>
                <w:sz w:val="28"/>
                <w:szCs w:val="28"/>
                <w:lang w:val="en-GB"/>
              </w:rPr>
              <w:fldChar w:fldCharType="separate"/>
            </w:r>
            <w:r w:rsidRPr="00553E75">
              <w:rPr>
                <w:rFonts w:ascii="Browallia New" w:hAnsi="Browallia New" w:cs="Browallia New"/>
                <w:sz w:val="28"/>
                <w:szCs w:val="28"/>
                <w:lang w:val="en-GB"/>
              </w:rPr>
              <w:t>(51,467)</w:t>
            </w:r>
            <w:r w:rsidRPr="00553E75">
              <w:rPr>
                <w:rFonts w:ascii="Browallia New" w:hAnsi="Browallia New" w:cs="Browallia New"/>
                <w:sz w:val="28"/>
                <w:szCs w:val="28"/>
                <w:lang w:val="en-GB"/>
              </w:rPr>
              <w:fldChar w:fldCharType="end"/>
            </w:r>
          </w:p>
        </w:tc>
        <w:tc>
          <w:tcPr>
            <w:tcW w:w="182" w:type="dxa"/>
            <w:tcBorders>
              <w:left w:val="nil"/>
              <w:right w:val="nil"/>
            </w:tcBorders>
          </w:tcPr>
          <w:p w14:paraId="0011EECD" w14:textId="77777777" w:rsidR="005633A9" w:rsidRPr="003D7386" w:rsidRDefault="005633A9" w:rsidP="005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vAlign w:val="bottom"/>
          </w:tcPr>
          <w:p w14:paraId="4B02F056" w14:textId="143E6C5F" w:rsidR="005633A9" w:rsidRPr="003D7386" w:rsidRDefault="00DB23B7" w:rsidP="005633A9">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sidRPr="00553E75">
              <w:rPr>
                <w:rFonts w:ascii="Browallia New" w:hAnsi="Browallia New" w:cs="Browallia New"/>
                <w:sz w:val="28"/>
                <w:szCs w:val="28"/>
                <w:lang w:val="en-GB"/>
              </w:rPr>
              <w:fldChar w:fldCharType="begin"/>
            </w:r>
            <w:r w:rsidRPr="00553E75">
              <w:rPr>
                <w:rFonts w:ascii="Browallia New" w:hAnsi="Browallia New" w:cs="Browallia New"/>
                <w:sz w:val="28"/>
                <w:szCs w:val="28"/>
                <w:lang w:val="en-GB"/>
              </w:rPr>
              <w:instrText xml:space="preserve"> =SUM(ABOVE) </w:instrText>
            </w:r>
            <w:r w:rsidRPr="00553E75">
              <w:rPr>
                <w:rFonts w:ascii="Browallia New" w:hAnsi="Browallia New" w:cs="Browallia New"/>
                <w:sz w:val="28"/>
                <w:szCs w:val="28"/>
                <w:lang w:val="en-GB"/>
              </w:rPr>
              <w:fldChar w:fldCharType="separate"/>
            </w:r>
            <w:r w:rsidRPr="00553E75">
              <w:rPr>
                <w:rFonts w:ascii="Browallia New" w:hAnsi="Browallia New" w:cs="Browallia New"/>
                <w:sz w:val="28"/>
                <w:szCs w:val="28"/>
                <w:lang w:val="en-GB"/>
              </w:rPr>
              <w:t>1,896,602</w:t>
            </w:r>
            <w:r w:rsidRPr="00553E75">
              <w:rPr>
                <w:rFonts w:ascii="Browallia New" w:hAnsi="Browallia New" w:cs="Browallia New"/>
                <w:sz w:val="28"/>
                <w:szCs w:val="28"/>
                <w:lang w:val="en-GB"/>
              </w:rPr>
              <w:fldChar w:fldCharType="end"/>
            </w:r>
          </w:p>
        </w:tc>
      </w:tr>
    </w:tbl>
    <w:p w14:paraId="7956007F" w14:textId="77777777" w:rsidR="00681B1D" w:rsidRPr="00B82210" w:rsidRDefault="0068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1C69A21" w14:textId="2CE6EACB" w:rsidR="009E3D5C" w:rsidRPr="00C2555B" w:rsidRDefault="009E3D5C" w:rsidP="00493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รายการเคลื่อนไหวของเงินกู้ยืมระยะสั้นจาก</w:t>
      </w:r>
      <w:r w:rsidRPr="00493671">
        <w:rPr>
          <w:rFonts w:ascii="Browallia New" w:hAnsi="Browallia New" w:cs="Browallia New"/>
          <w:sz w:val="28"/>
          <w:szCs w:val="28"/>
          <w:cs/>
        </w:rPr>
        <w:t>บุคคลและบริษัท</w:t>
      </w:r>
      <w:r w:rsidRPr="00C2555B">
        <w:rPr>
          <w:rFonts w:ascii="Browallia New" w:hAnsi="Browallia New" w:cs="Browallia New"/>
          <w:sz w:val="28"/>
          <w:szCs w:val="28"/>
          <w:cs/>
        </w:rPr>
        <w:t>เกี่ยวข้องและดอกเบี้ยค้าง</w:t>
      </w:r>
      <w:r w:rsidRPr="00493671">
        <w:rPr>
          <w:rFonts w:ascii="Browallia New" w:hAnsi="Browallia New" w:cs="Browallia New"/>
          <w:sz w:val="28"/>
          <w:szCs w:val="28"/>
          <w:cs/>
        </w:rPr>
        <w:t>จ่าย</w:t>
      </w:r>
      <w:r w:rsidRPr="00C2555B">
        <w:rPr>
          <w:rFonts w:ascii="Browallia New" w:hAnsi="Browallia New" w:cs="Browallia New"/>
          <w:sz w:val="28"/>
          <w:szCs w:val="28"/>
          <w:cs/>
        </w:rPr>
        <w:t>ระหว่างงวด</w:t>
      </w:r>
      <w:r w:rsidR="00A91B22">
        <w:rPr>
          <w:rFonts w:ascii="Browallia New" w:hAnsi="Browallia New" w:cs="Browallia New" w:hint="cs"/>
          <w:sz w:val="28"/>
          <w:szCs w:val="28"/>
          <w:cs/>
        </w:rPr>
        <w:t>สาม</w:t>
      </w:r>
      <w:r w:rsidRPr="00C2555B">
        <w:rPr>
          <w:rFonts w:ascii="Browallia New" w:hAnsi="Browallia New" w:cs="Browallia New"/>
          <w:sz w:val="28"/>
          <w:szCs w:val="28"/>
          <w:cs/>
        </w:rPr>
        <w:t>เดือนสิ้นสุดวันที่</w:t>
      </w:r>
      <w:r w:rsidRPr="00C2555B">
        <w:rPr>
          <w:rFonts w:ascii="Browallia New" w:hAnsi="Browallia New" w:cs="Browallia New"/>
          <w:sz w:val="28"/>
          <w:szCs w:val="28"/>
        </w:rPr>
        <w:t xml:space="preserve"> </w:t>
      </w:r>
      <w:r w:rsidR="003B3B06" w:rsidRPr="003B3B06">
        <w:rPr>
          <w:rFonts w:ascii="Browallia New" w:hAnsi="Browallia New" w:cs="Browallia New" w:hint="cs"/>
          <w:sz w:val="28"/>
          <w:szCs w:val="28"/>
        </w:rPr>
        <w:t>31</w:t>
      </w:r>
      <w:r w:rsidR="00A91B22">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005A0693"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มีดังนี้</w:t>
      </w:r>
    </w:p>
    <w:p w14:paraId="5812C9E9" w14:textId="77777777" w:rsidR="006971B8" w:rsidRPr="008654D5" w:rsidRDefault="006971B8" w:rsidP="001B4041">
      <w:pPr>
        <w:spacing w:line="240" w:lineRule="auto"/>
        <w:ind w:left="426"/>
        <w:jc w:val="thaiDistribute"/>
        <w:rPr>
          <w:rFonts w:ascii="Browallia New" w:hAnsi="Browallia New" w:cs="Browallia New"/>
          <w:sz w:val="14"/>
          <w:szCs w:val="14"/>
          <w:lang w:val="en-GB"/>
        </w:rPr>
      </w:pPr>
    </w:p>
    <w:tbl>
      <w:tblPr>
        <w:tblW w:w="9063" w:type="dxa"/>
        <w:tblInd w:w="369" w:type="dxa"/>
        <w:tblLayout w:type="fixed"/>
        <w:tblCellMar>
          <w:left w:w="46" w:type="dxa"/>
          <w:right w:w="46" w:type="dxa"/>
        </w:tblCellMar>
        <w:tblLook w:val="04A0" w:firstRow="1" w:lastRow="0" w:firstColumn="1" w:lastColumn="0" w:noHBand="0" w:noVBand="1"/>
      </w:tblPr>
      <w:tblGrid>
        <w:gridCol w:w="3735"/>
        <w:gridCol w:w="1215"/>
        <w:gridCol w:w="180"/>
        <w:gridCol w:w="1152"/>
        <w:gridCol w:w="180"/>
        <w:gridCol w:w="1171"/>
        <w:gridCol w:w="180"/>
        <w:gridCol w:w="1250"/>
      </w:tblGrid>
      <w:tr w:rsidR="006701DA" w:rsidRPr="00175679" w14:paraId="4A67DB8B" w14:textId="77777777" w:rsidTr="00493671">
        <w:trPr>
          <w:tblHeader/>
        </w:trPr>
        <w:tc>
          <w:tcPr>
            <w:tcW w:w="3735" w:type="dxa"/>
          </w:tcPr>
          <w:p w14:paraId="63D8C3CA" w14:textId="77777777" w:rsidR="006701DA" w:rsidRPr="00175679" w:rsidRDefault="006701DA" w:rsidP="001B4041">
            <w:pPr>
              <w:spacing w:line="240" w:lineRule="auto"/>
              <w:ind w:right="851"/>
              <w:jc w:val="both"/>
              <w:rPr>
                <w:rFonts w:ascii="Browallia New" w:hAnsi="Browallia New" w:cs="Browallia New"/>
                <w:sz w:val="28"/>
                <w:szCs w:val="28"/>
              </w:rPr>
            </w:pPr>
            <w:r w:rsidRPr="00175679">
              <w:rPr>
                <w:rFonts w:ascii="Browallia New" w:hAnsi="Browallia New" w:cs="Browallia New"/>
                <w:sz w:val="28"/>
                <w:szCs w:val="28"/>
                <w:cs/>
              </w:rPr>
              <w:br w:type="page"/>
            </w:r>
          </w:p>
        </w:tc>
        <w:tc>
          <w:tcPr>
            <w:tcW w:w="5328" w:type="dxa"/>
            <w:gridSpan w:val="7"/>
            <w:hideMark/>
          </w:tcPr>
          <w:p w14:paraId="0DDBF58D" w14:textId="77777777" w:rsidR="006701DA" w:rsidRPr="00175679" w:rsidRDefault="006701DA" w:rsidP="001B4041">
            <w:pPr>
              <w:tabs>
                <w:tab w:val="clear" w:pos="4678"/>
              </w:tabs>
              <w:spacing w:line="240" w:lineRule="auto"/>
              <w:jc w:val="right"/>
              <w:rPr>
                <w:rFonts w:ascii="Browallia New" w:hAnsi="Browallia New" w:cs="Browallia New"/>
                <w:sz w:val="28"/>
                <w:szCs w:val="28"/>
              </w:rPr>
            </w:pPr>
            <w:r w:rsidRPr="00175679">
              <w:rPr>
                <w:rFonts w:ascii="Browallia New" w:hAnsi="Browallia New" w:cs="Browallia New"/>
                <w:sz w:val="28"/>
                <w:szCs w:val="28"/>
                <w:cs/>
              </w:rPr>
              <w:t xml:space="preserve">(หน่วย </w:t>
            </w:r>
            <w:r w:rsidRPr="00175679">
              <w:rPr>
                <w:rFonts w:ascii="Browallia New" w:hAnsi="Browallia New" w:cs="Browallia New"/>
                <w:sz w:val="28"/>
                <w:szCs w:val="28"/>
                <w:lang w:val="en-GB"/>
              </w:rPr>
              <w:t xml:space="preserve">: </w:t>
            </w:r>
            <w:r w:rsidRPr="00175679">
              <w:rPr>
                <w:rFonts w:ascii="Browallia New" w:hAnsi="Browallia New" w:cs="Browallia New"/>
                <w:sz w:val="28"/>
                <w:szCs w:val="28"/>
                <w:cs/>
              </w:rPr>
              <w:t>พันบาท)</w:t>
            </w:r>
          </w:p>
        </w:tc>
      </w:tr>
      <w:tr w:rsidR="006701DA" w:rsidRPr="00175679" w14:paraId="70F1AFE9" w14:textId="77777777" w:rsidTr="00493671">
        <w:trPr>
          <w:tblHeader/>
        </w:trPr>
        <w:tc>
          <w:tcPr>
            <w:tcW w:w="3735" w:type="dxa"/>
          </w:tcPr>
          <w:p w14:paraId="0D5E3B9D" w14:textId="77777777" w:rsidR="006701DA" w:rsidRPr="00175679" w:rsidRDefault="006701DA" w:rsidP="001B4041">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7321C0E3" w14:textId="77777777" w:rsidR="006701DA" w:rsidRPr="00175679" w:rsidRDefault="006701DA" w:rsidP="001B4041">
            <w:pPr>
              <w:spacing w:line="240" w:lineRule="auto"/>
              <w:ind w:right="-45"/>
              <w:jc w:val="center"/>
              <w:rPr>
                <w:rFonts w:ascii="Browallia New" w:hAnsi="Browallia New" w:cs="Browallia New"/>
                <w:sz w:val="28"/>
                <w:szCs w:val="28"/>
              </w:rPr>
            </w:pPr>
            <w:r w:rsidRPr="00175679">
              <w:rPr>
                <w:rFonts w:ascii="Browallia New" w:hAnsi="Browallia New" w:cs="Browallia New"/>
                <w:sz w:val="28"/>
                <w:szCs w:val="28"/>
                <w:cs/>
              </w:rPr>
              <w:t>งบการเงินรวม</w:t>
            </w:r>
          </w:p>
        </w:tc>
      </w:tr>
      <w:tr w:rsidR="00A91B22" w:rsidRPr="00175679" w14:paraId="69215947" w14:textId="77777777" w:rsidTr="00493671">
        <w:trPr>
          <w:tblHeader/>
        </w:trPr>
        <w:tc>
          <w:tcPr>
            <w:tcW w:w="3735" w:type="dxa"/>
          </w:tcPr>
          <w:p w14:paraId="02F669C5" w14:textId="77777777" w:rsidR="00A91B22" w:rsidRPr="00175679" w:rsidRDefault="00A91B22" w:rsidP="00A91B22">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4244623D" w14:textId="384B959D"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479966D"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0C307D2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4E30AD77"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005A4BD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r w:rsidRPr="00175679">
              <w:rPr>
                <w:rFonts w:ascii="Browallia New" w:hAnsi="Browallia New" w:cs="Browallia New"/>
                <w:sz w:val="28"/>
                <w:szCs w:val="28"/>
                <w:cs/>
              </w:rPr>
              <w:t>ลดลง</w:t>
            </w:r>
          </w:p>
        </w:tc>
        <w:tc>
          <w:tcPr>
            <w:tcW w:w="180" w:type="dxa"/>
          </w:tcPr>
          <w:p w14:paraId="6D13EA32" w14:textId="77777777" w:rsidR="00A91B22" w:rsidRPr="00175679" w:rsidRDefault="00A91B22" w:rsidP="00A91B22">
            <w:pPr>
              <w:tabs>
                <w:tab w:val="clear" w:pos="907"/>
              </w:tabs>
              <w:spacing w:line="240" w:lineRule="auto"/>
              <w:ind w:left="-46" w:right="-45"/>
              <w:jc w:val="both"/>
              <w:rPr>
                <w:rFonts w:ascii="Browallia New" w:hAnsi="Browallia New" w:cs="Browallia New"/>
                <w:sz w:val="28"/>
                <w:szCs w:val="28"/>
              </w:rPr>
            </w:pPr>
          </w:p>
        </w:tc>
        <w:tc>
          <w:tcPr>
            <w:tcW w:w="1250" w:type="dxa"/>
          </w:tcPr>
          <w:p w14:paraId="300C7641" w14:textId="074393F8" w:rsidR="00A91B22" w:rsidRPr="00175679" w:rsidRDefault="003B3B06" w:rsidP="00A91B22">
            <w:pPr>
              <w:tabs>
                <w:tab w:val="clear" w:pos="907"/>
              </w:tabs>
              <w:spacing w:line="240" w:lineRule="auto"/>
              <w:ind w:left="-46" w:right="-45"/>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A91B22">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r>
      <w:tr w:rsidR="006701DA" w:rsidRPr="00CB6D5F" w14:paraId="2387D20C" w14:textId="77777777" w:rsidTr="00BA2BCE">
        <w:trPr>
          <w:trHeight w:hRule="exact" w:val="216"/>
        </w:trPr>
        <w:tc>
          <w:tcPr>
            <w:tcW w:w="3735" w:type="dxa"/>
            <w:vAlign w:val="bottom"/>
          </w:tcPr>
          <w:p w14:paraId="3F6AE570" w14:textId="3016C745" w:rsidR="006701DA" w:rsidRPr="00807020" w:rsidRDefault="006701DA" w:rsidP="001B4041">
            <w:pPr>
              <w:spacing w:line="240" w:lineRule="auto"/>
              <w:ind w:right="-44"/>
              <w:rPr>
                <w:rFonts w:ascii="Browallia New" w:hAnsi="Browallia New" w:cs="Browallia New"/>
                <w:sz w:val="20"/>
                <w:szCs w:val="20"/>
              </w:rPr>
            </w:pPr>
          </w:p>
        </w:tc>
        <w:tc>
          <w:tcPr>
            <w:tcW w:w="1215" w:type="dxa"/>
            <w:vAlign w:val="center"/>
          </w:tcPr>
          <w:p w14:paraId="02F0E211" w14:textId="77777777" w:rsidR="006701DA" w:rsidRPr="00807020"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52" w:type="dxa"/>
            <w:vAlign w:val="center"/>
          </w:tcPr>
          <w:p w14:paraId="772A8BA8" w14:textId="77777777" w:rsidR="006701DA" w:rsidRPr="00807020" w:rsidRDefault="006701DA" w:rsidP="001B4041">
            <w:pPr>
              <w:spacing w:line="240" w:lineRule="auto"/>
              <w:ind w:right="96"/>
              <w:jc w:val="right"/>
              <w:rPr>
                <w:rFonts w:ascii="Browallia New" w:hAnsi="Browallia New" w:cs="Browallia New"/>
                <w:sz w:val="20"/>
                <w:szCs w:val="20"/>
              </w:rPr>
            </w:pPr>
          </w:p>
        </w:tc>
        <w:tc>
          <w:tcPr>
            <w:tcW w:w="180" w:type="dxa"/>
          </w:tcPr>
          <w:p w14:paraId="363CB39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171" w:type="dxa"/>
            <w:vAlign w:val="center"/>
          </w:tcPr>
          <w:p w14:paraId="51C1FEDE" w14:textId="77777777" w:rsidR="006701DA" w:rsidRPr="00807020"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807020" w:rsidRDefault="006701DA" w:rsidP="001B4041">
            <w:pPr>
              <w:spacing w:line="240" w:lineRule="auto"/>
              <w:ind w:right="851"/>
              <w:jc w:val="right"/>
              <w:rPr>
                <w:rFonts w:ascii="Browallia New" w:hAnsi="Browallia New" w:cs="Browallia New"/>
                <w:sz w:val="20"/>
                <w:szCs w:val="20"/>
              </w:rPr>
            </w:pPr>
          </w:p>
        </w:tc>
        <w:tc>
          <w:tcPr>
            <w:tcW w:w="1250" w:type="dxa"/>
            <w:tcBorders>
              <w:top w:val="single" w:sz="4" w:space="0" w:color="auto"/>
              <w:left w:val="nil"/>
              <w:right w:val="nil"/>
            </w:tcBorders>
            <w:vAlign w:val="center"/>
          </w:tcPr>
          <w:p w14:paraId="42DC9689" w14:textId="77777777" w:rsidR="006701DA" w:rsidRPr="00807020" w:rsidRDefault="006701DA" w:rsidP="001B4041">
            <w:pPr>
              <w:spacing w:line="240" w:lineRule="auto"/>
              <w:ind w:right="74"/>
              <w:jc w:val="right"/>
              <w:rPr>
                <w:rFonts w:ascii="Browallia New" w:hAnsi="Browallia New" w:cs="Browallia New"/>
                <w:sz w:val="20"/>
                <w:szCs w:val="20"/>
              </w:rPr>
            </w:pPr>
          </w:p>
        </w:tc>
      </w:tr>
      <w:tr w:rsidR="00401619" w:rsidRPr="00175679" w14:paraId="57876A66" w14:textId="77777777" w:rsidTr="00493671">
        <w:tc>
          <w:tcPr>
            <w:tcW w:w="6282" w:type="dxa"/>
            <w:gridSpan w:val="4"/>
            <w:vAlign w:val="center"/>
          </w:tcPr>
          <w:p w14:paraId="5DD4D953" w14:textId="56286B83" w:rsidR="00401619" w:rsidRPr="00175679" w:rsidRDefault="00401619">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49A2353F"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171" w:type="dxa"/>
            <w:vAlign w:val="center"/>
          </w:tcPr>
          <w:p w14:paraId="6EE18188" w14:textId="77777777" w:rsidR="00401619" w:rsidRPr="00175679"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175679" w:rsidRDefault="00401619" w:rsidP="006729D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357152EF" w14:textId="77777777" w:rsidR="00401619" w:rsidRPr="00175679" w:rsidRDefault="00401619" w:rsidP="006729DE">
            <w:pPr>
              <w:spacing w:line="240" w:lineRule="auto"/>
              <w:ind w:right="74"/>
              <w:jc w:val="right"/>
              <w:rPr>
                <w:rFonts w:ascii="Browallia New" w:hAnsi="Browallia New" w:cs="Browallia New"/>
                <w:sz w:val="28"/>
                <w:szCs w:val="28"/>
              </w:rPr>
            </w:pPr>
          </w:p>
        </w:tc>
      </w:tr>
      <w:tr w:rsidR="006729DE" w:rsidRPr="00175679" w14:paraId="2724460A" w14:textId="77777777" w:rsidTr="00493671">
        <w:tc>
          <w:tcPr>
            <w:tcW w:w="3735" w:type="dxa"/>
            <w:vAlign w:val="bottom"/>
            <w:hideMark/>
          </w:tcPr>
          <w:p w14:paraId="2C91ECC1" w14:textId="77777777" w:rsidR="006729DE" w:rsidRPr="00175679" w:rsidRDefault="006729DE" w:rsidP="006729DE">
            <w:pPr>
              <w:spacing w:line="240" w:lineRule="auto"/>
              <w:ind w:left="70"/>
              <w:rPr>
                <w:rFonts w:ascii="Browallia New" w:hAnsi="Browallia New" w:cs="Browallia New"/>
                <w:sz w:val="28"/>
                <w:szCs w:val="28"/>
              </w:rPr>
            </w:pPr>
            <w:bookmarkStart w:id="2" w:name="_Hlk482144152"/>
            <w:r w:rsidRPr="00175679">
              <w:rPr>
                <w:rFonts w:ascii="Browallia New" w:hAnsi="Browallia New" w:cs="Browallia New"/>
                <w:sz w:val="28"/>
                <w:szCs w:val="28"/>
                <w:cs/>
              </w:rPr>
              <w:t>บุคคลที่เกี่ยวข้อง</w:t>
            </w:r>
          </w:p>
        </w:tc>
        <w:tc>
          <w:tcPr>
            <w:tcW w:w="1215" w:type="dxa"/>
            <w:vAlign w:val="center"/>
          </w:tcPr>
          <w:p w14:paraId="75346C25" w14:textId="77777777" w:rsidR="006729DE" w:rsidRPr="00175679"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52" w:type="dxa"/>
            <w:vAlign w:val="center"/>
          </w:tcPr>
          <w:p w14:paraId="7F015B57" w14:textId="77777777" w:rsidR="006729DE" w:rsidRPr="00175679" w:rsidRDefault="006729DE" w:rsidP="006729DE">
            <w:pPr>
              <w:spacing w:line="240" w:lineRule="auto"/>
              <w:ind w:right="96"/>
              <w:jc w:val="right"/>
              <w:rPr>
                <w:rFonts w:ascii="Browallia New" w:hAnsi="Browallia New" w:cs="Browallia New"/>
                <w:sz w:val="28"/>
                <w:szCs w:val="28"/>
              </w:rPr>
            </w:pPr>
          </w:p>
        </w:tc>
        <w:tc>
          <w:tcPr>
            <w:tcW w:w="180" w:type="dxa"/>
          </w:tcPr>
          <w:p w14:paraId="721A1A4E"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171" w:type="dxa"/>
            <w:vAlign w:val="center"/>
          </w:tcPr>
          <w:p w14:paraId="6E700C5B" w14:textId="77777777" w:rsidR="006729DE" w:rsidRPr="00175679"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175679" w:rsidRDefault="006729DE" w:rsidP="006729DE">
            <w:pPr>
              <w:spacing w:line="240" w:lineRule="auto"/>
              <w:ind w:right="851"/>
              <w:jc w:val="right"/>
              <w:rPr>
                <w:rFonts w:ascii="Browallia New" w:hAnsi="Browallia New" w:cs="Browallia New"/>
                <w:sz w:val="28"/>
                <w:szCs w:val="28"/>
              </w:rPr>
            </w:pPr>
          </w:p>
        </w:tc>
        <w:tc>
          <w:tcPr>
            <w:tcW w:w="1250" w:type="dxa"/>
            <w:vAlign w:val="center"/>
          </w:tcPr>
          <w:p w14:paraId="4AEDFD89" w14:textId="77777777" w:rsidR="006729DE" w:rsidRPr="00175679" w:rsidRDefault="006729DE" w:rsidP="006729DE">
            <w:pPr>
              <w:spacing w:line="240" w:lineRule="auto"/>
              <w:ind w:right="74"/>
              <w:jc w:val="right"/>
              <w:rPr>
                <w:rFonts w:ascii="Browallia New" w:hAnsi="Browallia New" w:cs="Browallia New"/>
                <w:sz w:val="28"/>
                <w:szCs w:val="28"/>
              </w:rPr>
            </w:pPr>
          </w:p>
        </w:tc>
      </w:tr>
      <w:tr w:rsidR="0034026D" w:rsidRPr="00175679" w14:paraId="3EB95896" w14:textId="77777777" w:rsidTr="007A18DC">
        <w:tc>
          <w:tcPr>
            <w:tcW w:w="3735" w:type="dxa"/>
            <w:vAlign w:val="bottom"/>
            <w:hideMark/>
          </w:tcPr>
          <w:p w14:paraId="359FBC3C" w14:textId="77777777" w:rsidR="0034026D" w:rsidRPr="00175679" w:rsidRDefault="0034026D" w:rsidP="0034026D">
            <w:pPr>
              <w:tabs>
                <w:tab w:val="clear" w:pos="227"/>
              </w:tabs>
              <w:spacing w:line="240" w:lineRule="auto"/>
              <w:ind w:left="237"/>
              <w:rPr>
                <w:rFonts w:ascii="Browallia New" w:hAnsi="Browallia New" w:cs="Browallia New"/>
                <w:sz w:val="28"/>
                <w:szCs w:val="28"/>
                <w:lang w:val="en-GB"/>
              </w:rPr>
            </w:pPr>
            <w:r w:rsidRPr="00175679">
              <w:rPr>
                <w:rFonts w:ascii="Browallia New" w:hAnsi="Browallia New" w:cs="Browallia New"/>
                <w:sz w:val="28"/>
                <w:szCs w:val="28"/>
                <w:cs/>
              </w:rPr>
              <w:t>เงินกู้ยืม</w:t>
            </w:r>
          </w:p>
        </w:tc>
        <w:tc>
          <w:tcPr>
            <w:tcW w:w="1215" w:type="dxa"/>
            <w:shd w:val="clear" w:color="auto" w:fill="auto"/>
            <w:vAlign w:val="bottom"/>
          </w:tcPr>
          <w:p w14:paraId="4C051207" w14:textId="60E1DB65"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104,650</w:t>
            </w:r>
          </w:p>
        </w:tc>
        <w:tc>
          <w:tcPr>
            <w:tcW w:w="180" w:type="dxa"/>
            <w:shd w:val="clear" w:color="auto" w:fill="auto"/>
          </w:tcPr>
          <w:p w14:paraId="79917446" w14:textId="2C523F36" w:rsidR="0034026D" w:rsidRPr="00175679" w:rsidRDefault="0034026D" w:rsidP="0034026D">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5C26AA8C" w14:textId="01FC52DC"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78,050</w:t>
            </w:r>
          </w:p>
        </w:tc>
        <w:tc>
          <w:tcPr>
            <w:tcW w:w="180" w:type="dxa"/>
            <w:shd w:val="clear" w:color="auto" w:fill="auto"/>
          </w:tcPr>
          <w:p w14:paraId="5269A648" w14:textId="6B7ECE12"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3A1D07CD" w14:textId="3D079943"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(27,400)</w:t>
            </w:r>
          </w:p>
        </w:tc>
        <w:tc>
          <w:tcPr>
            <w:tcW w:w="180" w:type="dxa"/>
            <w:shd w:val="clear" w:color="auto" w:fill="auto"/>
          </w:tcPr>
          <w:p w14:paraId="06C10FAE" w14:textId="6B88B489"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37832F46" w14:textId="476ACE73"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155,300</w:t>
            </w:r>
          </w:p>
        </w:tc>
      </w:tr>
      <w:tr w:rsidR="0034026D" w:rsidRPr="00175679" w14:paraId="78D6B02B" w14:textId="77777777" w:rsidTr="007A18DC">
        <w:tc>
          <w:tcPr>
            <w:tcW w:w="3735" w:type="dxa"/>
            <w:vAlign w:val="bottom"/>
            <w:hideMark/>
          </w:tcPr>
          <w:p w14:paraId="67884942" w14:textId="77777777" w:rsidR="0034026D" w:rsidRPr="00175679" w:rsidRDefault="0034026D" w:rsidP="0034026D">
            <w:pPr>
              <w:tabs>
                <w:tab w:val="clear" w:pos="227"/>
              </w:tabs>
              <w:spacing w:line="240" w:lineRule="auto"/>
              <w:ind w:left="237"/>
              <w:rPr>
                <w:rFonts w:ascii="Browallia New" w:hAnsi="Browallia New" w:cs="Browallia New"/>
                <w:sz w:val="28"/>
                <w:szCs w:val="28"/>
              </w:rPr>
            </w:pPr>
            <w:r w:rsidRPr="00175679">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726F4FDA" w14:textId="53AA9951"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1,637</w:t>
            </w:r>
          </w:p>
        </w:tc>
        <w:tc>
          <w:tcPr>
            <w:tcW w:w="180" w:type="dxa"/>
            <w:shd w:val="clear" w:color="auto" w:fill="auto"/>
          </w:tcPr>
          <w:p w14:paraId="33574719" w14:textId="6A4FC684"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364F48F3" w14:textId="2D287E2D"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2,848</w:t>
            </w:r>
          </w:p>
        </w:tc>
        <w:tc>
          <w:tcPr>
            <w:tcW w:w="180" w:type="dxa"/>
            <w:shd w:val="clear" w:color="auto" w:fill="auto"/>
          </w:tcPr>
          <w:p w14:paraId="1AAE54F7" w14:textId="7AB4842B"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2CFE5489" w14:textId="5DA6FCD0"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(2,810)</w:t>
            </w:r>
          </w:p>
        </w:tc>
        <w:tc>
          <w:tcPr>
            <w:tcW w:w="180" w:type="dxa"/>
            <w:shd w:val="clear" w:color="auto" w:fill="auto"/>
          </w:tcPr>
          <w:p w14:paraId="33FDC637" w14:textId="7682EEAB"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29A9F988" w14:textId="0EDAEDB4"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1,67</w:t>
            </w:r>
            <w:r w:rsidR="00373088" w:rsidRPr="00DA55B9">
              <w:rPr>
                <w:rFonts w:ascii="Browallia New" w:hAnsi="Browallia New" w:cs="Browallia New"/>
                <w:sz w:val="28"/>
                <w:szCs w:val="28"/>
              </w:rPr>
              <w:t>5</w:t>
            </w:r>
          </w:p>
        </w:tc>
      </w:tr>
      <w:tr w:rsidR="0034026D" w:rsidRPr="00175679" w14:paraId="0AA2F252" w14:textId="77777777" w:rsidTr="007A18DC">
        <w:tc>
          <w:tcPr>
            <w:tcW w:w="3735" w:type="dxa"/>
            <w:hideMark/>
          </w:tcPr>
          <w:p w14:paraId="5F3152B0" w14:textId="77777777" w:rsidR="0034026D" w:rsidRPr="00175679" w:rsidRDefault="0034026D" w:rsidP="0034026D">
            <w:pPr>
              <w:tabs>
                <w:tab w:val="clear" w:pos="227"/>
              </w:tabs>
              <w:spacing w:line="240" w:lineRule="auto"/>
              <w:ind w:left="237" w:firstLine="13"/>
              <w:rPr>
                <w:rFonts w:ascii="Browallia New" w:hAnsi="Browallia New" w:cs="Browallia New"/>
                <w:sz w:val="28"/>
                <w:szCs w:val="28"/>
              </w:rPr>
            </w:pPr>
            <w:r w:rsidRPr="00175679">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23E0787" w14:textId="52C89A48" w:rsidR="0034026D" w:rsidRPr="0017567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106,287</w:t>
            </w:r>
          </w:p>
        </w:tc>
        <w:tc>
          <w:tcPr>
            <w:tcW w:w="180" w:type="dxa"/>
            <w:shd w:val="clear" w:color="auto" w:fill="auto"/>
          </w:tcPr>
          <w:p w14:paraId="20B37480" w14:textId="117FB63C" w:rsidR="0034026D" w:rsidRPr="00175679" w:rsidRDefault="0034026D" w:rsidP="0034026D">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1F891DA8" w14:textId="6AC956D1"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80,898</w:t>
            </w:r>
          </w:p>
        </w:tc>
        <w:tc>
          <w:tcPr>
            <w:tcW w:w="180" w:type="dxa"/>
            <w:shd w:val="clear" w:color="auto" w:fill="auto"/>
          </w:tcPr>
          <w:p w14:paraId="6A4387A0" w14:textId="7A3F5ABB"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BB6FDE9" w14:textId="622CDD15"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(30,210)</w:t>
            </w:r>
          </w:p>
        </w:tc>
        <w:tc>
          <w:tcPr>
            <w:tcW w:w="180" w:type="dxa"/>
            <w:shd w:val="clear" w:color="auto" w:fill="auto"/>
          </w:tcPr>
          <w:p w14:paraId="7637A5FD" w14:textId="180AFC8D" w:rsidR="0034026D" w:rsidRPr="00DA55B9" w:rsidRDefault="0034026D"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4FE7CCA7" w14:textId="09459993" w:rsidR="0034026D" w:rsidRPr="00DA55B9" w:rsidRDefault="00560A11" w:rsidP="0034026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A55B9">
              <w:rPr>
                <w:rFonts w:ascii="Browallia New" w:hAnsi="Browallia New" w:cs="Browallia New"/>
                <w:sz w:val="28"/>
                <w:szCs w:val="28"/>
              </w:rPr>
              <w:t>156,975</w:t>
            </w:r>
          </w:p>
        </w:tc>
      </w:tr>
      <w:bookmarkEnd w:id="2"/>
    </w:tbl>
    <w:p w14:paraId="406429C9" w14:textId="77777777" w:rsidR="00175679" w:rsidRDefault="0017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18BB4156" w14:textId="77777777" w:rsidR="005322D8" w:rsidRDefault="0053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68A10CAD" w14:textId="7F26B0FE" w:rsidR="005322D8" w:rsidRDefault="0053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0A6102E1" w14:textId="46B815EE" w:rsidR="00B82210"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p w14:paraId="1F2E1B0A" w14:textId="77777777" w:rsidR="00B82210" w:rsidRPr="008654D5"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9072" w:type="dxa"/>
        <w:tblInd w:w="360" w:type="dxa"/>
        <w:tblLayout w:type="fixed"/>
        <w:tblCellMar>
          <w:left w:w="46" w:type="dxa"/>
          <w:right w:w="46" w:type="dxa"/>
        </w:tblCellMar>
        <w:tblLook w:val="0000" w:firstRow="0" w:lastRow="0" w:firstColumn="0" w:lastColumn="0" w:noHBand="0" w:noVBand="0"/>
      </w:tblPr>
      <w:tblGrid>
        <w:gridCol w:w="3751"/>
        <w:gridCol w:w="1190"/>
        <w:gridCol w:w="180"/>
        <w:gridCol w:w="1152"/>
        <w:gridCol w:w="180"/>
        <w:gridCol w:w="1177"/>
        <w:gridCol w:w="180"/>
        <w:gridCol w:w="1262"/>
      </w:tblGrid>
      <w:tr w:rsidR="0068660D" w:rsidRPr="00175679" w14:paraId="39712DAE" w14:textId="77777777" w:rsidTr="00493671">
        <w:trPr>
          <w:tblHeader/>
        </w:trPr>
        <w:tc>
          <w:tcPr>
            <w:tcW w:w="3751" w:type="dxa"/>
          </w:tcPr>
          <w:p w14:paraId="5DCE87D0" w14:textId="77777777" w:rsidR="0068660D" w:rsidRPr="00175679" w:rsidRDefault="0068660D" w:rsidP="001B4041">
            <w:pPr>
              <w:tabs>
                <w:tab w:val="clear" w:pos="227"/>
              </w:tabs>
              <w:spacing w:line="240" w:lineRule="auto"/>
              <w:ind w:left="237" w:hanging="177"/>
              <w:rPr>
                <w:rFonts w:ascii="Browallia New" w:hAnsi="Browallia New" w:cs="Browallia New"/>
                <w:sz w:val="28"/>
                <w:szCs w:val="28"/>
                <w:u w:val="single"/>
                <w:cs/>
              </w:rPr>
            </w:pPr>
            <w:r w:rsidRPr="00175679">
              <w:rPr>
                <w:rFonts w:ascii="Browallia New" w:hAnsi="Browallia New" w:cs="Browallia New"/>
                <w:sz w:val="28"/>
                <w:szCs w:val="28"/>
                <w:u w:val="single"/>
              </w:rPr>
              <w:br w:type="page"/>
            </w:r>
          </w:p>
        </w:tc>
        <w:tc>
          <w:tcPr>
            <w:tcW w:w="1190" w:type="dxa"/>
            <w:vAlign w:val="bottom"/>
          </w:tcPr>
          <w:p w14:paraId="573D1E9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3B7A615"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37E72487" w14:textId="77777777" w:rsidR="0068660D" w:rsidRPr="00175679"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175679">
              <w:rPr>
                <w:rFonts w:ascii="Browallia New" w:hAnsi="Browallia New" w:cs="Browallia New"/>
                <w:sz w:val="28"/>
                <w:szCs w:val="28"/>
              </w:rPr>
              <w:t>(</w:t>
            </w:r>
            <w:r w:rsidRPr="00175679">
              <w:rPr>
                <w:rFonts w:ascii="Browallia New" w:hAnsi="Browallia New" w:cs="Browallia New"/>
                <w:sz w:val="28"/>
                <w:szCs w:val="28"/>
                <w:cs/>
              </w:rPr>
              <w:t>หน่วย : พันบาท)</w:t>
            </w:r>
          </w:p>
        </w:tc>
      </w:tr>
      <w:tr w:rsidR="009F11B4" w:rsidRPr="00175679" w14:paraId="7AADA4FD" w14:textId="77777777" w:rsidTr="00493671">
        <w:trPr>
          <w:tblHeader/>
        </w:trPr>
        <w:tc>
          <w:tcPr>
            <w:tcW w:w="3751" w:type="dxa"/>
          </w:tcPr>
          <w:p w14:paraId="45F22F7F" w14:textId="77777777" w:rsidR="009F11B4" w:rsidRPr="00175679"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7714F952" w14:textId="77777777" w:rsidR="009F11B4" w:rsidRPr="00175679" w:rsidRDefault="009F11B4" w:rsidP="001B4041">
            <w:pPr>
              <w:tabs>
                <w:tab w:val="left" w:pos="5059"/>
              </w:tabs>
              <w:spacing w:line="240" w:lineRule="auto"/>
              <w:ind w:right="851"/>
              <w:jc w:val="center"/>
              <w:rPr>
                <w:rFonts w:ascii="Browallia New" w:hAnsi="Browallia New" w:cs="Browallia New"/>
                <w:sz w:val="28"/>
                <w:szCs w:val="28"/>
                <w:cs/>
              </w:rPr>
            </w:pPr>
            <w:r w:rsidRPr="00175679">
              <w:rPr>
                <w:rFonts w:ascii="Browallia New" w:hAnsi="Browallia New" w:cs="Browallia New"/>
                <w:sz w:val="28"/>
                <w:szCs w:val="28"/>
                <w:cs/>
              </w:rPr>
              <w:t xml:space="preserve">                 งบการเงินเฉพาะของบริษัท</w:t>
            </w:r>
          </w:p>
        </w:tc>
      </w:tr>
      <w:tr w:rsidR="00A91B22" w:rsidRPr="00175679" w14:paraId="6AFBAACF" w14:textId="77777777" w:rsidTr="00493671">
        <w:trPr>
          <w:tblHeader/>
        </w:trPr>
        <w:tc>
          <w:tcPr>
            <w:tcW w:w="3751" w:type="dxa"/>
          </w:tcPr>
          <w:p w14:paraId="729F74D2" w14:textId="77777777" w:rsidR="00A91B22" w:rsidRPr="00175679" w:rsidRDefault="00A91B22" w:rsidP="00A91B22">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6A518051" w14:textId="24F185C0" w:rsidR="00A91B22" w:rsidRPr="00175679" w:rsidRDefault="003B3B06" w:rsidP="00A91B22">
            <w:pPr>
              <w:tabs>
                <w:tab w:val="clear" w:pos="907"/>
              </w:tabs>
              <w:spacing w:line="240" w:lineRule="auto"/>
              <w:ind w:left="-46" w:right="-45"/>
              <w:jc w:val="center"/>
              <w:rPr>
                <w:rFonts w:ascii="Browallia New" w:hAnsi="Browallia New" w:cs="Browallia New"/>
                <w:sz w:val="28"/>
                <w:szCs w:val="28"/>
              </w:rPr>
            </w:pPr>
            <w:r w:rsidRPr="003B3B06">
              <w:rPr>
                <w:rFonts w:ascii="Browallia New" w:hAnsi="Browallia New" w:cs="Browallia New" w:hint="cs"/>
                <w:sz w:val="28"/>
                <w:szCs w:val="28"/>
              </w:rPr>
              <w:t>1</w:t>
            </w:r>
            <w:r w:rsidR="00A91B22">
              <w:rPr>
                <w:rFonts w:ascii="Browallia New" w:hAnsi="Browallia New" w:cs="Browallia New" w:hint="cs"/>
                <w:sz w:val="28"/>
                <w:szCs w:val="28"/>
                <w:cs/>
              </w:rPr>
              <w:t xml:space="preserve"> มกราคม </w:t>
            </w:r>
            <w:r w:rsidRPr="003B3B06">
              <w:rPr>
                <w:rFonts w:ascii="Browallia New" w:hAnsi="Browallia New" w:cs="Browallia New" w:hint="cs"/>
                <w:sz w:val="28"/>
                <w:szCs w:val="28"/>
              </w:rPr>
              <w:t>2563</w:t>
            </w:r>
          </w:p>
        </w:tc>
        <w:tc>
          <w:tcPr>
            <w:tcW w:w="180" w:type="dxa"/>
          </w:tcPr>
          <w:p w14:paraId="53B4902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5C14421B"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เพิ่ม</w:t>
            </w:r>
            <w:r w:rsidRPr="00175679">
              <w:rPr>
                <w:rStyle w:val="PageNumber"/>
                <w:rFonts w:ascii="Browallia New" w:hAnsi="Browallia New" w:cs="Browallia New"/>
                <w:sz w:val="28"/>
                <w:szCs w:val="28"/>
                <w:cs/>
              </w:rPr>
              <w:t>ขึ้น</w:t>
            </w:r>
          </w:p>
        </w:tc>
        <w:tc>
          <w:tcPr>
            <w:tcW w:w="180" w:type="dxa"/>
          </w:tcPr>
          <w:p w14:paraId="261257B7"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063DF35"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175679" w:rsidRDefault="00A91B22" w:rsidP="00A91B22">
            <w:pPr>
              <w:tabs>
                <w:tab w:val="clear" w:pos="907"/>
              </w:tabs>
              <w:spacing w:line="240" w:lineRule="auto"/>
              <w:ind w:left="-46" w:right="-45"/>
              <w:jc w:val="center"/>
              <w:rPr>
                <w:rFonts w:ascii="Browallia New" w:hAnsi="Browallia New" w:cs="Browallia New"/>
                <w:sz w:val="28"/>
                <w:szCs w:val="28"/>
                <w:cs/>
              </w:rPr>
            </w:pPr>
            <w:r w:rsidRPr="00175679">
              <w:rPr>
                <w:rFonts w:ascii="Browallia New" w:hAnsi="Browallia New" w:cs="Browallia New"/>
                <w:sz w:val="28"/>
                <w:szCs w:val="28"/>
                <w:cs/>
              </w:rPr>
              <w:t>ลดลง</w:t>
            </w:r>
          </w:p>
        </w:tc>
        <w:tc>
          <w:tcPr>
            <w:tcW w:w="180" w:type="dxa"/>
          </w:tcPr>
          <w:p w14:paraId="45E8F033" w14:textId="77777777" w:rsidR="00A91B22" w:rsidRPr="00175679" w:rsidRDefault="00A91B22" w:rsidP="00A91B22">
            <w:pPr>
              <w:tabs>
                <w:tab w:val="clear" w:pos="907"/>
              </w:tabs>
              <w:spacing w:line="240" w:lineRule="auto"/>
              <w:ind w:left="-46" w:right="-45"/>
              <w:jc w:val="center"/>
              <w:rPr>
                <w:rFonts w:ascii="Browallia New" w:hAnsi="Browallia New" w:cs="Browallia New"/>
                <w:sz w:val="28"/>
                <w:szCs w:val="28"/>
              </w:rPr>
            </w:pPr>
          </w:p>
        </w:tc>
        <w:tc>
          <w:tcPr>
            <w:tcW w:w="1262" w:type="dxa"/>
          </w:tcPr>
          <w:p w14:paraId="1453B962" w14:textId="315B71CA" w:rsidR="00A91B22" w:rsidRPr="00175679" w:rsidRDefault="003B3B06" w:rsidP="00A91B22">
            <w:pPr>
              <w:tabs>
                <w:tab w:val="clear" w:pos="907"/>
              </w:tabs>
              <w:spacing w:line="240" w:lineRule="auto"/>
              <w:ind w:left="-46" w:right="-45"/>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A91B22">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r>
      <w:tr w:rsidR="009F11B4" w:rsidRPr="00175679" w14:paraId="6465FCA9" w14:textId="77777777" w:rsidTr="00493671">
        <w:trPr>
          <w:cantSplit/>
          <w:trHeight w:hRule="exact" w:val="216"/>
        </w:trPr>
        <w:tc>
          <w:tcPr>
            <w:tcW w:w="3751" w:type="dxa"/>
          </w:tcPr>
          <w:p w14:paraId="53D4A89B" w14:textId="5F9772D6" w:rsidR="009F11B4" w:rsidRPr="00175679" w:rsidRDefault="009F11B4" w:rsidP="001B4041">
            <w:pPr>
              <w:tabs>
                <w:tab w:val="clear" w:pos="227"/>
              </w:tabs>
              <w:spacing w:line="240" w:lineRule="auto"/>
              <w:ind w:left="237" w:hanging="177"/>
              <w:rPr>
                <w:rFonts w:ascii="Browallia New" w:hAnsi="Browallia New" w:cs="Browallia New"/>
                <w:b/>
                <w:bCs/>
                <w:sz w:val="28"/>
                <w:szCs w:val="28"/>
                <w:cs/>
              </w:rPr>
            </w:pPr>
          </w:p>
        </w:tc>
        <w:tc>
          <w:tcPr>
            <w:tcW w:w="1190" w:type="dxa"/>
          </w:tcPr>
          <w:p w14:paraId="2055213F" w14:textId="77777777" w:rsidR="009F11B4" w:rsidRPr="00175679" w:rsidRDefault="009F11B4" w:rsidP="001B4041">
            <w:pPr>
              <w:spacing w:line="240" w:lineRule="auto"/>
              <w:ind w:right="96"/>
              <w:jc w:val="center"/>
              <w:rPr>
                <w:rFonts w:ascii="Browallia New" w:hAnsi="Browallia New" w:cs="Browallia New"/>
                <w:sz w:val="28"/>
                <w:szCs w:val="28"/>
              </w:rPr>
            </w:pPr>
          </w:p>
        </w:tc>
        <w:tc>
          <w:tcPr>
            <w:tcW w:w="180" w:type="dxa"/>
          </w:tcPr>
          <w:p w14:paraId="7CE926AE" w14:textId="77777777" w:rsidR="009F11B4" w:rsidRPr="00175679" w:rsidRDefault="009F11B4" w:rsidP="001B4041">
            <w:pPr>
              <w:spacing w:line="240" w:lineRule="auto"/>
              <w:ind w:right="851"/>
              <w:jc w:val="right"/>
              <w:rPr>
                <w:rFonts w:ascii="Browallia New" w:hAnsi="Browallia New" w:cs="Browallia New"/>
                <w:sz w:val="28"/>
                <w:szCs w:val="28"/>
              </w:rPr>
            </w:pPr>
          </w:p>
        </w:tc>
        <w:tc>
          <w:tcPr>
            <w:tcW w:w="1152" w:type="dxa"/>
            <w:vAlign w:val="center"/>
          </w:tcPr>
          <w:p w14:paraId="177DD547" w14:textId="77777777" w:rsidR="009F11B4" w:rsidRPr="00175679" w:rsidRDefault="009F11B4" w:rsidP="001B4041">
            <w:pPr>
              <w:spacing w:line="240" w:lineRule="auto"/>
              <w:ind w:right="96"/>
              <w:jc w:val="right"/>
              <w:rPr>
                <w:rFonts w:ascii="Browallia New" w:hAnsi="Browallia New" w:cs="Browallia New"/>
                <w:sz w:val="28"/>
                <w:szCs w:val="28"/>
              </w:rPr>
            </w:pPr>
          </w:p>
        </w:tc>
        <w:tc>
          <w:tcPr>
            <w:tcW w:w="180" w:type="dxa"/>
          </w:tcPr>
          <w:p w14:paraId="516BC634"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177" w:type="dxa"/>
            <w:vAlign w:val="center"/>
          </w:tcPr>
          <w:p w14:paraId="2E9FA8AF" w14:textId="77777777" w:rsidR="009F11B4" w:rsidRPr="00175679" w:rsidRDefault="009F11B4" w:rsidP="001B4041">
            <w:pPr>
              <w:spacing w:line="240" w:lineRule="auto"/>
              <w:ind w:right="74"/>
              <w:jc w:val="right"/>
              <w:rPr>
                <w:rFonts w:ascii="Browallia New" w:hAnsi="Browallia New" w:cs="Browallia New"/>
                <w:sz w:val="28"/>
                <w:szCs w:val="28"/>
              </w:rPr>
            </w:pPr>
          </w:p>
        </w:tc>
        <w:tc>
          <w:tcPr>
            <w:tcW w:w="180" w:type="dxa"/>
          </w:tcPr>
          <w:p w14:paraId="3E171BB7" w14:textId="77777777" w:rsidR="009F11B4" w:rsidRPr="00175679" w:rsidRDefault="009F11B4" w:rsidP="001B404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178F02AA" w14:textId="77777777" w:rsidR="009F11B4" w:rsidRPr="00175679" w:rsidRDefault="009F11B4" w:rsidP="001B4041">
            <w:pPr>
              <w:spacing w:line="240" w:lineRule="auto"/>
              <w:ind w:right="74"/>
              <w:jc w:val="right"/>
              <w:rPr>
                <w:rFonts w:ascii="Browallia New" w:hAnsi="Browallia New" w:cs="Browallia New"/>
                <w:sz w:val="28"/>
                <w:szCs w:val="28"/>
              </w:rPr>
            </w:pPr>
          </w:p>
        </w:tc>
      </w:tr>
      <w:tr w:rsidR="007F2B9A" w:rsidRPr="00175679" w14:paraId="5D15A63F" w14:textId="77777777" w:rsidTr="00493671">
        <w:trPr>
          <w:cantSplit/>
        </w:trPr>
        <w:tc>
          <w:tcPr>
            <w:tcW w:w="6273" w:type="dxa"/>
            <w:gridSpan w:val="4"/>
            <w:vAlign w:val="center"/>
          </w:tcPr>
          <w:p w14:paraId="166FEF52" w14:textId="2E884963" w:rsidR="007F2B9A" w:rsidRPr="00175679" w:rsidRDefault="007F2B9A">
            <w:pPr>
              <w:tabs>
                <w:tab w:val="clear" w:pos="3742"/>
              </w:tabs>
              <w:spacing w:line="240" w:lineRule="auto"/>
              <w:ind w:left="250" w:right="175" w:hanging="180"/>
              <w:rPr>
                <w:rFonts w:ascii="Browallia New" w:hAnsi="Browallia New" w:cs="Browallia New"/>
                <w:sz w:val="28"/>
                <w:szCs w:val="28"/>
              </w:rPr>
            </w:pPr>
            <w:r w:rsidRPr="00175679">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177" w:type="dxa"/>
            <w:vAlign w:val="center"/>
          </w:tcPr>
          <w:p w14:paraId="3BB26B01" w14:textId="77777777" w:rsidR="007F2B9A" w:rsidRPr="00175679"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175679" w:rsidRDefault="007F2B9A" w:rsidP="007F2B9A">
            <w:pPr>
              <w:spacing w:line="240" w:lineRule="auto"/>
              <w:ind w:right="851"/>
              <w:jc w:val="center"/>
              <w:rPr>
                <w:rFonts w:ascii="Browallia New" w:hAnsi="Browallia New" w:cs="Browallia New"/>
                <w:sz w:val="28"/>
                <w:szCs w:val="28"/>
              </w:rPr>
            </w:pPr>
          </w:p>
        </w:tc>
        <w:tc>
          <w:tcPr>
            <w:tcW w:w="1262" w:type="dxa"/>
            <w:vAlign w:val="center"/>
          </w:tcPr>
          <w:p w14:paraId="491C487C" w14:textId="77777777" w:rsidR="007F2B9A" w:rsidRPr="00175679" w:rsidRDefault="007F2B9A" w:rsidP="007F2B9A">
            <w:pPr>
              <w:spacing w:line="240" w:lineRule="auto"/>
              <w:ind w:right="74"/>
              <w:jc w:val="right"/>
              <w:rPr>
                <w:rFonts w:ascii="Browallia New" w:hAnsi="Browallia New" w:cs="Browallia New"/>
                <w:sz w:val="28"/>
                <w:szCs w:val="28"/>
              </w:rPr>
            </w:pPr>
          </w:p>
        </w:tc>
      </w:tr>
      <w:tr w:rsidR="007F2B9A" w:rsidRPr="00175679" w14:paraId="03EF2450" w14:textId="77777777" w:rsidTr="00493671">
        <w:trPr>
          <w:cantSplit/>
        </w:trPr>
        <w:tc>
          <w:tcPr>
            <w:tcW w:w="3751" w:type="dxa"/>
          </w:tcPr>
          <w:p w14:paraId="379AD57B" w14:textId="77777777" w:rsidR="007F2B9A" w:rsidRPr="00175679" w:rsidRDefault="007F2B9A" w:rsidP="007F2B9A">
            <w:pPr>
              <w:tabs>
                <w:tab w:val="clear" w:pos="227"/>
              </w:tabs>
              <w:spacing w:line="240" w:lineRule="auto"/>
              <w:ind w:left="237" w:hanging="177"/>
              <w:rPr>
                <w:rFonts w:ascii="Browallia New" w:hAnsi="Browallia New" w:cs="Browallia New"/>
                <w:sz w:val="28"/>
                <w:szCs w:val="28"/>
                <w:cs/>
              </w:rPr>
            </w:pPr>
            <w:r w:rsidRPr="00175679">
              <w:rPr>
                <w:rFonts w:ascii="Browallia New" w:hAnsi="Browallia New" w:cs="Browallia New"/>
                <w:sz w:val="28"/>
                <w:szCs w:val="28"/>
                <w:cs/>
              </w:rPr>
              <w:t>บริษัทย่อย</w:t>
            </w:r>
          </w:p>
        </w:tc>
        <w:tc>
          <w:tcPr>
            <w:tcW w:w="1190" w:type="dxa"/>
            <w:vAlign w:val="bottom"/>
          </w:tcPr>
          <w:p w14:paraId="49FCB3B6"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24BFD638"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904E927"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175679"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702CDB8A" w14:textId="77777777" w:rsidR="007F2B9A" w:rsidRPr="00175679"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11560D" w:rsidRPr="00794974" w14:paraId="2CC67C9F" w14:textId="77777777" w:rsidTr="00807020">
        <w:trPr>
          <w:cantSplit/>
        </w:trPr>
        <w:tc>
          <w:tcPr>
            <w:tcW w:w="3751" w:type="dxa"/>
          </w:tcPr>
          <w:p w14:paraId="309ED94E" w14:textId="77777777" w:rsidR="0011560D" w:rsidRPr="00794974" w:rsidRDefault="0011560D" w:rsidP="0011560D">
            <w:pPr>
              <w:tabs>
                <w:tab w:val="clear" w:pos="227"/>
              </w:tabs>
              <w:spacing w:line="240" w:lineRule="auto"/>
              <w:ind w:left="237"/>
              <w:rPr>
                <w:rFonts w:ascii="Browallia New" w:hAnsi="Browallia New" w:cs="Browallia New"/>
                <w:sz w:val="28"/>
                <w:szCs w:val="28"/>
                <w:lang w:val="en-GB"/>
              </w:rPr>
            </w:pPr>
            <w:r w:rsidRPr="00794974">
              <w:rPr>
                <w:rFonts w:ascii="Browallia New" w:hAnsi="Browallia New" w:cs="Browallia New"/>
                <w:sz w:val="28"/>
                <w:szCs w:val="28"/>
                <w:cs/>
              </w:rPr>
              <w:t>เงินกู้ยืม</w:t>
            </w:r>
          </w:p>
        </w:tc>
        <w:tc>
          <w:tcPr>
            <w:tcW w:w="1190" w:type="dxa"/>
            <w:vAlign w:val="bottom"/>
          </w:tcPr>
          <w:p w14:paraId="590362EC" w14:textId="2590806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248,530</w:t>
            </w:r>
          </w:p>
        </w:tc>
        <w:tc>
          <w:tcPr>
            <w:tcW w:w="180" w:type="dxa"/>
          </w:tcPr>
          <w:p w14:paraId="71F6CC8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24122EBE" w14:textId="146DCD8C" w:rsidR="0011560D" w:rsidRPr="00794974" w:rsidRDefault="002F339F"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188,930</w:t>
            </w:r>
          </w:p>
        </w:tc>
        <w:tc>
          <w:tcPr>
            <w:tcW w:w="180" w:type="dxa"/>
            <w:tcBorders>
              <w:left w:val="nil"/>
              <w:right w:val="nil"/>
            </w:tcBorders>
          </w:tcPr>
          <w:p w14:paraId="6897E9B1" w14:textId="77777777" w:rsidR="0011560D" w:rsidRPr="00794974"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26ED0DC2" w14:textId="3157205B" w:rsidR="0011560D" w:rsidRPr="00794974" w:rsidRDefault="008F5856"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(67,900)</w:t>
            </w:r>
          </w:p>
        </w:tc>
        <w:tc>
          <w:tcPr>
            <w:tcW w:w="180" w:type="dxa"/>
            <w:tcBorders>
              <w:left w:val="nil"/>
              <w:right w:val="nil"/>
            </w:tcBorders>
          </w:tcPr>
          <w:p w14:paraId="6F3598E0" w14:textId="77777777" w:rsidR="0011560D" w:rsidRPr="00794974"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7636BB90" w14:textId="29660D13" w:rsidR="0011560D" w:rsidRPr="00794974" w:rsidRDefault="002F339F"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369,560</w:t>
            </w:r>
          </w:p>
        </w:tc>
      </w:tr>
      <w:tr w:rsidR="0011560D" w:rsidRPr="00794974" w14:paraId="4FA0CE7C" w14:textId="77777777" w:rsidTr="00807020">
        <w:trPr>
          <w:cantSplit/>
        </w:trPr>
        <w:tc>
          <w:tcPr>
            <w:tcW w:w="3751" w:type="dxa"/>
            <w:vAlign w:val="bottom"/>
          </w:tcPr>
          <w:p w14:paraId="55A7BC99" w14:textId="77777777" w:rsidR="0011560D" w:rsidRPr="00794974" w:rsidRDefault="0011560D" w:rsidP="0011560D">
            <w:pPr>
              <w:tabs>
                <w:tab w:val="clear" w:pos="227"/>
              </w:tabs>
              <w:spacing w:line="240" w:lineRule="auto"/>
              <w:ind w:left="237"/>
              <w:rPr>
                <w:rFonts w:ascii="Browallia New" w:hAnsi="Browallia New" w:cs="Browallia New"/>
                <w:sz w:val="28"/>
                <w:szCs w:val="28"/>
                <w:cs/>
              </w:rPr>
            </w:pPr>
            <w:r w:rsidRPr="00794974">
              <w:rPr>
                <w:rFonts w:ascii="Browallia New" w:hAnsi="Browallia New" w:cs="Browallia New"/>
                <w:sz w:val="28"/>
                <w:szCs w:val="28"/>
                <w:cs/>
              </w:rPr>
              <w:t>ดอกเบี้ยค้างจ่าย</w:t>
            </w:r>
          </w:p>
        </w:tc>
        <w:tc>
          <w:tcPr>
            <w:tcW w:w="1190" w:type="dxa"/>
            <w:vAlign w:val="bottom"/>
          </w:tcPr>
          <w:p w14:paraId="1EFB1572" w14:textId="4CF527F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1,02</w:t>
            </w:r>
            <w:r w:rsidR="00AF280A">
              <w:rPr>
                <w:rFonts w:ascii="Browallia New" w:hAnsi="Browallia New" w:cs="Browallia New"/>
                <w:sz w:val="28"/>
                <w:szCs w:val="28"/>
              </w:rPr>
              <w:t>2</w:t>
            </w:r>
          </w:p>
        </w:tc>
        <w:tc>
          <w:tcPr>
            <w:tcW w:w="180" w:type="dxa"/>
          </w:tcPr>
          <w:p w14:paraId="2172846B"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Borders>
              <w:left w:val="nil"/>
              <w:right w:val="nil"/>
            </w:tcBorders>
          </w:tcPr>
          <w:p w14:paraId="414EB3B8" w14:textId="740A9567" w:rsidR="0011560D" w:rsidRPr="00794974" w:rsidRDefault="008F5856"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5,24</w:t>
            </w:r>
            <w:r w:rsidR="00851B9A">
              <w:rPr>
                <w:rFonts w:ascii="Browallia New" w:hAnsi="Browallia New" w:cs="Browallia New"/>
                <w:sz w:val="28"/>
                <w:szCs w:val="28"/>
              </w:rPr>
              <w:t>7</w:t>
            </w:r>
          </w:p>
        </w:tc>
        <w:tc>
          <w:tcPr>
            <w:tcW w:w="180" w:type="dxa"/>
            <w:tcBorders>
              <w:left w:val="nil"/>
              <w:right w:val="nil"/>
            </w:tcBorders>
          </w:tcPr>
          <w:p w14:paraId="03517230" w14:textId="77777777" w:rsidR="0011560D" w:rsidRPr="00794974" w:rsidRDefault="0011560D" w:rsidP="0011560D">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tcBorders>
              <w:left w:val="nil"/>
              <w:right w:val="nil"/>
            </w:tcBorders>
          </w:tcPr>
          <w:p w14:paraId="669654D5" w14:textId="5F07A72C" w:rsidR="0011560D" w:rsidRPr="00794974" w:rsidRDefault="008F5856"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(2,613)</w:t>
            </w:r>
          </w:p>
        </w:tc>
        <w:tc>
          <w:tcPr>
            <w:tcW w:w="180" w:type="dxa"/>
            <w:tcBorders>
              <w:left w:val="nil"/>
              <w:right w:val="nil"/>
            </w:tcBorders>
          </w:tcPr>
          <w:p w14:paraId="30414E77" w14:textId="77777777" w:rsidR="0011560D" w:rsidRPr="00794974" w:rsidRDefault="0011560D" w:rsidP="00115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46C08F7" w14:textId="4B105497" w:rsidR="0011560D" w:rsidRPr="00794974" w:rsidRDefault="002F339F"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3,656</w:t>
            </w:r>
          </w:p>
        </w:tc>
      </w:tr>
      <w:tr w:rsidR="0011560D" w:rsidRPr="00794974" w14:paraId="7F8C8F71" w14:textId="77777777" w:rsidTr="00553E75">
        <w:trPr>
          <w:cantSplit/>
          <w:trHeight w:hRule="exact" w:val="251"/>
        </w:trPr>
        <w:tc>
          <w:tcPr>
            <w:tcW w:w="3751" w:type="dxa"/>
            <w:vAlign w:val="bottom"/>
          </w:tcPr>
          <w:p w14:paraId="34B755E6" w14:textId="77777777" w:rsidR="0011560D" w:rsidRPr="00794974" w:rsidRDefault="0011560D" w:rsidP="0011560D">
            <w:pPr>
              <w:spacing w:line="240" w:lineRule="auto"/>
              <w:ind w:left="250" w:right="851" w:hanging="148"/>
              <w:jc w:val="both"/>
              <w:rPr>
                <w:rFonts w:ascii="Browallia New" w:hAnsi="Browallia New" w:cs="Browallia New"/>
                <w:cs/>
              </w:rPr>
            </w:pPr>
          </w:p>
        </w:tc>
        <w:tc>
          <w:tcPr>
            <w:tcW w:w="1190" w:type="dxa"/>
            <w:vAlign w:val="bottom"/>
          </w:tcPr>
          <w:p w14:paraId="7867395C" w14:textId="184361C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11560D" w:rsidRPr="00794974" w:rsidRDefault="0011560D" w:rsidP="0011560D">
            <w:pPr>
              <w:spacing w:line="240" w:lineRule="auto"/>
              <w:ind w:left="-45" w:right="23"/>
              <w:jc w:val="right"/>
              <w:rPr>
                <w:rFonts w:ascii="Browallia New" w:hAnsi="Browallia New" w:cs="Browallia New"/>
              </w:rPr>
            </w:pPr>
          </w:p>
        </w:tc>
        <w:tc>
          <w:tcPr>
            <w:tcW w:w="1152" w:type="dxa"/>
            <w:tcBorders>
              <w:left w:val="nil"/>
              <w:right w:val="nil"/>
            </w:tcBorders>
            <w:vAlign w:val="bottom"/>
          </w:tcPr>
          <w:p w14:paraId="30FF2715" w14:textId="3FD6388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478B224D"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177" w:type="dxa"/>
            <w:tcBorders>
              <w:left w:val="nil"/>
              <w:right w:val="nil"/>
            </w:tcBorders>
            <w:vAlign w:val="bottom"/>
          </w:tcPr>
          <w:p w14:paraId="3FAFBD5D" w14:textId="78C1DA0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tcBorders>
              <w:left w:val="nil"/>
              <w:right w:val="nil"/>
            </w:tcBorders>
            <w:vAlign w:val="bottom"/>
          </w:tcPr>
          <w:p w14:paraId="54006702"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rPr>
            </w:pPr>
          </w:p>
        </w:tc>
        <w:tc>
          <w:tcPr>
            <w:tcW w:w="1262" w:type="dxa"/>
            <w:vAlign w:val="bottom"/>
          </w:tcPr>
          <w:p w14:paraId="2E7CA9D8" w14:textId="0FB6F42B" w:rsidR="0011560D" w:rsidRPr="00553E75"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091C7A93" w14:textId="77777777" w:rsidTr="00553E75">
        <w:trPr>
          <w:cantSplit/>
        </w:trPr>
        <w:tc>
          <w:tcPr>
            <w:tcW w:w="3751" w:type="dxa"/>
            <w:vAlign w:val="bottom"/>
          </w:tcPr>
          <w:p w14:paraId="1180A7D3" w14:textId="26B71452" w:rsidR="0011560D" w:rsidRPr="00794974" w:rsidRDefault="0011560D" w:rsidP="0011560D">
            <w:pPr>
              <w:spacing w:line="240" w:lineRule="auto"/>
              <w:ind w:left="250" w:right="851" w:hanging="148"/>
              <w:jc w:val="both"/>
              <w:rPr>
                <w:rFonts w:ascii="Browallia New" w:hAnsi="Browallia New" w:cs="Browallia New"/>
                <w:sz w:val="28"/>
                <w:szCs w:val="28"/>
              </w:rPr>
            </w:pPr>
            <w:r w:rsidRPr="00794974">
              <w:rPr>
                <w:rFonts w:ascii="Browallia New" w:hAnsi="Browallia New" w:cs="Browallia New"/>
                <w:sz w:val="28"/>
                <w:szCs w:val="28"/>
                <w:cs/>
              </w:rPr>
              <w:t>บุคคลและบริษัทที่เกี่ยวข้อง</w:t>
            </w:r>
          </w:p>
        </w:tc>
        <w:tc>
          <w:tcPr>
            <w:tcW w:w="1190" w:type="dxa"/>
            <w:vAlign w:val="bottom"/>
          </w:tcPr>
          <w:p w14:paraId="0FB2F1F8" w14:textId="78757E76"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1FE20714" w14:textId="6AB68E14"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64FE3A8" w14:textId="1010AC81"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21DD977F"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4D09B974" w14:textId="6C0B7EE9"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11560D" w:rsidRPr="00794974" w14:paraId="72A4243B" w14:textId="77777777" w:rsidTr="00807020">
        <w:trPr>
          <w:cantSplit/>
        </w:trPr>
        <w:tc>
          <w:tcPr>
            <w:tcW w:w="3751" w:type="dxa"/>
          </w:tcPr>
          <w:p w14:paraId="24970E4E" w14:textId="271E8745"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เงินกู้ยืม</w:t>
            </w:r>
          </w:p>
        </w:tc>
        <w:tc>
          <w:tcPr>
            <w:tcW w:w="1190" w:type="dxa"/>
            <w:shd w:val="clear" w:color="auto" w:fill="auto"/>
            <w:vAlign w:val="bottom"/>
          </w:tcPr>
          <w:p w14:paraId="520C82F4" w14:textId="40843CD7"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37,650</w:t>
            </w:r>
          </w:p>
        </w:tc>
        <w:tc>
          <w:tcPr>
            <w:tcW w:w="180" w:type="dxa"/>
            <w:shd w:val="clear" w:color="auto" w:fill="auto"/>
            <w:vAlign w:val="bottom"/>
          </w:tcPr>
          <w:p w14:paraId="4508A275"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vAlign w:val="bottom"/>
          </w:tcPr>
          <w:p w14:paraId="774D37D8" w14:textId="1D40DFC5" w:rsidR="0011560D" w:rsidRPr="0079497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66,050</w:t>
            </w:r>
          </w:p>
        </w:tc>
        <w:tc>
          <w:tcPr>
            <w:tcW w:w="180" w:type="dxa"/>
            <w:tcBorders>
              <w:left w:val="nil"/>
              <w:right w:val="nil"/>
            </w:tcBorders>
          </w:tcPr>
          <w:p w14:paraId="68645566"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vAlign w:val="bottom"/>
          </w:tcPr>
          <w:p w14:paraId="6C2D14AD" w14:textId="46492A6B" w:rsidR="0011560D" w:rsidRPr="0079497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(15,400)</w:t>
            </w:r>
          </w:p>
        </w:tc>
        <w:tc>
          <w:tcPr>
            <w:tcW w:w="180" w:type="dxa"/>
            <w:tcBorders>
              <w:left w:val="nil"/>
              <w:right w:val="nil"/>
            </w:tcBorders>
          </w:tcPr>
          <w:p w14:paraId="187F1CE6"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5F845455" w14:textId="4C89F1A8" w:rsidR="0011560D" w:rsidRPr="0079497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88,300</w:t>
            </w:r>
          </w:p>
        </w:tc>
      </w:tr>
      <w:tr w:rsidR="0011560D" w:rsidRPr="00794974" w14:paraId="551EBDD2" w14:textId="77777777" w:rsidTr="00553E75">
        <w:trPr>
          <w:cantSplit/>
        </w:trPr>
        <w:tc>
          <w:tcPr>
            <w:tcW w:w="3751" w:type="dxa"/>
            <w:vAlign w:val="bottom"/>
          </w:tcPr>
          <w:p w14:paraId="1E0EE618" w14:textId="57F58349" w:rsidR="0011560D" w:rsidRPr="00794974" w:rsidRDefault="0011560D" w:rsidP="0011560D">
            <w:pPr>
              <w:spacing w:line="240" w:lineRule="auto"/>
              <w:ind w:left="250" w:right="851"/>
              <w:jc w:val="both"/>
              <w:rPr>
                <w:rFonts w:ascii="Browallia New" w:hAnsi="Browallia New" w:cs="Browallia New"/>
                <w:sz w:val="28"/>
                <w:szCs w:val="28"/>
              </w:rPr>
            </w:pPr>
            <w:r w:rsidRPr="00794974">
              <w:rPr>
                <w:rFonts w:ascii="Browallia New" w:hAnsi="Browallia New" w:cs="Browallia New"/>
                <w:sz w:val="28"/>
                <w:szCs w:val="28"/>
                <w:cs/>
              </w:rPr>
              <w:t>ดอกเบี้ยค้างจ่าย</w:t>
            </w:r>
          </w:p>
        </w:tc>
        <w:tc>
          <w:tcPr>
            <w:tcW w:w="1190" w:type="dxa"/>
            <w:shd w:val="clear" w:color="auto" w:fill="auto"/>
            <w:vAlign w:val="bottom"/>
          </w:tcPr>
          <w:p w14:paraId="3C9DE788" w14:textId="5512817C"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lang w:val="en-GB"/>
              </w:rPr>
              <w:t>44</w:t>
            </w:r>
            <w:r w:rsidR="00AF280A">
              <w:rPr>
                <w:rFonts w:ascii="Browallia New" w:hAnsi="Browallia New" w:cs="Browallia New"/>
                <w:sz w:val="28"/>
                <w:szCs w:val="28"/>
                <w:lang w:val="en-GB"/>
              </w:rPr>
              <w:t>4</w:t>
            </w:r>
          </w:p>
        </w:tc>
        <w:tc>
          <w:tcPr>
            <w:tcW w:w="180" w:type="dxa"/>
            <w:shd w:val="clear" w:color="auto" w:fill="auto"/>
            <w:vAlign w:val="bottom"/>
          </w:tcPr>
          <w:p w14:paraId="10C82AD2"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left w:val="nil"/>
              <w:right w:val="nil"/>
            </w:tcBorders>
            <w:shd w:val="clear" w:color="auto" w:fill="auto"/>
            <w:vAlign w:val="bottom"/>
          </w:tcPr>
          <w:p w14:paraId="6A1F68AB" w14:textId="41FE4FA2" w:rsidR="0011560D" w:rsidRPr="00D113F6"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D113F6" w:rsidDel="0072764A">
              <w:rPr>
                <w:rFonts w:ascii="Browallia New" w:hAnsi="Browallia New" w:cs="Browallia New"/>
                <w:sz w:val="28"/>
                <w:szCs w:val="28"/>
              </w:rPr>
              <w:t>1,</w:t>
            </w:r>
            <w:r w:rsidR="0072764A" w:rsidRPr="00553E75">
              <w:rPr>
                <w:rFonts w:ascii="Browallia New" w:hAnsi="Browallia New" w:cs="Browallia New"/>
                <w:sz w:val="28"/>
                <w:szCs w:val="28"/>
              </w:rPr>
              <w:t>48</w:t>
            </w:r>
            <w:r w:rsidR="00851B9A">
              <w:rPr>
                <w:rFonts w:ascii="Browallia New" w:hAnsi="Browallia New" w:cs="Browallia New"/>
                <w:sz w:val="28"/>
                <w:szCs w:val="28"/>
              </w:rPr>
              <w:t>1</w:t>
            </w:r>
          </w:p>
        </w:tc>
        <w:tc>
          <w:tcPr>
            <w:tcW w:w="180" w:type="dxa"/>
            <w:tcBorders>
              <w:left w:val="nil"/>
              <w:right w:val="nil"/>
            </w:tcBorders>
            <w:shd w:val="clear" w:color="auto" w:fill="auto"/>
          </w:tcPr>
          <w:p w14:paraId="51FF52AB" w14:textId="77777777" w:rsidR="0011560D" w:rsidRPr="0095530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left w:val="nil"/>
              <w:right w:val="nil"/>
            </w:tcBorders>
            <w:shd w:val="clear" w:color="auto" w:fill="auto"/>
            <w:vAlign w:val="bottom"/>
          </w:tcPr>
          <w:p w14:paraId="4B134F33" w14:textId="7FA83C61" w:rsidR="0011560D" w:rsidRPr="0095530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955304">
              <w:rPr>
                <w:rFonts w:ascii="Browallia New" w:hAnsi="Browallia New" w:cs="Browallia New"/>
                <w:sz w:val="28"/>
                <w:szCs w:val="28"/>
              </w:rPr>
              <w:t>(1,144)</w:t>
            </w:r>
          </w:p>
        </w:tc>
        <w:tc>
          <w:tcPr>
            <w:tcW w:w="180" w:type="dxa"/>
            <w:tcBorders>
              <w:left w:val="nil"/>
              <w:right w:val="nil"/>
            </w:tcBorders>
            <w:shd w:val="clear" w:color="auto" w:fill="auto"/>
          </w:tcPr>
          <w:p w14:paraId="3ED232A4" w14:textId="77777777" w:rsidR="0011560D" w:rsidRPr="0095530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Pr>
          <w:p w14:paraId="20ED92A0" w14:textId="63089AD6" w:rsidR="0011560D" w:rsidRPr="0079497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553E75">
              <w:rPr>
                <w:rFonts w:ascii="Browallia New" w:hAnsi="Browallia New" w:cs="Browallia New"/>
                <w:sz w:val="28"/>
                <w:szCs w:val="28"/>
              </w:rPr>
              <w:t>781</w:t>
            </w:r>
          </w:p>
        </w:tc>
      </w:tr>
      <w:tr w:rsidR="0011560D" w:rsidRPr="00175679" w14:paraId="7C859633" w14:textId="77777777" w:rsidTr="00807020">
        <w:trPr>
          <w:cantSplit/>
        </w:trPr>
        <w:tc>
          <w:tcPr>
            <w:tcW w:w="3751" w:type="dxa"/>
          </w:tcPr>
          <w:p w14:paraId="1764F5E3" w14:textId="0D9CA567" w:rsidR="0011560D" w:rsidRPr="00794974" w:rsidRDefault="0011560D" w:rsidP="0011560D">
            <w:pPr>
              <w:spacing w:line="240" w:lineRule="auto"/>
              <w:ind w:right="851" w:firstLine="102"/>
              <w:jc w:val="both"/>
              <w:rPr>
                <w:rFonts w:ascii="Browallia New" w:hAnsi="Browallia New" w:cs="Browallia New"/>
                <w:sz w:val="28"/>
                <w:szCs w:val="28"/>
              </w:rPr>
            </w:pPr>
            <w:r w:rsidRPr="00794974">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1739BBB7" w14:textId="3674C740" w:rsidR="0011560D" w:rsidRPr="00794974" w:rsidRDefault="0011560D"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F12D21">
              <w:rPr>
                <w:rFonts w:ascii="Browallia New" w:hAnsi="Browallia New" w:cs="Browallia New"/>
                <w:sz w:val="28"/>
                <w:szCs w:val="28"/>
              </w:rPr>
              <w:t>287,646</w:t>
            </w:r>
          </w:p>
        </w:tc>
        <w:tc>
          <w:tcPr>
            <w:tcW w:w="180" w:type="dxa"/>
            <w:shd w:val="clear" w:color="auto" w:fill="auto"/>
            <w:vAlign w:val="bottom"/>
          </w:tcPr>
          <w:p w14:paraId="1CE32271" w14:textId="77777777" w:rsidR="0011560D" w:rsidRPr="00794974" w:rsidRDefault="0011560D" w:rsidP="0011560D">
            <w:pPr>
              <w:spacing w:line="240" w:lineRule="auto"/>
              <w:ind w:left="-45" w:right="23"/>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tcPr>
          <w:p w14:paraId="50ACFD0D" w14:textId="30CB387B" w:rsidR="0011560D" w:rsidRPr="00794974" w:rsidRDefault="00E40A6F" w:rsidP="0011560D">
            <w:pPr>
              <w:tabs>
                <w:tab w:val="clear" w:pos="227"/>
                <w:tab w:val="clear" w:pos="454"/>
                <w:tab w:val="clear" w:pos="680"/>
                <w:tab w:val="left" w:pos="720"/>
              </w:tabs>
              <w:spacing w:line="240" w:lineRule="auto"/>
              <w:ind w:left="-45" w:right="23"/>
              <w:jc w:val="right"/>
              <w:rPr>
                <w:rFonts w:ascii="Browallia New" w:hAnsi="Browallia New" w:cs="Browallia New"/>
                <w:noProof/>
                <w:sz w:val="28"/>
                <w:szCs w:val="28"/>
              </w:rPr>
            </w:pPr>
            <w:r w:rsidRPr="00553E75">
              <w:rPr>
                <w:rFonts w:ascii="Browallia New" w:hAnsi="Browallia New" w:cs="Browallia New"/>
                <w:sz w:val="28"/>
                <w:szCs w:val="28"/>
              </w:rPr>
              <w:t>261,708</w:t>
            </w:r>
          </w:p>
        </w:tc>
        <w:tc>
          <w:tcPr>
            <w:tcW w:w="180" w:type="dxa"/>
            <w:tcBorders>
              <w:left w:val="nil"/>
              <w:right w:val="nil"/>
            </w:tcBorders>
          </w:tcPr>
          <w:p w14:paraId="1774B7D0"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left w:val="nil"/>
              <w:bottom w:val="single" w:sz="12" w:space="0" w:color="auto"/>
              <w:right w:val="nil"/>
            </w:tcBorders>
          </w:tcPr>
          <w:p w14:paraId="73BC631A" w14:textId="5441CEAB" w:rsidR="0011560D" w:rsidRPr="00794974" w:rsidRDefault="00E40A6F"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553E75">
              <w:rPr>
                <w:rFonts w:ascii="Browallia New" w:hAnsi="Browallia New" w:cs="Browallia New"/>
                <w:sz w:val="28"/>
                <w:szCs w:val="28"/>
              </w:rPr>
              <w:t>(87,</w:t>
            </w:r>
            <w:r w:rsidR="00EE1213">
              <w:rPr>
                <w:rFonts w:ascii="Browallia New" w:hAnsi="Browallia New" w:cs="Browallia New"/>
                <w:sz w:val="28"/>
                <w:szCs w:val="28"/>
              </w:rPr>
              <w:t>05</w:t>
            </w:r>
            <w:r w:rsidRPr="00553E75">
              <w:rPr>
                <w:rFonts w:ascii="Browallia New" w:hAnsi="Browallia New" w:cs="Browallia New"/>
                <w:sz w:val="28"/>
                <w:szCs w:val="28"/>
              </w:rPr>
              <w:t>7)</w:t>
            </w:r>
          </w:p>
        </w:tc>
        <w:tc>
          <w:tcPr>
            <w:tcW w:w="180" w:type="dxa"/>
            <w:tcBorders>
              <w:left w:val="nil"/>
              <w:right w:val="nil"/>
            </w:tcBorders>
          </w:tcPr>
          <w:p w14:paraId="1D32D3A9" w14:textId="77777777" w:rsidR="0011560D" w:rsidRPr="00794974" w:rsidRDefault="0011560D" w:rsidP="0011560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tcPr>
          <w:p w14:paraId="41EEAD92" w14:textId="5C28F7A8" w:rsidR="0011560D" w:rsidRPr="00794974" w:rsidRDefault="003D21C4" w:rsidP="0011560D">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553E75">
              <w:rPr>
                <w:rFonts w:ascii="Browallia New" w:hAnsi="Browallia New" w:cs="Browallia New"/>
                <w:sz w:val="28"/>
                <w:szCs w:val="28"/>
              </w:rPr>
              <w:fldChar w:fldCharType="begin"/>
            </w:r>
            <w:r w:rsidRPr="00553E75">
              <w:rPr>
                <w:rFonts w:ascii="Browallia New" w:hAnsi="Browallia New" w:cs="Browallia New"/>
                <w:sz w:val="28"/>
                <w:szCs w:val="28"/>
              </w:rPr>
              <w:instrText xml:space="preserve"> =SUM(ABOVE) </w:instrText>
            </w:r>
            <w:r w:rsidRPr="00553E75">
              <w:rPr>
                <w:rFonts w:ascii="Browallia New" w:hAnsi="Browallia New" w:cs="Browallia New"/>
                <w:sz w:val="28"/>
                <w:szCs w:val="28"/>
              </w:rPr>
              <w:fldChar w:fldCharType="separate"/>
            </w:r>
            <w:r w:rsidRPr="00553E75">
              <w:rPr>
                <w:rFonts w:ascii="Browallia New" w:hAnsi="Browallia New" w:cs="Browallia New"/>
                <w:sz w:val="28"/>
                <w:szCs w:val="28"/>
              </w:rPr>
              <w:t>462,297</w:t>
            </w:r>
            <w:r w:rsidRPr="00553E75">
              <w:rPr>
                <w:rFonts w:ascii="Browallia New" w:hAnsi="Browallia New" w:cs="Browallia New"/>
                <w:sz w:val="28"/>
                <w:szCs w:val="28"/>
              </w:rPr>
              <w:fldChar w:fldCharType="end"/>
            </w:r>
          </w:p>
        </w:tc>
      </w:tr>
    </w:tbl>
    <w:p w14:paraId="428F7980" w14:textId="77777777" w:rsidR="00E52361" w:rsidRDefault="00E5236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57FA04BF" w:rsidR="00175679" w:rsidRPr="006B0030"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6B0030">
        <w:rPr>
          <w:rFonts w:ascii="Browallia New" w:hAnsi="Browallia New" w:cs="Browallia New"/>
          <w:b/>
          <w:bCs/>
          <w:sz w:val="28"/>
          <w:szCs w:val="28"/>
          <w:cs/>
          <w:lang w:val="en-GB"/>
        </w:rPr>
        <w:t>ลูกหนี้การค้าและลูกหนี้อื่น</w:t>
      </w:r>
    </w:p>
    <w:p w14:paraId="5CEAB5D1" w14:textId="77777777" w:rsidR="00340C41" w:rsidRPr="00B82210"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9087" w:type="dxa"/>
        <w:tblInd w:w="426" w:type="dxa"/>
        <w:tblLayout w:type="fixed"/>
        <w:tblLook w:val="0000" w:firstRow="0" w:lastRow="0" w:firstColumn="0" w:lastColumn="0" w:noHBand="0" w:noVBand="0"/>
      </w:tblPr>
      <w:tblGrid>
        <w:gridCol w:w="3651"/>
        <w:gridCol w:w="1204"/>
        <w:gridCol w:w="236"/>
        <w:gridCol w:w="1150"/>
        <w:gridCol w:w="236"/>
        <w:gridCol w:w="1170"/>
        <w:gridCol w:w="236"/>
        <w:gridCol w:w="1204"/>
      </w:tblGrid>
      <w:tr w:rsidR="00231321" w:rsidRPr="00C2555B" w14:paraId="74E70DA9" w14:textId="77777777" w:rsidTr="009837DD">
        <w:trPr>
          <w:tblHeader/>
        </w:trPr>
        <w:tc>
          <w:tcPr>
            <w:tcW w:w="3651" w:type="dxa"/>
          </w:tcPr>
          <w:p w14:paraId="6A87AB83" w14:textId="77777777" w:rsidR="00231321" w:rsidRPr="00C2555B"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C2555B"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C2555B"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C2555B"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C2555B" w:rsidRDefault="00231321" w:rsidP="009837DD">
            <w:pPr>
              <w:spacing w:line="240" w:lineRule="auto"/>
              <w:ind w:right="-10"/>
              <w:jc w:val="right"/>
              <w:rPr>
                <w:rFonts w:ascii="Browallia New" w:hAnsi="Browallia New" w:cs="Browallia New"/>
                <w:sz w:val="28"/>
                <w:szCs w:val="28"/>
              </w:rPr>
            </w:pPr>
            <w:r w:rsidRPr="00C2555B">
              <w:rPr>
                <w:rFonts w:ascii="Browallia New" w:hAnsi="Browallia New" w:cs="Browallia New"/>
                <w:sz w:val="27"/>
                <w:szCs w:val="27"/>
                <w:cs/>
              </w:rPr>
              <w:t xml:space="preserve">(หน่วย </w:t>
            </w:r>
            <w:r w:rsidRPr="00C2555B">
              <w:rPr>
                <w:rFonts w:ascii="Browallia New" w:hAnsi="Browallia New" w:cs="Browallia New"/>
                <w:sz w:val="27"/>
                <w:szCs w:val="27"/>
                <w:lang w:val="en-GB"/>
              </w:rPr>
              <w:t xml:space="preserve">: </w:t>
            </w:r>
            <w:r w:rsidRPr="00C2555B">
              <w:rPr>
                <w:rFonts w:ascii="Browallia New" w:hAnsi="Browallia New" w:cs="Browallia New"/>
                <w:sz w:val="27"/>
                <w:szCs w:val="27"/>
                <w:cs/>
              </w:rPr>
              <w:t>พันบาท)</w:t>
            </w:r>
          </w:p>
        </w:tc>
      </w:tr>
      <w:tr w:rsidR="007D351A" w:rsidRPr="00C2555B" w14:paraId="3A38E75B" w14:textId="77777777" w:rsidTr="009837DD">
        <w:trPr>
          <w:tblHeader/>
        </w:trPr>
        <w:tc>
          <w:tcPr>
            <w:tcW w:w="3651" w:type="dxa"/>
          </w:tcPr>
          <w:p w14:paraId="64455328" w14:textId="77777777" w:rsidR="007D351A" w:rsidRPr="00C2555B"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งบการเงินรวม</w:t>
            </w:r>
          </w:p>
        </w:tc>
        <w:tc>
          <w:tcPr>
            <w:tcW w:w="236" w:type="dxa"/>
          </w:tcPr>
          <w:p w14:paraId="28088A69" w14:textId="77777777" w:rsidR="007D351A" w:rsidRPr="00C2555B"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C2555B" w:rsidRDefault="007D351A" w:rsidP="003A1799">
            <w:pPr>
              <w:spacing w:line="240" w:lineRule="auto"/>
              <w:ind w:right="-10"/>
              <w:jc w:val="center"/>
              <w:rPr>
                <w:rFonts w:ascii="Browallia New" w:eastAsia="SimSun" w:hAnsi="Browallia New" w:cs="Browallia New"/>
                <w:sz w:val="28"/>
                <w:szCs w:val="28"/>
                <w:lang w:val="en-GB"/>
              </w:rPr>
            </w:pPr>
            <w:r w:rsidRPr="00C2555B">
              <w:rPr>
                <w:rFonts w:ascii="Browallia New" w:hAnsi="Browallia New" w:cs="Browallia New"/>
                <w:sz w:val="27"/>
                <w:szCs w:val="27"/>
                <w:cs/>
              </w:rPr>
              <w:t>งบการเงินเฉพาะของบริษัท</w:t>
            </w:r>
          </w:p>
        </w:tc>
      </w:tr>
      <w:tr w:rsidR="00896BDC" w:rsidRPr="00C2555B" w14:paraId="6BF138F6" w14:textId="77777777" w:rsidTr="00493671">
        <w:trPr>
          <w:tblHeader/>
        </w:trPr>
        <w:tc>
          <w:tcPr>
            <w:tcW w:w="3651" w:type="dxa"/>
          </w:tcPr>
          <w:p w14:paraId="332CD3DD" w14:textId="77777777" w:rsidR="00896BDC" w:rsidRPr="00C2555B" w:rsidRDefault="00896BDC" w:rsidP="00896BDC">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tcPr>
          <w:p w14:paraId="59C89F59" w14:textId="70A3EE9F" w:rsidR="00896BDC" w:rsidRPr="00C2555B" w:rsidRDefault="003B3B06" w:rsidP="00896BDC">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31</w:t>
            </w:r>
            <w:r w:rsidR="00896BDC">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0095FFEA"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1F875A8E"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4AE47D7"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06A96F" w14:textId="753CBDE9" w:rsidR="00896BDC" w:rsidRPr="00C2555B" w:rsidRDefault="003B3B06" w:rsidP="00896BDC">
            <w:pPr>
              <w:spacing w:line="240" w:lineRule="auto"/>
              <w:ind w:right="-10"/>
              <w:jc w:val="center"/>
              <w:rPr>
                <w:rFonts w:ascii="Browallia New" w:hAnsi="Browallia New" w:cs="Browallia New"/>
                <w:sz w:val="28"/>
                <w:szCs w:val="28"/>
              </w:rPr>
            </w:pPr>
            <w:r w:rsidRPr="003B3B06">
              <w:rPr>
                <w:rFonts w:ascii="Browallia New" w:hAnsi="Browallia New" w:cs="Browallia New" w:hint="cs"/>
                <w:sz w:val="28"/>
                <w:szCs w:val="28"/>
              </w:rPr>
              <w:t>31</w:t>
            </w:r>
            <w:r w:rsidR="00896BDC">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739ECA7F" w14:textId="77777777" w:rsidR="00896BDC" w:rsidRPr="00C2555B" w:rsidRDefault="00896BDC" w:rsidP="00896BDC">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5912F88B" w:rsidR="00896BDC" w:rsidRPr="00C2555B" w:rsidRDefault="00896BDC" w:rsidP="00896BDC">
            <w:pPr>
              <w:spacing w:line="240" w:lineRule="auto"/>
              <w:ind w:right="-10"/>
              <w:jc w:val="center"/>
              <w:rPr>
                <w:rFonts w:ascii="Browallia New" w:eastAsia="SimSun"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7D351A" w:rsidRPr="00C2555B" w14:paraId="06956D5A" w14:textId="77777777" w:rsidTr="00CD446E">
        <w:trPr>
          <w:trHeight w:hRule="exact" w:val="288"/>
        </w:trPr>
        <w:tc>
          <w:tcPr>
            <w:tcW w:w="3651" w:type="dxa"/>
          </w:tcPr>
          <w:p w14:paraId="5F03FB49" w14:textId="77777777" w:rsidR="007D351A" w:rsidRPr="00C2555B"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C2555B"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926FF4" w:rsidRPr="00936CC1" w14:paraId="2CC9D253" w14:textId="77777777" w:rsidTr="00553E75">
        <w:trPr>
          <w:trHeight w:val="323"/>
        </w:trPr>
        <w:tc>
          <w:tcPr>
            <w:tcW w:w="3651" w:type="dxa"/>
          </w:tcPr>
          <w:p w14:paraId="2D90D191" w14:textId="44CF521B" w:rsidR="00926FF4" w:rsidRPr="00936CC1" w:rsidRDefault="00926FF4" w:rsidP="00926FF4">
            <w:pPr>
              <w:pStyle w:val="a"/>
              <w:tabs>
                <w:tab w:val="clear" w:pos="1080"/>
                <w:tab w:val="left" w:pos="540"/>
              </w:tabs>
              <w:rPr>
                <w:rFonts w:ascii="Browallia New" w:hAnsi="Browallia New" w:cs="Browallia New"/>
                <w:sz w:val="28"/>
                <w:szCs w:val="28"/>
                <w:cs/>
                <w:lang w:val="en-US"/>
              </w:rPr>
            </w:pPr>
            <w:r w:rsidRPr="00936CC1">
              <w:rPr>
                <w:rFonts w:ascii="Browallia New" w:hAnsi="Browallia New" w:cs="Browallia New"/>
                <w:sz w:val="28"/>
                <w:szCs w:val="28"/>
                <w:cs/>
                <w:lang w:val="en-GB"/>
              </w:rPr>
              <w:t xml:space="preserve">ลูกหนี้การค้า </w:t>
            </w:r>
            <w:r w:rsidRPr="00936CC1">
              <w:rPr>
                <w:rFonts w:ascii="Browallia New" w:hAnsi="Browallia New" w:cs="Browallia New"/>
                <w:sz w:val="28"/>
                <w:szCs w:val="28"/>
                <w:lang w:val="en-US"/>
              </w:rPr>
              <w:t xml:space="preserve">- </w:t>
            </w:r>
            <w:r w:rsidRPr="00936CC1">
              <w:rPr>
                <w:rFonts w:ascii="Browallia New" w:hAnsi="Browallia New" w:cs="Browallia New"/>
                <w:sz w:val="28"/>
                <w:szCs w:val="28"/>
                <w:cs/>
                <w:lang w:val="en-US"/>
              </w:rPr>
              <w:t>ลูกค้าทั่วไป</w:t>
            </w:r>
          </w:p>
        </w:tc>
        <w:tc>
          <w:tcPr>
            <w:tcW w:w="1204" w:type="dxa"/>
            <w:shd w:val="clear" w:color="auto" w:fill="auto"/>
          </w:tcPr>
          <w:p w14:paraId="27C4602C" w14:textId="61A28D76" w:rsidR="00926FF4" w:rsidRPr="00987B55" w:rsidRDefault="001D734A" w:rsidP="00926FF4">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19,77</w:t>
            </w:r>
            <w:r w:rsidR="00BC799E" w:rsidRPr="00987B55">
              <w:rPr>
                <w:rFonts w:ascii="Browallia New" w:hAnsi="Browallia New" w:cs="Browallia New"/>
                <w:sz w:val="28"/>
                <w:szCs w:val="28"/>
                <w:lang w:val="en-US"/>
              </w:rPr>
              <w:t>5</w:t>
            </w:r>
          </w:p>
        </w:tc>
        <w:tc>
          <w:tcPr>
            <w:tcW w:w="236" w:type="dxa"/>
          </w:tcPr>
          <w:p w14:paraId="33AA502D"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051C926F" w:rsidR="00926FF4" w:rsidRPr="00936CC1"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33,636</w:t>
            </w:r>
          </w:p>
        </w:tc>
        <w:tc>
          <w:tcPr>
            <w:tcW w:w="236" w:type="dxa"/>
          </w:tcPr>
          <w:p w14:paraId="565778F2"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37D476C0" w:rsidR="00926FF4" w:rsidRPr="00936CC1" w:rsidRDefault="00904D92">
            <w:pPr>
              <w:pStyle w:val="acctfourfigures"/>
              <w:tabs>
                <w:tab w:val="clear" w:pos="765"/>
              </w:tabs>
              <w:spacing w:line="240" w:lineRule="auto"/>
              <w:ind w:left="-117"/>
              <w:jc w:val="right"/>
              <w:rPr>
                <w:rFonts w:ascii="Browallia New" w:hAnsi="Browallia New" w:cs="Browallia New"/>
                <w:sz w:val="28"/>
                <w:szCs w:val="28"/>
                <w:lang w:val="en-US" w:bidi="th-TH"/>
              </w:rPr>
            </w:pPr>
            <w:r w:rsidRPr="00FD0438">
              <w:rPr>
                <w:rFonts w:ascii="Browallia New" w:hAnsi="Browallia New" w:cs="Browallia New"/>
                <w:sz w:val="28"/>
                <w:szCs w:val="28"/>
                <w:lang w:val="en-US" w:bidi="th-TH"/>
              </w:rPr>
              <w:t>9</w:t>
            </w:r>
            <w:r w:rsidR="00CB3C2E">
              <w:rPr>
                <w:rFonts w:ascii="Browallia New" w:hAnsi="Browallia New" w:cs="Browallia New"/>
                <w:sz w:val="28"/>
                <w:szCs w:val="28"/>
                <w:lang w:val="en-US" w:bidi="th-TH"/>
              </w:rPr>
              <w:t>6</w:t>
            </w:r>
            <w:r w:rsidR="00347CCF">
              <w:rPr>
                <w:rFonts w:ascii="Browallia New" w:hAnsi="Browallia New" w:cs="Browallia New"/>
                <w:sz w:val="28"/>
                <w:szCs w:val="28"/>
                <w:lang w:val="en-US" w:bidi="th-TH"/>
              </w:rPr>
              <w:t>9</w:t>
            </w:r>
          </w:p>
        </w:tc>
        <w:tc>
          <w:tcPr>
            <w:tcW w:w="236" w:type="dxa"/>
          </w:tcPr>
          <w:p w14:paraId="2F5A7ED8"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tcPr>
          <w:p w14:paraId="3DC0E97A" w14:textId="245F99E7" w:rsidR="00926FF4" w:rsidRPr="00936CC1"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12,134</w:t>
            </w:r>
          </w:p>
        </w:tc>
      </w:tr>
      <w:tr w:rsidR="00904D92" w:rsidRPr="00936CC1" w14:paraId="24E2C251" w14:textId="77777777" w:rsidTr="00807020">
        <w:trPr>
          <w:trHeight w:val="186"/>
        </w:trPr>
        <w:tc>
          <w:tcPr>
            <w:tcW w:w="3651" w:type="dxa"/>
          </w:tcPr>
          <w:p w14:paraId="55968E4C" w14:textId="77777777" w:rsidR="00904D92" w:rsidRPr="00936CC1" w:rsidRDefault="00904D92" w:rsidP="0090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shd w:val="clear" w:color="auto" w:fill="auto"/>
          </w:tcPr>
          <w:p w14:paraId="0BDDD2C7" w14:textId="53234E2B" w:rsidR="00904D92" w:rsidRPr="00987B55" w:rsidRDefault="001D734A" w:rsidP="00904D92">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(1,947)</w:t>
            </w:r>
          </w:p>
        </w:tc>
        <w:tc>
          <w:tcPr>
            <w:tcW w:w="236" w:type="dxa"/>
          </w:tcPr>
          <w:p w14:paraId="57EBD59D" w14:textId="77777777" w:rsidR="00904D92" w:rsidRPr="00936CC1" w:rsidRDefault="00904D92" w:rsidP="0090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vAlign w:val="center"/>
          </w:tcPr>
          <w:p w14:paraId="0D6EC027" w14:textId="342A6126" w:rsidR="00904D92" w:rsidRPr="00936CC1" w:rsidRDefault="00904D92" w:rsidP="00904D92">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bidi="th-TH"/>
              </w:rPr>
              <w:t>(1,203)</w:t>
            </w:r>
          </w:p>
        </w:tc>
        <w:tc>
          <w:tcPr>
            <w:tcW w:w="236" w:type="dxa"/>
          </w:tcPr>
          <w:p w14:paraId="6CCE6305" w14:textId="77777777" w:rsidR="00904D92" w:rsidRPr="00936CC1" w:rsidRDefault="00904D92" w:rsidP="0090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center"/>
          </w:tcPr>
          <w:p w14:paraId="44B9A243" w14:textId="046986F5" w:rsidR="00904D92" w:rsidRPr="00936CC1" w:rsidRDefault="00904D92" w:rsidP="00904D92">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36" w:type="dxa"/>
          </w:tcPr>
          <w:p w14:paraId="2092D077" w14:textId="77777777" w:rsidR="00904D92" w:rsidRPr="00936CC1" w:rsidRDefault="00904D92" w:rsidP="0090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center"/>
          </w:tcPr>
          <w:p w14:paraId="3B541CD4" w14:textId="029FF0E3" w:rsidR="00904D92" w:rsidRPr="00936CC1" w:rsidRDefault="00904D92" w:rsidP="00904D92">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r>
      <w:tr w:rsidR="00926FF4" w:rsidRPr="00936CC1" w14:paraId="00155B7E" w14:textId="77777777" w:rsidTr="008078E7">
        <w:tc>
          <w:tcPr>
            <w:tcW w:w="3651" w:type="dxa"/>
          </w:tcPr>
          <w:p w14:paraId="2A4553FA"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3419E1DA" w:rsidR="00926FF4" w:rsidRPr="00987B55" w:rsidRDefault="001D734A" w:rsidP="00926FF4">
            <w:pPr>
              <w:pStyle w:val="acctfourfigures"/>
              <w:tabs>
                <w:tab w:val="clear" w:pos="765"/>
              </w:tabs>
              <w:spacing w:line="240" w:lineRule="auto"/>
              <w:ind w:left="-117"/>
              <w:jc w:val="right"/>
              <w:rPr>
                <w:rFonts w:ascii="Browallia New" w:hAnsi="Browallia New" w:cs="Browallia New"/>
                <w:sz w:val="28"/>
                <w:szCs w:val="28"/>
                <w:cs/>
                <w:lang w:val="en-US" w:bidi="th-TH"/>
              </w:rPr>
            </w:pPr>
            <w:r w:rsidRPr="00987B55">
              <w:rPr>
                <w:rFonts w:ascii="Browallia New" w:hAnsi="Browallia New" w:cs="Browallia New"/>
                <w:sz w:val="28"/>
                <w:szCs w:val="28"/>
                <w:lang w:val="en-US" w:bidi="th-TH"/>
              </w:rPr>
              <w:t>17,82</w:t>
            </w:r>
            <w:r w:rsidR="00C802A0" w:rsidRPr="00987B55">
              <w:rPr>
                <w:rFonts w:ascii="Browallia New" w:hAnsi="Browallia New" w:cs="Browallia New"/>
                <w:sz w:val="28"/>
                <w:szCs w:val="28"/>
                <w:lang w:val="en-US" w:bidi="th-TH"/>
              </w:rPr>
              <w:t>8</w:t>
            </w:r>
          </w:p>
        </w:tc>
        <w:tc>
          <w:tcPr>
            <w:tcW w:w="236" w:type="dxa"/>
          </w:tcPr>
          <w:p w14:paraId="3B9B92C3"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58DDCAD1" w:rsidR="00926FF4" w:rsidRPr="00936CC1"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4E9ACA6A"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6CDC842E" w:rsidR="00926FF4" w:rsidRPr="00936CC1" w:rsidRDefault="00904D92" w:rsidP="00926FF4">
            <w:pPr>
              <w:pStyle w:val="acctfourfigures"/>
              <w:tabs>
                <w:tab w:val="clear" w:pos="765"/>
              </w:tabs>
              <w:spacing w:line="240" w:lineRule="auto"/>
              <w:ind w:left="-117"/>
              <w:jc w:val="right"/>
              <w:rPr>
                <w:rFonts w:ascii="Browallia New" w:hAnsi="Browallia New" w:cs="Browallia New"/>
                <w:sz w:val="28"/>
                <w:szCs w:val="28"/>
                <w:lang w:val="en-US"/>
              </w:rPr>
            </w:pPr>
            <w:r w:rsidRPr="00904D92">
              <w:rPr>
                <w:rFonts w:ascii="Browallia New" w:hAnsi="Browallia New" w:cs="Browallia New"/>
                <w:sz w:val="28"/>
                <w:szCs w:val="28"/>
                <w:lang w:val="en-US" w:bidi="th-TH"/>
              </w:rPr>
              <w:t>9</w:t>
            </w:r>
            <w:r w:rsidR="00E160A5">
              <w:rPr>
                <w:rFonts w:ascii="Browallia New" w:hAnsi="Browallia New" w:cs="Browallia New"/>
                <w:sz w:val="28"/>
                <w:szCs w:val="28"/>
                <w:lang w:val="en-US" w:bidi="th-TH"/>
              </w:rPr>
              <w:t>69</w:t>
            </w:r>
          </w:p>
        </w:tc>
        <w:tc>
          <w:tcPr>
            <w:tcW w:w="236" w:type="dxa"/>
          </w:tcPr>
          <w:p w14:paraId="70A96522" w14:textId="77777777" w:rsidR="00926FF4" w:rsidRPr="00936CC1" w:rsidRDefault="00926FF4" w:rsidP="00926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tcPr>
          <w:p w14:paraId="2D99CB34" w14:textId="4CE8F042" w:rsidR="00926FF4" w:rsidRPr="00936CC1" w:rsidRDefault="00926FF4" w:rsidP="00926FF4">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C14A46" w:rsidRPr="00936CC1" w14:paraId="3C5ECECD" w14:textId="77777777" w:rsidTr="00CD446E">
        <w:trPr>
          <w:trHeight w:hRule="exact" w:val="334"/>
        </w:trPr>
        <w:tc>
          <w:tcPr>
            <w:tcW w:w="3651" w:type="dxa"/>
          </w:tcPr>
          <w:p w14:paraId="4E639CD5" w14:textId="496DC03B"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tcPr>
          <w:p w14:paraId="5E8469BA" w14:textId="77777777" w:rsidR="00C14A46" w:rsidRPr="00987B55"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18D8DD96"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0" w:type="dxa"/>
            <w:tcBorders>
              <w:top w:val="single" w:sz="4" w:space="0" w:color="auto"/>
            </w:tcBorders>
          </w:tcPr>
          <w:p w14:paraId="52B9953D"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49F2585"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70" w:type="dxa"/>
            <w:tcBorders>
              <w:top w:val="single" w:sz="4" w:space="0" w:color="auto"/>
            </w:tcBorders>
          </w:tcPr>
          <w:p w14:paraId="586F296B"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3B94E05D"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4" w:space="0" w:color="auto"/>
            </w:tcBorders>
          </w:tcPr>
          <w:p w14:paraId="5970183D"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r>
      <w:tr w:rsidR="00C14A46" w:rsidRPr="00936CC1" w14:paraId="139E940A" w14:textId="77777777" w:rsidTr="008078E7">
        <w:tc>
          <w:tcPr>
            <w:tcW w:w="3651" w:type="dxa"/>
          </w:tcPr>
          <w:p w14:paraId="1C3064DE" w14:textId="53F445CA"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 xml:space="preserve">ลูกหนี้อื่น </w:t>
            </w:r>
            <w:r w:rsidR="003E6FE6">
              <w:rPr>
                <w:rFonts w:ascii="Browallia New" w:hAnsi="Browallia New" w:cs="Browallia New"/>
                <w:sz w:val="28"/>
                <w:szCs w:val="28"/>
                <w:cs/>
              </w:rPr>
              <w:t>–</w:t>
            </w:r>
            <w:r w:rsidRPr="00936CC1">
              <w:rPr>
                <w:rFonts w:ascii="Browallia New" w:hAnsi="Browallia New" w:cs="Browallia New"/>
                <w:sz w:val="28"/>
                <w:szCs w:val="28"/>
                <w:cs/>
              </w:rPr>
              <w:t xml:space="preserve"> ลูกค้าทั่วไป</w:t>
            </w:r>
          </w:p>
        </w:tc>
        <w:tc>
          <w:tcPr>
            <w:tcW w:w="1204" w:type="dxa"/>
          </w:tcPr>
          <w:p w14:paraId="079A5CB0" w14:textId="77777777" w:rsidR="00C14A46" w:rsidRPr="00987B55"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47E27CB7"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56D75BD6"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EEAF50A"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Pr>
          <w:p w14:paraId="36C7415F"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1523B0F5"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15485982"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28"/>
                <w:szCs w:val="28"/>
                <w:lang w:val="en-US"/>
              </w:rPr>
            </w:pPr>
          </w:p>
        </w:tc>
      </w:tr>
      <w:tr w:rsidR="00F057B9" w:rsidRPr="00936CC1" w14:paraId="7E6C2904" w14:textId="77777777" w:rsidTr="00493671">
        <w:tc>
          <w:tcPr>
            <w:tcW w:w="3651" w:type="dxa"/>
          </w:tcPr>
          <w:p w14:paraId="45A205DF" w14:textId="22727AF6"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ค่าเบี้ยปรับค้างรับ</w:t>
            </w:r>
          </w:p>
        </w:tc>
        <w:tc>
          <w:tcPr>
            <w:tcW w:w="1204" w:type="dxa"/>
          </w:tcPr>
          <w:p w14:paraId="73C8055D" w14:textId="410E5F1B" w:rsidR="00F057B9" w:rsidRPr="00987B55" w:rsidRDefault="001D734A"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Pr>
                <w:rFonts w:ascii="Browallia New" w:hAnsi="Browallia New" w:cs="Browallia New"/>
                <w:sz w:val="28"/>
                <w:szCs w:val="28"/>
                <w:lang w:val="en-US" w:bidi="th-TH"/>
              </w:rPr>
              <w:t>50,946</w:t>
            </w:r>
          </w:p>
        </w:tc>
        <w:tc>
          <w:tcPr>
            <w:tcW w:w="236" w:type="dxa"/>
          </w:tcPr>
          <w:p w14:paraId="5B82BA51"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Pr>
          <w:p w14:paraId="4132A73E" w14:textId="2F055DA8" w:rsidR="00F057B9" w:rsidRPr="00936CC1"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bidi="th-TH"/>
              </w:rPr>
              <w:t>50,404</w:t>
            </w:r>
          </w:p>
        </w:tc>
        <w:tc>
          <w:tcPr>
            <w:tcW w:w="236" w:type="dxa"/>
          </w:tcPr>
          <w:p w14:paraId="4F46CBFD"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6A0C9A46" w14:textId="7CE27FB2" w:rsidR="00F057B9" w:rsidRPr="00936CC1" w:rsidRDefault="00F057B9" w:rsidP="00F057B9">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36" w:type="dxa"/>
          </w:tcPr>
          <w:p w14:paraId="008768D1"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65CCD74A" w14:textId="6744E4AC" w:rsidR="00F057B9" w:rsidRPr="00936CC1" w:rsidRDefault="00F057B9" w:rsidP="00F057B9">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r>
      <w:tr w:rsidR="00F057B9" w:rsidRPr="00936CC1" w14:paraId="30F0627C" w14:textId="77777777" w:rsidTr="00807020">
        <w:tc>
          <w:tcPr>
            <w:tcW w:w="3651" w:type="dxa"/>
            <w:vAlign w:val="bottom"/>
          </w:tcPr>
          <w:p w14:paraId="4E3D4A2D" w14:textId="1CE3E59E"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936CC1">
              <w:rPr>
                <w:rFonts w:ascii="Browallia New" w:hAnsi="Browallia New" w:cs="Browallia New"/>
                <w:sz w:val="28"/>
                <w:szCs w:val="28"/>
                <w:cs/>
              </w:rPr>
              <w:t>ค่าเบี้ยประกันภัยจ่ายแทนลูกค้า</w:t>
            </w:r>
          </w:p>
        </w:tc>
        <w:tc>
          <w:tcPr>
            <w:tcW w:w="1204" w:type="dxa"/>
          </w:tcPr>
          <w:p w14:paraId="20537684" w14:textId="179A3D45" w:rsidR="00F057B9" w:rsidRPr="00987B55" w:rsidRDefault="001D734A" w:rsidP="00F057B9">
            <w:pPr>
              <w:pStyle w:val="acctfourfigures"/>
              <w:tabs>
                <w:tab w:val="clear" w:pos="765"/>
              </w:tabs>
              <w:spacing w:line="240" w:lineRule="auto"/>
              <w:ind w:left="-117"/>
              <w:jc w:val="right"/>
              <w:rPr>
                <w:rFonts w:ascii="Browallia New" w:hAnsi="Browallia New" w:cs="Browallia New"/>
                <w:sz w:val="28"/>
                <w:szCs w:val="28"/>
                <w:rtl/>
                <w:cs/>
                <w:lang w:val="en-US"/>
              </w:rPr>
            </w:pPr>
            <w:r w:rsidRPr="00987B55">
              <w:rPr>
                <w:rFonts w:ascii="Browallia New" w:hAnsi="Browallia New" w:cs="Browallia New"/>
                <w:sz w:val="28"/>
                <w:szCs w:val="28"/>
                <w:lang w:val="en-US"/>
              </w:rPr>
              <w:t>1,680</w:t>
            </w:r>
          </w:p>
        </w:tc>
        <w:tc>
          <w:tcPr>
            <w:tcW w:w="236" w:type="dxa"/>
          </w:tcPr>
          <w:p w14:paraId="3CF67B72"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7BE6BA4A" w:rsidR="00F057B9" w:rsidRPr="00936CC1"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bidi="th-TH"/>
              </w:rPr>
              <w:t>1,689</w:t>
            </w:r>
          </w:p>
        </w:tc>
        <w:tc>
          <w:tcPr>
            <w:tcW w:w="236" w:type="dxa"/>
          </w:tcPr>
          <w:p w14:paraId="0338C49B"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center"/>
          </w:tcPr>
          <w:p w14:paraId="33DB26CE" w14:textId="63B98940" w:rsidR="00F057B9" w:rsidRPr="00936CC1" w:rsidRDefault="00F057B9" w:rsidP="00F057B9">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36" w:type="dxa"/>
          </w:tcPr>
          <w:p w14:paraId="796C8507"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center"/>
          </w:tcPr>
          <w:p w14:paraId="5338465E" w14:textId="59057C31" w:rsidR="00F057B9" w:rsidRPr="00936CC1" w:rsidRDefault="00F057B9" w:rsidP="00F057B9">
            <w:pPr>
              <w:pStyle w:val="acctfourfigures"/>
              <w:tabs>
                <w:tab w:val="clear" w:pos="765"/>
              </w:tabs>
              <w:spacing w:line="240" w:lineRule="auto"/>
              <w:ind w:left="-117"/>
              <w:jc w:val="center"/>
              <w:rPr>
                <w:rFonts w:ascii="Browallia New" w:hAnsi="Browallia New" w:cs="Browallia New"/>
                <w:sz w:val="28"/>
                <w:szCs w:val="28"/>
                <w:lang w:val="en-US"/>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r>
      <w:tr w:rsidR="009C6E93" w:rsidRPr="00936CC1" w14:paraId="0BE96731" w14:textId="77777777" w:rsidTr="008078E7">
        <w:tc>
          <w:tcPr>
            <w:tcW w:w="3651" w:type="dxa"/>
          </w:tcPr>
          <w:p w14:paraId="4877C0BA" w14:textId="62EA496F"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936CC1">
              <w:rPr>
                <w:rFonts w:ascii="Browallia New" w:hAnsi="Browallia New" w:cs="Browallia New"/>
                <w:sz w:val="28"/>
                <w:szCs w:val="28"/>
                <w:cs/>
              </w:rPr>
              <w:t>อื่นๆ</w:t>
            </w:r>
          </w:p>
        </w:tc>
        <w:tc>
          <w:tcPr>
            <w:tcW w:w="1204" w:type="dxa"/>
            <w:tcBorders>
              <w:bottom w:val="single" w:sz="4" w:space="0" w:color="auto"/>
            </w:tcBorders>
          </w:tcPr>
          <w:p w14:paraId="35297118" w14:textId="5D26481F" w:rsidR="009C6E93" w:rsidRPr="00987B55" w:rsidRDefault="00312C81"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Pr>
                <w:rFonts w:ascii="Browallia New" w:hAnsi="Browallia New" w:cs="Browallia New"/>
                <w:sz w:val="28"/>
                <w:szCs w:val="28"/>
                <w:lang w:val="en-US" w:bidi="th-TH"/>
              </w:rPr>
              <w:t>8</w:t>
            </w:r>
            <w:r>
              <w:rPr>
                <w:rFonts w:ascii="Browallia New" w:hAnsi="Browallia New" w:cs="Browallia New"/>
                <w:sz w:val="28"/>
                <w:szCs w:val="28"/>
                <w:lang w:val="en-US" w:bidi="th-TH"/>
              </w:rPr>
              <w:t>2</w:t>
            </w:r>
            <w:r w:rsidR="001D734A" w:rsidRPr="00987B55">
              <w:rPr>
                <w:rFonts w:ascii="Browallia New" w:hAnsi="Browallia New" w:cs="Browallia New"/>
                <w:sz w:val="28"/>
                <w:szCs w:val="28"/>
                <w:lang w:val="en-US" w:bidi="th-TH"/>
              </w:rPr>
              <w:t>,</w:t>
            </w:r>
            <w:r w:rsidR="00603E2C" w:rsidRPr="00987B55">
              <w:rPr>
                <w:rFonts w:ascii="Browallia New" w:hAnsi="Browallia New" w:cs="Browallia New"/>
                <w:sz w:val="28"/>
                <w:szCs w:val="28"/>
                <w:lang w:val="en-US" w:bidi="th-TH"/>
              </w:rPr>
              <w:t>21</w:t>
            </w:r>
            <w:r w:rsidR="00C802A0" w:rsidRPr="00987B55">
              <w:rPr>
                <w:rFonts w:ascii="Browallia New" w:hAnsi="Browallia New" w:cs="Browallia New"/>
                <w:sz w:val="28"/>
                <w:szCs w:val="28"/>
                <w:lang w:val="en-US" w:bidi="th-TH"/>
              </w:rPr>
              <w:t>5</w:t>
            </w:r>
          </w:p>
        </w:tc>
        <w:tc>
          <w:tcPr>
            <w:tcW w:w="236" w:type="dxa"/>
          </w:tcPr>
          <w:p w14:paraId="11E47CA4" w14:textId="77777777"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058E47AB" w14:textId="5D8594EE" w:rsidR="009C6E93" w:rsidRPr="00936CC1"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76,955</w:t>
            </w:r>
          </w:p>
        </w:tc>
        <w:tc>
          <w:tcPr>
            <w:tcW w:w="236" w:type="dxa"/>
          </w:tcPr>
          <w:p w14:paraId="3E60256A" w14:textId="77777777"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20A9C320" w:rsidR="009C6E93" w:rsidRPr="00553E75" w:rsidRDefault="00603E2C" w:rsidP="009C6E93">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1</w:t>
            </w:r>
            <w:r w:rsidR="00863CE1">
              <w:rPr>
                <w:rFonts w:ascii="Browallia New" w:hAnsi="Browallia New" w:cs="Browallia New"/>
                <w:sz w:val="28"/>
                <w:szCs w:val="28"/>
                <w:lang w:val="en-US" w:bidi="th-TH"/>
              </w:rPr>
              <w:t>1</w:t>
            </w:r>
            <w:r w:rsidRPr="00553E75">
              <w:rPr>
                <w:rFonts w:ascii="Browallia New" w:hAnsi="Browallia New" w:cs="Browallia New"/>
                <w:sz w:val="28"/>
                <w:szCs w:val="28"/>
                <w:lang w:val="en-US" w:bidi="th-TH"/>
              </w:rPr>
              <w:t>,</w:t>
            </w:r>
            <w:r w:rsidRPr="00D860FC">
              <w:rPr>
                <w:rFonts w:ascii="Browallia New" w:hAnsi="Browallia New" w:cs="Browallia New"/>
                <w:noProof/>
                <w:sz w:val="28"/>
                <w:szCs w:val="28"/>
                <w:lang w:val="en-US" w:bidi="th-TH"/>
              </w:rPr>
              <w:t>3</w:t>
            </w:r>
            <w:r w:rsidRPr="00553E75">
              <w:rPr>
                <w:rFonts w:ascii="Browallia New" w:hAnsi="Browallia New" w:cs="Browallia New"/>
                <w:noProof/>
                <w:sz w:val="28"/>
                <w:szCs w:val="28"/>
                <w:lang w:val="en-US" w:bidi="th-TH"/>
              </w:rPr>
              <w:t>7</w:t>
            </w:r>
            <w:r w:rsidR="00E2686B">
              <w:rPr>
                <w:rFonts w:ascii="Browallia New" w:hAnsi="Browallia New" w:cs="Browallia New"/>
                <w:noProof/>
                <w:sz w:val="28"/>
                <w:szCs w:val="28"/>
                <w:lang w:val="en-US" w:bidi="th-TH"/>
              </w:rPr>
              <w:t>1</w:t>
            </w:r>
          </w:p>
        </w:tc>
        <w:tc>
          <w:tcPr>
            <w:tcW w:w="236" w:type="dxa"/>
          </w:tcPr>
          <w:p w14:paraId="4A122C0E" w14:textId="77777777" w:rsidR="009C6E93" w:rsidRPr="00936CC1" w:rsidRDefault="009C6E93" w:rsidP="009C6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427A383F" w:rsidR="009C6E93" w:rsidRPr="00936CC1" w:rsidRDefault="009C6E93" w:rsidP="009C6E93">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bidi="th-TH"/>
              </w:rPr>
              <w:t>10,975</w:t>
            </w:r>
          </w:p>
        </w:tc>
      </w:tr>
      <w:tr w:rsidR="00F057B9" w:rsidRPr="00936CC1" w14:paraId="2318CEA6" w14:textId="77777777" w:rsidTr="008078E7">
        <w:tc>
          <w:tcPr>
            <w:tcW w:w="3651" w:type="dxa"/>
          </w:tcPr>
          <w:p w14:paraId="14286D23"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w:t>
            </w:r>
          </w:p>
        </w:tc>
        <w:tc>
          <w:tcPr>
            <w:tcW w:w="1204" w:type="dxa"/>
            <w:tcBorders>
              <w:top w:val="single" w:sz="4" w:space="0" w:color="auto"/>
            </w:tcBorders>
          </w:tcPr>
          <w:p w14:paraId="6DEFA33D" w14:textId="2BAF71C0" w:rsidR="00F057B9" w:rsidRPr="00987B55" w:rsidRDefault="00312C81"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Pr>
                <w:rFonts w:ascii="Browallia New" w:hAnsi="Browallia New" w:cs="Browallia New"/>
                <w:sz w:val="28"/>
                <w:szCs w:val="28"/>
                <w:lang w:val="en-US" w:bidi="th-TH"/>
              </w:rPr>
              <w:t>1</w:t>
            </w:r>
            <w:r>
              <w:rPr>
                <w:rFonts w:ascii="Browallia New" w:hAnsi="Browallia New" w:cs="Browallia New"/>
                <w:sz w:val="28"/>
                <w:szCs w:val="28"/>
                <w:lang w:val="en-US" w:bidi="th-TH"/>
              </w:rPr>
              <w:t>3</w:t>
            </w:r>
            <w:r w:rsidR="00770C26">
              <w:rPr>
                <w:rFonts w:ascii="Browallia New" w:hAnsi="Browallia New" w:cs="Browallia New"/>
                <w:sz w:val="28"/>
                <w:szCs w:val="28"/>
                <w:lang w:val="en-US" w:bidi="th-TH"/>
              </w:rPr>
              <w:t>4</w:t>
            </w:r>
            <w:r w:rsidR="001D734A" w:rsidRPr="00987B55">
              <w:rPr>
                <w:rFonts w:ascii="Browallia New" w:hAnsi="Browallia New" w:cs="Browallia New"/>
                <w:sz w:val="28"/>
                <w:szCs w:val="28"/>
                <w:lang w:val="en-US" w:bidi="th-TH"/>
              </w:rPr>
              <w:t>,</w:t>
            </w:r>
            <w:r w:rsidR="00603E2C" w:rsidRPr="00987B55">
              <w:rPr>
                <w:rFonts w:ascii="Browallia New" w:hAnsi="Browallia New" w:cs="Browallia New"/>
                <w:sz w:val="28"/>
                <w:szCs w:val="28"/>
                <w:lang w:val="en-US" w:bidi="th-TH"/>
              </w:rPr>
              <w:t>84</w:t>
            </w:r>
            <w:r w:rsidR="00C802A0" w:rsidRPr="00987B55">
              <w:rPr>
                <w:rFonts w:ascii="Browallia New" w:hAnsi="Browallia New" w:cs="Browallia New"/>
                <w:sz w:val="28"/>
                <w:szCs w:val="28"/>
                <w:lang w:val="en-US" w:bidi="th-TH"/>
              </w:rPr>
              <w:t>1</w:t>
            </w:r>
          </w:p>
        </w:tc>
        <w:tc>
          <w:tcPr>
            <w:tcW w:w="236" w:type="dxa"/>
          </w:tcPr>
          <w:p w14:paraId="1D565EF6"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tcPr>
          <w:p w14:paraId="1585CA54" w14:textId="68AF459A" w:rsidR="00F057B9" w:rsidRPr="00936CC1"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bidi="th-TH"/>
              </w:rPr>
              <w:t>1</w:t>
            </w:r>
            <w:r>
              <w:rPr>
                <w:rFonts w:ascii="Browallia New" w:hAnsi="Browallia New" w:cs="Browallia New"/>
                <w:sz w:val="28"/>
                <w:szCs w:val="28"/>
                <w:lang w:val="en-US" w:bidi="th-TH"/>
              </w:rPr>
              <w:t>29,048</w:t>
            </w:r>
          </w:p>
        </w:tc>
        <w:tc>
          <w:tcPr>
            <w:tcW w:w="236" w:type="dxa"/>
          </w:tcPr>
          <w:p w14:paraId="48AFAC84"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04ABA566" w:rsidR="00F057B9" w:rsidRPr="00553E75" w:rsidRDefault="00603E2C"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1</w:t>
            </w:r>
            <w:r w:rsidR="00863CE1">
              <w:rPr>
                <w:rFonts w:ascii="Browallia New" w:hAnsi="Browallia New" w:cs="Browallia New"/>
                <w:sz w:val="28"/>
                <w:szCs w:val="28"/>
                <w:lang w:val="en-US" w:bidi="th-TH"/>
              </w:rPr>
              <w:t>1</w:t>
            </w:r>
            <w:r w:rsidRPr="00553E75">
              <w:rPr>
                <w:rFonts w:ascii="Browallia New" w:hAnsi="Browallia New" w:cs="Browallia New"/>
                <w:sz w:val="28"/>
                <w:szCs w:val="28"/>
                <w:lang w:val="en-US" w:bidi="th-TH"/>
              </w:rPr>
              <w:t>,</w:t>
            </w:r>
            <w:r w:rsidRPr="00D860FC">
              <w:rPr>
                <w:rFonts w:ascii="Browallia New" w:hAnsi="Browallia New" w:cs="Browallia New"/>
                <w:noProof/>
                <w:sz w:val="28"/>
                <w:szCs w:val="28"/>
                <w:lang w:val="en-US" w:bidi="th-TH"/>
              </w:rPr>
              <w:t>3</w:t>
            </w:r>
            <w:r w:rsidRPr="00553E75">
              <w:rPr>
                <w:rFonts w:ascii="Browallia New" w:hAnsi="Browallia New" w:cs="Browallia New"/>
                <w:noProof/>
                <w:sz w:val="28"/>
                <w:szCs w:val="28"/>
                <w:lang w:val="en-US" w:bidi="th-TH"/>
              </w:rPr>
              <w:t>7</w:t>
            </w:r>
            <w:r w:rsidR="00E2686B">
              <w:rPr>
                <w:rFonts w:ascii="Browallia New" w:hAnsi="Browallia New" w:cs="Browallia New"/>
                <w:noProof/>
                <w:sz w:val="28"/>
                <w:szCs w:val="28"/>
                <w:lang w:val="en-US" w:bidi="th-TH"/>
              </w:rPr>
              <w:t>1</w:t>
            </w:r>
          </w:p>
        </w:tc>
        <w:tc>
          <w:tcPr>
            <w:tcW w:w="236" w:type="dxa"/>
          </w:tcPr>
          <w:p w14:paraId="662C0289"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65CC978F" w:rsidR="00F057B9" w:rsidRPr="00936CC1"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10,975</w:t>
            </w:r>
          </w:p>
        </w:tc>
      </w:tr>
      <w:tr w:rsidR="00F057B9" w:rsidRPr="00936CC1" w14:paraId="540228A2" w14:textId="77777777" w:rsidTr="00553E75">
        <w:tc>
          <w:tcPr>
            <w:tcW w:w="3651" w:type="dxa"/>
          </w:tcPr>
          <w:p w14:paraId="1C96D138" w14:textId="51FF7654"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204" w:type="dxa"/>
            <w:tcBorders>
              <w:bottom w:val="single" w:sz="4" w:space="0" w:color="auto"/>
            </w:tcBorders>
          </w:tcPr>
          <w:p w14:paraId="60E505CB" w14:textId="0B54B035" w:rsidR="00F057B9" w:rsidRPr="00987B55" w:rsidRDefault="001D734A" w:rsidP="00F057B9">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Pr>
                <w:rFonts w:ascii="Browallia New" w:hAnsi="Browallia New" w:cs="Browallia New"/>
                <w:sz w:val="28"/>
                <w:szCs w:val="28"/>
                <w:lang w:val="en-US" w:bidi="th-TH"/>
              </w:rPr>
              <w:t>(23,012)</w:t>
            </w:r>
          </w:p>
        </w:tc>
        <w:tc>
          <w:tcPr>
            <w:tcW w:w="236" w:type="dxa"/>
          </w:tcPr>
          <w:p w14:paraId="4D1C1C47"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tcPr>
          <w:p w14:paraId="4A75C056" w14:textId="145AC9AA" w:rsidR="00F057B9" w:rsidRPr="00936CC1" w:rsidRDefault="00F057B9" w:rsidP="00F057B9">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bidi="th-TH"/>
              </w:rPr>
              <w:t>(21,924)</w:t>
            </w:r>
          </w:p>
        </w:tc>
        <w:tc>
          <w:tcPr>
            <w:tcW w:w="236" w:type="dxa"/>
          </w:tcPr>
          <w:p w14:paraId="22607657"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6BDECC8C" w:rsidR="00F057B9" w:rsidRPr="00D860FC" w:rsidRDefault="00F057B9" w:rsidP="00F057B9">
            <w:pPr>
              <w:pStyle w:val="acctfourfigures"/>
              <w:tabs>
                <w:tab w:val="clear" w:pos="765"/>
              </w:tabs>
              <w:spacing w:line="240" w:lineRule="auto"/>
              <w:ind w:left="-117"/>
              <w:jc w:val="center"/>
              <w:rPr>
                <w:rFonts w:ascii="Browallia New" w:hAnsi="Browallia New" w:cs="Browallia New"/>
                <w:sz w:val="28"/>
                <w:szCs w:val="28"/>
              </w:rPr>
            </w:pPr>
            <w:r w:rsidRPr="00D860FC">
              <w:rPr>
                <w:rFonts w:ascii="Browallia New" w:hAnsi="Browallia New" w:cs="Browallia New"/>
                <w:sz w:val="28"/>
                <w:szCs w:val="28"/>
                <w:cs/>
                <w:lang w:bidi="th-TH"/>
              </w:rPr>
              <w:t xml:space="preserve">    </w:t>
            </w:r>
            <w:r w:rsidRPr="00D860FC">
              <w:rPr>
                <w:rFonts w:ascii="Browallia New" w:hAnsi="Browallia New" w:cs="Browallia New"/>
                <w:sz w:val="28"/>
                <w:szCs w:val="28"/>
              </w:rPr>
              <w:t xml:space="preserve">     -</w:t>
            </w:r>
          </w:p>
        </w:tc>
        <w:tc>
          <w:tcPr>
            <w:tcW w:w="236" w:type="dxa"/>
          </w:tcPr>
          <w:p w14:paraId="06D90935" w14:textId="77777777" w:rsidR="00F057B9" w:rsidRPr="00936CC1" w:rsidRDefault="00F057B9" w:rsidP="00F05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CF68804" w:rsidR="00F057B9" w:rsidRPr="00936CC1" w:rsidRDefault="00F057B9" w:rsidP="00F057B9">
            <w:pPr>
              <w:pStyle w:val="acctfourfigures"/>
              <w:tabs>
                <w:tab w:val="clear" w:pos="765"/>
              </w:tabs>
              <w:spacing w:line="240" w:lineRule="auto"/>
              <w:ind w:left="-117"/>
              <w:jc w:val="center"/>
              <w:rPr>
                <w:rFonts w:ascii="Browallia New" w:hAnsi="Browallia New" w:cs="Browallia New"/>
                <w:sz w:val="28"/>
                <w:szCs w:val="28"/>
                <w:lang w:val="en-US"/>
              </w:rPr>
            </w:pPr>
            <w:r w:rsidRPr="00302583">
              <w:rPr>
                <w:rFonts w:ascii="Browallia New" w:hAnsi="Browallia New" w:cs="Browallia New"/>
                <w:sz w:val="28"/>
                <w:szCs w:val="28"/>
                <w:cs/>
                <w:lang w:bidi="th-TH"/>
              </w:rPr>
              <w:t xml:space="preserve">    </w:t>
            </w:r>
            <w:r w:rsidRPr="00F12F5C">
              <w:rPr>
                <w:rFonts w:ascii="Browallia New" w:hAnsi="Browallia New" w:cs="Browallia New"/>
                <w:sz w:val="28"/>
                <w:szCs w:val="28"/>
              </w:rPr>
              <w:t xml:space="preserve">     -</w:t>
            </w:r>
          </w:p>
        </w:tc>
      </w:tr>
      <w:tr w:rsidR="00F057B9" w:rsidRPr="00936CC1" w14:paraId="108B3A24" w14:textId="77777777" w:rsidTr="008078E7">
        <w:tc>
          <w:tcPr>
            <w:tcW w:w="3651" w:type="dxa"/>
          </w:tcPr>
          <w:p w14:paraId="6139C22F" w14:textId="506B66A1"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สุทธิ</w:t>
            </w:r>
          </w:p>
        </w:tc>
        <w:tc>
          <w:tcPr>
            <w:tcW w:w="1204" w:type="dxa"/>
            <w:tcBorders>
              <w:top w:val="single" w:sz="4" w:space="0" w:color="auto"/>
              <w:bottom w:val="single" w:sz="12" w:space="0" w:color="auto"/>
            </w:tcBorders>
          </w:tcPr>
          <w:p w14:paraId="7FDB6C79" w14:textId="47F4FAF1" w:rsidR="00F057B9" w:rsidRPr="00987B55" w:rsidRDefault="00770C26"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sidDel="00B12262">
              <w:rPr>
                <w:rFonts w:ascii="Browallia New" w:hAnsi="Browallia New" w:cs="Browallia New"/>
                <w:sz w:val="28"/>
                <w:szCs w:val="28"/>
                <w:lang w:val="en-US" w:bidi="th-TH"/>
              </w:rPr>
              <w:t>11</w:t>
            </w:r>
            <w:r>
              <w:rPr>
                <w:rFonts w:ascii="Browallia New" w:hAnsi="Browallia New" w:cs="Browallia New"/>
                <w:sz w:val="28"/>
                <w:szCs w:val="28"/>
                <w:lang w:val="en-US" w:bidi="th-TH"/>
              </w:rPr>
              <w:t>1</w:t>
            </w:r>
            <w:r w:rsidR="001D734A" w:rsidRPr="00987B55">
              <w:rPr>
                <w:rFonts w:ascii="Browallia New" w:hAnsi="Browallia New" w:cs="Browallia New"/>
                <w:sz w:val="28"/>
                <w:szCs w:val="28"/>
                <w:lang w:val="en-US" w:bidi="th-TH"/>
              </w:rPr>
              <w:t>,</w:t>
            </w:r>
            <w:r w:rsidR="00C802A0" w:rsidRPr="00987B55">
              <w:rPr>
                <w:rFonts w:ascii="Browallia New" w:hAnsi="Browallia New" w:cs="Browallia New"/>
                <w:sz w:val="28"/>
                <w:szCs w:val="28"/>
                <w:lang w:val="en-US" w:bidi="th-TH"/>
              </w:rPr>
              <w:t>829</w:t>
            </w:r>
          </w:p>
        </w:tc>
        <w:tc>
          <w:tcPr>
            <w:tcW w:w="236" w:type="dxa"/>
          </w:tcPr>
          <w:p w14:paraId="1FDD5FA9" w14:textId="77777777"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12" w:space="0" w:color="auto"/>
            </w:tcBorders>
          </w:tcPr>
          <w:p w14:paraId="0AAB9A0F" w14:textId="79F73C1F" w:rsidR="00F057B9" w:rsidRPr="00936CC1"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bidi="th-TH"/>
              </w:rPr>
              <w:t>1</w:t>
            </w:r>
            <w:r>
              <w:rPr>
                <w:rFonts w:ascii="Browallia New" w:hAnsi="Browallia New" w:cs="Browallia New"/>
                <w:sz w:val="28"/>
                <w:szCs w:val="28"/>
                <w:lang w:val="en-US" w:bidi="th-TH"/>
              </w:rPr>
              <w:t>07,124</w:t>
            </w:r>
          </w:p>
        </w:tc>
        <w:tc>
          <w:tcPr>
            <w:tcW w:w="236" w:type="dxa"/>
          </w:tcPr>
          <w:p w14:paraId="7441E5BF" w14:textId="77777777"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12" w:space="0" w:color="auto"/>
            </w:tcBorders>
          </w:tcPr>
          <w:p w14:paraId="1F17C859" w14:textId="1C4BD4EE" w:rsidR="00F057B9" w:rsidRPr="00553E75" w:rsidRDefault="00603E2C" w:rsidP="00EC527C">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1</w:t>
            </w:r>
            <w:r w:rsidR="00863CE1">
              <w:rPr>
                <w:rFonts w:ascii="Browallia New" w:hAnsi="Browallia New" w:cs="Browallia New"/>
                <w:sz w:val="28"/>
                <w:szCs w:val="28"/>
                <w:lang w:val="en-US" w:bidi="th-TH"/>
              </w:rPr>
              <w:t>1</w:t>
            </w:r>
            <w:r w:rsidRPr="00553E75">
              <w:rPr>
                <w:rFonts w:ascii="Browallia New" w:hAnsi="Browallia New" w:cs="Browallia New"/>
                <w:sz w:val="28"/>
                <w:szCs w:val="28"/>
                <w:lang w:val="en-US" w:bidi="th-TH"/>
              </w:rPr>
              <w:t>,</w:t>
            </w:r>
            <w:r w:rsidRPr="00D860FC">
              <w:rPr>
                <w:rFonts w:ascii="Browallia New" w:hAnsi="Browallia New" w:cs="Browallia New"/>
                <w:noProof/>
                <w:sz w:val="28"/>
                <w:szCs w:val="28"/>
                <w:lang w:val="en-US" w:bidi="th-TH"/>
              </w:rPr>
              <w:t>3</w:t>
            </w:r>
            <w:r>
              <w:rPr>
                <w:rFonts w:ascii="Browallia New" w:hAnsi="Browallia New" w:cs="Browallia New"/>
                <w:noProof/>
                <w:sz w:val="28"/>
                <w:szCs w:val="28"/>
                <w:lang w:val="en-US" w:bidi="th-TH"/>
              </w:rPr>
              <w:t>7</w:t>
            </w:r>
            <w:r w:rsidR="00E2686B">
              <w:rPr>
                <w:rFonts w:ascii="Browallia New" w:hAnsi="Browallia New" w:cs="Browallia New"/>
                <w:noProof/>
                <w:sz w:val="28"/>
                <w:szCs w:val="28"/>
                <w:lang w:val="en-US" w:bidi="th-TH"/>
              </w:rPr>
              <w:t>1</w:t>
            </w:r>
          </w:p>
        </w:tc>
        <w:tc>
          <w:tcPr>
            <w:tcW w:w="236" w:type="dxa"/>
          </w:tcPr>
          <w:p w14:paraId="6E6DD0D3" w14:textId="77777777" w:rsidR="00F057B9" w:rsidRPr="00936CC1" w:rsidRDefault="00F057B9" w:rsidP="00EC5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tcPr>
          <w:p w14:paraId="05F12E56" w14:textId="28CCEDF3" w:rsidR="00F057B9" w:rsidRPr="00936CC1" w:rsidRDefault="00F057B9" w:rsidP="00EC527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10,975</w:t>
            </w:r>
          </w:p>
        </w:tc>
      </w:tr>
      <w:tr w:rsidR="00C14A46" w:rsidRPr="00936CC1" w14:paraId="589DFC3A" w14:textId="77777777" w:rsidTr="00CD446E">
        <w:trPr>
          <w:trHeight w:hRule="exact" w:val="327"/>
        </w:trPr>
        <w:tc>
          <w:tcPr>
            <w:tcW w:w="3651" w:type="dxa"/>
          </w:tcPr>
          <w:p w14:paraId="09BC8B80"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12" w:space="0" w:color="auto"/>
            </w:tcBorders>
          </w:tcPr>
          <w:p w14:paraId="21407522" w14:textId="77777777" w:rsidR="00C14A46" w:rsidRPr="00987B55" w:rsidRDefault="00C14A46" w:rsidP="00C14A4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40DA65B4"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50" w:type="dxa"/>
            <w:tcBorders>
              <w:top w:val="single" w:sz="12" w:space="0" w:color="auto"/>
            </w:tcBorders>
          </w:tcPr>
          <w:p w14:paraId="157C87C1" w14:textId="22B1E4BC" w:rsidR="00C14A46" w:rsidRPr="00936CC1"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c>
          <w:tcPr>
            <w:tcW w:w="236" w:type="dxa"/>
          </w:tcPr>
          <w:p w14:paraId="6570B706"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bidi="ar-SA"/>
              </w:rPr>
            </w:pPr>
          </w:p>
        </w:tc>
        <w:tc>
          <w:tcPr>
            <w:tcW w:w="1170" w:type="dxa"/>
            <w:tcBorders>
              <w:top w:val="single" w:sz="12" w:space="0" w:color="auto"/>
            </w:tcBorders>
          </w:tcPr>
          <w:p w14:paraId="302A5F0F" w14:textId="4CA3EF7C" w:rsidR="00C14A46" w:rsidRPr="00553E75" w:rsidRDefault="00C14A46" w:rsidP="00C14A46">
            <w:pPr>
              <w:pStyle w:val="acctfourfigures"/>
              <w:tabs>
                <w:tab w:val="clear" w:pos="765"/>
              </w:tabs>
              <w:spacing w:line="240" w:lineRule="auto"/>
              <w:ind w:left="-117"/>
              <w:jc w:val="right"/>
              <w:rPr>
                <w:rFonts w:ascii="Browallia New" w:hAnsi="Browallia New" w:cs="Browallia New"/>
                <w:sz w:val="18"/>
                <w:szCs w:val="18"/>
                <w:lang w:val="en-US" w:bidi="th-TH"/>
              </w:rPr>
            </w:pPr>
          </w:p>
        </w:tc>
        <w:tc>
          <w:tcPr>
            <w:tcW w:w="236" w:type="dxa"/>
          </w:tcPr>
          <w:p w14:paraId="648DA248"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Borders>
              <w:top w:val="single" w:sz="12" w:space="0" w:color="auto"/>
            </w:tcBorders>
          </w:tcPr>
          <w:p w14:paraId="28978A36" w14:textId="77777777" w:rsidR="00C14A46" w:rsidRPr="00936CC1" w:rsidRDefault="00C14A46" w:rsidP="00C14A46">
            <w:pPr>
              <w:pStyle w:val="acctfourfigures"/>
              <w:tabs>
                <w:tab w:val="clear" w:pos="765"/>
              </w:tabs>
              <w:spacing w:line="240" w:lineRule="auto"/>
              <w:ind w:left="-117"/>
              <w:jc w:val="right"/>
              <w:rPr>
                <w:rFonts w:ascii="Browallia New" w:hAnsi="Browallia New" w:cs="Browallia New"/>
                <w:sz w:val="18"/>
                <w:szCs w:val="18"/>
                <w:lang w:val="en-US"/>
              </w:rPr>
            </w:pPr>
          </w:p>
        </w:tc>
      </w:tr>
      <w:tr w:rsidR="00C14A46" w:rsidRPr="00936CC1" w14:paraId="5D78B180" w14:textId="77777777" w:rsidTr="008078E7">
        <w:tc>
          <w:tcPr>
            <w:tcW w:w="3651" w:type="dxa"/>
          </w:tcPr>
          <w:p w14:paraId="3FE22944" w14:textId="47717170"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936CC1">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tcPr>
          <w:p w14:paraId="6255FAA1" w14:textId="24347F16" w:rsidR="00C14A46" w:rsidRPr="00987B55" w:rsidRDefault="00770C26"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987B55" w:rsidDel="00B12262">
              <w:rPr>
                <w:rFonts w:ascii="Browallia New" w:hAnsi="Browallia New" w:cs="Browallia New"/>
                <w:sz w:val="28"/>
                <w:szCs w:val="28"/>
                <w:lang w:val="en-US" w:bidi="th-TH"/>
              </w:rPr>
              <w:t>1</w:t>
            </w:r>
            <w:r>
              <w:rPr>
                <w:rFonts w:ascii="Browallia New" w:hAnsi="Browallia New" w:cs="Browallia New"/>
                <w:sz w:val="28"/>
                <w:szCs w:val="28"/>
                <w:lang w:val="en-US" w:bidi="th-TH"/>
              </w:rPr>
              <w:t>29</w:t>
            </w:r>
            <w:r w:rsidR="004B53D6" w:rsidRPr="00987B55">
              <w:rPr>
                <w:rFonts w:ascii="Browallia New" w:hAnsi="Browallia New" w:cs="Browallia New"/>
                <w:sz w:val="28"/>
                <w:szCs w:val="28"/>
                <w:lang w:val="en-US" w:bidi="th-TH"/>
              </w:rPr>
              <w:t>,</w:t>
            </w:r>
            <w:r w:rsidR="00603E2C" w:rsidRPr="00987B55">
              <w:rPr>
                <w:rFonts w:ascii="Browallia New" w:hAnsi="Browallia New" w:cs="Browallia New"/>
                <w:sz w:val="28"/>
                <w:szCs w:val="28"/>
                <w:lang w:val="en-US" w:bidi="th-TH"/>
              </w:rPr>
              <w:t>65</w:t>
            </w:r>
            <w:r w:rsidR="00A6506F" w:rsidRPr="00987B55">
              <w:rPr>
                <w:rFonts w:ascii="Browallia New" w:hAnsi="Browallia New" w:cs="Browallia New"/>
                <w:sz w:val="28"/>
                <w:szCs w:val="28"/>
                <w:lang w:val="en-US" w:bidi="th-TH"/>
              </w:rPr>
              <w:t>7</w:t>
            </w:r>
          </w:p>
        </w:tc>
        <w:tc>
          <w:tcPr>
            <w:tcW w:w="236" w:type="dxa"/>
          </w:tcPr>
          <w:p w14:paraId="177CE608"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5EA745AF" w:rsidR="00C14A46" w:rsidRPr="00936CC1" w:rsidRDefault="00490743" w:rsidP="00C14A46">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139,557</w:t>
            </w:r>
          </w:p>
        </w:tc>
        <w:tc>
          <w:tcPr>
            <w:tcW w:w="236" w:type="dxa"/>
          </w:tcPr>
          <w:p w14:paraId="40AEDF53"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0CFC338E" w:rsidR="00C14A46" w:rsidRPr="00553E75" w:rsidRDefault="00603E2C" w:rsidP="00C14A46">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1</w:t>
            </w:r>
            <w:r w:rsidR="00863CE1">
              <w:rPr>
                <w:rFonts w:ascii="Browallia New" w:hAnsi="Browallia New" w:cs="Browallia New"/>
                <w:sz w:val="28"/>
                <w:szCs w:val="28"/>
                <w:lang w:val="en-US" w:bidi="th-TH"/>
              </w:rPr>
              <w:t>2</w:t>
            </w:r>
            <w:r w:rsidRPr="00553E75">
              <w:rPr>
                <w:rFonts w:ascii="Browallia New" w:hAnsi="Browallia New" w:cs="Browallia New"/>
                <w:sz w:val="28"/>
                <w:szCs w:val="28"/>
                <w:lang w:val="en-US" w:bidi="th-TH"/>
              </w:rPr>
              <w:t>,</w:t>
            </w:r>
            <w:r w:rsidRPr="00D860FC">
              <w:rPr>
                <w:rFonts w:ascii="Browallia New" w:hAnsi="Browallia New" w:cs="Browallia New"/>
                <w:noProof/>
                <w:sz w:val="28"/>
                <w:szCs w:val="28"/>
                <w:lang w:val="en-US" w:bidi="th-TH"/>
              </w:rPr>
              <w:t>3</w:t>
            </w:r>
            <w:r w:rsidR="00B80E38">
              <w:rPr>
                <w:rFonts w:ascii="Browallia New" w:hAnsi="Browallia New" w:cs="Browallia New"/>
                <w:noProof/>
                <w:sz w:val="28"/>
                <w:szCs w:val="28"/>
                <w:lang w:val="en-US" w:bidi="th-TH"/>
              </w:rPr>
              <w:t>40</w:t>
            </w:r>
          </w:p>
        </w:tc>
        <w:tc>
          <w:tcPr>
            <w:tcW w:w="236" w:type="dxa"/>
          </w:tcPr>
          <w:p w14:paraId="796D7AD7" w14:textId="77777777" w:rsidR="00C14A46" w:rsidRPr="00936CC1" w:rsidRDefault="00C14A46" w:rsidP="00C14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tcPr>
          <w:p w14:paraId="780E73AD" w14:textId="35CF758C" w:rsidR="00C14A46" w:rsidRPr="00936CC1" w:rsidRDefault="00AA5F6A" w:rsidP="00C14A46">
            <w:pPr>
              <w:pStyle w:val="acctfourfigures"/>
              <w:tabs>
                <w:tab w:val="clear" w:pos="765"/>
              </w:tabs>
              <w:spacing w:line="240" w:lineRule="auto"/>
              <w:ind w:left="-117"/>
              <w:jc w:val="right"/>
              <w:rPr>
                <w:rFonts w:ascii="Browallia New" w:hAnsi="Browallia New" w:cs="Browallia New"/>
                <w:sz w:val="28"/>
                <w:szCs w:val="28"/>
                <w:lang w:val="en-US"/>
              </w:rPr>
            </w:pPr>
            <w:r w:rsidRPr="00302583">
              <w:rPr>
                <w:rFonts w:ascii="Browallia New" w:hAnsi="Browallia New" w:cs="Browallia New"/>
                <w:sz w:val="28"/>
                <w:szCs w:val="28"/>
                <w:lang w:val="en-US"/>
              </w:rPr>
              <w:t>23,10</w:t>
            </w:r>
            <w:r>
              <w:rPr>
                <w:rFonts w:ascii="Browallia New" w:hAnsi="Browallia New" w:cs="Browallia New"/>
                <w:sz w:val="28"/>
                <w:szCs w:val="28"/>
                <w:lang w:val="en-US"/>
              </w:rPr>
              <w:t>9</w:t>
            </w:r>
          </w:p>
        </w:tc>
      </w:tr>
    </w:tbl>
    <w:p w14:paraId="7BFE648C" w14:textId="77777777" w:rsidR="00FA3E3E" w:rsidRPr="00BB753B" w:rsidRDefault="00FA3E3E"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10"/>
          <w:szCs w:val="10"/>
        </w:rPr>
      </w:pPr>
    </w:p>
    <w:p w14:paraId="7C08010C" w14:textId="77777777" w:rsidR="008F2174" w:rsidRDefault="008F2174"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C1DE7A5" w14:textId="77777777" w:rsidR="008F2174" w:rsidRDefault="008F2174"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880D4AC" w14:textId="77777777" w:rsidR="008F2174" w:rsidRDefault="008F2174"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4CBEC88" w14:textId="77777777" w:rsidR="008F2174" w:rsidRDefault="008F2174"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F8C373" w14:textId="77777777" w:rsidR="008F2174" w:rsidRDefault="008F2174"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4A5D92" w14:textId="0E3DE14B" w:rsidR="001A1745" w:rsidRDefault="001A1745"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jc w:val="both"/>
        <w:rPr>
          <w:rFonts w:ascii="Browallia New" w:hAnsi="Browallia New" w:cs="Browallia New"/>
          <w:sz w:val="28"/>
          <w:szCs w:val="28"/>
        </w:rPr>
      </w:pPr>
      <w:r w:rsidRPr="00936CC1">
        <w:rPr>
          <w:rFonts w:ascii="Browallia New" w:hAnsi="Browallia New" w:cs="Browallia New"/>
          <w:sz w:val="28"/>
          <w:szCs w:val="28"/>
          <w:cs/>
        </w:rPr>
        <w:t xml:space="preserve">ยอดคงเหลือของลูกหนี้การค้า ณ วันที่ </w:t>
      </w:r>
      <w:r w:rsidR="00571497" w:rsidRPr="00936CC1">
        <w:rPr>
          <w:rFonts w:ascii="Browallia New" w:hAnsi="Browallia New" w:cs="Browallia New"/>
          <w:sz w:val="28"/>
          <w:szCs w:val="28"/>
        </w:rPr>
        <w:t>3</w:t>
      </w:r>
      <w:r w:rsidR="003B3B06" w:rsidRPr="003B3B06">
        <w:rPr>
          <w:rFonts w:ascii="Browallia New" w:hAnsi="Browallia New" w:cs="Browallia New" w:hint="cs"/>
          <w:sz w:val="28"/>
          <w:szCs w:val="28"/>
        </w:rPr>
        <w:t>1</w:t>
      </w:r>
      <w:r w:rsidR="00762347">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Pr="00936CC1">
        <w:rPr>
          <w:rFonts w:ascii="Browallia New" w:hAnsi="Browallia New" w:cs="Browallia New"/>
          <w:sz w:val="28"/>
          <w:szCs w:val="28"/>
          <w:cs/>
        </w:rPr>
        <w:t xml:space="preserve"> และ วันที่ </w:t>
      </w:r>
      <w:r w:rsidRPr="00936CC1">
        <w:rPr>
          <w:rFonts w:ascii="Browallia New" w:hAnsi="Browallia New" w:cs="Browallia New"/>
          <w:sz w:val="28"/>
          <w:szCs w:val="28"/>
          <w:lang w:val="en-GB"/>
        </w:rPr>
        <w:t>31</w:t>
      </w:r>
      <w:r w:rsidRPr="00936CC1">
        <w:rPr>
          <w:rFonts w:ascii="Browallia New" w:hAnsi="Browallia New" w:cs="Browallia New"/>
          <w:sz w:val="28"/>
          <w:szCs w:val="28"/>
          <w:cs/>
        </w:rPr>
        <w:t xml:space="preserve"> ธันวาคม </w:t>
      </w:r>
      <w:r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Pr="00936CC1">
        <w:rPr>
          <w:rFonts w:ascii="Browallia New" w:hAnsi="Browallia New" w:cs="Browallia New"/>
          <w:sz w:val="28"/>
          <w:szCs w:val="28"/>
          <w:cs/>
        </w:rPr>
        <w:t xml:space="preserve"> จัดจำแนกตามอายุหนี้ได้ดังนี้</w:t>
      </w:r>
    </w:p>
    <w:p w14:paraId="77EFE6B2" w14:textId="77777777" w:rsidR="00D42A12" w:rsidRPr="00553E75" w:rsidRDefault="00D42A12"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4"/>
          <w:szCs w:val="4"/>
        </w:rPr>
      </w:pPr>
    </w:p>
    <w:p w14:paraId="76933153" w14:textId="77777777" w:rsidR="00A41BA8" w:rsidRPr="00553E75" w:rsidRDefault="00A41BA8" w:rsidP="001A1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8"/>
          <w:szCs w:val="8"/>
        </w:rPr>
      </w:pPr>
    </w:p>
    <w:tbl>
      <w:tblPr>
        <w:tblW w:w="9078" w:type="dxa"/>
        <w:tblInd w:w="426" w:type="dxa"/>
        <w:tblLayout w:type="fixed"/>
        <w:tblLook w:val="0000" w:firstRow="0" w:lastRow="0" w:firstColumn="0" w:lastColumn="0" w:noHBand="0" w:noVBand="0"/>
      </w:tblPr>
      <w:tblGrid>
        <w:gridCol w:w="3669"/>
        <w:gridCol w:w="1197"/>
        <w:gridCol w:w="236"/>
        <w:gridCol w:w="1159"/>
        <w:gridCol w:w="236"/>
        <w:gridCol w:w="1141"/>
        <w:gridCol w:w="236"/>
        <w:gridCol w:w="1204"/>
      </w:tblGrid>
      <w:tr w:rsidR="006971B8" w:rsidRPr="00936CC1" w14:paraId="3552AAEA" w14:textId="77777777" w:rsidTr="00AF3824">
        <w:trPr>
          <w:tblHeader/>
        </w:trPr>
        <w:tc>
          <w:tcPr>
            <w:tcW w:w="3669" w:type="dxa"/>
          </w:tcPr>
          <w:p w14:paraId="62603DF7"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9" w:type="dxa"/>
            <w:gridSpan w:val="7"/>
          </w:tcPr>
          <w:p w14:paraId="213625BE" w14:textId="77777777" w:rsidR="006971B8" w:rsidRPr="00936CC1" w:rsidRDefault="006971B8" w:rsidP="001B4041">
            <w:pPr>
              <w:spacing w:line="240" w:lineRule="auto"/>
              <w:ind w:right="-45"/>
              <w:jc w:val="right"/>
              <w:rPr>
                <w:rFonts w:ascii="Browallia New" w:hAnsi="Browallia New" w:cs="Browallia New"/>
                <w:sz w:val="28"/>
                <w:szCs w:val="28"/>
                <w:cs/>
              </w:rPr>
            </w:pPr>
            <w:r w:rsidRPr="00936CC1">
              <w:rPr>
                <w:rFonts w:ascii="Browallia New" w:hAnsi="Browallia New" w:cs="Browallia New"/>
                <w:sz w:val="28"/>
                <w:szCs w:val="28"/>
                <w:cs/>
              </w:rPr>
              <w:t xml:space="preserve">(หน่วย </w:t>
            </w:r>
            <w:r w:rsidRPr="00936CC1">
              <w:rPr>
                <w:rFonts w:ascii="Browallia New" w:hAnsi="Browallia New" w:cs="Browallia New"/>
                <w:sz w:val="28"/>
                <w:szCs w:val="28"/>
                <w:lang w:val="en-GB"/>
              </w:rPr>
              <w:t xml:space="preserve">: </w:t>
            </w:r>
            <w:r w:rsidRPr="00936CC1">
              <w:rPr>
                <w:rFonts w:ascii="Browallia New" w:hAnsi="Browallia New" w:cs="Browallia New"/>
                <w:sz w:val="28"/>
                <w:szCs w:val="28"/>
                <w:cs/>
              </w:rPr>
              <w:t>พันบาท)</w:t>
            </w:r>
          </w:p>
        </w:tc>
      </w:tr>
      <w:tr w:rsidR="006971B8" w:rsidRPr="00936CC1" w14:paraId="13028CC3" w14:textId="77777777" w:rsidTr="00AF3824">
        <w:trPr>
          <w:tblHeader/>
        </w:trPr>
        <w:tc>
          <w:tcPr>
            <w:tcW w:w="3669" w:type="dxa"/>
          </w:tcPr>
          <w:p w14:paraId="3F73920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936CC1">
              <w:rPr>
                <w:rFonts w:ascii="Browallia New" w:hAnsi="Browallia New" w:cs="Browallia New"/>
                <w:sz w:val="28"/>
                <w:szCs w:val="28"/>
                <w:cs/>
              </w:rPr>
              <w:t>งบการเงินรวม</w:t>
            </w:r>
          </w:p>
        </w:tc>
        <w:tc>
          <w:tcPr>
            <w:tcW w:w="236" w:type="dxa"/>
          </w:tcPr>
          <w:p w14:paraId="0AB2636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1" w:type="dxa"/>
            <w:gridSpan w:val="3"/>
            <w:tcBorders>
              <w:bottom w:val="single" w:sz="4" w:space="0" w:color="auto"/>
            </w:tcBorders>
          </w:tcPr>
          <w:p w14:paraId="789BFB3F"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936CC1">
              <w:rPr>
                <w:rFonts w:ascii="Browallia New" w:hAnsi="Browallia New" w:cs="Browallia New"/>
                <w:sz w:val="28"/>
                <w:szCs w:val="28"/>
                <w:cs/>
              </w:rPr>
              <w:t>งบการเงินเฉพาะของบริษัท</w:t>
            </w:r>
          </w:p>
        </w:tc>
      </w:tr>
      <w:tr w:rsidR="00762347" w:rsidRPr="00936CC1" w14:paraId="53F03DF4" w14:textId="77777777" w:rsidTr="00BA2BCE">
        <w:trPr>
          <w:tblHeader/>
        </w:trPr>
        <w:tc>
          <w:tcPr>
            <w:tcW w:w="3669" w:type="dxa"/>
          </w:tcPr>
          <w:p w14:paraId="63DEC577" w14:textId="77777777" w:rsidR="00762347" w:rsidRPr="00936CC1"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338F0DD4" w:rsidR="00762347" w:rsidRPr="00936CC1" w:rsidRDefault="003B3B06" w:rsidP="00762347">
            <w:pPr>
              <w:tabs>
                <w:tab w:val="clear" w:pos="680"/>
                <w:tab w:val="clear" w:pos="907"/>
              </w:tabs>
              <w:spacing w:line="240" w:lineRule="auto"/>
              <w:ind w:left="-109" w:right="-111"/>
              <w:jc w:val="center"/>
              <w:rPr>
                <w:rFonts w:ascii="Browallia New" w:hAnsi="Browallia New" w:cs="Browallia New"/>
                <w:sz w:val="28"/>
                <w:szCs w:val="28"/>
              </w:rPr>
            </w:pPr>
            <w:r w:rsidRPr="003B3B06">
              <w:rPr>
                <w:rFonts w:ascii="Browallia New" w:hAnsi="Browallia New" w:cs="Browallia New" w:hint="cs"/>
                <w:sz w:val="28"/>
                <w:szCs w:val="28"/>
              </w:rPr>
              <w:t>31</w:t>
            </w:r>
            <w:r w:rsidR="00762347">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649EE9A0"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243E87BF" w:rsidR="00762347" w:rsidRPr="00324907" w:rsidRDefault="00762347" w:rsidP="00762347">
            <w:pPr>
              <w:tabs>
                <w:tab w:val="clear" w:pos="680"/>
                <w:tab w:val="clear" w:pos="907"/>
              </w:tabs>
              <w:spacing w:line="240" w:lineRule="auto"/>
              <w:ind w:left="-109" w:right="-111"/>
              <w:jc w:val="center"/>
              <w:rPr>
                <w:rFonts w:ascii="Browallia New" w:hAnsi="Browallia New" w:cs="Browallia New"/>
                <w:sz w:val="28"/>
                <w:szCs w:val="28"/>
                <w:highlight w:val="magenta"/>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1A9157AE"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62A1F6AC" w:rsidR="00762347" w:rsidRPr="00936CC1" w:rsidRDefault="003B3B06" w:rsidP="00762347">
            <w:pPr>
              <w:tabs>
                <w:tab w:val="clear" w:pos="680"/>
                <w:tab w:val="clear" w:pos="907"/>
              </w:tabs>
              <w:spacing w:line="240" w:lineRule="auto"/>
              <w:ind w:left="-109" w:right="-111"/>
              <w:jc w:val="center"/>
              <w:rPr>
                <w:rFonts w:ascii="Browallia New" w:hAnsi="Browallia New" w:cs="Browallia New"/>
                <w:sz w:val="28"/>
                <w:szCs w:val="28"/>
              </w:rPr>
            </w:pPr>
            <w:r w:rsidRPr="003B3B06">
              <w:rPr>
                <w:rFonts w:ascii="Browallia New" w:hAnsi="Browallia New" w:cs="Browallia New" w:hint="cs"/>
                <w:sz w:val="28"/>
                <w:szCs w:val="28"/>
              </w:rPr>
              <w:t>31</w:t>
            </w:r>
            <w:r w:rsidR="00762347">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4BA3327D" w14:textId="77777777"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4ED4C757" w14:textId="1C12AA82" w:rsidR="00762347" w:rsidRPr="00936CC1"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936CC1" w14:paraId="7E8B530E" w14:textId="77777777" w:rsidTr="00AF3824">
        <w:tc>
          <w:tcPr>
            <w:tcW w:w="3669" w:type="dxa"/>
          </w:tcPr>
          <w:p w14:paraId="4285A251" w14:textId="7533232B"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936CC1">
              <w:rPr>
                <w:rFonts w:ascii="Browallia New" w:hAnsi="Browallia New" w:cs="Browallia New"/>
                <w:sz w:val="28"/>
                <w:szCs w:val="28"/>
                <w:u w:val="single"/>
                <w:cs/>
                <w:lang w:val="en-GB"/>
              </w:rPr>
              <w:t>ลูกหนี้การค้า</w:t>
            </w:r>
            <w:r w:rsidR="0044795E" w:rsidRPr="00936CC1">
              <w:rPr>
                <w:rFonts w:ascii="Browallia New" w:hAnsi="Browallia New" w:cs="Browallia New"/>
                <w:sz w:val="28"/>
                <w:szCs w:val="28"/>
                <w:u w:val="single"/>
                <w:cs/>
                <w:lang w:val="en-GB"/>
              </w:rPr>
              <w:t xml:space="preserve"> - ลูกค้าทั่วไป</w:t>
            </w:r>
          </w:p>
        </w:tc>
        <w:tc>
          <w:tcPr>
            <w:tcW w:w="1197" w:type="dxa"/>
          </w:tcPr>
          <w:p w14:paraId="1BB0CDC0"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06081146" w14:textId="77777777" w:rsidR="006971B8" w:rsidRPr="00936CC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59351283" w14:textId="77777777" w:rsidTr="00C320BC">
        <w:tc>
          <w:tcPr>
            <w:tcW w:w="3669" w:type="dxa"/>
          </w:tcPr>
          <w:p w14:paraId="5317F0DE" w14:textId="474F980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ยังไม่ถึงกำหนดชำระ</w:t>
            </w:r>
          </w:p>
        </w:tc>
        <w:tc>
          <w:tcPr>
            <w:tcW w:w="1197" w:type="dxa"/>
          </w:tcPr>
          <w:p w14:paraId="588066FD" w14:textId="4C2F551D" w:rsidR="002E76E0" w:rsidRPr="00987B55" w:rsidRDefault="00091575"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8,65</w:t>
            </w:r>
            <w:r w:rsidR="00320E3B" w:rsidRPr="00987B55">
              <w:rPr>
                <w:rFonts w:ascii="Browallia New" w:hAnsi="Browallia New" w:cs="Browallia New"/>
                <w:sz w:val="28"/>
                <w:szCs w:val="28"/>
                <w:lang w:val="en-US"/>
              </w:rPr>
              <w:t>7</w:t>
            </w:r>
          </w:p>
        </w:tc>
        <w:tc>
          <w:tcPr>
            <w:tcW w:w="236" w:type="dxa"/>
          </w:tcPr>
          <w:p w14:paraId="50FBD8C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5421073B"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rPr>
              <w:t>14,323</w:t>
            </w:r>
          </w:p>
        </w:tc>
        <w:tc>
          <w:tcPr>
            <w:tcW w:w="236" w:type="dxa"/>
          </w:tcPr>
          <w:p w14:paraId="1181DE5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3E3BC769" w14:textId="45D9168A" w:rsidR="002E76E0" w:rsidRPr="00553E75" w:rsidRDefault="00EB4CE4" w:rsidP="002E76E0">
            <w:pPr>
              <w:pStyle w:val="acctfourfigures"/>
              <w:tabs>
                <w:tab w:val="clear" w:pos="765"/>
              </w:tabs>
              <w:spacing w:line="240" w:lineRule="auto"/>
              <w:ind w:left="-117"/>
              <w:jc w:val="right"/>
              <w:rPr>
                <w:rFonts w:ascii="Browallia New" w:hAnsi="Browallia New" w:cs="Browallia New"/>
                <w:sz w:val="28"/>
                <w:szCs w:val="28"/>
              </w:rPr>
            </w:pPr>
            <w:r w:rsidRPr="00553E75">
              <w:rPr>
                <w:rFonts w:ascii="Browallia New" w:hAnsi="Browallia New" w:cs="Browallia New"/>
                <w:sz w:val="28"/>
                <w:szCs w:val="28"/>
              </w:rPr>
              <w:t>4</w:t>
            </w:r>
            <w:r w:rsidR="00D10062">
              <w:rPr>
                <w:rFonts w:ascii="Browallia New" w:hAnsi="Browallia New" w:cs="Browallia New"/>
                <w:sz w:val="28"/>
                <w:szCs w:val="28"/>
              </w:rPr>
              <w:t>51</w:t>
            </w:r>
          </w:p>
        </w:tc>
        <w:tc>
          <w:tcPr>
            <w:tcW w:w="236" w:type="dxa"/>
          </w:tcPr>
          <w:p w14:paraId="165DE12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A92B4F6" w14:textId="35774813"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0D7244">
              <w:rPr>
                <w:rFonts w:ascii="Browallia New" w:hAnsi="Browallia New" w:cs="Browallia New"/>
                <w:sz w:val="28"/>
                <w:szCs w:val="28"/>
              </w:rPr>
              <w:t>2,106</w:t>
            </w:r>
          </w:p>
        </w:tc>
      </w:tr>
      <w:tr w:rsidR="002E76E0" w:rsidRPr="00936CC1" w14:paraId="48A8D2D5" w14:textId="77777777" w:rsidTr="00AF3824">
        <w:tc>
          <w:tcPr>
            <w:tcW w:w="3669" w:type="dxa"/>
          </w:tcPr>
          <w:p w14:paraId="41FE49A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751F02">
              <w:rPr>
                <w:rFonts w:ascii="Browallia New" w:hAnsi="Browallia New" w:cs="Browallia New"/>
                <w:sz w:val="28"/>
                <w:szCs w:val="28"/>
                <w:cs/>
              </w:rPr>
              <w:t>เกินกำหนดชำระเป็นเวลา</w:t>
            </w:r>
            <w:r w:rsidRPr="00751F02">
              <w:rPr>
                <w:rFonts w:ascii="Browallia New" w:hAnsi="Browallia New" w:cs="Browallia New"/>
                <w:sz w:val="28"/>
                <w:szCs w:val="28"/>
              </w:rPr>
              <w:t>:</w:t>
            </w:r>
          </w:p>
        </w:tc>
        <w:tc>
          <w:tcPr>
            <w:tcW w:w="1197" w:type="dxa"/>
          </w:tcPr>
          <w:p w14:paraId="535D3069" w14:textId="64E44CED" w:rsidR="002E76E0" w:rsidRPr="00987B55"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9171FAF"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1A40AF13" w14:textId="77777777"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3E89250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2E5D3436"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936CC1" w14:paraId="1CDECD5F" w14:textId="77777777" w:rsidTr="00306C7E">
        <w:tc>
          <w:tcPr>
            <w:tcW w:w="3669" w:type="dxa"/>
          </w:tcPr>
          <w:p w14:paraId="0FAD1FB5" w14:textId="0D22896C"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936CC1">
              <w:rPr>
                <w:rFonts w:ascii="Browallia New" w:hAnsi="Browallia New" w:cs="Browallia New"/>
                <w:sz w:val="28"/>
                <w:szCs w:val="28"/>
                <w:cs/>
              </w:rPr>
              <w:t xml:space="preserve">น้อยกว่าหรือเท่ากับ </w:t>
            </w:r>
            <w:r w:rsidRPr="00936CC1">
              <w:rPr>
                <w:rFonts w:ascii="Browallia New" w:hAnsi="Browallia New" w:cs="Browallia New"/>
                <w:sz w:val="28"/>
                <w:szCs w:val="28"/>
              </w:rPr>
              <w:t xml:space="preserve">3 </w:t>
            </w:r>
            <w:r w:rsidRPr="00936CC1">
              <w:rPr>
                <w:rFonts w:ascii="Browallia New" w:hAnsi="Browallia New" w:cs="Browallia New"/>
                <w:sz w:val="28"/>
                <w:szCs w:val="28"/>
                <w:cs/>
              </w:rPr>
              <w:t>เดือน</w:t>
            </w:r>
          </w:p>
        </w:tc>
        <w:tc>
          <w:tcPr>
            <w:tcW w:w="1197" w:type="dxa"/>
          </w:tcPr>
          <w:p w14:paraId="7FA60C8F" w14:textId="33C24D63" w:rsidR="002E76E0" w:rsidRPr="00987B55" w:rsidRDefault="00091575"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8,448</w:t>
            </w:r>
          </w:p>
        </w:tc>
        <w:tc>
          <w:tcPr>
            <w:tcW w:w="236" w:type="dxa"/>
          </w:tcPr>
          <w:p w14:paraId="203CD7CA"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121F5108"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18,030</w:t>
            </w:r>
          </w:p>
        </w:tc>
        <w:tc>
          <w:tcPr>
            <w:tcW w:w="236" w:type="dxa"/>
          </w:tcPr>
          <w:p w14:paraId="02F93878"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2DF81528" w14:textId="344297F5" w:rsidR="002E76E0" w:rsidRPr="00553E75" w:rsidRDefault="00573DC6" w:rsidP="002E76E0">
            <w:pPr>
              <w:pStyle w:val="acctfourfigures"/>
              <w:tabs>
                <w:tab w:val="clear" w:pos="765"/>
              </w:tabs>
              <w:spacing w:line="240" w:lineRule="auto"/>
              <w:ind w:left="-117"/>
              <w:jc w:val="right"/>
              <w:rPr>
                <w:rFonts w:ascii="Browallia New" w:hAnsi="Browallia New" w:cs="Browallia New"/>
                <w:sz w:val="28"/>
                <w:szCs w:val="28"/>
              </w:rPr>
            </w:pPr>
            <w:r w:rsidRPr="00553E75">
              <w:rPr>
                <w:rFonts w:ascii="Browallia New" w:hAnsi="Browallia New" w:cs="Browallia New"/>
                <w:sz w:val="28"/>
                <w:szCs w:val="28"/>
              </w:rPr>
              <w:t>4</w:t>
            </w:r>
            <w:r w:rsidR="00D10062">
              <w:rPr>
                <w:rFonts w:ascii="Browallia New" w:hAnsi="Browallia New" w:cs="Browallia New"/>
                <w:sz w:val="28"/>
                <w:szCs w:val="28"/>
              </w:rPr>
              <w:t>3</w:t>
            </w:r>
            <w:r w:rsidRPr="00553E75">
              <w:rPr>
                <w:rFonts w:ascii="Browallia New" w:hAnsi="Browallia New" w:cs="Browallia New"/>
                <w:sz w:val="28"/>
                <w:szCs w:val="28"/>
              </w:rPr>
              <w:t>1</w:t>
            </w:r>
          </w:p>
        </w:tc>
        <w:tc>
          <w:tcPr>
            <w:tcW w:w="236" w:type="dxa"/>
          </w:tcPr>
          <w:p w14:paraId="215076E7"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Pr>
          <w:p w14:paraId="26EE3E75" w14:textId="3C14C6A9"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9,956</w:t>
            </w:r>
          </w:p>
        </w:tc>
      </w:tr>
      <w:tr w:rsidR="009739C0" w:rsidRPr="00936CC1" w14:paraId="099A7C80" w14:textId="77777777" w:rsidTr="00D7138B">
        <w:tc>
          <w:tcPr>
            <w:tcW w:w="3669" w:type="dxa"/>
          </w:tcPr>
          <w:p w14:paraId="2A797833"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3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เดือน</w:t>
            </w:r>
          </w:p>
        </w:tc>
        <w:tc>
          <w:tcPr>
            <w:tcW w:w="1197" w:type="dxa"/>
            <w:vAlign w:val="bottom"/>
          </w:tcPr>
          <w:p w14:paraId="11050955" w14:textId="5FF04E6F" w:rsidR="009739C0" w:rsidRPr="00987B55" w:rsidRDefault="009134F7" w:rsidP="00553E75">
            <w:pPr>
              <w:pStyle w:val="acctfourfigures"/>
              <w:tabs>
                <w:tab w:val="clear" w:pos="765"/>
              </w:tabs>
              <w:spacing w:line="240" w:lineRule="auto"/>
              <w:ind w:left="-117"/>
              <w:jc w:val="right"/>
              <w:rPr>
                <w:rFonts w:ascii="Browallia New" w:hAnsi="Browallia New" w:cs="Browallia New"/>
                <w:sz w:val="28"/>
                <w:szCs w:val="28"/>
              </w:rPr>
            </w:pPr>
            <w:r w:rsidRPr="00987B55">
              <w:rPr>
                <w:rFonts w:ascii="Browallia New" w:hAnsi="Browallia New" w:cs="Browallia New"/>
                <w:sz w:val="28"/>
                <w:szCs w:val="28"/>
              </w:rPr>
              <w:t>636</w:t>
            </w:r>
          </w:p>
        </w:tc>
        <w:tc>
          <w:tcPr>
            <w:tcW w:w="236" w:type="dxa"/>
          </w:tcPr>
          <w:p w14:paraId="0943BC54"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56745747" w:rsidR="009739C0" w:rsidRPr="00936CC1" w:rsidRDefault="009739C0" w:rsidP="009739C0">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72</w:t>
            </w:r>
          </w:p>
        </w:tc>
        <w:tc>
          <w:tcPr>
            <w:tcW w:w="236" w:type="dxa"/>
          </w:tcPr>
          <w:p w14:paraId="3E5B9828"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12EC967E" w:rsidR="009739C0" w:rsidRPr="00947C70" w:rsidRDefault="009739C0" w:rsidP="009739C0">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sidRPr="00D13DE9">
              <w:rPr>
                <w:rFonts w:ascii="Browallia New" w:hAnsi="Browallia New" w:cs="Browallia New"/>
                <w:sz w:val="28"/>
                <w:szCs w:val="28"/>
                <w:cs/>
              </w:rPr>
              <w:t xml:space="preserve">   </w:t>
            </w:r>
            <w:r>
              <w:rPr>
                <w:rFonts w:ascii="Browallia New" w:hAnsi="Browallia New" w:cs="Browallia New"/>
                <w:sz w:val="28"/>
                <w:szCs w:val="28"/>
              </w:rPr>
              <w:t xml:space="preserve">  </w:t>
            </w:r>
            <w:r w:rsidRPr="00D13DE9">
              <w:rPr>
                <w:rFonts w:ascii="Browallia New" w:hAnsi="Browallia New" w:cs="Browallia New"/>
                <w:sz w:val="28"/>
                <w:szCs w:val="28"/>
                <w:cs/>
              </w:rPr>
              <w:t xml:space="preserve">  -</w:t>
            </w:r>
          </w:p>
        </w:tc>
        <w:tc>
          <w:tcPr>
            <w:tcW w:w="236" w:type="dxa"/>
          </w:tcPr>
          <w:p w14:paraId="37E1384F"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5639FC8C" w14:textId="04161F5C" w:rsidR="009739C0" w:rsidRPr="00936CC1" w:rsidRDefault="009739C0" w:rsidP="009739C0">
            <w:pPr>
              <w:spacing w:line="240" w:lineRule="auto"/>
              <w:ind w:right="-10"/>
              <w:jc w:val="right"/>
              <w:rPr>
                <w:rFonts w:ascii="Browallia New" w:hAnsi="Browallia New" w:cs="Browallia New"/>
                <w:sz w:val="28"/>
                <w:szCs w:val="28"/>
                <w:lang w:val="en-GB"/>
              </w:rPr>
            </w:pPr>
            <w:r w:rsidRPr="000D7244">
              <w:rPr>
                <w:rFonts w:ascii="Browallia New" w:hAnsi="Browallia New" w:cs="Browallia New"/>
                <w:sz w:val="28"/>
                <w:szCs w:val="28"/>
                <w:lang w:bidi="ar-SA"/>
              </w:rPr>
              <w:t>7</w:t>
            </w:r>
            <w:r>
              <w:rPr>
                <w:rFonts w:ascii="Browallia New" w:hAnsi="Browallia New" w:cs="Browallia New"/>
                <w:sz w:val="28"/>
                <w:szCs w:val="28"/>
                <w:lang w:bidi="ar-SA"/>
              </w:rPr>
              <w:t>2</w:t>
            </w:r>
          </w:p>
        </w:tc>
      </w:tr>
      <w:tr w:rsidR="002E76E0" w:rsidRPr="00936CC1" w14:paraId="0100177C" w14:textId="77777777" w:rsidTr="00AF3824">
        <w:tc>
          <w:tcPr>
            <w:tcW w:w="3669" w:type="dxa"/>
          </w:tcPr>
          <w:p w14:paraId="06A6F4B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ระหว่าง </w:t>
            </w:r>
            <w:r w:rsidRPr="00936CC1">
              <w:rPr>
                <w:rFonts w:ascii="Browallia New" w:hAnsi="Browallia New" w:cs="Browallia New"/>
                <w:sz w:val="28"/>
                <w:szCs w:val="28"/>
              </w:rPr>
              <w:t xml:space="preserve">6 </w:t>
            </w:r>
            <w:r w:rsidRPr="00936CC1">
              <w:rPr>
                <w:rFonts w:ascii="Browallia New" w:hAnsi="Browallia New" w:cs="Browallia New"/>
                <w:sz w:val="28"/>
                <w:szCs w:val="28"/>
                <w:cs/>
              </w:rPr>
              <w:t xml:space="preserve">เดือนถึง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w:t>
            </w:r>
          </w:p>
        </w:tc>
        <w:tc>
          <w:tcPr>
            <w:tcW w:w="1197" w:type="dxa"/>
          </w:tcPr>
          <w:p w14:paraId="4E0715DA" w14:textId="4BE7CD20" w:rsidR="002E76E0" w:rsidRPr="00987B55" w:rsidRDefault="009134F7"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238</w:t>
            </w:r>
          </w:p>
        </w:tc>
        <w:tc>
          <w:tcPr>
            <w:tcW w:w="236" w:type="dxa"/>
          </w:tcPr>
          <w:p w14:paraId="00DE3254"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4845218C" w:rsidR="002E76E0" w:rsidRPr="00936CC1" w:rsidRDefault="002E76E0" w:rsidP="002E76E0">
            <w:pPr>
              <w:spacing w:line="240" w:lineRule="auto"/>
              <w:ind w:right="-10"/>
              <w:jc w:val="right"/>
              <w:rPr>
                <w:rFonts w:ascii="Browallia New" w:hAnsi="Browallia New" w:cs="Browallia New"/>
                <w:sz w:val="28"/>
                <w:szCs w:val="28"/>
                <w:lang w:val="en-GB"/>
              </w:rPr>
            </w:pPr>
            <w:r w:rsidRPr="0028463A">
              <w:rPr>
                <w:rFonts w:ascii="Browallia New" w:hAnsi="Browallia New" w:cs="Browallia New"/>
                <w:sz w:val="28"/>
                <w:szCs w:val="28"/>
              </w:rPr>
              <w:t>151</w:t>
            </w:r>
          </w:p>
        </w:tc>
        <w:tc>
          <w:tcPr>
            <w:tcW w:w="236" w:type="dxa"/>
          </w:tcPr>
          <w:p w14:paraId="3927E50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64DDBEA6" w:rsidR="002E76E0" w:rsidRPr="0035238B" w:rsidRDefault="0085659C" w:rsidP="002E76E0">
            <w:pPr>
              <w:pStyle w:val="acctfourfigures"/>
              <w:tabs>
                <w:tab w:val="clear" w:pos="765"/>
              </w:tabs>
              <w:spacing w:line="240" w:lineRule="auto"/>
              <w:ind w:left="-117"/>
              <w:jc w:val="right"/>
              <w:rPr>
                <w:rFonts w:ascii="Browallia New" w:hAnsi="Browallia New" w:cs="Browallia New"/>
                <w:sz w:val="28"/>
                <w:szCs w:val="28"/>
              </w:rPr>
            </w:pPr>
            <w:r w:rsidRPr="0035238B">
              <w:rPr>
                <w:rFonts w:ascii="Browallia New" w:hAnsi="Browallia New" w:cs="Browallia New"/>
                <w:sz w:val="28"/>
                <w:szCs w:val="28"/>
              </w:rPr>
              <w:t>87</w:t>
            </w:r>
          </w:p>
        </w:tc>
        <w:tc>
          <w:tcPr>
            <w:tcW w:w="236" w:type="dxa"/>
          </w:tcPr>
          <w:p w14:paraId="1560BFC7"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vAlign w:val="bottom"/>
          </w:tcPr>
          <w:p w14:paraId="3BA9ED44" w14:textId="5FBDB75B" w:rsidR="002E76E0" w:rsidRPr="00936CC1" w:rsidRDefault="002E76E0" w:rsidP="002E76E0">
            <w:pPr>
              <w:spacing w:line="240" w:lineRule="auto"/>
              <w:ind w:right="-10"/>
              <w:jc w:val="center"/>
              <w:rPr>
                <w:rFonts w:ascii="Browallia New" w:hAnsi="Browallia New" w:cs="Browallia New"/>
                <w:sz w:val="28"/>
                <w:szCs w:val="28"/>
                <w:lang w:val="en-GB"/>
              </w:rPr>
            </w:pPr>
            <w:r w:rsidRPr="000D7244">
              <w:rPr>
                <w:rFonts w:ascii="Browallia New" w:hAnsi="Browallia New" w:cs="Browallia New"/>
                <w:sz w:val="28"/>
                <w:szCs w:val="28"/>
                <w:lang w:val="en-GB"/>
              </w:rPr>
              <w:t xml:space="preserve">     </w:t>
            </w:r>
            <w:r w:rsidRPr="000D7244">
              <w:rPr>
                <w:rFonts w:ascii="Browallia New" w:hAnsi="Browallia New" w:cs="Browallia New"/>
                <w:sz w:val="28"/>
                <w:szCs w:val="28"/>
                <w:cs/>
                <w:lang w:val="en-GB"/>
              </w:rPr>
              <w:t>-</w:t>
            </w:r>
          </w:p>
        </w:tc>
      </w:tr>
      <w:tr w:rsidR="009739C0" w:rsidRPr="00936CC1" w14:paraId="5FC336CA" w14:textId="77777777" w:rsidTr="00AF3824">
        <w:tc>
          <w:tcPr>
            <w:tcW w:w="3669" w:type="dxa"/>
          </w:tcPr>
          <w:p w14:paraId="7B9191FC"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936CC1">
              <w:rPr>
                <w:rFonts w:ascii="Browallia New" w:hAnsi="Browallia New" w:cs="Browallia New"/>
                <w:sz w:val="28"/>
                <w:szCs w:val="28"/>
                <w:cs/>
              </w:rPr>
              <w:t xml:space="preserve">มากกว่า </w:t>
            </w:r>
            <w:r w:rsidRPr="00936CC1">
              <w:rPr>
                <w:rFonts w:ascii="Browallia New" w:hAnsi="Browallia New" w:cs="Browallia New"/>
                <w:sz w:val="28"/>
                <w:szCs w:val="28"/>
              </w:rPr>
              <w:t xml:space="preserve">12 </w:t>
            </w:r>
            <w:r w:rsidRPr="00936CC1">
              <w:rPr>
                <w:rFonts w:ascii="Browallia New" w:hAnsi="Browallia New" w:cs="Browallia New"/>
                <w:sz w:val="28"/>
                <w:szCs w:val="28"/>
                <w:cs/>
              </w:rPr>
              <w:t>เดือนขึ้นไป</w:t>
            </w:r>
          </w:p>
        </w:tc>
        <w:tc>
          <w:tcPr>
            <w:tcW w:w="1197" w:type="dxa"/>
            <w:tcBorders>
              <w:bottom w:val="single" w:sz="4" w:space="0" w:color="auto"/>
            </w:tcBorders>
          </w:tcPr>
          <w:p w14:paraId="1A9A7B9E" w14:textId="15D2303F" w:rsidR="009739C0" w:rsidRPr="00987B55" w:rsidRDefault="009134F7" w:rsidP="009739C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1,796</w:t>
            </w:r>
          </w:p>
        </w:tc>
        <w:tc>
          <w:tcPr>
            <w:tcW w:w="236" w:type="dxa"/>
          </w:tcPr>
          <w:p w14:paraId="33852036"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F24E123" w:rsidR="009739C0" w:rsidRPr="00936CC1" w:rsidRDefault="009739C0" w:rsidP="009739C0">
            <w:pPr>
              <w:pStyle w:val="acctfourfigures"/>
              <w:tabs>
                <w:tab w:val="clear" w:pos="765"/>
              </w:tabs>
              <w:spacing w:line="240" w:lineRule="auto"/>
              <w:ind w:left="-117"/>
              <w:jc w:val="right"/>
              <w:rPr>
                <w:rFonts w:ascii="Browallia New" w:hAnsi="Browallia New" w:cs="Browallia New"/>
                <w:sz w:val="28"/>
                <w:szCs w:val="28"/>
                <w:lang w:val="en-US"/>
              </w:rPr>
            </w:pPr>
            <w:r w:rsidRPr="0028463A">
              <w:rPr>
                <w:rFonts w:ascii="Browallia New" w:hAnsi="Browallia New" w:cs="Browallia New"/>
                <w:sz w:val="28"/>
                <w:szCs w:val="28"/>
                <w:lang w:val="en-US"/>
              </w:rPr>
              <w:t>1,060</w:t>
            </w:r>
          </w:p>
        </w:tc>
        <w:tc>
          <w:tcPr>
            <w:tcW w:w="236" w:type="dxa"/>
          </w:tcPr>
          <w:p w14:paraId="261C8FEA"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4FA2E2D3" w:rsidR="009739C0" w:rsidRPr="0035238B" w:rsidRDefault="009739C0" w:rsidP="009739C0">
            <w:pPr>
              <w:pStyle w:val="acctfourfigures"/>
              <w:tabs>
                <w:tab w:val="clear" w:pos="765"/>
              </w:tabs>
              <w:spacing w:line="240" w:lineRule="auto"/>
              <w:ind w:left="-117"/>
              <w:jc w:val="center"/>
              <w:rPr>
                <w:rFonts w:ascii="Browallia New" w:hAnsi="Browallia New" w:cs="Browallia New"/>
                <w:sz w:val="28"/>
                <w:szCs w:val="28"/>
              </w:rPr>
            </w:pPr>
            <w:r w:rsidRPr="0035238B">
              <w:rPr>
                <w:rFonts w:ascii="Browallia New" w:hAnsi="Browallia New" w:cs="Browallia New"/>
                <w:sz w:val="28"/>
                <w:szCs w:val="28"/>
              </w:rPr>
              <w:t xml:space="preserve">        -</w:t>
            </w:r>
          </w:p>
        </w:tc>
        <w:tc>
          <w:tcPr>
            <w:tcW w:w="236" w:type="dxa"/>
          </w:tcPr>
          <w:p w14:paraId="4A50CB03" w14:textId="77777777" w:rsidR="009739C0" w:rsidRPr="00936CC1" w:rsidRDefault="009739C0" w:rsidP="009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188920FD" w14:textId="0C2FFAF9" w:rsidR="009739C0" w:rsidRPr="00936CC1" w:rsidRDefault="009739C0" w:rsidP="009739C0">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E76E0" w:rsidRPr="00936CC1" w14:paraId="41D8CC2E" w14:textId="77777777" w:rsidTr="00AF3824">
        <w:tc>
          <w:tcPr>
            <w:tcW w:w="3669" w:type="dxa"/>
          </w:tcPr>
          <w:p w14:paraId="5F19DC04"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936CC1">
              <w:rPr>
                <w:rFonts w:ascii="Browallia New" w:hAnsi="Browallia New" w:cs="Browallia New"/>
                <w:sz w:val="28"/>
                <w:szCs w:val="28"/>
                <w:cs/>
              </w:rPr>
              <w:t>รวม</w:t>
            </w:r>
          </w:p>
        </w:tc>
        <w:tc>
          <w:tcPr>
            <w:tcW w:w="1197" w:type="dxa"/>
            <w:tcBorders>
              <w:top w:val="single" w:sz="4" w:space="0" w:color="auto"/>
            </w:tcBorders>
          </w:tcPr>
          <w:p w14:paraId="7E1A7039" w14:textId="4EE1255B" w:rsidR="002E76E0" w:rsidRPr="00987B55" w:rsidRDefault="009134F7"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19,</w:t>
            </w:r>
            <w:r w:rsidR="00B22323" w:rsidRPr="00987B55">
              <w:rPr>
                <w:rFonts w:ascii="Browallia New" w:hAnsi="Browallia New" w:cs="Browallia New"/>
                <w:sz w:val="28"/>
                <w:szCs w:val="28"/>
                <w:lang w:val="en-US"/>
              </w:rPr>
              <w:t>77</w:t>
            </w:r>
            <w:r w:rsidR="00320E3B" w:rsidRPr="00987B55">
              <w:rPr>
                <w:rFonts w:ascii="Browallia New" w:hAnsi="Browallia New" w:cs="Browallia New"/>
                <w:sz w:val="28"/>
                <w:szCs w:val="28"/>
                <w:lang w:val="en-US"/>
              </w:rPr>
              <w:t>5</w:t>
            </w:r>
          </w:p>
        </w:tc>
        <w:tc>
          <w:tcPr>
            <w:tcW w:w="236" w:type="dxa"/>
          </w:tcPr>
          <w:p w14:paraId="575034B0"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64DDB70E"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33,636</w:t>
            </w:r>
          </w:p>
        </w:tc>
        <w:tc>
          <w:tcPr>
            <w:tcW w:w="236" w:type="dxa"/>
          </w:tcPr>
          <w:p w14:paraId="5F537DE3"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79CC5416" w:rsidR="002E76E0" w:rsidRPr="00936CC1" w:rsidRDefault="00B22323"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969</w:t>
            </w:r>
          </w:p>
        </w:tc>
        <w:tc>
          <w:tcPr>
            <w:tcW w:w="236" w:type="dxa"/>
          </w:tcPr>
          <w:p w14:paraId="3402524B"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tcBorders>
          </w:tcPr>
          <w:p w14:paraId="581BE97A" w14:textId="27BBDEED"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2E76E0" w:rsidRPr="00936CC1" w14:paraId="09831E4A" w14:textId="77777777" w:rsidTr="00855FCE">
        <w:tc>
          <w:tcPr>
            <w:tcW w:w="3669" w:type="dxa"/>
          </w:tcPr>
          <w:p w14:paraId="351DD8E7"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u w:val="single"/>
                <w:cs/>
              </w:rPr>
              <w:t>หัก</w:t>
            </w:r>
            <w:r w:rsidRPr="00936CC1">
              <w:rPr>
                <w:rFonts w:ascii="Browallia New" w:hAnsi="Browallia New" w:cs="Browallia New"/>
                <w:sz w:val="28"/>
                <w:szCs w:val="28"/>
                <w:cs/>
              </w:rPr>
              <w:t xml:space="preserve">  ค่าเผื่อหนี้สงสัยจะสูญ</w:t>
            </w:r>
          </w:p>
        </w:tc>
        <w:tc>
          <w:tcPr>
            <w:tcW w:w="1197" w:type="dxa"/>
            <w:tcBorders>
              <w:bottom w:val="single" w:sz="4" w:space="0" w:color="auto"/>
            </w:tcBorders>
            <w:vAlign w:val="bottom"/>
          </w:tcPr>
          <w:p w14:paraId="5516E7BD" w14:textId="038E3398" w:rsidR="002E76E0" w:rsidRPr="00987B55" w:rsidRDefault="009134F7"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w:t>
            </w:r>
            <w:r w:rsidR="00D24593" w:rsidRPr="00987B55">
              <w:rPr>
                <w:rFonts w:ascii="Browallia New" w:hAnsi="Browallia New" w:cs="Browallia New"/>
                <w:sz w:val="28"/>
                <w:szCs w:val="28"/>
                <w:lang w:val="en-US"/>
              </w:rPr>
              <w:t>1,947)</w:t>
            </w:r>
          </w:p>
        </w:tc>
        <w:tc>
          <w:tcPr>
            <w:tcW w:w="236" w:type="dxa"/>
          </w:tcPr>
          <w:p w14:paraId="6AC524FC"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28C48EE5"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sidRPr="00A51067">
              <w:rPr>
                <w:rFonts w:ascii="Browallia New" w:hAnsi="Browallia New" w:cs="Browallia New"/>
                <w:sz w:val="28"/>
                <w:szCs w:val="28"/>
                <w:lang w:val="en-US"/>
              </w:rPr>
              <w:t>(1,203)</w:t>
            </w:r>
          </w:p>
        </w:tc>
        <w:tc>
          <w:tcPr>
            <w:tcW w:w="236" w:type="dxa"/>
          </w:tcPr>
          <w:p w14:paraId="3EEFF4D8"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36E49F3B" w:rsidR="002E76E0" w:rsidRPr="00947C70" w:rsidRDefault="00891023" w:rsidP="002E76E0">
            <w:pPr>
              <w:pStyle w:val="acctfourfigures"/>
              <w:tabs>
                <w:tab w:val="clear" w:pos="765"/>
              </w:tabs>
              <w:spacing w:line="240" w:lineRule="auto"/>
              <w:ind w:left="-117"/>
              <w:jc w:val="center"/>
              <w:rPr>
                <w:rFonts w:ascii="Browallia New" w:hAnsi="Browallia New" w:cs="Browallia New"/>
                <w:sz w:val="28"/>
                <w:szCs w:val="28"/>
              </w:rPr>
            </w:pPr>
            <w:r w:rsidRPr="00D13DE9">
              <w:rPr>
                <w:rFonts w:ascii="Browallia New" w:hAnsi="Browallia New" w:cs="Browallia New"/>
                <w:sz w:val="28"/>
                <w:szCs w:val="28"/>
                <w:cs/>
              </w:rPr>
              <w:t xml:space="preserve">     </w:t>
            </w:r>
            <w:r w:rsidR="00B22323">
              <w:rPr>
                <w:rFonts w:ascii="Browallia New" w:hAnsi="Browallia New" w:cs="Browallia New"/>
                <w:sz w:val="28"/>
                <w:szCs w:val="28"/>
              </w:rPr>
              <w:t xml:space="preserve"> </w:t>
            </w:r>
            <w:r w:rsidR="00B22323" w:rsidRPr="00D13DE9">
              <w:rPr>
                <w:rFonts w:ascii="Browallia New" w:hAnsi="Browallia New" w:cs="Browallia New"/>
                <w:sz w:val="28"/>
                <w:szCs w:val="28"/>
                <w:cs/>
              </w:rPr>
              <w:t xml:space="preserve">  </w:t>
            </w:r>
            <w:r w:rsidRPr="00D13DE9">
              <w:rPr>
                <w:rFonts w:ascii="Browallia New" w:hAnsi="Browallia New" w:cs="Browallia New"/>
                <w:sz w:val="28"/>
                <w:szCs w:val="28"/>
                <w:cs/>
              </w:rPr>
              <w:t>-</w:t>
            </w:r>
          </w:p>
        </w:tc>
        <w:tc>
          <w:tcPr>
            <w:tcW w:w="236" w:type="dxa"/>
          </w:tcPr>
          <w:p w14:paraId="4D554066"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bottom w:val="single" w:sz="4" w:space="0" w:color="auto"/>
            </w:tcBorders>
            <w:vAlign w:val="bottom"/>
          </w:tcPr>
          <w:p w14:paraId="5A946211" w14:textId="6D63F3F9" w:rsidR="002E76E0" w:rsidRPr="00936CC1" w:rsidRDefault="002E76E0" w:rsidP="002E76E0">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2E76E0" w:rsidRPr="00936CC1" w14:paraId="1FC0C6D8" w14:textId="77777777" w:rsidTr="00AF3824">
        <w:tc>
          <w:tcPr>
            <w:tcW w:w="3669" w:type="dxa"/>
          </w:tcPr>
          <w:p w14:paraId="062DB6E2"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936CC1">
              <w:rPr>
                <w:rFonts w:ascii="Browallia New" w:hAnsi="Browallia New" w:cs="Browallia New"/>
                <w:sz w:val="28"/>
                <w:szCs w:val="28"/>
                <w:cs/>
              </w:rPr>
              <w:t>สุทธิ</w:t>
            </w:r>
          </w:p>
        </w:tc>
        <w:tc>
          <w:tcPr>
            <w:tcW w:w="1197" w:type="dxa"/>
            <w:tcBorders>
              <w:top w:val="single" w:sz="4" w:space="0" w:color="auto"/>
              <w:bottom w:val="single" w:sz="12" w:space="0" w:color="auto"/>
            </w:tcBorders>
          </w:tcPr>
          <w:p w14:paraId="22CD9FD8" w14:textId="2E62FC83" w:rsidR="002E76E0" w:rsidRPr="00987B55" w:rsidRDefault="00D13D41" w:rsidP="002E76E0">
            <w:pPr>
              <w:pStyle w:val="acctfourfigures"/>
              <w:tabs>
                <w:tab w:val="clear" w:pos="765"/>
              </w:tabs>
              <w:spacing w:line="240" w:lineRule="auto"/>
              <w:ind w:left="-117"/>
              <w:jc w:val="right"/>
              <w:rPr>
                <w:rFonts w:ascii="Browallia New" w:hAnsi="Browallia New" w:cs="Browallia New"/>
                <w:sz w:val="28"/>
                <w:szCs w:val="28"/>
                <w:lang w:val="en-US"/>
              </w:rPr>
            </w:pPr>
            <w:r w:rsidRPr="00987B55">
              <w:rPr>
                <w:rFonts w:ascii="Browallia New" w:hAnsi="Browallia New" w:cs="Browallia New"/>
                <w:sz w:val="28"/>
                <w:szCs w:val="28"/>
                <w:lang w:val="en-US"/>
              </w:rPr>
              <w:t>17,</w:t>
            </w:r>
            <w:r w:rsidR="00B22323" w:rsidRPr="00987B55">
              <w:rPr>
                <w:rFonts w:ascii="Browallia New" w:hAnsi="Browallia New" w:cs="Browallia New"/>
                <w:sz w:val="28"/>
                <w:szCs w:val="28"/>
                <w:lang w:val="en-US"/>
              </w:rPr>
              <w:t>82</w:t>
            </w:r>
            <w:r w:rsidR="00320E3B" w:rsidRPr="00987B55">
              <w:rPr>
                <w:rFonts w:ascii="Browallia New" w:hAnsi="Browallia New" w:cs="Browallia New"/>
                <w:sz w:val="28"/>
                <w:szCs w:val="28"/>
                <w:lang w:val="en-US"/>
              </w:rPr>
              <w:t>8</w:t>
            </w:r>
          </w:p>
        </w:tc>
        <w:tc>
          <w:tcPr>
            <w:tcW w:w="236" w:type="dxa"/>
          </w:tcPr>
          <w:p w14:paraId="4579ED9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17AAB5DE"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32,433</w:t>
            </w:r>
          </w:p>
        </w:tc>
        <w:tc>
          <w:tcPr>
            <w:tcW w:w="236" w:type="dxa"/>
          </w:tcPr>
          <w:p w14:paraId="27BF7EE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2EC2D823" w:rsidR="002E76E0" w:rsidRPr="00936CC1" w:rsidRDefault="00B22323"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969</w:t>
            </w:r>
          </w:p>
        </w:tc>
        <w:tc>
          <w:tcPr>
            <w:tcW w:w="236" w:type="dxa"/>
          </w:tcPr>
          <w:p w14:paraId="29730E69" w14:textId="77777777"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tcBorders>
              <w:top w:val="single" w:sz="4" w:space="0" w:color="auto"/>
              <w:bottom w:val="single" w:sz="12" w:space="0" w:color="auto"/>
            </w:tcBorders>
          </w:tcPr>
          <w:p w14:paraId="3DFCA132" w14:textId="2E939B68" w:rsidR="002E76E0" w:rsidRPr="00936CC1" w:rsidRDefault="002E76E0" w:rsidP="002E76E0">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12,134</w:t>
            </w:r>
          </w:p>
        </w:tc>
      </w:tr>
      <w:tr w:rsidR="002E76E0" w:rsidRPr="002E76E0" w14:paraId="46D6B268" w14:textId="77777777" w:rsidTr="00AF3824">
        <w:tc>
          <w:tcPr>
            <w:tcW w:w="3669" w:type="dxa"/>
          </w:tcPr>
          <w:p w14:paraId="4199117A"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28405A53" w14:textId="77777777" w:rsidR="002E76E0" w:rsidRPr="00987B5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47D5F64C"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u w:val="single"/>
              </w:rPr>
            </w:pPr>
          </w:p>
        </w:tc>
        <w:tc>
          <w:tcPr>
            <w:tcW w:w="1159" w:type="dxa"/>
          </w:tcPr>
          <w:p w14:paraId="76569AC5"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737C7D9C"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41" w:type="dxa"/>
          </w:tcPr>
          <w:p w14:paraId="09EBC83B"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356D2AF8"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tcPr>
          <w:p w14:paraId="38163407" w14:textId="77777777" w:rsidR="002E76E0" w:rsidRPr="00553E7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2E76E0" w:rsidRPr="00681B1D" w14:paraId="481FBE66" w14:textId="77777777" w:rsidTr="00CD446E">
        <w:tc>
          <w:tcPr>
            <w:tcW w:w="3669" w:type="dxa"/>
          </w:tcPr>
          <w:p w14:paraId="35870CA9" w14:textId="2ADB9F7A"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936CC1">
              <w:rPr>
                <w:rFonts w:ascii="Browallia New" w:hAnsi="Browallia New" w:cs="Browallia New"/>
                <w:sz w:val="28"/>
                <w:szCs w:val="28"/>
                <w:u w:val="single"/>
                <w:cs/>
              </w:rPr>
              <w:t>ลูกหนี้การค้า</w:t>
            </w:r>
            <w:r w:rsidRPr="00936CC1">
              <w:rPr>
                <w:rFonts w:ascii="Browallia New" w:hAnsi="Browallia New" w:cs="Browallia New"/>
                <w:sz w:val="28"/>
                <w:szCs w:val="28"/>
                <w:u w:val="single"/>
                <w:lang w:val="en-GB"/>
              </w:rPr>
              <w:t xml:space="preserve"> - </w:t>
            </w:r>
            <w:r w:rsidRPr="00936CC1">
              <w:rPr>
                <w:rFonts w:ascii="Browallia New" w:hAnsi="Browallia New" w:cs="Browallia New"/>
                <w:sz w:val="28"/>
                <w:szCs w:val="28"/>
                <w:u w:val="single"/>
                <w:cs/>
              </w:rPr>
              <w:t>บริษัทที่เกี่ยวข้อง</w:t>
            </w:r>
          </w:p>
        </w:tc>
        <w:tc>
          <w:tcPr>
            <w:tcW w:w="1197" w:type="dxa"/>
          </w:tcPr>
          <w:p w14:paraId="18FD70CF" w14:textId="77777777" w:rsidR="002E76E0" w:rsidRPr="00987B55"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Pr>
          <w:p w14:paraId="7BD57CC0"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2E76E0" w:rsidRPr="00681B1D" w14:paraId="4C4AE13E" w14:textId="77777777" w:rsidTr="000750A4">
        <w:tc>
          <w:tcPr>
            <w:tcW w:w="3669" w:type="dxa"/>
          </w:tcPr>
          <w:p w14:paraId="1F4356C7" w14:textId="71596AAB" w:rsidR="002E76E0" w:rsidRPr="00936CC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Pr>
                <w:rFonts w:ascii="Browallia New" w:hAnsi="Browallia New" w:cs="Browallia New" w:hint="cs"/>
                <w:sz w:val="28"/>
                <w:szCs w:val="28"/>
                <w:cs/>
              </w:rPr>
              <w:t>ยังไม่ถึงกำหนดชำระ</w:t>
            </w:r>
          </w:p>
        </w:tc>
        <w:tc>
          <w:tcPr>
            <w:tcW w:w="1197" w:type="dxa"/>
            <w:tcBorders>
              <w:bottom w:val="single" w:sz="4" w:space="0" w:color="auto"/>
            </w:tcBorders>
          </w:tcPr>
          <w:p w14:paraId="7564C5F0" w14:textId="5D845B79" w:rsidR="002E76E0" w:rsidRPr="00987B55" w:rsidRDefault="00D13D41"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987B55">
              <w:rPr>
                <w:rFonts w:ascii="Browallia New" w:hAnsi="Browallia New" w:cs="Browallia New"/>
                <w:sz w:val="28"/>
                <w:szCs w:val="28"/>
              </w:rPr>
              <w:t>5</w:t>
            </w:r>
          </w:p>
        </w:tc>
        <w:tc>
          <w:tcPr>
            <w:tcW w:w="236" w:type="dxa"/>
          </w:tcPr>
          <w:p w14:paraId="360A8A7D"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4D6FB274" w14:textId="0B0FD4DA"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7</w:t>
            </w:r>
          </w:p>
        </w:tc>
        <w:tc>
          <w:tcPr>
            <w:tcW w:w="236" w:type="dxa"/>
          </w:tcPr>
          <w:p w14:paraId="511DEC33"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tcPr>
          <w:p w14:paraId="03FB3520" w14:textId="032F7A71" w:rsidR="002E76E0" w:rsidRPr="00493671" w:rsidRDefault="00C5345D"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4,725</w:t>
            </w:r>
          </w:p>
        </w:tc>
        <w:tc>
          <w:tcPr>
            <w:tcW w:w="236" w:type="dxa"/>
          </w:tcPr>
          <w:p w14:paraId="5731C2DF"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2B0DD255" w14:textId="6FBDB9AC"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2583">
              <w:rPr>
                <w:rFonts w:ascii="Browallia New" w:hAnsi="Browallia New" w:cs="Browallia New"/>
                <w:sz w:val="28"/>
                <w:szCs w:val="28"/>
                <w:lang w:val="en-GB"/>
              </w:rPr>
              <w:t>3,521</w:t>
            </w:r>
          </w:p>
        </w:tc>
      </w:tr>
      <w:tr w:rsidR="002E76E0" w:rsidRPr="00681B1D" w14:paraId="58BB091E" w14:textId="77777777" w:rsidTr="000750A4">
        <w:tc>
          <w:tcPr>
            <w:tcW w:w="3669" w:type="dxa"/>
          </w:tcPr>
          <w:p w14:paraId="6C4345C6" w14:textId="4C911950"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97" w:type="dxa"/>
            <w:tcBorders>
              <w:top w:val="single" w:sz="4" w:space="0" w:color="auto"/>
              <w:bottom w:val="single" w:sz="12" w:space="0" w:color="auto"/>
            </w:tcBorders>
          </w:tcPr>
          <w:p w14:paraId="6BD8B0C4" w14:textId="39B6167C" w:rsidR="002E76E0" w:rsidRPr="00987B55" w:rsidRDefault="00D13D41"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987B55">
              <w:rPr>
                <w:rFonts w:ascii="Browallia New" w:hAnsi="Browallia New" w:cs="Browallia New"/>
                <w:sz w:val="28"/>
                <w:szCs w:val="28"/>
                <w:lang w:val="en-GB"/>
              </w:rPr>
              <w:t>5</w:t>
            </w:r>
          </w:p>
        </w:tc>
        <w:tc>
          <w:tcPr>
            <w:tcW w:w="236" w:type="dxa"/>
          </w:tcPr>
          <w:p w14:paraId="73024882"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top w:val="single" w:sz="4" w:space="0" w:color="auto"/>
              <w:bottom w:val="single" w:sz="12" w:space="0" w:color="auto"/>
            </w:tcBorders>
            <w:vAlign w:val="bottom"/>
          </w:tcPr>
          <w:p w14:paraId="39A4A66D" w14:textId="79656271"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rPr>
              <w:t>7</w:t>
            </w:r>
          </w:p>
        </w:tc>
        <w:tc>
          <w:tcPr>
            <w:tcW w:w="236" w:type="dxa"/>
          </w:tcPr>
          <w:p w14:paraId="7C917F88"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vAlign w:val="bottom"/>
          </w:tcPr>
          <w:p w14:paraId="74D67FBC" w14:textId="12F62FA3" w:rsidR="002E76E0" w:rsidRPr="00B762DD" w:rsidRDefault="00C5345D"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4,725</w:t>
            </w:r>
          </w:p>
        </w:tc>
        <w:tc>
          <w:tcPr>
            <w:tcW w:w="236" w:type="dxa"/>
          </w:tcPr>
          <w:p w14:paraId="63EF4EE6" w14:textId="77777777"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12" w:space="0" w:color="auto"/>
            </w:tcBorders>
            <w:vAlign w:val="bottom"/>
          </w:tcPr>
          <w:p w14:paraId="6EB2B447" w14:textId="5C88F3F8" w:rsidR="002E76E0" w:rsidRPr="00493671" w:rsidRDefault="002E76E0" w:rsidP="002E7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r w:rsidRPr="00302583">
              <w:rPr>
                <w:rFonts w:ascii="Browallia New" w:hAnsi="Browallia New" w:cs="Browallia New"/>
                <w:sz w:val="28"/>
                <w:szCs w:val="28"/>
                <w:lang w:val="en-GB"/>
              </w:rPr>
              <w:t>3,521</w:t>
            </w:r>
          </w:p>
        </w:tc>
      </w:tr>
    </w:tbl>
    <w:p w14:paraId="4BA8A9B3" w14:textId="77777777" w:rsidR="008F2174" w:rsidRDefault="008F2174"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54CD4F1" w14:textId="03EA9235" w:rsidR="00DC59AD" w:rsidRPr="00553E7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200E2">
        <w:rPr>
          <w:rFonts w:ascii="Browallia New" w:hAnsi="Browallia New" w:cs="Browallia New"/>
          <w:b/>
          <w:bCs/>
          <w:sz w:val="28"/>
          <w:szCs w:val="28"/>
          <w:cs/>
          <w:lang w:val="en-GB"/>
        </w:rPr>
        <w:t xml:space="preserve">เงินให้กู้ยืมและดอกเบี้ยค้างรับ </w:t>
      </w:r>
      <w:r w:rsidR="009C1D22">
        <w:rPr>
          <w:rFonts w:ascii="Browallia New" w:hAnsi="Browallia New" w:cs="Browallia New"/>
          <w:b/>
          <w:bCs/>
          <w:sz w:val="28"/>
          <w:szCs w:val="28"/>
          <w:lang w:val="en-GB"/>
        </w:rPr>
        <w:t>-</w:t>
      </w:r>
      <w:r w:rsidRPr="00553E75">
        <w:rPr>
          <w:rFonts w:ascii="Browallia New" w:hAnsi="Browallia New" w:cs="Browallia New"/>
          <w:b/>
          <w:bCs/>
          <w:sz w:val="28"/>
          <w:szCs w:val="28"/>
          <w:lang w:val="en-GB"/>
        </w:rPr>
        <w:t xml:space="preserve"> </w:t>
      </w:r>
      <w:r w:rsidRPr="00553E75">
        <w:rPr>
          <w:rFonts w:ascii="Browallia New" w:hAnsi="Browallia New" w:cs="Browallia New"/>
          <w:b/>
          <w:bCs/>
          <w:sz w:val="28"/>
          <w:szCs w:val="28"/>
          <w:cs/>
          <w:lang w:val="en-GB"/>
        </w:rPr>
        <w:t>บุคคลและบริษัทอื่น</w:t>
      </w:r>
    </w:p>
    <w:p w14:paraId="4DB3A38C" w14:textId="77777777" w:rsidR="00DC59AD"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Pr>
          <w:rFonts w:ascii="Browallia New" w:hAnsi="Browallia New" w:cs="Browallia New"/>
          <w:b/>
          <w:bCs/>
          <w:sz w:val="28"/>
          <w:szCs w:val="28"/>
          <w:lang w:val="en-GB"/>
        </w:rPr>
      </w:pPr>
    </w:p>
    <w:p w14:paraId="44AC8861" w14:textId="17FCFF8E" w:rsidR="006971B8" w:rsidRPr="00B82210" w:rsidRDefault="006C5146" w:rsidP="00DC59AD">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rPr>
          <w:rFonts w:ascii="Browallia New" w:hAnsi="Browallia New" w:cs="Browallia New"/>
          <w:b/>
          <w:bCs/>
          <w:sz w:val="28"/>
          <w:szCs w:val="28"/>
          <w:lang w:val="en-GB"/>
        </w:rPr>
      </w:pPr>
      <w:r w:rsidRPr="00DC59AD">
        <w:rPr>
          <w:rFonts w:ascii="Browallia New" w:hAnsi="Browallia New" w:cs="Browallia New"/>
          <w:sz w:val="28"/>
          <w:szCs w:val="28"/>
          <w:cs/>
        </w:rPr>
        <w:t>เงินให้กู้ยืม</w:t>
      </w:r>
      <w:r w:rsidR="006971B8" w:rsidRPr="00DC59AD">
        <w:rPr>
          <w:rFonts w:ascii="Browallia New" w:hAnsi="Browallia New" w:cs="Browallia New"/>
          <w:sz w:val="28"/>
          <w:szCs w:val="28"/>
          <w:cs/>
        </w:rPr>
        <w:t>ระยะสั้น</w:t>
      </w:r>
    </w:p>
    <w:p w14:paraId="5FE4A5A1" w14:textId="77777777" w:rsidR="00B82210" w:rsidRPr="00DC59AD"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tbl>
      <w:tblPr>
        <w:tblW w:w="8608" w:type="dxa"/>
        <w:tblInd w:w="851" w:type="dxa"/>
        <w:tblLayout w:type="fixed"/>
        <w:tblLook w:val="0000" w:firstRow="0" w:lastRow="0" w:firstColumn="0" w:lastColumn="0" w:noHBand="0" w:noVBand="0"/>
      </w:tblPr>
      <w:tblGrid>
        <w:gridCol w:w="3244"/>
        <w:gridCol w:w="1170"/>
        <w:gridCol w:w="239"/>
        <w:gridCol w:w="1147"/>
        <w:gridCol w:w="236"/>
        <w:gridCol w:w="1141"/>
        <w:gridCol w:w="248"/>
        <w:gridCol w:w="1183"/>
      </w:tblGrid>
      <w:tr w:rsidR="00DC59AD" w:rsidRPr="00C2555B" w14:paraId="793F59A3" w14:textId="77777777" w:rsidTr="007A18DC">
        <w:tc>
          <w:tcPr>
            <w:tcW w:w="3244" w:type="dxa"/>
          </w:tcPr>
          <w:p w14:paraId="2FC3CFC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64" w:type="dxa"/>
            <w:gridSpan w:val="7"/>
          </w:tcPr>
          <w:p w14:paraId="0607EDED" w14:textId="77777777" w:rsidR="00DC59AD" w:rsidRPr="00C2555B" w:rsidRDefault="00DC59AD" w:rsidP="007A18DC">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DC59AD" w:rsidRPr="00C2555B" w14:paraId="6EB170F9" w14:textId="77777777" w:rsidTr="007A18DC">
        <w:tc>
          <w:tcPr>
            <w:tcW w:w="3244" w:type="dxa"/>
          </w:tcPr>
          <w:p w14:paraId="0E5EB96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62FC6423"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079A6EE1"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2" w:type="dxa"/>
            <w:gridSpan w:val="3"/>
            <w:tcBorders>
              <w:bottom w:val="single" w:sz="4" w:space="0" w:color="auto"/>
            </w:tcBorders>
          </w:tcPr>
          <w:p w14:paraId="4A9C7140"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DC59AD" w:rsidRPr="00C2555B" w14:paraId="117EF986" w14:textId="77777777" w:rsidTr="007A18DC">
        <w:tc>
          <w:tcPr>
            <w:tcW w:w="3244" w:type="dxa"/>
          </w:tcPr>
          <w:p w14:paraId="284800A9"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0" w:type="dxa"/>
            <w:tcBorders>
              <w:top w:val="single" w:sz="4" w:space="0" w:color="auto"/>
              <w:bottom w:val="single" w:sz="4" w:space="0" w:color="auto"/>
            </w:tcBorders>
          </w:tcPr>
          <w:p w14:paraId="6D4E2524"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9" w:type="dxa"/>
            <w:tcBorders>
              <w:top w:val="single" w:sz="4" w:space="0" w:color="auto"/>
            </w:tcBorders>
            <w:vAlign w:val="bottom"/>
          </w:tcPr>
          <w:p w14:paraId="69F3B66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5AAB0F1"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36" w:type="dxa"/>
          </w:tcPr>
          <w:p w14:paraId="4052E79D" w14:textId="77777777" w:rsidR="00DC59AD" w:rsidRPr="00C2555B" w:rsidRDefault="00DC59AD" w:rsidP="007A18DC">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78C589D"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48" w:type="dxa"/>
            <w:tcBorders>
              <w:top w:val="single" w:sz="4" w:space="0" w:color="auto"/>
            </w:tcBorders>
            <w:vAlign w:val="bottom"/>
          </w:tcPr>
          <w:p w14:paraId="6E304C0F"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cs/>
              </w:rPr>
            </w:pPr>
          </w:p>
        </w:tc>
        <w:tc>
          <w:tcPr>
            <w:tcW w:w="1183" w:type="dxa"/>
            <w:tcBorders>
              <w:top w:val="single" w:sz="4" w:space="0" w:color="auto"/>
              <w:bottom w:val="single" w:sz="4" w:space="0" w:color="auto"/>
            </w:tcBorders>
            <w:vAlign w:val="bottom"/>
          </w:tcPr>
          <w:p w14:paraId="4DE2D129" w14:textId="77777777" w:rsidR="00DC59AD" w:rsidRPr="00C2555B" w:rsidRDefault="00DC59AD" w:rsidP="007A18DC">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DC59AD" w:rsidRPr="00C2555B" w14:paraId="251E06F3" w14:textId="77777777" w:rsidTr="007A18DC">
        <w:trPr>
          <w:trHeight w:hRule="exact" w:val="325"/>
        </w:trPr>
        <w:tc>
          <w:tcPr>
            <w:tcW w:w="3244" w:type="dxa"/>
            <w:vAlign w:val="center"/>
          </w:tcPr>
          <w:p w14:paraId="4F37452C"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170" w:type="dxa"/>
            <w:tcBorders>
              <w:top w:val="single" w:sz="4" w:space="0" w:color="auto"/>
            </w:tcBorders>
          </w:tcPr>
          <w:p w14:paraId="16658B5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9" w:type="dxa"/>
          </w:tcPr>
          <w:p w14:paraId="50A05B95"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147" w:type="dxa"/>
            <w:tcBorders>
              <w:top w:val="single" w:sz="4" w:space="0" w:color="auto"/>
            </w:tcBorders>
          </w:tcPr>
          <w:p w14:paraId="32E63314"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lang w:val="en-GB"/>
              </w:rPr>
            </w:pPr>
          </w:p>
        </w:tc>
        <w:tc>
          <w:tcPr>
            <w:tcW w:w="236" w:type="dxa"/>
          </w:tcPr>
          <w:p w14:paraId="444258D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41" w:type="dxa"/>
            <w:tcBorders>
              <w:top w:val="single" w:sz="4" w:space="0" w:color="auto"/>
            </w:tcBorders>
          </w:tcPr>
          <w:p w14:paraId="4056EA0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48" w:type="dxa"/>
          </w:tcPr>
          <w:p w14:paraId="615CD1AD"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3" w:type="dxa"/>
            <w:tcBorders>
              <w:top w:val="single" w:sz="4" w:space="0" w:color="auto"/>
            </w:tcBorders>
          </w:tcPr>
          <w:p w14:paraId="40E4D07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DC59AD" w:rsidRPr="00C2555B" w14:paraId="5E869062" w14:textId="77777777" w:rsidTr="007A18DC">
        <w:tc>
          <w:tcPr>
            <w:tcW w:w="3244" w:type="dxa"/>
          </w:tcPr>
          <w:p w14:paraId="0BFD6814"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เงินให้กู้ยืมระยะสั้น</w:t>
            </w:r>
          </w:p>
        </w:tc>
        <w:tc>
          <w:tcPr>
            <w:tcW w:w="1170" w:type="dxa"/>
          </w:tcPr>
          <w:p w14:paraId="138E8BE7" w14:textId="0D933B77" w:rsidR="00DC59AD" w:rsidRPr="00C4444E" w:rsidRDefault="00D5773F"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C4444E">
              <w:rPr>
                <w:rFonts w:ascii="Browallia New" w:hAnsi="Browallia New" w:cs="Browallia New"/>
                <w:sz w:val="28"/>
                <w:szCs w:val="28"/>
              </w:rPr>
              <w:t>30,000</w:t>
            </w:r>
          </w:p>
        </w:tc>
        <w:tc>
          <w:tcPr>
            <w:tcW w:w="239" w:type="dxa"/>
          </w:tcPr>
          <w:p w14:paraId="5E99DF14"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Pr>
          <w:p w14:paraId="500FEB0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36" w:type="dxa"/>
          </w:tcPr>
          <w:p w14:paraId="0DB7CFBF"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5FA99D50" w14:textId="72C87400" w:rsidR="00DC59AD" w:rsidRPr="003A6F7F" w:rsidRDefault="00923C5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c>
          <w:tcPr>
            <w:tcW w:w="248" w:type="dxa"/>
          </w:tcPr>
          <w:p w14:paraId="0904F87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1EBD482C"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30,000</w:t>
            </w:r>
          </w:p>
        </w:tc>
      </w:tr>
      <w:tr w:rsidR="00DC59AD" w:rsidRPr="00C2555B" w14:paraId="0B63D51C" w14:textId="77777777" w:rsidTr="007A18DC">
        <w:tc>
          <w:tcPr>
            <w:tcW w:w="3244" w:type="dxa"/>
          </w:tcPr>
          <w:p w14:paraId="6B5DD59E"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0" w:type="dxa"/>
          </w:tcPr>
          <w:p w14:paraId="09D8FC52" w14:textId="645D0CD6" w:rsidR="00DC59AD" w:rsidRPr="00C4444E" w:rsidRDefault="00D5773F"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4444E">
              <w:rPr>
                <w:rFonts w:ascii="Browallia New" w:hAnsi="Browallia New" w:cs="Browallia New"/>
                <w:sz w:val="28"/>
                <w:szCs w:val="28"/>
              </w:rPr>
              <w:t>5,825</w:t>
            </w:r>
          </w:p>
        </w:tc>
        <w:tc>
          <w:tcPr>
            <w:tcW w:w="239" w:type="dxa"/>
          </w:tcPr>
          <w:p w14:paraId="64549B3F" w14:textId="77777777" w:rsidR="00DC59AD" w:rsidRPr="00163558" w:rsidRDefault="00DC59AD" w:rsidP="007A18DC">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147" w:type="dxa"/>
          </w:tcPr>
          <w:p w14:paraId="1CD4A85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c>
          <w:tcPr>
            <w:tcW w:w="236" w:type="dxa"/>
          </w:tcPr>
          <w:p w14:paraId="254ACD07"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Pr>
          <w:p w14:paraId="41A83A98" w14:textId="1672BDDA" w:rsidR="00DC59AD" w:rsidRPr="003A6F7F" w:rsidRDefault="00B36D9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5,825</w:t>
            </w:r>
          </w:p>
        </w:tc>
        <w:tc>
          <w:tcPr>
            <w:tcW w:w="248" w:type="dxa"/>
          </w:tcPr>
          <w:p w14:paraId="6DDCA3C5"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Pr>
          <w:p w14:paraId="4483B281"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4,700</w:t>
            </w:r>
          </w:p>
        </w:tc>
      </w:tr>
      <w:tr w:rsidR="00DC59AD" w:rsidRPr="00C2555B" w14:paraId="2AF1F42E" w14:textId="77777777" w:rsidTr="007A18DC">
        <w:tc>
          <w:tcPr>
            <w:tcW w:w="3244" w:type="dxa"/>
          </w:tcPr>
          <w:p w14:paraId="0FF34946" w14:textId="77777777" w:rsidR="00DC59AD" w:rsidRPr="00C2555B" w:rsidRDefault="00DC59AD"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C2555B">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034EBB74" w14:textId="60C247F4" w:rsidR="00DC59AD" w:rsidRPr="00C4444E" w:rsidRDefault="00D5773F"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C4444E">
              <w:rPr>
                <w:rFonts w:ascii="Browallia New" w:hAnsi="Browallia New" w:cs="Browallia New"/>
                <w:sz w:val="28"/>
                <w:szCs w:val="28"/>
              </w:rPr>
              <w:t>35,825</w:t>
            </w:r>
          </w:p>
        </w:tc>
        <w:tc>
          <w:tcPr>
            <w:tcW w:w="239" w:type="dxa"/>
          </w:tcPr>
          <w:p w14:paraId="7E7A0D61" w14:textId="77777777" w:rsidR="00DC59AD" w:rsidRPr="00163558" w:rsidRDefault="00DC59AD" w:rsidP="007A18DC">
            <w:pPr>
              <w:tabs>
                <w:tab w:val="clear" w:pos="680"/>
                <w:tab w:val="clear" w:pos="907"/>
                <w:tab w:val="clear" w:pos="6549"/>
              </w:tabs>
              <w:spacing w:line="240" w:lineRule="auto"/>
              <w:ind w:left="-108" w:right="-25"/>
              <w:rPr>
                <w:rFonts w:ascii="Browallia New" w:hAnsi="Browallia New" w:cs="Browallia New"/>
                <w:sz w:val="28"/>
                <w:szCs w:val="28"/>
              </w:rPr>
            </w:pPr>
          </w:p>
        </w:tc>
        <w:tc>
          <w:tcPr>
            <w:tcW w:w="1147" w:type="dxa"/>
            <w:tcBorders>
              <w:top w:val="single" w:sz="4" w:space="0" w:color="auto"/>
              <w:bottom w:val="single" w:sz="12" w:space="0" w:color="auto"/>
            </w:tcBorders>
          </w:tcPr>
          <w:p w14:paraId="2B6043F1"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7A08B2">
              <w:rPr>
                <w:rFonts w:ascii="Browallia New" w:hAnsi="Browallia New" w:cs="Browallia New"/>
                <w:sz w:val="28"/>
                <w:szCs w:val="28"/>
              </w:rPr>
              <w:tab/>
            </w:r>
          </w:p>
        </w:tc>
        <w:tc>
          <w:tcPr>
            <w:tcW w:w="236" w:type="dxa"/>
          </w:tcPr>
          <w:p w14:paraId="271B4F24" w14:textId="77777777" w:rsidR="00DC59AD" w:rsidRPr="00163558"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5DB7E2B5" w14:textId="7C49396A" w:rsidR="00DC59AD" w:rsidRPr="003A6F7F" w:rsidRDefault="00B36D99"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36D99">
              <w:rPr>
                <w:rFonts w:ascii="Browallia New" w:hAnsi="Browallia New" w:cs="Browallia New"/>
                <w:sz w:val="28"/>
                <w:szCs w:val="28"/>
              </w:rPr>
              <w:t>35,825</w:t>
            </w:r>
          </w:p>
        </w:tc>
        <w:tc>
          <w:tcPr>
            <w:tcW w:w="248" w:type="dxa"/>
          </w:tcPr>
          <w:p w14:paraId="7281104B"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5C5B0594" w14:textId="77777777" w:rsidR="00DC59AD" w:rsidRPr="00C2555B" w:rsidRDefault="00DC59AD" w:rsidP="007A18DC">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02D4D">
              <w:rPr>
                <w:rFonts w:ascii="Browallia New" w:hAnsi="Browallia New" w:cs="Browallia New"/>
                <w:sz w:val="28"/>
                <w:szCs w:val="28"/>
              </w:rPr>
              <w:t>34,700</w:t>
            </w:r>
            <w:r w:rsidRPr="00BA752A">
              <w:rPr>
                <w:rFonts w:ascii="Browallia New" w:hAnsi="Browallia New" w:cs="Browallia New"/>
                <w:sz w:val="28"/>
                <w:szCs w:val="28"/>
              </w:rPr>
              <w:tab/>
            </w:r>
          </w:p>
        </w:tc>
      </w:tr>
    </w:tbl>
    <w:p w14:paraId="7D228135" w14:textId="77777777" w:rsidR="00DC59AD" w:rsidRDefault="00DC59AD"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04ED360E" w14:textId="77777777" w:rsidR="00CA7A28"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6A5B0E52" w14:textId="77777777" w:rsidR="00CA7A28"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5CBF767A" w14:textId="77777777" w:rsidR="00CA7A28"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4BA08DE7" w14:textId="77777777" w:rsidR="00CA7A28"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220641FD" w14:textId="77777777" w:rsidR="00CA7A28"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5678B9B1" w14:textId="77777777" w:rsidR="00CA7A28" w:rsidRPr="00DC59AD" w:rsidRDefault="00CA7A28" w:rsidP="00DC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b/>
          <w:bCs/>
          <w:sz w:val="28"/>
          <w:szCs w:val="28"/>
          <w:lang w:val="en-GB"/>
        </w:rPr>
      </w:pPr>
    </w:p>
    <w:p w14:paraId="35E46553" w14:textId="61B2F06C" w:rsidR="00DC59AD" w:rsidRDefault="00DC59AD" w:rsidP="00DC59AD">
      <w:pPr>
        <w:numPr>
          <w:ilvl w:val="1"/>
          <w:numId w:val="16"/>
        </w:numPr>
        <w:tabs>
          <w:tab w:val="clear" w:pos="227"/>
          <w:tab w:val="clear" w:pos="454"/>
          <w:tab w:val="clear" w:pos="680"/>
          <w:tab w:val="clear" w:pos="792"/>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3"/>
        </w:tabs>
        <w:spacing w:line="240" w:lineRule="auto"/>
        <w:ind w:left="851"/>
        <w:rPr>
          <w:rFonts w:ascii="Browallia New" w:hAnsi="Browallia New" w:cs="Browallia New"/>
          <w:sz w:val="28"/>
          <w:szCs w:val="28"/>
        </w:rPr>
      </w:pPr>
      <w:r w:rsidRPr="00351B3C">
        <w:rPr>
          <w:rFonts w:ascii="Browallia New" w:hAnsi="Browallia New" w:cs="Browallia New"/>
          <w:sz w:val="28"/>
          <w:szCs w:val="28"/>
          <w:cs/>
        </w:rPr>
        <w:t>เงินให้กู้ยืมระยะยาว</w:t>
      </w:r>
    </w:p>
    <w:p w14:paraId="28BE3E65" w14:textId="77777777" w:rsidR="00B82210" w:rsidRPr="00351B3C"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8"/>
          <w:szCs w:val="28"/>
        </w:rPr>
      </w:pPr>
    </w:p>
    <w:tbl>
      <w:tblPr>
        <w:tblW w:w="8649" w:type="dxa"/>
        <w:tblInd w:w="819" w:type="dxa"/>
        <w:tblLayout w:type="fixed"/>
        <w:tblLook w:val="0000" w:firstRow="0" w:lastRow="0" w:firstColumn="0" w:lastColumn="0" w:noHBand="0" w:noVBand="0"/>
      </w:tblPr>
      <w:tblGrid>
        <w:gridCol w:w="3294"/>
        <w:gridCol w:w="1179"/>
        <w:gridCol w:w="236"/>
        <w:gridCol w:w="1141"/>
        <w:gridCol w:w="239"/>
        <w:gridCol w:w="1156"/>
        <w:gridCol w:w="236"/>
        <w:gridCol w:w="1168"/>
      </w:tblGrid>
      <w:tr w:rsidR="006971B8" w:rsidRPr="00C2555B" w14:paraId="64EEB5FB" w14:textId="77777777" w:rsidTr="00493671">
        <w:tc>
          <w:tcPr>
            <w:tcW w:w="3294" w:type="dxa"/>
          </w:tcPr>
          <w:p w14:paraId="068D5A82"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C2555B">
              <w:rPr>
                <w:rFonts w:ascii="Browallia New" w:hAnsi="Browallia New" w:cs="Browallia New"/>
                <w:sz w:val="28"/>
                <w:szCs w:val="28"/>
              </w:rPr>
              <w:tab/>
            </w:r>
          </w:p>
        </w:tc>
        <w:tc>
          <w:tcPr>
            <w:tcW w:w="5355" w:type="dxa"/>
            <w:gridSpan w:val="7"/>
          </w:tcPr>
          <w:p w14:paraId="77D5ECEA" w14:textId="77777777" w:rsidR="006971B8" w:rsidRPr="00C2555B" w:rsidRDefault="006971B8" w:rsidP="001B4041">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6971B8" w:rsidRPr="00C2555B" w14:paraId="38A38173" w14:textId="77777777" w:rsidTr="00493671">
        <w:tc>
          <w:tcPr>
            <w:tcW w:w="3294" w:type="dxa"/>
          </w:tcPr>
          <w:p w14:paraId="34C84A75"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9" w:type="dxa"/>
          </w:tcPr>
          <w:p w14:paraId="7A88B8AF"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5D47F4" w:rsidRPr="00C2555B" w14:paraId="7965F859" w14:textId="77777777" w:rsidTr="00BA2BCE">
        <w:tc>
          <w:tcPr>
            <w:tcW w:w="3294" w:type="dxa"/>
          </w:tcPr>
          <w:p w14:paraId="73A9DDB5" w14:textId="77777777" w:rsidR="005D47F4" w:rsidRPr="00C2555B" w:rsidRDefault="005D47F4" w:rsidP="005D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17C79D2F" w:rsidR="005D47F4" w:rsidRPr="00C2555B" w:rsidRDefault="003B3B06" w:rsidP="005D47F4">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5D47F4">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0987498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E43E1BE"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9" w:type="dxa"/>
          </w:tcPr>
          <w:p w14:paraId="166CA5A2" w14:textId="77777777" w:rsidR="005D47F4" w:rsidRPr="00C2555B" w:rsidRDefault="005D47F4" w:rsidP="005D47F4">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104CF98F" w:rsidR="005D47F4" w:rsidRPr="00C2555B" w:rsidRDefault="003B3B06" w:rsidP="005D47F4">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5D47F4">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63A585F3" w14:textId="77777777" w:rsidR="005D47F4" w:rsidRPr="00C2555B" w:rsidRDefault="005D47F4" w:rsidP="005D47F4">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7F01F5E1" w:rsidR="005D47F4" w:rsidRPr="00C2555B" w:rsidRDefault="005D47F4" w:rsidP="005D47F4">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971B8" w:rsidRPr="00C2555B" w14:paraId="69B54026" w14:textId="77777777" w:rsidTr="00553E75">
        <w:trPr>
          <w:trHeight w:val="227"/>
        </w:trPr>
        <w:tc>
          <w:tcPr>
            <w:tcW w:w="3294" w:type="dxa"/>
            <w:vAlign w:val="center"/>
          </w:tcPr>
          <w:p w14:paraId="57F5701B"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553E7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6B0030" w:rsidRPr="00C2555B" w14:paraId="0CBB5C77" w14:textId="77777777" w:rsidTr="007A18DC">
        <w:tc>
          <w:tcPr>
            <w:tcW w:w="3294" w:type="dxa"/>
            <w:vAlign w:val="bottom"/>
          </w:tcPr>
          <w:p w14:paraId="696AEBDC"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เงินให้กู้ยืมระยะยาว</w:t>
            </w:r>
          </w:p>
        </w:tc>
        <w:tc>
          <w:tcPr>
            <w:tcW w:w="1179" w:type="dxa"/>
            <w:shd w:val="clear" w:color="auto" w:fill="auto"/>
          </w:tcPr>
          <w:p w14:paraId="45E75301" w14:textId="7BBD6775" w:rsidR="006B0030" w:rsidRPr="000E06E3" w:rsidRDefault="00056C76"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E06E3">
              <w:rPr>
                <w:rFonts w:ascii="Browallia New" w:hAnsi="Browallia New" w:cs="Browallia New"/>
                <w:sz w:val="28"/>
                <w:szCs w:val="28"/>
              </w:rPr>
              <w:t>302,3</w:t>
            </w:r>
            <w:r w:rsidR="002C4192">
              <w:rPr>
                <w:rFonts w:ascii="Browallia New" w:hAnsi="Browallia New" w:cs="Browallia New"/>
                <w:sz w:val="28"/>
                <w:szCs w:val="28"/>
              </w:rPr>
              <w:t>70</w:t>
            </w:r>
          </w:p>
        </w:tc>
        <w:tc>
          <w:tcPr>
            <w:tcW w:w="236" w:type="dxa"/>
            <w:shd w:val="clear" w:color="auto" w:fill="auto"/>
            <w:vAlign w:val="bottom"/>
          </w:tcPr>
          <w:p w14:paraId="56681F69"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0E62373F"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303,366</w:t>
            </w:r>
          </w:p>
        </w:tc>
        <w:tc>
          <w:tcPr>
            <w:tcW w:w="239" w:type="dxa"/>
            <w:shd w:val="clear" w:color="auto" w:fill="auto"/>
          </w:tcPr>
          <w:p w14:paraId="09BDB4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08C496ED" w:rsidR="006B0030" w:rsidRPr="00C97B49" w:rsidRDefault="00ED3FAC"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ED3FAC">
              <w:rPr>
                <w:rFonts w:ascii="Browallia New" w:hAnsi="Browallia New" w:cs="Browallia New"/>
                <w:sz w:val="28"/>
                <w:szCs w:val="28"/>
              </w:rPr>
              <w:t>47,705</w:t>
            </w:r>
          </w:p>
        </w:tc>
        <w:tc>
          <w:tcPr>
            <w:tcW w:w="236" w:type="dxa"/>
          </w:tcPr>
          <w:p w14:paraId="424D9DA5"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140D6F40"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47,705</w:t>
            </w:r>
          </w:p>
        </w:tc>
      </w:tr>
      <w:tr w:rsidR="006B0030" w:rsidRPr="00C2555B" w14:paraId="42D35AD7" w14:textId="77777777" w:rsidTr="007A18DC">
        <w:tc>
          <w:tcPr>
            <w:tcW w:w="3294" w:type="dxa"/>
            <w:shd w:val="clear" w:color="auto" w:fill="auto"/>
            <w:vAlign w:val="bottom"/>
          </w:tcPr>
          <w:p w14:paraId="0EA4E1AE" w14:textId="0FCFD2BE" w:rsidR="006B0030" w:rsidRPr="00493671"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C2555B">
              <w:rPr>
                <w:rFonts w:ascii="Browallia New" w:hAnsi="Browallia New" w:cs="Browallia New"/>
                <w:sz w:val="28"/>
                <w:szCs w:val="28"/>
                <w:cs/>
              </w:rPr>
              <w:t>ดอกเบี้ยค้างรับ</w:t>
            </w:r>
          </w:p>
        </w:tc>
        <w:tc>
          <w:tcPr>
            <w:tcW w:w="1179" w:type="dxa"/>
            <w:shd w:val="clear" w:color="auto" w:fill="auto"/>
          </w:tcPr>
          <w:p w14:paraId="6672760C" w14:textId="3501C8D8" w:rsidR="006B0030" w:rsidRPr="000E06E3" w:rsidRDefault="007C1D2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E06E3">
              <w:rPr>
                <w:rFonts w:ascii="Browallia New" w:hAnsi="Browallia New" w:cs="Browallia New"/>
                <w:sz w:val="28"/>
                <w:szCs w:val="28"/>
              </w:rPr>
              <w:t>17</w:t>
            </w:r>
            <w:r w:rsidR="00E73CDE" w:rsidRPr="000E06E3">
              <w:rPr>
                <w:rFonts w:ascii="Browallia New" w:hAnsi="Browallia New" w:cs="Browallia New"/>
                <w:sz w:val="28"/>
                <w:szCs w:val="28"/>
              </w:rPr>
              <w:t>,</w:t>
            </w:r>
            <w:r w:rsidR="00111EC1" w:rsidRPr="000E06E3">
              <w:rPr>
                <w:rFonts w:ascii="Browallia New" w:hAnsi="Browallia New" w:cs="Browallia New"/>
                <w:sz w:val="28"/>
                <w:szCs w:val="28"/>
              </w:rPr>
              <w:t>070</w:t>
            </w:r>
          </w:p>
        </w:tc>
        <w:tc>
          <w:tcPr>
            <w:tcW w:w="236" w:type="dxa"/>
            <w:shd w:val="clear" w:color="auto" w:fill="auto"/>
            <w:vAlign w:val="bottom"/>
          </w:tcPr>
          <w:p w14:paraId="5027A025"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6271ABF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16,716</w:t>
            </w:r>
          </w:p>
        </w:tc>
        <w:tc>
          <w:tcPr>
            <w:tcW w:w="239" w:type="dxa"/>
            <w:shd w:val="clear" w:color="auto" w:fill="auto"/>
          </w:tcPr>
          <w:p w14:paraId="3F1A4922"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138D0F18" w:rsidR="006B0030" w:rsidRPr="00C97B49" w:rsidRDefault="00AA4CEB"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A4CEB">
              <w:rPr>
                <w:rFonts w:ascii="Browallia New" w:hAnsi="Browallia New" w:cs="Browallia New"/>
                <w:sz w:val="28"/>
                <w:szCs w:val="28"/>
              </w:rPr>
              <w:t>14,207</w:t>
            </w:r>
          </w:p>
        </w:tc>
        <w:tc>
          <w:tcPr>
            <w:tcW w:w="236" w:type="dxa"/>
            <w:shd w:val="clear" w:color="auto" w:fill="auto"/>
          </w:tcPr>
          <w:p w14:paraId="07018DF9" w14:textId="77777777"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2A844D2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14,036</w:t>
            </w:r>
          </w:p>
        </w:tc>
      </w:tr>
      <w:tr w:rsidR="006B0030" w:rsidRPr="00C2555B" w14:paraId="360EA57E" w14:textId="77777777" w:rsidTr="007A18DC">
        <w:tc>
          <w:tcPr>
            <w:tcW w:w="3294" w:type="dxa"/>
            <w:vAlign w:val="bottom"/>
          </w:tcPr>
          <w:p w14:paraId="7B4D9E88"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2C36E938" w:rsidR="006B0030" w:rsidRPr="000E06E3" w:rsidRDefault="006D6C32"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0E06E3">
              <w:rPr>
                <w:rFonts w:ascii="Browallia New" w:hAnsi="Browallia New" w:cs="Browallia New"/>
                <w:sz w:val="28"/>
                <w:szCs w:val="28"/>
              </w:rPr>
              <w:t>319</w:t>
            </w:r>
            <w:r w:rsidR="00E30705" w:rsidRPr="000E06E3">
              <w:rPr>
                <w:rFonts w:ascii="Browallia New" w:hAnsi="Browallia New" w:cs="Browallia New"/>
                <w:sz w:val="28"/>
                <w:szCs w:val="28"/>
              </w:rPr>
              <w:t>,4</w:t>
            </w:r>
            <w:r w:rsidR="002C4192">
              <w:rPr>
                <w:rFonts w:ascii="Browallia New" w:hAnsi="Browallia New" w:cs="Browallia New"/>
                <w:sz w:val="28"/>
                <w:szCs w:val="28"/>
              </w:rPr>
              <w:t>40</w:t>
            </w:r>
          </w:p>
        </w:tc>
        <w:tc>
          <w:tcPr>
            <w:tcW w:w="236" w:type="dxa"/>
            <w:shd w:val="clear" w:color="auto" w:fill="auto"/>
            <w:vAlign w:val="bottom"/>
          </w:tcPr>
          <w:p w14:paraId="68E88CF0"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309026C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F511D3">
              <w:rPr>
                <w:rFonts w:ascii="Browallia New" w:hAnsi="Browallia New" w:cs="Browallia New"/>
                <w:sz w:val="28"/>
                <w:szCs w:val="28"/>
              </w:rPr>
              <w:t>320,082</w:t>
            </w:r>
          </w:p>
        </w:tc>
        <w:tc>
          <w:tcPr>
            <w:tcW w:w="239" w:type="dxa"/>
            <w:shd w:val="clear" w:color="auto" w:fill="auto"/>
          </w:tcPr>
          <w:p w14:paraId="3D1DB31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70E4FC89" w:rsidR="006B0030" w:rsidRPr="00C97B49" w:rsidRDefault="00AA4CEB"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A4CEB">
              <w:rPr>
                <w:rFonts w:ascii="Browallia New" w:hAnsi="Browallia New" w:cs="Browallia New"/>
                <w:sz w:val="28"/>
                <w:szCs w:val="28"/>
              </w:rPr>
              <w:t>61,912</w:t>
            </w:r>
          </w:p>
        </w:tc>
        <w:tc>
          <w:tcPr>
            <w:tcW w:w="236" w:type="dxa"/>
          </w:tcPr>
          <w:p w14:paraId="3DEC1B3A"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1AB13A6D"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61,741</w:t>
            </w:r>
          </w:p>
        </w:tc>
      </w:tr>
      <w:tr w:rsidR="006B0030" w:rsidRPr="00C2555B" w14:paraId="0ED31973" w14:textId="77777777" w:rsidTr="007A18DC">
        <w:tc>
          <w:tcPr>
            <w:tcW w:w="3294" w:type="dxa"/>
            <w:vAlign w:val="bottom"/>
          </w:tcPr>
          <w:p w14:paraId="6AEFA2DF"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ค่าเผื่อหนี้สงสัยจะสูญ</w:t>
            </w:r>
          </w:p>
        </w:tc>
        <w:tc>
          <w:tcPr>
            <w:tcW w:w="1179" w:type="dxa"/>
            <w:shd w:val="clear" w:color="auto" w:fill="auto"/>
          </w:tcPr>
          <w:p w14:paraId="06482586" w14:textId="506C5918" w:rsidR="006B0030" w:rsidRPr="000E06E3" w:rsidRDefault="00AE2123"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E06E3">
              <w:rPr>
                <w:rFonts w:ascii="Browallia New" w:hAnsi="Browallia New" w:cs="Browallia New"/>
                <w:sz w:val="28"/>
                <w:szCs w:val="28"/>
              </w:rPr>
              <w:t>(</w:t>
            </w:r>
            <w:r w:rsidR="00F17A33" w:rsidRPr="000E06E3">
              <w:rPr>
                <w:rFonts w:ascii="Browallia New" w:hAnsi="Browallia New" w:cs="Browallia New"/>
                <w:sz w:val="28"/>
                <w:szCs w:val="28"/>
              </w:rPr>
              <w:t>53,905)</w:t>
            </w:r>
          </w:p>
        </w:tc>
        <w:tc>
          <w:tcPr>
            <w:tcW w:w="236" w:type="dxa"/>
            <w:shd w:val="clear" w:color="auto" w:fill="auto"/>
            <w:vAlign w:val="bottom"/>
          </w:tcPr>
          <w:p w14:paraId="18D4375C"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205C884F" w14:textId="1C1B2CC2"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(53,905)</w:t>
            </w:r>
          </w:p>
        </w:tc>
        <w:tc>
          <w:tcPr>
            <w:tcW w:w="239" w:type="dxa"/>
            <w:shd w:val="clear" w:color="auto" w:fill="auto"/>
          </w:tcPr>
          <w:p w14:paraId="18E607E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BCA1484" w14:textId="70A778DF" w:rsidR="006B0030" w:rsidRPr="00C97B49" w:rsidRDefault="001A6E27"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1A6E27">
              <w:rPr>
                <w:rFonts w:ascii="Browallia New" w:hAnsi="Browallia New" w:cs="Browallia New"/>
                <w:sz w:val="28"/>
                <w:szCs w:val="28"/>
              </w:rPr>
              <w:t>(49,121)</w:t>
            </w:r>
          </w:p>
        </w:tc>
        <w:tc>
          <w:tcPr>
            <w:tcW w:w="236" w:type="dxa"/>
          </w:tcPr>
          <w:p w14:paraId="2281DF80"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6B67F947" w14:textId="253073FE"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(49,121)</w:t>
            </w:r>
          </w:p>
        </w:tc>
      </w:tr>
      <w:tr w:rsidR="006B0030" w:rsidRPr="00C2555B" w14:paraId="4AC481B5" w14:textId="77777777" w:rsidTr="007A18DC">
        <w:tc>
          <w:tcPr>
            <w:tcW w:w="3294" w:type="dxa"/>
            <w:vAlign w:val="bottom"/>
          </w:tcPr>
          <w:p w14:paraId="5383FF9B"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519DCA9B" w:rsidR="006B0030" w:rsidRPr="000E06E3" w:rsidRDefault="00EB1879"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E06E3">
              <w:rPr>
                <w:rFonts w:ascii="Browallia New" w:hAnsi="Browallia New" w:cs="Browallia New"/>
                <w:sz w:val="28"/>
                <w:szCs w:val="28"/>
              </w:rPr>
              <w:t>265,53</w:t>
            </w:r>
            <w:r w:rsidR="002C4192">
              <w:rPr>
                <w:rFonts w:ascii="Browallia New" w:hAnsi="Browallia New" w:cs="Browallia New"/>
                <w:sz w:val="28"/>
                <w:szCs w:val="28"/>
              </w:rPr>
              <w:t>5</w:t>
            </w:r>
          </w:p>
        </w:tc>
        <w:tc>
          <w:tcPr>
            <w:tcW w:w="236" w:type="dxa"/>
            <w:shd w:val="clear" w:color="auto" w:fill="auto"/>
            <w:vAlign w:val="bottom"/>
          </w:tcPr>
          <w:p w14:paraId="1C113BB1"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4EDE8AD3"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266,177</w:t>
            </w:r>
          </w:p>
        </w:tc>
        <w:tc>
          <w:tcPr>
            <w:tcW w:w="239" w:type="dxa"/>
            <w:shd w:val="clear" w:color="auto" w:fill="auto"/>
          </w:tcPr>
          <w:p w14:paraId="127DC5E4"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7B3003CF" w:rsidR="006B0030" w:rsidRPr="00C97B49" w:rsidRDefault="009A01F3"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01F3">
              <w:rPr>
                <w:rFonts w:ascii="Browallia New" w:hAnsi="Browallia New" w:cs="Browallia New"/>
                <w:sz w:val="28"/>
                <w:szCs w:val="28"/>
              </w:rPr>
              <w:t>12,791</w:t>
            </w:r>
          </w:p>
        </w:tc>
        <w:tc>
          <w:tcPr>
            <w:tcW w:w="236" w:type="dxa"/>
          </w:tcPr>
          <w:p w14:paraId="49EAB90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bottom"/>
          </w:tcPr>
          <w:p w14:paraId="4CC8B494" w14:textId="4285A784"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r w:rsidR="009A01F3" w:rsidRPr="00C2555B" w14:paraId="3606F8C3" w14:textId="77777777" w:rsidTr="00553E75">
        <w:tc>
          <w:tcPr>
            <w:tcW w:w="3294" w:type="dxa"/>
            <w:vAlign w:val="bottom"/>
          </w:tcPr>
          <w:p w14:paraId="6FB0E4D4" w14:textId="77777777" w:rsidR="009A01F3" w:rsidRPr="00C2555B" w:rsidRDefault="009A01F3" w:rsidP="009A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125B7042" w:rsidR="009A01F3" w:rsidRPr="000E06E3" w:rsidRDefault="0055355B" w:rsidP="009A01F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E06E3">
              <w:rPr>
                <w:rFonts w:ascii="Browallia New" w:hAnsi="Browallia New" w:cs="Browallia New"/>
                <w:sz w:val="28"/>
                <w:szCs w:val="28"/>
              </w:rPr>
              <w:t>(201</w:t>
            </w:r>
            <w:r w:rsidR="0092747D" w:rsidRPr="000E06E3">
              <w:rPr>
                <w:rFonts w:ascii="Browallia New" w:hAnsi="Browallia New" w:cs="Browallia New"/>
                <w:sz w:val="28"/>
                <w:szCs w:val="28"/>
              </w:rPr>
              <w:t>,64</w:t>
            </w:r>
            <w:r w:rsidR="000E06E3" w:rsidRPr="00553E75">
              <w:rPr>
                <w:rFonts w:ascii="Browallia New" w:hAnsi="Browallia New" w:cs="Browallia New"/>
                <w:sz w:val="28"/>
                <w:szCs w:val="28"/>
              </w:rPr>
              <w:t>4</w:t>
            </w:r>
            <w:r w:rsidR="00AF477E" w:rsidRPr="000E06E3">
              <w:rPr>
                <w:rFonts w:ascii="Browallia New" w:hAnsi="Browallia New" w:cs="Browallia New"/>
                <w:sz w:val="28"/>
                <w:szCs w:val="28"/>
              </w:rPr>
              <w:t>)</w:t>
            </w:r>
          </w:p>
        </w:tc>
        <w:tc>
          <w:tcPr>
            <w:tcW w:w="236" w:type="dxa"/>
            <w:shd w:val="clear" w:color="auto" w:fill="auto"/>
            <w:vAlign w:val="bottom"/>
          </w:tcPr>
          <w:p w14:paraId="01C5D973" w14:textId="77777777" w:rsidR="009A01F3" w:rsidRPr="00C2555B" w:rsidRDefault="009A01F3" w:rsidP="009A01F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1C78418E" w:rsidR="009A01F3" w:rsidRPr="00C2555B" w:rsidRDefault="009A01F3" w:rsidP="009A01F3">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(207,361)</w:t>
            </w:r>
          </w:p>
        </w:tc>
        <w:tc>
          <w:tcPr>
            <w:tcW w:w="239" w:type="dxa"/>
            <w:shd w:val="clear" w:color="auto" w:fill="auto"/>
          </w:tcPr>
          <w:p w14:paraId="406D60C6" w14:textId="77777777" w:rsidR="009A01F3" w:rsidRPr="00C2555B" w:rsidRDefault="009A01F3" w:rsidP="009A01F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62693B0B" w:rsidR="009A01F3" w:rsidRPr="00C97B49" w:rsidRDefault="009A01F3" w:rsidP="009A01F3">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064D7A">
              <w:rPr>
                <w:rFonts w:ascii="Browallia New" w:hAnsi="Browallia New" w:cs="Browallia New"/>
                <w:sz w:val="28"/>
                <w:szCs w:val="28"/>
                <w:cs/>
              </w:rPr>
              <w:t xml:space="preserve">       -</w:t>
            </w:r>
          </w:p>
        </w:tc>
        <w:tc>
          <w:tcPr>
            <w:tcW w:w="236" w:type="dxa"/>
          </w:tcPr>
          <w:p w14:paraId="3F90E2F0" w14:textId="77777777" w:rsidR="009A01F3" w:rsidRPr="00C2555B" w:rsidRDefault="009A01F3" w:rsidP="009A01F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262DABAA" w:rsidR="009A01F3" w:rsidRPr="00C2555B" w:rsidRDefault="009A01F3" w:rsidP="009A01F3">
            <w:pPr>
              <w:pStyle w:val="Index5"/>
              <w:tabs>
                <w:tab w:val="clear" w:pos="680"/>
                <w:tab w:val="clear" w:pos="907"/>
                <w:tab w:val="left" w:pos="0"/>
                <w:tab w:val="left" w:pos="1418"/>
              </w:tabs>
              <w:spacing w:line="240" w:lineRule="auto"/>
              <w:ind w:left="-108" w:right="-25" w:firstLine="0"/>
              <w:jc w:val="center"/>
              <w:rPr>
                <w:rFonts w:ascii="Browallia New" w:hAnsi="Browallia New" w:cs="Browallia New"/>
                <w:sz w:val="28"/>
                <w:szCs w:val="28"/>
              </w:rPr>
            </w:pPr>
            <w:r w:rsidRPr="00064D7A">
              <w:rPr>
                <w:rFonts w:ascii="Browallia New" w:hAnsi="Browallia New" w:cs="Browallia New"/>
                <w:sz w:val="28"/>
                <w:szCs w:val="28"/>
                <w:cs/>
              </w:rPr>
              <w:t xml:space="preserve">       -</w:t>
            </w:r>
          </w:p>
        </w:tc>
      </w:tr>
      <w:tr w:rsidR="006B0030" w:rsidRPr="00C2555B" w14:paraId="60184766" w14:textId="77777777" w:rsidTr="007A18DC">
        <w:tc>
          <w:tcPr>
            <w:tcW w:w="3294" w:type="dxa"/>
            <w:vAlign w:val="bottom"/>
          </w:tcPr>
          <w:p w14:paraId="448225A9" w14:textId="77777777" w:rsidR="006B0030" w:rsidRPr="00C2555B" w:rsidRDefault="006B0030" w:rsidP="006B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C2555B">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2D727E2B" w:rsidR="006B0030" w:rsidRPr="000E06E3" w:rsidRDefault="00832A1F"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sidRPr="000E06E3">
              <w:rPr>
                <w:rFonts w:ascii="Browallia New" w:hAnsi="Browallia New" w:cs="Browallia New"/>
                <w:sz w:val="28"/>
                <w:szCs w:val="28"/>
              </w:rPr>
              <w:t>63,89</w:t>
            </w:r>
            <w:r w:rsidR="00E5218D">
              <w:rPr>
                <w:rFonts w:ascii="Browallia New" w:hAnsi="Browallia New" w:cs="Browallia New"/>
                <w:sz w:val="28"/>
                <w:szCs w:val="28"/>
              </w:rPr>
              <w:t>1</w:t>
            </w:r>
          </w:p>
        </w:tc>
        <w:tc>
          <w:tcPr>
            <w:tcW w:w="236" w:type="dxa"/>
            <w:shd w:val="clear" w:color="auto" w:fill="auto"/>
            <w:vAlign w:val="bottom"/>
          </w:tcPr>
          <w:p w14:paraId="1AEECED2" w14:textId="77777777" w:rsidR="006B0030" w:rsidRPr="00C2555B" w:rsidRDefault="006B0030" w:rsidP="006B0030">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411F5526"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F511D3">
              <w:rPr>
                <w:rFonts w:ascii="Browallia New" w:hAnsi="Browallia New" w:cs="Browallia New"/>
                <w:sz w:val="28"/>
                <w:szCs w:val="28"/>
              </w:rPr>
              <w:t>58,816</w:t>
            </w:r>
          </w:p>
        </w:tc>
        <w:tc>
          <w:tcPr>
            <w:tcW w:w="239" w:type="dxa"/>
            <w:shd w:val="clear" w:color="auto" w:fill="auto"/>
          </w:tcPr>
          <w:p w14:paraId="2E6CCB08" w14:textId="77777777" w:rsidR="006B0030" w:rsidRPr="00C2555B" w:rsidRDefault="006B0030" w:rsidP="006B0030">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00DEF9C7" w:rsidR="006B0030" w:rsidRPr="00C97B49" w:rsidRDefault="009A01F3"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9A01F3">
              <w:rPr>
                <w:rFonts w:ascii="Browallia New" w:hAnsi="Browallia New" w:cs="Browallia New"/>
                <w:sz w:val="28"/>
                <w:szCs w:val="28"/>
              </w:rPr>
              <w:t>12,791</w:t>
            </w:r>
          </w:p>
        </w:tc>
        <w:tc>
          <w:tcPr>
            <w:tcW w:w="236" w:type="dxa"/>
            <w:vAlign w:val="bottom"/>
          </w:tcPr>
          <w:p w14:paraId="3D2E48E4" w14:textId="77777777" w:rsidR="006B0030" w:rsidRPr="00C2555B" w:rsidRDefault="006B0030" w:rsidP="006B0030">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33AF1DD5" w14:textId="622EECF8" w:rsidR="006B0030" w:rsidRPr="00C2555B" w:rsidRDefault="006B0030" w:rsidP="006B0030">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12,620</w:t>
            </w:r>
          </w:p>
        </w:tc>
      </w:tr>
    </w:tbl>
    <w:p w14:paraId="4662CBAB" w14:textId="7D6C0149" w:rsidR="001466AC" w:rsidRPr="00126706" w:rsidRDefault="001466AC" w:rsidP="00981C39">
      <w:pPr>
        <w:spacing w:line="240" w:lineRule="auto"/>
        <w:ind w:left="900"/>
        <w:rPr>
          <w:rFonts w:ascii="Browallia New" w:hAnsi="Browallia New" w:cs="Browallia New"/>
          <w:spacing w:val="-2"/>
          <w:sz w:val="28"/>
          <w:szCs w:val="28"/>
          <w:lang w:val="en-GB"/>
        </w:rPr>
      </w:pPr>
    </w:p>
    <w:p w14:paraId="0D93A27B" w14:textId="6D8B5254" w:rsidR="0012502A" w:rsidRPr="00126706" w:rsidRDefault="0090445D" w:rsidP="00493671">
      <w:pPr>
        <w:tabs>
          <w:tab w:val="clear" w:pos="227"/>
          <w:tab w:val="clear" w:pos="454"/>
          <w:tab w:val="clear" w:pos="680"/>
          <w:tab w:val="clear" w:pos="907"/>
          <w:tab w:val="left" w:pos="709"/>
          <w:tab w:val="left" w:pos="1170"/>
        </w:tabs>
        <w:spacing w:line="240" w:lineRule="auto"/>
        <w:ind w:left="891"/>
        <w:jc w:val="thaiDistribute"/>
        <w:outlineLvl w:val="0"/>
        <w:rPr>
          <w:rFonts w:ascii="Browallia New" w:hAnsi="Browallia New" w:cs="Browallia New"/>
          <w:spacing w:val="-2"/>
          <w:sz w:val="28"/>
          <w:szCs w:val="28"/>
          <w:lang w:val="en-GB"/>
        </w:rPr>
      </w:pPr>
      <w:r w:rsidRPr="00126706">
        <w:rPr>
          <w:rFonts w:ascii="Browallia New" w:hAnsi="Browallia New" w:cs="Browallia New"/>
          <w:spacing w:val="-2"/>
          <w:sz w:val="28"/>
          <w:szCs w:val="28"/>
          <w:cs/>
        </w:rPr>
        <w:t>บริษัท ไมด้า ลิสซิ่ง จำกัด</w:t>
      </w:r>
      <w:r w:rsidR="0054523A" w:rsidRPr="00126706">
        <w:rPr>
          <w:rFonts w:ascii="Browallia New" w:hAnsi="Browallia New" w:cs="Browallia New"/>
          <w:spacing w:val="-2"/>
          <w:sz w:val="28"/>
          <w:szCs w:val="28"/>
          <w:cs/>
        </w:rPr>
        <w:t xml:space="preserve"> </w:t>
      </w:r>
      <w:r w:rsidRPr="00126706">
        <w:rPr>
          <w:rFonts w:ascii="Browallia New" w:hAnsi="Browallia New" w:cs="Browallia New"/>
          <w:spacing w:val="-2"/>
          <w:sz w:val="28"/>
          <w:szCs w:val="28"/>
          <w:cs/>
        </w:rPr>
        <w:t>(มหาชน) (</w:t>
      </w:r>
      <w:r w:rsidR="00F84A59" w:rsidRPr="00126706">
        <w:rPr>
          <w:rFonts w:ascii="Browallia New" w:hAnsi="Browallia New" w:cs="Browallia New"/>
          <w:spacing w:val="-2"/>
          <w:sz w:val="28"/>
          <w:szCs w:val="28"/>
          <w:cs/>
        </w:rPr>
        <w:t>บริษัทย่อย</w:t>
      </w:r>
      <w:r w:rsidRPr="00126706">
        <w:rPr>
          <w:rFonts w:ascii="Browallia New" w:hAnsi="Browallia New" w:cs="Browallia New"/>
          <w:spacing w:val="-2"/>
          <w:sz w:val="28"/>
          <w:szCs w:val="28"/>
          <w:cs/>
        </w:rPr>
        <w:t xml:space="preserve">) </w:t>
      </w:r>
      <w:r w:rsidR="00F84A59" w:rsidRPr="00126706">
        <w:rPr>
          <w:rFonts w:ascii="Browallia New" w:hAnsi="Browallia New" w:cs="Browallia New"/>
          <w:spacing w:val="-2"/>
          <w:sz w:val="28"/>
          <w:szCs w:val="28"/>
          <w:cs/>
        </w:rPr>
        <w:t>มีเงินให้กู้ยืมระยะยาวในอัตราดอกเบี้ย</w:t>
      </w:r>
      <w:r w:rsidR="00C31BB7" w:rsidRPr="00126706">
        <w:rPr>
          <w:rFonts w:ascii="Browallia New" w:hAnsi="Browallia New" w:cs="Browallia New"/>
          <w:spacing w:val="-2"/>
          <w:sz w:val="28"/>
          <w:szCs w:val="28"/>
        </w:rPr>
        <w:t xml:space="preserve"> </w:t>
      </w:r>
      <w:r w:rsidR="00F84A59" w:rsidRPr="00126706">
        <w:rPr>
          <w:rFonts w:ascii="Browallia New" w:hAnsi="Browallia New" w:cs="Browallia New"/>
          <w:spacing w:val="-2"/>
          <w:sz w:val="28"/>
          <w:szCs w:val="28"/>
          <w:cs/>
        </w:rPr>
        <w:t xml:space="preserve">ร้อยละ </w:t>
      </w:r>
      <w:r w:rsidR="00F84A59" w:rsidRPr="00126706">
        <w:rPr>
          <w:rFonts w:ascii="Browallia New" w:hAnsi="Browallia New" w:cs="Browallia New"/>
          <w:spacing w:val="-2"/>
          <w:sz w:val="28"/>
          <w:szCs w:val="28"/>
        </w:rPr>
        <w:t>12</w:t>
      </w:r>
      <w:r w:rsidR="00F84A59" w:rsidRPr="00126706">
        <w:rPr>
          <w:rFonts w:ascii="Browallia New" w:hAnsi="Browallia New" w:cs="Browallia New"/>
          <w:spacing w:val="-2"/>
          <w:sz w:val="28"/>
          <w:szCs w:val="28"/>
          <w:cs/>
        </w:rPr>
        <w:t xml:space="preserve"> </w:t>
      </w:r>
      <w:r w:rsidR="00087A0F" w:rsidRPr="00126706">
        <w:rPr>
          <w:rFonts w:ascii="Browallia New" w:hAnsi="Browallia New" w:cs="Browallia New"/>
          <w:spacing w:val="-2"/>
          <w:sz w:val="28"/>
          <w:szCs w:val="28"/>
        </w:rPr>
        <w:t>-</w:t>
      </w:r>
      <w:r w:rsidR="00F84A59" w:rsidRPr="00126706">
        <w:rPr>
          <w:rFonts w:ascii="Browallia New" w:hAnsi="Browallia New" w:cs="Browallia New"/>
          <w:spacing w:val="-2"/>
          <w:sz w:val="28"/>
          <w:szCs w:val="28"/>
          <w:cs/>
        </w:rPr>
        <w:t xml:space="preserve"> </w:t>
      </w:r>
      <w:r w:rsidR="00F84A59" w:rsidRPr="00126706">
        <w:rPr>
          <w:rFonts w:ascii="Browallia New" w:hAnsi="Browallia New" w:cs="Browallia New"/>
          <w:spacing w:val="-2"/>
          <w:sz w:val="28"/>
          <w:szCs w:val="28"/>
        </w:rPr>
        <w:t>24</w:t>
      </w:r>
      <w:r w:rsidR="00F84A59" w:rsidRPr="00126706">
        <w:rPr>
          <w:rFonts w:ascii="Browallia New" w:hAnsi="Browallia New" w:cs="Browallia New"/>
          <w:spacing w:val="-2"/>
          <w:sz w:val="28"/>
          <w:szCs w:val="28"/>
          <w:cs/>
        </w:rPr>
        <w:t xml:space="preserve"> ต่อปี และมียอดคงเหลือที่มีหลักประกันเงินกู้ยืม </w:t>
      </w:r>
      <w:r w:rsidR="0012502A" w:rsidRPr="00126706">
        <w:rPr>
          <w:rFonts w:ascii="Browallia New" w:hAnsi="Browallia New" w:cs="Browallia New"/>
          <w:spacing w:val="-2"/>
          <w:sz w:val="28"/>
          <w:szCs w:val="28"/>
          <w:cs/>
        </w:rPr>
        <w:t xml:space="preserve">ณ วันที่ </w:t>
      </w:r>
      <w:r w:rsidR="006B0030" w:rsidRPr="00126706">
        <w:rPr>
          <w:rFonts w:ascii="Browallia New" w:hAnsi="Browallia New" w:cs="Browallia New"/>
          <w:sz w:val="28"/>
          <w:szCs w:val="28"/>
        </w:rPr>
        <w:t>3</w:t>
      </w:r>
      <w:r w:rsidR="003B3B06" w:rsidRPr="00126706">
        <w:rPr>
          <w:rFonts w:ascii="Browallia New" w:hAnsi="Browallia New" w:cs="Browallia New" w:hint="cs"/>
          <w:sz w:val="28"/>
          <w:szCs w:val="28"/>
        </w:rPr>
        <w:t>1</w:t>
      </w:r>
      <w:r w:rsidR="006B0030" w:rsidRPr="00126706">
        <w:rPr>
          <w:rFonts w:ascii="Browallia New" w:hAnsi="Browallia New" w:cs="Browallia New" w:hint="cs"/>
          <w:sz w:val="28"/>
          <w:szCs w:val="28"/>
          <w:cs/>
        </w:rPr>
        <w:t xml:space="preserve"> มีนาคม </w:t>
      </w:r>
      <w:r w:rsidR="003B3B06" w:rsidRPr="00126706">
        <w:rPr>
          <w:rFonts w:ascii="Browallia New" w:hAnsi="Browallia New" w:cs="Browallia New" w:hint="cs"/>
          <w:sz w:val="28"/>
          <w:szCs w:val="28"/>
        </w:rPr>
        <w:t>2563</w:t>
      </w:r>
      <w:r w:rsidR="006B0030" w:rsidRPr="00126706">
        <w:rPr>
          <w:rFonts w:ascii="Browallia New" w:hAnsi="Browallia New" w:cs="Browallia New"/>
          <w:sz w:val="28"/>
          <w:szCs w:val="28"/>
          <w:cs/>
        </w:rPr>
        <w:t xml:space="preserve"> และ วันที่ </w:t>
      </w:r>
      <w:r w:rsidR="006B0030" w:rsidRPr="00126706">
        <w:rPr>
          <w:rFonts w:ascii="Browallia New" w:hAnsi="Browallia New" w:cs="Browallia New"/>
          <w:sz w:val="28"/>
          <w:szCs w:val="28"/>
          <w:lang w:val="en-GB"/>
        </w:rPr>
        <w:t>31</w:t>
      </w:r>
      <w:r w:rsidR="006B0030" w:rsidRPr="00126706">
        <w:rPr>
          <w:rFonts w:ascii="Browallia New" w:hAnsi="Browallia New" w:cs="Browallia New"/>
          <w:sz w:val="28"/>
          <w:szCs w:val="28"/>
          <w:cs/>
        </w:rPr>
        <w:t xml:space="preserve"> ธันวาคม </w:t>
      </w:r>
      <w:r w:rsidR="006B0030" w:rsidRPr="00126706">
        <w:rPr>
          <w:rFonts w:ascii="Browallia New" w:hAnsi="Browallia New" w:cs="Browallia New"/>
          <w:sz w:val="28"/>
          <w:szCs w:val="28"/>
          <w:lang w:val="en-GB"/>
        </w:rPr>
        <w:t>256</w:t>
      </w:r>
      <w:r w:rsidR="003B3B06" w:rsidRPr="00126706">
        <w:rPr>
          <w:rFonts w:ascii="Browallia New" w:hAnsi="Browallia New" w:cs="Browallia New" w:hint="cs"/>
          <w:sz w:val="28"/>
          <w:szCs w:val="28"/>
        </w:rPr>
        <w:t>2</w:t>
      </w:r>
      <w:r w:rsidR="006B0030" w:rsidRPr="00126706">
        <w:rPr>
          <w:rFonts w:ascii="Browallia New" w:hAnsi="Browallia New" w:cs="Browallia New"/>
          <w:sz w:val="28"/>
          <w:szCs w:val="28"/>
          <w:cs/>
        </w:rPr>
        <w:t xml:space="preserve"> </w:t>
      </w:r>
      <w:r w:rsidR="0012502A" w:rsidRPr="00126706">
        <w:rPr>
          <w:rFonts w:ascii="Browallia New" w:hAnsi="Browallia New" w:cs="Browallia New"/>
          <w:spacing w:val="-2"/>
          <w:sz w:val="28"/>
          <w:szCs w:val="28"/>
          <w:cs/>
        </w:rPr>
        <w:t>ดังนี้</w:t>
      </w:r>
    </w:p>
    <w:p w14:paraId="1C75257B" w14:textId="77777777" w:rsidR="00F84A59" w:rsidRPr="00126706" w:rsidRDefault="00F84A59"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550" w:type="dxa"/>
        <w:tblInd w:w="900" w:type="dxa"/>
        <w:tblLook w:val="01E0" w:firstRow="1" w:lastRow="1" w:firstColumn="1" w:lastColumn="1" w:noHBand="0" w:noVBand="0"/>
      </w:tblPr>
      <w:tblGrid>
        <w:gridCol w:w="410"/>
        <w:gridCol w:w="1525"/>
        <w:gridCol w:w="1418"/>
        <w:gridCol w:w="5197"/>
      </w:tblGrid>
      <w:tr w:rsidR="00F84A59" w:rsidRPr="00A20979" w14:paraId="60B9650A" w14:textId="77777777" w:rsidTr="00EF65C2">
        <w:tc>
          <w:tcPr>
            <w:tcW w:w="410" w:type="dxa"/>
          </w:tcPr>
          <w:p w14:paraId="552B99AD"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A20979" w:rsidRDefault="00F84A59" w:rsidP="00415863">
            <w:pPr>
              <w:tabs>
                <w:tab w:val="left" w:pos="1680"/>
              </w:tabs>
              <w:ind w:right="-22"/>
              <w:jc w:val="right"/>
              <w:rPr>
                <w:rFonts w:ascii="Browallia New" w:hAnsi="Browallia New" w:cs="Browallia New"/>
                <w:sz w:val="24"/>
                <w:szCs w:val="24"/>
                <w:cs/>
              </w:rPr>
            </w:pPr>
            <w:r w:rsidRPr="00A20979">
              <w:rPr>
                <w:rFonts w:ascii="Browallia New" w:hAnsi="Browallia New" w:cs="Browallia New"/>
                <w:sz w:val="24"/>
                <w:szCs w:val="24"/>
                <w:cs/>
              </w:rPr>
              <w:t>(หน่วย : ล้านบาท)</w:t>
            </w:r>
          </w:p>
        </w:tc>
        <w:tc>
          <w:tcPr>
            <w:tcW w:w="5197" w:type="dxa"/>
            <w:vAlign w:val="center"/>
          </w:tcPr>
          <w:p w14:paraId="7335598D"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740CFB47" w14:textId="77777777" w:rsidTr="00EF65C2">
        <w:tc>
          <w:tcPr>
            <w:tcW w:w="410" w:type="dxa"/>
          </w:tcPr>
          <w:p w14:paraId="43662359"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A20979"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A20979">
              <w:rPr>
                <w:rFonts w:ascii="Browallia New" w:hAnsi="Browallia New" w:cs="Browallia New"/>
                <w:sz w:val="24"/>
                <w:szCs w:val="24"/>
                <w:cs/>
              </w:rPr>
              <w:t xml:space="preserve">เงินต้น </w:t>
            </w:r>
          </w:p>
        </w:tc>
        <w:tc>
          <w:tcPr>
            <w:tcW w:w="5197" w:type="dxa"/>
            <w:vAlign w:val="center"/>
          </w:tcPr>
          <w:p w14:paraId="47466E94" w14:textId="77777777" w:rsidR="00F84A59" w:rsidRPr="00A20979" w:rsidRDefault="00F84A59" w:rsidP="00415863">
            <w:pPr>
              <w:tabs>
                <w:tab w:val="left" w:pos="1680"/>
              </w:tabs>
              <w:ind w:left="-108" w:right="-22"/>
              <w:jc w:val="center"/>
              <w:rPr>
                <w:rFonts w:ascii="Browallia New" w:hAnsi="Browallia New" w:cs="Browallia New"/>
                <w:sz w:val="24"/>
                <w:szCs w:val="24"/>
                <w:cs/>
              </w:rPr>
            </w:pPr>
          </w:p>
        </w:tc>
      </w:tr>
      <w:tr w:rsidR="00F84A59" w:rsidRPr="00A20979" w14:paraId="42A50CD8" w14:textId="77777777" w:rsidTr="00EF65C2">
        <w:tc>
          <w:tcPr>
            <w:tcW w:w="410" w:type="dxa"/>
          </w:tcPr>
          <w:p w14:paraId="3110D8FE" w14:textId="77777777" w:rsidR="00F84A59" w:rsidRPr="00A20979"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A20979" w:rsidRDefault="00F84A59" w:rsidP="00415863">
            <w:pPr>
              <w:pBdr>
                <w:bottom w:val="single" w:sz="4" w:space="1" w:color="auto"/>
              </w:pBdr>
              <w:ind w:left="-15"/>
              <w:jc w:val="center"/>
              <w:rPr>
                <w:rFonts w:ascii="Browallia New" w:hAnsi="Browallia New" w:cs="Browallia New"/>
                <w:sz w:val="24"/>
                <w:szCs w:val="24"/>
              </w:rPr>
            </w:pPr>
            <w:r w:rsidRPr="00A20979">
              <w:rPr>
                <w:rFonts w:ascii="Browallia New" w:hAnsi="Browallia New" w:cs="Browallia New"/>
                <w:sz w:val="24"/>
                <w:szCs w:val="24"/>
                <w:cs/>
              </w:rPr>
              <w:t>งบการเงินรวม</w:t>
            </w:r>
          </w:p>
        </w:tc>
        <w:tc>
          <w:tcPr>
            <w:tcW w:w="5197" w:type="dxa"/>
          </w:tcPr>
          <w:p w14:paraId="25157137" w14:textId="77777777" w:rsidR="00F84A59" w:rsidRPr="00A20979" w:rsidRDefault="00F84A59" w:rsidP="00415863">
            <w:pPr>
              <w:tabs>
                <w:tab w:val="left" w:pos="1680"/>
              </w:tabs>
              <w:ind w:left="-15"/>
              <w:jc w:val="center"/>
              <w:rPr>
                <w:rFonts w:ascii="Browallia New" w:hAnsi="Browallia New" w:cs="Browallia New"/>
                <w:sz w:val="24"/>
                <w:szCs w:val="24"/>
              </w:rPr>
            </w:pPr>
          </w:p>
        </w:tc>
      </w:tr>
      <w:tr w:rsidR="00EF65C2" w:rsidRPr="00A20979" w14:paraId="3031A15C" w14:textId="77777777" w:rsidTr="00EF65C2">
        <w:tc>
          <w:tcPr>
            <w:tcW w:w="410" w:type="dxa"/>
          </w:tcPr>
          <w:p w14:paraId="50EA8758" w14:textId="77777777" w:rsidR="00EF65C2" w:rsidRPr="00A20979" w:rsidRDefault="00EF65C2" w:rsidP="00EF65C2">
            <w:pPr>
              <w:tabs>
                <w:tab w:val="left" w:pos="1680"/>
              </w:tabs>
              <w:ind w:left="-108" w:right="-22"/>
              <w:jc w:val="thaiDistribute"/>
              <w:rPr>
                <w:rFonts w:ascii="Browallia New" w:hAnsi="Browallia New" w:cs="Browallia New"/>
                <w:sz w:val="24"/>
                <w:szCs w:val="24"/>
              </w:rPr>
            </w:pPr>
          </w:p>
        </w:tc>
        <w:tc>
          <w:tcPr>
            <w:tcW w:w="1525" w:type="dxa"/>
          </w:tcPr>
          <w:p w14:paraId="505722BE" w14:textId="4AB98F32" w:rsidR="00EF65C2" w:rsidRPr="00A20979" w:rsidRDefault="003B3B06" w:rsidP="00EF65C2">
            <w:pPr>
              <w:pBdr>
                <w:bottom w:val="single" w:sz="4" w:space="1" w:color="auto"/>
              </w:pBdr>
              <w:ind w:left="-15"/>
              <w:jc w:val="center"/>
              <w:rPr>
                <w:rFonts w:ascii="Browallia New" w:hAnsi="Browallia New" w:cs="Browallia New"/>
                <w:sz w:val="24"/>
                <w:szCs w:val="24"/>
              </w:rPr>
            </w:pPr>
            <w:r w:rsidRPr="003B3B06">
              <w:rPr>
                <w:rFonts w:ascii="Browallia New" w:hAnsi="Browallia New" w:cs="Browallia New"/>
                <w:sz w:val="24"/>
                <w:szCs w:val="24"/>
              </w:rPr>
              <w:t>31</w:t>
            </w:r>
            <w:r w:rsidR="00EF65C2" w:rsidRPr="00A20979">
              <w:rPr>
                <w:rFonts w:ascii="Browallia New" w:hAnsi="Browallia New" w:cs="Browallia New"/>
                <w:sz w:val="24"/>
                <w:szCs w:val="24"/>
                <w:cs/>
              </w:rPr>
              <w:t xml:space="preserve"> มีนาคม </w:t>
            </w:r>
            <w:r w:rsidRPr="003B3B06">
              <w:rPr>
                <w:rFonts w:ascii="Browallia New" w:hAnsi="Browallia New" w:cs="Browallia New"/>
                <w:sz w:val="24"/>
                <w:szCs w:val="24"/>
              </w:rPr>
              <w:t>2563</w:t>
            </w:r>
          </w:p>
        </w:tc>
        <w:tc>
          <w:tcPr>
            <w:tcW w:w="1418" w:type="dxa"/>
            <w:vAlign w:val="bottom"/>
          </w:tcPr>
          <w:p w14:paraId="39DCC2D1" w14:textId="14C7802E" w:rsidR="00EF65C2" w:rsidRPr="00A20979" w:rsidRDefault="00EF65C2" w:rsidP="00EF65C2">
            <w:pPr>
              <w:pBdr>
                <w:bottom w:val="single" w:sz="4" w:space="1" w:color="auto"/>
              </w:pBdr>
              <w:ind w:left="-15"/>
              <w:jc w:val="center"/>
              <w:rPr>
                <w:rFonts w:ascii="Browallia New" w:hAnsi="Browallia New" w:cs="Browallia New"/>
                <w:sz w:val="24"/>
                <w:szCs w:val="24"/>
              </w:rPr>
            </w:pPr>
            <w:r w:rsidRPr="00A20979">
              <w:rPr>
                <w:rFonts w:ascii="Browallia New" w:eastAsia="SimSun" w:hAnsi="Browallia New" w:cs="Browallia New"/>
                <w:sz w:val="24"/>
                <w:szCs w:val="24"/>
                <w:lang w:val="en-GB"/>
              </w:rPr>
              <w:t xml:space="preserve">31 </w:t>
            </w:r>
            <w:r w:rsidRPr="00A20979">
              <w:rPr>
                <w:rFonts w:ascii="Browallia New" w:eastAsia="SimSun" w:hAnsi="Browallia New" w:cs="Browallia New"/>
                <w:sz w:val="24"/>
                <w:szCs w:val="24"/>
                <w:cs/>
                <w:lang w:val="en-GB"/>
              </w:rPr>
              <w:t xml:space="preserve">ธันวาคม </w:t>
            </w:r>
            <w:r w:rsidRPr="00A20979">
              <w:rPr>
                <w:rFonts w:ascii="Browallia New" w:hAnsi="Browallia New" w:cs="Browallia New"/>
                <w:sz w:val="24"/>
                <w:szCs w:val="24"/>
              </w:rPr>
              <w:t>256</w:t>
            </w:r>
            <w:r w:rsidR="003B3B06" w:rsidRPr="003B3B06">
              <w:rPr>
                <w:rFonts w:ascii="Browallia New" w:hAnsi="Browallia New" w:cs="Browallia New"/>
                <w:sz w:val="24"/>
                <w:szCs w:val="24"/>
              </w:rPr>
              <w:t>2</w:t>
            </w:r>
          </w:p>
        </w:tc>
        <w:tc>
          <w:tcPr>
            <w:tcW w:w="5197" w:type="dxa"/>
            <w:vAlign w:val="bottom"/>
          </w:tcPr>
          <w:p w14:paraId="652AA610" w14:textId="77777777" w:rsidR="00EF65C2" w:rsidRPr="00A20979"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A20979">
              <w:rPr>
                <w:rFonts w:ascii="Browallia New" w:hAnsi="Browallia New" w:cs="Browallia New"/>
                <w:sz w:val="24"/>
                <w:szCs w:val="24"/>
                <w:cs/>
              </w:rPr>
              <w:t>หลักประกัน</w:t>
            </w:r>
          </w:p>
        </w:tc>
      </w:tr>
      <w:tr w:rsidR="00EF65C2" w:rsidRPr="00A20979" w14:paraId="6ED658F2" w14:textId="77777777" w:rsidTr="00EF65C2">
        <w:tc>
          <w:tcPr>
            <w:tcW w:w="410" w:type="dxa"/>
          </w:tcPr>
          <w:p w14:paraId="7B080F53" w14:textId="77777777" w:rsidR="00EF65C2" w:rsidRPr="00A20979" w:rsidRDefault="00EF65C2" w:rsidP="00EF65C2">
            <w:pPr>
              <w:tabs>
                <w:tab w:val="left" w:pos="1680"/>
              </w:tabs>
              <w:ind w:left="-108" w:right="-22"/>
              <w:jc w:val="center"/>
              <w:rPr>
                <w:rFonts w:ascii="Browallia New" w:hAnsi="Browallia New" w:cs="Browallia New"/>
                <w:sz w:val="24"/>
                <w:szCs w:val="24"/>
                <w:cs/>
              </w:rPr>
            </w:pPr>
          </w:p>
        </w:tc>
        <w:tc>
          <w:tcPr>
            <w:tcW w:w="1525" w:type="dxa"/>
          </w:tcPr>
          <w:p w14:paraId="7F40D93C" w14:textId="77777777" w:rsidR="00EF65C2" w:rsidRPr="00A20979" w:rsidRDefault="00EF65C2" w:rsidP="00EF65C2">
            <w:pPr>
              <w:ind w:left="-108" w:right="-22"/>
              <w:jc w:val="center"/>
              <w:rPr>
                <w:rFonts w:ascii="Browallia New" w:hAnsi="Browallia New" w:cs="Browallia New"/>
                <w:sz w:val="24"/>
                <w:szCs w:val="24"/>
              </w:rPr>
            </w:pPr>
          </w:p>
        </w:tc>
        <w:tc>
          <w:tcPr>
            <w:tcW w:w="1418" w:type="dxa"/>
          </w:tcPr>
          <w:p w14:paraId="75DADD30" w14:textId="77777777" w:rsidR="00EF65C2" w:rsidRPr="00A20979" w:rsidRDefault="00EF65C2" w:rsidP="00EF65C2">
            <w:pPr>
              <w:ind w:left="-108" w:right="-22"/>
              <w:jc w:val="center"/>
              <w:rPr>
                <w:rFonts w:ascii="Browallia New" w:hAnsi="Browallia New" w:cs="Browallia New"/>
                <w:sz w:val="24"/>
                <w:szCs w:val="24"/>
              </w:rPr>
            </w:pPr>
          </w:p>
        </w:tc>
        <w:tc>
          <w:tcPr>
            <w:tcW w:w="5197" w:type="dxa"/>
          </w:tcPr>
          <w:p w14:paraId="68646728" w14:textId="77777777" w:rsidR="00EF65C2" w:rsidRPr="00A20979" w:rsidRDefault="00EF65C2" w:rsidP="00EF65C2">
            <w:pPr>
              <w:tabs>
                <w:tab w:val="left" w:pos="1680"/>
              </w:tabs>
              <w:ind w:left="-108" w:right="-22"/>
              <w:jc w:val="thaiDistribute"/>
              <w:rPr>
                <w:rFonts w:ascii="Browallia New" w:hAnsi="Browallia New" w:cs="Browallia New"/>
                <w:sz w:val="24"/>
                <w:szCs w:val="24"/>
                <w:cs/>
              </w:rPr>
            </w:pPr>
          </w:p>
        </w:tc>
      </w:tr>
      <w:tr w:rsidR="00A20979" w:rsidRPr="00A20979" w14:paraId="3667FD6A" w14:textId="77777777" w:rsidTr="00EF65C2">
        <w:tc>
          <w:tcPr>
            <w:tcW w:w="410" w:type="dxa"/>
          </w:tcPr>
          <w:p w14:paraId="301F3FF0"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1</w:t>
            </w:r>
            <w:r w:rsidRPr="00A20979">
              <w:rPr>
                <w:rFonts w:ascii="Browallia New" w:hAnsi="Browallia New" w:cs="Browallia New"/>
                <w:sz w:val="24"/>
                <w:szCs w:val="24"/>
                <w:cs/>
              </w:rPr>
              <w:t>)</w:t>
            </w:r>
          </w:p>
        </w:tc>
        <w:tc>
          <w:tcPr>
            <w:tcW w:w="1525" w:type="dxa"/>
          </w:tcPr>
          <w:p w14:paraId="39E4B620" w14:textId="0438EE30" w:rsidR="00A20979" w:rsidRPr="00A20979" w:rsidRDefault="001E6A45" w:rsidP="00A20979">
            <w:pPr>
              <w:ind w:left="-108" w:right="-22"/>
              <w:jc w:val="right"/>
              <w:rPr>
                <w:rFonts w:ascii="Browallia New" w:hAnsi="Browallia New" w:cs="Browallia New"/>
                <w:sz w:val="24"/>
                <w:szCs w:val="24"/>
              </w:rPr>
            </w:pPr>
            <w:r w:rsidRPr="00553E75">
              <w:rPr>
                <w:rFonts w:ascii="Browallia New" w:hAnsi="Browallia New" w:cs="Browallia New"/>
                <w:sz w:val="24"/>
                <w:szCs w:val="24"/>
              </w:rPr>
              <w:t>144.94</w:t>
            </w:r>
          </w:p>
        </w:tc>
        <w:tc>
          <w:tcPr>
            <w:tcW w:w="1418" w:type="dxa"/>
          </w:tcPr>
          <w:p w14:paraId="162BBE99" w14:textId="75EDB14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137</w:t>
            </w:r>
            <w:r w:rsidRPr="00A20979">
              <w:rPr>
                <w:rFonts w:ascii="Browallia New" w:hAnsi="Browallia New" w:cs="Browallia New"/>
                <w:sz w:val="24"/>
                <w:szCs w:val="24"/>
                <w:cs/>
              </w:rPr>
              <w:t>.</w:t>
            </w:r>
            <w:r w:rsidRPr="00A20979">
              <w:rPr>
                <w:rFonts w:ascii="Browallia New" w:hAnsi="Browallia New" w:cs="Browallia New"/>
                <w:sz w:val="24"/>
                <w:szCs w:val="24"/>
              </w:rPr>
              <w:t>83</w:t>
            </w:r>
          </w:p>
        </w:tc>
        <w:tc>
          <w:tcPr>
            <w:tcW w:w="5197" w:type="dxa"/>
          </w:tcPr>
          <w:p w14:paraId="273BA64F" w14:textId="768B5052" w:rsidR="00A20979" w:rsidRPr="00A20979" w:rsidRDefault="00A20979" w:rsidP="00A20979">
            <w:pPr>
              <w:tabs>
                <w:tab w:val="left" w:pos="1680"/>
              </w:tabs>
              <w:ind w:left="271" w:right="-22" w:hanging="284"/>
              <w:rPr>
                <w:rFonts w:ascii="Browallia New" w:hAnsi="Browallia New" w:cs="Browallia New"/>
                <w:sz w:val="24"/>
                <w:szCs w:val="24"/>
                <w:cs/>
              </w:rPr>
            </w:pPr>
            <w:r w:rsidRPr="00A20979">
              <w:rPr>
                <w:rFonts w:ascii="Browallia New" w:hAnsi="Browallia New" w:cs="Browallia New"/>
                <w:sz w:val="24"/>
                <w:szCs w:val="24"/>
                <w:cs/>
              </w:rPr>
              <w:t>โอนลอยสมุดทะเบียนรถยนต์ หุ้นสามัญของบริษัทในประเทศแห่งหนึ่งและโฉนดที่ดินไว้เป็นประกันต่อบริษัท</w:t>
            </w:r>
          </w:p>
        </w:tc>
      </w:tr>
      <w:tr w:rsidR="00A20979" w:rsidRPr="00A20979" w14:paraId="6860E709" w14:textId="77777777" w:rsidTr="00EF65C2">
        <w:trPr>
          <w:trHeight w:val="311"/>
        </w:trPr>
        <w:tc>
          <w:tcPr>
            <w:tcW w:w="410" w:type="dxa"/>
          </w:tcPr>
          <w:p w14:paraId="4E71A7BE" w14:textId="7777777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p>
        </w:tc>
        <w:tc>
          <w:tcPr>
            <w:tcW w:w="1525" w:type="dxa"/>
          </w:tcPr>
          <w:p w14:paraId="793D14DD" w14:textId="17164E1A" w:rsidR="00A20979" w:rsidRPr="00A20979" w:rsidRDefault="001E6A45" w:rsidP="00A20979">
            <w:pPr>
              <w:ind w:left="-108" w:right="-22"/>
              <w:jc w:val="right"/>
              <w:rPr>
                <w:rFonts w:ascii="Browallia New" w:hAnsi="Browallia New" w:cs="Browallia New"/>
                <w:sz w:val="24"/>
                <w:szCs w:val="24"/>
                <w:cs/>
              </w:rPr>
            </w:pPr>
            <w:r w:rsidRPr="00553E75">
              <w:rPr>
                <w:rFonts w:ascii="Browallia New" w:hAnsi="Browallia New" w:cs="Browallia New"/>
                <w:sz w:val="24"/>
                <w:szCs w:val="24"/>
              </w:rPr>
              <w:t>31.55</w:t>
            </w:r>
          </w:p>
        </w:tc>
        <w:tc>
          <w:tcPr>
            <w:tcW w:w="1418" w:type="dxa"/>
          </w:tcPr>
          <w:p w14:paraId="37565141" w14:textId="3AB63AD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32.84</w:t>
            </w:r>
          </w:p>
        </w:tc>
        <w:tc>
          <w:tcPr>
            <w:tcW w:w="5197" w:type="dxa"/>
          </w:tcPr>
          <w:p w14:paraId="057804E8" w14:textId="77777777" w:rsidR="00A20979" w:rsidRPr="00A20979" w:rsidRDefault="00A20979" w:rsidP="00A20979">
            <w:pPr>
              <w:ind w:left="271" w:hanging="284"/>
              <w:rPr>
                <w:rFonts w:ascii="Browallia New" w:hAnsi="Browallia New" w:cs="Browallia New"/>
                <w:sz w:val="24"/>
                <w:szCs w:val="24"/>
              </w:rPr>
            </w:pPr>
            <w:r w:rsidRPr="00A20979">
              <w:rPr>
                <w:rFonts w:ascii="Browallia New" w:hAnsi="Browallia New" w:cs="Browallia New"/>
                <w:sz w:val="24"/>
                <w:szCs w:val="24"/>
                <w:cs/>
              </w:rPr>
              <w:t>ค้ำประกันโดยบุคคล</w:t>
            </w:r>
          </w:p>
        </w:tc>
      </w:tr>
      <w:tr w:rsidR="00A20979" w:rsidRPr="00A20979" w14:paraId="5AEA3880" w14:textId="77777777" w:rsidTr="00EF65C2">
        <w:tc>
          <w:tcPr>
            <w:tcW w:w="410" w:type="dxa"/>
          </w:tcPr>
          <w:p w14:paraId="688C2B4B" w14:textId="5C988D07"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3</w:t>
            </w:r>
            <w:r w:rsidRPr="00A20979">
              <w:rPr>
                <w:rFonts w:ascii="Browallia New" w:hAnsi="Browallia New" w:cs="Browallia New"/>
                <w:sz w:val="24"/>
                <w:szCs w:val="24"/>
                <w:cs/>
              </w:rPr>
              <w:t>)</w:t>
            </w:r>
          </w:p>
        </w:tc>
        <w:tc>
          <w:tcPr>
            <w:tcW w:w="1525" w:type="dxa"/>
          </w:tcPr>
          <w:p w14:paraId="6465D315" w14:textId="4DBF0ACB" w:rsidR="00A20979" w:rsidRPr="00A20979" w:rsidRDefault="001E6A45" w:rsidP="00A20979">
            <w:pPr>
              <w:ind w:left="-108" w:right="-22"/>
              <w:jc w:val="right"/>
              <w:rPr>
                <w:rFonts w:ascii="Browallia New" w:hAnsi="Browallia New" w:cs="Browallia New"/>
                <w:sz w:val="24"/>
                <w:szCs w:val="24"/>
              </w:rPr>
            </w:pPr>
            <w:r w:rsidRPr="00553E75">
              <w:rPr>
                <w:rFonts w:ascii="Browallia New" w:hAnsi="Browallia New" w:cs="Browallia New"/>
                <w:sz w:val="24"/>
                <w:szCs w:val="24"/>
              </w:rPr>
              <w:t>2.59</w:t>
            </w:r>
          </w:p>
        </w:tc>
        <w:tc>
          <w:tcPr>
            <w:tcW w:w="1418" w:type="dxa"/>
          </w:tcPr>
          <w:p w14:paraId="315FA99E" w14:textId="7BFC52B2"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2</w:t>
            </w:r>
            <w:r w:rsidRPr="00A20979">
              <w:rPr>
                <w:rFonts w:ascii="Browallia New" w:hAnsi="Browallia New" w:cs="Browallia New"/>
                <w:sz w:val="24"/>
                <w:szCs w:val="24"/>
                <w:cs/>
              </w:rPr>
              <w:t>.</w:t>
            </w:r>
            <w:r w:rsidRPr="00A20979">
              <w:rPr>
                <w:rFonts w:ascii="Browallia New" w:hAnsi="Browallia New" w:cs="Browallia New"/>
                <w:sz w:val="24"/>
                <w:szCs w:val="24"/>
              </w:rPr>
              <w:t>59</w:t>
            </w:r>
          </w:p>
        </w:tc>
        <w:tc>
          <w:tcPr>
            <w:tcW w:w="5197" w:type="dxa"/>
          </w:tcPr>
          <w:p w14:paraId="3DFAD5D6" w14:textId="6531D1D7"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 xml:space="preserve">โอนสิทธิการเช่าพื้นที่อาคาร </w:t>
            </w:r>
            <w:r w:rsidRPr="00A20979">
              <w:rPr>
                <w:rFonts w:ascii="Browallia New" w:hAnsi="Browallia New" w:cs="Browallia New"/>
                <w:sz w:val="24"/>
                <w:szCs w:val="24"/>
              </w:rPr>
              <w:t>3</w:t>
            </w:r>
            <w:r w:rsidRPr="00A20979">
              <w:rPr>
                <w:rFonts w:ascii="Browallia New" w:hAnsi="Browallia New" w:cs="Browallia New"/>
                <w:sz w:val="24"/>
                <w:szCs w:val="24"/>
                <w:cs/>
              </w:rPr>
              <w:t xml:space="preserve"> ชั้น</w:t>
            </w:r>
          </w:p>
        </w:tc>
      </w:tr>
      <w:tr w:rsidR="00A20979" w:rsidRPr="00A20979" w14:paraId="5DE45C38" w14:textId="77777777" w:rsidTr="00EF65C2">
        <w:tc>
          <w:tcPr>
            <w:tcW w:w="410" w:type="dxa"/>
          </w:tcPr>
          <w:p w14:paraId="46C5800B" w14:textId="5F3C9A21"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4)</w:t>
            </w:r>
          </w:p>
        </w:tc>
        <w:tc>
          <w:tcPr>
            <w:tcW w:w="1525" w:type="dxa"/>
          </w:tcPr>
          <w:p w14:paraId="21CDEE9B" w14:textId="350DF54C" w:rsidR="00A20979" w:rsidRPr="00A20979" w:rsidDel="0012502A" w:rsidRDefault="001E6A45" w:rsidP="00A20979">
            <w:pPr>
              <w:ind w:left="-108" w:right="-22"/>
              <w:jc w:val="right"/>
              <w:rPr>
                <w:rFonts w:ascii="Browallia New" w:hAnsi="Browallia New" w:cs="Browallia New"/>
                <w:sz w:val="24"/>
                <w:szCs w:val="24"/>
              </w:rPr>
            </w:pPr>
            <w:r w:rsidRPr="00553E75">
              <w:rPr>
                <w:rFonts w:ascii="Browallia New" w:hAnsi="Browallia New" w:cs="Browallia New"/>
                <w:sz w:val="24"/>
                <w:szCs w:val="24"/>
              </w:rPr>
              <w:t>16.18</w:t>
            </w:r>
          </w:p>
        </w:tc>
        <w:tc>
          <w:tcPr>
            <w:tcW w:w="1418" w:type="dxa"/>
          </w:tcPr>
          <w:p w14:paraId="74476428" w14:textId="19FD7BE4"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21.94</w:t>
            </w:r>
          </w:p>
        </w:tc>
        <w:tc>
          <w:tcPr>
            <w:tcW w:w="5197" w:type="dxa"/>
          </w:tcPr>
          <w:p w14:paraId="71DA470B" w14:textId="5771FA69"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ค้ำประกันโดยสินเชื่อแฟคตอริ่ง</w:t>
            </w:r>
          </w:p>
        </w:tc>
      </w:tr>
      <w:tr w:rsidR="00A20979" w:rsidRPr="00A20979" w14:paraId="2B927377" w14:textId="77777777" w:rsidTr="00EF65C2">
        <w:tc>
          <w:tcPr>
            <w:tcW w:w="410" w:type="dxa"/>
          </w:tcPr>
          <w:p w14:paraId="476BDEC9" w14:textId="32F1E04C"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5)</w:t>
            </w:r>
          </w:p>
        </w:tc>
        <w:tc>
          <w:tcPr>
            <w:tcW w:w="1525" w:type="dxa"/>
          </w:tcPr>
          <w:p w14:paraId="104E9DF6" w14:textId="73883F7F" w:rsidR="00A20979" w:rsidRPr="00A20979" w:rsidDel="0012502A" w:rsidRDefault="001E6A45" w:rsidP="00A20979">
            <w:pPr>
              <w:ind w:left="-108" w:right="-22"/>
              <w:jc w:val="right"/>
              <w:rPr>
                <w:rFonts w:ascii="Browallia New" w:hAnsi="Browallia New" w:cs="Browallia New"/>
                <w:sz w:val="24"/>
                <w:szCs w:val="24"/>
              </w:rPr>
            </w:pPr>
            <w:r w:rsidRPr="00553E75">
              <w:rPr>
                <w:rFonts w:ascii="Browallia New" w:hAnsi="Browallia New" w:cs="Browallia New"/>
                <w:sz w:val="24"/>
                <w:szCs w:val="24"/>
              </w:rPr>
              <w:t>40.00</w:t>
            </w:r>
          </w:p>
        </w:tc>
        <w:tc>
          <w:tcPr>
            <w:tcW w:w="1418" w:type="dxa"/>
          </w:tcPr>
          <w:p w14:paraId="330EB126" w14:textId="2C868BCF" w:rsidR="00A20979" w:rsidRPr="00A20979" w:rsidRDefault="00A20979" w:rsidP="00A20979">
            <w:pPr>
              <w:ind w:left="-108" w:right="-22"/>
              <w:jc w:val="right"/>
              <w:rPr>
                <w:rFonts w:ascii="Browallia New" w:hAnsi="Browallia New" w:cs="Browallia New"/>
                <w:sz w:val="24"/>
                <w:szCs w:val="24"/>
                <w:cs/>
              </w:rPr>
            </w:pPr>
            <w:r w:rsidRPr="00A20979">
              <w:rPr>
                <w:rFonts w:ascii="Browallia New" w:hAnsi="Browallia New" w:cs="Browallia New"/>
                <w:sz w:val="24"/>
                <w:szCs w:val="24"/>
              </w:rPr>
              <w:t>40.87</w:t>
            </w:r>
          </w:p>
        </w:tc>
        <w:tc>
          <w:tcPr>
            <w:tcW w:w="5197" w:type="dxa"/>
          </w:tcPr>
          <w:p w14:paraId="55AEBCEB" w14:textId="4AA068BC" w:rsidR="00A20979" w:rsidRPr="00A20979" w:rsidRDefault="00A20979" w:rsidP="00A20979">
            <w:pPr>
              <w:ind w:left="271" w:hanging="284"/>
              <w:rPr>
                <w:rFonts w:ascii="Browallia New" w:hAnsi="Browallia New" w:cs="Browallia New"/>
                <w:sz w:val="24"/>
                <w:szCs w:val="24"/>
                <w:cs/>
              </w:rPr>
            </w:pPr>
            <w:r w:rsidRPr="00A20979">
              <w:rPr>
                <w:rFonts w:ascii="Browallia New" w:hAnsi="Browallia New" w:cs="Browallia New"/>
                <w:sz w:val="24"/>
                <w:szCs w:val="24"/>
                <w:cs/>
              </w:rPr>
              <w:t>เช็คลงวันที่ล่วงหน้า</w:t>
            </w:r>
          </w:p>
        </w:tc>
      </w:tr>
      <w:tr w:rsidR="00A20979" w:rsidRPr="00A20979" w14:paraId="7D184D9C" w14:textId="77777777" w:rsidTr="00EF65C2">
        <w:tc>
          <w:tcPr>
            <w:tcW w:w="410" w:type="dxa"/>
          </w:tcPr>
          <w:p w14:paraId="29703161" w14:textId="7A141239" w:rsidR="00A20979" w:rsidRPr="00A20979" w:rsidRDefault="00A20979" w:rsidP="00A20979">
            <w:pPr>
              <w:tabs>
                <w:tab w:val="left" w:pos="1680"/>
              </w:tabs>
              <w:ind w:left="-108" w:right="-22"/>
              <w:jc w:val="center"/>
              <w:rPr>
                <w:rFonts w:ascii="Browallia New" w:hAnsi="Browallia New" w:cs="Browallia New"/>
                <w:sz w:val="24"/>
                <w:szCs w:val="24"/>
              </w:rPr>
            </w:pPr>
            <w:r w:rsidRPr="00A20979">
              <w:rPr>
                <w:rFonts w:ascii="Browallia New" w:hAnsi="Browallia New" w:cs="Browallia New"/>
                <w:sz w:val="24"/>
                <w:szCs w:val="24"/>
              </w:rPr>
              <w:t>6)</w:t>
            </w:r>
          </w:p>
        </w:tc>
        <w:tc>
          <w:tcPr>
            <w:tcW w:w="1525" w:type="dxa"/>
          </w:tcPr>
          <w:p w14:paraId="50231900" w14:textId="4CF8D1A3" w:rsidR="00A20979" w:rsidRPr="00A20979" w:rsidDel="0012502A" w:rsidRDefault="001E6A45" w:rsidP="00A20979">
            <w:pPr>
              <w:ind w:left="-108" w:right="-22"/>
              <w:jc w:val="right"/>
              <w:rPr>
                <w:rFonts w:ascii="Browallia New" w:hAnsi="Browallia New" w:cs="Browallia New"/>
                <w:sz w:val="24"/>
                <w:szCs w:val="24"/>
              </w:rPr>
            </w:pPr>
            <w:r w:rsidRPr="00553E75">
              <w:rPr>
                <w:rFonts w:ascii="Browallia New" w:hAnsi="Browallia New" w:cs="Browallia New"/>
                <w:sz w:val="24"/>
                <w:szCs w:val="24"/>
              </w:rPr>
              <w:t>7.15</w:t>
            </w:r>
          </w:p>
        </w:tc>
        <w:tc>
          <w:tcPr>
            <w:tcW w:w="1418" w:type="dxa"/>
          </w:tcPr>
          <w:p w14:paraId="6D82E8C4" w14:textId="40AE3D98" w:rsidR="00A20979" w:rsidRPr="00A20979" w:rsidRDefault="00A20979" w:rsidP="00A20979">
            <w:pPr>
              <w:ind w:left="-108" w:right="-22"/>
              <w:jc w:val="right"/>
              <w:rPr>
                <w:rFonts w:ascii="Browallia New" w:hAnsi="Browallia New" w:cs="Browallia New"/>
                <w:sz w:val="24"/>
                <w:szCs w:val="24"/>
              </w:rPr>
            </w:pPr>
            <w:r w:rsidRPr="00A20979">
              <w:rPr>
                <w:rFonts w:ascii="Browallia New" w:hAnsi="Browallia New" w:cs="Browallia New"/>
                <w:sz w:val="24"/>
                <w:szCs w:val="24"/>
              </w:rPr>
              <w:t>7.22</w:t>
            </w:r>
          </w:p>
        </w:tc>
        <w:tc>
          <w:tcPr>
            <w:tcW w:w="5197" w:type="dxa"/>
          </w:tcPr>
          <w:p w14:paraId="5228AA40" w14:textId="02BBEC26" w:rsidR="00A20979" w:rsidRPr="00A20979" w:rsidRDefault="00A20979" w:rsidP="00A20979">
            <w:pPr>
              <w:ind w:left="271" w:hanging="284"/>
              <w:rPr>
                <w:rFonts w:ascii="Browallia New" w:hAnsi="Browallia New" w:cs="Browallia New"/>
                <w:sz w:val="24"/>
                <w:szCs w:val="24"/>
                <w:highlight w:val="yellow"/>
                <w:cs/>
              </w:rPr>
            </w:pPr>
            <w:r w:rsidRPr="00A20979">
              <w:rPr>
                <w:rFonts w:ascii="Browallia New" w:hAnsi="Browallia New" w:cs="Browallia New"/>
                <w:sz w:val="24"/>
                <w:szCs w:val="24"/>
                <w:cs/>
              </w:rPr>
              <w:t>ค้ำประกันร่วม</w:t>
            </w:r>
          </w:p>
        </w:tc>
      </w:tr>
    </w:tbl>
    <w:p w14:paraId="2FB92CD2" w14:textId="12271557" w:rsidR="004D0B36"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r>
        <w:rPr>
          <w:rFonts w:ascii="Browallia New" w:hAnsi="Browallia New" w:cs="Browallia New"/>
          <w:b/>
          <w:bCs/>
          <w:sz w:val="20"/>
          <w:szCs w:val="20"/>
          <w:lang w:val="en-GB"/>
        </w:rPr>
        <w:tab/>
      </w:r>
    </w:p>
    <w:p w14:paraId="0C79F3DD"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69D36450"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68957CC4"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cs/>
          <w:lang w:val="en-GB"/>
        </w:rPr>
      </w:pPr>
    </w:p>
    <w:p w14:paraId="3FC4DAA1"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7FAFB4FF"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5B5EFEF4"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37371ED3"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00A0C3AB"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508CC40B"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7E948E27"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3D075512"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7ED24AFC"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0CDAC4A4"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54AA5021" w14:textId="77777777" w:rsidR="005D6501" w:rsidRDefault="005D6501" w:rsidP="005D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7ED85FCB" w14:textId="77777777" w:rsidR="005D6501" w:rsidRPr="00553E75" w:rsidRDefault="005D65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8"/>
        </w:tabs>
        <w:spacing w:line="240" w:lineRule="auto"/>
        <w:ind w:left="426"/>
        <w:rPr>
          <w:rFonts w:ascii="Browallia New" w:hAnsi="Browallia New" w:cs="Browallia New"/>
          <w:b/>
          <w:bCs/>
          <w:sz w:val="20"/>
          <w:szCs w:val="20"/>
          <w:lang w:val="en-GB"/>
        </w:rPr>
      </w:pPr>
    </w:p>
    <w:p w14:paraId="2C78F0B8" w14:textId="25FCA82B"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สินค้าคงเหลือ</w:t>
      </w:r>
    </w:p>
    <w:p w14:paraId="28513223" w14:textId="7BFF3D7B" w:rsidR="00C1732D" w:rsidRPr="00553E75" w:rsidRDefault="00C1732D" w:rsidP="006D025A">
      <w:pPr>
        <w:tabs>
          <w:tab w:val="left" w:pos="7655"/>
          <w:tab w:val="left" w:pos="7797"/>
          <w:tab w:val="left" w:pos="7938"/>
        </w:tabs>
        <w:spacing w:line="240" w:lineRule="auto"/>
        <w:jc w:val="thaiDistribute"/>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D025A" w:rsidRPr="003F0B7E" w14:paraId="7D5B74CB" w14:textId="77777777" w:rsidTr="007A18DC">
        <w:trPr>
          <w:tblHeader/>
        </w:trPr>
        <w:tc>
          <w:tcPr>
            <w:tcW w:w="3543" w:type="dxa"/>
          </w:tcPr>
          <w:p w14:paraId="396CA77B"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1861DCAC" w14:textId="77777777" w:rsidR="006D025A" w:rsidRPr="003F0B7E" w:rsidRDefault="006D025A" w:rsidP="007A18DC">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D025A" w:rsidRPr="003F0B7E" w14:paraId="4C25C139" w14:textId="77777777" w:rsidTr="007A18DC">
        <w:trPr>
          <w:tblHeader/>
        </w:trPr>
        <w:tc>
          <w:tcPr>
            <w:tcW w:w="3543" w:type="dxa"/>
          </w:tcPr>
          <w:p w14:paraId="389C866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7DE1F5F"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4F66718D"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281F1999" w14:textId="77777777" w:rsidR="006D025A" w:rsidRPr="003F0B7E"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6D025A" w:rsidRPr="003F0B7E" w14:paraId="547704B5" w14:textId="77777777" w:rsidTr="007A18DC">
        <w:trPr>
          <w:tblHeader/>
        </w:trPr>
        <w:tc>
          <w:tcPr>
            <w:tcW w:w="3543" w:type="dxa"/>
          </w:tcPr>
          <w:p w14:paraId="5F727BD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4606335C" w14:textId="51A59875" w:rsidR="006D025A" w:rsidRPr="003F0B7E" w:rsidRDefault="003B3B06" w:rsidP="006D025A">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6D025A">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single" w:sz="4" w:space="0" w:color="auto"/>
            </w:tcBorders>
            <w:vAlign w:val="bottom"/>
          </w:tcPr>
          <w:p w14:paraId="76ED301A"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45B53EE" w14:textId="67A0F0A1"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8" w:type="dxa"/>
          </w:tcPr>
          <w:p w14:paraId="3EAF75F4" w14:textId="77777777" w:rsidR="006D025A" w:rsidRPr="003F0B7E" w:rsidRDefault="006D025A" w:rsidP="006D025A">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6C4CD6B9" w14:textId="3CE60864" w:rsidR="006D025A" w:rsidRPr="003F0B7E" w:rsidRDefault="003B3B06" w:rsidP="006D025A">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6D025A">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vAlign w:val="bottom"/>
          </w:tcPr>
          <w:p w14:paraId="5AD6632D" w14:textId="77777777" w:rsidR="006D025A" w:rsidRPr="003F0B7E" w:rsidRDefault="006D025A" w:rsidP="006D025A">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6DA7ABCF" w14:textId="1CBAC1F4" w:rsidR="006D025A" w:rsidRPr="003F0B7E" w:rsidRDefault="006D025A" w:rsidP="006D025A">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6D025A" w:rsidRPr="003F0B7E" w14:paraId="3D1DE51F" w14:textId="77777777" w:rsidTr="007A18DC">
        <w:tc>
          <w:tcPr>
            <w:tcW w:w="3543" w:type="dxa"/>
          </w:tcPr>
          <w:p w14:paraId="74FC6BCB"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2C034FF"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79E05A71"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5DE12530"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78AA6CD3" w14:textId="77777777" w:rsidR="006D025A" w:rsidRPr="00553E7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6D025A" w:rsidRPr="003F0B7E" w14:paraId="759A5389" w14:textId="77777777" w:rsidTr="007A18DC">
        <w:tc>
          <w:tcPr>
            <w:tcW w:w="3543" w:type="dxa"/>
            <w:vAlign w:val="center"/>
          </w:tcPr>
          <w:p w14:paraId="3EEBA38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70ECBCD7" w14:textId="46EA7A71" w:rsidR="006D025A" w:rsidRPr="00C43A92" w:rsidRDefault="00847E73" w:rsidP="006D025A">
            <w:pPr>
              <w:pStyle w:val="acctfourfigures"/>
              <w:tabs>
                <w:tab w:val="clear" w:pos="765"/>
              </w:tabs>
              <w:spacing w:line="240" w:lineRule="auto"/>
              <w:ind w:left="-117"/>
              <w:jc w:val="right"/>
              <w:rPr>
                <w:rFonts w:ascii="Browallia New" w:hAnsi="Browallia New" w:cs="Browallia New"/>
                <w:sz w:val="28"/>
                <w:szCs w:val="28"/>
                <w:lang w:val="en-US"/>
              </w:rPr>
            </w:pPr>
            <w:r w:rsidRPr="00C43A92">
              <w:rPr>
                <w:rFonts w:ascii="Browallia New" w:hAnsi="Browallia New" w:cs="Browallia New"/>
                <w:sz w:val="28"/>
                <w:szCs w:val="28"/>
                <w:lang w:val="en-US"/>
              </w:rPr>
              <w:t>69,223</w:t>
            </w:r>
          </w:p>
        </w:tc>
        <w:tc>
          <w:tcPr>
            <w:tcW w:w="236" w:type="dxa"/>
            <w:shd w:val="clear" w:color="auto" w:fill="auto"/>
          </w:tcPr>
          <w:p w14:paraId="451585A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65B55A1E" w14:textId="16CE443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64,11</w:t>
            </w:r>
            <w:r>
              <w:rPr>
                <w:rFonts w:ascii="Browallia New" w:hAnsi="Browallia New" w:cs="Browallia New"/>
                <w:sz w:val="28"/>
                <w:szCs w:val="28"/>
                <w:lang w:val="en-US"/>
              </w:rPr>
              <w:t>4</w:t>
            </w:r>
          </w:p>
        </w:tc>
        <w:tc>
          <w:tcPr>
            <w:tcW w:w="238" w:type="dxa"/>
            <w:shd w:val="clear" w:color="auto" w:fill="auto"/>
          </w:tcPr>
          <w:p w14:paraId="794F13C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69B796AE" w14:textId="3EE0E696" w:rsidR="006D025A" w:rsidRPr="00553E75" w:rsidRDefault="00E926D2" w:rsidP="006D025A">
            <w:pPr>
              <w:pStyle w:val="acctfourfigures"/>
              <w:tabs>
                <w:tab w:val="clear" w:pos="765"/>
              </w:tabs>
              <w:spacing w:line="240" w:lineRule="auto"/>
              <w:ind w:left="-117"/>
              <w:jc w:val="right"/>
              <w:rPr>
                <w:rFonts w:ascii="Browallia New" w:hAnsi="Browallia New" w:cs="Browallia New"/>
                <w:sz w:val="28"/>
                <w:szCs w:val="28"/>
                <w:highlight w:val="red"/>
                <w:lang w:val="en-US" w:bidi="th-TH"/>
              </w:rPr>
            </w:pPr>
            <w:r w:rsidRPr="00E926D2">
              <w:rPr>
                <w:rFonts w:ascii="Browallia New" w:hAnsi="Browallia New" w:cs="Browallia New"/>
                <w:sz w:val="28"/>
                <w:szCs w:val="28"/>
                <w:lang w:val="en-US" w:bidi="th-TH"/>
              </w:rPr>
              <w:t>69,223</w:t>
            </w:r>
          </w:p>
        </w:tc>
        <w:tc>
          <w:tcPr>
            <w:tcW w:w="236" w:type="dxa"/>
          </w:tcPr>
          <w:p w14:paraId="431C91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39F7E1B3" w14:textId="3EECEF2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bidi="th-TH"/>
              </w:rPr>
              <w:t>64,114</w:t>
            </w:r>
          </w:p>
        </w:tc>
      </w:tr>
      <w:tr w:rsidR="006D025A" w:rsidRPr="003F0B7E" w14:paraId="6C8DD066" w14:textId="77777777" w:rsidTr="007A18DC">
        <w:tc>
          <w:tcPr>
            <w:tcW w:w="3543" w:type="dxa"/>
            <w:vAlign w:val="center"/>
          </w:tcPr>
          <w:p w14:paraId="3C83A1D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20E54EC3" w14:textId="4975E4F0" w:rsidR="006D025A" w:rsidRPr="00C43A92" w:rsidRDefault="001A2E82" w:rsidP="006D025A">
            <w:pPr>
              <w:pStyle w:val="acctfourfigures"/>
              <w:tabs>
                <w:tab w:val="clear" w:pos="765"/>
              </w:tabs>
              <w:spacing w:line="240" w:lineRule="auto"/>
              <w:ind w:left="-117"/>
              <w:jc w:val="right"/>
              <w:rPr>
                <w:rFonts w:ascii="Browallia New" w:hAnsi="Browallia New" w:cs="Browallia New"/>
                <w:sz w:val="28"/>
                <w:szCs w:val="28"/>
                <w:lang w:val="en-US"/>
              </w:rPr>
            </w:pPr>
            <w:r w:rsidRPr="00C43A92">
              <w:rPr>
                <w:rFonts w:ascii="Browallia New" w:hAnsi="Browallia New" w:cs="Browallia New"/>
                <w:sz w:val="28"/>
                <w:szCs w:val="28"/>
                <w:lang w:val="en-US"/>
              </w:rPr>
              <w:t>68</w:t>
            </w:r>
          </w:p>
        </w:tc>
        <w:tc>
          <w:tcPr>
            <w:tcW w:w="236" w:type="dxa"/>
            <w:shd w:val="clear" w:color="auto" w:fill="auto"/>
          </w:tcPr>
          <w:p w14:paraId="180B6084"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07825AFC" w14:textId="021CB5F9"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5F3AB3">
              <w:rPr>
                <w:rFonts w:ascii="Browallia New" w:hAnsi="Browallia New" w:cs="Browallia New"/>
                <w:sz w:val="28"/>
                <w:szCs w:val="28"/>
                <w:lang w:val="en-US"/>
              </w:rPr>
              <w:t>75</w:t>
            </w:r>
          </w:p>
        </w:tc>
        <w:tc>
          <w:tcPr>
            <w:tcW w:w="238" w:type="dxa"/>
            <w:shd w:val="clear" w:color="auto" w:fill="auto"/>
          </w:tcPr>
          <w:p w14:paraId="2EE91D6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01A10E6" w14:textId="54AF1F1A" w:rsidR="006D025A" w:rsidRPr="00553E75" w:rsidRDefault="00E417D9"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68</w:t>
            </w:r>
          </w:p>
        </w:tc>
        <w:tc>
          <w:tcPr>
            <w:tcW w:w="236" w:type="dxa"/>
          </w:tcPr>
          <w:p w14:paraId="4307138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0185294B" w14:textId="6B58B72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75</w:t>
            </w:r>
          </w:p>
        </w:tc>
      </w:tr>
      <w:tr w:rsidR="006D025A" w:rsidRPr="003F0B7E" w14:paraId="11808556" w14:textId="77777777" w:rsidTr="00553E75">
        <w:tc>
          <w:tcPr>
            <w:tcW w:w="3543" w:type="dxa"/>
            <w:vAlign w:val="center"/>
          </w:tcPr>
          <w:p w14:paraId="1780D511"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47A9D81" w14:textId="672269BB" w:rsidR="006D025A" w:rsidRPr="00553E75" w:rsidRDefault="00570C9F" w:rsidP="006D025A">
            <w:pPr>
              <w:pStyle w:val="acctfourfigures"/>
              <w:tabs>
                <w:tab w:val="clear" w:pos="765"/>
              </w:tabs>
              <w:spacing w:line="240" w:lineRule="auto"/>
              <w:ind w:left="-117"/>
              <w:jc w:val="right"/>
              <w:rPr>
                <w:rFonts w:ascii="Browallia New" w:hAnsi="Browallia New" w:cs="Browallia New"/>
                <w:sz w:val="28"/>
                <w:szCs w:val="28"/>
                <w:lang w:val="en-US"/>
              </w:rPr>
            </w:pPr>
            <w:r w:rsidRPr="00553E75">
              <w:rPr>
                <w:rFonts w:ascii="Browallia New" w:hAnsi="Browallia New" w:cs="Browallia New"/>
                <w:sz w:val="28"/>
                <w:szCs w:val="28"/>
                <w:lang w:val="en-US"/>
              </w:rPr>
              <w:t>11,752</w:t>
            </w:r>
          </w:p>
        </w:tc>
        <w:tc>
          <w:tcPr>
            <w:tcW w:w="236" w:type="dxa"/>
            <w:shd w:val="clear" w:color="auto" w:fill="auto"/>
          </w:tcPr>
          <w:p w14:paraId="2EF93DC6" w14:textId="77777777" w:rsidR="006D025A" w:rsidRPr="006A55F2"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AC39B97" w14:textId="227DD4D2"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F511D3">
              <w:rPr>
                <w:rFonts w:ascii="Browallia New" w:hAnsi="Browallia New" w:cs="Browallia New"/>
                <w:sz w:val="28"/>
                <w:szCs w:val="28"/>
                <w:lang w:val="en-US"/>
              </w:rPr>
              <w:t>12,</w:t>
            </w:r>
            <w:r w:rsidRPr="00F511D3" w:rsidDel="00376F86">
              <w:rPr>
                <w:rFonts w:ascii="Browallia New" w:hAnsi="Browallia New" w:cs="Browallia New"/>
                <w:sz w:val="28"/>
                <w:szCs w:val="28"/>
                <w:lang w:val="en-US"/>
              </w:rPr>
              <w:t>3</w:t>
            </w:r>
            <w:r w:rsidRPr="00F511D3">
              <w:rPr>
                <w:rFonts w:ascii="Browallia New" w:hAnsi="Browallia New" w:cs="Browallia New"/>
                <w:sz w:val="28"/>
                <w:szCs w:val="28"/>
                <w:lang w:val="en-US"/>
              </w:rPr>
              <w:t>55</w:t>
            </w:r>
          </w:p>
        </w:tc>
        <w:tc>
          <w:tcPr>
            <w:tcW w:w="238" w:type="dxa"/>
            <w:shd w:val="clear" w:color="auto" w:fill="auto"/>
          </w:tcPr>
          <w:p w14:paraId="2D34AE59"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vAlign w:val="bottom"/>
          </w:tcPr>
          <w:p w14:paraId="5911528A" w14:textId="7F37BC55" w:rsidR="006D025A" w:rsidRPr="00E433BC" w:rsidRDefault="000E4A9C">
            <w:pPr>
              <w:pStyle w:val="acctfourfigures"/>
              <w:tabs>
                <w:tab w:val="clear" w:pos="765"/>
              </w:tabs>
              <w:spacing w:line="240" w:lineRule="auto"/>
              <w:ind w:left="-117"/>
              <w:jc w:val="right"/>
              <w:rPr>
                <w:rFonts w:ascii="Browallia New" w:hAnsi="Browallia New" w:cs="Browallia New"/>
                <w:sz w:val="28"/>
                <w:szCs w:val="28"/>
                <w:lang w:val="en-US" w:bidi="th-TH"/>
              </w:rPr>
            </w:pPr>
            <w:r w:rsidRPr="00E433BC">
              <w:rPr>
                <w:rFonts w:ascii="Browallia New" w:hAnsi="Browallia New" w:cs="Browallia New"/>
                <w:sz w:val="28"/>
                <w:szCs w:val="28"/>
                <w:lang w:val="en-US" w:bidi="th-TH"/>
              </w:rPr>
              <w:t xml:space="preserve">        </w:t>
            </w:r>
            <w:r w:rsidR="00C77510" w:rsidRPr="00C77510">
              <w:rPr>
                <w:rFonts w:ascii="Browallia New" w:hAnsi="Browallia New" w:cs="Browallia New"/>
                <w:sz w:val="28"/>
                <w:szCs w:val="28"/>
                <w:lang w:val="en-US" w:bidi="th-TH"/>
              </w:rPr>
              <w:t>43</w:t>
            </w:r>
          </w:p>
        </w:tc>
        <w:tc>
          <w:tcPr>
            <w:tcW w:w="236" w:type="dxa"/>
          </w:tcPr>
          <w:p w14:paraId="0898598B"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57AFE211" w14:textId="25E49F78"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 xml:space="preserve">         </w:t>
            </w:r>
            <w:r w:rsidRPr="00BA752A">
              <w:rPr>
                <w:rFonts w:ascii="Browallia New" w:hAnsi="Browallia New" w:cs="Browallia New"/>
                <w:sz w:val="28"/>
                <w:szCs w:val="28"/>
                <w:lang w:val="en-US"/>
              </w:rPr>
              <w:t>43</w:t>
            </w:r>
          </w:p>
        </w:tc>
      </w:tr>
      <w:tr w:rsidR="006D025A" w:rsidRPr="003F0B7E" w14:paraId="5F00EC62" w14:textId="77777777" w:rsidTr="007A18DC">
        <w:tc>
          <w:tcPr>
            <w:tcW w:w="3543" w:type="dxa"/>
            <w:vAlign w:val="center"/>
          </w:tcPr>
          <w:p w14:paraId="0A8801F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1EBF6241" w14:textId="7BA267A2" w:rsidR="006D025A" w:rsidRPr="00C43A92" w:rsidRDefault="008871E3" w:rsidP="006D025A">
            <w:pPr>
              <w:pStyle w:val="acctfourfigures"/>
              <w:tabs>
                <w:tab w:val="clear" w:pos="765"/>
              </w:tabs>
              <w:spacing w:line="240" w:lineRule="auto"/>
              <w:ind w:left="-117"/>
              <w:jc w:val="right"/>
              <w:rPr>
                <w:rFonts w:ascii="Browallia New" w:hAnsi="Browallia New" w:cs="Browallia New"/>
                <w:sz w:val="28"/>
                <w:szCs w:val="28"/>
                <w:lang w:val="en-US"/>
              </w:rPr>
            </w:pPr>
            <w:r w:rsidRPr="00C43A92">
              <w:rPr>
                <w:rFonts w:ascii="Browallia New" w:hAnsi="Browallia New" w:cs="Browallia New"/>
                <w:sz w:val="28"/>
                <w:szCs w:val="28"/>
                <w:lang w:val="en-US"/>
              </w:rPr>
              <w:t>7</w:t>
            </w:r>
            <w:r w:rsidR="006552A1">
              <w:rPr>
                <w:rFonts w:ascii="Browallia New" w:hAnsi="Browallia New" w:cs="Browallia New"/>
                <w:sz w:val="28"/>
                <w:szCs w:val="28"/>
                <w:lang w:val="en-US"/>
              </w:rPr>
              <w:t>9</w:t>
            </w:r>
            <w:r w:rsidRPr="00C43A92">
              <w:rPr>
                <w:rFonts w:ascii="Browallia New" w:hAnsi="Browallia New" w:cs="Browallia New"/>
                <w:sz w:val="28"/>
                <w:szCs w:val="28"/>
                <w:lang w:val="en-US"/>
              </w:rPr>
              <w:t>,1</w:t>
            </w:r>
            <w:r w:rsidR="002F1B25">
              <w:rPr>
                <w:rFonts w:ascii="Browallia New" w:hAnsi="Browallia New" w:cs="Browallia New"/>
                <w:sz w:val="28"/>
                <w:szCs w:val="28"/>
                <w:lang w:val="en-US"/>
              </w:rPr>
              <w:t>45</w:t>
            </w:r>
          </w:p>
        </w:tc>
        <w:tc>
          <w:tcPr>
            <w:tcW w:w="236" w:type="dxa"/>
            <w:shd w:val="clear" w:color="auto" w:fill="auto"/>
          </w:tcPr>
          <w:p w14:paraId="2F291A13"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6DA2929" w14:textId="505A3B15"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76,036</w:t>
            </w:r>
          </w:p>
        </w:tc>
        <w:tc>
          <w:tcPr>
            <w:tcW w:w="238" w:type="dxa"/>
            <w:shd w:val="clear" w:color="auto" w:fill="auto"/>
          </w:tcPr>
          <w:p w14:paraId="0A69F71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1E38139B" w14:textId="643C5A5C" w:rsidR="006D025A" w:rsidRPr="00553E75" w:rsidRDefault="00D54297"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18,64</w:t>
            </w:r>
            <w:r>
              <w:rPr>
                <w:rFonts w:ascii="Browallia New" w:hAnsi="Browallia New" w:cs="Browallia New"/>
                <w:sz w:val="28"/>
                <w:szCs w:val="28"/>
                <w:lang w:val="en-US" w:bidi="th-TH"/>
              </w:rPr>
              <w:t>1</w:t>
            </w:r>
          </w:p>
        </w:tc>
        <w:tc>
          <w:tcPr>
            <w:tcW w:w="236" w:type="dxa"/>
          </w:tcPr>
          <w:p w14:paraId="6854DF46"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1B066297" w14:textId="308871E4"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BA752A">
              <w:rPr>
                <w:rFonts w:ascii="Browallia New" w:hAnsi="Browallia New" w:cs="Browallia New"/>
                <w:sz w:val="28"/>
                <w:szCs w:val="28"/>
                <w:lang w:val="en-US"/>
              </w:rPr>
              <w:t>1</w:t>
            </w:r>
            <w:r w:rsidRPr="006C3E62">
              <w:rPr>
                <w:rFonts w:ascii="Browallia New" w:hAnsi="Browallia New" w:cs="Browallia New"/>
                <w:sz w:val="28"/>
                <w:szCs w:val="28"/>
                <w:lang w:val="en-US"/>
              </w:rPr>
              <w:t>8,5</w:t>
            </w:r>
            <w:r w:rsidRPr="00BA752A">
              <w:rPr>
                <w:rFonts w:ascii="Browallia New" w:hAnsi="Browallia New" w:cs="Browallia New"/>
                <w:sz w:val="28"/>
                <w:szCs w:val="28"/>
                <w:lang w:val="en-US"/>
              </w:rPr>
              <w:t>75</w:t>
            </w:r>
          </w:p>
        </w:tc>
      </w:tr>
      <w:tr w:rsidR="006D025A" w:rsidRPr="003F0B7E" w14:paraId="59AD9611" w14:textId="77777777" w:rsidTr="007A18DC">
        <w:tc>
          <w:tcPr>
            <w:tcW w:w="3543" w:type="dxa"/>
            <w:vAlign w:val="center"/>
          </w:tcPr>
          <w:p w14:paraId="417947EA"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4C8AD74" w14:textId="4760CD24" w:rsidR="006D025A" w:rsidRPr="00C43A92" w:rsidRDefault="00165D98" w:rsidP="006D025A">
            <w:pPr>
              <w:pStyle w:val="acctfourfigures"/>
              <w:tabs>
                <w:tab w:val="clear" w:pos="765"/>
              </w:tabs>
              <w:spacing w:line="240" w:lineRule="auto"/>
              <w:ind w:left="-117"/>
              <w:jc w:val="right"/>
              <w:rPr>
                <w:rFonts w:ascii="Browallia New" w:hAnsi="Browallia New" w:cs="Browallia New"/>
                <w:sz w:val="28"/>
                <w:szCs w:val="28"/>
                <w:lang w:val="en-US"/>
              </w:rPr>
            </w:pPr>
            <w:r w:rsidRPr="00C43A92">
              <w:rPr>
                <w:rFonts w:ascii="Browallia New" w:hAnsi="Browallia New" w:cs="Browallia New"/>
                <w:sz w:val="28"/>
                <w:szCs w:val="28"/>
                <w:lang w:val="en-US"/>
              </w:rPr>
              <w:t>2</w:t>
            </w:r>
            <w:r w:rsidR="001D0C94" w:rsidRPr="00C43A92">
              <w:rPr>
                <w:rFonts w:ascii="Browallia New" w:hAnsi="Browallia New" w:cs="Browallia New"/>
                <w:sz w:val="28"/>
                <w:szCs w:val="28"/>
                <w:lang w:val="en-US"/>
              </w:rPr>
              <w:t>0,6</w:t>
            </w:r>
            <w:r w:rsidR="000D74EE">
              <w:rPr>
                <w:rFonts w:ascii="Browallia New" w:hAnsi="Browallia New" w:cs="Browallia New"/>
                <w:sz w:val="28"/>
                <w:szCs w:val="28"/>
                <w:lang w:val="en-US"/>
              </w:rPr>
              <w:t>49</w:t>
            </w:r>
          </w:p>
        </w:tc>
        <w:tc>
          <w:tcPr>
            <w:tcW w:w="236" w:type="dxa"/>
            <w:shd w:val="clear" w:color="auto" w:fill="auto"/>
          </w:tcPr>
          <w:p w14:paraId="01B325FE"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50C5357F" w14:textId="3099675A"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2746A5">
              <w:rPr>
                <w:rFonts w:ascii="Browallia New" w:hAnsi="Browallia New" w:cs="Browallia New"/>
                <w:sz w:val="28"/>
                <w:szCs w:val="28"/>
                <w:lang w:val="en-US"/>
              </w:rPr>
              <w:t>21,264</w:t>
            </w:r>
          </w:p>
        </w:tc>
        <w:tc>
          <w:tcPr>
            <w:tcW w:w="238" w:type="dxa"/>
            <w:shd w:val="clear" w:color="auto" w:fill="auto"/>
          </w:tcPr>
          <w:p w14:paraId="38A23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429CF189" w14:textId="5F6AE780" w:rsidR="006D025A" w:rsidRPr="00553E75" w:rsidRDefault="00E433BC"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E433BC">
              <w:rPr>
                <w:rFonts w:ascii="Browallia New" w:hAnsi="Browallia New" w:cs="Browallia New"/>
                <w:sz w:val="28"/>
                <w:szCs w:val="28"/>
                <w:lang w:val="en-US" w:bidi="th-TH"/>
              </w:rPr>
              <w:t>11,754</w:t>
            </w:r>
          </w:p>
        </w:tc>
        <w:tc>
          <w:tcPr>
            <w:tcW w:w="236" w:type="dxa"/>
          </w:tcPr>
          <w:p w14:paraId="19EADDA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62470592" w14:textId="184A225C"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12,293</w:t>
            </w:r>
          </w:p>
        </w:tc>
      </w:tr>
      <w:tr w:rsidR="006D025A" w:rsidRPr="003F0B7E" w14:paraId="6BBA6E21" w14:textId="77777777" w:rsidTr="007A18DC">
        <w:trPr>
          <w:trHeight w:val="275"/>
        </w:trPr>
        <w:tc>
          <w:tcPr>
            <w:tcW w:w="3543" w:type="dxa"/>
          </w:tcPr>
          <w:p w14:paraId="7362F6D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36A3BEAA" w14:textId="19141E6E" w:rsidR="006D025A" w:rsidRPr="00553E75" w:rsidRDefault="008B3D0C" w:rsidP="006D025A">
            <w:pPr>
              <w:pStyle w:val="acctfourfigures"/>
              <w:tabs>
                <w:tab w:val="clear" w:pos="765"/>
              </w:tabs>
              <w:spacing w:line="240" w:lineRule="auto"/>
              <w:ind w:left="-117"/>
              <w:jc w:val="right"/>
              <w:rPr>
                <w:rFonts w:ascii="Browallia New" w:hAnsi="Browallia New" w:cs="Browallia New"/>
                <w:sz w:val="28"/>
                <w:szCs w:val="28"/>
                <w:lang w:val="en-US"/>
              </w:rPr>
            </w:pPr>
            <w:r w:rsidRPr="00553E75">
              <w:rPr>
                <w:rFonts w:ascii="Browallia New" w:hAnsi="Browallia New" w:cs="Browallia New"/>
                <w:sz w:val="28"/>
                <w:szCs w:val="28"/>
                <w:lang w:val="en-US"/>
              </w:rPr>
              <w:t>1</w:t>
            </w:r>
            <w:r w:rsidR="000D74EE">
              <w:rPr>
                <w:rFonts w:ascii="Browallia New" w:hAnsi="Browallia New" w:cs="Browallia New"/>
                <w:sz w:val="28"/>
                <w:szCs w:val="28"/>
                <w:lang w:val="en-US"/>
              </w:rPr>
              <w:t>80</w:t>
            </w:r>
            <w:r w:rsidRPr="00553E75">
              <w:rPr>
                <w:rFonts w:ascii="Browallia New" w:hAnsi="Browallia New" w:cs="Browallia New"/>
                <w:sz w:val="28"/>
                <w:szCs w:val="28"/>
                <w:lang w:val="en-US"/>
              </w:rPr>
              <w:t>,8</w:t>
            </w:r>
            <w:r w:rsidR="000D74EE">
              <w:rPr>
                <w:rFonts w:ascii="Browallia New" w:hAnsi="Browallia New" w:cs="Browallia New"/>
                <w:sz w:val="28"/>
                <w:szCs w:val="28"/>
                <w:lang w:val="en-US"/>
              </w:rPr>
              <w:t>37</w:t>
            </w:r>
          </w:p>
        </w:tc>
        <w:tc>
          <w:tcPr>
            <w:tcW w:w="236" w:type="dxa"/>
            <w:shd w:val="clear" w:color="auto" w:fill="auto"/>
          </w:tcPr>
          <w:p w14:paraId="42D65AA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34605272" w14:textId="081EAF8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80600E">
              <w:rPr>
                <w:rFonts w:ascii="Browallia New" w:hAnsi="Browallia New" w:cs="Browallia New"/>
                <w:sz w:val="28"/>
                <w:szCs w:val="28"/>
                <w:lang w:val="en-US"/>
              </w:rPr>
              <w:t>173,8</w:t>
            </w:r>
            <w:r>
              <w:rPr>
                <w:rFonts w:ascii="Browallia New" w:hAnsi="Browallia New" w:cs="Browallia New"/>
                <w:sz w:val="28"/>
                <w:szCs w:val="28"/>
                <w:lang w:val="en-US"/>
              </w:rPr>
              <w:t>44</w:t>
            </w:r>
          </w:p>
        </w:tc>
        <w:tc>
          <w:tcPr>
            <w:tcW w:w="238" w:type="dxa"/>
            <w:shd w:val="clear" w:color="auto" w:fill="auto"/>
          </w:tcPr>
          <w:p w14:paraId="6E47A578"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4DA3E66D" w14:textId="58C55782" w:rsidR="006D025A" w:rsidRPr="00553E75" w:rsidRDefault="00D633A1"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99,72</w:t>
            </w:r>
            <w:r>
              <w:rPr>
                <w:rFonts w:ascii="Browallia New" w:hAnsi="Browallia New" w:cs="Browallia New"/>
                <w:sz w:val="28"/>
                <w:szCs w:val="28"/>
                <w:lang w:val="en-US" w:bidi="th-TH"/>
              </w:rPr>
              <w:t>9</w:t>
            </w:r>
          </w:p>
        </w:tc>
        <w:tc>
          <w:tcPr>
            <w:tcW w:w="236" w:type="dxa"/>
          </w:tcPr>
          <w:p w14:paraId="23CBCAE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5C34AC14" w14:textId="1092E40E"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DB0A1D">
              <w:rPr>
                <w:rFonts w:ascii="Browallia New" w:hAnsi="Browallia New" w:cs="Browallia New"/>
                <w:sz w:val="28"/>
                <w:szCs w:val="28"/>
                <w:lang w:val="en-US"/>
              </w:rPr>
              <w:t>95,100</w:t>
            </w:r>
          </w:p>
        </w:tc>
      </w:tr>
      <w:tr w:rsidR="00D633A1" w:rsidRPr="003F0B7E" w14:paraId="32CFB1B9" w14:textId="77777777" w:rsidTr="00553E75">
        <w:tc>
          <w:tcPr>
            <w:tcW w:w="3543" w:type="dxa"/>
          </w:tcPr>
          <w:p w14:paraId="6A1FD349"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61F9758E" w14:textId="06D41D59" w:rsidR="00D633A1" w:rsidRPr="00553E75" w:rsidRDefault="00740807" w:rsidP="00D633A1">
            <w:pPr>
              <w:pStyle w:val="acctfourfigures"/>
              <w:tabs>
                <w:tab w:val="clear" w:pos="765"/>
              </w:tabs>
              <w:spacing w:line="240" w:lineRule="auto"/>
              <w:ind w:left="-117"/>
              <w:jc w:val="right"/>
              <w:rPr>
                <w:rFonts w:ascii="Browallia New" w:hAnsi="Browallia New" w:cs="Browallia New"/>
                <w:sz w:val="28"/>
                <w:szCs w:val="28"/>
                <w:lang w:val="en-US"/>
              </w:rPr>
            </w:pPr>
            <w:r w:rsidRPr="00553E75">
              <w:rPr>
                <w:rFonts w:ascii="Browallia New" w:hAnsi="Browallia New" w:cs="Browallia New"/>
                <w:sz w:val="28"/>
                <w:szCs w:val="28"/>
                <w:lang w:val="en-US"/>
              </w:rPr>
              <w:t>(7,03</w:t>
            </w:r>
            <w:r w:rsidR="00493BA1" w:rsidRPr="00553E75">
              <w:rPr>
                <w:rFonts w:ascii="Browallia New" w:hAnsi="Browallia New" w:cs="Browallia New"/>
                <w:sz w:val="28"/>
                <w:szCs w:val="28"/>
                <w:lang w:val="en-US"/>
              </w:rPr>
              <w:t>9)</w:t>
            </w:r>
          </w:p>
        </w:tc>
        <w:tc>
          <w:tcPr>
            <w:tcW w:w="236" w:type="dxa"/>
            <w:shd w:val="clear" w:color="auto" w:fill="auto"/>
          </w:tcPr>
          <w:p w14:paraId="3A1FA0DA"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6A6AA3FC" w14:textId="1C41957B"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AC1B76">
              <w:rPr>
                <w:rFonts w:ascii="Browallia New" w:hAnsi="Browallia New" w:cs="Browallia New"/>
                <w:sz w:val="28"/>
                <w:szCs w:val="28"/>
                <w:lang w:val="en-US"/>
              </w:rPr>
              <w:t>(6,03</w:t>
            </w:r>
            <w:r>
              <w:rPr>
                <w:rFonts w:ascii="Browallia New" w:hAnsi="Browallia New" w:cs="Browallia New"/>
                <w:sz w:val="28"/>
                <w:szCs w:val="28"/>
                <w:lang w:val="en-US"/>
              </w:rPr>
              <w:t>8</w:t>
            </w:r>
            <w:r w:rsidRPr="00AC1B76">
              <w:rPr>
                <w:rFonts w:ascii="Browallia New" w:hAnsi="Browallia New" w:cs="Browallia New"/>
                <w:sz w:val="28"/>
                <w:szCs w:val="28"/>
                <w:lang w:val="en-US"/>
              </w:rPr>
              <w:t>)</w:t>
            </w:r>
          </w:p>
        </w:tc>
        <w:tc>
          <w:tcPr>
            <w:tcW w:w="238" w:type="dxa"/>
            <w:shd w:val="clear" w:color="auto" w:fill="auto"/>
          </w:tcPr>
          <w:p w14:paraId="1821DDC1"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bottom"/>
          </w:tcPr>
          <w:p w14:paraId="6644FB78" w14:textId="009F5392" w:rsidR="00D633A1" w:rsidRPr="00553E75" w:rsidRDefault="00791FEE">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(6,97</w:t>
            </w:r>
            <w:r w:rsidR="00A86C6B">
              <w:rPr>
                <w:rFonts w:ascii="Browallia New" w:hAnsi="Browallia New" w:cs="Browallia New"/>
                <w:sz w:val="28"/>
                <w:szCs w:val="28"/>
                <w:lang w:val="en-US" w:bidi="th-TH"/>
              </w:rPr>
              <w:t>4</w:t>
            </w:r>
            <w:r w:rsidRPr="00553E75">
              <w:rPr>
                <w:rFonts w:ascii="Browallia New" w:hAnsi="Browallia New" w:cs="Browallia New"/>
                <w:sz w:val="28"/>
                <w:szCs w:val="28"/>
                <w:lang w:val="en-US" w:bidi="th-TH"/>
              </w:rPr>
              <w:t>)</w:t>
            </w:r>
          </w:p>
        </w:tc>
        <w:tc>
          <w:tcPr>
            <w:tcW w:w="236" w:type="dxa"/>
          </w:tcPr>
          <w:p w14:paraId="7F7019EF" w14:textId="77777777" w:rsidR="00D633A1" w:rsidRPr="003F0B7E" w:rsidRDefault="00D633A1" w:rsidP="00D6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0A9FE2E2" w14:textId="322614FD" w:rsidR="00D633A1" w:rsidRPr="003F0B7E" w:rsidRDefault="00D633A1" w:rsidP="00D633A1">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(5,973)</w:t>
            </w:r>
          </w:p>
        </w:tc>
      </w:tr>
      <w:tr w:rsidR="006D025A" w:rsidRPr="003F0B7E" w14:paraId="50C9524B" w14:textId="77777777" w:rsidTr="007A18DC">
        <w:trPr>
          <w:trHeight w:val="122"/>
        </w:trPr>
        <w:tc>
          <w:tcPr>
            <w:tcW w:w="3543" w:type="dxa"/>
          </w:tcPr>
          <w:p w14:paraId="64E1D3D5"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4688731C" w14:textId="361381D4" w:rsidR="006D025A" w:rsidRPr="009C50DC" w:rsidRDefault="00595798" w:rsidP="006D025A">
            <w:pPr>
              <w:pStyle w:val="acctfourfigures"/>
              <w:tabs>
                <w:tab w:val="clear" w:pos="765"/>
              </w:tabs>
              <w:spacing w:line="240" w:lineRule="auto"/>
              <w:ind w:left="-117"/>
              <w:jc w:val="right"/>
              <w:rPr>
                <w:rFonts w:ascii="Browallia New" w:hAnsi="Browallia New" w:cs="Browallia New"/>
                <w:sz w:val="28"/>
                <w:szCs w:val="28"/>
                <w:lang w:val="en-US"/>
              </w:rPr>
            </w:pPr>
            <w:r w:rsidRPr="00C43A92">
              <w:rPr>
                <w:rFonts w:ascii="Browallia New" w:hAnsi="Browallia New" w:cs="Browallia New"/>
                <w:sz w:val="28"/>
                <w:szCs w:val="28"/>
                <w:lang w:val="en-US"/>
              </w:rPr>
              <w:t>1</w:t>
            </w:r>
            <w:r w:rsidR="000D74EE">
              <w:rPr>
                <w:rFonts w:ascii="Browallia New" w:hAnsi="Browallia New" w:cs="Browallia New"/>
                <w:sz w:val="28"/>
                <w:szCs w:val="28"/>
                <w:lang w:val="en-US"/>
              </w:rPr>
              <w:t>73</w:t>
            </w:r>
            <w:r w:rsidR="003458E7" w:rsidRPr="00C43A92">
              <w:rPr>
                <w:rFonts w:ascii="Browallia New" w:hAnsi="Browallia New" w:cs="Browallia New"/>
                <w:sz w:val="28"/>
                <w:szCs w:val="28"/>
                <w:lang w:val="en-US"/>
              </w:rPr>
              <w:t>,</w:t>
            </w:r>
            <w:r w:rsidR="000D74EE">
              <w:rPr>
                <w:rFonts w:ascii="Browallia New" w:hAnsi="Browallia New" w:cs="Browallia New"/>
                <w:sz w:val="28"/>
                <w:szCs w:val="28"/>
                <w:lang w:val="en-US"/>
              </w:rPr>
              <w:t>798</w:t>
            </w:r>
          </w:p>
        </w:tc>
        <w:tc>
          <w:tcPr>
            <w:tcW w:w="236" w:type="dxa"/>
            <w:shd w:val="clear" w:color="auto" w:fill="auto"/>
          </w:tcPr>
          <w:p w14:paraId="7BB4E61D"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65ECEAC8" w14:textId="1B1060AF"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167,806</w:t>
            </w:r>
          </w:p>
        </w:tc>
        <w:tc>
          <w:tcPr>
            <w:tcW w:w="238" w:type="dxa"/>
            <w:shd w:val="clear" w:color="auto" w:fill="auto"/>
          </w:tcPr>
          <w:p w14:paraId="4CF7EB6C"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5E0F763C" w14:textId="48BEB2AC" w:rsidR="006D025A" w:rsidRPr="00553E75" w:rsidRDefault="001E5E8B" w:rsidP="006D025A">
            <w:pPr>
              <w:pStyle w:val="acctfourfigures"/>
              <w:tabs>
                <w:tab w:val="clear" w:pos="765"/>
              </w:tabs>
              <w:spacing w:line="240" w:lineRule="auto"/>
              <w:ind w:left="-117"/>
              <w:jc w:val="right"/>
              <w:rPr>
                <w:rFonts w:ascii="Browallia New" w:hAnsi="Browallia New" w:cs="Browallia New"/>
                <w:sz w:val="28"/>
                <w:szCs w:val="28"/>
                <w:lang w:val="en-US" w:bidi="th-TH"/>
              </w:rPr>
            </w:pPr>
            <w:r w:rsidRPr="00553E75">
              <w:rPr>
                <w:rFonts w:ascii="Browallia New" w:hAnsi="Browallia New" w:cs="Browallia New"/>
                <w:sz w:val="28"/>
                <w:szCs w:val="28"/>
                <w:lang w:val="en-US" w:bidi="th-TH"/>
              </w:rPr>
              <w:t>92,755</w:t>
            </w:r>
          </w:p>
        </w:tc>
        <w:tc>
          <w:tcPr>
            <w:tcW w:w="236" w:type="dxa"/>
          </w:tcPr>
          <w:p w14:paraId="1237BA22" w14:textId="77777777" w:rsidR="006D025A" w:rsidRPr="003F0B7E" w:rsidRDefault="006D025A" w:rsidP="006D0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7EEC7820" w14:textId="6B1146A1" w:rsidR="006D025A" w:rsidRPr="003F0B7E" w:rsidRDefault="006D025A" w:rsidP="006D025A">
            <w:pPr>
              <w:pStyle w:val="acctfourfigures"/>
              <w:tabs>
                <w:tab w:val="clear" w:pos="765"/>
              </w:tabs>
              <w:spacing w:line="240" w:lineRule="auto"/>
              <w:ind w:left="-117"/>
              <w:jc w:val="right"/>
              <w:rPr>
                <w:rFonts w:ascii="Browallia New" w:hAnsi="Browallia New" w:cs="Browallia New"/>
                <w:sz w:val="28"/>
                <w:szCs w:val="28"/>
                <w:lang w:val="en-US"/>
              </w:rPr>
            </w:pPr>
            <w:r w:rsidRPr="006C3E62">
              <w:rPr>
                <w:rFonts w:ascii="Browallia New" w:hAnsi="Browallia New" w:cs="Browallia New"/>
                <w:sz w:val="28"/>
                <w:szCs w:val="28"/>
                <w:lang w:val="en-US"/>
              </w:rPr>
              <w:t>89,127</w:t>
            </w:r>
          </w:p>
        </w:tc>
      </w:tr>
    </w:tbl>
    <w:p w14:paraId="433DEAFC" w14:textId="77777777" w:rsidR="006D025A" w:rsidRPr="00C2555B"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A3656F5" w14:textId="77777777" w:rsidR="00EE1C09" w:rsidRPr="00C2555B" w:rsidRDefault="00EE1C09" w:rsidP="00EE1C09">
      <w:pPr>
        <w:tabs>
          <w:tab w:val="left" w:pos="7655"/>
          <w:tab w:val="left" w:pos="7797"/>
          <w:tab w:val="left" w:pos="7938"/>
        </w:tabs>
        <w:ind w:left="426"/>
        <w:jc w:val="thaiDistribute"/>
        <w:rPr>
          <w:rFonts w:ascii="Browallia New" w:hAnsi="Browallia New" w:cs="Browallia New"/>
          <w:sz w:val="28"/>
          <w:szCs w:val="28"/>
        </w:rPr>
      </w:pPr>
      <w:r w:rsidRPr="00C2555B">
        <w:rPr>
          <w:rFonts w:ascii="Browallia New" w:hAnsi="Browallia New" w:cs="Browallia New"/>
          <w:sz w:val="28"/>
          <w:szCs w:val="28"/>
          <w:cs/>
        </w:rPr>
        <w:t>ในระหว่างงวด บริษัทมีรายการเคลื่อนไหวของค่าเผื่อสินค้าล้าสมัยและการลดมูลค่าสินค้าคงเหลือ ดังต่อไปนี้</w:t>
      </w:r>
    </w:p>
    <w:p w14:paraId="3D39C7D0" w14:textId="77777777" w:rsidR="001D582B" w:rsidRPr="00BA2BCE" w:rsidRDefault="001D582B" w:rsidP="00757649">
      <w:pPr>
        <w:tabs>
          <w:tab w:val="left" w:pos="7655"/>
          <w:tab w:val="left" w:pos="7797"/>
          <w:tab w:val="left" w:pos="7938"/>
        </w:tabs>
        <w:jc w:val="thaiDistribute"/>
        <w:rPr>
          <w:rFonts w:ascii="Browallia New" w:hAnsi="Browallia New" w:cs="Browallia New"/>
          <w:sz w:val="16"/>
          <w:szCs w:val="16"/>
        </w:rPr>
      </w:pPr>
    </w:p>
    <w:tbl>
      <w:tblPr>
        <w:tblW w:w="8930"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8"/>
      </w:tblGrid>
      <w:tr w:rsidR="00EE1C09" w:rsidRPr="00C2555B" w14:paraId="7853DC34" w14:textId="77777777" w:rsidTr="00CD446E">
        <w:trPr>
          <w:cantSplit/>
        </w:trPr>
        <w:tc>
          <w:tcPr>
            <w:tcW w:w="4110" w:type="dxa"/>
          </w:tcPr>
          <w:p w14:paraId="63DE4454"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60F036EF"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4655" w:type="dxa"/>
            <w:gridSpan w:val="3"/>
          </w:tcPr>
          <w:p w14:paraId="7A7868A8" w14:textId="77777777" w:rsidR="00EE1C09" w:rsidRPr="00C2555B" w:rsidRDefault="00EE1C09" w:rsidP="007B55FF">
            <w:pPr>
              <w:spacing w:line="240" w:lineRule="auto"/>
              <w:ind w:right="-45"/>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EE1C09" w:rsidRPr="00C2555B" w14:paraId="156721CB" w14:textId="77777777" w:rsidTr="00AC54EE">
        <w:trPr>
          <w:cantSplit/>
        </w:trPr>
        <w:tc>
          <w:tcPr>
            <w:tcW w:w="4110" w:type="dxa"/>
          </w:tcPr>
          <w:p w14:paraId="4433BBBD"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165" w:type="dxa"/>
          </w:tcPr>
          <w:p w14:paraId="0FB61D73"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58948BCF" w14:textId="1CCAEB06" w:rsidR="00EE1C09" w:rsidRPr="00C2555B" w:rsidRDefault="00AC54EE"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55C46588"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268" w:type="dxa"/>
            <w:vAlign w:val="center"/>
          </w:tcPr>
          <w:p w14:paraId="6A77EA5F" w14:textId="4CD9A32A" w:rsidR="00EE1C09" w:rsidRPr="00C2555B" w:rsidRDefault="00EE1C09" w:rsidP="007B55FF">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EE1C09" w:rsidRPr="00C2555B" w14:paraId="7287BB92" w14:textId="77777777" w:rsidTr="00AC54EE">
        <w:trPr>
          <w:cantSplit/>
          <w:trHeight w:val="80"/>
        </w:trPr>
        <w:tc>
          <w:tcPr>
            <w:tcW w:w="4110" w:type="dxa"/>
          </w:tcPr>
          <w:p w14:paraId="71C70B7E" w14:textId="77777777" w:rsidR="00EE1C09" w:rsidRPr="00C2555B" w:rsidRDefault="00EE1C09" w:rsidP="007B55FF">
            <w:pPr>
              <w:jc w:val="thaiDistribute"/>
              <w:rPr>
                <w:rFonts w:ascii="Browallia New" w:hAnsi="Browallia New" w:cs="Browallia New"/>
                <w:sz w:val="28"/>
                <w:szCs w:val="28"/>
                <w:cs/>
              </w:rPr>
            </w:pPr>
          </w:p>
        </w:tc>
        <w:tc>
          <w:tcPr>
            <w:tcW w:w="165" w:type="dxa"/>
          </w:tcPr>
          <w:p w14:paraId="7C10CBFE" w14:textId="77777777" w:rsidR="00EE1C09" w:rsidRPr="00C2555B" w:rsidRDefault="00EE1C09" w:rsidP="007B55FF">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2B6ECCC8" w14:textId="77777777"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c>
          <w:tcPr>
            <w:tcW w:w="284" w:type="dxa"/>
          </w:tcPr>
          <w:p w14:paraId="54B2D1B9" w14:textId="77777777" w:rsidR="00EE1C09" w:rsidRPr="00C2555B" w:rsidRDefault="00EE1C09" w:rsidP="007B55FF">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tcBorders>
          </w:tcPr>
          <w:p w14:paraId="6B248178" w14:textId="4E5EDE9E" w:rsidR="00EE1C09" w:rsidRPr="00C2555B" w:rsidRDefault="00EE1C09" w:rsidP="007B55FF">
            <w:pPr>
              <w:pStyle w:val="acctfourfigures"/>
              <w:tabs>
                <w:tab w:val="clear" w:pos="765"/>
              </w:tabs>
              <w:spacing w:line="240" w:lineRule="auto"/>
              <w:ind w:left="-117" w:right="72"/>
              <w:jc w:val="right"/>
              <w:rPr>
                <w:rFonts w:ascii="Browallia New" w:hAnsi="Browallia New" w:cs="Browallia New"/>
                <w:sz w:val="28"/>
                <w:szCs w:val="28"/>
                <w:lang w:val="en-US"/>
              </w:rPr>
            </w:pPr>
          </w:p>
        </w:tc>
      </w:tr>
      <w:tr w:rsidR="009B105E" w:rsidRPr="00C2555B" w14:paraId="0D989844" w14:textId="77777777" w:rsidTr="00CD446E">
        <w:trPr>
          <w:cantSplit/>
          <w:trHeight w:val="80"/>
        </w:trPr>
        <w:tc>
          <w:tcPr>
            <w:tcW w:w="4110" w:type="dxa"/>
          </w:tcPr>
          <w:p w14:paraId="7B3E6F51" w14:textId="5960D206" w:rsidR="009B105E" w:rsidRPr="00C2555B" w:rsidRDefault="009B105E" w:rsidP="009B105E">
            <w:pPr>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ยอดคงเหลือ ณ วันที่ </w:t>
            </w:r>
            <w:r w:rsidRPr="00C2555B">
              <w:rPr>
                <w:rFonts w:ascii="Browallia New" w:hAnsi="Browallia New" w:cs="Browallia New"/>
                <w:sz w:val="28"/>
                <w:szCs w:val="28"/>
                <w:lang w:val="en-GB"/>
              </w:rPr>
              <w:t>1</w:t>
            </w:r>
            <w:r w:rsidRPr="00C2555B">
              <w:rPr>
                <w:rFonts w:ascii="Browallia New" w:hAnsi="Browallia New" w:cs="Browallia New"/>
                <w:sz w:val="28"/>
                <w:szCs w:val="28"/>
                <w:cs/>
                <w:lang w:val="en-GB"/>
              </w:rPr>
              <w:t xml:space="preserve"> มกราคม </w:t>
            </w:r>
            <w:r w:rsidRPr="00C2555B">
              <w:rPr>
                <w:rFonts w:ascii="Browallia New" w:hAnsi="Browallia New" w:cs="Browallia New"/>
                <w:sz w:val="28"/>
                <w:szCs w:val="28"/>
                <w:lang w:val="en-GB"/>
              </w:rPr>
              <w:t>256</w:t>
            </w:r>
            <w:r w:rsidRPr="003B3B06">
              <w:rPr>
                <w:rFonts w:ascii="Browallia New" w:hAnsi="Browallia New" w:cs="Browallia New" w:hint="cs"/>
                <w:sz w:val="28"/>
                <w:szCs w:val="28"/>
              </w:rPr>
              <w:t>3</w:t>
            </w:r>
          </w:p>
        </w:tc>
        <w:tc>
          <w:tcPr>
            <w:tcW w:w="165" w:type="dxa"/>
          </w:tcPr>
          <w:p w14:paraId="254181F2"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tcPr>
          <w:p w14:paraId="5D22DCC8" w14:textId="33A5A305" w:rsidR="009B105E" w:rsidRPr="005C4966" w:rsidRDefault="00A1757F"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5C4966">
              <w:rPr>
                <w:rFonts w:ascii="Browallia New" w:hAnsi="Browallia New" w:cs="Browallia New"/>
                <w:sz w:val="28"/>
                <w:szCs w:val="28"/>
                <w:lang w:val="en-US"/>
              </w:rPr>
              <w:t>6,038</w:t>
            </w:r>
          </w:p>
        </w:tc>
        <w:tc>
          <w:tcPr>
            <w:tcW w:w="284" w:type="dxa"/>
          </w:tcPr>
          <w:p w14:paraId="1D7CC385" w14:textId="77777777" w:rsidR="009B105E" w:rsidRPr="00C2555B" w:rsidRDefault="009B105E" w:rsidP="009B105E">
            <w:pPr>
              <w:tabs>
                <w:tab w:val="left" w:pos="3390"/>
              </w:tabs>
              <w:spacing w:line="240" w:lineRule="auto"/>
              <w:ind w:left="426"/>
              <w:jc w:val="right"/>
              <w:rPr>
                <w:rFonts w:ascii="Browallia New" w:hAnsi="Browallia New" w:cs="Browallia New"/>
                <w:sz w:val="28"/>
                <w:szCs w:val="28"/>
                <w:cs/>
              </w:rPr>
            </w:pPr>
          </w:p>
        </w:tc>
        <w:tc>
          <w:tcPr>
            <w:tcW w:w="2268" w:type="dxa"/>
          </w:tcPr>
          <w:p w14:paraId="56657725" w14:textId="19799DDD" w:rsidR="009B105E" w:rsidRPr="0062104A" w:rsidRDefault="009B105E"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553E75">
              <w:rPr>
                <w:rFonts w:ascii="Browallia New" w:hAnsi="Browallia New" w:cs="Browallia New"/>
                <w:sz w:val="28"/>
                <w:szCs w:val="28"/>
                <w:lang w:val="en-US"/>
              </w:rPr>
              <w:t>5,973</w:t>
            </w:r>
          </w:p>
        </w:tc>
      </w:tr>
      <w:tr w:rsidR="009B105E" w:rsidRPr="00C2555B" w14:paraId="35B0DEC0" w14:textId="77777777" w:rsidTr="00553E75">
        <w:trPr>
          <w:cantSplit/>
        </w:trPr>
        <w:tc>
          <w:tcPr>
            <w:tcW w:w="4110" w:type="dxa"/>
          </w:tcPr>
          <w:p w14:paraId="321629AB" w14:textId="4CA4B2F0" w:rsidR="009B105E" w:rsidRPr="00C2555B" w:rsidRDefault="009B105E" w:rsidP="009B105E">
            <w:pPr>
              <w:jc w:val="thaiDistribute"/>
              <w:rPr>
                <w:rFonts w:ascii="Browallia New" w:hAnsi="Browallia New" w:cs="Browallia New"/>
                <w:sz w:val="28"/>
                <w:szCs w:val="28"/>
                <w:cs/>
                <w:lang w:val="en-GB"/>
              </w:rPr>
            </w:pPr>
            <w:r w:rsidRPr="00C2555B">
              <w:rPr>
                <w:rFonts w:ascii="Browallia New" w:hAnsi="Browallia New" w:cs="Browallia New"/>
                <w:sz w:val="28"/>
                <w:szCs w:val="28"/>
                <w:u w:val="single"/>
                <w:cs/>
              </w:rPr>
              <w:t>บวก</w:t>
            </w:r>
            <w:r w:rsidRPr="00C2555B">
              <w:rPr>
                <w:rFonts w:ascii="Browallia New" w:hAnsi="Browallia New" w:cs="Browallia New"/>
                <w:sz w:val="28"/>
                <w:szCs w:val="28"/>
                <w:cs/>
              </w:rPr>
              <w:t xml:space="preserve"> ตั้งค่าเผื่อเพิ่มขึ้นจากสินค้าล้าสมัยและลดมูลค่า</w:t>
            </w:r>
          </w:p>
        </w:tc>
        <w:tc>
          <w:tcPr>
            <w:tcW w:w="165" w:type="dxa"/>
          </w:tcPr>
          <w:p w14:paraId="17494B1B" w14:textId="77777777" w:rsidR="009B105E" w:rsidRPr="00C2555B" w:rsidRDefault="009B105E" w:rsidP="009B105E">
            <w:pPr>
              <w:tabs>
                <w:tab w:val="left" w:pos="3390"/>
              </w:tabs>
              <w:spacing w:line="240" w:lineRule="auto"/>
              <w:ind w:left="426"/>
              <w:jc w:val="thaiDistribute"/>
              <w:rPr>
                <w:rFonts w:ascii="Browallia New" w:hAnsi="Browallia New" w:cs="Browallia New"/>
                <w:sz w:val="28"/>
                <w:szCs w:val="28"/>
                <w:cs/>
              </w:rPr>
            </w:pPr>
          </w:p>
        </w:tc>
        <w:tc>
          <w:tcPr>
            <w:tcW w:w="2103" w:type="dxa"/>
            <w:vAlign w:val="center"/>
          </w:tcPr>
          <w:p w14:paraId="71D3174F" w14:textId="792EB895" w:rsidR="009B105E" w:rsidRPr="005C4966" w:rsidRDefault="00D748CD" w:rsidP="009B105E">
            <w:pPr>
              <w:pStyle w:val="acctfourfigures"/>
              <w:tabs>
                <w:tab w:val="clear" w:pos="765"/>
              </w:tabs>
              <w:spacing w:line="240" w:lineRule="auto"/>
              <w:ind w:left="-117" w:right="72"/>
              <w:jc w:val="right"/>
              <w:rPr>
                <w:rFonts w:ascii="Browallia New" w:hAnsi="Browallia New" w:cs="Browallia New"/>
                <w:sz w:val="28"/>
                <w:szCs w:val="28"/>
                <w:lang w:val="en-US" w:bidi="th-TH"/>
              </w:rPr>
            </w:pPr>
            <w:r w:rsidRPr="005C4966">
              <w:rPr>
                <w:rFonts w:ascii="Browallia New" w:hAnsi="Browallia New" w:cs="Browallia New"/>
                <w:sz w:val="28"/>
                <w:szCs w:val="28"/>
                <w:lang w:val="en-US" w:bidi="th-TH"/>
              </w:rPr>
              <w:t>1,001</w:t>
            </w:r>
          </w:p>
        </w:tc>
        <w:tc>
          <w:tcPr>
            <w:tcW w:w="284" w:type="dxa"/>
          </w:tcPr>
          <w:p w14:paraId="4A321CFF" w14:textId="77777777" w:rsidR="009B105E" w:rsidRPr="00C2555B" w:rsidRDefault="009B105E" w:rsidP="009B105E">
            <w:pPr>
              <w:tabs>
                <w:tab w:val="left" w:pos="3390"/>
              </w:tabs>
              <w:spacing w:line="240" w:lineRule="auto"/>
              <w:ind w:left="426"/>
              <w:rPr>
                <w:rFonts w:ascii="Browallia New" w:hAnsi="Browallia New" w:cs="Browallia New"/>
                <w:sz w:val="28"/>
                <w:szCs w:val="28"/>
                <w:cs/>
              </w:rPr>
            </w:pPr>
          </w:p>
        </w:tc>
        <w:tc>
          <w:tcPr>
            <w:tcW w:w="2268" w:type="dxa"/>
          </w:tcPr>
          <w:p w14:paraId="7F8F40AB" w14:textId="7B55BAB0" w:rsidR="009B105E" w:rsidRPr="0062104A" w:rsidRDefault="009B105E" w:rsidP="009B105E">
            <w:pPr>
              <w:pStyle w:val="acctfourfigures"/>
              <w:tabs>
                <w:tab w:val="clear" w:pos="765"/>
              </w:tabs>
              <w:spacing w:line="240" w:lineRule="auto"/>
              <w:ind w:left="-117" w:right="72"/>
              <w:jc w:val="right"/>
              <w:rPr>
                <w:rFonts w:ascii="Browallia New" w:hAnsi="Browallia New" w:cs="Browallia New"/>
                <w:sz w:val="28"/>
                <w:szCs w:val="28"/>
                <w:lang w:val="en-US"/>
              </w:rPr>
            </w:pPr>
            <w:r w:rsidRPr="00553E75">
              <w:rPr>
                <w:rFonts w:ascii="Browallia New" w:hAnsi="Browallia New" w:cs="Browallia New"/>
                <w:sz w:val="28"/>
                <w:szCs w:val="28"/>
                <w:lang w:val="en-US"/>
              </w:rPr>
              <w:t>1,00</w:t>
            </w:r>
            <w:r w:rsidR="00A325B5">
              <w:rPr>
                <w:rFonts w:ascii="Browallia New" w:hAnsi="Browallia New" w:cs="Browallia New"/>
                <w:sz w:val="28"/>
                <w:szCs w:val="28"/>
                <w:lang w:val="en-US"/>
              </w:rPr>
              <w:t>1</w:t>
            </w:r>
          </w:p>
        </w:tc>
      </w:tr>
      <w:tr w:rsidR="00B502B6" w:rsidRPr="00C2555B" w14:paraId="4B86D75E" w14:textId="77777777" w:rsidTr="00AC54EE">
        <w:trPr>
          <w:cantSplit/>
        </w:trPr>
        <w:tc>
          <w:tcPr>
            <w:tcW w:w="4110" w:type="dxa"/>
          </w:tcPr>
          <w:p w14:paraId="190C8224" w14:textId="306A40F6" w:rsidR="00B502B6" w:rsidRPr="00C2555B" w:rsidRDefault="00B502B6" w:rsidP="00B502B6">
            <w:pPr>
              <w:jc w:val="thaiDistribute"/>
              <w:rPr>
                <w:rFonts w:ascii="Browallia New" w:hAnsi="Browallia New" w:cs="Browallia New"/>
                <w:sz w:val="28"/>
                <w:szCs w:val="28"/>
                <w:cs/>
                <w:lang w:val="en-GB"/>
              </w:rPr>
            </w:pPr>
            <w:r w:rsidRPr="00C2555B">
              <w:rPr>
                <w:rFonts w:ascii="Browallia New" w:hAnsi="Browallia New" w:cs="Browallia New"/>
                <w:sz w:val="28"/>
                <w:szCs w:val="28"/>
                <w:cs/>
              </w:rPr>
              <w:t xml:space="preserve">ยอดคงเหลือ ณ วันที่ </w:t>
            </w:r>
            <w:r w:rsidR="003B3B06" w:rsidRPr="003B3B06">
              <w:rPr>
                <w:rFonts w:ascii="Browallia New" w:hAnsi="Browallia New" w:cs="Browallia New" w:hint="cs"/>
                <w:sz w:val="28"/>
                <w:szCs w:val="28"/>
              </w:rPr>
              <w:t>31</w:t>
            </w:r>
            <w:r w:rsidR="0077428B">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p>
        </w:tc>
        <w:tc>
          <w:tcPr>
            <w:tcW w:w="165" w:type="dxa"/>
          </w:tcPr>
          <w:p w14:paraId="0FE960B8" w14:textId="77777777" w:rsidR="00B502B6" w:rsidRPr="00C2555B" w:rsidRDefault="00B502B6" w:rsidP="00B502B6">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07302AD2" w14:textId="6ACAD641" w:rsidR="00B502B6" w:rsidRPr="005C4966" w:rsidRDefault="00ED486C" w:rsidP="00B502B6">
            <w:pPr>
              <w:pStyle w:val="acctfourfigures"/>
              <w:tabs>
                <w:tab w:val="clear" w:pos="765"/>
              </w:tabs>
              <w:spacing w:line="240" w:lineRule="auto"/>
              <w:ind w:left="-117" w:right="72"/>
              <w:jc w:val="right"/>
              <w:rPr>
                <w:rFonts w:ascii="Browallia New" w:hAnsi="Browallia New" w:cs="Browallia New"/>
                <w:sz w:val="28"/>
                <w:szCs w:val="28"/>
                <w:cs/>
                <w:lang w:bidi="th-TH"/>
              </w:rPr>
            </w:pPr>
            <w:r w:rsidRPr="005C4966">
              <w:rPr>
                <w:rFonts w:ascii="Browallia New" w:hAnsi="Browallia New" w:cs="Browallia New"/>
                <w:sz w:val="28"/>
                <w:szCs w:val="28"/>
                <w:lang w:bidi="th-TH"/>
              </w:rPr>
              <w:t>7,03</w:t>
            </w:r>
            <w:r w:rsidR="00B54C2D" w:rsidRPr="005C4966">
              <w:rPr>
                <w:rFonts w:ascii="Browallia New" w:hAnsi="Browallia New" w:cs="Browallia New"/>
                <w:sz w:val="28"/>
                <w:szCs w:val="28"/>
                <w:lang w:bidi="th-TH"/>
              </w:rPr>
              <w:t>9</w:t>
            </w:r>
          </w:p>
        </w:tc>
        <w:tc>
          <w:tcPr>
            <w:tcW w:w="284" w:type="dxa"/>
          </w:tcPr>
          <w:p w14:paraId="5DE761B3" w14:textId="77777777" w:rsidR="00B502B6" w:rsidRPr="00C2555B" w:rsidRDefault="00B502B6" w:rsidP="00B502B6">
            <w:pPr>
              <w:tabs>
                <w:tab w:val="left" w:pos="3390"/>
              </w:tabs>
              <w:spacing w:line="240" w:lineRule="auto"/>
              <w:ind w:left="426"/>
              <w:jc w:val="right"/>
              <w:rPr>
                <w:rFonts w:ascii="Browallia New" w:hAnsi="Browallia New" w:cs="Browallia New"/>
                <w:sz w:val="28"/>
                <w:szCs w:val="28"/>
                <w:cs/>
              </w:rPr>
            </w:pPr>
          </w:p>
        </w:tc>
        <w:tc>
          <w:tcPr>
            <w:tcW w:w="2268" w:type="dxa"/>
            <w:tcBorders>
              <w:top w:val="single" w:sz="4" w:space="0" w:color="auto"/>
              <w:bottom w:val="single" w:sz="12" w:space="0" w:color="auto"/>
            </w:tcBorders>
          </w:tcPr>
          <w:p w14:paraId="109BFEB3" w14:textId="22E7EA0D" w:rsidR="00B502B6" w:rsidRPr="0062104A" w:rsidRDefault="00D30908" w:rsidP="00B502B6">
            <w:pPr>
              <w:pStyle w:val="acctfourfigures"/>
              <w:tabs>
                <w:tab w:val="clear" w:pos="765"/>
              </w:tabs>
              <w:spacing w:line="240" w:lineRule="auto"/>
              <w:ind w:left="-117" w:right="72"/>
              <w:jc w:val="right"/>
              <w:rPr>
                <w:rFonts w:ascii="Browallia New" w:hAnsi="Browallia New" w:cs="Browallia New"/>
                <w:sz w:val="28"/>
                <w:szCs w:val="28"/>
                <w:cs/>
                <w:lang w:val="en-US" w:bidi="th-TH"/>
              </w:rPr>
            </w:pPr>
            <w:r w:rsidRPr="00D30908">
              <w:rPr>
                <w:rFonts w:ascii="Browallia New" w:hAnsi="Browallia New" w:cs="Browallia New"/>
                <w:sz w:val="28"/>
                <w:szCs w:val="28"/>
                <w:lang w:val="en-US"/>
              </w:rPr>
              <w:t>6,97</w:t>
            </w:r>
            <w:r w:rsidR="00A325B5">
              <w:rPr>
                <w:rFonts w:ascii="Browallia New" w:hAnsi="Browallia New" w:cs="Browallia New"/>
                <w:sz w:val="28"/>
                <w:szCs w:val="28"/>
                <w:lang w:val="en-US"/>
              </w:rPr>
              <w:t>4</w:t>
            </w:r>
          </w:p>
        </w:tc>
      </w:tr>
    </w:tbl>
    <w:p w14:paraId="2E686066" w14:textId="1AD5A0D5" w:rsidR="00AF3824" w:rsidRPr="00BA2BCE" w:rsidRDefault="00AF3824" w:rsidP="0005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val="en-GB"/>
        </w:rPr>
      </w:pPr>
    </w:p>
    <w:p w14:paraId="3E178843" w14:textId="51F79615"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ต้นทุนการพัฒนาอสังหาริมทรัพย์</w:t>
      </w:r>
    </w:p>
    <w:p w14:paraId="27D35313" w14:textId="77777777" w:rsidR="006971B8" w:rsidRPr="00BA2B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16"/>
          <w:szCs w:val="16"/>
          <w:lang w:val="en-GB"/>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224318" w:rsidRPr="00CA64F4" w14:paraId="36F6E40C" w14:textId="77777777" w:rsidTr="007A18DC">
        <w:trPr>
          <w:tblHeader/>
        </w:trPr>
        <w:tc>
          <w:tcPr>
            <w:tcW w:w="3636" w:type="dxa"/>
            <w:tcBorders>
              <w:top w:val="nil"/>
              <w:left w:val="nil"/>
              <w:bottom w:val="nil"/>
              <w:right w:val="nil"/>
            </w:tcBorders>
          </w:tcPr>
          <w:p w14:paraId="3D2CB85B" w14:textId="77777777" w:rsidR="00224318" w:rsidRPr="00CA64F4" w:rsidRDefault="00224318" w:rsidP="007A18DC">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77A95A37" w14:textId="77777777" w:rsidR="00224318" w:rsidRPr="00CA64F4" w:rsidRDefault="00224318" w:rsidP="007A18DC">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224318" w:rsidRPr="00CA64F4" w14:paraId="7D37550A" w14:textId="77777777" w:rsidTr="007A18DC">
        <w:trPr>
          <w:trHeight w:val="257"/>
          <w:tblHeader/>
        </w:trPr>
        <w:tc>
          <w:tcPr>
            <w:tcW w:w="3636" w:type="dxa"/>
            <w:tcBorders>
              <w:top w:val="nil"/>
              <w:left w:val="nil"/>
              <w:bottom w:val="nil"/>
              <w:right w:val="nil"/>
            </w:tcBorders>
          </w:tcPr>
          <w:p w14:paraId="389761C6" w14:textId="77777777" w:rsidR="00224318" w:rsidRPr="00CA64F4" w:rsidRDefault="00224318" w:rsidP="007A18DC">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228EB25D" w14:textId="77777777" w:rsidR="00224318" w:rsidRPr="00CA64F4" w:rsidRDefault="00224318" w:rsidP="007A18DC">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575D4D8F" w14:textId="77777777" w:rsidR="00224318" w:rsidRPr="00CA64F4" w:rsidRDefault="00224318" w:rsidP="007A18DC">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3175547F" w14:textId="77777777" w:rsidR="00224318" w:rsidRPr="00CA64F4" w:rsidRDefault="00224318" w:rsidP="007A18DC">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224318" w:rsidRPr="00CA64F4" w14:paraId="1FD833E1" w14:textId="77777777" w:rsidTr="007A18DC">
        <w:trPr>
          <w:tblHeader/>
        </w:trPr>
        <w:tc>
          <w:tcPr>
            <w:tcW w:w="3636" w:type="dxa"/>
            <w:tcBorders>
              <w:top w:val="nil"/>
              <w:left w:val="nil"/>
              <w:bottom w:val="nil"/>
              <w:right w:val="nil"/>
            </w:tcBorders>
          </w:tcPr>
          <w:p w14:paraId="4EC656B8" w14:textId="77777777" w:rsidR="00224318" w:rsidRPr="00CA64F4" w:rsidRDefault="00224318" w:rsidP="00224318">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tcPr>
          <w:p w14:paraId="29F9B4E0" w14:textId="0FF23556" w:rsidR="00224318" w:rsidRPr="00CA64F4" w:rsidRDefault="003B3B06" w:rsidP="00224318">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224318">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nil"/>
              <w:left w:val="nil"/>
              <w:right w:val="nil"/>
            </w:tcBorders>
            <w:vAlign w:val="bottom"/>
          </w:tcPr>
          <w:p w14:paraId="6B9CBBA8" w14:textId="77777777" w:rsidR="00224318" w:rsidRPr="00CA64F4" w:rsidRDefault="00224318" w:rsidP="00224318">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76D80467" w14:textId="72B6A819" w:rsidR="00224318" w:rsidRPr="00CA64F4" w:rsidRDefault="00224318" w:rsidP="0022431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45" w:type="dxa"/>
            <w:tcBorders>
              <w:top w:val="nil"/>
              <w:left w:val="nil"/>
              <w:right w:val="nil"/>
            </w:tcBorders>
          </w:tcPr>
          <w:p w14:paraId="582DE4AB" w14:textId="77777777" w:rsidR="00224318" w:rsidRPr="00CA64F4" w:rsidRDefault="00224318" w:rsidP="00224318">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73AA5AB2" w14:textId="2382A2CF" w:rsidR="00224318" w:rsidRPr="00CA64F4" w:rsidRDefault="003B3B06" w:rsidP="00224318">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sidR="00224318">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nil"/>
              <w:left w:val="nil"/>
              <w:bottom w:val="nil"/>
              <w:right w:val="nil"/>
            </w:tcBorders>
            <w:vAlign w:val="bottom"/>
          </w:tcPr>
          <w:p w14:paraId="6966520D" w14:textId="77777777" w:rsidR="00224318" w:rsidRPr="00CA64F4" w:rsidRDefault="00224318" w:rsidP="00224318">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1566B270" w14:textId="5E80E92B" w:rsidR="00224318" w:rsidRPr="00CA64F4" w:rsidRDefault="00224318" w:rsidP="0022431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224318" w:rsidRPr="00B0186A" w14:paraId="50BF122F" w14:textId="77777777" w:rsidTr="007A18DC">
        <w:trPr>
          <w:tblHeader/>
        </w:trPr>
        <w:tc>
          <w:tcPr>
            <w:tcW w:w="3636" w:type="dxa"/>
            <w:tcBorders>
              <w:top w:val="nil"/>
              <w:left w:val="nil"/>
              <w:bottom w:val="nil"/>
              <w:right w:val="nil"/>
            </w:tcBorders>
            <w:vAlign w:val="center"/>
          </w:tcPr>
          <w:p w14:paraId="444AF343" w14:textId="77777777" w:rsidR="00224318" w:rsidRPr="00EF3D11" w:rsidRDefault="00224318" w:rsidP="007A18DC">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0A6337D8" w14:textId="77777777" w:rsidR="00224318" w:rsidRPr="00EF3D11"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1B621F87" w14:textId="77777777" w:rsidR="00224318" w:rsidRPr="00EF3D11" w:rsidRDefault="00224318" w:rsidP="007A18DC">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1E605184" w14:textId="77777777" w:rsidR="00224318" w:rsidRPr="00EF3D11"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7023F5C3" w14:textId="77777777" w:rsidR="00224318" w:rsidRPr="00EF3D11" w:rsidRDefault="00224318" w:rsidP="007A18DC">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2E983E9D" w14:textId="77777777" w:rsidR="00224318" w:rsidRPr="00EF3D11"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21A6E1C8" w14:textId="77777777" w:rsidR="00224318" w:rsidRPr="00EF3D11" w:rsidRDefault="00224318" w:rsidP="007A18DC">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1A3079D8" w14:textId="77777777" w:rsidR="00224318" w:rsidRPr="00EF3D11"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224318" w:rsidRPr="00CA64F4" w14:paraId="5C7AA20A" w14:textId="77777777" w:rsidTr="007A18DC">
        <w:tc>
          <w:tcPr>
            <w:tcW w:w="3636" w:type="dxa"/>
            <w:tcBorders>
              <w:top w:val="nil"/>
              <w:left w:val="nil"/>
              <w:bottom w:val="nil"/>
              <w:right w:val="nil"/>
            </w:tcBorders>
            <w:vAlign w:val="center"/>
          </w:tcPr>
          <w:p w14:paraId="4D297030" w14:textId="77777777" w:rsidR="00224318" w:rsidRPr="00CA64F4" w:rsidRDefault="00224318" w:rsidP="007A18DC">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ที่ดินและสิ่งปลูกสร้างที่พัฒนาแล้ว</w:t>
            </w:r>
          </w:p>
        </w:tc>
        <w:tc>
          <w:tcPr>
            <w:tcW w:w="1116" w:type="dxa"/>
            <w:tcBorders>
              <w:left w:val="nil"/>
              <w:right w:val="nil"/>
            </w:tcBorders>
          </w:tcPr>
          <w:p w14:paraId="49C1B67B" w14:textId="77777777" w:rsidR="00224318" w:rsidRPr="00CA64F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27826CBE" w14:textId="77777777" w:rsidR="00224318" w:rsidRPr="00CA64F4" w:rsidRDefault="00224318" w:rsidP="007A18DC">
            <w:pPr>
              <w:spacing w:line="240" w:lineRule="auto"/>
              <w:rPr>
                <w:rFonts w:ascii="Browallia New" w:hAnsi="Browallia New" w:cs="Browallia New"/>
                <w:sz w:val="28"/>
                <w:szCs w:val="28"/>
              </w:rPr>
            </w:pPr>
          </w:p>
        </w:tc>
        <w:tc>
          <w:tcPr>
            <w:tcW w:w="1195" w:type="dxa"/>
            <w:tcBorders>
              <w:left w:val="nil"/>
              <w:right w:val="nil"/>
            </w:tcBorders>
          </w:tcPr>
          <w:p w14:paraId="5192899E" w14:textId="77777777" w:rsidR="00224318" w:rsidRPr="00CA64F4" w:rsidRDefault="00224318" w:rsidP="007A18D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7DB64F02" w14:textId="77777777" w:rsidR="00224318" w:rsidRPr="00CA64F4" w:rsidRDefault="00224318" w:rsidP="007A18DC">
            <w:pPr>
              <w:spacing w:line="240" w:lineRule="auto"/>
              <w:jc w:val="right"/>
              <w:rPr>
                <w:rFonts w:ascii="Browallia New" w:hAnsi="Browallia New" w:cs="Browallia New"/>
                <w:sz w:val="28"/>
                <w:szCs w:val="28"/>
              </w:rPr>
            </w:pPr>
          </w:p>
        </w:tc>
        <w:tc>
          <w:tcPr>
            <w:tcW w:w="1151" w:type="dxa"/>
            <w:tcBorders>
              <w:left w:val="nil"/>
              <w:right w:val="nil"/>
            </w:tcBorders>
            <w:vAlign w:val="center"/>
          </w:tcPr>
          <w:p w14:paraId="5601ED0C" w14:textId="77777777" w:rsidR="00224318" w:rsidRPr="00CA64F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22EFBFCD" w14:textId="77777777" w:rsidR="00224318" w:rsidRPr="00CA64F4" w:rsidRDefault="00224318" w:rsidP="007A18DC">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629DD82A" w14:textId="77777777" w:rsidR="00224318" w:rsidRPr="00CA64F4" w:rsidRDefault="00224318" w:rsidP="007A18DC">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35070B" w:rsidRPr="00CA64F4" w14:paraId="0C6270A2" w14:textId="77777777" w:rsidTr="007A18DC">
        <w:tc>
          <w:tcPr>
            <w:tcW w:w="3636" w:type="dxa"/>
            <w:tcBorders>
              <w:top w:val="nil"/>
              <w:left w:val="nil"/>
              <w:bottom w:val="nil"/>
              <w:right w:val="nil"/>
            </w:tcBorders>
          </w:tcPr>
          <w:p w14:paraId="67A75137" w14:textId="77777777" w:rsidR="0035070B" w:rsidRPr="00CA64F4" w:rsidRDefault="0035070B" w:rsidP="0035070B">
            <w:pPr>
              <w:spacing w:line="240" w:lineRule="auto"/>
              <w:ind w:left="162" w:hanging="162"/>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     ห้องชุดเพื่อขาย</w:t>
            </w:r>
          </w:p>
        </w:tc>
        <w:tc>
          <w:tcPr>
            <w:tcW w:w="1116" w:type="dxa"/>
            <w:tcBorders>
              <w:left w:val="nil"/>
              <w:bottom w:val="single" w:sz="4" w:space="0" w:color="auto"/>
              <w:right w:val="nil"/>
            </w:tcBorders>
          </w:tcPr>
          <w:p w14:paraId="18E3A74A" w14:textId="5CE3CF39" w:rsidR="0035070B" w:rsidRPr="00B928CA" w:rsidRDefault="008C2C65" w:rsidP="003507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7,291</w:t>
            </w:r>
          </w:p>
        </w:tc>
        <w:tc>
          <w:tcPr>
            <w:tcW w:w="236" w:type="dxa"/>
            <w:tcBorders>
              <w:left w:val="nil"/>
              <w:right w:val="nil"/>
            </w:tcBorders>
          </w:tcPr>
          <w:p w14:paraId="70958278"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2BB2576" w14:textId="63AC3901" w:rsidR="0035070B" w:rsidRPr="00CA64F4" w:rsidRDefault="0035070B" w:rsidP="003507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5099010C"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18CA19C1" w14:textId="51829EEB" w:rsidR="0035070B" w:rsidRPr="00171133" w:rsidRDefault="0035070B" w:rsidP="0035070B">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c>
          <w:tcPr>
            <w:tcW w:w="236" w:type="dxa"/>
            <w:tcBorders>
              <w:top w:val="nil"/>
              <w:left w:val="nil"/>
              <w:bottom w:val="nil"/>
              <w:right w:val="nil"/>
            </w:tcBorders>
            <w:vAlign w:val="center"/>
          </w:tcPr>
          <w:p w14:paraId="1C4AC646"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82" w:type="dxa"/>
            <w:tcBorders>
              <w:top w:val="nil"/>
              <w:left w:val="nil"/>
              <w:bottom w:val="single" w:sz="4" w:space="0" w:color="auto"/>
              <w:right w:val="nil"/>
            </w:tcBorders>
            <w:vAlign w:val="center"/>
          </w:tcPr>
          <w:p w14:paraId="7BA53801" w14:textId="09BAA4C7" w:rsidR="0035070B" w:rsidRPr="00CA64F4" w:rsidRDefault="0035070B" w:rsidP="0035070B">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r>
      <w:tr w:rsidR="0035070B" w:rsidRPr="00CA64F4" w14:paraId="66018ED9" w14:textId="77777777" w:rsidTr="007A18DC">
        <w:tc>
          <w:tcPr>
            <w:tcW w:w="3636" w:type="dxa"/>
            <w:tcBorders>
              <w:top w:val="nil"/>
              <w:left w:val="nil"/>
              <w:bottom w:val="nil"/>
              <w:right w:val="nil"/>
            </w:tcBorders>
          </w:tcPr>
          <w:p w14:paraId="3787AA7A" w14:textId="77777777" w:rsidR="0035070B" w:rsidRPr="00CA64F4" w:rsidRDefault="0035070B" w:rsidP="0035070B">
            <w:pPr>
              <w:spacing w:line="240" w:lineRule="auto"/>
              <w:jc w:val="thaiDistribute"/>
              <w:rPr>
                <w:rFonts w:ascii="Browallia New" w:hAnsi="Browallia New" w:cs="Browallia New"/>
                <w:sz w:val="28"/>
                <w:szCs w:val="28"/>
                <w:cs/>
              </w:rPr>
            </w:pPr>
            <w:r w:rsidRPr="00CA64F4">
              <w:rPr>
                <w:rFonts w:ascii="Browallia New" w:hAnsi="Browallia New" w:cs="Browallia New"/>
                <w:sz w:val="28"/>
                <w:szCs w:val="28"/>
                <w:cs/>
              </w:rPr>
              <w:t xml:space="preserve">     รวม</w:t>
            </w:r>
          </w:p>
        </w:tc>
        <w:tc>
          <w:tcPr>
            <w:tcW w:w="1116" w:type="dxa"/>
            <w:tcBorders>
              <w:top w:val="single" w:sz="4" w:space="0" w:color="auto"/>
              <w:left w:val="nil"/>
              <w:bottom w:val="single" w:sz="4" w:space="0" w:color="auto"/>
              <w:right w:val="nil"/>
            </w:tcBorders>
          </w:tcPr>
          <w:p w14:paraId="6AA3E9ED" w14:textId="2ECA3A54" w:rsidR="0035070B" w:rsidRPr="00B928CA" w:rsidRDefault="009956D4" w:rsidP="003507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7,291</w:t>
            </w:r>
          </w:p>
        </w:tc>
        <w:tc>
          <w:tcPr>
            <w:tcW w:w="236" w:type="dxa"/>
            <w:tcBorders>
              <w:left w:val="nil"/>
              <w:right w:val="nil"/>
            </w:tcBorders>
          </w:tcPr>
          <w:p w14:paraId="2D52209C"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42B9CFA5" w14:textId="4FFDF0D1" w:rsidR="0035070B" w:rsidRPr="00CA64F4" w:rsidRDefault="0035070B" w:rsidP="0035070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7,291</w:t>
            </w:r>
          </w:p>
        </w:tc>
        <w:tc>
          <w:tcPr>
            <w:tcW w:w="245" w:type="dxa"/>
            <w:tcBorders>
              <w:left w:val="nil"/>
              <w:right w:val="nil"/>
            </w:tcBorders>
            <w:vAlign w:val="center"/>
          </w:tcPr>
          <w:p w14:paraId="6D5FD803"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10EEDA96" w14:textId="39C6D24C" w:rsidR="0035070B" w:rsidRPr="00651BC8" w:rsidRDefault="0035070B" w:rsidP="0035070B">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r w:rsidRPr="00171133">
              <w:rPr>
                <w:rFonts w:ascii="Browallia New" w:hAnsi="Browallia New" w:cs="Browallia New"/>
                <w:sz w:val="28"/>
                <w:szCs w:val="28"/>
                <w:cs/>
              </w:rPr>
              <w:t>-</w:t>
            </w:r>
          </w:p>
        </w:tc>
        <w:tc>
          <w:tcPr>
            <w:tcW w:w="236" w:type="dxa"/>
            <w:tcBorders>
              <w:top w:val="nil"/>
              <w:left w:val="nil"/>
              <w:bottom w:val="nil"/>
              <w:right w:val="nil"/>
            </w:tcBorders>
            <w:vAlign w:val="center"/>
          </w:tcPr>
          <w:p w14:paraId="36446AC2" w14:textId="77777777" w:rsidR="0035070B" w:rsidRPr="00CA64F4" w:rsidRDefault="0035070B" w:rsidP="0035070B">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79C06C24" w14:textId="133BB4C7" w:rsidR="0035070B" w:rsidRPr="00CA64F4" w:rsidRDefault="0035070B" w:rsidP="0035070B">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r>
    </w:tbl>
    <w:p w14:paraId="419DDAE8" w14:textId="0F05592D" w:rsidR="00960448" w:rsidRPr="00C2555B" w:rsidRDefault="0096044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C21A9F" w:rsidRPr="00CA64F4" w14:paraId="61FB0EFE" w14:textId="77777777" w:rsidTr="00AE4528">
        <w:trPr>
          <w:tblHeader/>
        </w:trPr>
        <w:tc>
          <w:tcPr>
            <w:tcW w:w="3636" w:type="dxa"/>
            <w:tcBorders>
              <w:top w:val="nil"/>
              <w:left w:val="nil"/>
              <w:bottom w:val="nil"/>
              <w:right w:val="nil"/>
            </w:tcBorders>
          </w:tcPr>
          <w:p w14:paraId="796BB880" w14:textId="77777777" w:rsidR="00C21A9F" w:rsidRPr="00CA64F4" w:rsidRDefault="00C21A9F" w:rsidP="00AE4528">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34920C9F" w14:textId="77777777" w:rsidR="00C21A9F" w:rsidRPr="00CA64F4" w:rsidRDefault="00C21A9F" w:rsidP="00AE4528">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C21A9F" w:rsidRPr="00CA64F4" w14:paraId="59862BBA" w14:textId="77777777" w:rsidTr="00AE4528">
        <w:trPr>
          <w:trHeight w:val="257"/>
          <w:tblHeader/>
        </w:trPr>
        <w:tc>
          <w:tcPr>
            <w:tcW w:w="3636" w:type="dxa"/>
            <w:tcBorders>
              <w:top w:val="nil"/>
              <w:left w:val="nil"/>
              <w:bottom w:val="nil"/>
              <w:right w:val="nil"/>
            </w:tcBorders>
          </w:tcPr>
          <w:p w14:paraId="777B214D" w14:textId="77777777" w:rsidR="00C21A9F" w:rsidRPr="00CA64F4" w:rsidRDefault="00C21A9F" w:rsidP="00AE4528">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49B990EA" w14:textId="77777777" w:rsidR="00C21A9F" w:rsidRPr="00CA64F4" w:rsidRDefault="00C21A9F" w:rsidP="00AE4528">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6EF94A48" w14:textId="77777777" w:rsidR="00C21A9F" w:rsidRPr="00CA64F4" w:rsidRDefault="00C21A9F" w:rsidP="00AE4528">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6CA38DDC" w14:textId="77777777" w:rsidR="00C21A9F" w:rsidRPr="00CA64F4" w:rsidRDefault="00C21A9F" w:rsidP="00AE4528">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C21A9F" w:rsidRPr="00CA64F4" w14:paraId="5F6761AA" w14:textId="77777777" w:rsidTr="00AE4528">
        <w:trPr>
          <w:tblHeader/>
        </w:trPr>
        <w:tc>
          <w:tcPr>
            <w:tcW w:w="3636" w:type="dxa"/>
            <w:tcBorders>
              <w:top w:val="nil"/>
              <w:left w:val="nil"/>
              <w:bottom w:val="nil"/>
              <w:right w:val="nil"/>
            </w:tcBorders>
          </w:tcPr>
          <w:p w14:paraId="0B4873B0" w14:textId="77777777" w:rsidR="00C21A9F" w:rsidRPr="00CA64F4" w:rsidRDefault="00C21A9F" w:rsidP="00AE4528">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tcPr>
          <w:p w14:paraId="758AD6BD"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nil"/>
              <w:left w:val="nil"/>
              <w:right w:val="nil"/>
            </w:tcBorders>
            <w:vAlign w:val="bottom"/>
          </w:tcPr>
          <w:p w14:paraId="6A5D0C84"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0EB60789"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c>
          <w:tcPr>
            <w:tcW w:w="245" w:type="dxa"/>
            <w:tcBorders>
              <w:top w:val="nil"/>
              <w:left w:val="nil"/>
              <w:right w:val="nil"/>
            </w:tcBorders>
          </w:tcPr>
          <w:p w14:paraId="784BD59A" w14:textId="77777777" w:rsidR="00C21A9F" w:rsidRPr="00CA64F4" w:rsidRDefault="00C21A9F" w:rsidP="00AE4528">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tcPr>
          <w:p w14:paraId="104E760D"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3B3B06">
              <w:rPr>
                <w:rFonts w:ascii="Browallia New" w:hAnsi="Browallia New" w:cs="Browallia New" w:hint="cs"/>
                <w:sz w:val="28"/>
                <w:szCs w:val="28"/>
              </w:rPr>
              <w:t>31</w:t>
            </w:r>
            <w:r>
              <w:rPr>
                <w:rFonts w:ascii="Browallia New" w:hAnsi="Browallia New" w:cs="Browallia New" w:hint="cs"/>
                <w:sz w:val="28"/>
                <w:szCs w:val="28"/>
                <w:cs/>
              </w:rPr>
              <w:t xml:space="preserve"> มีนาคม </w:t>
            </w:r>
            <w:r w:rsidRPr="003B3B06">
              <w:rPr>
                <w:rFonts w:ascii="Browallia New" w:hAnsi="Browallia New" w:cs="Browallia New" w:hint="cs"/>
                <w:sz w:val="28"/>
                <w:szCs w:val="28"/>
              </w:rPr>
              <w:t>2563</w:t>
            </w:r>
          </w:p>
        </w:tc>
        <w:tc>
          <w:tcPr>
            <w:tcW w:w="236" w:type="dxa"/>
            <w:tcBorders>
              <w:top w:val="nil"/>
              <w:left w:val="nil"/>
              <w:bottom w:val="nil"/>
              <w:right w:val="nil"/>
            </w:tcBorders>
            <w:vAlign w:val="bottom"/>
          </w:tcPr>
          <w:p w14:paraId="2D138300"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60956C44" w14:textId="77777777" w:rsidR="00C21A9F" w:rsidRPr="00CA64F4" w:rsidRDefault="00C21A9F" w:rsidP="00AE4528">
            <w:pPr>
              <w:tabs>
                <w:tab w:val="clear" w:pos="907"/>
              </w:tabs>
              <w:spacing w:line="240" w:lineRule="auto"/>
              <w:ind w:left="-108" w:right="-108"/>
              <w:jc w:val="center"/>
              <w:rPr>
                <w:rFonts w:ascii="Browallia New" w:hAnsi="Browallia New" w:cs="Browallia New"/>
                <w:sz w:val="28"/>
                <w:szCs w:val="28"/>
                <w:lang w:val="en-GB"/>
              </w:rPr>
            </w:pPr>
            <w:r w:rsidRPr="00C2555B">
              <w:rPr>
                <w:rFonts w:ascii="Browallia New" w:eastAsia="SimSun" w:hAnsi="Browallia New" w:cs="Browallia New"/>
                <w:sz w:val="28"/>
                <w:szCs w:val="28"/>
                <w:lang w:val="en-GB"/>
              </w:rPr>
              <w:t xml:space="preserve">31 </w:t>
            </w:r>
            <w:r w:rsidRPr="00C2555B">
              <w:rPr>
                <w:rFonts w:ascii="Browallia New" w:eastAsia="SimSun" w:hAnsi="Browallia New" w:cs="Browallia New"/>
                <w:sz w:val="28"/>
                <w:szCs w:val="28"/>
                <w:cs/>
                <w:lang w:val="en-GB"/>
              </w:rPr>
              <w:t xml:space="preserve">ธันวาคม </w:t>
            </w:r>
            <w:r w:rsidRPr="00C2555B">
              <w:rPr>
                <w:rFonts w:ascii="Browallia New" w:hAnsi="Browallia New" w:cs="Browallia New"/>
                <w:sz w:val="28"/>
                <w:szCs w:val="28"/>
              </w:rPr>
              <w:t>256</w:t>
            </w:r>
            <w:r w:rsidRPr="003B3B06">
              <w:rPr>
                <w:rFonts w:ascii="Browallia New" w:hAnsi="Browallia New" w:cs="Browallia New" w:hint="cs"/>
                <w:sz w:val="28"/>
                <w:szCs w:val="28"/>
              </w:rPr>
              <w:t>2</w:t>
            </w:r>
          </w:p>
        </w:tc>
      </w:tr>
      <w:tr w:rsidR="00C21A9F" w:rsidRPr="00EF3D11" w14:paraId="2D7672A6" w14:textId="77777777" w:rsidTr="00AE4528">
        <w:trPr>
          <w:tblHeader/>
        </w:trPr>
        <w:tc>
          <w:tcPr>
            <w:tcW w:w="3636" w:type="dxa"/>
            <w:tcBorders>
              <w:top w:val="nil"/>
              <w:left w:val="nil"/>
              <w:bottom w:val="nil"/>
              <w:right w:val="nil"/>
            </w:tcBorders>
            <w:vAlign w:val="center"/>
          </w:tcPr>
          <w:p w14:paraId="1C1AA55B" w14:textId="77777777" w:rsidR="00C21A9F" w:rsidRPr="00EF3D11" w:rsidRDefault="00C21A9F" w:rsidP="00AE4528">
            <w:pPr>
              <w:spacing w:line="240" w:lineRule="auto"/>
              <w:rPr>
                <w:rFonts w:ascii="Browallia New" w:hAnsi="Browallia New" w:cs="Browallia New"/>
                <w:sz w:val="24"/>
                <w:szCs w:val="24"/>
                <w:cs/>
              </w:rPr>
            </w:pPr>
          </w:p>
        </w:tc>
        <w:tc>
          <w:tcPr>
            <w:tcW w:w="1116" w:type="dxa"/>
            <w:tcBorders>
              <w:top w:val="single" w:sz="4" w:space="0" w:color="auto"/>
              <w:left w:val="nil"/>
              <w:right w:val="nil"/>
            </w:tcBorders>
          </w:tcPr>
          <w:p w14:paraId="45464B6E" w14:textId="77777777" w:rsidR="00C21A9F" w:rsidRPr="00EF3D11"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36" w:type="dxa"/>
            <w:tcBorders>
              <w:left w:val="nil"/>
              <w:right w:val="nil"/>
            </w:tcBorders>
          </w:tcPr>
          <w:p w14:paraId="34C89DB8" w14:textId="77777777" w:rsidR="00C21A9F" w:rsidRPr="00EF3D11" w:rsidRDefault="00C21A9F" w:rsidP="00AE4528">
            <w:pPr>
              <w:spacing w:line="240" w:lineRule="auto"/>
              <w:rPr>
                <w:rFonts w:ascii="Browallia New" w:hAnsi="Browallia New" w:cs="Browallia New"/>
                <w:sz w:val="24"/>
                <w:szCs w:val="24"/>
              </w:rPr>
            </w:pPr>
          </w:p>
        </w:tc>
        <w:tc>
          <w:tcPr>
            <w:tcW w:w="1195" w:type="dxa"/>
            <w:tcBorders>
              <w:top w:val="single" w:sz="4" w:space="0" w:color="auto"/>
              <w:left w:val="nil"/>
              <w:right w:val="nil"/>
            </w:tcBorders>
          </w:tcPr>
          <w:p w14:paraId="0F575EC2" w14:textId="77777777" w:rsidR="00C21A9F" w:rsidRPr="00EF3D11"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4"/>
                <w:szCs w:val="24"/>
              </w:rPr>
            </w:pPr>
          </w:p>
        </w:tc>
        <w:tc>
          <w:tcPr>
            <w:tcW w:w="245" w:type="dxa"/>
            <w:tcBorders>
              <w:left w:val="nil"/>
              <w:right w:val="nil"/>
            </w:tcBorders>
            <w:vAlign w:val="center"/>
          </w:tcPr>
          <w:p w14:paraId="25DAF3D2" w14:textId="77777777" w:rsidR="00C21A9F" w:rsidRPr="00EF3D11" w:rsidRDefault="00C21A9F" w:rsidP="00AE4528">
            <w:pPr>
              <w:spacing w:line="240" w:lineRule="auto"/>
              <w:jc w:val="right"/>
              <w:rPr>
                <w:rFonts w:ascii="Browallia New" w:hAnsi="Browallia New" w:cs="Browallia New"/>
                <w:sz w:val="24"/>
                <w:szCs w:val="24"/>
              </w:rPr>
            </w:pPr>
          </w:p>
        </w:tc>
        <w:tc>
          <w:tcPr>
            <w:tcW w:w="1151" w:type="dxa"/>
            <w:tcBorders>
              <w:top w:val="single" w:sz="4" w:space="0" w:color="auto"/>
              <w:left w:val="nil"/>
              <w:right w:val="nil"/>
            </w:tcBorders>
            <w:vAlign w:val="center"/>
          </w:tcPr>
          <w:p w14:paraId="5BC893BB" w14:textId="77777777" w:rsidR="00C21A9F" w:rsidRPr="00EF3D11"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c>
          <w:tcPr>
            <w:tcW w:w="236" w:type="dxa"/>
            <w:tcBorders>
              <w:top w:val="nil"/>
              <w:left w:val="nil"/>
              <w:bottom w:val="nil"/>
              <w:right w:val="nil"/>
            </w:tcBorders>
            <w:vAlign w:val="center"/>
          </w:tcPr>
          <w:p w14:paraId="38D861F9" w14:textId="77777777" w:rsidR="00C21A9F" w:rsidRPr="00EF3D11" w:rsidRDefault="00C21A9F" w:rsidP="00AE4528">
            <w:pPr>
              <w:spacing w:line="240" w:lineRule="auto"/>
              <w:jc w:val="right"/>
              <w:rPr>
                <w:rFonts w:ascii="Browallia New" w:hAnsi="Browallia New" w:cs="Browallia New"/>
                <w:sz w:val="24"/>
                <w:szCs w:val="24"/>
              </w:rPr>
            </w:pPr>
          </w:p>
        </w:tc>
        <w:tc>
          <w:tcPr>
            <w:tcW w:w="1182" w:type="dxa"/>
            <w:tcBorders>
              <w:top w:val="nil"/>
              <w:left w:val="nil"/>
              <w:bottom w:val="nil"/>
              <w:right w:val="nil"/>
            </w:tcBorders>
            <w:vAlign w:val="center"/>
          </w:tcPr>
          <w:p w14:paraId="60335CA8" w14:textId="77777777" w:rsidR="00C21A9F" w:rsidRPr="00EF3D11"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4"/>
                <w:szCs w:val="24"/>
              </w:rPr>
            </w:pPr>
          </w:p>
        </w:tc>
      </w:tr>
      <w:tr w:rsidR="00AA42E8" w:rsidRPr="00CA64F4" w14:paraId="0288C143" w14:textId="77777777" w:rsidTr="00AE4528">
        <w:tc>
          <w:tcPr>
            <w:tcW w:w="3636" w:type="dxa"/>
            <w:tcBorders>
              <w:top w:val="nil"/>
              <w:left w:val="nil"/>
              <w:bottom w:val="nil"/>
              <w:right w:val="nil"/>
            </w:tcBorders>
            <w:vAlign w:val="center"/>
          </w:tcPr>
          <w:p w14:paraId="4E9E0992"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16" w:type="dxa"/>
            <w:tcBorders>
              <w:left w:val="nil"/>
              <w:bottom w:val="nil"/>
              <w:right w:val="nil"/>
            </w:tcBorders>
          </w:tcPr>
          <w:p w14:paraId="1FE217DB"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E12EE8B"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175643E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6376F277" w14:textId="77777777" w:rsidR="00AA42E8" w:rsidRPr="00651BC8"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EA106A4" w14:textId="77777777" w:rsidR="00AA42E8" w:rsidRPr="00CA64F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AA42E8" w:rsidRPr="00CA64F4" w14:paraId="6E6B8B6C" w14:textId="77777777" w:rsidTr="00AE4528">
        <w:tc>
          <w:tcPr>
            <w:tcW w:w="3636" w:type="dxa"/>
            <w:tcBorders>
              <w:top w:val="nil"/>
              <w:left w:val="nil"/>
              <w:bottom w:val="nil"/>
              <w:right w:val="nil"/>
            </w:tcBorders>
            <w:vAlign w:val="center"/>
          </w:tcPr>
          <w:p w14:paraId="536AC83C"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ที่ดิน</w:t>
            </w:r>
          </w:p>
        </w:tc>
        <w:tc>
          <w:tcPr>
            <w:tcW w:w="1116" w:type="dxa"/>
            <w:tcBorders>
              <w:left w:val="nil"/>
              <w:bottom w:val="nil"/>
              <w:right w:val="nil"/>
            </w:tcBorders>
          </w:tcPr>
          <w:p w14:paraId="429075AC"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607,021</w:t>
            </w:r>
          </w:p>
        </w:tc>
        <w:tc>
          <w:tcPr>
            <w:tcW w:w="236" w:type="dxa"/>
            <w:tcBorders>
              <w:left w:val="nil"/>
              <w:bottom w:val="nil"/>
              <w:right w:val="nil"/>
            </w:tcBorders>
          </w:tcPr>
          <w:p w14:paraId="3AFF2A17"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69FE8FB1"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614,230</w:t>
            </w:r>
          </w:p>
        </w:tc>
        <w:tc>
          <w:tcPr>
            <w:tcW w:w="245" w:type="dxa"/>
            <w:tcBorders>
              <w:left w:val="nil"/>
              <w:bottom w:val="nil"/>
              <w:right w:val="nil"/>
            </w:tcBorders>
            <w:vAlign w:val="center"/>
          </w:tcPr>
          <w:p w14:paraId="65DB633F"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C7B61F2" w14:textId="24EB9CBD"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C4968">
              <w:rPr>
                <w:rFonts w:ascii="Browallia New" w:hAnsi="Browallia New" w:cs="Browallia New"/>
                <w:sz w:val="28"/>
                <w:szCs w:val="28"/>
              </w:rPr>
              <w:t>68</w:t>
            </w:r>
            <w:r w:rsidR="00F73756">
              <w:rPr>
                <w:rFonts w:ascii="Browallia New" w:hAnsi="Browallia New" w:cs="Browallia New"/>
                <w:sz w:val="28"/>
                <w:szCs w:val="28"/>
              </w:rPr>
              <w:t>8</w:t>
            </w:r>
          </w:p>
        </w:tc>
        <w:tc>
          <w:tcPr>
            <w:tcW w:w="236" w:type="dxa"/>
            <w:tcBorders>
              <w:top w:val="nil"/>
              <w:left w:val="nil"/>
              <w:bottom w:val="nil"/>
              <w:right w:val="nil"/>
            </w:tcBorders>
            <w:vAlign w:val="center"/>
          </w:tcPr>
          <w:p w14:paraId="146956A3"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82D56E6"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1,028</w:t>
            </w:r>
          </w:p>
        </w:tc>
      </w:tr>
      <w:tr w:rsidR="00AA42E8" w:rsidRPr="00CA64F4" w14:paraId="066CA8B9" w14:textId="77777777" w:rsidTr="00AE4528">
        <w:tc>
          <w:tcPr>
            <w:tcW w:w="3636" w:type="dxa"/>
            <w:tcBorders>
              <w:top w:val="nil"/>
              <w:left w:val="nil"/>
              <w:bottom w:val="nil"/>
              <w:right w:val="nil"/>
            </w:tcBorders>
            <w:vAlign w:val="center"/>
          </w:tcPr>
          <w:p w14:paraId="2ED08E38"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ค่าปรับปรุงที่ดิน</w:t>
            </w:r>
          </w:p>
        </w:tc>
        <w:tc>
          <w:tcPr>
            <w:tcW w:w="1116" w:type="dxa"/>
            <w:tcBorders>
              <w:left w:val="nil"/>
              <w:bottom w:val="nil"/>
              <w:right w:val="nil"/>
            </w:tcBorders>
          </w:tcPr>
          <w:p w14:paraId="11ECC80C"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89,546</w:t>
            </w:r>
          </w:p>
        </w:tc>
        <w:tc>
          <w:tcPr>
            <w:tcW w:w="236" w:type="dxa"/>
            <w:tcBorders>
              <w:left w:val="nil"/>
              <w:bottom w:val="nil"/>
              <w:right w:val="nil"/>
            </w:tcBorders>
          </w:tcPr>
          <w:p w14:paraId="43C335B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32EFD67D"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87,082</w:t>
            </w:r>
          </w:p>
        </w:tc>
        <w:tc>
          <w:tcPr>
            <w:tcW w:w="245" w:type="dxa"/>
            <w:tcBorders>
              <w:left w:val="nil"/>
              <w:bottom w:val="nil"/>
              <w:right w:val="nil"/>
            </w:tcBorders>
            <w:vAlign w:val="center"/>
          </w:tcPr>
          <w:p w14:paraId="360457AC"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FA4284A"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C4968">
              <w:rPr>
                <w:rFonts w:ascii="Browallia New" w:hAnsi="Browallia New" w:cs="Browallia New"/>
                <w:sz w:val="28"/>
                <w:szCs w:val="28"/>
              </w:rPr>
              <w:t>261</w:t>
            </w:r>
          </w:p>
        </w:tc>
        <w:tc>
          <w:tcPr>
            <w:tcW w:w="236" w:type="dxa"/>
            <w:tcBorders>
              <w:top w:val="nil"/>
              <w:left w:val="nil"/>
              <w:bottom w:val="nil"/>
              <w:right w:val="nil"/>
            </w:tcBorders>
            <w:vAlign w:val="center"/>
          </w:tcPr>
          <w:p w14:paraId="37AA91AC"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25A357D1"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390</w:t>
            </w:r>
          </w:p>
        </w:tc>
      </w:tr>
      <w:tr w:rsidR="00AA42E8" w:rsidRPr="00CA64F4" w14:paraId="7D6077BC" w14:textId="77777777" w:rsidTr="00AE4528">
        <w:tc>
          <w:tcPr>
            <w:tcW w:w="3636" w:type="dxa"/>
            <w:tcBorders>
              <w:top w:val="nil"/>
              <w:left w:val="nil"/>
              <w:bottom w:val="nil"/>
              <w:right w:val="nil"/>
            </w:tcBorders>
            <w:vAlign w:val="center"/>
          </w:tcPr>
          <w:p w14:paraId="119172BD"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ค่าก่อสร้าง</w:t>
            </w:r>
          </w:p>
        </w:tc>
        <w:tc>
          <w:tcPr>
            <w:tcW w:w="1116" w:type="dxa"/>
            <w:tcBorders>
              <w:left w:val="nil"/>
              <w:bottom w:val="nil"/>
              <w:right w:val="nil"/>
            </w:tcBorders>
          </w:tcPr>
          <w:p w14:paraId="13EB729D"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635,094</w:t>
            </w:r>
          </w:p>
        </w:tc>
        <w:tc>
          <w:tcPr>
            <w:tcW w:w="236" w:type="dxa"/>
            <w:tcBorders>
              <w:left w:val="nil"/>
              <w:bottom w:val="nil"/>
              <w:right w:val="nil"/>
            </w:tcBorders>
          </w:tcPr>
          <w:p w14:paraId="4A989C1E"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BAA15BF"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561,885</w:t>
            </w:r>
          </w:p>
        </w:tc>
        <w:tc>
          <w:tcPr>
            <w:tcW w:w="245" w:type="dxa"/>
            <w:tcBorders>
              <w:left w:val="nil"/>
              <w:bottom w:val="nil"/>
              <w:right w:val="nil"/>
            </w:tcBorders>
            <w:vAlign w:val="center"/>
          </w:tcPr>
          <w:p w14:paraId="27111AFA"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5644B373"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C4968">
              <w:rPr>
                <w:rFonts w:ascii="Browallia New" w:hAnsi="Browallia New" w:cs="Browallia New"/>
                <w:sz w:val="28"/>
                <w:szCs w:val="28"/>
              </w:rPr>
              <w:t>4,364</w:t>
            </w:r>
          </w:p>
        </w:tc>
        <w:tc>
          <w:tcPr>
            <w:tcW w:w="236" w:type="dxa"/>
            <w:tcBorders>
              <w:top w:val="nil"/>
              <w:left w:val="nil"/>
              <w:bottom w:val="nil"/>
              <w:right w:val="nil"/>
            </w:tcBorders>
            <w:vAlign w:val="center"/>
          </w:tcPr>
          <w:p w14:paraId="24A5195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6CC930C2"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6,416</w:t>
            </w:r>
          </w:p>
        </w:tc>
      </w:tr>
      <w:tr w:rsidR="00AA42E8" w:rsidRPr="00CA64F4" w14:paraId="6E88EEB2" w14:textId="77777777" w:rsidTr="00AE4528">
        <w:tc>
          <w:tcPr>
            <w:tcW w:w="3636" w:type="dxa"/>
            <w:tcBorders>
              <w:top w:val="nil"/>
              <w:left w:val="nil"/>
              <w:bottom w:val="nil"/>
              <w:right w:val="nil"/>
            </w:tcBorders>
            <w:vAlign w:val="center"/>
          </w:tcPr>
          <w:p w14:paraId="78DE71D6"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ค่าสาธารณูปโภค</w:t>
            </w:r>
          </w:p>
        </w:tc>
        <w:tc>
          <w:tcPr>
            <w:tcW w:w="1116" w:type="dxa"/>
            <w:tcBorders>
              <w:left w:val="nil"/>
              <w:bottom w:val="nil"/>
              <w:right w:val="nil"/>
            </w:tcBorders>
          </w:tcPr>
          <w:p w14:paraId="08C21967"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226,38</w:t>
            </w:r>
            <w:r w:rsidRPr="00553E75">
              <w:rPr>
                <w:rFonts w:ascii="Browallia New" w:hAnsi="Browallia New" w:cs="Browallia New"/>
                <w:sz w:val="28"/>
                <w:szCs w:val="28"/>
              </w:rPr>
              <w:t>2</w:t>
            </w:r>
          </w:p>
        </w:tc>
        <w:tc>
          <w:tcPr>
            <w:tcW w:w="236" w:type="dxa"/>
            <w:tcBorders>
              <w:left w:val="nil"/>
              <w:bottom w:val="nil"/>
              <w:right w:val="nil"/>
            </w:tcBorders>
          </w:tcPr>
          <w:p w14:paraId="1955453C"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774DC6D7"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216,078</w:t>
            </w:r>
          </w:p>
        </w:tc>
        <w:tc>
          <w:tcPr>
            <w:tcW w:w="245" w:type="dxa"/>
            <w:tcBorders>
              <w:left w:val="nil"/>
              <w:bottom w:val="nil"/>
              <w:right w:val="nil"/>
            </w:tcBorders>
            <w:vAlign w:val="center"/>
          </w:tcPr>
          <w:p w14:paraId="7DD22136"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150FF3F"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C4968">
              <w:rPr>
                <w:rFonts w:ascii="Browallia New" w:hAnsi="Browallia New" w:cs="Browallia New"/>
                <w:sz w:val="28"/>
                <w:szCs w:val="28"/>
              </w:rPr>
              <w:t>1,066</w:t>
            </w:r>
          </w:p>
        </w:tc>
        <w:tc>
          <w:tcPr>
            <w:tcW w:w="236" w:type="dxa"/>
            <w:tcBorders>
              <w:top w:val="nil"/>
              <w:left w:val="nil"/>
              <w:bottom w:val="nil"/>
              <w:right w:val="nil"/>
            </w:tcBorders>
            <w:vAlign w:val="center"/>
          </w:tcPr>
          <w:p w14:paraId="1B5CB349"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E56AF1E"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1,777</w:t>
            </w:r>
          </w:p>
        </w:tc>
      </w:tr>
      <w:tr w:rsidR="00AA42E8" w:rsidRPr="00CA64F4" w14:paraId="4B6EE761" w14:textId="77777777" w:rsidTr="00AE4528">
        <w:tc>
          <w:tcPr>
            <w:tcW w:w="3636" w:type="dxa"/>
            <w:tcBorders>
              <w:top w:val="nil"/>
              <w:left w:val="nil"/>
              <w:bottom w:val="nil"/>
              <w:right w:val="nil"/>
            </w:tcBorders>
            <w:vAlign w:val="center"/>
          </w:tcPr>
          <w:p w14:paraId="163A0E44" w14:textId="77777777" w:rsidR="00AA42E8" w:rsidRPr="00CA64F4" w:rsidRDefault="00AA42E8" w:rsidP="00AE4528">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ต้นทุน</w:t>
            </w:r>
            <w:r w:rsidRPr="00CA64F4">
              <w:rPr>
                <w:rFonts w:ascii="Browallia New" w:hAnsi="Browallia New" w:cs="Browallia New" w:hint="cs"/>
                <w:sz w:val="28"/>
                <w:szCs w:val="28"/>
                <w:cs/>
              </w:rPr>
              <w:t>ทางการเงิน</w:t>
            </w:r>
          </w:p>
        </w:tc>
        <w:tc>
          <w:tcPr>
            <w:tcW w:w="1116" w:type="dxa"/>
            <w:tcBorders>
              <w:top w:val="nil"/>
              <w:left w:val="nil"/>
              <w:right w:val="nil"/>
            </w:tcBorders>
          </w:tcPr>
          <w:p w14:paraId="4C41F3E2"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53E75">
              <w:rPr>
                <w:rFonts w:ascii="Browallia New" w:hAnsi="Browallia New" w:cs="Browallia New"/>
                <w:sz w:val="28"/>
                <w:szCs w:val="28"/>
              </w:rPr>
              <w:t>46</w:t>
            </w:r>
            <w:r w:rsidRPr="00B928CA">
              <w:rPr>
                <w:rFonts w:ascii="Browallia New" w:hAnsi="Browallia New" w:cs="Browallia New"/>
                <w:sz w:val="28"/>
                <w:szCs w:val="28"/>
              </w:rPr>
              <w:t>,</w:t>
            </w:r>
            <w:r w:rsidRPr="00553E75">
              <w:rPr>
                <w:rFonts w:ascii="Browallia New" w:hAnsi="Browallia New" w:cs="Browallia New"/>
                <w:sz w:val="28"/>
                <w:szCs w:val="28"/>
              </w:rPr>
              <w:t>123</w:t>
            </w:r>
          </w:p>
        </w:tc>
        <w:tc>
          <w:tcPr>
            <w:tcW w:w="236" w:type="dxa"/>
            <w:tcBorders>
              <w:top w:val="nil"/>
              <w:left w:val="nil"/>
              <w:right w:val="nil"/>
            </w:tcBorders>
          </w:tcPr>
          <w:p w14:paraId="19361340"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4A8D322D"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43,350</w:t>
            </w:r>
          </w:p>
        </w:tc>
        <w:tc>
          <w:tcPr>
            <w:tcW w:w="245" w:type="dxa"/>
            <w:tcBorders>
              <w:top w:val="nil"/>
              <w:left w:val="nil"/>
              <w:right w:val="nil"/>
            </w:tcBorders>
            <w:vAlign w:val="center"/>
          </w:tcPr>
          <w:p w14:paraId="25CABD78"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6DD36541"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C4968">
              <w:rPr>
                <w:rFonts w:ascii="Browallia New" w:hAnsi="Browallia New" w:cs="Browallia New"/>
                <w:sz w:val="28"/>
                <w:szCs w:val="28"/>
              </w:rPr>
              <w:t>15</w:t>
            </w:r>
          </w:p>
        </w:tc>
        <w:tc>
          <w:tcPr>
            <w:tcW w:w="236" w:type="dxa"/>
            <w:tcBorders>
              <w:top w:val="nil"/>
              <w:left w:val="nil"/>
              <w:right w:val="nil"/>
            </w:tcBorders>
            <w:vAlign w:val="center"/>
          </w:tcPr>
          <w:p w14:paraId="61E06573"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78A0C9E9"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25</w:t>
            </w:r>
          </w:p>
        </w:tc>
      </w:tr>
      <w:tr w:rsidR="00AA42E8" w:rsidRPr="00CA64F4" w14:paraId="7F0996B8" w14:textId="77777777" w:rsidTr="00AE4528">
        <w:tc>
          <w:tcPr>
            <w:tcW w:w="3636" w:type="dxa"/>
            <w:tcBorders>
              <w:top w:val="nil"/>
              <w:left w:val="nil"/>
              <w:bottom w:val="nil"/>
              <w:right w:val="nil"/>
            </w:tcBorders>
            <w:vAlign w:val="center"/>
          </w:tcPr>
          <w:p w14:paraId="78AF5844"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ต้นทุนอื่นๆ</w:t>
            </w:r>
          </w:p>
        </w:tc>
        <w:tc>
          <w:tcPr>
            <w:tcW w:w="1116" w:type="dxa"/>
            <w:tcBorders>
              <w:left w:val="nil"/>
              <w:bottom w:val="single" w:sz="4" w:space="0" w:color="auto"/>
              <w:right w:val="nil"/>
            </w:tcBorders>
          </w:tcPr>
          <w:p w14:paraId="79DA1559"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55,593</w:t>
            </w:r>
          </w:p>
        </w:tc>
        <w:tc>
          <w:tcPr>
            <w:tcW w:w="236" w:type="dxa"/>
            <w:tcBorders>
              <w:left w:val="nil"/>
              <w:right w:val="nil"/>
            </w:tcBorders>
          </w:tcPr>
          <w:p w14:paraId="3E71DFDC"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31A5BD62"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50,016</w:t>
            </w:r>
          </w:p>
        </w:tc>
        <w:tc>
          <w:tcPr>
            <w:tcW w:w="245" w:type="dxa"/>
            <w:tcBorders>
              <w:left w:val="nil"/>
              <w:right w:val="nil"/>
            </w:tcBorders>
            <w:vAlign w:val="center"/>
          </w:tcPr>
          <w:p w14:paraId="3E5F36DD"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5C88317"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B1237">
              <w:rPr>
                <w:rFonts w:ascii="Browallia New" w:hAnsi="Browallia New" w:cs="Browallia New"/>
                <w:sz w:val="28"/>
                <w:szCs w:val="28"/>
              </w:rPr>
              <w:t>13</w:t>
            </w:r>
          </w:p>
        </w:tc>
        <w:tc>
          <w:tcPr>
            <w:tcW w:w="236" w:type="dxa"/>
            <w:tcBorders>
              <w:left w:val="nil"/>
              <w:right w:val="nil"/>
            </w:tcBorders>
            <w:vAlign w:val="center"/>
          </w:tcPr>
          <w:p w14:paraId="5859FC25"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0F2AFBC6"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22</w:t>
            </w:r>
          </w:p>
        </w:tc>
      </w:tr>
      <w:tr w:rsidR="00AA42E8" w14:paraId="54CCCA85" w14:textId="77777777" w:rsidTr="00AE4528">
        <w:tc>
          <w:tcPr>
            <w:tcW w:w="3636" w:type="dxa"/>
            <w:tcBorders>
              <w:top w:val="nil"/>
              <w:left w:val="nil"/>
              <w:bottom w:val="nil"/>
              <w:right w:val="nil"/>
            </w:tcBorders>
          </w:tcPr>
          <w:p w14:paraId="2DE80F19" w14:textId="77777777" w:rsidR="00AA42E8" w:rsidRPr="005F4128" w:rsidRDefault="00AA42E8" w:rsidP="00AE4528">
            <w:pPr>
              <w:spacing w:line="240" w:lineRule="auto"/>
              <w:rPr>
                <w:rFonts w:ascii="Browallia New" w:hAnsi="Browallia New" w:cs="Browallia New"/>
                <w:sz w:val="28"/>
                <w:szCs w:val="28"/>
                <w:cs/>
              </w:rPr>
            </w:pPr>
            <w:r w:rsidRPr="005F4128">
              <w:rPr>
                <w:rFonts w:ascii="Browallia New" w:hAnsi="Browallia New" w:cs="Browallia New"/>
                <w:sz w:val="28"/>
                <w:szCs w:val="28"/>
                <w:cs/>
              </w:rPr>
              <w:t xml:space="preserve">     รวม</w:t>
            </w:r>
          </w:p>
        </w:tc>
        <w:tc>
          <w:tcPr>
            <w:tcW w:w="1116" w:type="dxa"/>
            <w:tcBorders>
              <w:top w:val="single" w:sz="4" w:space="0" w:color="auto"/>
              <w:left w:val="nil"/>
              <w:right w:val="nil"/>
            </w:tcBorders>
          </w:tcPr>
          <w:p w14:paraId="3A980E78" w14:textId="77777777" w:rsidR="00AA42E8" w:rsidRPr="00553E7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r w:rsidRPr="00987B55">
              <w:rPr>
                <w:rFonts w:ascii="Browallia New" w:hAnsi="Browallia New" w:cs="Browallia New"/>
                <w:sz w:val="28"/>
                <w:szCs w:val="28"/>
              </w:rPr>
              <w:fldChar w:fldCharType="begin"/>
            </w:r>
            <w:r w:rsidRPr="00987B55">
              <w:rPr>
                <w:rFonts w:ascii="Browallia New" w:hAnsi="Browallia New" w:cs="Browallia New"/>
                <w:sz w:val="28"/>
                <w:szCs w:val="28"/>
              </w:rPr>
              <w:instrText xml:space="preserve"> =SUM(ABOVE) </w:instrText>
            </w:r>
            <w:r w:rsidRPr="00987B55">
              <w:rPr>
                <w:rFonts w:ascii="Browallia New" w:hAnsi="Browallia New" w:cs="Browallia New"/>
                <w:sz w:val="28"/>
                <w:szCs w:val="28"/>
              </w:rPr>
              <w:fldChar w:fldCharType="end"/>
            </w:r>
            <w:r w:rsidRPr="00987B55">
              <w:rPr>
                <w:rFonts w:ascii="Browallia New" w:hAnsi="Browallia New" w:cs="Browallia New"/>
                <w:sz w:val="28"/>
                <w:szCs w:val="28"/>
              </w:rPr>
              <w:fldChar w:fldCharType="begin"/>
            </w:r>
            <w:r w:rsidRPr="00987B55">
              <w:rPr>
                <w:rFonts w:ascii="Browallia New" w:hAnsi="Browallia New" w:cs="Browallia New"/>
                <w:sz w:val="28"/>
                <w:szCs w:val="28"/>
              </w:rPr>
              <w:instrText xml:space="preserve"> =SUM(ABOVE) </w:instrText>
            </w:r>
            <w:r w:rsidRPr="00987B55">
              <w:rPr>
                <w:rFonts w:ascii="Browallia New" w:hAnsi="Browallia New" w:cs="Browallia New"/>
                <w:sz w:val="28"/>
                <w:szCs w:val="28"/>
              </w:rPr>
              <w:fldChar w:fldCharType="separate"/>
            </w:r>
            <w:r w:rsidRPr="00987B55">
              <w:rPr>
                <w:rFonts w:ascii="Browallia New" w:hAnsi="Browallia New" w:cs="Browallia New"/>
                <w:sz w:val="28"/>
                <w:szCs w:val="28"/>
              </w:rPr>
              <w:t>1,659,759</w:t>
            </w:r>
            <w:r w:rsidRPr="00987B55">
              <w:rPr>
                <w:rFonts w:ascii="Browallia New" w:hAnsi="Browallia New" w:cs="Browallia New"/>
                <w:sz w:val="28"/>
                <w:szCs w:val="28"/>
              </w:rPr>
              <w:fldChar w:fldCharType="end"/>
            </w:r>
          </w:p>
        </w:tc>
        <w:tc>
          <w:tcPr>
            <w:tcW w:w="236" w:type="dxa"/>
            <w:tcBorders>
              <w:left w:val="nil"/>
              <w:right w:val="nil"/>
            </w:tcBorders>
          </w:tcPr>
          <w:p w14:paraId="766FEA0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top w:val="single" w:sz="4" w:space="0" w:color="auto"/>
              <w:left w:val="nil"/>
              <w:right w:val="nil"/>
            </w:tcBorders>
          </w:tcPr>
          <w:p w14:paraId="3E713574" w14:textId="77777777" w:rsidR="00AA42E8" w:rsidRPr="00117C6D"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1,572,641</w:t>
            </w:r>
            <w:r>
              <w:rPr>
                <w:rFonts w:ascii="Browallia New" w:hAnsi="Browallia New" w:cs="Browallia New"/>
                <w:sz w:val="28"/>
                <w:szCs w:val="28"/>
              </w:rPr>
              <w:fldChar w:fldCharType="end"/>
            </w:r>
          </w:p>
        </w:tc>
        <w:tc>
          <w:tcPr>
            <w:tcW w:w="245" w:type="dxa"/>
            <w:tcBorders>
              <w:left w:val="nil"/>
              <w:right w:val="nil"/>
            </w:tcBorders>
            <w:vAlign w:val="center"/>
          </w:tcPr>
          <w:p w14:paraId="181C7E2E"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182178CA"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B1237">
              <w:rPr>
                <w:rFonts w:ascii="Browallia New" w:hAnsi="Browallia New" w:cs="Browallia New"/>
                <w:sz w:val="28"/>
                <w:szCs w:val="28"/>
              </w:rPr>
              <w:t>6,407</w:t>
            </w:r>
          </w:p>
        </w:tc>
        <w:tc>
          <w:tcPr>
            <w:tcW w:w="236" w:type="dxa"/>
            <w:tcBorders>
              <w:left w:val="nil"/>
              <w:right w:val="nil"/>
            </w:tcBorders>
            <w:vAlign w:val="center"/>
          </w:tcPr>
          <w:p w14:paraId="57239B33"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0C05C7C0" w14:textId="77777777" w:rsidR="00AA42E8"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9,658</w:t>
            </w:r>
          </w:p>
        </w:tc>
      </w:tr>
      <w:tr w:rsidR="00AA42E8" w14:paraId="6BF5D3DC" w14:textId="77777777" w:rsidTr="00AE4528">
        <w:tc>
          <w:tcPr>
            <w:tcW w:w="3636" w:type="dxa"/>
            <w:tcBorders>
              <w:top w:val="nil"/>
              <w:left w:val="nil"/>
              <w:bottom w:val="nil"/>
              <w:right w:val="nil"/>
            </w:tcBorders>
            <w:vAlign w:val="center"/>
          </w:tcPr>
          <w:p w14:paraId="4F822BE1" w14:textId="77777777" w:rsidR="00AA42E8" w:rsidRPr="0028463A" w:rsidRDefault="00AA42E8" w:rsidP="00AE4528">
            <w:pPr>
              <w:spacing w:line="240" w:lineRule="auto"/>
              <w:rPr>
                <w:rFonts w:ascii="Browallia New" w:hAnsi="Browallia New" w:cs="Browallia New"/>
                <w:sz w:val="28"/>
                <w:szCs w:val="28"/>
                <w:cs/>
              </w:rPr>
            </w:pPr>
            <w:r w:rsidRPr="0028463A">
              <w:rPr>
                <w:rFonts w:ascii="Browallia New" w:hAnsi="Browallia New" w:cs="Browallia New"/>
                <w:sz w:val="28"/>
                <w:szCs w:val="28"/>
                <w:cs/>
              </w:rPr>
              <w:t xml:space="preserve">     </w:t>
            </w:r>
            <w:r w:rsidRPr="0028463A">
              <w:rPr>
                <w:rFonts w:ascii="Browallia New" w:hAnsi="Browallia New" w:cs="Browallia New"/>
                <w:sz w:val="28"/>
                <w:szCs w:val="28"/>
                <w:u w:val="single"/>
                <w:cs/>
              </w:rPr>
              <w:t>หัก</w:t>
            </w:r>
            <w:r w:rsidRPr="0028463A">
              <w:rPr>
                <w:rFonts w:ascii="Browallia New" w:hAnsi="Browallia New" w:cs="Browallia New"/>
                <w:sz w:val="28"/>
                <w:szCs w:val="28"/>
                <w:cs/>
              </w:rPr>
              <w:t xml:space="preserve"> </w:t>
            </w:r>
            <w:r w:rsidRPr="005F4128">
              <w:rPr>
                <w:rFonts w:ascii="Browallia New" w:hAnsi="Browallia New" w:cs="Browallia New"/>
                <w:sz w:val="28"/>
                <w:szCs w:val="28"/>
                <w:cs/>
              </w:rPr>
              <w:t>ค่าเผื่อสินค้าลดมูลค่า</w:t>
            </w:r>
          </w:p>
        </w:tc>
        <w:tc>
          <w:tcPr>
            <w:tcW w:w="1116" w:type="dxa"/>
            <w:tcBorders>
              <w:left w:val="nil"/>
              <w:bottom w:val="single" w:sz="4" w:space="0" w:color="auto"/>
              <w:right w:val="nil"/>
            </w:tcBorders>
          </w:tcPr>
          <w:p w14:paraId="4FDA2F3A" w14:textId="77777777" w:rsidR="00AA42E8" w:rsidRPr="0028463A"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(6,308)</w:t>
            </w:r>
          </w:p>
        </w:tc>
        <w:tc>
          <w:tcPr>
            <w:tcW w:w="236" w:type="dxa"/>
            <w:tcBorders>
              <w:left w:val="nil"/>
              <w:right w:val="nil"/>
            </w:tcBorders>
          </w:tcPr>
          <w:p w14:paraId="0052B1C5"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F7A830B" w14:textId="77777777" w:rsidR="00AA42E8" w:rsidRPr="00117C6D"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8463A">
              <w:rPr>
                <w:rFonts w:ascii="Browallia New" w:hAnsi="Browallia New" w:cs="Browallia New"/>
                <w:sz w:val="28"/>
                <w:szCs w:val="28"/>
              </w:rPr>
              <w:t>(7,081)</w:t>
            </w:r>
          </w:p>
        </w:tc>
        <w:tc>
          <w:tcPr>
            <w:tcW w:w="245" w:type="dxa"/>
            <w:tcBorders>
              <w:left w:val="nil"/>
              <w:right w:val="nil"/>
            </w:tcBorders>
            <w:vAlign w:val="center"/>
          </w:tcPr>
          <w:p w14:paraId="1A022AD8"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60326D45" w14:textId="77777777" w:rsidR="00AA42E8" w:rsidRPr="000D724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left w:val="nil"/>
              <w:right w:val="nil"/>
            </w:tcBorders>
            <w:vAlign w:val="center"/>
          </w:tcPr>
          <w:p w14:paraId="0996D0E1"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79D7EEEC" w14:textId="77777777" w:rsidR="00AA42E8"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r>
      <w:tr w:rsidR="00AA42E8" w:rsidRPr="00CA64F4" w14:paraId="430782CB" w14:textId="77777777" w:rsidTr="00AE4528">
        <w:tc>
          <w:tcPr>
            <w:tcW w:w="3636" w:type="dxa"/>
            <w:tcBorders>
              <w:top w:val="nil"/>
              <w:left w:val="nil"/>
              <w:bottom w:val="nil"/>
              <w:right w:val="nil"/>
            </w:tcBorders>
            <w:vAlign w:val="center"/>
          </w:tcPr>
          <w:p w14:paraId="50CD9023" w14:textId="77777777" w:rsidR="00AA42E8" w:rsidRPr="00CA64F4" w:rsidRDefault="00AA42E8" w:rsidP="00AE4528">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w:t>
            </w:r>
            <w:r>
              <w:rPr>
                <w:rFonts w:ascii="Browallia New" w:hAnsi="Browallia New" w:cs="Browallia New" w:hint="cs"/>
                <w:sz w:val="28"/>
                <w:szCs w:val="28"/>
                <w:cs/>
              </w:rPr>
              <w:t>สุทธิ</w:t>
            </w:r>
          </w:p>
        </w:tc>
        <w:tc>
          <w:tcPr>
            <w:tcW w:w="1116" w:type="dxa"/>
            <w:tcBorders>
              <w:top w:val="single" w:sz="4" w:space="0" w:color="auto"/>
              <w:left w:val="nil"/>
              <w:bottom w:val="single" w:sz="4" w:space="0" w:color="auto"/>
              <w:right w:val="nil"/>
            </w:tcBorders>
          </w:tcPr>
          <w:p w14:paraId="791F7A3C"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1,6</w:t>
            </w:r>
            <w:r w:rsidRPr="00553E75">
              <w:rPr>
                <w:rFonts w:ascii="Browallia New" w:hAnsi="Browallia New" w:cs="Browallia New"/>
                <w:sz w:val="28"/>
                <w:szCs w:val="28"/>
              </w:rPr>
              <w:t>53,451</w:t>
            </w:r>
            <w:r w:rsidRPr="00553E75">
              <w:rPr>
                <w:rFonts w:ascii="Browallia New" w:hAnsi="Browallia New" w:cs="Browallia New"/>
                <w:sz w:val="28"/>
                <w:szCs w:val="28"/>
              </w:rPr>
              <w:fldChar w:fldCharType="begin"/>
            </w:r>
            <w:r w:rsidRPr="00B928CA">
              <w:rPr>
                <w:rFonts w:ascii="Browallia New" w:hAnsi="Browallia New" w:cs="Browallia New"/>
                <w:sz w:val="28"/>
                <w:szCs w:val="28"/>
              </w:rPr>
              <w:instrText xml:space="preserve"> =SUM(ABOVE) </w:instrText>
            </w:r>
            <w:r w:rsidRPr="00553E75">
              <w:rPr>
                <w:rFonts w:ascii="Browallia New" w:hAnsi="Browallia New" w:cs="Browallia New"/>
                <w:sz w:val="28"/>
                <w:szCs w:val="28"/>
              </w:rPr>
              <w:fldChar w:fldCharType="end"/>
            </w:r>
          </w:p>
        </w:tc>
        <w:tc>
          <w:tcPr>
            <w:tcW w:w="236" w:type="dxa"/>
            <w:tcBorders>
              <w:left w:val="nil"/>
              <w:right w:val="nil"/>
            </w:tcBorders>
          </w:tcPr>
          <w:p w14:paraId="47A142BD"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108A18B7"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511D3">
              <w:rPr>
                <w:rFonts w:ascii="Browallia New" w:hAnsi="Browallia New" w:cs="Browallia New"/>
                <w:sz w:val="28"/>
                <w:szCs w:val="28"/>
              </w:rPr>
              <w:t>1,565,560</w:t>
            </w:r>
          </w:p>
        </w:tc>
        <w:tc>
          <w:tcPr>
            <w:tcW w:w="245" w:type="dxa"/>
            <w:tcBorders>
              <w:left w:val="nil"/>
              <w:right w:val="nil"/>
            </w:tcBorders>
            <w:vAlign w:val="center"/>
          </w:tcPr>
          <w:p w14:paraId="1CE2E5F8"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479D2B7E" w14:textId="77777777" w:rsidR="00AA42E8" w:rsidRPr="000D724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B1237">
              <w:rPr>
                <w:rFonts w:ascii="Browallia New" w:hAnsi="Browallia New" w:cs="Browallia New"/>
                <w:sz w:val="28"/>
                <w:szCs w:val="28"/>
              </w:rPr>
              <w:t>6,407</w:t>
            </w:r>
          </w:p>
        </w:tc>
        <w:tc>
          <w:tcPr>
            <w:tcW w:w="236" w:type="dxa"/>
            <w:tcBorders>
              <w:left w:val="nil"/>
              <w:right w:val="nil"/>
            </w:tcBorders>
            <w:vAlign w:val="center"/>
          </w:tcPr>
          <w:p w14:paraId="739A56CA"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0300714F"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0D7244">
              <w:rPr>
                <w:rFonts w:ascii="Browallia New" w:hAnsi="Browallia New" w:cs="Browallia New"/>
                <w:sz w:val="28"/>
                <w:szCs w:val="28"/>
              </w:rPr>
              <w:t>9,658</w:t>
            </w:r>
          </w:p>
        </w:tc>
      </w:tr>
      <w:tr w:rsidR="00AA42E8" w:rsidRPr="00EF3D11" w14:paraId="3A8ADB9A" w14:textId="77777777" w:rsidTr="00AE4528">
        <w:tc>
          <w:tcPr>
            <w:tcW w:w="3636" w:type="dxa"/>
            <w:tcBorders>
              <w:top w:val="nil"/>
              <w:left w:val="nil"/>
              <w:bottom w:val="nil"/>
              <w:right w:val="nil"/>
            </w:tcBorders>
            <w:vAlign w:val="center"/>
          </w:tcPr>
          <w:p w14:paraId="12318E34" w14:textId="77777777" w:rsidR="00AA42E8" w:rsidRPr="00EF3D11" w:rsidRDefault="00AA42E8" w:rsidP="00AE4528">
            <w:pPr>
              <w:spacing w:line="240" w:lineRule="auto"/>
              <w:rPr>
                <w:rFonts w:ascii="Browallia New" w:hAnsi="Browallia New" w:cs="Browallia New"/>
                <w:sz w:val="22"/>
                <w:szCs w:val="22"/>
                <w:cs/>
              </w:rPr>
            </w:pPr>
          </w:p>
        </w:tc>
        <w:tc>
          <w:tcPr>
            <w:tcW w:w="1116" w:type="dxa"/>
            <w:tcBorders>
              <w:top w:val="single" w:sz="4" w:space="0" w:color="auto"/>
              <w:left w:val="nil"/>
              <w:right w:val="nil"/>
            </w:tcBorders>
          </w:tcPr>
          <w:p w14:paraId="12290CF4"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36" w:type="dxa"/>
            <w:tcBorders>
              <w:left w:val="nil"/>
              <w:right w:val="nil"/>
            </w:tcBorders>
          </w:tcPr>
          <w:p w14:paraId="4BE298A0" w14:textId="77777777" w:rsidR="00AA42E8" w:rsidRPr="00EF3D11" w:rsidRDefault="00AA42E8" w:rsidP="00AE4528">
            <w:pPr>
              <w:spacing w:line="240" w:lineRule="auto"/>
              <w:ind w:right="26"/>
              <w:jc w:val="right"/>
              <w:rPr>
                <w:rFonts w:ascii="Browallia New" w:hAnsi="Browallia New" w:cs="Browallia New"/>
                <w:sz w:val="22"/>
                <w:szCs w:val="22"/>
              </w:rPr>
            </w:pPr>
          </w:p>
        </w:tc>
        <w:tc>
          <w:tcPr>
            <w:tcW w:w="1195" w:type="dxa"/>
            <w:tcBorders>
              <w:top w:val="single" w:sz="4" w:space="0" w:color="auto"/>
              <w:left w:val="nil"/>
              <w:right w:val="nil"/>
            </w:tcBorders>
          </w:tcPr>
          <w:p w14:paraId="4F05FD81" w14:textId="77777777" w:rsidR="00AA42E8" w:rsidRPr="00EF3D11"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c>
          <w:tcPr>
            <w:tcW w:w="245" w:type="dxa"/>
            <w:tcBorders>
              <w:left w:val="nil"/>
              <w:right w:val="nil"/>
            </w:tcBorders>
            <w:vAlign w:val="center"/>
          </w:tcPr>
          <w:p w14:paraId="33DB0D5D" w14:textId="77777777" w:rsidR="00AA42E8" w:rsidRPr="00EF3D11" w:rsidRDefault="00AA42E8" w:rsidP="00AE4528">
            <w:pPr>
              <w:spacing w:line="240" w:lineRule="auto"/>
              <w:ind w:right="26"/>
              <w:jc w:val="right"/>
              <w:rPr>
                <w:rFonts w:ascii="Browallia New" w:hAnsi="Browallia New" w:cs="Browallia New"/>
                <w:sz w:val="22"/>
                <w:szCs w:val="22"/>
              </w:rPr>
            </w:pPr>
          </w:p>
        </w:tc>
        <w:tc>
          <w:tcPr>
            <w:tcW w:w="1151" w:type="dxa"/>
            <w:tcBorders>
              <w:top w:val="single" w:sz="4" w:space="0" w:color="auto"/>
              <w:left w:val="nil"/>
              <w:right w:val="nil"/>
            </w:tcBorders>
            <w:vAlign w:val="center"/>
          </w:tcPr>
          <w:p w14:paraId="759C77E8" w14:textId="77777777" w:rsidR="00AA42E8" w:rsidRPr="00651BC8"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2"/>
                <w:szCs w:val="22"/>
              </w:rPr>
            </w:pPr>
          </w:p>
        </w:tc>
        <w:tc>
          <w:tcPr>
            <w:tcW w:w="236" w:type="dxa"/>
            <w:tcBorders>
              <w:left w:val="nil"/>
              <w:right w:val="nil"/>
            </w:tcBorders>
            <w:vAlign w:val="center"/>
          </w:tcPr>
          <w:p w14:paraId="0EB0F84B" w14:textId="77777777" w:rsidR="00AA42E8" w:rsidRPr="00EF3D11" w:rsidRDefault="00AA42E8" w:rsidP="00AE4528">
            <w:pPr>
              <w:spacing w:line="240" w:lineRule="auto"/>
              <w:ind w:right="26"/>
              <w:jc w:val="right"/>
              <w:rPr>
                <w:rFonts w:ascii="Browallia New" w:hAnsi="Browallia New" w:cs="Browallia New"/>
                <w:sz w:val="22"/>
                <w:szCs w:val="22"/>
              </w:rPr>
            </w:pPr>
          </w:p>
        </w:tc>
        <w:tc>
          <w:tcPr>
            <w:tcW w:w="1182" w:type="dxa"/>
            <w:tcBorders>
              <w:top w:val="single" w:sz="4" w:space="0" w:color="auto"/>
              <w:left w:val="nil"/>
              <w:right w:val="nil"/>
            </w:tcBorders>
            <w:vAlign w:val="center"/>
          </w:tcPr>
          <w:p w14:paraId="36321636" w14:textId="77777777" w:rsidR="00AA42E8" w:rsidRPr="00EF3D11"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2"/>
                <w:szCs w:val="22"/>
              </w:rPr>
            </w:pPr>
          </w:p>
        </w:tc>
      </w:tr>
      <w:tr w:rsidR="00AA42E8" w:rsidRPr="00CA64F4" w14:paraId="1FA4C910" w14:textId="77777777" w:rsidTr="00AE4528">
        <w:tc>
          <w:tcPr>
            <w:tcW w:w="3636" w:type="dxa"/>
            <w:tcBorders>
              <w:top w:val="nil"/>
              <w:left w:val="nil"/>
              <w:bottom w:val="nil"/>
              <w:right w:val="nil"/>
            </w:tcBorders>
            <w:vAlign w:val="center"/>
          </w:tcPr>
          <w:p w14:paraId="7C176F72" w14:textId="77777777" w:rsidR="00AA42E8" w:rsidRPr="00CA64F4" w:rsidRDefault="00AA42E8" w:rsidP="00AE4528">
            <w:pPr>
              <w:spacing w:line="240" w:lineRule="auto"/>
              <w:rPr>
                <w:rFonts w:ascii="Browallia New" w:hAnsi="Browallia New" w:cs="Browallia New"/>
                <w:sz w:val="28"/>
                <w:szCs w:val="28"/>
                <w:cs/>
              </w:rPr>
            </w:pPr>
            <w:r w:rsidRPr="00CA64F4">
              <w:rPr>
                <w:rFonts w:ascii="Browallia New" w:hAnsi="Browallia New" w:cs="Browallia New"/>
                <w:sz w:val="28"/>
                <w:szCs w:val="28"/>
                <w:cs/>
              </w:rPr>
              <w:t>รวม</w:t>
            </w:r>
          </w:p>
        </w:tc>
        <w:tc>
          <w:tcPr>
            <w:tcW w:w="1116" w:type="dxa"/>
            <w:tcBorders>
              <w:left w:val="nil"/>
              <w:bottom w:val="single" w:sz="12" w:space="0" w:color="auto"/>
              <w:right w:val="nil"/>
            </w:tcBorders>
          </w:tcPr>
          <w:p w14:paraId="2A1B53B7"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928CA">
              <w:rPr>
                <w:rFonts w:ascii="Browallia New" w:hAnsi="Browallia New" w:cs="Browallia New"/>
                <w:sz w:val="28"/>
                <w:szCs w:val="28"/>
              </w:rPr>
              <w:t>1,6</w:t>
            </w:r>
            <w:r w:rsidRPr="00553E75">
              <w:rPr>
                <w:rFonts w:ascii="Browallia New" w:hAnsi="Browallia New" w:cs="Browallia New"/>
                <w:sz w:val="28"/>
                <w:szCs w:val="28"/>
              </w:rPr>
              <w:t>60,742</w:t>
            </w:r>
          </w:p>
        </w:tc>
        <w:tc>
          <w:tcPr>
            <w:tcW w:w="236" w:type="dxa"/>
            <w:tcBorders>
              <w:left w:val="nil"/>
              <w:right w:val="nil"/>
            </w:tcBorders>
          </w:tcPr>
          <w:p w14:paraId="75674B26"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16BAEF70"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54490">
              <w:rPr>
                <w:rFonts w:ascii="Browallia New" w:hAnsi="Browallia New" w:cs="Browallia New"/>
                <w:sz w:val="28"/>
                <w:szCs w:val="28"/>
              </w:rPr>
              <w:t>1,5</w:t>
            </w:r>
            <w:r w:rsidRPr="00D37100">
              <w:rPr>
                <w:rFonts w:ascii="Browallia New" w:hAnsi="Browallia New" w:cs="Browallia New"/>
                <w:sz w:val="28"/>
                <w:szCs w:val="28"/>
              </w:rPr>
              <w:t>72,851</w:t>
            </w:r>
          </w:p>
        </w:tc>
        <w:tc>
          <w:tcPr>
            <w:tcW w:w="245" w:type="dxa"/>
            <w:tcBorders>
              <w:left w:val="nil"/>
              <w:right w:val="nil"/>
            </w:tcBorders>
            <w:vAlign w:val="center"/>
          </w:tcPr>
          <w:p w14:paraId="1C804E44"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0147517C" w14:textId="77777777" w:rsidR="00AA42E8" w:rsidRPr="00651BC8"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B1237">
              <w:rPr>
                <w:rFonts w:ascii="Browallia New" w:hAnsi="Browallia New" w:cs="Browallia New"/>
                <w:sz w:val="28"/>
                <w:szCs w:val="28"/>
              </w:rPr>
              <w:t>6,407</w:t>
            </w:r>
          </w:p>
        </w:tc>
        <w:tc>
          <w:tcPr>
            <w:tcW w:w="236" w:type="dxa"/>
            <w:tcBorders>
              <w:left w:val="nil"/>
              <w:right w:val="nil"/>
            </w:tcBorders>
            <w:vAlign w:val="center"/>
          </w:tcPr>
          <w:p w14:paraId="280DC02A"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3291D4FD"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651BC8">
              <w:rPr>
                <w:rFonts w:ascii="Browallia New" w:hAnsi="Browallia New" w:cs="Browallia New"/>
                <w:sz w:val="28"/>
                <w:szCs w:val="28"/>
              </w:rPr>
              <w:t>9,658</w:t>
            </w:r>
          </w:p>
        </w:tc>
      </w:tr>
      <w:tr w:rsidR="00AA42E8" w:rsidRPr="00CA64F4" w14:paraId="5444C36E" w14:textId="77777777" w:rsidTr="00AE4528">
        <w:trPr>
          <w:trHeight w:val="318"/>
        </w:trPr>
        <w:tc>
          <w:tcPr>
            <w:tcW w:w="3636" w:type="dxa"/>
            <w:tcBorders>
              <w:top w:val="nil"/>
              <w:left w:val="nil"/>
              <w:bottom w:val="nil"/>
              <w:right w:val="nil"/>
            </w:tcBorders>
          </w:tcPr>
          <w:p w14:paraId="0FC23029" w14:textId="77777777" w:rsidR="00AA42E8" w:rsidRPr="00CA64F4" w:rsidRDefault="00AA42E8" w:rsidP="00AE4528">
            <w:pPr>
              <w:tabs>
                <w:tab w:val="clear" w:pos="2580"/>
              </w:tabs>
              <w:spacing w:line="240" w:lineRule="auto"/>
              <w:ind w:right="-43"/>
              <w:rPr>
                <w:rFonts w:ascii="Browallia New" w:hAnsi="Browallia New" w:cs="Browallia New"/>
                <w:sz w:val="28"/>
                <w:szCs w:val="28"/>
                <w:cs/>
              </w:rPr>
            </w:pPr>
          </w:p>
        </w:tc>
        <w:tc>
          <w:tcPr>
            <w:tcW w:w="1116" w:type="dxa"/>
            <w:tcBorders>
              <w:top w:val="single" w:sz="12" w:space="0" w:color="auto"/>
              <w:left w:val="nil"/>
              <w:right w:val="nil"/>
            </w:tcBorders>
          </w:tcPr>
          <w:p w14:paraId="27BE5FB6"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D6A9DE6"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95" w:type="dxa"/>
            <w:tcBorders>
              <w:top w:val="single" w:sz="12" w:space="0" w:color="auto"/>
              <w:left w:val="nil"/>
              <w:right w:val="nil"/>
            </w:tcBorders>
          </w:tcPr>
          <w:p w14:paraId="0E385B69" w14:textId="77777777" w:rsidR="00AA42E8" w:rsidRPr="00CA64F4"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231774A8"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55E31CA2" w14:textId="77777777" w:rsidR="00AA42E8" w:rsidRPr="00651BC8"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4CE5742" w14:textId="77777777" w:rsidR="00AA42E8" w:rsidRPr="00CA64F4" w:rsidRDefault="00AA42E8" w:rsidP="00AE4528">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7AF641BC" w14:textId="77777777" w:rsidR="00AA42E8" w:rsidRPr="00CA64F4"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AA42E8" w:rsidRPr="005F78C0" w14:paraId="457CA1C7" w14:textId="77777777" w:rsidTr="00AE4528">
        <w:trPr>
          <w:trHeight w:val="318"/>
        </w:trPr>
        <w:tc>
          <w:tcPr>
            <w:tcW w:w="3636" w:type="dxa"/>
            <w:tcBorders>
              <w:top w:val="nil"/>
              <w:left w:val="nil"/>
              <w:bottom w:val="nil"/>
              <w:right w:val="nil"/>
            </w:tcBorders>
          </w:tcPr>
          <w:p w14:paraId="6D0A2FCB" w14:textId="77777777" w:rsidR="00AA42E8" w:rsidRPr="00107055" w:rsidRDefault="00AA42E8" w:rsidP="00AE4528">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16" w:type="dxa"/>
            <w:tcBorders>
              <w:left w:val="nil"/>
              <w:right w:val="nil"/>
            </w:tcBorders>
          </w:tcPr>
          <w:p w14:paraId="3AD880F9"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AA42E8" w:rsidRPr="005F78C0" w:rsidRDefault="00AA42E8" w:rsidP="00AE4528">
            <w:pPr>
              <w:spacing w:line="240" w:lineRule="auto"/>
              <w:ind w:right="26"/>
              <w:jc w:val="right"/>
              <w:rPr>
                <w:rFonts w:ascii="Browallia New" w:hAnsi="Browallia New" w:cs="Browallia New"/>
                <w:sz w:val="28"/>
                <w:szCs w:val="28"/>
                <w:highlight w:val="cyan"/>
              </w:rPr>
            </w:pPr>
          </w:p>
        </w:tc>
        <w:tc>
          <w:tcPr>
            <w:tcW w:w="1195" w:type="dxa"/>
            <w:tcBorders>
              <w:left w:val="nil"/>
              <w:right w:val="nil"/>
            </w:tcBorders>
          </w:tcPr>
          <w:p w14:paraId="77498B74" w14:textId="77777777" w:rsidR="00AA42E8" w:rsidRPr="005F78C0"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45" w:type="dxa"/>
            <w:tcBorders>
              <w:left w:val="nil"/>
              <w:right w:val="nil"/>
            </w:tcBorders>
            <w:vAlign w:val="center"/>
          </w:tcPr>
          <w:p w14:paraId="5B77D79A" w14:textId="77777777" w:rsidR="00AA42E8" w:rsidRPr="005F78C0" w:rsidRDefault="00AA42E8" w:rsidP="00AE4528">
            <w:pPr>
              <w:spacing w:line="240" w:lineRule="auto"/>
              <w:ind w:right="26"/>
              <w:jc w:val="right"/>
              <w:rPr>
                <w:rFonts w:ascii="Browallia New" w:hAnsi="Browallia New" w:cs="Browallia New"/>
                <w:sz w:val="28"/>
                <w:szCs w:val="28"/>
                <w:highlight w:val="cyan"/>
              </w:rPr>
            </w:pPr>
          </w:p>
        </w:tc>
        <w:tc>
          <w:tcPr>
            <w:tcW w:w="1151" w:type="dxa"/>
            <w:tcBorders>
              <w:left w:val="nil"/>
              <w:right w:val="nil"/>
            </w:tcBorders>
          </w:tcPr>
          <w:p w14:paraId="1F970F88" w14:textId="77777777" w:rsidR="00AA42E8" w:rsidRPr="00BA752A"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AA42E8" w:rsidRPr="005F78C0" w:rsidRDefault="00AA42E8" w:rsidP="00AE4528">
            <w:pPr>
              <w:spacing w:line="240" w:lineRule="auto"/>
              <w:ind w:right="26"/>
              <w:jc w:val="right"/>
              <w:rPr>
                <w:rFonts w:ascii="Browallia New" w:hAnsi="Browallia New" w:cs="Browallia New"/>
                <w:sz w:val="28"/>
                <w:szCs w:val="28"/>
                <w:highlight w:val="cyan"/>
              </w:rPr>
            </w:pPr>
          </w:p>
        </w:tc>
        <w:tc>
          <w:tcPr>
            <w:tcW w:w="1182" w:type="dxa"/>
            <w:tcBorders>
              <w:left w:val="nil"/>
              <w:right w:val="nil"/>
            </w:tcBorders>
          </w:tcPr>
          <w:p w14:paraId="649F11D9" w14:textId="77777777" w:rsidR="00AA42E8" w:rsidRPr="005F78C0"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r>
      <w:tr w:rsidR="00AA42E8" w:rsidRPr="005F78C0" w14:paraId="04A73F75" w14:textId="77777777" w:rsidTr="00AE4528">
        <w:tc>
          <w:tcPr>
            <w:tcW w:w="3636" w:type="dxa"/>
            <w:tcBorders>
              <w:top w:val="nil"/>
              <w:left w:val="nil"/>
              <w:bottom w:val="nil"/>
              <w:right w:val="nil"/>
            </w:tcBorders>
          </w:tcPr>
          <w:p w14:paraId="59571C78" w14:textId="77777777" w:rsidR="00AA42E8" w:rsidRPr="00107055" w:rsidRDefault="00AA42E8" w:rsidP="00AE4528">
            <w:pPr>
              <w:tabs>
                <w:tab w:val="clear" w:pos="2580"/>
              </w:tabs>
              <w:spacing w:line="240" w:lineRule="auto"/>
              <w:ind w:right="-43"/>
              <w:rPr>
                <w:rFonts w:ascii="Browallia New" w:hAnsi="Browallia New" w:cs="Browallia New"/>
                <w:sz w:val="28"/>
                <w:szCs w:val="28"/>
              </w:rPr>
            </w:pPr>
            <w:r w:rsidRPr="00107055">
              <w:rPr>
                <w:rFonts w:ascii="Browallia New" w:hAnsi="Browallia New" w:cs="Browallia New"/>
                <w:sz w:val="28"/>
                <w:szCs w:val="28"/>
                <w:cs/>
              </w:rPr>
              <w:t xml:space="preserve">    ต้นทุนการพัฒนาระหว่างปี</w:t>
            </w:r>
          </w:p>
        </w:tc>
        <w:tc>
          <w:tcPr>
            <w:tcW w:w="1116" w:type="dxa"/>
            <w:tcBorders>
              <w:left w:val="nil"/>
              <w:bottom w:val="single" w:sz="12" w:space="0" w:color="auto"/>
              <w:right w:val="nil"/>
            </w:tcBorders>
            <w:shd w:val="clear" w:color="auto" w:fill="auto"/>
          </w:tcPr>
          <w:p w14:paraId="7DEC04E0" w14:textId="77777777" w:rsidR="00AA42E8" w:rsidRPr="00F511D3"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B928CA">
              <w:rPr>
                <w:rFonts w:ascii="Browallia New" w:hAnsi="Browallia New" w:cs="Browallia New"/>
                <w:sz w:val="28"/>
                <w:szCs w:val="28"/>
              </w:rPr>
              <w:t>4,105</w:t>
            </w:r>
          </w:p>
        </w:tc>
        <w:tc>
          <w:tcPr>
            <w:tcW w:w="236" w:type="dxa"/>
            <w:tcBorders>
              <w:left w:val="nil"/>
              <w:right w:val="nil"/>
            </w:tcBorders>
          </w:tcPr>
          <w:p w14:paraId="62840B0C" w14:textId="77777777" w:rsidR="00AA42E8" w:rsidRPr="00553E75" w:rsidRDefault="00AA42E8" w:rsidP="00AE4528">
            <w:pPr>
              <w:spacing w:line="240" w:lineRule="auto"/>
              <w:ind w:right="26"/>
              <w:jc w:val="right"/>
              <w:rPr>
                <w:rFonts w:ascii="Browallia New" w:hAnsi="Browallia New" w:cs="Browallia New"/>
                <w:sz w:val="28"/>
                <w:szCs w:val="28"/>
                <w:highlight w:val="red"/>
              </w:rPr>
            </w:pPr>
          </w:p>
        </w:tc>
        <w:tc>
          <w:tcPr>
            <w:tcW w:w="1195" w:type="dxa"/>
            <w:tcBorders>
              <w:left w:val="nil"/>
              <w:bottom w:val="single" w:sz="12" w:space="0" w:color="auto"/>
              <w:right w:val="nil"/>
            </w:tcBorders>
          </w:tcPr>
          <w:p w14:paraId="7EA8A6FE" w14:textId="77777777" w:rsidR="00AA42E8" w:rsidRPr="005F78C0"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Pr>
                <w:rFonts w:ascii="Browallia New" w:hAnsi="Browallia New" w:cs="Browallia New"/>
                <w:sz w:val="28"/>
                <w:szCs w:val="28"/>
              </w:rPr>
              <w:t>15,858</w:t>
            </w:r>
          </w:p>
        </w:tc>
        <w:tc>
          <w:tcPr>
            <w:tcW w:w="245" w:type="dxa"/>
            <w:tcBorders>
              <w:left w:val="nil"/>
              <w:right w:val="nil"/>
            </w:tcBorders>
            <w:vAlign w:val="center"/>
          </w:tcPr>
          <w:p w14:paraId="271B6419" w14:textId="77777777" w:rsidR="00AA42E8" w:rsidRPr="005F78C0" w:rsidRDefault="00AA42E8" w:rsidP="00AE4528">
            <w:pPr>
              <w:spacing w:line="240" w:lineRule="auto"/>
              <w:ind w:right="26"/>
              <w:jc w:val="right"/>
              <w:rPr>
                <w:rFonts w:ascii="Browallia New" w:hAnsi="Browallia New" w:cs="Browallia New"/>
                <w:sz w:val="28"/>
                <w:szCs w:val="28"/>
                <w:highlight w:val="cyan"/>
              </w:rPr>
            </w:pPr>
          </w:p>
        </w:tc>
        <w:tc>
          <w:tcPr>
            <w:tcW w:w="1151" w:type="dxa"/>
            <w:tcBorders>
              <w:left w:val="nil"/>
              <w:bottom w:val="single" w:sz="12" w:space="0" w:color="auto"/>
              <w:right w:val="nil"/>
            </w:tcBorders>
            <w:vAlign w:val="center"/>
          </w:tcPr>
          <w:p w14:paraId="60DBD671" w14:textId="7D368989" w:rsidR="00AA42E8" w:rsidRPr="00BA752A" w:rsidRDefault="00D87AB6"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1BC8">
              <w:rPr>
                <w:rFonts w:ascii="Browallia New" w:hAnsi="Browallia New" w:cs="Browallia New"/>
                <w:sz w:val="28"/>
                <w:szCs w:val="28"/>
                <w:cs/>
              </w:rPr>
              <w:t xml:space="preserve">      -</w:t>
            </w:r>
          </w:p>
        </w:tc>
        <w:tc>
          <w:tcPr>
            <w:tcW w:w="236" w:type="dxa"/>
            <w:tcBorders>
              <w:left w:val="nil"/>
              <w:right w:val="nil"/>
            </w:tcBorders>
            <w:vAlign w:val="center"/>
          </w:tcPr>
          <w:p w14:paraId="6CBE9234" w14:textId="77777777" w:rsidR="00AA42E8" w:rsidRPr="005F78C0" w:rsidRDefault="00AA42E8" w:rsidP="00AE4528">
            <w:pPr>
              <w:spacing w:line="240" w:lineRule="auto"/>
              <w:ind w:right="26"/>
              <w:jc w:val="right"/>
              <w:rPr>
                <w:rFonts w:ascii="Browallia New" w:hAnsi="Browallia New" w:cs="Browallia New"/>
                <w:sz w:val="28"/>
                <w:szCs w:val="28"/>
                <w:highlight w:val="cyan"/>
              </w:rPr>
            </w:pPr>
          </w:p>
        </w:tc>
        <w:tc>
          <w:tcPr>
            <w:tcW w:w="1182" w:type="dxa"/>
            <w:tcBorders>
              <w:left w:val="nil"/>
              <w:bottom w:val="single" w:sz="12" w:space="0" w:color="auto"/>
              <w:right w:val="nil"/>
            </w:tcBorders>
            <w:vAlign w:val="center"/>
          </w:tcPr>
          <w:p w14:paraId="65FBB6F8" w14:textId="30473C44" w:rsidR="00AA42E8" w:rsidRPr="005F78C0" w:rsidRDefault="00D87AB6"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r w:rsidRPr="00651BC8">
              <w:rPr>
                <w:rFonts w:ascii="Browallia New" w:hAnsi="Browallia New" w:cs="Browallia New"/>
                <w:sz w:val="28"/>
                <w:szCs w:val="28"/>
                <w:cs/>
              </w:rPr>
              <w:t xml:space="preserve">      -</w:t>
            </w:r>
          </w:p>
        </w:tc>
      </w:tr>
    </w:tbl>
    <w:p w14:paraId="31CADD71" w14:textId="77777777" w:rsidR="00AA42E8" w:rsidRPr="00C2555B" w:rsidRDefault="00AA42E8" w:rsidP="00960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both"/>
        <w:outlineLvl w:val="0"/>
        <w:rPr>
          <w:rFonts w:ascii="Browallia New" w:hAnsi="Browallia New" w:cs="Browallia New"/>
          <w:b/>
          <w:bCs/>
          <w:sz w:val="28"/>
          <w:szCs w:val="28"/>
        </w:rPr>
      </w:pPr>
    </w:p>
    <w:p w14:paraId="1FC28B37" w14:textId="164CEE05" w:rsidR="006971B8" w:rsidRPr="00C2555B" w:rsidRDefault="00557C97" w:rsidP="001B4041">
      <w:pPr>
        <w:spacing w:line="240" w:lineRule="auto"/>
        <w:ind w:left="426"/>
        <w:jc w:val="thaiDistribute"/>
        <w:rPr>
          <w:rFonts w:ascii="Browallia New" w:hAnsi="Browallia New" w:cs="Browallia New"/>
          <w:sz w:val="28"/>
          <w:szCs w:val="28"/>
          <w:lang w:val="en-GB"/>
        </w:rPr>
      </w:pPr>
      <w:r w:rsidRPr="00C2555B">
        <w:rPr>
          <w:rFonts w:ascii="Browallia New" w:hAnsi="Browallia New" w:cs="Browallia New"/>
          <w:sz w:val="28"/>
          <w:szCs w:val="28"/>
          <w:cs/>
        </w:rPr>
        <w:t xml:space="preserve">ณ วันที่ </w:t>
      </w:r>
      <w:r w:rsidR="00666252" w:rsidRPr="00936CC1">
        <w:rPr>
          <w:rFonts w:ascii="Browallia New" w:hAnsi="Browallia New" w:cs="Browallia New"/>
          <w:sz w:val="28"/>
          <w:szCs w:val="28"/>
        </w:rPr>
        <w:t>3</w:t>
      </w:r>
      <w:r w:rsidR="003B3B06" w:rsidRPr="003B3B06">
        <w:rPr>
          <w:rFonts w:ascii="Browallia New" w:hAnsi="Browallia New" w:cs="Browallia New" w:hint="cs"/>
          <w:sz w:val="28"/>
          <w:szCs w:val="28"/>
        </w:rPr>
        <w:t>1</w:t>
      </w:r>
      <w:r w:rsidR="00666252">
        <w:rPr>
          <w:rFonts w:ascii="Browallia New" w:hAnsi="Browallia New" w:cs="Browallia New" w:hint="cs"/>
          <w:sz w:val="28"/>
          <w:szCs w:val="28"/>
          <w:cs/>
        </w:rPr>
        <w:t xml:space="preserve"> มีนาคม </w:t>
      </w:r>
      <w:r w:rsidR="003B3B06" w:rsidRPr="003B3B06">
        <w:rPr>
          <w:rFonts w:ascii="Browallia New" w:hAnsi="Browallia New" w:cs="Browallia New" w:hint="cs"/>
          <w:sz w:val="28"/>
          <w:szCs w:val="28"/>
        </w:rPr>
        <w:t>2563</w:t>
      </w:r>
      <w:r w:rsidR="00666252" w:rsidRPr="00936CC1">
        <w:rPr>
          <w:rFonts w:ascii="Browallia New" w:hAnsi="Browallia New" w:cs="Browallia New"/>
          <w:sz w:val="28"/>
          <w:szCs w:val="28"/>
          <w:cs/>
        </w:rPr>
        <w:t xml:space="preserve"> และ วันที่ </w:t>
      </w:r>
      <w:r w:rsidR="00666252" w:rsidRPr="00936CC1">
        <w:rPr>
          <w:rFonts w:ascii="Browallia New" w:hAnsi="Browallia New" w:cs="Browallia New"/>
          <w:sz w:val="28"/>
          <w:szCs w:val="28"/>
          <w:lang w:val="en-GB"/>
        </w:rPr>
        <w:t>31</w:t>
      </w:r>
      <w:r w:rsidR="00666252" w:rsidRPr="00936CC1">
        <w:rPr>
          <w:rFonts w:ascii="Browallia New" w:hAnsi="Browallia New" w:cs="Browallia New"/>
          <w:sz w:val="28"/>
          <w:szCs w:val="28"/>
          <w:cs/>
        </w:rPr>
        <w:t xml:space="preserve"> ธันวาคม </w:t>
      </w:r>
      <w:r w:rsidR="00666252" w:rsidRPr="00936CC1">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666252" w:rsidRPr="00936CC1">
        <w:rPr>
          <w:rFonts w:ascii="Browallia New" w:hAnsi="Browallia New" w:cs="Browallia New"/>
          <w:sz w:val="28"/>
          <w:szCs w:val="28"/>
          <w:cs/>
        </w:rPr>
        <w:t xml:space="preserve"> </w:t>
      </w:r>
      <w:r w:rsidR="006971B8" w:rsidRPr="00C2555B">
        <w:rPr>
          <w:rFonts w:ascii="Browallia New" w:hAnsi="Browallia New" w:cs="Browallia New"/>
          <w:sz w:val="28"/>
          <w:szCs w:val="28"/>
          <w:cs/>
        </w:rPr>
        <w:t>ที่ดินพร้อมสิ่งปลูกสร้างของโครงการอสังหาริมทรัพย์</w:t>
      </w:r>
      <w:r w:rsidR="00D602E3" w:rsidRPr="00C2555B">
        <w:rPr>
          <w:rFonts w:ascii="Browallia New" w:hAnsi="Browallia New" w:cs="Browallia New"/>
          <w:sz w:val="28"/>
          <w:szCs w:val="28"/>
          <w:cs/>
        </w:rPr>
        <w:t>ขอ</w:t>
      </w:r>
      <w:r w:rsidR="00293974" w:rsidRPr="00C2555B">
        <w:rPr>
          <w:rFonts w:ascii="Browallia New" w:hAnsi="Browallia New" w:cs="Browallia New"/>
          <w:sz w:val="28"/>
          <w:szCs w:val="28"/>
          <w:cs/>
        </w:rPr>
        <w:t>ง</w:t>
      </w:r>
      <w:r w:rsidR="00126706">
        <w:rPr>
          <w:rFonts w:ascii="Browallia New" w:hAnsi="Browallia New" w:cs="Browallia New"/>
          <w:sz w:val="28"/>
          <w:szCs w:val="28"/>
        </w:rPr>
        <w:t xml:space="preserve">   </w:t>
      </w:r>
      <w:r w:rsidR="00293974" w:rsidRPr="00C2555B">
        <w:rPr>
          <w:rFonts w:ascii="Browallia New" w:hAnsi="Browallia New" w:cs="Browallia New"/>
          <w:sz w:val="28"/>
          <w:szCs w:val="28"/>
          <w:cs/>
        </w:rPr>
        <w:t>กลุ่ม</w:t>
      </w:r>
      <w:r w:rsidR="00D602E3" w:rsidRPr="00C2555B">
        <w:rPr>
          <w:rFonts w:ascii="Browallia New" w:hAnsi="Browallia New" w:cs="Browallia New"/>
          <w:sz w:val="28"/>
          <w:szCs w:val="28"/>
          <w:cs/>
        </w:rPr>
        <w:t>บริษัท</w:t>
      </w:r>
      <w:r w:rsidR="006971B8" w:rsidRPr="00C2555B">
        <w:rPr>
          <w:rFonts w:ascii="Browallia New" w:hAnsi="Browallia New" w:cs="Browallia New"/>
          <w:sz w:val="28"/>
          <w:szCs w:val="28"/>
          <w:cs/>
        </w:rPr>
        <w:t xml:space="preserve">ซึ่งมีมูลค่าสุทธิตามบัญชี </w:t>
      </w:r>
      <w:r w:rsidR="006971B8" w:rsidRPr="00467E0B">
        <w:rPr>
          <w:rFonts w:ascii="Browallia New" w:hAnsi="Browallia New" w:cs="Browallia New"/>
          <w:sz w:val="28"/>
          <w:szCs w:val="28"/>
          <w:cs/>
        </w:rPr>
        <w:t xml:space="preserve">จำนวน </w:t>
      </w:r>
      <w:r w:rsidR="00B524BC" w:rsidRPr="00EA1F1C">
        <w:rPr>
          <w:rFonts w:ascii="Browallia New" w:hAnsi="Browallia New" w:cs="Browallia New"/>
          <w:sz w:val="28"/>
          <w:szCs w:val="28"/>
        </w:rPr>
        <w:t>7</w:t>
      </w:r>
      <w:r w:rsidR="00DA4E34" w:rsidRPr="00EA1F1C">
        <w:rPr>
          <w:rFonts w:ascii="Browallia New" w:hAnsi="Browallia New" w:cs="Browallia New"/>
          <w:sz w:val="28"/>
          <w:szCs w:val="28"/>
        </w:rPr>
        <w:t>03.54</w:t>
      </w:r>
      <w:r w:rsidR="00010A3E" w:rsidRPr="00366633">
        <w:rPr>
          <w:rFonts w:ascii="Browallia New" w:hAnsi="Browallia New" w:cs="Browallia New"/>
          <w:sz w:val="28"/>
          <w:szCs w:val="28"/>
          <w:cs/>
        </w:rPr>
        <w:t xml:space="preserve"> </w:t>
      </w:r>
      <w:r w:rsidR="006971B8" w:rsidRPr="00366633">
        <w:rPr>
          <w:rFonts w:ascii="Browallia New" w:hAnsi="Browallia New" w:cs="Browallia New"/>
          <w:sz w:val="28"/>
          <w:szCs w:val="28"/>
          <w:cs/>
        </w:rPr>
        <w:t xml:space="preserve">ล้านบาท และ </w:t>
      </w:r>
      <w:bookmarkStart w:id="3" w:name="_Hlk2092946"/>
      <w:r w:rsidR="0021150B" w:rsidRPr="00366633">
        <w:rPr>
          <w:rFonts w:ascii="Browallia New" w:hAnsi="Browallia New" w:cs="Browallia New"/>
          <w:sz w:val="28"/>
          <w:szCs w:val="28"/>
          <w:lang w:val="en-GB"/>
        </w:rPr>
        <w:t>644.21</w:t>
      </w:r>
      <w:bookmarkEnd w:id="3"/>
      <w:r w:rsidR="00B10428" w:rsidRPr="00366633">
        <w:rPr>
          <w:rFonts w:ascii="Browallia New" w:hAnsi="Browallia New" w:cs="Browallia New"/>
          <w:sz w:val="28"/>
          <w:szCs w:val="28"/>
          <w:cs/>
          <w:lang w:val="en-GB"/>
        </w:rPr>
        <w:t xml:space="preserve"> </w:t>
      </w:r>
      <w:r w:rsidR="006971B8" w:rsidRPr="00366633">
        <w:rPr>
          <w:rFonts w:ascii="Browallia New" w:hAnsi="Browallia New" w:cs="Browallia New"/>
          <w:sz w:val="28"/>
          <w:szCs w:val="28"/>
          <w:cs/>
        </w:rPr>
        <w:t>ล้านบาท ตามลำดับ ติดภาระจำนอง</w:t>
      </w:r>
      <w:r w:rsidR="00126706">
        <w:rPr>
          <w:rFonts w:ascii="Browallia New" w:hAnsi="Browallia New" w:cs="Browallia New"/>
          <w:sz w:val="28"/>
          <w:szCs w:val="28"/>
        </w:rPr>
        <w:t xml:space="preserve">         </w:t>
      </w:r>
      <w:r w:rsidR="006971B8" w:rsidRPr="00366633">
        <w:rPr>
          <w:rFonts w:ascii="Browallia New" w:hAnsi="Browallia New" w:cs="Browallia New"/>
          <w:sz w:val="28"/>
          <w:szCs w:val="28"/>
          <w:cs/>
        </w:rPr>
        <w:t>เป็นหลักประกันการก</w:t>
      </w:r>
      <w:r w:rsidR="00EE1C09" w:rsidRPr="00366633">
        <w:rPr>
          <w:rFonts w:ascii="Browallia New" w:hAnsi="Browallia New" w:cs="Browallia New"/>
          <w:sz w:val="28"/>
          <w:szCs w:val="28"/>
          <w:cs/>
        </w:rPr>
        <w:t>ู้เงินไว้กับธนาคารตามที่กล่าวใน</w:t>
      </w:r>
      <w:r w:rsidR="006971B8" w:rsidRPr="00366633">
        <w:rPr>
          <w:rFonts w:ascii="Browallia New" w:hAnsi="Browallia New" w:cs="Browallia New"/>
          <w:sz w:val="28"/>
          <w:szCs w:val="28"/>
          <w:cs/>
        </w:rPr>
        <w:t>หมาย</w:t>
      </w:r>
      <w:r w:rsidR="006971B8" w:rsidRPr="00C2555B">
        <w:rPr>
          <w:rFonts w:ascii="Browallia New" w:hAnsi="Browallia New" w:cs="Browallia New"/>
          <w:sz w:val="28"/>
          <w:szCs w:val="28"/>
          <w:cs/>
        </w:rPr>
        <w:t>เหตุ</w:t>
      </w:r>
      <w:r w:rsidR="000F6829" w:rsidRPr="00C2555B">
        <w:rPr>
          <w:rFonts w:ascii="Browallia New" w:hAnsi="Browallia New" w:cs="Browallia New"/>
          <w:sz w:val="28"/>
          <w:szCs w:val="28"/>
          <w:cs/>
        </w:rPr>
        <w:t>ประกอบงบการเงิน</w:t>
      </w:r>
      <w:r w:rsidR="008910F7" w:rsidRPr="00D113F6">
        <w:rPr>
          <w:rFonts w:ascii="Browallia New" w:hAnsi="Browallia New" w:cs="Browallia New"/>
          <w:sz w:val="28"/>
          <w:szCs w:val="28"/>
          <w:cs/>
        </w:rPr>
        <w:t>ข้อ</w:t>
      </w:r>
      <w:r w:rsidR="006971B8" w:rsidRPr="00877ECE">
        <w:rPr>
          <w:rFonts w:ascii="Browallia New" w:hAnsi="Browallia New" w:cs="Browallia New"/>
          <w:sz w:val="28"/>
          <w:szCs w:val="28"/>
          <w:cs/>
        </w:rPr>
        <w:t xml:space="preserve"> </w:t>
      </w:r>
      <w:r w:rsidR="00193D4F" w:rsidRPr="00987B55">
        <w:rPr>
          <w:rFonts w:ascii="Browallia New" w:hAnsi="Browallia New" w:cs="Browallia New"/>
          <w:sz w:val="28"/>
          <w:szCs w:val="28"/>
          <w:lang w:val="en-GB"/>
        </w:rPr>
        <w:t>2</w:t>
      </w:r>
      <w:r w:rsidR="00570F1F" w:rsidRPr="00987B55">
        <w:rPr>
          <w:rFonts w:ascii="Browallia New" w:hAnsi="Browallia New" w:cs="Browallia New"/>
          <w:sz w:val="28"/>
          <w:szCs w:val="28"/>
        </w:rPr>
        <w:t>1</w:t>
      </w:r>
      <w:r w:rsidR="00E0133B" w:rsidRPr="00987B55">
        <w:rPr>
          <w:rFonts w:ascii="Browallia New" w:hAnsi="Browallia New" w:cs="Browallia New"/>
          <w:sz w:val="28"/>
          <w:szCs w:val="28"/>
          <w:lang w:val="en-GB"/>
        </w:rPr>
        <w:t>.</w:t>
      </w:r>
      <w:r w:rsidR="00582094" w:rsidRPr="00987B55">
        <w:rPr>
          <w:rFonts w:ascii="Browallia New" w:hAnsi="Browallia New" w:cs="Browallia New"/>
          <w:sz w:val="28"/>
          <w:szCs w:val="28"/>
          <w:lang w:val="en-GB"/>
        </w:rPr>
        <w:t>3</w:t>
      </w:r>
    </w:p>
    <w:p w14:paraId="0CA9941B" w14:textId="60A3799E" w:rsidR="00957FE1" w:rsidRPr="00172686" w:rsidRDefault="00957FE1"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p w14:paraId="566F860E" w14:textId="77777777" w:rsidR="00385BF2" w:rsidRDefault="0038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56277F" w14:textId="6F145F93"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เงินลงทุนในบริษัทย่อย</w:t>
      </w:r>
    </w:p>
    <w:p w14:paraId="33ED5E63" w14:textId="480DDE62" w:rsidR="00527B4D" w:rsidRPr="00172686"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lang w:val="en-GB"/>
        </w:rPr>
      </w:pPr>
    </w:p>
    <w:tbl>
      <w:tblPr>
        <w:tblW w:w="9255" w:type="dxa"/>
        <w:tblInd w:w="426" w:type="dxa"/>
        <w:tblLayout w:type="fixed"/>
        <w:tblLook w:val="0000" w:firstRow="0" w:lastRow="0" w:firstColumn="0" w:lastColumn="0" w:noHBand="0" w:noVBand="0"/>
      </w:tblPr>
      <w:tblGrid>
        <w:gridCol w:w="3231"/>
        <w:gridCol w:w="708"/>
        <w:gridCol w:w="707"/>
        <w:gridCol w:w="746"/>
        <w:gridCol w:w="708"/>
        <w:gridCol w:w="10"/>
        <w:gridCol w:w="845"/>
        <w:gridCol w:w="871"/>
        <w:gridCol w:w="708"/>
        <w:gridCol w:w="707"/>
        <w:gridCol w:w="14"/>
      </w:tblGrid>
      <w:tr w:rsidR="002B7CAC" w:rsidRPr="001F29EB" w14:paraId="2E47304F" w14:textId="77777777" w:rsidTr="00493671">
        <w:trPr>
          <w:tblHeader/>
        </w:trPr>
        <w:tc>
          <w:tcPr>
            <w:tcW w:w="3231" w:type="dxa"/>
          </w:tcPr>
          <w:p w14:paraId="54828A60"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2F0357AC" w14:textId="77777777" w:rsidR="002B7CAC" w:rsidRPr="001F29EB" w:rsidRDefault="002B7CAC" w:rsidP="00ED0B0E">
            <w:pPr>
              <w:spacing w:line="240" w:lineRule="auto"/>
              <w:ind w:right="-45"/>
              <w:jc w:val="right"/>
              <w:rPr>
                <w:rFonts w:ascii="Browallia New" w:hAnsi="Browallia New" w:cs="Browallia New"/>
                <w:sz w:val="20"/>
                <w:szCs w:val="20"/>
                <w:cs/>
              </w:rPr>
            </w:pPr>
            <w:r w:rsidRPr="001F29EB">
              <w:rPr>
                <w:rFonts w:ascii="Browallia New" w:hAnsi="Browallia New" w:cs="Browallia New"/>
                <w:sz w:val="20"/>
                <w:szCs w:val="20"/>
                <w:cs/>
              </w:rPr>
              <w:t xml:space="preserve">(หน่วย </w:t>
            </w:r>
            <w:r w:rsidRPr="001F29EB">
              <w:rPr>
                <w:rFonts w:ascii="Browallia New" w:hAnsi="Browallia New" w:cs="Browallia New"/>
                <w:sz w:val="20"/>
                <w:szCs w:val="20"/>
                <w:cs/>
                <w:lang w:val="en-GB"/>
              </w:rPr>
              <w:t xml:space="preserve">: </w:t>
            </w:r>
            <w:r w:rsidRPr="001F29EB">
              <w:rPr>
                <w:rFonts w:ascii="Browallia New" w:hAnsi="Browallia New" w:cs="Browallia New"/>
                <w:sz w:val="20"/>
                <w:szCs w:val="20"/>
                <w:cs/>
              </w:rPr>
              <w:t>พันบาท)</w:t>
            </w:r>
          </w:p>
        </w:tc>
      </w:tr>
      <w:tr w:rsidR="002B7CAC" w:rsidRPr="001F29EB" w14:paraId="48812E90" w14:textId="77777777" w:rsidTr="00493671">
        <w:trPr>
          <w:tblHeader/>
        </w:trPr>
        <w:tc>
          <w:tcPr>
            <w:tcW w:w="3231" w:type="dxa"/>
          </w:tcPr>
          <w:p w14:paraId="7C1523D5" w14:textId="77777777" w:rsidR="002B7CAC" w:rsidRPr="001F29EB" w:rsidRDefault="002B7CAC" w:rsidP="00ED0B0E">
            <w:pPr>
              <w:spacing w:line="240" w:lineRule="auto"/>
              <w:ind w:left="175" w:hanging="175"/>
              <w:rPr>
                <w:rFonts w:ascii="Browallia New" w:hAnsi="Browallia New" w:cs="Browallia New"/>
                <w:sz w:val="20"/>
                <w:szCs w:val="20"/>
              </w:rPr>
            </w:pPr>
          </w:p>
        </w:tc>
        <w:tc>
          <w:tcPr>
            <w:tcW w:w="6024" w:type="dxa"/>
            <w:gridSpan w:val="10"/>
          </w:tcPr>
          <w:p w14:paraId="520C9A1D"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งบการเงินเฉพาะของบริษัท</w:t>
            </w:r>
          </w:p>
        </w:tc>
      </w:tr>
      <w:tr w:rsidR="002B7CAC" w:rsidRPr="001F29EB" w14:paraId="76E3AAA0" w14:textId="77777777" w:rsidTr="00493671">
        <w:trPr>
          <w:tblHeader/>
        </w:trPr>
        <w:tc>
          <w:tcPr>
            <w:tcW w:w="3231" w:type="dxa"/>
          </w:tcPr>
          <w:p w14:paraId="1EE436F6" w14:textId="77777777" w:rsidR="002B7CAC" w:rsidRPr="001F29EB" w:rsidRDefault="002B7CAC" w:rsidP="00ED0B0E">
            <w:pPr>
              <w:spacing w:line="240" w:lineRule="auto"/>
              <w:ind w:left="175" w:hanging="175"/>
              <w:rPr>
                <w:rFonts w:ascii="Browallia New" w:hAnsi="Browallia New" w:cs="Browallia New"/>
                <w:sz w:val="20"/>
                <w:szCs w:val="20"/>
                <w:u w:val="single"/>
              </w:rPr>
            </w:pPr>
          </w:p>
        </w:tc>
        <w:tc>
          <w:tcPr>
            <w:tcW w:w="1415" w:type="dxa"/>
            <w:gridSpan w:val="2"/>
            <w:vAlign w:val="bottom"/>
          </w:tcPr>
          <w:p w14:paraId="341D3D61"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ทุนเรียกชำระแล้ว</w:t>
            </w:r>
          </w:p>
        </w:tc>
        <w:tc>
          <w:tcPr>
            <w:tcW w:w="1464" w:type="dxa"/>
            <w:gridSpan w:val="3"/>
            <w:vAlign w:val="bottom"/>
          </w:tcPr>
          <w:p w14:paraId="241779A0" w14:textId="77777777" w:rsidR="00597232"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สัดส่วนเงินลงทุน </w:t>
            </w:r>
          </w:p>
          <w:p w14:paraId="60C88D0D" w14:textId="2E6642A5" w:rsidR="002B7CAC" w:rsidRPr="001F29EB"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(ร้อยละ)</w:t>
            </w:r>
          </w:p>
        </w:tc>
        <w:tc>
          <w:tcPr>
            <w:tcW w:w="1716" w:type="dxa"/>
            <w:gridSpan w:val="2"/>
            <w:vAlign w:val="bottom"/>
          </w:tcPr>
          <w:p w14:paraId="08D80B43" w14:textId="77777777"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ราคาทุน</w:t>
            </w:r>
          </w:p>
        </w:tc>
        <w:tc>
          <w:tcPr>
            <w:tcW w:w="1429" w:type="dxa"/>
            <w:gridSpan w:val="3"/>
            <w:vAlign w:val="bottom"/>
          </w:tcPr>
          <w:p w14:paraId="6334AD27" w14:textId="704A2955" w:rsidR="002B7CAC" w:rsidRPr="001F29EB" w:rsidRDefault="002B7CAC" w:rsidP="00ED0B0E">
            <w:pPr>
              <w:pBdr>
                <w:bottom w:val="single" w:sz="4" w:space="1" w:color="auto"/>
              </w:pBdr>
              <w:spacing w:line="240" w:lineRule="auto"/>
              <w:jc w:val="center"/>
              <w:rPr>
                <w:rFonts w:ascii="Browallia New" w:hAnsi="Browallia New" w:cs="Browallia New"/>
                <w:sz w:val="20"/>
                <w:szCs w:val="20"/>
                <w:cs/>
              </w:rPr>
            </w:pPr>
            <w:r w:rsidRPr="001F29EB">
              <w:rPr>
                <w:rFonts w:ascii="Browallia New" w:hAnsi="Browallia New" w:cs="Browallia New"/>
                <w:sz w:val="20"/>
                <w:szCs w:val="20"/>
                <w:cs/>
              </w:rPr>
              <w:t>เงินปันผล</w:t>
            </w:r>
            <w:r w:rsidR="009A3303" w:rsidRPr="001F29EB">
              <w:rPr>
                <w:rFonts w:ascii="Browallia New" w:hAnsi="Browallia New" w:cs="Browallia New"/>
                <w:sz w:val="20"/>
                <w:szCs w:val="20"/>
                <w:cs/>
              </w:rPr>
              <w:t>รับ</w:t>
            </w:r>
          </w:p>
        </w:tc>
      </w:tr>
      <w:tr w:rsidR="00ED0B0E" w:rsidRPr="001F29EB" w14:paraId="32BEED40" w14:textId="77777777" w:rsidTr="00493671">
        <w:trPr>
          <w:gridAfter w:val="1"/>
          <w:wAfter w:w="14" w:type="dxa"/>
          <w:tblHeader/>
        </w:trPr>
        <w:tc>
          <w:tcPr>
            <w:tcW w:w="3231" w:type="dxa"/>
            <w:vAlign w:val="bottom"/>
          </w:tcPr>
          <w:p w14:paraId="1715A6D3" w14:textId="77777777" w:rsidR="00ED0B0E" w:rsidRPr="001F29EB" w:rsidRDefault="00ED0B0E" w:rsidP="00ED0B0E">
            <w:pPr>
              <w:pBdr>
                <w:bottom w:val="single" w:sz="4" w:space="1" w:color="auto"/>
              </w:pBdr>
              <w:spacing w:line="240" w:lineRule="auto"/>
              <w:ind w:left="175" w:hanging="175"/>
              <w:jc w:val="center"/>
              <w:rPr>
                <w:rFonts w:ascii="Browallia New" w:hAnsi="Browallia New" w:cs="Browallia New"/>
                <w:sz w:val="20"/>
                <w:szCs w:val="20"/>
                <w:cs/>
              </w:rPr>
            </w:pPr>
            <w:r w:rsidRPr="001F29EB">
              <w:rPr>
                <w:rFonts w:ascii="Browallia New" w:hAnsi="Browallia New" w:cs="Browallia New"/>
                <w:sz w:val="20"/>
                <w:szCs w:val="20"/>
                <w:cs/>
              </w:rPr>
              <w:t>ชื่อบริษัท</w:t>
            </w:r>
          </w:p>
        </w:tc>
        <w:tc>
          <w:tcPr>
            <w:tcW w:w="708" w:type="dxa"/>
            <w:vAlign w:val="bottom"/>
          </w:tcPr>
          <w:p w14:paraId="34ADB94E" w14:textId="1330CF95" w:rsidR="00ED0B0E" w:rsidRPr="001F29EB" w:rsidRDefault="003B3B06"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31</w:t>
            </w:r>
            <w:r w:rsidR="00ED0B0E" w:rsidRPr="001F29EB">
              <w:rPr>
                <w:rFonts w:ascii="Browallia New" w:hAnsi="Browallia New" w:cs="Browallia New"/>
                <w:sz w:val="20"/>
                <w:szCs w:val="20"/>
                <w:cs/>
                <w:lang w:val="en-GB"/>
              </w:rPr>
              <w:t xml:space="preserve"> มี.ค. </w:t>
            </w:r>
            <w:r w:rsidRPr="001F29EB">
              <w:rPr>
                <w:rFonts w:ascii="Browallia New" w:hAnsi="Browallia New" w:cs="Browallia New"/>
                <w:sz w:val="20"/>
                <w:szCs w:val="20"/>
              </w:rPr>
              <w:t>2563</w:t>
            </w:r>
          </w:p>
        </w:tc>
        <w:tc>
          <w:tcPr>
            <w:tcW w:w="707" w:type="dxa"/>
            <w:vAlign w:val="bottom"/>
          </w:tcPr>
          <w:p w14:paraId="7B0CEA80" w14:textId="066A6A9E"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07AAB836" w14:textId="51FFACA9"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003B3B06" w:rsidRPr="001F29EB">
              <w:rPr>
                <w:rFonts w:ascii="Browallia New" w:hAnsi="Browallia New" w:cs="Browallia New"/>
                <w:sz w:val="20"/>
                <w:szCs w:val="20"/>
              </w:rPr>
              <w:t>2</w:t>
            </w:r>
          </w:p>
        </w:tc>
        <w:tc>
          <w:tcPr>
            <w:tcW w:w="746" w:type="dxa"/>
            <w:vAlign w:val="bottom"/>
          </w:tcPr>
          <w:p w14:paraId="3B699F0C" w14:textId="352F9C6E" w:rsidR="00ED0B0E" w:rsidRPr="001F29EB" w:rsidRDefault="003B3B06"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31</w:t>
            </w:r>
            <w:r w:rsidR="00ED0B0E" w:rsidRPr="001F29EB">
              <w:rPr>
                <w:rFonts w:ascii="Browallia New" w:hAnsi="Browallia New" w:cs="Browallia New"/>
                <w:sz w:val="20"/>
                <w:szCs w:val="20"/>
                <w:cs/>
                <w:lang w:val="en-GB"/>
              </w:rPr>
              <w:t xml:space="preserve"> มี.ค. </w:t>
            </w:r>
            <w:r w:rsidRPr="001F29EB">
              <w:rPr>
                <w:rFonts w:ascii="Browallia New" w:hAnsi="Browallia New" w:cs="Browallia New"/>
                <w:sz w:val="20"/>
                <w:szCs w:val="20"/>
              </w:rPr>
              <w:t>2563</w:t>
            </w:r>
          </w:p>
        </w:tc>
        <w:tc>
          <w:tcPr>
            <w:tcW w:w="708" w:type="dxa"/>
            <w:vAlign w:val="bottom"/>
          </w:tcPr>
          <w:p w14:paraId="7C9BCF45" w14:textId="77777777"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5E07685F" w14:textId="3D4DA418"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003B3B06" w:rsidRPr="001F29EB">
              <w:rPr>
                <w:rFonts w:ascii="Browallia New" w:hAnsi="Browallia New" w:cs="Browallia New"/>
                <w:sz w:val="20"/>
                <w:szCs w:val="20"/>
              </w:rPr>
              <w:t>2</w:t>
            </w:r>
          </w:p>
        </w:tc>
        <w:tc>
          <w:tcPr>
            <w:tcW w:w="855" w:type="dxa"/>
            <w:gridSpan w:val="2"/>
            <w:vAlign w:val="bottom"/>
          </w:tcPr>
          <w:p w14:paraId="5D3BFC9F" w14:textId="1A443B10" w:rsidR="00ED0B0E" w:rsidRPr="001F29EB" w:rsidRDefault="003B3B06"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31</w:t>
            </w:r>
            <w:r w:rsidR="00ED0B0E" w:rsidRPr="001F29EB">
              <w:rPr>
                <w:rFonts w:ascii="Browallia New" w:hAnsi="Browallia New" w:cs="Browallia New"/>
                <w:sz w:val="20"/>
                <w:szCs w:val="20"/>
                <w:cs/>
                <w:lang w:val="en-GB"/>
              </w:rPr>
              <w:t xml:space="preserve"> มี.ค. </w:t>
            </w:r>
            <w:r w:rsidRPr="001F29EB">
              <w:rPr>
                <w:rFonts w:ascii="Browallia New" w:hAnsi="Browallia New" w:cs="Browallia New"/>
                <w:sz w:val="20"/>
                <w:szCs w:val="20"/>
              </w:rPr>
              <w:t>2563</w:t>
            </w:r>
          </w:p>
        </w:tc>
        <w:tc>
          <w:tcPr>
            <w:tcW w:w="871" w:type="dxa"/>
            <w:vAlign w:val="bottom"/>
          </w:tcPr>
          <w:p w14:paraId="2540C5DC" w14:textId="77777777"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6157401E" w14:textId="773BA97A"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003B3B06" w:rsidRPr="001F29EB">
              <w:rPr>
                <w:rFonts w:ascii="Browallia New" w:hAnsi="Browallia New" w:cs="Browallia New"/>
                <w:sz w:val="20"/>
                <w:szCs w:val="20"/>
              </w:rPr>
              <w:t>2</w:t>
            </w:r>
          </w:p>
        </w:tc>
        <w:tc>
          <w:tcPr>
            <w:tcW w:w="708" w:type="dxa"/>
            <w:vAlign w:val="bottom"/>
          </w:tcPr>
          <w:p w14:paraId="6B43AF5D" w14:textId="34792D61" w:rsidR="00ED0B0E" w:rsidRPr="001F29EB" w:rsidRDefault="003B3B06"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rPr>
              <w:t>31</w:t>
            </w:r>
            <w:r w:rsidR="00ED0B0E" w:rsidRPr="001F29EB">
              <w:rPr>
                <w:rFonts w:ascii="Browallia New" w:hAnsi="Browallia New" w:cs="Browallia New"/>
                <w:sz w:val="20"/>
                <w:szCs w:val="20"/>
                <w:cs/>
                <w:lang w:val="en-GB"/>
              </w:rPr>
              <w:t xml:space="preserve"> มี.ค. </w:t>
            </w:r>
            <w:r w:rsidRPr="001F29EB">
              <w:rPr>
                <w:rFonts w:ascii="Browallia New" w:hAnsi="Browallia New" w:cs="Browallia New"/>
                <w:sz w:val="20"/>
                <w:szCs w:val="20"/>
              </w:rPr>
              <w:t>2563</w:t>
            </w:r>
          </w:p>
        </w:tc>
        <w:tc>
          <w:tcPr>
            <w:tcW w:w="707" w:type="dxa"/>
            <w:vAlign w:val="bottom"/>
          </w:tcPr>
          <w:p w14:paraId="6848F97A" w14:textId="77777777"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1F29EB">
              <w:rPr>
                <w:rFonts w:ascii="Browallia New" w:hAnsi="Browallia New" w:cs="Browallia New"/>
                <w:sz w:val="20"/>
                <w:szCs w:val="20"/>
                <w:lang w:val="en-GB"/>
              </w:rPr>
              <w:t>31</w:t>
            </w:r>
            <w:r w:rsidRPr="001F29EB">
              <w:rPr>
                <w:rFonts w:ascii="Browallia New" w:hAnsi="Browallia New" w:cs="Browallia New"/>
                <w:sz w:val="20"/>
                <w:szCs w:val="20"/>
                <w:cs/>
                <w:lang w:val="en-GB"/>
              </w:rPr>
              <w:t xml:space="preserve"> ธ.ค.</w:t>
            </w:r>
          </w:p>
          <w:p w14:paraId="1EAB7547" w14:textId="54FC8207" w:rsidR="00ED0B0E" w:rsidRPr="001F29EB" w:rsidRDefault="00ED0B0E" w:rsidP="00ED0B0E">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1F29EB">
              <w:rPr>
                <w:rFonts w:ascii="Browallia New" w:hAnsi="Browallia New" w:cs="Browallia New"/>
                <w:sz w:val="20"/>
                <w:szCs w:val="20"/>
                <w:lang w:val="en-GB"/>
              </w:rPr>
              <w:t>256</w:t>
            </w:r>
            <w:r w:rsidR="003B3B06" w:rsidRPr="001F29EB">
              <w:rPr>
                <w:rFonts w:ascii="Browallia New" w:hAnsi="Browallia New" w:cs="Browallia New"/>
                <w:sz w:val="20"/>
                <w:szCs w:val="20"/>
              </w:rPr>
              <w:t>2</w:t>
            </w:r>
          </w:p>
        </w:tc>
      </w:tr>
      <w:tr w:rsidR="002B7CAC" w:rsidRPr="001F29EB" w14:paraId="7054D7DB" w14:textId="77777777" w:rsidTr="00493671">
        <w:trPr>
          <w:gridAfter w:val="1"/>
          <w:wAfter w:w="14" w:type="dxa"/>
          <w:tblHeader/>
        </w:trPr>
        <w:tc>
          <w:tcPr>
            <w:tcW w:w="3231" w:type="dxa"/>
            <w:vAlign w:val="bottom"/>
          </w:tcPr>
          <w:p w14:paraId="61A07C86"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u w:val="single"/>
              </w:rPr>
            </w:pPr>
          </w:p>
        </w:tc>
        <w:tc>
          <w:tcPr>
            <w:tcW w:w="708" w:type="dxa"/>
            <w:vAlign w:val="bottom"/>
          </w:tcPr>
          <w:p w14:paraId="64D61D6F"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07" w:type="dxa"/>
            <w:vAlign w:val="bottom"/>
          </w:tcPr>
          <w:p w14:paraId="053415BA" w14:textId="77777777" w:rsidR="002B7CAC" w:rsidRPr="001F29EB"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20"/>
                <w:szCs w:val="20"/>
              </w:rPr>
            </w:pPr>
          </w:p>
        </w:tc>
        <w:tc>
          <w:tcPr>
            <w:tcW w:w="746" w:type="dxa"/>
            <w:vAlign w:val="bottom"/>
          </w:tcPr>
          <w:p w14:paraId="3A323159"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708" w:type="dxa"/>
            <w:vAlign w:val="bottom"/>
          </w:tcPr>
          <w:p w14:paraId="329C06B0" w14:textId="77777777" w:rsidR="002B7CAC" w:rsidRPr="001F29EB"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20"/>
                <w:szCs w:val="20"/>
              </w:rPr>
            </w:pPr>
          </w:p>
        </w:tc>
        <w:tc>
          <w:tcPr>
            <w:tcW w:w="855" w:type="dxa"/>
            <w:gridSpan w:val="2"/>
            <w:vAlign w:val="bottom"/>
          </w:tcPr>
          <w:p w14:paraId="26B9623C"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871" w:type="dxa"/>
            <w:vAlign w:val="bottom"/>
          </w:tcPr>
          <w:p w14:paraId="30FA5889"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8" w:type="dxa"/>
          </w:tcPr>
          <w:p w14:paraId="0F235737"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c>
          <w:tcPr>
            <w:tcW w:w="707" w:type="dxa"/>
          </w:tcPr>
          <w:p w14:paraId="59D58B7B" w14:textId="77777777" w:rsidR="002B7CAC" w:rsidRPr="001F29EB"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20"/>
                <w:szCs w:val="20"/>
              </w:rPr>
            </w:pPr>
          </w:p>
        </w:tc>
      </w:tr>
      <w:tr w:rsidR="00931176" w:rsidRPr="001F29EB" w14:paraId="6EFB7F0A" w14:textId="77777777" w:rsidTr="00AB1D15">
        <w:trPr>
          <w:gridAfter w:val="1"/>
          <w:wAfter w:w="14" w:type="dxa"/>
        </w:trPr>
        <w:tc>
          <w:tcPr>
            <w:tcW w:w="3231" w:type="dxa"/>
            <w:vAlign w:val="bottom"/>
          </w:tcPr>
          <w:p w14:paraId="01E9D52A"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1F29EB">
              <w:rPr>
                <w:rFonts w:ascii="Browallia New" w:hAnsi="Browallia New" w:cs="Browallia New"/>
                <w:sz w:val="20"/>
                <w:szCs w:val="20"/>
                <w:cs/>
              </w:rPr>
              <w:t>บริษัท ไมด้า ลิสซิ่ง จำกัด (มหาชน)</w:t>
            </w:r>
          </w:p>
        </w:tc>
        <w:tc>
          <w:tcPr>
            <w:tcW w:w="708" w:type="dxa"/>
            <w:vAlign w:val="bottom"/>
          </w:tcPr>
          <w:p w14:paraId="02A34F41" w14:textId="19D35BBB"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07" w:type="dxa"/>
            <w:vAlign w:val="bottom"/>
          </w:tcPr>
          <w:p w14:paraId="4E241D6C" w14:textId="2F78275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532,399</w:t>
            </w:r>
          </w:p>
        </w:tc>
        <w:tc>
          <w:tcPr>
            <w:tcW w:w="746" w:type="dxa"/>
            <w:vAlign w:val="bottom"/>
          </w:tcPr>
          <w:p w14:paraId="5A899A89" w14:textId="227F6B94"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708" w:type="dxa"/>
            <w:vAlign w:val="bottom"/>
          </w:tcPr>
          <w:p w14:paraId="6BFA57F4" w14:textId="3690A74A"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46.98</w:t>
            </w:r>
          </w:p>
        </w:tc>
        <w:tc>
          <w:tcPr>
            <w:tcW w:w="855" w:type="dxa"/>
            <w:gridSpan w:val="2"/>
            <w:vAlign w:val="bottom"/>
          </w:tcPr>
          <w:p w14:paraId="7E0D11D7" w14:textId="5734C37F"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871" w:type="dxa"/>
            <w:vAlign w:val="bottom"/>
          </w:tcPr>
          <w:p w14:paraId="56725C04" w14:textId="39F4956D"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281,864</w:t>
            </w:r>
          </w:p>
        </w:tc>
        <w:tc>
          <w:tcPr>
            <w:tcW w:w="708" w:type="dxa"/>
            <w:vAlign w:val="bottom"/>
          </w:tcPr>
          <w:p w14:paraId="7C40E97B" w14:textId="232BB7C7"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614A0054" w14:textId="06FB1307"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610985BD" w14:textId="77777777" w:rsidTr="00AB1D15">
        <w:trPr>
          <w:gridAfter w:val="1"/>
          <w:wAfter w:w="14" w:type="dxa"/>
        </w:trPr>
        <w:tc>
          <w:tcPr>
            <w:tcW w:w="3231" w:type="dxa"/>
            <w:vAlign w:val="center"/>
          </w:tcPr>
          <w:p w14:paraId="41458B62"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บริษัท ไมด้า พร็อพเพอร์ตี้ จำกัด</w:t>
            </w:r>
          </w:p>
        </w:tc>
        <w:tc>
          <w:tcPr>
            <w:tcW w:w="708" w:type="dxa"/>
            <w:vAlign w:val="bottom"/>
          </w:tcPr>
          <w:p w14:paraId="2401060B" w14:textId="5C72CBA1"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07" w:type="dxa"/>
            <w:vAlign w:val="bottom"/>
          </w:tcPr>
          <w:p w14:paraId="5651ACDC" w14:textId="6915AE36"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500,000</w:t>
            </w:r>
          </w:p>
        </w:tc>
        <w:tc>
          <w:tcPr>
            <w:tcW w:w="746" w:type="dxa"/>
            <w:vAlign w:val="bottom"/>
          </w:tcPr>
          <w:p w14:paraId="16615E19" w14:textId="0D4ED29A"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063A752" w14:textId="6446164D"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A16BE24" w14:textId="1E3CC498"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871" w:type="dxa"/>
            <w:vAlign w:val="bottom"/>
          </w:tcPr>
          <w:p w14:paraId="5589649C" w14:textId="78A85012"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513,733</w:t>
            </w:r>
          </w:p>
        </w:tc>
        <w:tc>
          <w:tcPr>
            <w:tcW w:w="708" w:type="dxa"/>
            <w:vAlign w:val="bottom"/>
          </w:tcPr>
          <w:p w14:paraId="12E5A67E" w14:textId="5F3601BE"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F30DFE1" w14:textId="7351C6D6"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73C2E052" w14:textId="77777777" w:rsidTr="00AB1D15">
        <w:trPr>
          <w:gridAfter w:val="1"/>
          <w:wAfter w:w="14" w:type="dxa"/>
        </w:trPr>
        <w:tc>
          <w:tcPr>
            <w:tcW w:w="3231" w:type="dxa"/>
            <w:vAlign w:val="center"/>
          </w:tcPr>
          <w:p w14:paraId="455C9D0B"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บริษัท ท็อป เอลลิเม็นทส จำกัด</w:t>
            </w:r>
          </w:p>
        </w:tc>
        <w:tc>
          <w:tcPr>
            <w:tcW w:w="708" w:type="dxa"/>
            <w:vAlign w:val="bottom"/>
          </w:tcPr>
          <w:p w14:paraId="0D0192BB" w14:textId="3AFAD042"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07" w:type="dxa"/>
            <w:vAlign w:val="bottom"/>
          </w:tcPr>
          <w:p w14:paraId="1066BA59" w14:textId="2345FBC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150,000</w:t>
            </w:r>
          </w:p>
        </w:tc>
        <w:tc>
          <w:tcPr>
            <w:tcW w:w="746" w:type="dxa"/>
            <w:vAlign w:val="bottom"/>
          </w:tcPr>
          <w:p w14:paraId="50079477" w14:textId="23F21C83"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4DD7728B" w14:textId="45E9E1E0"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D522C1D" w14:textId="1C4EAC73"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871" w:type="dxa"/>
            <w:vAlign w:val="bottom"/>
          </w:tcPr>
          <w:p w14:paraId="34734AC6" w14:textId="4DD1D4CE"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149,988</w:t>
            </w:r>
          </w:p>
        </w:tc>
        <w:tc>
          <w:tcPr>
            <w:tcW w:w="708" w:type="dxa"/>
            <w:vAlign w:val="bottom"/>
          </w:tcPr>
          <w:p w14:paraId="46085988" w14:textId="35EDB58F"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495F9ACF" w14:textId="2A33E123"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6721D8C0" w14:textId="77777777" w:rsidTr="00AB1D15">
        <w:trPr>
          <w:gridAfter w:val="1"/>
          <w:wAfter w:w="14" w:type="dxa"/>
        </w:trPr>
        <w:tc>
          <w:tcPr>
            <w:tcW w:w="3231" w:type="dxa"/>
            <w:vAlign w:val="center"/>
          </w:tcPr>
          <w:p w14:paraId="1624A3ED" w14:textId="77777777" w:rsidR="00931176" w:rsidRPr="001F29EB" w:rsidRDefault="00931176" w:rsidP="00931176">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1F29EB">
              <w:rPr>
                <w:rFonts w:ascii="Browallia New" w:hAnsi="Browallia New" w:cs="Browallia New"/>
                <w:sz w:val="20"/>
                <w:szCs w:val="20"/>
                <w:cs/>
              </w:rPr>
              <w:t>บริษัท ไมด้า แอด จำกัด</w:t>
            </w:r>
          </w:p>
        </w:tc>
        <w:tc>
          <w:tcPr>
            <w:tcW w:w="708" w:type="dxa"/>
            <w:vAlign w:val="bottom"/>
          </w:tcPr>
          <w:p w14:paraId="16B17193" w14:textId="4314359D"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07" w:type="dxa"/>
            <w:vAlign w:val="bottom"/>
          </w:tcPr>
          <w:p w14:paraId="305EC9E7" w14:textId="2350C6B8"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175,000</w:t>
            </w:r>
          </w:p>
        </w:tc>
        <w:tc>
          <w:tcPr>
            <w:tcW w:w="746" w:type="dxa"/>
            <w:vAlign w:val="bottom"/>
          </w:tcPr>
          <w:p w14:paraId="3F7470EB" w14:textId="1A3C9AC5"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11CC494" w14:textId="0E722905"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AE6077" w14:textId="7BA38A9A"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w:t>
            </w:r>
            <w:r>
              <w:rPr>
                <w:rFonts w:ascii="Browallia New" w:hAnsi="Browallia New" w:cs="Browallia New"/>
                <w:sz w:val="20"/>
                <w:szCs w:val="20"/>
              </w:rPr>
              <w:t>5</w:t>
            </w:r>
            <w:r w:rsidRPr="001F29EB">
              <w:rPr>
                <w:rFonts w:ascii="Browallia New" w:hAnsi="Browallia New" w:cs="Browallia New"/>
                <w:sz w:val="20"/>
                <w:szCs w:val="20"/>
              </w:rPr>
              <w:t>,000</w:t>
            </w:r>
          </w:p>
        </w:tc>
        <w:tc>
          <w:tcPr>
            <w:tcW w:w="871" w:type="dxa"/>
            <w:vAlign w:val="bottom"/>
          </w:tcPr>
          <w:p w14:paraId="77B7BB6D" w14:textId="239B167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175,000</w:t>
            </w:r>
          </w:p>
        </w:tc>
        <w:tc>
          <w:tcPr>
            <w:tcW w:w="708" w:type="dxa"/>
            <w:vAlign w:val="bottom"/>
          </w:tcPr>
          <w:p w14:paraId="5E9E2AB9" w14:textId="7B5AF920"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74D9EB39" w14:textId="3840F4BC"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70FBCAD6" w14:textId="77777777" w:rsidTr="00AB1D15">
        <w:trPr>
          <w:gridAfter w:val="1"/>
          <w:wAfter w:w="14" w:type="dxa"/>
        </w:trPr>
        <w:tc>
          <w:tcPr>
            <w:tcW w:w="3231" w:type="dxa"/>
            <w:vAlign w:val="center"/>
          </w:tcPr>
          <w:p w14:paraId="18851F16"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1F29EB">
              <w:rPr>
                <w:rFonts w:ascii="Browallia New" w:hAnsi="Browallia New" w:cs="Browallia New"/>
                <w:sz w:val="20"/>
                <w:szCs w:val="20"/>
                <w:cs/>
              </w:rPr>
              <w:t>บริษัท ไมด้า โฮเทล แอนด์ รีสอร์ท จำกัด</w:t>
            </w:r>
          </w:p>
        </w:tc>
        <w:tc>
          <w:tcPr>
            <w:tcW w:w="708" w:type="dxa"/>
            <w:vAlign w:val="bottom"/>
          </w:tcPr>
          <w:p w14:paraId="46064098" w14:textId="7959A65E"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07" w:type="dxa"/>
            <w:vAlign w:val="bottom"/>
          </w:tcPr>
          <w:p w14:paraId="78E8EA7F" w14:textId="2EF99CA6"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300,000</w:t>
            </w:r>
          </w:p>
        </w:tc>
        <w:tc>
          <w:tcPr>
            <w:tcW w:w="746" w:type="dxa"/>
            <w:vAlign w:val="bottom"/>
          </w:tcPr>
          <w:p w14:paraId="1A78FDD4" w14:textId="220A2E7E"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2EAE72E0" w14:textId="2011850A"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579D270" w14:textId="0B22B7EA"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871" w:type="dxa"/>
            <w:vAlign w:val="bottom"/>
          </w:tcPr>
          <w:p w14:paraId="5D8B1570" w14:textId="6264DBDA" w:rsidR="00931176" w:rsidRPr="001F29EB" w:rsidRDefault="00931176" w:rsidP="0093117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296,899</w:t>
            </w:r>
          </w:p>
        </w:tc>
        <w:tc>
          <w:tcPr>
            <w:tcW w:w="708" w:type="dxa"/>
            <w:vAlign w:val="bottom"/>
          </w:tcPr>
          <w:p w14:paraId="3BC2422E" w14:textId="6C143A15"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2671A60B" w14:textId="5A08F9DC"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725C627C" w14:textId="77777777" w:rsidTr="00AB1D15">
        <w:trPr>
          <w:gridAfter w:val="1"/>
          <w:wAfter w:w="14" w:type="dxa"/>
        </w:trPr>
        <w:tc>
          <w:tcPr>
            <w:tcW w:w="3231" w:type="dxa"/>
          </w:tcPr>
          <w:p w14:paraId="52ADE51C"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เดอะ รีทรีท หัวหิน จำกัด</w:t>
            </w:r>
          </w:p>
        </w:tc>
        <w:tc>
          <w:tcPr>
            <w:tcW w:w="708" w:type="dxa"/>
            <w:vAlign w:val="bottom"/>
          </w:tcPr>
          <w:p w14:paraId="743B4F5E" w14:textId="7F505849"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07" w:type="dxa"/>
            <w:vAlign w:val="bottom"/>
          </w:tcPr>
          <w:p w14:paraId="2260AE14" w14:textId="2566591F"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850,000</w:t>
            </w:r>
          </w:p>
        </w:tc>
        <w:tc>
          <w:tcPr>
            <w:tcW w:w="746" w:type="dxa"/>
            <w:vAlign w:val="bottom"/>
          </w:tcPr>
          <w:p w14:paraId="72030284" w14:textId="7BA650B7"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8846634" w14:textId="59406A31"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0A51DA98" w14:textId="4DF64EFE"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871" w:type="dxa"/>
            <w:vAlign w:val="bottom"/>
          </w:tcPr>
          <w:p w14:paraId="013BBCE2" w14:textId="291AA64D"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860,337</w:t>
            </w:r>
          </w:p>
        </w:tc>
        <w:tc>
          <w:tcPr>
            <w:tcW w:w="708" w:type="dxa"/>
            <w:vAlign w:val="bottom"/>
          </w:tcPr>
          <w:p w14:paraId="6BC9DE66" w14:textId="5F052266"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3A65E704" w14:textId="5E794721"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8A7B4F" w:rsidRPr="001F29EB" w14:paraId="4F846C8A" w14:textId="77777777" w:rsidTr="00AB1D15">
        <w:trPr>
          <w:gridAfter w:val="1"/>
          <w:wAfter w:w="14" w:type="dxa"/>
        </w:trPr>
        <w:tc>
          <w:tcPr>
            <w:tcW w:w="3231" w:type="dxa"/>
          </w:tcPr>
          <w:p w14:paraId="5D3B2DAD" w14:textId="77777777" w:rsidR="008A7B4F" w:rsidRPr="001F29EB" w:rsidRDefault="008A7B4F" w:rsidP="008A7B4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ไมด้า (ลาว) เช่าสินเชื่อ จำกัด</w:t>
            </w:r>
          </w:p>
        </w:tc>
        <w:tc>
          <w:tcPr>
            <w:tcW w:w="708" w:type="dxa"/>
            <w:vAlign w:val="bottom"/>
          </w:tcPr>
          <w:p w14:paraId="42541ECA" w14:textId="4857D757"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07" w:type="dxa"/>
            <w:vAlign w:val="bottom"/>
          </w:tcPr>
          <w:p w14:paraId="302DF62A" w14:textId="6DAAA6B6"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53,678</w:t>
            </w:r>
          </w:p>
        </w:tc>
        <w:tc>
          <w:tcPr>
            <w:tcW w:w="746" w:type="dxa"/>
            <w:vAlign w:val="bottom"/>
          </w:tcPr>
          <w:p w14:paraId="6E49675F" w14:textId="36737E7B"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708" w:type="dxa"/>
            <w:vAlign w:val="bottom"/>
          </w:tcPr>
          <w:p w14:paraId="110F979C" w14:textId="609B2E4C"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60.00</w:t>
            </w:r>
          </w:p>
        </w:tc>
        <w:tc>
          <w:tcPr>
            <w:tcW w:w="855" w:type="dxa"/>
            <w:gridSpan w:val="2"/>
            <w:vAlign w:val="bottom"/>
          </w:tcPr>
          <w:p w14:paraId="1E37E4F6" w14:textId="7D414EF2"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32,207</w:t>
            </w:r>
          </w:p>
        </w:tc>
        <w:tc>
          <w:tcPr>
            <w:tcW w:w="871" w:type="dxa"/>
            <w:vAlign w:val="bottom"/>
          </w:tcPr>
          <w:p w14:paraId="61576810" w14:textId="4987EBC9"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32,207</w:t>
            </w:r>
          </w:p>
        </w:tc>
        <w:tc>
          <w:tcPr>
            <w:tcW w:w="708" w:type="dxa"/>
            <w:vAlign w:val="bottom"/>
          </w:tcPr>
          <w:p w14:paraId="71401E94" w14:textId="45564401" w:rsidR="008A7B4F" w:rsidRPr="001F29EB" w:rsidRDefault="001B47F5"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w:t>
            </w:r>
            <w:r w:rsidR="00A46C88">
              <w:rPr>
                <w:rFonts w:ascii="Browallia New" w:hAnsi="Browallia New" w:cs="Browallia New"/>
                <w:sz w:val="20"/>
                <w:szCs w:val="20"/>
              </w:rPr>
              <w:t>7</w:t>
            </w:r>
            <w:r>
              <w:rPr>
                <w:rFonts w:ascii="Browallia New" w:hAnsi="Browallia New" w:cs="Browallia New"/>
                <w:sz w:val="20"/>
                <w:szCs w:val="20"/>
              </w:rPr>
              <w:t>,000</w:t>
            </w:r>
          </w:p>
        </w:tc>
        <w:tc>
          <w:tcPr>
            <w:tcW w:w="707" w:type="dxa"/>
            <w:vAlign w:val="bottom"/>
          </w:tcPr>
          <w:p w14:paraId="43E1FBC4" w14:textId="429CD26F"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64,800</w:t>
            </w:r>
          </w:p>
        </w:tc>
      </w:tr>
      <w:tr w:rsidR="00931176" w:rsidRPr="001F29EB" w14:paraId="0986F375" w14:textId="77777777" w:rsidTr="00AB1D15">
        <w:trPr>
          <w:gridAfter w:val="1"/>
          <w:wAfter w:w="14" w:type="dxa"/>
        </w:trPr>
        <w:tc>
          <w:tcPr>
            <w:tcW w:w="3231" w:type="dxa"/>
          </w:tcPr>
          <w:p w14:paraId="2644B7E9"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ไมด้า ดิเวลลอปเม้นท์ จำกัด</w:t>
            </w:r>
          </w:p>
        </w:tc>
        <w:tc>
          <w:tcPr>
            <w:tcW w:w="708" w:type="dxa"/>
            <w:vAlign w:val="bottom"/>
          </w:tcPr>
          <w:p w14:paraId="35502DF4" w14:textId="6CECF0F4"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07" w:type="dxa"/>
            <w:vAlign w:val="bottom"/>
          </w:tcPr>
          <w:p w14:paraId="5FFFA7FB" w14:textId="1541B263"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210,000</w:t>
            </w:r>
          </w:p>
        </w:tc>
        <w:tc>
          <w:tcPr>
            <w:tcW w:w="746" w:type="dxa"/>
            <w:vAlign w:val="bottom"/>
          </w:tcPr>
          <w:p w14:paraId="6DDC26D1" w14:textId="07C81439"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708" w:type="dxa"/>
            <w:vAlign w:val="bottom"/>
          </w:tcPr>
          <w:p w14:paraId="31CA0993" w14:textId="087EF2B8"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80.00</w:t>
            </w:r>
          </w:p>
        </w:tc>
        <w:tc>
          <w:tcPr>
            <w:tcW w:w="855" w:type="dxa"/>
            <w:gridSpan w:val="2"/>
            <w:vAlign w:val="bottom"/>
          </w:tcPr>
          <w:p w14:paraId="2EDE2ABD" w14:textId="4D7E909A"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168,000</w:t>
            </w:r>
          </w:p>
        </w:tc>
        <w:tc>
          <w:tcPr>
            <w:tcW w:w="871" w:type="dxa"/>
            <w:vAlign w:val="bottom"/>
          </w:tcPr>
          <w:p w14:paraId="1C1A6270" w14:textId="6623E392"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168,000</w:t>
            </w:r>
          </w:p>
        </w:tc>
        <w:tc>
          <w:tcPr>
            <w:tcW w:w="708" w:type="dxa"/>
            <w:vAlign w:val="bottom"/>
          </w:tcPr>
          <w:p w14:paraId="3B3F2AFE" w14:textId="1676AF1B"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16136FB" w14:textId="2EAD5992"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6B0AEE95" w14:textId="77777777" w:rsidTr="00AB1D15">
        <w:trPr>
          <w:gridAfter w:val="1"/>
          <w:wAfter w:w="14" w:type="dxa"/>
        </w:trPr>
        <w:tc>
          <w:tcPr>
            <w:tcW w:w="3231" w:type="dxa"/>
          </w:tcPr>
          <w:p w14:paraId="193692CB" w14:textId="77777777" w:rsidR="00931176" w:rsidRPr="001F29EB" w:rsidRDefault="00931176" w:rsidP="0093117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1F29EB">
              <w:rPr>
                <w:rFonts w:ascii="Browallia New" w:hAnsi="Browallia New" w:cs="Browallia New"/>
                <w:sz w:val="20"/>
                <w:szCs w:val="20"/>
                <w:cs/>
              </w:rPr>
              <w:t>บริษัท แมกซ์ โฮเทล จำกัด</w:t>
            </w:r>
          </w:p>
        </w:tc>
        <w:tc>
          <w:tcPr>
            <w:tcW w:w="708" w:type="dxa"/>
            <w:vAlign w:val="bottom"/>
          </w:tcPr>
          <w:p w14:paraId="5DAA3911" w14:textId="58E4C45D"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07" w:type="dxa"/>
            <w:vAlign w:val="bottom"/>
          </w:tcPr>
          <w:p w14:paraId="665C3606" w14:textId="4B521127"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746" w:type="dxa"/>
            <w:vAlign w:val="bottom"/>
          </w:tcPr>
          <w:p w14:paraId="7A917B76" w14:textId="21BC7286"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3A3A64AA" w14:textId="1F8829AD"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6D349EE7" w14:textId="0B7E330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145,000</w:t>
            </w:r>
          </w:p>
        </w:tc>
        <w:tc>
          <w:tcPr>
            <w:tcW w:w="871" w:type="dxa"/>
            <w:vAlign w:val="bottom"/>
          </w:tcPr>
          <w:p w14:paraId="16C0F942" w14:textId="180519AA"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1F29EB">
              <w:rPr>
                <w:rFonts w:ascii="Browallia New" w:hAnsi="Browallia New" w:cs="Browallia New"/>
                <w:sz w:val="20"/>
                <w:szCs w:val="20"/>
              </w:rPr>
              <w:t>145,000</w:t>
            </w:r>
          </w:p>
        </w:tc>
        <w:tc>
          <w:tcPr>
            <w:tcW w:w="708" w:type="dxa"/>
            <w:vAlign w:val="bottom"/>
          </w:tcPr>
          <w:p w14:paraId="04271DD7" w14:textId="6228580D"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6BB071CE" w14:textId="6C0327D7"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5F261D6B" w14:textId="77777777" w:rsidTr="00AB1D15">
        <w:trPr>
          <w:gridAfter w:val="1"/>
          <w:wAfter w:w="14" w:type="dxa"/>
        </w:trPr>
        <w:tc>
          <w:tcPr>
            <w:tcW w:w="3231" w:type="dxa"/>
          </w:tcPr>
          <w:p w14:paraId="1D6FC8FC" w14:textId="77777777" w:rsidR="00931176" w:rsidRPr="001F29EB" w:rsidRDefault="00931176" w:rsidP="0093117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บริษัท ไมด้า เอเจนซี่ แอนด์ ดิเวลลอปเม้นท์ จำกัด</w:t>
            </w:r>
          </w:p>
        </w:tc>
        <w:tc>
          <w:tcPr>
            <w:tcW w:w="708" w:type="dxa"/>
            <w:vAlign w:val="bottom"/>
          </w:tcPr>
          <w:p w14:paraId="647E32F4" w14:textId="5B4E0A36"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58759873" w14:textId="501C658E"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32665D81" w14:textId="558251C6"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70.00</w:t>
            </w:r>
          </w:p>
        </w:tc>
        <w:tc>
          <w:tcPr>
            <w:tcW w:w="708" w:type="dxa"/>
            <w:vAlign w:val="bottom"/>
          </w:tcPr>
          <w:p w14:paraId="1C1DDCA8" w14:textId="40A4217E"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70.00</w:t>
            </w:r>
          </w:p>
        </w:tc>
        <w:tc>
          <w:tcPr>
            <w:tcW w:w="855" w:type="dxa"/>
            <w:gridSpan w:val="2"/>
            <w:vAlign w:val="bottom"/>
          </w:tcPr>
          <w:p w14:paraId="40A6D4C0" w14:textId="03772C51"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1,400</w:t>
            </w:r>
          </w:p>
        </w:tc>
        <w:tc>
          <w:tcPr>
            <w:tcW w:w="871" w:type="dxa"/>
            <w:vAlign w:val="bottom"/>
          </w:tcPr>
          <w:p w14:paraId="5B3C9AAC" w14:textId="36FBB878"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1,400</w:t>
            </w:r>
          </w:p>
        </w:tc>
        <w:tc>
          <w:tcPr>
            <w:tcW w:w="708" w:type="dxa"/>
            <w:vAlign w:val="bottom"/>
          </w:tcPr>
          <w:p w14:paraId="3F0698EB" w14:textId="40C6E23C"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7B254071" w14:textId="502E723E"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59DE6C96" w14:textId="77777777" w:rsidTr="00AB1D15">
        <w:trPr>
          <w:gridAfter w:val="1"/>
          <w:wAfter w:w="14" w:type="dxa"/>
        </w:trPr>
        <w:tc>
          <w:tcPr>
            <w:tcW w:w="3231" w:type="dxa"/>
          </w:tcPr>
          <w:p w14:paraId="54438124" w14:textId="77777777" w:rsidR="00931176" w:rsidRPr="001F29EB" w:rsidRDefault="00931176" w:rsidP="00931176">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บริษัท เอ็มดี อะดรีนาลีน (ประเทศไทย) จำกัด</w:t>
            </w:r>
          </w:p>
        </w:tc>
        <w:tc>
          <w:tcPr>
            <w:tcW w:w="708" w:type="dxa"/>
            <w:vAlign w:val="bottom"/>
          </w:tcPr>
          <w:p w14:paraId="3CBE11CD" w14:textId="5BEA9F12"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10,000</w:t>
            </w:r>
          </w:p>
        </w:tc>
        <w:tc>
          <w:tcPr>
            <w:tcW w:w="707" w:type="dxa"/>
            <w:vAlign w:val="bottom"/>
          </w:tcPr>
          <w:p w14:paraId="62BDC980" w14:textId="20E18BAB"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10,000</w:t>
            </w:r>
          </w:p>
        </w:tc>
        <w:tc>
          <w:tcPr>
            <w:tcW w:w="746" w:type="dxa"/>
            <w:vAlign w:val="bottom"/>
          </w:tcPr>
          <w:p w14:paraId="25E82026" w14:textId="038803A2"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552613D1" w14:textId="338418D5"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855" w:type="dxa"/>
            <w:gridSpan w:val="2"/>
            <w:vAlign w:val="bottom"/>
          </w:tcPr>
          <w:p w14:paraId="30D313BD" w14:textId="0DEBE47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10,000</w:t>
            </w:r>
          </w:p>
        </w:tc>
        <w:tc>
          <w:tcPr>
            <w:tcW w:w="871" w:type="dxa"/>
            <w:vAlign w:val="bottom"/>
          </w:tcPr>
          <w:p w14:paraId="2CA91932" w14:textId="7C42AA56"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10,000</w:t>
            </w:r>
          </w:p>
        </w:tc>
        <w:tc>
          <w:tcPr>
            <w:tcW w:w="708" w:type="dxa"/>
            <w:vAlign w:val="bottom"/>
          </w:tcPr>
          <w:p w14:paraId="6E385D57" w14:textId="28E1E6C6"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361CC11" w14:textId="68EE59B6"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931176" w:rsidRPr="001F29EB" w14:paraId="32978F9D" w14:textId="77777777" w:rsidTr="00AB1D15">
        <w:trPr>
          <w:gridAfter w:val="1"/>
          <w:wAfter w:w="14" w:type="dxa"/>
        </w:trPr>
        <w:tc>
          <w:tcPr>
            <w:tcW w:w="3231" w:type="dxa"/>
            <w:vAlign w:val="center"/>
          </w:tcPr>
          <w:p w14:paraId="45A206C1" w14:textId="7A9A5D64" w:rsidR="00931176" w:rsidRPr="001F29EB" w:rsidRDefault="00931176" w:rsidP="00931176">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บริษัท บริหารสินทรัพย์ กรุงเทพจรัญ จำกัด</w:t>
            </w:r>
          </w:p>
        </w:tc>
        <w:tc>
          <w:tcPr>
            <w:tcW w:w="708" w:type="dxa"/>
            <w:vAlign w:val="bottom"/>
          </w:tcPr>
          <w:p w14:paraId="73E9FA18" w14:textId="52E54D21"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25,000</w:t>
            </w:r>
          </w:p>
        </w:tc>
        <w:tc>
          <w:tcPr>
            <w:tcW w:w="707" w:type="dxa"/>
            <w:vAlign w:val="bottom"/>
          </w:tcPr>
          <w:p w14:paraId="722C5EB4" w14:textId="1AF48691"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25,000</w:t>
            </w:r>
          </w:p>
        </w:tc>
        <w:tc>
          <w:tcPr>
            <w:tcW w:w="746" w:type="dxa"/>
            <w:vAlign w:val="bottom"/>
          </w:tcPr>
          <w:p w14:paraId="2B3A267D" w14:textId="14000425"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F29EB">
              <w:rPr>
                <w:rFonts w:ascii="Browallia New" w:hAnsi="Browallia New" w:cs="Browallia New"/>
                <w:sz w:val="20"/>
                <w:szCs w:val="20"/>
              </w:rPr>
              <w:t>99.99</w:t>
            </w:r>
          </w:p>
        </w:tc>
        <w:tc>
          <w:tcPr>
            <w:tcW w:w="708" w:type="dxa"/>
            <w:vAlign w:val="bottom"/>
          </w:tcPr>
          <w:p w14:paraId="70E35011" w14:textId="408B768B"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5B838107" w14:textId="2DA75B54"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25,000</w:t>
            </w:r>
          </w:p>
        </w:tc>
        <w:tc>
          <w:tcPr>
            <w:tcW w:w="871" w:type="dxa"/>
            <w:vAlign w:val="bottom"/>
          </w:tcPr>
          <w:p w14:paraId="5EF9D643" w14:textId="23BC116F"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25,000</w:t>
            </w:r>
          </w:p>
        </w:tc>
        <w:tc>
          <w:tcPr>
            <w:tcW w:w="708" w:type="dxa"/>
            <w:vAlign w:val="bottom"/>
          </w:tcPr>
          <w:p w14:paraId="319DB7AF" w14:textId="7D5EFEA3"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A9C8B45" w14:textId="680EE877" w:rsidR="00931176" w:rsidRPr="001F29EB" w:rsidRDefault="00931176" w:rsidP="0093117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0"/>
                <w:szCs w:val="20"/>
                <w:cs/>
              </w:rPr>
            </w:pPr>
            <w:r w:rsidRPr="001F29EB">
              <w:rPr>
                <w:rFonts w:ascii="Browallia New" w:hAnsi="Browallia New" w:cs="Browallia New"/>
                <w:sz w:val="20"/>
                <w:szCs w:val="20"/>
                <w:cs/>
              </w:rPr>
              <w:t xml:space="preserve">    -</w:t>
            </w:r>
          </w:p>
        </w:tc>
      </w:tr>
      <w:tr w:rsidR="00931176" w:rsidRPr="001F29EB" w14:paraId="22E5B4D1" w14:textId="77777777" w:rsidTr="00AB1D15">
        <w:trPr>
          <w:gridAfter w:val="1"/>
          <w:wAfter w:w="14" w:type="dxa"/>
        </w:trPr>
        <w:tc>
          <w:tcPr>
            <w:tcW w:w="3231" w:type="dxa"/>
            <w:vAlign w:val="center"/>
          </w:tcPr>
          <w:p w14:paraId="44F88A1D" w14:textId="0EC8604C" w:rsidR="00931176" w:rsidRPr="001F29EB" w:rsidRDefault="00931176" w:rsidP="0093117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cs/>
              </w:rPr>
              <w:t>บริษัท ไมด้า ฮอสพิทาลิตี้ กรุ๊ป จำกัด</w:t>
            </w:r>
          </w:p>
        </w:tc>
        <w:tc>
          <w:tcPr>
            <w:tcW w:w="708" w:type="dxa"/>
            <w:vAlign w:val="bottom"/>
          </w:tcPr>
          <w:p w14:paraId="0DD7494A" w14:textId="41CCD1CA"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2,000</w:t>
            </w:r>
          </w:p>
        </w:tc>
        <w:tc>
          <w:tcPr>
            <w:tcW w:w="707" w:type="dxa"/>
            <w:vAlign w:val="bottom"/>
          </w:tcPr>
          <w:p w14:paraId="17234BB1" w14:textId="1EF91D70" w:rsidR="00931176" w:rsidRPr="001F29EB" w:rsidRDefault="00931176" w:rsidP="0093117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2,000</w:t>
            </w:r>
          </w:p>
        </w:tc>
        <w:tc>
          <w:tcPr>
            <w:tcW w:w="746" w:type="dxa"/>
            <w:vAlign w:val="bottom"/>
          </w:tcPr>
          <w:p w14:paraId="401B746E" w14:textId="5FABABF2"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708" w:type="dxa"/>
            <w:vAlign w:val="bottom"/>
          </w:tcPr>
          <w:p w14:paraId="784E8376" w14:textId="34B0683E" w:rsidR="00931176" w:rsidRPr="001F29EB" w:rsidRDefault="00931176" w:rsidP="0093117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F29EB">
              <w:rPr>
                <w:rFonts w:ascii="Browallia New" w:hAnsi="Browallia New" w:cs="Browallia New"/>
                <w:sz w:val="20"/>
                <w:szCs w:val="20"/>
              </w:rPr>
              <w:t>99.99</w:t>
            </w:r>
          </w:p>
        </w:tc>
        <w:tc>
          <w:tcPr>
            <w:tcW w:w="855" w:type="dxa"/>
            <w:gridSpan w:val="2"/>
            <w:vAlign w:val="bottom"/>
          </w:tcPr>
          <w:p w14:paraId="77164E75" w14:textId="086779AA" w:rsidR="00931176" w:rsidRPr="001F29EB" w:rsidRDefault="00931176" w:rsidP="00553E75">
            <w:pPr>
              <w:pBdr>
                <w:bottom w:val="single" w:sz="4" w:space="1" w:color="auto"/>
              </w:pBdr>
              <w:spacing w:line="240" w:lineRule="auto"/>
              <w:jc w:val="right"/>
              <w:rPr>
                <w:rFonts w:ascii="Browallia New" w:hAnsi="Browallia New" w:cs="Browallia New"/>
                <w:sz w:val="20"/>
                <w:szCs w:val="20"/>
              </w:rPr>
            </w:pPr>
            <w:r w:rsidRPr="001F29EB">
              <w:rPr>
                <w:rFonts w:ascii="Browallia New" w:hAnsi="Browallia New" w:cs="Browallia New"/>
                <w:sz w:val="20"/>
                <w:szCs w:val="20"/>
              </w:rPr>
              <w:t>1,292</w:t>
            </w:r>
          </w:p>
        </w:tc>
        <w:tc>
          <w:tcPr>
            <w:tcW w:w="871" w:type="dxa"/>
            <w:vAlign w:val="bottom"/>
          </w:tcPr>
          <w:p w14:paraId="2DCCE3CE" w14:textId="6A88EE57" w:rsidR="00931176" w:rsidRPr="001F29EB" w:rsidRDefault="00931176" w:rsidP="00931176">
            <w:pPr>
              <w:pBdr>
                <w:bottom w:val="single" w:sz="4" w:space="1" w:color="auto"/>
              </w:pBdr>
              <w:spacing w:line="240" w:lineRule="auto"/>
              <w:jc w:val="right"/>
              <w:rPr>
                <w:rFonts w:ascii="Browallia New" w:hAnsi="Browallia New" w:cs="Browallia New"/>
                <w:sz w:val="20"/>
                <w:szCs w:val="20"/>
              </w:rPr>
            </w:pPr>
            <w:r w:rsidRPr="001F29EB">
              <w:rPr>
                <w:rFonts w:ascii="Browallia New" w:hAnsi="Browallia New" w:cs="Browallia New"/>
                <w:sz w:val="20"/>
                <w:szCs w:val="20"/>
              </w:rPr>
              <w:t>1,292</w:t>
            </w:r>
          </w:p>
        </w:tc>
        <w:tc>
          <w:tcPr>
            <w:tcW w:w="708" w:type="dxa"/>
            <w:vAlign w:val="bottom"/>
          </w:tcPr>
          <w:p w14:paraId="284C0EB5" w14:textId="405BA2B5" w:rsidR="00931176" w:rsidRPr="001F29EB" w:rsidRDefault="00931176" w:rsidP="00931176">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  -</w:t>
            </w:r>
          </w:p>
        </w:tc>
        <w:tc>
          <w:tcPr>
            <w:tcW w:w="707" w:type="dxa"/>
            <w:vAlign w:val="bottom"/>
          </w:tcPr>
          <w:p w14:paraId="08DD0A6D" w14:textId="1DDA14C6" w:rsidR="00931176" w:rsidRPr="001F29EB" w:rsidRDefault="00931176" w:rsidP="00931176">
            <w:pPr>
              <w:pBdr>
                <w:bottom w:val="single" w:sz="4" w:space="1" w:color="auto"/>
              </w:pBdr>
              <w:spacing w:line="240" w:lineRule="auto"/>
              <w:jc w:val="center"/>
              <w:rPr>
                <w:rFonts w:ascii="Browallia New" w:hAnsi="Browallia New" w:cs="Browallia New"/>
                <w:sz w:val="20"/>
                <w:szCs w:val="20"/>
              </w:rPr>
            </w:pPr>
            <w:r w:rsidRPr="001F29EB">
              <w:rPr>
                <w:rFonts w:ascii="Browallia New" w:hAnsi="Browallia New" w:cs="Browallia New"/>
                <w:sz w:val="20"/>
                <w:szCs w:val="20"/>
                <w:cs/>
              </w:rPr>
              <w:t xml:space="preserve">  -</w:t>
            </w:r>
          </w:p>
        </w:tc>
      </w:tr>
      <w:tr w:rsidR="008A7B4F" w:rsidRPr="001F29EB" w14:paraId="3E94B16E" w14:textId="77777777" w:rsidTr="00553E75">
        <w:trPr>
          <w:gridAfter w:val="1"/>
          <w:wAfter w:w="14" w:type="dxa"/>
          <w:trHeight w:val="80"/>
        </w:trPr>
        <w:tc>
          <w:tcPr>
            <w:tcW w:w="3231" w:type="dxa"/>
            <w:vAlign w:val="center"/>
          </w:tcPr>
          <w:p w14:paraId="615678C3" w14:textId="77777777" w:rsidR="008A7B4F" w:rsidRPr="001F29EB" w:rsidRDefault="008A7B4F" w:rsidP="008A7B4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1F29EB">
              <w:rPr>
                <w:rFonts w:ascii="Browallia New" w:hAnsi="Browallia New" w:cs="Browallia New"/>
                <w:sz w:val="20"/>
                <w:szCs w:val="20"/>
                <w:cs/>
              </w:rPr>
              <w:t>รวม</w:t>
            </w:r>
          </w:p>
        </w:tc>
        <w:tc>
          <w:tcPr>
            <w:tcW w:w="708" w:type="dxa"/>
            <w:vAlign w:val="bottom"/>
          </w:tcPr>
          <w:p w14:paraId="4D63AB94" w14:textId="77777777"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7" w:type="dxa"/>
            <w:vAlign w:val="bottom"/>
          </w:tcPr>
          <w:p w14:paraId="03BA2556" w14:textId="77777777"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6" w:type="dxa"/>
            <w:vAlign w:val="bottom"/>
          </w:tcPr>
          <w:p w14:paraId="1736FC2F" w14:textId="77777777"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3375436F" w14:textId="77777777"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bottom"/>
          </w:tcPr>
          <w:p w14:paraId="34A8C12E" w14:textId="04B32190" w:rsidR="008A7B4F" w:rsidRPr="001F29EB" w:rsidRDefault="008A7B4F" w:rsidP="00553E75">
            <w:pPr>
              <w:pBdr>
                <w:bottom w:val="single" w:sz="12" w:space="1" w:color="FFFFFF" w:themeColor="background1"/>
              </w:pBdr>
              <w:spacing w:line="240" w:lineRule="auto"/>
              <w:jc w:val="right"/>
              <w:rPr>
                <w:rFonts w:ascii="Browallia New" w:hAnsi="Browallia New" w:cs="Browallia New"/>
                <w:sz w:val="20"/>
                <w:szCs w:val="20"/>
              </w:rPr>
            </w:pPr>
            <w:r w:rsidRPr="001F29EB">
              <w:rPr>
                <w:rFonts w:ascii="Browallia New" w:hAnsi="Browallia New" w:cs="Browallia New"/>
                <w:sz w:val="20"/>
                <w:szCs w:val="20"/>
              </w:rPr>
              <w:t>2,660,720</w:t>
            </w:r>
          </w:p>
        </w:tc>
        <w:tc>
          <w:tcPr>
            <w:tcW w:w="871" w:type="dxa"/>
            <w:vAlign w:val="bottom"/>
          </w:tcPr>
          <w:p w14:paraId="4907E2F8" w14:textId="525BB024" w:rsidR="008A7B4F" w:rsidRPr="001F29EB" w:rsidRDefault="008A7B4F" w:rsidP="00553E75">
            <w:pPr>
              <w:pBdr>
                <w:bottom w:val="single" w:sz="12" w:space="1" w:color="FFFFFF" w:themeColor="background1"/>
              </w:pBdr>
              <w:spacing w:line="240" w:lineRule="auto"/>
              <w:jc w:val="right"/>
              <w:rPr>
                <w:rFonts w:ascii="Browallia New" w:hAnsi="Browallia New" w:cs="Browallia New"/>
                <w:sz w:val="20"/>
                <w:szCs w:val="20"/>
              </w:rPr>
            </w:pPr>
            <w:r w:rsidRPr="001F29EB">
              <w:rPr>
                <w:rFonts w:ascii="Browallia New" w:hAnsi="Browallia New" w:cs="Browallia New"/>
                <w:sz w:val="20"/>
                <w:szCs w:val="20"/>
              </w:rPr>
              <w:t>2,660,720</w:t>
            </w:r>
          </w:p>
        </w:tc>
        <w:tc>
          <w:tcPr>
            <w:tcW w:w="708" w:type="dxa"/>
            <w:vAlign w:val="bottom"/>
          </w:tcPr>
          <w:p w14:paraId="4E9B1517" w14:textId="71CEEFB8" w:rsidR="008A7B4F" w:rsidRPr="001F29EB" w:rsidRDefault="00161AC4">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381784">
              <w:rPr>
                <w:rFonts w:ascii="Browallia New" w:hAnsi="Browallia New" w:cs="Browallia New"/>
                <w:sz w:val="20"/>
                <w:szCs w:val="20"/>
              </w:rPr>
              <w:t>7</w:t>
            </w:r>
            <w:r>
              <w:rPr>
                <w:rFonts w:ascii="Browallia New" w:hAnsi="Browallia New" w:cs="Browallia New"/>
                <w:sz w:val="20"/>
                <w:szCs w:val="20"/>
              </w:rPr>
              <w:t>,000</w:t>
            </w:r>
          </w:p>
        </w:tc>
        <w:tc>
          <w:tcPr>
            <w:tcW w:w="707" w:type="dxa"/>
            <w:vAlign w:val="bottom"/>
          </w:tcPr>
          <w:p w14:paraId="2E84FAC2" w14:textId="54C5F2F1" w:rsidR="008A7B4F" w:rsidRPr="001F29EB" w:rsidRDefault="008A7B4F">
            <w:pPr>
              <w:pBdr>
                <w:bottom w:val="single" w:sz="12" w:space="1" w:color="auto"/>
              </w:pBdr>
              <w:spacing w:line="240" w:lineRule="auto"/>
              <w:jc w:val="right"/>
              <w:rPr>
                <w:rFonts w:ascii="Browallia New" w:hAnsi="Browallia New" w:cs="Browallia New"/>
                <w:sz w:val="20"/>
                <w:szCs w:val="20"/>
              </w:rPr>
            </w:pPr>
            <w:r w:rsidRPr="001F29EB">
              <w:rPr>
                <w:rFonts w:ascii="Browallia New" w:hAnsi="Browallia New" w:cs="Browallia New"/>
                <w:sz w:val="20"/>
                <w:szCs w:val="20"/>
              </w:rPr>
              <w:t>64,800</w:t>
            </w:r>
          </w:p>
        </w:tc>
      </w:tr>
      <w:tr w:rsidR="008A7B4F" w:rsidRPr="001F29EB" w14:paraId="15D69A48" w14:textId="77777777" w:rsidTr="001F29EB">
        <w:trPr>
          <w:gridAfter w:val="1"/>
          <w:wAfter w:w="14" w:type="dxa"/>
          <w:trHeight w:val="81"/>
        </w:trPr>
        <w:tc>
          <w:tcPr>
            <w:tcW w:w="5392" w:type="dxa"/>
            <w:gridSpan w:val="4"/>
            <w:vAlign w:val="center"/>
          </w:tcPr>
          <w:p w14:paraId="69679157" w14:textId="3D7BCEB0" w:rsidR="008A7B4F" w:rsidRPr="001F29EB" w:rsidRDefault="008A7B4F" w:rsidP="008A7B4F">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1F29EB">
              <w:rPr>
                <w:rFonts w:ascii="Browallia New" w:hAnsi="Browallia New" w:cs="Browallia New"/>
                <w:sz w:val="20"/>
                <w:szCs w:val="20"/>
                <w:u w:val="single"/>
                <w:cs/>
              </w:rPr>
              <w:t>หัก</w:t>
            </w:r>
            <w:r w:rsidRPr="001F29EB">
              <w:rPr>
                <w:rFonts w:ascii="Browallia New" w:hAnsi="Browallia New" w:cs="Browallia New"/>
                <w:sz w:val="20"/>
                <w:szCs w:val="20"/>
                <w:cs/>
              </w:rPr>
              <w:t xml:space="preserve"> ค่าเผื่อการ</w:t>
            </w:r>
            <w:r w:rsidR="002A49E0">
              <w:rPr>
                <w:rFonts w:ascii="Browallia New" w:hAnsi="Browallia New" w:cs="Browallia New" w:hint="cs"/>
                <w:sz w:val="20"/>
                <w:szCs w:val="20"/>
                <w:cs/>
              </w:rPr>
              <w:t>ลดมูล</w:t>
            </w:r>
            <w:r w:rsidRPr="001F29EB">
              <w:rPr>
                <w:rFonts w:ascii="Browallia New" w:hAnsi="Browallia New" w:cs="Browallia New"/>
                <w:sz w:val="20"/>
                <w:szCs w:val="20"/>
                <w:cs/>
              </w:rPr>
              <w:t>ค่าเงินลงทุน</w:t>
            </w:r>
          </w:p>
        </w:tc>
        <w:tc>
          <w:tcPr>
            <w:tcW w:w="708" w:type="dxa"/>
            <w:vAlign w:val="bottom"/>
          </w:tcPr>
          <w:p w14:paraId="453FA247" w14:textId="77777777"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3541584F" w14:textId="1738AF85" w:rsidR="008A7B4F" w:rsidRPr="007A18DC" w:rsidRDefault="008A7B4F" w:rsidP="008A7B4F">
            <w:pPr>
              <w:pBdr>
                <w:bottom w:val="single" w:sz="4" w:space="1" w:color="auto"/>
              </w:pBdr>
              <w:spacing w:line="240" w:lineRule="auto"/>
              <w:jc w:val="right"/>
              <w:rPr>
                <w:rFonts w:ascii="Browallia New" w:hAnsi="Browallia New" w:cs="Browallia New"/>
                <w:sz w:val="20"/>
                <w:szCs w:val="20"/>
                <w:highlight w:val="cyan"/>
              </w:rPr>
            </w:pPr>
            <w:r w:rsidRPr="00553E75">
              <w:rPr>
                <w:rFonts w:ascii="Browallia New" w:hAnsi="Browallia New" w:cs="Browallia New"/>
                <w:sz w:val="20"/>
                <w:szCs w:val="20"/>
              </w:rPr>
              <w:t>(8</w:t>
            </w:r>
            <w:r w:rsidR="00AE33C4">
              <w:rPr>
                <w:rFonts w:ascii="Browallia New" w:hAnsi="Browallia New" w:cs="Browallia New"/>
                <w:sz w:val="20"/>
                <w:szCs w:val="20"/>
              </w:rPr>
              <w:t>9</w:t>
            </w:r>
            <w:r w:rsidRPr="00553E75">
              <w:rPr>
                <w:rFonts w:ascii="Browallia New" w:hAnsi="Browallia New" w:cs="Browallia New"/>
                <w:sz w:val="20"/>
                <w:szCs w:val="20"/>
              </w:rPr>
              <w:t>,</w:t>
            </w:r>
            <w:r w:rsidDel="004C154D">
              <w:rPr>
                <w:rFonts w:ascii="Browallia New" w:hAnsi="Browallia New" w:cs="Browallia New"/>
                <w:sz w:val="20"/>
                <w:szCs w:val="20"/>
              </w:rPr>
              <w:t>4</w:t>
            </w:r>
            <w:r w:rsidRPr="00553E75">
              <w:rPr>
                <w:rFonts w:ascii="Browallia New" w:hAnsi="Browallia New" w:cs="Browallia New"/>
                <w:sz w:val="20"/>
                <w:szCs w:val="20"/>
              </w:rPr>
              <w:t>00)</w:t>
            </w:r>
          </w:p>
        </w:tc>
        <w:tc>
          <w:tcPr>
            <w:tcW w:w="871" w:type="dxa"/>
            <w:vAlign w:val="center"/>
          </w:tcPr>
          <w:p w14:paraId="26E5925C" w14:textId="69BD26FC" w:rsidR="008A7B4F" w:rsidRPr="001F29EB" w:rsidRDefault="008A7B4F" w:rsidP="008A7B4F">
            <w:pPr>
              <w:pBdr>
                <w:bottom w:val="single" w:sz="4" w:space="1" w:color="auto"/>
              </w:pBdr>
              <w:spacing w:line="240" w:lineRule="auto"/>
              <w:jc w:val="right"/>
              <w:rPr>
                <w:rFonts w:ascii="Browallia New" w:hAnsi="Browallia New" w:cs="Browallia New"/>
                <w:i/>
                <w:iCs/>
                <w:sz w:val="20"/>
                <w:szCs w:val="20"/>
              </w:rPr>
            </w:pPr>
            <w:r w:rsidRPr="001F29EB">
              <w:rPr>
                <w:rFonts w:ascii="Browallia New" w:hAnsi="Browallia New" w:cs="Browallia New"/>
                <w:sz w:val="20"/>
                <w:szCs w:val="20"/>
              </w:rPr>
              <w:t>(87,400)</w:t>
            </w:r>
          </w:p>
        </w:tc>
        <w:tc>
          <w:tcPr>
            <w:tcW w:w="708" w:type="dxa"/>
            <w:vAlign w:val="bottom"/>
          </w:tcPr>
          <w:p w14:paraId="502CAE16" w14:textId="77777777" w:rsidR="008A7B4F" w:rsidRPr="001F29EB" w:rsidRDefault="008A7B4F" w:rsidP="008A7B4F">
            <w:pPr>
              <w:spacing w:line="240" w:lineRule="auto"/>
              <w:jc w:val="right"/>
              <w:rPr>
                <w:rFonts w:ascii="Browallia New" w:hAnsi="Browallia New" w:cs="Browallia New"/>
                <w:sz w:val="20"/>
                <w:szCs w:val="20"/>
              </w:rPr>
            </w:pPr>
          </w:p>
        </w:tc>
        <w:tc>
          <w:tcPr>
            <w:tcW w:w="707" w:type="dxa"/>
            <w:vAlign w:val="center"/>
          </w:tcPr>
          <w:p w14:paraId="5D1F5396" w14:textId="6F3322B2" w:rsidR="008A7B4F" w:rsidRPr="001F29EB" w:rsidRDefault="008A7B4F" w:rsidP="008A7B4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8A7B4F" w:rsidRPr="001F29EB" w14:paraId="0729D264" w14:textId="77777777" w:rsidTr="00493671">
        <w:trPr>
          <w:gridAfter w:val="1"/>
          <w:wAfter w:w="14" w:type="dxa"/>
        </w:trPr>
        <w:tc>
          <w:tcPr>
            <w:tcW w:w="3231" w:type="dxa"/>
            <w:vAlign w:val="center"/>
          </w:tcPr>
          <w:p w14:paraId="64E96823" w14:textId="77777777" w:rsidR="008A7B4F" w:rsidRPr="001F29EB" w:rsidRDefault="008A7B4F" w:rsidP="008A7B4F">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1F29EB">
              <w:rPr>
                <w:rFonts w:ascii="Browallia New" w:hAnsi="Browallia New" w:cs="Browallia New"/>
                <w:sz w:val="20"/>
                <w:szCs w:val="20"/>
                <w:cs/>
              </w:rPr>
              <w:t xml:space="preserve">เงินลงทุนในบริษัทย่อย </w:t>
            </w:r>
            <w:r w:rsidRPr="001F29EB">
              <w:rPr>
                <w:rFonts w:ascii="Browallia New" w:hAnsi="Browallia New" w:cs="Browallia New"/>
                <w:sz w:val="20"/>
                <w:szCs w:val="20"/>
                <w:lang w:val="en-GB"/>
              </w:rPr>
              <w:t xml:space="preserve">- </w:t>
            </w:r>
            <w:r w:rsidRPr="001F29EB">
              <w:rPr>
                <w:rFonts w:ascii="Browallia New" w:hAnsi="Browallia New" w:cs="Browallia New"/>
                <w:sz w:val="20"/>
                <w:szCs w:val="20"/>
                <w:cs/>
                <w:lang w:val="en-GB"/>
              </w:rPr>
              <w:t>สุทธิ</w:t>
            </w:r>
          </w:p>
        </w:tc>
        <w:tc>
          <w:tcPr>
            <w:tcW w:w="708" w:type="dxa"/>
            <w:vAlign w:val="bottom"/>
          </w:tcPr>
          <w:p w14:paraId="694CF874" w14:textId="77777777" w:rsidR="008A7B4F" w:rsidRPr="001F29EB" w:rsidRDefault="008A7B4F" w:rsidP="008A7B4F">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7" w:type="dxa"/>
            <w:vAlign w:val="bottom"/>
          </w:tcPr>
          <w:p w14:paraId="48E47001" w14:textId="77777777" w:rsidR="008A7B4F" w:rsidRPr="001F29EB" w:rsidRDefault="008A7B4F" w:rsidP="008A7B4F">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6" w:type="dxa"/>
            <w:vAlign w:val="center"/>
          </w:tcPr>
          <w:p w14:paraId="7EA9A57C" w14:textId="06120431"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08" w:type="dxa"/>
            <w:vAlign w:val="bottom"/>
          </w:tcPr>
          <w:p w14:paraId="4D3E7F0E" w14:textId="77777777" w:rsidR="008A7B4F" w:rsidRPr="001F29EB" w:rsidRDefault="008A7B4F" w:rsidP="008A7B4F">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5" w:type="dxa"/>
            <w:gridSpan w:val="2"/>
            <w:vAlign w:val="center"/>
          </w:tcPr>
          <w:p w14:paraId="719D2369" w14:textId="780F8E55" w:rsidR="008A7B4F" w:rsidRPr="001F29EB" w:rsidRDefault="008A7B4F" w:rsidP="008A7B4F">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i/>
                <w:iCs/>
                <w:sz w:val="20"/>
                <w:szCs w:val="20"/>
              </w:rPr>
            </w:pPr>
            <w:r w:rsidRPr="001F29EB">
              <w:rPr>
                <w:rFonts w:ascii="Browallia New" w:hAnsi="Browallia New" w:cs="Browallia New"/>
                <w:sz w:val="20"/>
                <w:szCs w:val="20"/>
              </w:rPr>
              <w:t>2,57</w:t>
            </w:r>
            <w:r w:rsidR="00AE33C4">
              <w:rPr>
                <w:rFonts w:ascii="Browallia New" w:hAnsi="Browallia New" w:cs="Browallia New"/>
                <w:sz w:val="20"/>
                <w:szCs w:val="20"/>
              </w:rPr>
              <w:t>1</w:t>
            </w:r>
            <w:r w:rsidRPr="001F29EB">
              <w:rPr>
                <w:rFonts w:ascii="Browallia New" w:hAnsi="Browallia New" w:cs="Browallia New"/>
                <w:sz w:val="20"/>
                <w:szCs w:val="20"/>
              </w:rPr>
              <w:t>,</w:t>
            </w:r>
            <w:r w:rsidRPr="001F29EB" w:rsidDel="00D44E8A">
              <w:rPr>
                <w:rFonts w:ascii="Browallia New" w:hAnsi="Browallia New" w:cs="Browallia New"/>
                <w:sz w:val="20"/>
                <w:szCs w:val="20"/>
              </w:rPr>
              <w:t>3</w:t>
            </w:r>
            <w:r w:rsidRPr="001F29EB">
              <w:rPr>
                <w:rFonts w:ascii="Browallia New" w:hAnsi="Browallia New" w:cs="Browallia New"/>
                <w:sz w:val="20"/>
                <w:szCs w:val="20"/>
              </w:rPr>
              <w:t>20</w:t>
            </w:r>
          </w:p>
        </w:tc>
        <w:tc>
          <w:tcPr>
            <w:tcW w:w="871" w:type="dxa"/>
            <w:vAlign w:val="center"/>
          </w:tcPr>
          <w:p w14:paraId="34645F7E" w14:textId="7C376F3D" w:rsidR="008A7B4F" w:rsidRPr="001F29EB" w:rsidRDefault="008A7B4F" w:rsidP="008A7B4F">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1F29EB">
              <w:rPr>
                <w:rFonts w:ascii="Browallia New" w:hAnsi="Browallia New" w:cs="Browallia New"/>
                <w:sz w:val="20"/>
                <w:szCs w:val="20"/>
              </w:rPr>
              <w:t>2,573,320</w:t>
            </w:r>
          </w:p>
        </w:tc>
        <w:tc>
          <w:tcPr>
            <w:tcW w:w="708" w:type="dxa"/>
            <w:vAlign w:val="bottom"/>
          </w:tcPr>
          <w:p w14:paraId="09B0316E" w14:textId="77777777" w:rsidR="008A7B4F" w:rsidRPr="001F29EB" w:rsidRDefault="008A7B4F" w:rsidP="008A7B4F">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07" w:type="dxa"/>
            <w:vAlign w:val="bottom"/>
          </w:tcPr>
          <w:p w14:paraId="4764F578" w14:textId="77777777" w:rsidR="008A7B4F" w:rsidRPr="001F29EB" w:rsidRDefault="008A7B4F" w:rsidP="008A7B4F">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2AFDFB0" w14:textId="77777777" w:rsidR="00FA1D1F" w:rsidRDefault="00FA1D1F"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96B93D9" w14:textId="347409FC" w:rsidR="00ED4EEB" w:rsidRPr="00C2555B" w:rsidRDefault="00ED4EEB"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เงินลงทุนระยะยาวอื่น</w:t>
      </w:r>
    </w:p>
    <w:p w14:paraId="7F13B27C" w14:textId="77777777" w:rsidR="00ED4EEB" w:rsidRPr="00493671" w:rsidRDefault="00ED4EEB" w:rsidP="00ED4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326" w:type="dxa"/>
        <w:tblInd w:w="369" w:type="dxa"/>
        <w:tblLayout w:type="fixed"/>
        <w:tblLook w:val="0000" w:firstRow="0" w:lastRow="0" w:firstColumn="0" w:lastColumn="0" w:noHBand="0" w:noVBand="0"/>
      </w:tblPr>
      <w:tblGrid>
        <w:gridCol w:w="2878"/>
        <w:gridCol w:w="1079"/>
        <w:gridCol w:w="867"/>
        <w:gridCol w:w="792"/>
        <w:gridCol w:w="850"/>
        <w:gridCol w:w="876"/>
        <w:gridCol w:w="992"/>
        <w:gridCol w:w="992"/>
      </w:tblGrid>
      <w:tr w:rsidR="00293974" w:rsidRPr="00C2555B" w14:paraId="2F11FDAC" w14:textId="77777777" w:rsidTr="00493671">
        <w:trPr>
          <w:tblHeader/>
        </w:trPr>
        <w:tc>
          <w:tcPr>
            <w:tcW w:w="2878" w:type="dxa"/>
            <w:vAlign w:val="bottom"/>
          </w:tcPr>
          <w:p w14:paraId="31B34A44" w14:textId="77777777" w:rsidR="00293974" w:rsidRPr="00C2555B" w:rsidRDefault="00293974" w:rsidP="00ED4EEB">
            <w:pPr>
              <w:spacing w:line="240" w:lineRule="auto"/>
              <w:jc w:val="center"/>
              <w:rPr>
                <w:rFonts w:ascii="Browallia New" w:hAnsi="Browallia New" w:cs="Browallia New"/>
                <w:sz w:val="22"/>
                <w:szCs w:val="22"/>
              </w:rPr>
            </w:pPr>
          </w:p>
        </w:tc>
        <w:tc>
          <w:tcPr>
            <w:tcW w:w="1079" w:type="dxa"/>
            <w:vAlign w:val="bottom"/>
          </w:tcPr>
          <w:p w14:paraId="4634D910" w14:textId="77777777" w:rsidR="00293974" w:rsidRPr="00C2555B" w:rsidRDefault="00293974" w:rsidP="00ED4EEB">
            <w:pPr>
              <w:spacing w:line="240" w:lineRule="auto"/>
              <w:jc w:val="center"/>
              <w:rPr>
                <w:rFonts w:ascii="Browallia New" w:hAnsi="Browallia New" w:cs="Browallia New"/>
                <w:sz w:val="22"/>
                <w:szCs w:val="22"/>
              </w:rPr>
            </w:pPr>
          </w:p>
        </w:tc>
        <w:tc>
          <w:tcPr>
            <w:tcW w:w="867" w:type="dxa"/>
            <w:vAlign w:val="bottom"/>
          </w:tcPr>
          <w:p w14:paraId="747803CA" w14:textId="77777777" w:rsidR="00293974" w:rsidRPr="00C2555B" w:rsidRDefault="00293974" w:rsidP="00ED4EEB">
            <w:pPr>
              <w:spacing w:line="240" w:lineRule="auto"/>
              <w:jc w:val="center"/>
              <w:rPr>
                <w:rFonts w:ascii="Browallia New" w:hAnsi="Browallia New" w:cs="Browallia New"/>
                <w:sz w:val="22"/>
                <w:szCs w:val="22"/>
                <w:cs/>
              </w:rPr>
            </w:pPr>
          </w:p>
        </w:tc>
        <w:tc>
          <w:tcPr>
            <w:tcW w:w="792" w:type="dxa"/>
          </w:tcPr>
          <w:p w14:paraId="4F2A7E98" w14:textId="77777777" w:rsidR="00293974" w:rsidRPr="00C2555B" w:rsidRDefault="00293974" w:rsidP="00ED4EEB">
            <w:pPr>
              <w:spacing w:line="240" w:lineRule="auto"/>
              <w:jc w:val="right"/>
              <w:rPr>
                <w:rFonts w:ascii="Browallia New" w:hAnsi="Browallia New" w:cs="Browallia New"/>
                <w:sz w:val="22"/>
                <w:szCs w:val="22"/>
                <w:cs/>
              </w:rPr>
            </w:pPr>
          </w:p>
        </w:tc>
        <w:tc>
          <w:tcPr>
            <w:tcW w:w="3710" w:type="dxa"/>
            <w:gridSpan w:val="4"/>
            <w:vAlign w:val="bottom"/>
          </w:tcPr>
          <w:p w14:paraId="3B365970" w14:textId="5F18A2CD" w:rsidR="00293974" w:rsidRPr="00C2555B" w:rsidRDefault="00293974" w:rsidP="00ED4EEB">
            <w:pPr>
              <w:spacing w:line="240" w:lineRule="auto"/>
              <w:jc w:val="right"/>
              <w:rPr>
                <w:rFonts w:ascii="Browallia New" w:hAnsi="Browallia New" w:cs="Browallia New"/>
                <w:sz w:val="22"/>
                <w:szCs w:val="22"/>
                <w:cs/>
              </w:rPr>
            </w:pPr>
            <w:r w:rsidRPr="00C2555B">
              <w:rPr>
                <w:rFonts w:ascii="Browallia New" w:hAnsi="Browallia New" w:cs="Browallia New"/>
                <w:sz w:val="22"/>
                <w:szCs w:val="22"/>
                <w:cs/>
              </w:rPr>
              <w:t xml:space="preserve">(หน่วย </w:t>
            </w:r>
            <w:r w:rsidRPr="00C2555B">
              <w:rPr>
                <w:rFonts w:ascii="Browallia New" w:hAnsi="Browallia New" w:cs="Browallia New"/>
                <w:sz w:val="22"/>
                <w:szCs w:val="22"/>
                <w:lang w:val="en-GB"/>
              </w:rPr>
              <w:t xml:space="preserve">: </w:t>
            </w:r>
            <w:r w:rsidRPr="00C2555B">
              <w:rPr>
                <w:rFonts w:ascii="Browallia New" w:hAnsi="Browallia New" w:cs="Browallia New"/>
                <w:sz w:val="22"/>
                <w:szCs w:val="22"/>
                <w:cs/>
              </w:rPr>
              <w:t>พันบาท)</w:t>
            </w:r>
          </w:p>
        </w:tc>
      </w:tr>
      <w:tr w:rsidR="00136DC6" w:rsidRPr="00C2555B" w14:paraId="5848AF50" w14:textId="77777777" w:rsidTr="00493671">
        <w:trPr>
          <w:tblHeader/>
        </w:trPr>
        <w:tc>
          <w:tcPr>
            <w:tcW w:w="2878" w:type="dxa"/>
            <w:vMerge w:val="restart"/>
            <w:vAlign w:val="bottom"/>
          </w:tcPr>
          <w:p w14:paraId="603D7D1C"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บริษัท</w:t>
            </w:r>
          </w:p>
        </w:tc>
        <w:tc>
          <w:tcPr>
            <w:tcW w:w="1079" w:type="dxa"/>
            <w:vMerge w:val="restart"/>
            <w:vAlign w:val="bottom"/>
          </w:tcPr>
          <w:p w14:paraId="31F57BE8"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ลักษณะธุรกิจ</w:t>
            </w:r>
          </w:p>
        </w:tc>
        <w:tc>
          <w:tcPr>
            <w:tcW w:w="867" w:type="dxa"/>
            <w:vMerge w:val="restart"/>
            <w:vAlign w:val="bottom"/>
          </w:tcPr>
          <w:p w14:paraId="319F39DD" w14:textId="77777777" w:rsidR="00136DC6" w:rsidRPr="00C2555B" w:rsidRDefault="00136DC6" w:rsidP="00136DC6">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จัดตั้งขึ้นในประเทศ</w:t>
            </w:r>
          </w:p>
        </w:tc>
        <w:tc>
          <w:tcPr>
            <w:tcW w:w="792" w:type="dxa"/>
            <w:vMerge w:val="restart"/>
            <w:vAlign w:val="bottom"/>
          </w:tcPr>
          <w:p w14:paraId="56D8320B" w14:textId="436EFE66" w:rsidR="00136DC6" w:rsidRPr="00C2555B" w:rsidRDefault="00136DC6" w:rsidP="009837DD">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สัดส่วนเงินลงทุน (ร้อยละ)</w:t>
            </w:r>
          </w:p>
        </w:tc>
        <w:tc>
          <w:tcPr>
            <w:tcW w:w="3710" w:type="dxa"/>
            <w:gridSpan w:val="4"/>
            <w:vAlign w:val="bottom"/>
          </w:tcPr>
          <w:p w14:paraId="447BB12C" w14:textId="4C2D7F71" w:rsidR="00136DC6" w:rsidRPr="00C2555B" w:rsidRDefault="00136DC6" w:rsidP="00136DC6">
            <w:pPr>
              <w:pBdr>
                <w:bottom w:val="single" w:sz="4" w:space="1" w:color="auto"/>
              </w:pBdr>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มูลค่า</w:t>
            </w:r>
            <w:r w:rsidR="00A45ED8" w:rsidRPr="00C2555B">
              <w:rPr>
                <w:rFonts w:ascii="Browallia New" w:hAnsi="Browallia New" w:cs="Browallia New"/>
                <w:sz w:val="22"/>
                <w:szCs w:val="22"/>
                <w:cs/>
              </w:rPr>
              <w:t>สุทธิ</w:t>
            </w:r>
            <w:r w:rsidRPr="00C2555B">
              <w:rPr>
                <w:rFonts w:ascii="Browallia New" w:hAnsi="Browallia New" w:cs="Browallia New"/>
                <w:sz w:val="22"/>
                <w:szCs w:val="22"/>
                <w:cs/>
              </w:rPr>
              <w:t>ตามบัญชี</w:t>
            </w:r>
          </w:p>
        </w:tc>
      </w:tr>
      <w:tr w:rsidR="00136DC6" w:rsidRPr="00C2555B" w14:paraId="2E695B49" w14:textId="77777777" w:rsidTr="00493671">
        <w:trPr>
          <w:tblHeader/>
        </w:trPr>
        <w:tc>
          <w:tcPr>
            <w:tcW w:w="2878" w:type="dxa"/>
            <w:vMerge/>
            <w:vAlign w:val="bottom"/>
          </w:tcPr>
          <w:p w14:paraId="777A7117" w14:textId="77777777" w:rsidR="00136DC6" w:rsidRPr="00C2555B" w:rsidRDefault="00136DC6" w:rsidP="00ED4EEB">
            <w:pPr>
              <w:spacing w:line="240" w:lineRule="auto"/>
              <w:jc w:val="center"/>
              <w:rPr>
                <w:rFonts w:ascii="Browallia New" w:hAnsi="Browallia New" w:cs="Browallia New"/>
                <w:sz w:val="22"/>
                <w:szCs w:val="22"/>
              </w:rPr>
            </w:pPr>
          </w:p>
        </w:tc>
        <w:tc>
          <w:tcPr>
            <w:tcW w:w="1079" w:type="dxa"/>
            <w:vMerge/>
            <w:vAlign w:val="bottom"/>
          </w:tcPr>
          <w:p w14:paraId="2F51882D" w14:textId="77777777" w:rsidR="00136DC6" w:rsidRPr="00C2555B" w:rsidRDefault="00136DC6" w:rsidP="00ED4EEB">
            <w:pPr>
              <w:spacing w:line="240" w:lineRule="auto"/>
              <w:jc w:val="center"/>
              <w:rPr>
                <w:rFonts w:ascii="Browallia New" w:hAnsi="Browallia New" w:cs="Browallia New"/>
                <w:sz w:val="22"/>
                <w:szCs w:val="22"/>
              </w:rPr>
            </w:pPr>
          </w:p>
        </w:tc>
        <w:tc>
          <w:tcPr>
            <w:tcW w:w="867" w:type="dxa"/>
            <w:vMerge/>
            <w:vAlign w:val="bottom"/>
          </w:tcPr>
          <w:p w14:paraId="65E1F3E5" w14:textId="77777777" w:rsidR="00136DC6" w:rsidRPr="00C2555B" w:rsidRDefault="00136DC6"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792" w:type="dxa"/>
            <w:vMerge/>
          </w:tcPr>
          <w:p w14:paraId="13776969"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cs/>
              </w:rPr>
            </w:pPr>
          </w:p>
        </w:tc>
        <w:tc>
          <w:tcPr>
            <w:tcW w:w="1726" w:type="dxa"/>
            <w:gridSpan w:val="2"/>
            <w:vAlign w:val="bottom"/>
          </w:tcPr>
          <w:p w14:paraId="28569852" w14:textId="72C89134"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งบการเงินรวม</w:t>
            </w:r>
          </w:p>
        </w:tc>
        <w:tc>
          <w:tcPr>
            <w:tcW w:w="1984" w:type="dxa"/>
            <w:gridSpan w:val="2"/>
            <w:vAlign w:val="bottom"/>
          </w:tcPr>
          <w:p w14:paraId="1D1E4C7F" w14:textId="77777777" w:rsidR="00136DC6" w:rsidRPr="00C2555B" w:rsidRDefault="00136DC6" w:rsidP="00ED4EEB">
            <w:pPr>
              <w:pBdr>
                <w:bottom w:val="single" w:sz="4" w:space="1" w:color="auto"/>
              </w:pBdr>
              <w:spacing w:line="240" w:lineRule="auto"/>
              <w:jc w:val="center"/>
              <w:rPr>
                <w:rFonts w:ascii="Browallia New" w:hAnsi="Browallia New" w:cs="Browallia New"/>
                <w:sz w:val="22"/>
                <w:szCs w:val="22"/>
              </w:rPr>
            </w:pPr>
            <w:r w:rsidRPr="00C2555B">
              <w:rPr>
                <w:rFonts w:ascii="Browallia New" w:hAnsi="Browallia New" w:cs="Browallia New"/>
                <w:sz w:val="22"/>
                <w:szCs w:val="22"/>
                <w:cs/>
              </w:rPr>
              <w:t>งบการเงินเฉพาะของบริษัท</w:t>
            </w:r>
          </w:p>
        </w:tc>
      </w:tr>
      <w:tr w:rsidR="007734BF" w:rsidRPr="00C2555B" w14:paraId="229A1213" w14:textId="77777777" w:rsidTr="00493671">
        <w:trPr>
          <w:tblHeader/>
        </w:trPr>
        <w:tc>
          <w:tcPr>
            <w:tcW w:w="2878" w:type="dxa"/>
            <w:vMerge/>
            <w:vAlign w:val="bottom"/>
          </w:tcPr>
          <w:p w14:paraId="1ADFCD5F" w14:textId="77777777" w:rsidR="007734BF" w:rsidRPr="00C2555B" w:rsidRDefault="007734BF" w:rsidP="007734BF">
            <w:pPr>
              <w:spacing w:line="240" w:lineRule="auto"/>
              <w:jc w:val="center"/>
              <w:rPr>
                <w:rFonts w:ascii="Browallia New" w:hAnsi="Browallia New" w:cs="Browallia New"/>
                <w:sz w:val="22"/>
                <w:szCs w:val="22"/>
              </w:rPr>
            </w:pPr>
          </w:p>
        </w:tc>
        <w:tc>
          <w:tcPr>
            <w:tcW w:w="1079" w:type="dxa"/>
            <w:vMerge/>
            <w:vAlign w:val="bottom"/>
          </w:tcPr>
          <w:p w14:paraId="16D684CA" w14:textId="77777777" w:rsidR="007734BF" w:rsidRPr="00C2555B" w:rsidRDefault="007734BF" w:rsidP="007734BF">
            <w:pPr>
              <w:spacing w:line="240" w:lineRule="auto"/>
              <w:jc w:val="center"/>
              <w:rPr>
                <w:rFonts w:ascii="Browallia New" w:hAnsi="Browallia New" w:cs="Browallia New"/>
                <w:sz w:val="22"/>
                <w:szCs w:val="22"/>
              </w:rPr>
            </w:pPr>
          </w:p>
        </w:tc>
        <w:tc>
          <w:tcPr>
            <w:tcW w:w="867" w:type="dxa"/>
            <w:vMerge/>
            <w:vAlign w:val="bottom"/>
          </w:tcPr>
          <w:p w14:paraId="3EB0F39A" w14:textId="77777777" w:rsidR="007734BF" w:rsidRPr="00C2555B" w:rsidRDefault="007734BF" w:rsidP="007734B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792" w:type="dxa"/>
            <w:vMerge/>
          </w:tcPr>
          <w:p w14:paraId="55566E3F" w14:textId="77777777" w:rsidR="007734BF" w:rsidRPr="00C2555B" w:rsidRDefault="007734BF"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p>
        </w:tc>
        <w:tc>
          <w:tcPr>
            <w:tcW w:w="850" w:type="dxa"/>
            <w:vAlign w:val="bottom"/>
          </w:tcPr>
          <w:p w14:paraId="257E39F5" w14:textId="3FBEEC33" w:rsidR="007734BF" w:rsidRPr="00C2555B" w:rsidRDefault="003B3B06"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3B3B06">
              <w:rPr>
                <w:rFonts w:ascii="Browallia New" w:hAnsi="Browallia New" w:cs="Browallia New" w:hint="cs"/>
                <w:sz w:val="22"/>
                <w:szCs w:val="22"/>
              </w:rPr>
              <w:t>31</w:t>
            </w:r>
            <w:r w:rsidR="007734BF">
              <w:rPr>
                <w:rFonts w:ascii="Browallia New" w:hAnsi="Browallia New" w:cs="Browallia New" w:hint="cs"/>
                <w:sz w:val="22"/>
                <w:szCs w:val="22"/>
                <w:cs/>
                <w:lang w:val="en-GB"/>
              </w:rPr>
              <w:t xml:space="preserve"> มี.ค. </w:t>
            </w:r>
            <w:r w:rsidRPr="003B3B06">
              <w:rPr>
                <w:rFonts w:ascii="Browallia New" w:hAnsi="Browallia New" w:cs="Browallia New" w:hint="cs"/>
                <w:sz w:val="22"/>
                <w:szCs w:val="22"/>
              </w:rPr>
              <w:t>2563</w:t>
            </w:r>
          </w:p>
        </w:tc>
        <w:tc>
          <w:tcPr>
            <w:tcW w:w="876" w:type="dxa"/>
            <w:vAlign w:val="bottom"/>
          </w:tcPr>
          <w:p w14:paraId="37CF2A8F" w14:textId="77777777" w:rsidR="007734BF" w:rsidRPr="00C2555B" w:rsidRDefault="007734BF"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6822BC4" w14:textId="69C91C0A" w:rsidR="007734BF" w:rsidRPr="00C2555B" w:rsidRDefault="007734BF"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3B3B06" w:rsidRPr="003B3B06">
              <w:rPr>
                <w:rFonts w:ascii="Browallia New" w:hAnsi="Browallia New" w:cs="Browallia New" w:hint="cs"/>
                <w:sz w:val="22"/>
                <w:szCs w:val="22"/>
              </w:rPr>
              <w:t>2</w:t>
            </w:r>
          </w:p>
        </w:tc>
        <w:tc>
          <w:tcPr>
            <w:tcW w:w="992" w:type="dxa"/>
            <w:vAlign w:val="bottom"/>
          </w:tcPr>
          <w:p w14:paraId="7AD5EE25" w14:textId="0F759011" w:rsidR="007734BF" w:rsidRPr="00C2555B" w:rsidRDefault="003B3B06"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3B3B06">
              <w:rPr>
                <w:rFonts w:ascii="Browallia New" w:hAnsi="Browallia New" w:cs="Browallia New" w:hint="cs"/>
                <w:sz w:val="22"/>
                <w:szCs w:val="22"/>
              </w:rPr>
              <w:t>31</w:t>
            </w:r>
            <w:r w:rsidR="007734BF">
              <w:rPr>
                <w:rFonts w:ascii="Browallia New" w:hAnsi="Browallia New" w:cs="Browallia New" w:hint="cs"/>
                <w:sz w:val="22"/>
                <w:szCs w:val="22"/>
                <w:cs/>
                <w:lang w:val="en-GB"/>
              </w:rPr>
              <w:t xml:space="preserve"> มี.ค. </w:t>
            </w:r>
            <w:r w:rsidRPr="003B3B06">
              <w:rPr>
                <w:rFonts w:ascii="Browallia New" w:hAnsi="Browallia New" w:cs="Browallia New" w:hint="cs"/>
                <w:sz w:val="22"/>
                <w:szCs w:val="22"/>
              </w:rPr>
              <w:t>2563</w:t>
            </w:r>
          </w:p>
        </w:tc>
        <w:tc>
          <w:tcPr>
            <w:tcW w:w="992" w:type="dxa"/>
            <w:vAlign w:val="bottom"/>
          </w:tcPr>
          <w:p w14:paraId="3E81F0F9" w14:textId="77777777" w:rsidR="007734BF" w:rsidRPr="00C2555B" w:rsidRDefault="007734BF"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2555B">
              <w:rPr>
                <w:rFonts w:ascii="Browallia New" w:hAnsi="Browallia New" w:cs="Browallia New"/>
                <w:sz w:val="22"/>
                <w:szCs w:val="22"/>
                <w:lang w:val="en-GB"/>
              </w:rPr>
              <w:t>31</w:t>
            </w:r>
            <w:r w:rsidRPr="00C2555B">
              <w:rPr>
                <w:rFonts w:ascii="Browallia New" w:hAnsi="Browallia New" w:cs="Browallia New"/>
                <w:sz w:val="22"/>
                <w:szCs w:val="22"/>
                <w:cs/>
                <w:lang w:val="en-GB"/>
              </w:rPr>
              <w:t xml:space="preserve"> ธ.ค.</w:t>
            </w:r>
          </w:p>
          <w:p w14:paraId="7C1DE9AA" w14:textId="53FC0FAA" w:rsidR="007734BF" w:rsidRPr="00C2555B" w:rsidRDefault="007734BF" w:rsidP="007734B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2555B">
              <w:rPr>
                <w:rFonts w:ascii="Browallia New" w:hAnsi="Browallia New" w:cs="Browallia New"/>
                <w:sz w:val="22"/>
                <w:szCs w:val="22"/>
                <w:lang w:val="en-GB"/>
              </w:rPr>
              <w:t>256</w:t>
            </w:r>
            <w:r w:rsidR="003B3B06" w:rsidRPr="003B3B06">
              <w:rPr>
                <w:rFonts w:ascii="Browallia New" w:hAnsi="Browallia New" w:cs="Browallia New" w:hint="cs"/>
                <w:sz w:val="22"/>
                <w:szCs w:val="22"/>
              </w:rPr>
              <w:t>2</w:t>
            </w:r>
          </w:p>
        </w:tc>
      </w:tr>
      <w:tr w:rsidR="00293974" w:rsidRPr="00C2555B" w14:paraId="3548D4A6" w14:textId="77777777" w:rsidTr="00493671">
        <w:tc>
          <w:tcPr>
            <w:tcW w:w="2878" w:type="dxa"/>
            <w:vAlign w:val="bottom"/>
          </w:tcPr>
          <w:p w14:paraId="0BB42B5D" w14:textId="77777777" w:rsidR="00293974" w:rsidRPr="00C2555B" w:rsidRDefault="00293974" w:rsidP="00ED4EEB">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079" w:type="dxa"/>
            <w:vAlign w:val="bottom"/>
          </w:tcPr>
          <w:p w14:paraId="19F034B4" w14:textId="77777777" w:rsidR="00293974" w:rsidRPr="00C2555B" w:rsidRDefault="00293974" w:rsidP="00ED4EEB">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67" w:type="dxa"/>
            <w:vAlign w:val="bottom"/>
          </w:tcPr>
          <w:p w14:paraId="2F228D6C" w14:textId="77777777" w:rsidR="00293974" w:rsidRPr="00C2555B" w:rsidRDefault="00293974" w:rsidP="00ED4EEB">
            <w:pPr>
              <w:spacing w:line="240" w:lineRule="auto"/>
              <w:jc w:val="center"/>
              <w:rPr>
                <w:rFonts w:ascii="Browallia New" w:hAnsi="Browallia New" w:cs="Browallia New"/>
                <w:sz w:val="16"/>
                <w:szCs w:val="16"/>
                <w:cs/>
              </w:rPr>
            </w:pPr>
          </w:p>
        </w:tc>
        <w:tc>
          <w:tcPr>
            <w:tcW w:w="792" w:type="dxa"/>
          </w:tcPr>
          <w:p w14:paraId="4C6CFF4E"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850" w:type="dxa"/>
          </w:tcPr>
          <w:p w14:paraId="5B982C45" w14:textId="3B2D1AE1" w:rsidR="00293974" w:rsidRPr="00C2555B" w:rsidRDefault="00293974" w:rsidP="00ED4EEB">
            <w:pPr>
              <w:spacing w:line="240" w:lineRule="auto"/>
              <w:ind w:left="-223" w:right="45"/>
              <w:jc w:val="right"/>
              <w:rPr>
                <w:rFonts w:ascii="Browallia New" w:hAnsi="Browallia New" w:cs="Browallia New"/>
                <w:sz w:val="16"/>
                <w:szCs w:val="16"/>
                <w:cs/>
              </w:rPr>
            </w:pPr>
          </w:p>
        </w:tc>
        <w:tc>
          <w:tcPr>
            <w:tcW w:w="876" w:type="dxa"/>
          </w:tcPr>
          <w:p w14:paraId="77E72A34" w14:textId="77777777" w:rsidR="00293974" w:rsidRPr="00C2555B" w:rsidRDefault="00293974" w:rsidP="00ED4EEB">
            <w:pPr>
              <w:spacing w:line="240" w:lineRule="auto"/>
              <w:ind w:left="-223" w:right="45"/>
              <w:jc w:val="right"/>
              <w:rPr>
                <w:rFonts w:ascii="Browallia New" w:hAnsi="Browallia New" w:cs="Browallia New"/>
                <w:sz w:val="16"/>
                <w:szCs w:val="16"/>
                <w:cs/>
              </w:rPr>
            </w:pPr>
          </w:p>
        </w:tc>
        <w:tc>
          <w:tcPr>
            <w:tcW w:w="992" w:type="dxa"/>
          </w:tcPr>
          <w:p w14:paraId="7A4B169B" w14:textId="77777777" w:rsidR="00293974" w:rsidRPr="00C2555B" w:rsidRDefault="00293974" w:rsidP="00ED4EEB">
            <w:pPr>
              <w:spacing w:line="240" w:lineRule="auto"/>
              <w:ind w:left="-223" w:right="45"/>
              <w:jc w:val="right"/>
              <w:rPr>
                <w:rFonts w:ascii="Browallia New" w:hAnsi="Browallia New" w:cs="Browallia New"/>
                <w:sz w:val="16"/>
                <w:szCs w:val="16"/>
              </w:rPr>
            </w:pPr>
          </w:p>
        </w:tc>
        <w:tc>
          <w:tcPr>
            <w:tcW w:w="992" w:type="dxa"/>
          </w:tcPr>
          <w:p w14:paraId="2DAF331E" w14:textId="77777777" w:rsidR="00293974" w:rsidRPr="00C2555B" w:rsidRDefault="00293974" w:rsidP="00ED4EEB">
            <w:pPr>
              <w:spacing w:line="240" w:lineRule="auto"/>
              <w:ind w:left="-223" w:right="45"/>
              <w:jc w:val="right"/>
              <w:rPr>
                <w:rFonts w:ascii="Browallia New" w:hAnsi="Browallia New" w:cs="Browallia New"/>
                <w:sz w:val="16"/>
                <w:szCs w:val="16"/>
              </w:rPr>
            </w:pPr>
          </w:p>
        </w:tc>
      </w:tr>
      <w:tr w:rsidR="00715124" w:rsidRPr="00C2555B" w14:paraId="465A4FE9" w14:textId="77777777" w:rsidTr="00493671">
        <w:tc>
          <w:tcPr>
            <w:tcW w:w="2878" w:type="dxa"/>
            <w:vAlign w:val="bottom"/>
          </w:tcPr>
          <w:p w14:paraId="25A81462" w14:textId="77777777" w:rsidR="00715124" w:rsidRPr="00C2555B" w:rsidRDefault="00715124" w:rsidP="0071512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ออร่าดรีม จำกัด</w:t>
            </w:r>
          </w:p>
        </w:tc>
        <w:tc>
          <w:tcPr>
            <w:tcW w:w="1079" w:type="dxa"/>
            <w:vAlign w:val="bottom"/>
          </w:tcPr>
          <w:p w14:paraId="3C22AD4C" w14:textId="77777777" w:rsidR="00715124" w:rsidRPr="00C2555B" w:rsidRDefault="00715124" w:rsidP="0071512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ธุรกิจโรงแรม</w:t>
            </w:r>
          </w:p>
        </w:tc>
        <w:tc>
          <w:tcPr>
            <w:tcW w:w="867" w:type="dxa"/>
            <w:vAlign w:val="bottom"/>
          </w:tcPr>
          <w:p w14:paraId="195F1135" w14:textId="77777777" w:rsidR="00715124" w:rsidRPr="00C2555B" w:rsidRDefault="00715124" w:rsidP="00715124">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3763BA07" w14:textId="40E7566D" w:rsidR="00715124" w:rsidRPr="00C2555B" w:rsidDel="00EA378D"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2555B">
              <w:rPr>
                <w:rFonts w:ascii="Browallia New" w:hAnsi="Browallia New" w:cs="Browallia New"/>
                <w:sz w:val="22"/>
                <w:szCs w:val="22"/>
              </w:rPr>
              <w:t>9</w:t>
            </w:r>
            <w:r w:rsidRPr="00C2555B">
              <w:rPr>
                <w:rFonts w:ascii="Browallia New" w:hAnsi="Browallia New" w:cs="Browallia New"/>
                <w:sz w:val="22"/>
                <w:szCs w:val="22"/>
                <w:cs/>
              </w:rPr>
              <w:t>.</w:t>
            </w:r>
            <w:r w:rsidRPr="00C2555B">
              <w:rPr>
                <w:rFonts w:ascii="Browallia New" w:hAnsi="Browallia New" w:cs="Browallia New"/>
                <w:sz w:val="22"/>
                <w:szCs w:val="22"/>
              </w:rPr>
              <w:t>00</w:t>
            </w:r>
          </w:p>
        </w:tc>
        <w:tc>
          <w:tcPr>
            <w:tcW w:w="850" w:type="dxa"/>
          </w:tcPr>
          <w:p w14:paraId="6F23D480" w14:textId="14554D06" w:rsidR="00715124" w:rsidRPr="00807020"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876" w:type="dxa"/>
          </w:tcPr>
          <w:p w14:paraId="4C9C1FD2" w14:textId="02D82EBE" w:rsidR="00715124" w:rsidRPr="00A669BC"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92" w:type="dxa"/>
          </w:tcPr>
          <w:p w14:paraId="1C7D95BB" w14:textId="7C64FD82" w:rsidR="00715124" w:rsidRPr="00807020"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A5214">
              <w:rPr>
                <w:rFonts w:ascii="Browallia New" w:hAnsi="Browallia New" w:cs="Browallia New"/>
                <w:sz w:val="22"/>
                <w:szCs w:val="22"/>
              </w:rPr>
              <w:t>45,000</w:t>
            </w:r>
          </w:p>
        </w:tc>
        <w:tc>
          <w:tcPr>
            <w:tcW w:w="992" w:type="dxa"/>
          </w:tcPr>
          <w:p w14:paraId="18E5E3A1" w14:textId="3D353B57" w:rsidR="00715124" w:rsidRPr="00C2555B"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CA5214">
              <w:rPr>
                <w:rFonts w:ascii="Browallia New" w:hAnsi="Browallia New" w:cs="Browallia New"/>
                <w:sz w:val="22"/>
                <w:szCs w:val="22"/>
              </w:rPr>
              <w:t>45,000</w:t>
            </w:r>
          </w:p>
        </w:tc>
      </w:tr>
      <w:tr w:rsidR="00715124" w:rsidRPr="00C2555B" w14:paraId="2D748F5D" w14:textId="77777777" w:rsidTr="00493671">
        <w:tc>
          <w:tcPr>
            <w:tcW w:w="2878" w:type="dxa"/>
            <w:vAlign w:val="bottom"/>
          </w:tcPr>
          <w:p w14:paraId="11B86EDF" w14:textId="77777777" w:rsidR="00715124" w:rsidRPr="00C2555B" w:rsidRDefault="00715124" w:rsidP="00715124">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59" w:right="-96" w:hanging="459"/>
              <w:rPr>
                <w:rFonts w:ascii="Browallia New" w:hAnsi="Browallia New" w:cs="Browallia New"/>
                <w:sz w:val="22"/>
                <w:szCs w:val="22"/>
                <w:cs/>
                <w:lang w:val="en-GB"/>
              </w:rPr>
            </w:pPr>
            <w:r w:rsidRPr="00C2555B">
              <w:rPr>
                <w:rFonts w:ascii="Browallia New" w:hAnsi="Browallia New" w:cs="Browallia New"/>
                <w:sz w:val="22"/>
                <w:szCs w:val="22"/>
                <w:cs/>
                <w:lang w:val="en-GB"/>
              </w:rPr>
              <w:t>บริษัท อินเตอร์เอ็กเพิร์ท คอนสตรัคชั่น จำกัด</w:t>
            </w:r>
          </w:p>
        </w:tc>
        <w:tc>
          <w:tcPr>
            <w:tcW w:w="1079" w:type="dxa"/>
            <w:vAlign w:val="bottom"/>
          </w:tcPr>
          <w:p w14:paraId="6B821097" w14:textId="77777777" w:rsidR="00715124" w:rsidRPr="00C2555B" w:rsidRDefault="00715124" w:rsidP="0071512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C2555B">
              <w:rPr>
                <w:rFonts w:ascii="Browallia New" w:hAnsi="Browallia New" w:cs="Browallia New"/>
                <w:sz w:val="22"/>
                <w:szCs w:val="22"/>
                <w:cs/>
              </w:rPr>
              <w:t>ก่อสร้าง</w:t>
            </w:r>
          </w:p>
        </w:tc>
        <w:tc>
          <w:tcPr>
            <w:tcW w:w="867" w:type="dxa"/>
            <w:vAlign w:val="bottom"/>
          </w:tcPr>
          <w:p w14:paraId="77C357CE" w14:textId="77777777" w:rsidR="00715124" w:rsidRPr="00C2555B" w:rsidRDefault="00715124" w:rsidP="00715124">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C2555B">
              <w:rPr>
                <w:rFonts w:ascii="Browallia New" w:hAnsi="Browallia New" w:cs="Browallia New"/>
                <w:sz w:val="22"/>
                <w:szCs w:val="22"/>
                <w:cs/>
              </w:rPr>
              <w:t>ไทย</w:t>
            </w:r>
          </w:p>
        </w:tc>
        <w:tc>
          <w:tcPr>
            <w:tcW w:w="792" w:type="dxa"/>
            <w:vAlign w:val="bottom"/>
          </w:tcPr>
          <w:p w14:paraId="508DE64A" w14:textId="30226E5B" w:rsidR="00715124" w:rsidRPr="00C2555B" w:rsidDel="00EA378D"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8.55</w:t>
            </w:r>
          </w:p>
        </w:tc>
        <w:tc>
          <w:tcPr>
            <w:tcW w:w="850" w:type="dxa"/>
            <w:vAlign w:val="bottom"/>
          </w:tcPr>
          <w:p w14:paraId="1C0C69DB" w14:textId="27789953" w:rsidR="00715124" w:rsidRPr="00807020" w:rsidRDefault="00715124" w:rsidP="00715124">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11,577</w:t>
            </w:r>
          </w:p>
        </w:tc>
        <w:tc>
          <w:tcPr>
            <w:tcW w:w="876" w:type="dxa"/>
            <w:vAlign w:val="bottom"/>
          </w:tcPr>
          <w:p w14:paraId="2345BF51" w14:textId="3E32415C" w:rsidR="00715124" w:rsidRPr="00A669BC" w:rsidRDefault="00715124" w:rsidP="00715124">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11,577</w:t>
            </w:r>
          </w:p>
        </w:tc>
        <w:tc>
          <w:tcPr>
            <w:tcW w:w="992" w:type="dxa"/>
            <w:vAlign w:val="bottom"/>
          </w:tcPr>
          <w:p w14:paraId="45C94836" w14:textId="495E5DD6" w:rsidR="00715124" w:rsidRPr="00807020" w:rsidRDefault="00715124" w:rsidP="00715124">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11,577</w:t>
            </w:r>
          </w:p>
        </w:tc>
        <w:tc>
          <w:tcPr>
            <w:tcW w:w="992" w:type="dxa"/>
            <w:vAlign w:val="bottom"/>
          </w:tcPr>
          <w:p w14:paraId="55E42BE3" w14:textId="588D234F" w:rsidR="00715124" w:rsidRPr="00493671" w:rsidRDefault="00715124" w:rsidP="00715124">
            <w:pPr>
              <w:pBdr>
                <w:bottom w:val="single" w:sz="4"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11,577</w:t>
            </w:r>
          </w:p>
        </w:tc>
      </w:tr>
      <w:tr w:rsidR="00715124" w:rsidRPr="00C2555B" w14:paraId="3EAF8755" w14:textId="77777777" w:rsidTr="00493671">
        <w:tc>
          <w:tcPr>
            <w:tcW w:w="2878" w:type="dxa"/>
            <w:vAlign w:val="bottom"/>
          </w:tcPr>
          <w:p w14:paraId="6BACABD7" w14:textId="77777777" w:rsidR="00715124" w:rsidRPr="00C2555B" w:rsidRDefault="00715124" w:rsidP="0071512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C2555B">
              <w:rPr>
                <w:rFonts w:ascii="Browallia New" w:hAnsi="Browallia New" w:cs="Browallia New"/>
                <w:sz w:val="22"/>
                <w:szCs w:val="22"/>
                <w:cs/>
              </w:rPr>
              <w:t>รวม</w:t>
            </w:r>
          </w:p>
        </w:tc>
        <w:tc>
          <w:tcPr>
            <w:tcW w:w="1079" w:type="dxa"/>
            <w:vAlign w:val="bottom"/>
          </w:tcPr>
          <w:p w14:paraId="5A4934C4" w14:textId="77777777" w:rsidR="00715124" w:rsidRPr="00C2555B" w:rsidRDefault="00715124" w:rsidP="00715124">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67" w:type="dxa"/>
            <w:vAlign w:val="bottom"/>
          </w:tcPr>
          <w:p w14:paraId="457A1F24" w14:textId="77777777" w:rsidR="00715124" w:rsidRPr="00C2555B" w:rsidRDefault="00715124" w:rsidP="00715124">
            <w:pPr>
              <w:spacing w:line="240" w:lineRule="auto"/>
              <w:ind w:left="175" w:hanging="175"/>
              <w:jc w:val="center"/>
              <w:rPr>
                <w:rFonts w:ascii="Browallia New" w:hAnsi="Browallia New" w:cs="Browallia New"/>
                <w:sz w:val="22"/>
                <w:szCs w:val="22"/>
                <w:cs/>
              </w:rPr>
            </w:pPr>
          </w:p>
        </w:tc>
        <w:tc>
          <w:tcPr>
            <w:tcW w:w="792" w:type="dxa"/>
          </w:tcPr>
          <w:p w14:paraId="3C66454A" w14:textId="77777777" w:rsidR="00715124" w:rsidRPr="00C2555B" w:rsidDel="00EA378D" w:rsidRDefault="00715124" w:rsidP="0071512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097D0B" w14:textId="589EDD31" w:rsidR="00715124" w:rsidRPr="00807020" w:rsidRDefault="00715124" w:rsidP="00715124">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56,577</w:t>
            </w:r>
          </w:p>
        </w:tc>
        <w:tc>
          <w:tcPr>
            <w:tcW w:w="876" w:type="dxa"/>
          </w:tcPr>
          <w:p w14:paraId="7C0F0E72" w14:textId="39907999" w:rsidR="00715124" w:rsidRPr="00A669BC" w:rsidRDefault="00715124" w:rsidP="00715124">
            <w:pPr>
              <w:pBdr>
                <w:bottom w:val="single" w:sz="12" w:space="1" w:color="auto"/>
              </w:pBdr>
              <w:tabs>
                <w:tab w:val="clear" w:pos="227"/>
                <w:tab w:val="clear" w:pos="454"/>
                <w:tab w:val="clear" w:pos="680"/>
                <w:tab w:val="clear" w:pos="907"/>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56,577</w:t>
            </w:r>
          </w:p>
        </w:tc>
        <w:tc>
          <w:tcPr>
            <w:tcW w:w="992" w:type="dxa"/>
          </w:tcPr>
          <w:p w14:paraId="68AA2A91" w14:textId="4442AD17" w:rsidR="00715124" w:rsidRPr="00807020" w:rsidRDefault="00715124" w:rsidP="00715124">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56,577</w:t>
            </w:r>
          </w:p>
        </w:tc>
        <w:tc>
          <w:tcPr>
            <w:tcW w:w="992" w:type="dxa"/>
          </w:tcPr>
          <w:p w14:paraId="632FDFF4" w14:textId="66E669E0" w:rsidR="00715124" w:rsidRPr="00493671" w:rsidRDefault="00715124" w:rsidP="00715124">
            <w:pPr>
              <w:pStyle w:val="Header"/>
              <w:pBdr>
                <w:bottom w:val="single" w:sz="12" w:space="1" w:color="auto"/>
              </w:pBdr>
              <w:tabs>
                <w:tab w:val="clear" w:pos="227"/>
                <w:tab w:val="clear" w:pos="454"/>
                <w:tab w:val="clear" w:pos="680"/>
                <w:tab w:val="clear" w:pos="907"/>
                <w:tab w:val="clear" w:pos="4536"/>
                <w:tab w:val="clear" w:pos="9072"/>
              </w:tabs>
              <w:spacing w:line="240" w:lineRule="auto"/>
              <w:jc w:val="right"/>
              <w:rPr>
                <w:rFonts w:ascii="Browallia New" w:hAnsi="Browallia New" w:cs="Browallia New"/>
                <w:sz w:val="22"/>
                <w:szCs w:val="22"/>
                <w:lang w:val="en-GB"/>
              </w:rPr>
            </w:pPr>
            <w:r w:rsidRPr="00CA5214">
              <w:rPr>
                <w:rFonts w:ascii="Browallia New" w:hAnsi="Browallia New" w:cs="Browallia New"/>
                <w:sz w:val="22"/>
                <w:szCs w:val="22"/>
              </w:rPr>
              <w:t>56,577</w:t>
            </w:r>
          </w:p>
        </w:tc>
      </w:tr>
    </w:tbl>
    <w:p w14:paraId="4CD30778" w14:textId="05472674" w:rsidR="00996481" w:rsidRPr="00C2555B" w:rsidRDefault="00996481" w:rsidP="0036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rPr>
      </w:pPr>
    </w:p>
    <w:p w14:paraId="1CC88AEB" w14:textId="77777777" w:rsidR="00FA7215" w:rsidRDefault="00FA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4864ADF1" w:rsidR="006971B8" w:rsidRPr="00126706"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126706">
        <w:rPr>
          <w:rFonts w:ascii="Browallia New" w:hAnsi="Browallia New" w:cs="Browallia New"/>
          <w:b/>
          <w:bCs/>
          <w:sz w:val="28"/>
          <w:szCs w:val="28"/>
          <w:cs/>
          <w:lang w:val="en-GB"/>
        </w:rPr>
        <w:t>ที่ดิน อาคาร</w:t>
      </w:r>
      <w:r w:rsidR="008D7DD1" w:rsidRPr="00126706">
        <w:rPr>
          <w:rFonts w:ascii="Browallia New" w:hAnsi="Browallia New" w:cs="Browallia New"/>
          <w:b/>
          <w:bCs/>
          <w:sz w:val="28"/>
          <w:szCs w:val="28"/>
          <w:lang w:val="en-GB"/>
        </w:rPr>
        <w:t xml:space="preserve"> </w:t>
      </w:r>
      <w:r w:rsidRPr="00126706">
        <w:rPr>
          <w:rFonts w:ascii="Browallia New" w:hAnsi="Browallia New" w:cs="Browallia New"/>
          <w:b/>
          <w:bCs/>
          <w:sz w:val="28"/>
          <w:szCs w:val="28"/>
          <w:cs/>
          <w:lang w:val="en-GB"/>
        </w:rPr>
        <w:t>และอุปกรณ์</w:t>
      </w:r>
    </w:p>
    <w:p w14:paraId="509EB191" w14:textId="3AF09D8C" w:rsidR="00EA0032" w:rsidRPr="00126706"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p w14:paraId="49592F42" w14:textId="1453EC90" w:rsidR="00E349FC" w:rsidRPr="00126706" w:rsidRDefault="00E349FC" w:rsidP="00E349FC">
      <w:pPr>
        <w:tabs>
          <w:tab w:val="left" w:pos="3390"/>
        </w:tabs>
        <w:spacing w:line="240" w:lineRule="auto"/>
        <w:ind w:left="426"/>
        <w:jc w:val="thaiDistribute"/>
        <w:rPr>
          <w:rFonts w:ascii="Browallia New" w:hAnsi="Browallia New" w:cs="Browallia New"/>
          <w:sz w:val="28"/>
          <w:szCs w:val="28"/>
        </w:rPr>
      </w:pPr>
      <w:r w:rsidRPr="00126706">
        <w:rPr>
          <w:rFonts w:ascii="Browallia New" w:hAnsi="Browallia New" w:cs="Browallia New"/>
          <w:sz w:val="28"/>
          <w:szCs w:val="28"/>
          <w:cs/>
        </w:rPr>
        <w:t>รายการเคลื่อนไหวของที่ดิน อาคาร และอุปกรณ์สำหรับงวด</w:t>
      </w:r>
      <w:r w:rsidR="001C0A9F" w:rsidRPr="00126706">
        <w:rPr>
          <w:rFonts w:ascii="Browallia New" w:hAnsi="Browallia New" w:cs="Browallia New" w:hint="cs"/>
          <w:sz w:val="28"/>
          <w:szCs w:val="28"/>
          <w:cs/>
        </w:rPr>
        <w:t>สาม</w:t>
      </w:r>
      <w:r w:rsidRPr="00126706">
        <w:rPr>
          <w:rFonts w:ascii="Browallia New" w:hAnsi="Browallia New" w:cs="Browallia New"/>
          <w:sz w:val="28"/>
          <w:szCs w:val="28"/>
          <w:cs/>
        </w:rPr>
        <w:t xml:space="preserve">เดือนสิ้นสุดวันที่ </w:t>
      </w:r>
      <w:r w:rsidR="001C3AE2" w:rsidRPr="00126706">
        <w:rPr>
          <w:rFonts w:ascii="Browallia New" w:hAnsi="Browallia New" w:cs="Browallia New"/>
          <w:sz w:val="28"/>
          <w:szCs w:val="28"/>
        </w:rPr>
        <w:t>3</w:t>
      </w:r>
      <w:r w:rsidR="003B3B06" w:rsidRPr="00126706">
        <w:rPr>
          <w:rFonts w:ascii="Browallia New" w:hAnsi="Browallia New" w:cs="Browallia New" w:hint="cs"/>
          <w:sz w:val="28"/>
          <w:szCs w:val="28"/>
        </w:rPr>
        <w:t>1</w:t>
      </w:r>
      <w:r w:rsidR="001C0A9F" w:rsidRPr="00126706">
        <w:rPr>
          <w:rFonts w:ascii="Browallia New" w:hAnsi="Browallia New" w:cs="Browallia New" w:hint="cs"/>
          <w:sz w:val="28"/>
          <w:szCs w:val="28"/>
          <w:cs/>
        </w:rPr>
        <w:t xml:space="preserve"> มีนาคม </w:t>
      </w:r>
      <w:r w:rsidR="003B3B06" w:rsidRPr="00126706">
        <w:rPr>
          <w:rFonts w:ascii="Browallia New" w:hAnsi="Browallia New" w:cs="Browallia New" w:hint="cs"/>
          <w:sz w:val="28"/>
          <w:szCs w:val="28"/>
        </w:rPr>
        <w:t>2563</w:t>
      </w:r>
      <w:r w:rsidRPr="00126706">
        <w:rPr>
          <w:rFonts w:ascii="Browallia New" w:hAnsi="Browallia New" w:cs="Browallia New"/>
          <w:sz w:val="28"/>
          <w:szCs w:val="28"/>
          <w:cs/>
        </w:rPr>
        <w:t xml:space="preserve"> มีดังนี้</w:t>
      </w:r>
    </w:p>
    <w:p w14:paraId="270CA29B" w14:textId="77777777" w:rsidR="00325A5C" w:rsidRPr="00126706" w:rsidRDefault="00325A5C" w:rsidP="00325A5C">
      <w:pPr>
        <w:tabs>
          <w:tab w:val="left" w:pos="3390"/>
        </w:tabs>
        <w:spacing w:line="240" w:lineRule="auto"/>
        <w:ind w:left="426"/>
        <w:jc w:val="thaiDistribute"/>
        <w:rPr>
          <w:rFonts w:ascii="Browallia New" w:hAnsi="Browallia New" w:cs="Browallia New"/>
          <w:sz w:val="16"/>
          <w:szCs w:val="16"/>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75"/>
        <w:gridCol w:w="212"/>
        <w:gridCol w:w="2267"/>
      </w:tblGrid>
      <w:tr w:rsidR="00325A5C" w:rsidRPr="00126706" w14:paraId="374CEB73" w14:textId="77777777" w:rsidTr="00C320BC">
        <w:trPr>
          <w:cantSplit/>
        </w:trPr>
        <w:tc>
          <w:tcPr>
            <w:tcW w:w="4110" w:type="dxa"/>
          </w:tcPr>
          <w:p w14:paraId="2AC6EB9A"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126706" w:rsidRDefault="00325A5C" w:rsidP="00204A5D">
            <w:pPr>
              <w:spacing w:line="240" w:lineRule="auto"/>
              <w:jc w:val="right"/>
              <w:rPr>
                <w:rFonts w:ascii="Browallia New" w:hAnsi="Browallia New" w:cs="Browallia New"/>
                <w:sz w:val="28"/>
                <w:szCs w:val="28"/>
                <w:cs/>
              </w:rPr>
            </w:pPr>
            <w:r w:rsidRPr="00126706">
              <w:rPr>
                <w:rFonts w:ascii="Browallia New" w:hAnsi="Browallia New" w:cs="Browallia New"/>
                <w:sz w:val="28"/>
                <w:szCs w:val="28"/>
                <w:cs/>
              </w:rPr>
              <w:t xml:space="preserve">(หน่วย </w:t>
            </w:r>
            <w:r w:rsidRPr="00126706">
              <w:rPr>
                <w:rFonts w:ascii="Browallia New" w:hAnsi="Browallia New" w:cs="Browallia New"/>
                <w:sz w:val="28"/>
                <w:szCs w:val="28"/>
                <w:lang w:val="en-GB"/>
              </w:rPr>
              <w:t xml:space="preserve">: </w:t>
            </w:r>
            <w:r w:rsidRPr="00126706">
              <w:rPr>
                <w:rFonts w:ascii="Browallia New" w:hAnsi="Browallia New" w:cs="Browallia New"/>
                <w:sz w:val="28"/>
                <w:szCs w:val="28"/>
                <w:cs/>
              </w:rPr>
              <w:t>พันบาท)</w:t>
            </w:r>
          </w:p>
        </w:tc>
      </w:tr>
      <w:tr w:rsidR="00325A5C" w:rsidRPr="00126706" w14:paraId="27DE6F1C" w14:textId="77777777" w:rsidTr="00C320BC">
        <w:trPr>
          <w:cantSplit/>
        </w:trPr>
        <w:tc>
          <w:tcPr>
            <w:tcW w:w="4110" w:type="dxa"/>
          </w:tcPr>
          <w:p w14:paraId="1CF16B2E"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126706" w:rsidRDefault="00325A5C" w:rsidP="00204A5D">
            <w:pPr>
              <w:spacing w:line="240" w:lineRule="auto"/>
              <w:jc w:val="center"/>
              <w:rPr>
                <w:rFonts w:ascii="Browallia New" w:hAnsi="Browallia New" w:cs="Browallia New"/>
                <w:sz w:val="28"/>
                <w:szCs w:val="28"/>
                <w:cs/>
              </w:rPr>
            </w:pPr>
            <w:r w:rsidRPr="00126706">
              <w:rPr>
                <w:rFonts w:ascii="Browallia New" w:hAnsi="Browallia New" w:cs="Browallia New"/>
                <w:sz w:val="28"/>
                <w:szCs w:val="28"/>
                <w:cs/>
              </w:rPr>
              <w:t>งบการเงินรวม</w:t>
            </w:r>
          </w:p>
        </w:tc>
        <w:tc>
          <w:tcPr>
            <w:tcW w:w="212" w:type="dxa"/>
          </w:tcPr>
          <w:p w14:paraId="70AA7936"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126706" w:rsidRDefault="00325A5C" w:rsidP="00204A5D">
            <w:pPr>
              <w:spacing w:line="240" w:lineRule="auto"/>
              <w:jc w:val="center"/>
              <w:rPr>
                <w:rFonts w:ascii="Browallia New" w:hAnsi="Browallia New" w:cs="Browallia New"/>
                <w:sz w:val="28"/>
                <w:szCs w:val="28"/>
                <w:cs/>
              </w:rPr>
            </w:pPr>
            <w:r w:rsidRPr="00126706">
              <w:rPr>
                <w:rFonts w:ascii="Browallia New" w:hAnsi="Browallia New" w:cs="Browallia New"/>
                <w:sz w:val="28"/>
                <w:szCs w:val="28"/>
                <w:cs/>
              </w:rPr>
              <w:t>งบการเงินเฉพาะของบริษัท</w:t>
            </w:r>
          </w:p>
        </w:tc>
      </w:tr>
      <w:tr w:rsidR="00325A5C" w:rsidRPr="00126706" w14:paraId="66136851" w14:textId="77777777" w:rsidTr="00493671">
        <w:trPr>
          <w:cantSplit/>
          <w:trHeight w:hRule="exact" w:val="325"/>
        </w:trPr>
        <w:tc>
          <w:tcPr>
            <w:tcW w:w="4110" w:type="dxa"/>
          </w:tcPr>
          <w:p w14:paraId="1B594829"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4B320F35"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5A7E3493"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2" w:type="dxa"/>
          </w:tcPr>
          <w:p w14:paraId="36B3E0D1"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2DC47D9B" w14:textId="77777777" w:rsidR="00325A5C" w:rsidRPr="00126706" w:rsidRDefault="00325A5C" w:rsidP="00204A5D">
            <w:pPr>
              <w:tabs>
                <w:tab w:val="left" w:pos="3390"/>
              </w:tabs>
              <w:spacing w:line="240" w:lineRule="auto"/>
              <w:ind w:left="426"/>
              <w:jc w:val="thaiDistribute"/>
              <w:rPr>
                <w:rFonts w:ascii="Browallia New" w:hAnsi="Browallia New" w:cs="Browallia New"/>
                <w:sz w:val="28"/>
                <w:szCs w:val="28"/>
                <w:cs/>
              </w:rPr>
            </w:pPr>
          </w:p>
        </w:tc>
      </w:tr>
      <w:tr w:rsidR="00DF2569" w:rsidRPr="00126706" w14:paraId="1D9E7605" w14:textId="77777777" w:rsidTr="3F9C846B">
        <w:trPr>
          <w:cantSplit/>
          <w:trHeight w:val="80"/>
        </w:trPr>
        <w:tc>
          <w:tcPr>
            <w:tcW w:w="4110" w:type="dxa"/>
          </w:tcPr>
          <w:p w14:paraId="1195D06F" w14:textId="17A2538A" w:rsidR="00DF2569" w:rsidRPr="00126706" w:rsidRDefault="007B7D8A" w:rsidP="00E42FF9">
            <w:pPr>
              <w:tabs>
                <w:tab w:val="left" w:pos="3390"/>
              </w:tabs>
              <w:spacing w:line="240" w:lineRule="auto"/>
              <w:jc w:val="thaiDistribute"/>
              <w:rPr>
                <w:rFonts w:ascii="Browallia New" w:hAnsi="Browallia New" w:cs="Browallia New"/>
                <w:sz w:val="28"/>
                <w:szCs w:val="28"/>
                <w:lang w:val="en-GB"/>
              </w:rPr>
            </w:pPr>
            <w:r w:rsidRPr="00126706">
              <w:rPr>
                <w:rFonts w:ascii="Browallia New" w:hAnsi="Browallia New" w:cs="Browallia New"/>
                <w:sz w:val="28"/>
                <w:szCs w:val="28"/>
                <w:cs/>
              </w:rPr>
              <w:t>มูลค่า</w:t>
            </w:r>
            <w:r w:rsidR="0068631D" w:rsidRPr="00126706">
              <w:rPr>
                <w:rFonts w:ascii="Browallia New" w:hAnsi="Browallia New" w:cs="Browallia New" w:hint="cs"/>
                <w:sz w:val="28"/>
                <w:szCs w:val="28"/>
                <w:cs/>
              </w:rPr>
              <w:t>สุทธิ</w:t>
            </w:r>
            <w:r w:rsidR="00DF2569" w:rsidRPr="00126706">
              <w:rPr>
                <w:rFonts w:ascii="Browallia New" w:hAnsi="Browallia New" w:cs="Browallia New"/>
                <w:sz w:val="28"/>
                <w:szCs w:val="28"/>
                <w:cs/>
              </w:rPr>
              <w:t>ตามบัญชี</w:t>
            </w:r>
            <w:r w:rsidR="00DF2569" w:rsidRPr="00126706">
              <w:rPr>
                <w:rFonts w:ascii="Browallia New" w:hAnsi="Browallia New" w:cs="Browallia New"/>
                <w:sz w:val="28"/>
                <w:szCs w:val="28"/>
                <w:lang w:val="en-GB"/>
              </w:rPr>
              <w:t xml:space="preserve"> </w:t>
            </w:r>
            <w:r w:rsidR="00DF2569" w:rsidRPr="00126706">
              <w:rPr>
                <w:rFonts w:ascii="Browallia New" w:hAnsi="Browallia New" w:cs="Browallia New"/>
                <w:sz w:val="28"/>
                <w:szCs w:val="28"/>
                <w:cs/>
                <w:lang w:val="en-GB"/>
              </w:rPr>
              <w:t xml:space="preserve">ณ วันที่ </w:t>
            </w:r>
            <w:r w:rsidR="00DF2569" w:rsidRPr="00126706">
              <w:rPr>
                <w:rFonts w:ascii="Browallia New" w:hAnsi="Browallia New" w:cs="Browallia New"/>
                <w:sz w:val="28"/>
                <w:szCs w:val="28"/>
                <w:lang w:val="en-GB"/>
              </w:rPr>
              <w:t>1</w:t>
            </w:r>
            <w:r w:rsidR="00DF2569" w:rsidRPr="00126706">
              <w:rPr>
                <w:rFonts w:ascii="Browallia New" w:hAnsi="Browallia New" w:cs="Browallia New"/>
                <w:sz w:val="28"/>
                <w:szCs w:val="28"/>
                <w:cs/>
                <w:lang w:val="en-GB"/>
              </w:rPr>
              <w:t xml:space="preserve"> มกราคม </w:t>
            </w:r>
            <w:r w:rsidR="00CA746A" w:rsidRPr="00126706">
              <w:rPr>
                <w:rFonts w:ascii="Browallia New" w:hAnsi="Browallia New" w:cs="Browallia New"/>
                <w:sz w:val="28"/>
                <w:szCs w:val="28"/>
              </w:rPr>
              <w:t>256</w:t>
            </w:r>
            <w:r w:rsidR="003B3B06" w:rsidRPr="00126706">
              <w:rPr>
                <w:rFonts w:ascii="Browallia New" w:hAnsi="Browallia New" w:cs="Browallia New" w:hint="cs"/>
                <w:sz w:val="28"/>
                <w:szCs w:val="28"/>
              </w:rPr>
              <w:t>3</w:t>
            </w:r>
          </w:p>
        </w:tc>
        <w:tc>
          <w:tcPr>
            <w:tcW w:w="165" w:type="dxa"/>
          </w:tcPr>
          <w:p w14:paraId="3B69E01B" w14:textId="77777777" w:rsidR="00DF2569" w:rsidRPr="00126706"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7609A721" w:rsidR="00DF2569" w:rsidRPr="00126706"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3,280,221</w:t>
            </w:r>
          </w:p>
        </w:tc>
        <w:tc>
          <w:tcPr>
            <w:tcW w:w="212" w:type="dxa"/>
          </w:tcPr>
          <w:p w14:paraId="62ADE423" w14:textId="77777777" w:rsidR="00DF2569" w:rsidRPr="00126706"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74101732" w:rsidR="00DF2569" w:rsidRPr="00126706" w:rsidRDefault="005C11CE" w:rsidP="00C320BC">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lang w:val="en-GB"/>
              </w:rPr>
            </w:pPr>
            <w:r w:rsidRPr="00126706">
              <w:rPr>
                <w:rFonts w:ascii="Browallia New" w:hAnsi="Browallia New" w:cs="Browallia New"/>
                <w:sz w:val="28"/>
                <w:szCs w:val="28"/>
                <w:lang w:val="en-GB"/>
              </w:rPr>
              <w:t>994,161</w:t>
            </w:r>
          </w:p>
        </w:tc>
      </w:tr>
      <w:tr w:rsidR="006B4C4C" w:rsidRPr="00126706" w14:paraId="19ADB674" w14:textId="77777777" w:rsidTr="00C320BC">
        <w:trPr>
          <w:cantSplit/>
          <w:trHeight w:val="80"/>
        </w:trPr>
        <w:tc>
          <w:tcPr>
            <w:tcW w:w="4110" w:type="dxa"/>
          </w:tcPr>
          <w:p w14:paraId="632262E6" w14:textId="77777777" w:rsidR="006B4C4C" w:rsidRPr="00126706" w:rsidRDefault="006B4C4C" w:rsidP="006B4C4C">
            <w:pPr>
              <w:tabs>
                <w:tab w:val="left" w:pos="3390"/>
              </w:tabs>
              <w:spacing w:line="240" w:lineRule="auto"/>
              <w:jc w:val="thaiDistribute"/>
              <w:rPr>
                <w:rFonts w:ascii="Browallia New" w:hAnsi="Browallia New" w:cs="Browallia New"/>
                <w:sz w:val="28"/>
                <w:szCs w:val="28"/>
                <w:cs/>
                <w:lang w:val="en-GB"/>
              </w:rPr>
            </w:pPr>
            <w:r w:rsidRPr="00126706">
              <w:rPr>
                <w:rFonts w:ascii="Browallia New" w:hAnsi="Browallia New" w:cs="Browallia New"/>
                <w:sz w:val="28"/>
                <w:szCs w:val="28"/>
                <w:cs/>
              </w:rPr>
              <w:t>ซื้อ</w:t>
            </w:r>
            <w:r w:rsidRPr="00126706">
              <w:rPr>
                <w:rFonts w:ascii="Browallia New" w:hAnsi="Browallia New" w:cs="Browallia New"/>
                <w:sz w:val="28"/>
                <w:szCs w:val="28"/>
                <w:cs/>
                <w:lang w:val="en-GB"/>
              </w:rPr>
              <w:t>ระหว่างงวด</w:t>
            </w:r>
          </w:p>
        </w:tc>
        <w:tc>
          <w:tcPr>
            <w:tcW w:w="165" w:type="dxa"/>
          </w:tcPr>
          <w:p w14:paraId="3938FD87" w14:textId="77777777" w:rsidR="006B4C4C" w:rsidRPr="00126706"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3B1D411E" w:rsidR="006B4C4C" w:rsidRPr="00126706" w:rsidRDefault="00945BF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17,</w:t>
            </w:r>
            <w:r w:rsidR="00BE42F2" w:rsidRPr="00126706">
              <w:rPr>
                <w:rFonts w:ascii="Browallia New" w:hAnsi="Browallia New" w:cs="Browallia New"/>
                <w:sz w:val="28"/>
                <w:szCs w:val="28"/>
              </w:rPr>
              <w:t>3</w:t>
            </w:r>
            <w:r w:rsidR="0066704E" w:rsidRPr="00126706">
              <w:rPr>
                <w:rFonts w:ascii="Browallia New" w:hAnsi="Browallia New" w:cs="Browallia New"/>
                <w:sz w:val="28"/>
                <w:szCs w:val="28"/>
              </w:rPr>
              <w:t>3</w:t>
            </w:r>
            <w:r w:rsidR="00BE42F2" w:rsidRPr="00126706">
              <w:rPr>
                <w:rFonts w:ascii="Browallia New" w:hAnsi="Browallia New" w:cs="Browallia New"/>
                <w:sz w:val="28"/>
                <w:szCs w:val="28"/>
              </w:rPr>
              <w:t>5</w:t>
            </w:r>
          </w:p>
        </w:tc>
        <w:tc>
          <w:tcPr>
            <w:tcW w:w="212" w:type="dxa"/>
            <w:vAlign w:val="bottom"/>
          </w:tcPr>
          <w:p w14:paraId="213A09B8" w14:textId="77777777" w:rsidR="006B4C4C" w:rsidRPr="00126706"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4A938DA4" w14:textId="30914E2E" w:rsidR="006B4C4C" w:rsidRPr="00126706" w:rsidRDefault="00945BF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12,305</w:t>
            </w:r>
          </w:p>
        </w:tc>
      </w:tr>
      <w:tr w:rsidR="006B4C4C" w:rsidRPr="00126706" w14:paraId="49F34093" w14:textId="77777777" w:rsidTr="007F067C">
        <w:trPr>
          <w:cantSplit/>
          <w:trHeight w:val="80"/>
        </w:trPr>
        <w:tc>
          <w:tcPr>
            <w:tcW w:w="4110" w:type="dxa"/>
            <w:vAlign w:val="bottom"/>
          </w:tcPr>
          <w:p w14:paraId="01372F95" w14:textId="77777777" w:rsidR="006B4C4C" w:rsidRPr="00126706" w:rsidRDefault="006B4C4C" w:rsidP="006B4C4C">
            <w:pPr>
              <w:tabs>
                <w:tab w:val="left" w:pos="3390"/>
              </w:tabs>
              <w:spacing w:line="240" w:lineRule="auto"/>
              <w:rPr>
                <w:rFonts w:ascii="Browallia New" w:hAnsi="Browallia New" w:cs="Browallia New"/>
                <w:sz w:val="28"/>
                <w:szCs w:val="28"/>
              </w:rPr>
            </w:pPr>
            <w:r w:rsidRPr="00126706">
              <w:rPr>
                <w:rFonts w:ascii="Browallia New" w:hAnsi="Browallia New" w:cs="Browallia New"/>
                <w:sz w:val="28"/>
                <w:szCs w:val="28"/>
                <w:cs/>
              </w:rPr>
              <w:t xml:space="preserve">จำหน่ายระหว่างงวด </w:t>
            </w:r>
          </w:p>
        </w:tc>
        <w:tc>
          <w:tcPr>
            <w:tcW w:w="165" w:type="dxa"/>
          </w:tcPr>
          <w:p w14:paraId="3D292971" w14:textId="77777777" w:rsidR="006B4C4C" w:rsidRPr="00126706"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Pr>
          <w:p w14:paraId="6F27A45F" w14:textId="0C06ADC8" w:rsidR="006B4C4C" w:rsidRPr="00126706" w:rsidRDefault="00945BF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(305)</w:t>
            </w:r>
          </w:p>
        </w:tc>
        <w:tc>
          <w:tcPr>
            <w:tcW w:w="212" w:type="dxa"/>
            <w:vAlign w:val="bottom"/>
          </w:tcPr>
          <w:p w14:paraId="5ED9D163" w14:textId="77777777" w:rsidR="006B4C4C" w:rsidRPr="00126706"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6542ACFD" w14:textId="3E6F6766" w:rsidR="006B4C4C" w:rsidRPr="00126706" w:rsidRDefault="00945BF9" w:rsidP="00B762D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(202)</w:t>
            </w:r>
          </w:p>
        </w:tc>
      </w:tr>
      <w:tr w:rsidR="006B4C4C" w:rsidRPr="00126706" w14:paraId="63C1F117" w14:textId="77777777" w:rsidTr="00C320BC">
        <w:trPr>
          <w:cantSplit/>
        </w:trPr>
        <w:tc>
          <w:tcPr>
            <w:tcW w:w="4110" w:type="dxa"/>
          </w:tcPr>
          <w:p w14:paraId="56FAA243" w14:textId="77777777" w:rsidR="006B4C4C" w:rsidRPr="00126706" w:rsidRDefault="006B4C4C" w:rsidP="006B4C4C">
            <w:pPr>
              <w:pStyle w:val="acctfourfigures"/>
              <w:tabs>
                <w:tab w:val="clear" w:pos="765"/>
              </w:tabs>
              <w:spacing w:line="240" w:lineRule="auto"/>
              <w:rPr>
                <w:rFonts w:ascii="Browallia New" w:hAnsi="Browallia New" w:cs="Browallia New"/>
                <w:sz w:val="28"/>
                <w:szCs w:val="28"/>
              </w:rPr>
            </w:pPr>
            <w:r w:rsidRPr="00126706">
              <w:rPr>
                <w:rFonts w:ascii="Browallia New" w:hAnsi="Browallia New" w:cs="Browallia New"/>
                <w:sz w:val="28"/>
                <w:szCs w:val="28"/>
                <w:cs/>
                <w:lang w:bidi="th-TH"/>
              </w:rPr>
              <w:t>ค่าเสื่อมราคาสำหรับงวด</w:t>
            </w:r>
          </w:p>
        </w:tc>
        <w:tc>
          <w:tcPr>
            <w:tcW w:w="165" w:type="dxa"/>
          </w:tcPr>
          <w:p w14:paraId="682FD927" w14:textId="77777777" w:rsidR="006B4C4C" w:rsidRPr="00126706"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071912B6" w:rsidR="006B4C4C" w:rsidRPr="00126706" w:rsidRDefault="00945BF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(3</w:t>
            </w:r>
            <w:r w:rsidR="003643BD" w:rsidRPr="00126706">
              <w:rPr>
                <w:rFonts w:ascii="Browallia New" w:hAnsi="Browallia New" w:cs="Browallia New"/>
                <w:sz w:val="28"/>
                <w:szCs w:val="28"/>
              </w:rPr>
              <w:t>3</w:t>
            </w:r>
            <w:r w:rsidRPr="00126706">
              <w:rPr>
                <w:rFonts w:ascii="Browallia New" w:hAnsi="Browallia New" w:cs="Browallia New"/>
                <w:sz w:val="28"/>
                <w:szCs w:val="28"/>
              </w:rPr>
              <w:t>,</w:t>
            </w:r>
            <w:r w:rsidR="003643BD" w:rsidRPr="00126706">
              <w:rPr>
                <w:rFonts w:ascii="Browallia New" w:hAnsi="Browallia New" w:cs="Browallia New"/>
                <w:sz w:val="28"/>
                <w:szCs w:val="28"/>
              </w:rPr>
              <w:t>155</w:t>
            </w:r>
            <w:r w:rsidRPr="00126706">
              <w:rPr>
                <w:rFonts w:ascii="Browallia New" w:hAnsi="Browallia New" w:cs="Browallia New"/>
                <w:sz w:val="28"/>
                <w:szCs w:val="28"/>
              </w:rPr>
              <w:t>)</w:t>
            </w:r>
          </w:p>
        </w:tc>
        <w:tc>
          <w:tcPr>
            <w:tcW w:w="212" w:type="dxa"/>
            <w:vAlign w:val="bottom"/>
          </w:tcPr>
          <w:p w14:paraId="400FBDA1" w14:textId="77777777" w:rsidR="006B4C4C" w:rsidRPr="00126706"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vAlign w:val="bottom"/>
          </w:tcPr>
          <w:p w14:paraId="36EAAB7F" w14:textId="03518D6D" w:rsidR="006B4C4C" w:rsidRPr="00126706" w:rsidRDefault="00945BF9"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(10,246)</w:t>
            </w:r>
          </w:p>
        </w:tc>
      </w:tr>
      <w:tr w:rsidR="006B4C4C" w:rsidRPr="00126706" w14:paraId="57431FEA" w14:textId="77777777" w:rsidTr="00C320BC">
        <w:trPr>
          <w:cantSplit/>
        </w:trPr>
        <w:tc>
          <w:tcPr>
            <w:tcW w:w="4110" w:type="dxa"/>
          </w:tcPr>
          <w:p w14:paraId="224AE3E9" w14:textId="4047591B" w:rsidR="006B4C4C" w:rsidRPr="00126706" w:rsidRDefault="006B4C4C" w:rsidP="006B4C4C">
            <w:pPr>
              <w:tabs>
                <w:tab w:val="left" w:pos="3390"/>
              </w:tabs>
              <w:spacing w:line="240" w:lineRule="auto"/>
              <w:jc w:val="thaiDistribute"/>
              <w:rPr>
                <w:rFonts w:ascii="Browallia New" w:hAnsi="Browallia New" w:cs="Browallia New"/>
                <w:sz w:val="28"/>
                <w:szCs w:val="28"/>
                <w:cs/>
                <w:lang w:val="en-GB"/>
              </w:rPr>
            </w:pPr>
            <w:r w:rsidRPr="00126706">
              <w:rPr>
                <w:rFonts w:ascii="Browallia New" w:hAnsi="Browallia New" w:cs="Browallia New"/>
                <w:sz w:val="28"/>
                <w:szCs w:val="28"/>
                <w:cs/>
              </w:rPr>
              <w:t>มูลค่า</w:t>
            </w:r>
            <w:r w:rsidR="0068631D" w:rsidRPr="00126706">
              <w:rPr>
                <w:rFonts w:ascii="Browallia New" w:hAnsi="Browallia New" w:cs="Browallia New" w:hint="cs"/>
                <w:sz w:val="28"/>
                <w:szCs w:val="28"/>
                <w:cs/>
              </w:rPr>
              <w:t>สุทธิ</w:t>
            </w:r>
            <w:r w:rsidRPr="00126706">
              <w:rPr>
                <w:rFonts w:ascii="Browallia New" w:hAnsi="Browallia New" w:cs="Browallia New"/>
                <w:sz w:val="28"/>
                <w:szCs w:val="28"/>
                <w:cs/>
              </w:rPr>
              <w:t xml:space="preserve">ตามบัญชี ณ วันที่ </w:t>
            </w:r>
            <w:r w:rsidR="00F4431A" w:rsidRPr="00126706">
              <w:rPr>
                <w:rFonts w:ascii="Browallia New" w:hAnsi="Browallia New" w:cs="Browallia New"/>
                <w:sz w:val="28"/>
                <w:szCs w:val="28"/>
              </w:rPr>
              <w:t>3</w:t>
            </w:r>
            <w:r w:rsidR="003B3B06" w:rsidRPr="00126706">
              <w:rPr>
                <w:rFonts w:ascii="Browallia New" w:hAnsi="Browallia New" w:cs="Browallia New" w:hint="cs"/>
                <w:sz w:val="28"/>
                <w:szCs w:val="28"/>
              </w:rPr>
              <w:t>1</w:t>
            </w:r>
            <w:r w:rsidR="00F4431A" w:rsidRPr="00126706">
              <w:rPr>
                <w:rFonts w:ascii="Browallia New" w:hAnsi="Browallia New" w:cs="Browallia New" w:hint="cs"/>
                <w:sz w:val="28"/>
                <w:szCs w:val="28"/>
                <w:cs/>
              </w:rPr>
              <w:t xml:space="preserve"> มีนาคม</w:t>
            </w:r>
            <w:r w:rsidR="00F4431A" w:rsidRPr="00126706">
              <w:rPr>
                <w:rFonts w:ascii="Browallia New" w:hAnsi="Browallia New" w:cs="Browallia New"/>
                <w:sz w:val="28"/>
                <w:szCs w:val="28"/>
                <w:cs/>
              </w:rPr>
              <w:t xml:space="preserve"> </w:t>
            </w:r>
            <w:r w:rsidR="00F4431A" w:rsidRPr="00126706">
              <w:rPr>
                <w:rFonts w:ascii="Browallia New" w:hAnsi="Browallia New" w:cs="Browallia New"/>
                <w:sz w:val="28"/>
                <w:szCs w:val="28"/>
                <w:lang w:val="en-GB"/>
              </w:rPr>
              <w:t>256</w:t>
            </w:r>
            <w:r w:rsidR="003B3B06" w:rsidRPr="00126706">
              <w:rPr>
                <w:rFonts w:ascii="Browallia New" w:hAnsi="Browallia New" w:cs="Browallia New" w:hint="cs"/>
                <w:sz w:val="28"/>
                <w:szCs w:val="28"/>
              </w:rPr>
              <w:t>3</w:t>
            </w:r>
          </w:p>
        </w:tc>
        <w:tc>
          <w:tcPr>
            <w:tcW w:w="165" w:type="dxa"/>
          </w:tcPr>
          <w:p w14:paraId="2E163258" w14:textId="77777777" w:rsidR="006B4C4C" w:rsidRPr="00126706" w:rsidRDefault="006B4C4C" w:rsidP="006B4C4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61D9DDF8" w:rsidR="006B4C4C" w:rsidRPr="00126706" w:rsidRDefault="00671EB7"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126706">
              <w:rPr>
                <w:rFonts w:ascii="Browallia New" w:hAnsi="Browallia New" w:cs="Browallia New"/>
                <w:sz w:val="28"/>
                <w:szCs w:val="28"/>
              </w:rPr>
              <w:t>3,2</w:t>
            </w:r>
            <w:r w:rsidR="00527DC7" w:rsidRPr="00126706">
              <w:rPr>
                <w:rFonts w:ascii="Browallia New" w:hAnsi="Browallia New" w:cs="Browallia New"/>
                <w:sz w:val="28"/>
                <w:szCs w:val="28"/>
              </w:rPr>
              <w:t>64,0</w:t>
            </w:r>
            <w:r w:rsidR="00D4409E" w:rsidRPr="00126706">
              <w:rPr>
                <w:rFonts w:ascii="Browallia New" w:hAnsi="Browallia New" w:cs="Browallia New"/>
                <w:sz w:val="28"/>
                <w:szCs w:val="28"/>
              </w:rPr>
              <w:t>96</w:t>
            </w:r>
          </w:p>
        </w:tc>
        <w:tc>
          <w:tcPr>
            <w:tcW w:w="212" w:type="dxa"/>
            <w:vAlign w:val="bottom"/>
          </w:tcPr>
          <w:p w14:paraId="2F295693" w14:textId="77777777" w:rsidR="006B4C4C" w:rsidRPr="00126706" w:rsidRDefault="006B4C4C" w:rsidP="006B4C4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vAlign w:val="bottom"/>
          </w:tcPr>
          <w:p w14:paraId="5FEB0C48" w14:textId="5971DF13" w:rsidR="006B4C4C" w:rsidRPr="00126706" w:rsidRDefault="00FD77AA" w:rsidP="006B4C4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126706">
              <w:rPr>
                <w:rFonts w:ascii="Browallia New" w:hAnsi="Browallia New" w:cs="Browallia New"/>
                <w:sz w:val="28"/>
                <w:szCs w:val="28"/>
              </w:rPr>
              <w:t>996,018</w:t>
            </w:r>
          </w:p>
        </w:tc>
      </w:tr>
    </w:tbl>
    <w:p w14:paraId="789240C7" w14:textId="579D2836" w:rsidR="006008DB" w:rsidRPr="00996FCA" w:rsidRDefault="0060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2"/>
          <w:szCs w:val="22"/>
          <w:cs/>
        </w:rPr>
      </w:pPr>
    </w:p>
    <w:p w14:paraId="53DA0C30" w14:textId="67775351" w:rsidR="009F5FE4" w:rsidRPr="00126706"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126706">
        <w:rPr>
          <w:rFonts w:ascii="Browallia New" w:hAnsi="Browallia New" w:cs="Browallia New"/>
          <w:sz w:val="28"/>
          <w:szCs w:val="28"/>
          <w:cs/>
        </w:rPr>
        <w:t xml:space="preserve">ณ วันที่ </w:t>
      </w:r>
      <w:r w:rsidR="001C3AE2" w:rsidRPr="00126706">
        <w:rPr>
          <w:rFonts w:ascii="Browallia New" w:hAnsi="Browallia New" w:cs="Browallia New"/>
          <w:sz w:val="28"/>
          <w:szCs w:val="28"/>
        </w:rPr>
        <w:t>3</w:t>
      </w:r>
      <w:r w:rsidR="003B3B06" w:rsidRPr="00126706">
        <w:rPr>
          <w:rFonts w:ascii="Browallia New" w:hAnsi="Browallia New" w:cs="Browallia New" w:hint="cs"/>
          <w:sz w:val="28"/>
          <w:szCs w:val="28"/>
        </w:rPr>
        <w:t>1</w:t>
      </w:r>
      <w:r w:rsidR="00F4431A" w:rsidRPr="00126706">
        <w:rPr>
          <w:rFonts w:ascii="Browallia New" w:hAnsi="Browallia New" w:cs="Browallia New" w:hint="cs"/>
          <w:sz w:val="28"/>
          <w:szCs w:val="28"/>
          <w:cs/>
        </w:rPr>
        <w:t xml:space="preserve"> มีนาคม</w:t>
      </w:r>
      <w:r w:rsidR="00E349FC" w:rsidRPr="00126706">
        <w:rPr>
          <w:rFonts w:ascii="Browallia New" w:hAnsi="Browallia New" w:cs="Browallia New"/>
          <w:sz w:val="28"/>
          <w:szCs w:val="28"/>
          <w:cs/>
        </w:rPr>
        <w:t xml:space="preserve"> </w:t>
      </w:r>
      <w:r w:rsidR="00CA746A" w:rsidRPr="00126706">
        <w:rPr>
          <w:rFonts w:ascii="Browallia New" w:hAnsi="Browallia New" w:cs="Browallia New"/>
          <w:sz w:val="28"/>
          <w:szCs w:val="28"/>
        </w:rPr>
        <w:t>256</w:t>
      </w:r>
      <w:r w:rsidR="003B3B06" w:rsidRPr="00126706">
        <w:rPr>
          <w:rFonts w:ascii="Browallia New" w:hAnsi="Browallia New" w:cs="Browallia New" w:hint="cs"/>
          <w:sz w:val="28"/>
          <w:szCs w:val="28"/>
        </w:rPr>
        <w:t>3</w:t>
      </w:r>
      <w:r w:rsidRPr="00126706">
        <w:rPr>
          <w:rFonts w:ascii="Browallia New" w:hAnsi="Browallia New" w:cs="Browallia New"/>
          <w:sz w:val="28"/>
          <w:szCs w:val="28"/>
          <w:cs/>
        </w:rPr>
        <w:t xml:space="preserve"> และ วันที่ </w:t>
      </w:r>
      <w:r w:rsidRPr="00126706">
        <w:rPr>
          <w:rFonts w:ascii="Browallia New" w:hAnsi="Browallia New" w:cs="Browallia New"/>
          <w:sz w:val="28"/>
          <w:szCs w:val="28"/>
        </w:rPr>
        <w:t>31</w:t>
      </w:r>
      <w:r w:rsidRPr="00126706">
        <w:rPr>
          <w:rFonts w:ascii="Browallia New" w:hAnsi="Browallia New" w:cs="Browallia New"/>
          <w:sz w:val="28"/>
          <w:szCs w:val="28"/>
          <w:cs/>
        </w:rPr>
        <w:t xml:space="preserve"> ธันวาคม </w:t>
      </w:r>
      <w:r w:rsidR="00CA746A" w:rsidRPr="00126706">
        <w:rPr>
          <w:rFonts w:ascii="Browallia New" w:hAnsi="Browallia New" w:cs="Browallia New"/>
          <w:sz w:val="28"/>
          <w:szCs w:val="28"/>
        </w:rPr>
        <w:t>256</w:t>
      </w:r>
      <w:r w:rsidR="003B3B06" w:rsidRPr="00126706">
        <w:rPr>
          <w:rFonts w:ascii="Browallia New" w:hAnsi="Browallia New" w:cs="Browallia New" w:hint="cs"/>
          <w:sz w:val="28"/>
          <w:szCs w:val="28"/>
        </w:rPr>
        <w:t>2</w:t>
      </w:r>
      <w:r w:rsidR="00E349FC" w:rsidRPr="00126706">
        <w:rPr>
          <w:rFonts w:ascii="Browallia New" w:hAnsi="Browallia New" w:cs="Browallia New"/>
          <w:sz w:val="28"/>
          <w:szCs w:val="28"/>
          <w:cs/>
        </w:rPr>
        <w:t xml:space="preserve"> </w:t>
      </w:r>
      <w:r w:rsidRPr="00126706">
        <w:rPr>
          <w:rFonts w:ascii="Browallia New" w:hAnsi="Browallia New" w:cs="Browallia New"/>
          <w:sz w:val="28"/>
          <w:szCs w:val="28"/>
          <w:cs/>
        </w:rPr>
        <w:t>ที่ดินพร้อมสิ่งปลูกสร้างซึ่งมีมูลค่าสุทธิตามบัญชี จำนวน</w:t>
      </w:r>
      <w:r w:rsidRPr="00126706">
        <w:rPr>
          <w:rFonts w:ascii="Browallia New" w:hAnsi="Browallia New" w:cs="Browallia New"/>
          <w:sz w:val="28"/>
          <w:szCs w:val="28"/>
        </w:rPr>
        <w:t xml:space="preserve"> </w:t>
      </w:r>
      <w:r w:rsidR="001B3A79" w:rsidRPr="00126706">
        <w:rPr>
          <w:rFonts w:ascii="Browallia New" w:hAnsi="Browallia New" w:cs="Browallia New"/>
          <w:sz w:val="28"/>
          <w:szCs w:val="28"/>
        </w:rPr>
        <w:t>1,</w:t>
      </w:r>
      <w:r w:rsidR="007D6114" w:rsidRPr="00126706">
        <w:rPr>
          <w:rFonts w:ascii="Browallia New" w:hAnsi="Browallia New" w:cs="Browallia New"/>
          <w:sz w:val="28"/>
          <w:szCs w:val="28"/>
        </w:rPr>
        <w:t>804.38</w:t>
      </w:r>
      <w:r w:rsidR="001B3A79" w:rsidRPr="00126706">
        <w:rPr>
          <w:rFonts w:ascii="Browallia New" w:hAnsi="Browallia New" w:cs="Browallia New"/>
          <w:sz w:val="28"/>
          <w:szCs w:val="28"/>
          <w:cs/>
        </w:rPr>
        <w:t xml:space="preserve"> </w:t>
      </w:r>
      <w:r w:rsidRPr="00126706">
        <w:rPr>
          <w:rFonts w:ascii="Browallia New" w:hAnsi="Browallia New" w:cs="Browallia New"/>
          <w:sz w:val="28"/>
          <w:szCs w:val="28"/>
          <w:cs/>
        </w:rPr>
        <w:t>ล้านบาท</w:t>
      </w:r>
      <w:r w:rsidRPr="00126706">
        <w:rPr>
          <w:rFonts w:ascii="Browallia New" w:hAnsi="Browallia New" w:cs="Browallia New"/>
          <w:sz w:val="28"/>
          <w:szCs w:val="28"/>
        </w:rPr>
        <w:t xml:space="preserve"> </w:t>
      </w:r>
      <w:r w:rsidRPr="00126706">
        <w:rPr>
          <w:rFonts w:ascii="Browallia New" w:hAnsi="Browallia New" w:cs="Browallia New"/>
          <w:sz w:val="28"/>
          <w:szCs w:val="28"/>
          <w:cs/>
        </w:rPr>
        <w:t>และ</w:t>
      </w:r>
      <w:r w:rsidRPr="00126706">
        <w:rPr>
          <w:rFonts w:ascii="Browallia New" w:hAnsi="Browallia New" w:cs="Browallia New"/>
          <w:sz w:val="28"/>
          <w:szCs w:val="28"/>
        </w:rPr>
        <w:t xml:space="preserve"> </w:t>
      </w:r>
      <w:r w:rsidR="00E349FC" w:rsidRPr="00126706">
        <w:rPr>
          <w:rFonts w:ascii="Browallia New" w:hAnsi="Browallia New" w:cs="Browallia New"/>
          <w:sz w:val="28"/>
          <w:szCs w:val="28"/>
        </w:rPr>
        <w:t>1,</w:t>
      </w:r>
      <w:r w:rsidR="007D6114" w:rsidRPr="00126706">
        <w:rPr>
          <w:rFonts w:ascii="Browallia New" w:hAnsi="Browallia New" w:cs="Browallia New"/>
          <w:sz w:val="28"/>
          <w:szCs w:val="28"/>
        </w:rPr>
        <w:t>765.74</w:t>
      </w:r>
      <w:r w:rsidR="00E349FC" w:rsidRPr="00126706">
        <w:rPr>
          <w:rFonts w:ascii="Browallia New" w:hAnsi="Browallia New" w:cs="Browallia New"/>
          <w:sz w:val="28"/>
          <w:szCs w:val="28"/>
          <w:cs/>
        </w:rPr>
        <w:t xml:space="preserve"> </w:t>
      </w:r>
      <w:r w:rsidRPr="00126706">
        <w:rPr>
          <w:rFonts w:ascii="Browallia New" w:hAnsi="Browallia New" w:cs="Browallia New"/>
          <w:sz w:val="28"/>
          <w:szCs w:val="28"/>
          <w:cs/>
        </w:rPr>
        <w:t>ล้านบาท</w:t>
      </w:r>
      <w:r w:rsidRPr="00126706">
        <w:rPr>
          <w:rFonts w:ascii="Browallia New" w:hAnsi="Browallia New" w:cs="Browallia New"/>
          <w:sz w:val="28"/>
          <w:szCs w:val="28"/>
        </w:rPr>
        <w:t xml:space="preserve"> </w:t>
      </w:r>
      <w:r w:rsidRPr="00126706">
        <w:rPr>
          <w:rFonts w:ascii="Browallia New" w:hAnsi="Browallia New" w:cs="Browallia New"/>
          <w:sz w:val="28"/>
          <w:szCs w:val="28"/>
          <w:cs/>
        </w:rPr>
        <w:t xml:space="preserve">ตามลำดับ (งบการเงินเฉพาะของบริษัท </w:t>
      </w:r>
      <w:r w:rsidRPr="00126706">
        <w:rPr>
          <w:rFonts w:ascii="Browallia New" w:hAnsi="Browallia New" w:cs="Browallia New"/>
          <w:sz w:val="28"/>
          <w:szCs w:val="28"/>
        </w:rPr>
        <w:t xml:space="preserve">: </w:t>
      </w:r>
      <w:r w:rsidRPr="00126706">
        <w:rPr>
          <w:rFonts w:ascii="Browallia New" w:hAnsi="Browallia New" w:cs="Browallia New"/>
          <w:sz w:val="28"/>
          <w:szCs w:val="28"/>
          <w:cs/>
        </w:rPr>
        <w:t xml:space="preserve">จำนวน </w:t>
      </w:r>
      <w:r w:rsidR="0082681D" w:rsidRPr="00126706">
        <w:rPr>
          <w:rFonts w:ascii="Browallia New" w:hAnsi="Browallia New" w:cs="Browallia New"/>
          <w:sz w:val="28"/>
          <w:szCs w:val="28"/>
        </w:rPr>
        <w:t>45</w:t>
      </w:r>
      <w:r w:rsidR="007D6114" w:rsidRPr="00126706">
        <w:rPr>
          <w:rFonts w:ascii="Browallia New" w:hAnsi="Browallia New" w:cs="Browallia New"/>
          <w:sz w:val="28"/>
          <w:szCs w:val="28"/>
        </w:rPr>
        <w:t>0</w:t>
      </w:r>
      <w:r w:rsidR="0082681D" w:rsidRPr="00126706">
        <w:rPr>
          <w:rFonts w:ascii="Browallia New" w:hAnsi="Browallia New" w:cs="Browallia New"/>
          <w:sz w:val="28"/>
          <w:szCs w:val="28"/>
        </w:rPr>
        <w:t>.</w:t>
      </w:r>
      <w:r w:rsidR="007D6114" w:rsidRPr="00126706">
        <w:rPr>
          <w:rFonts w:ascii="Browallia New" w:hAnsi="Browallia New" w:cs="Browallia New"/>
          <w:sz w:val="28"/>
          <w:szCs w:val="28"/>
        </w:rPr>
        <w:t>9</w:t>
      </w:r>
      <w:r w:rsidR="0082681D" w:rsidRPr="00126706">
        <w:rPr>
          <w:rFonts w:ascii="Browallia New" w:hAnsi="Browallia New" w:cs="Browallia New"/>
          <w:sz w:val="28"/>
          <w:szCs w:val="28"/>
        </w:rPr>
        <w:t>0</w:t>
      </w:r>
      <w:r w:rsidRPr="00126706">
        <w:rPr>
          <w:rFonts w:ascii="Browallia New" w:hAnsi="Browallia New" w:cs="Browallia New"/>
          <w:sz w:val="28"/>
          <w:szCs w:val="28"/>
          <w:lang w:val="en-GB"/>
        </w:rPr>
        <w:t xml:space="preserve"> </w:t>
      </w:r>
      <w:r w:rsidRPr="00126706">
        <w:rPr>
          <w:rFonts w:ascii="Browallia New" w:hAnsi="Browallia New" w:cs="Browallia New"/>
          <w:sz w:val="28"/>
          <w:szCs w:val="28"/>
          <w:cs/>
        </w:rPr>
        <w:t xml:space="preserve">ล้านบาท และ </w:t>
      </w:r>
      <w:r w:rsidRPr="00126706">
        <w:rPr>
          <w:rFonts w:ascii="Browallia New" w:hAnsi="Browallia New" w:cs="Browallia New"/>
          <w:sz w:val="28"/>
          <w:szCs w:val="28"/>
        </w:rPr>
        <w:t xml:space="preserve"> </w:t>
      </w:r>
      <w:r w:rsidR="007D6114" w:rsidRPr="00126706">
        <w:rPr>
          <w:rFonts w:ascii="Browallia New" w:hAnsi="Browallia New" w:cs="Browallia New"/>
          <w:sz w:val="28"/>
          <w:szCs w:val="28"/>
        </w:rPr>
        <w:t>450.79</w:t>
      </w:r>
      <w:r w:rsidR="00E349FC" w:rsidRPr="00126706">
        <w:rPr>
          <w:rFonts w:ascii="Browallia New" w:hAnsi="Browallia New" w:cs="Browallia New"/>
          <w:sz w:val="28"/>
          <w:szCs w:val="28"/>
          <w:cs/>
        </w:rPr>
        <w:t xml:space="preserve"> </w:t>
      </w:r>
      <w:r w:rsidRPr="00126706">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6B10C89" w14:textId="3613016D" w:rsidR="009461E5" w:rsidRPr="00996FCA" w:rsidRDefault="009461E5"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2"/>
          <w:szCs w:val="22"/>
        </w:rPr>
      </w:pPr>
    </w:p>
    <w:p w14:paraId="539806A1" w14:textId="2CB4D5DD" w:rsidR="00C10503" w:rsidRPr="00126706" w:rsidRDefault="009A767A"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126706">
        <w:rPr>
          <w:rFonts w:ascii="Browallia New" w:hAnsi="Browallia New" w:cs="Browallia New"/>
          <w:b/>
          <w:bCs/>
          <w:sz w:val="28"/>
          <w:szCs w:val="28"/>
          <w:cs/>
          <w:lang w:val="en-GB"/>
        </w:rPr>
        <w:t>สินทรัพย์</w:t>
      </w:r>
      <w:r w:rsidR="00A31D9F" w:rsidRPr="00126706">
        <w:rPr>
          <w:rFonts w:ascii="Browallia New" w:hAnsi="Browallia New" w:cs="Browallia New"/>
          <w:b/>
          <w:bCs/>
          <w:sz w:val="28"/>
          <w:szCs w:val="28"/>
          <w:cs/>
          <w:lang w:val="en-GB"/>
        </w:rPr>
        <w:t>สิทธิการใช้</w:t>
      </w:r>
    </w:p>
    <w:p w14:paraId="56923BBC" w14:textId="55942B81" w:rsidR="00A31D9F" w:rsidRPr="00996FCA" w:rsidRDefault="00A31D9F" w:rsidP="00A3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5CF35F5A" w14:textId="307D45A5" w:rsidR="00604CB9" w:rsidRPr="00126706"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126706">
        <w:rPr>
          <w:rFonts w:ascii="Browallia New" w:hAnsi="Browallia New" w:cs="Browallia New"/>
          <w:sz w:val="28"/>
          <w:szCs w:val="28"/>
          <w:cs/>
        </w:rPr>
        <w:t>รายการเคลื่อนไหวของ</w:t>
      </w:r>
      <w:r w:rsidR="009A767A" w:rsidRPr="00126706">
        <w:rPr>
          <w:rFonts w:ascii="Browallia New" w:hAnsi="Browallia New" w:cs="Browallia New"/>
          <w:sz w:val="28"/>
          <w:szCs w:val="28"/>
          <w:cs/>
        </w:rPr>
        <w:t>สินทรัพย์</w:t>
      </w:r>
      <w:r w:rsidRPr="00126706">
        <w:rPr>
          <w:rFonts w:ascii="Browallia New" w:hAnsi="Browallia New" w:cs="Browallia New"/>
          <w:sz w:val="28"/>
          <w:szCs w:val="28"/>
          <w:cs/>
        </w:rPr>
        <w:t>สิทธิการใช้สำหรับงวด</w:t>
      </w:r>
      <w:r w:rsidRPr="00126706">
        <w:rPr>
          <w:rFonts w:ascii="Browallia New" w:hAnsi="Browallia New" w:cs="Browallia New" w:hint="cs"/>
          <w:sz w:val="28"/>
          <w:szCs w:val="28"/>
          <w:cs/>
        </w:rPr>
        <w:t>สาม</w:t>
      </w:r>
      <w:r w:rsidRPr="00126706">
        <w:rPr>
          <w:rFonts w:ascii="Browallia New" w:hAnsi="Browallia New" w:cs="Browallia New"/>
          <w:sz w:val="28"/>
          <w:szCs w:val="28"/>
          <w:cs/>
        </w:rPr>
        <w:t xml:space="preserve">เดือนสิ้นสุดวันที่ </w:t>
      </w:r>
      <w:r w:rsidRPr="00126706">
        <w:rPr>
          <w:rFonts w:ascii="Browallia New" w:hAnsi="Browallia New" w:cs="Browallia New"/>
          <w:sz w:val="28"/>
          <w:szCs w:val="28"/>
        </w:rPr>
        <w:t>3</w:t>
      </w:r>
      <w:r w:rsidRPr="00126706">
        <w:rPr>
          <w:rFonts w:ascii="Browallia New" w:hAnsi="Browallia New" w:cs="Browallia New" w:hint="cs"/>
          <w:sz w:val="28"/>
          <w:szCs w:val="28"/>
        </w:rPr>
        <w:t>1</w:t>
      </w:r>
      <w:r w:rsidRPr="00126706">
        <w:rPr>
          <w:rFonts w:ascii="Browallia New" w:hAnsi="Browallia New" w:cs="Browallia New" w:hint="cs"/>
          <w:sz w:val="28"/>
          <w:szCs w:val="28"/>
          <w:cs/>
        </w:rPr>
        <w:t xml:space="preserve"> มีนาคม</w:t>
      </w:r>
      <w:r w:rsidRPr="00126706">
        <w:rPr>
          <w:rFonts w:ascii="Browallia New" w:hAnsi="Browallia New" w:cs="Browallia New"/>
          <w:sz w:val="28"/>
          <w:szCs w:val="28"/>
          <w:cs/>
        </w:rPr>
        <w:t xml:space="preserve"> </w:t>
      </w:r>
      <w:r w:rsidRPr="00126706">
        <w:rPr>
          <w:rFonts w:ascii="Browallia New" w:hAnsi="Browallia New" w:cs="Browallia New"/>
          <w:sz w:val="28"/>
          <w:szCs w:val="28"/>
          <w:lang w:val="en-GB"/>
        </w:rPr>
        <w:t>256</w:t>
      </w:r>
      <w:r w:rsidRPr="00126706">
        <w:rPr>
          <w:rFonts w:ascii="Browallia New" w:hAnsi="Browallia New" w:cs="Browallia New" w:hint="cs"/>
          <w:sz w:val="28"/>
          <w:szCs w:val="28"/>
        </w:rPr>
        <w:t>3</w:t>
      </w:r>
      <w:r w:rsidRPr="00126706">
        <w:rPr>
          <w:rFonts w:ascii="Browallia New" w:hAnsi="Browallia New" w:cs="Browallia New"/>
          <w:sz w:val="28"/>
          <w:szCs w:val="28"/>
          <w:cs/>
        </w:rPr>
        <w:t xml:space="preserve"> มีดังนี้</w:t>
      </w:r>
    </w:p>
    <w:p w14:paraId="067A0FFE" w14:textId="77777777" w:rsidR="0051290A" w:rsidRPr="00996FCA" w:rsidRDefault="0051290A" w:rsidP="00604CB9">
      <w:pPr>
        <w:tabs>
          <w:tab w:val="clear" w:pos="454"/>
          <w:tab w:val="left" w:pos="3390"/>
        </w:tabs>
        <w:spacing w:line="240" w:lineRule="auto"/>
        <w:ind w:left="426"/>
        <w:jc w:val="thaiDistribute"/>
        <w:rPr>
          <w:rFonts w:ascii="Browallia New" w:hAnsi="Browallia New" w:cs="Browallia New"/>
          <w:sz w:val="10"/>
          <w:szCs w:val="10"/>
        </w:rPr>
      </w:pPr>
    </w:p>
    <w:tbl>
      <w:tblPr>
        <w:tblW w:w="8929" w:type="dxa"/>
        <w:tblInd w:w="426" w:type="dxa"/>
        <w:tblLayout w:type="fixed"/>
        <w:tblCellMar>
          <w:left w:w="72" w:type="dxa"/>
          <w:right w:w="72" w:type="dxa"/>
        </w:tblCellMar>
        <w:tblLook w:val="0000" w:firstRow="0" w:lastRow="0" w:firstColumn="0" w:lastColumn="0" w:noHBand="0" w:noVBand="0"/>
      </w:tblPr>
      <w:tblGrid>
        <w:gridCol w:w="4275"/>
        <w:gridCol w:w="2175"/>
        <w:gridCol w:w="212"/>
        <w:gridCol w:w="2267"/>
      </w:tblGrid>
      <w:tr w:rsidR="00D83EDF" w:rsidRPr="00126706" w14:paraId="64D78B8C" w14:textId="77777777" w:rsidTr="007A18DC">
        <w:trPr>
          <w:cantSplit/>
        </w:trPr>
        <w:tc>
          <w:tcPr>
            <w:tcW w:w="4275" w:type="dxa"/>
          </w:tcPr>
          <w:p w14:paraId="40B55AA5"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08634EED" w14:textId="77777777" w:rsidR="00D83EDF" w:rsidRPr="00126706" w:rsidRDefault="00D83EDF" w:rsidP="007A18DC">
            <w:pPr>
              <w:spacing w:line="240" w:lineRule="auto"/>
              <w:jc w:val="right"/>
              <w:rPr>
                <w:rFonts w:ascii="Browallia New" w:hAnsi="Browallia New" w:cs="Browallia New"/>
                <w:sz w:val="28"/>
                <w:szCs w:val="28"/>
                <w:cs/>
              </w:rPr>
            </w:pPr>
            <w:r w:rsidRPr="00126706">
              <w:rPr>
                <w:rFonts w:ascii="Browallia New" w:hAnsi="Browallia New" w:cs="Browallia New"/>
                <w:sz w:val="28"/>
                <w:szCs w:val="28"/>
                <w:cs/>
              </w:rPr>
              <w:t xml:space="preserve">(หน่วย </w:t>
            </w:r>
            <w:r w:rsidRPr="00126706">
              <w:rPr>
                <w:rFonts w:ascii="Browallia New" w:hAnsi="Browallia New" w:cs="Browallia New"/>
                <w:sz w:val="28"/>
                <w:szCs w:val="28"/>
                <w:lang w:val="en-GB"/>
              </w:rPr>
              <w:t xml:space="preserve">: </w:t>
            </w:r>
            <w:r w:rsidRPr="00126706">
              <w:rPr>
                <w:rFonts w:ascii="Browallia New" w:hAnsi="Browallia New" w:cs="Browallia New"/>
                <w:sz w:val="28"/>
                <w:szCs w:val="28"/>
                <w:cs/>
              </w:rPr>
              <w:t>พันบาท)</w:t>
            </w:r>
          </w:p>
        </w:tc>
      </w:tr>
      <w:tr w:rsidR="00D83EDF" w:rsidRPr="00126706" w14:paraId="5E16076E" w14:textId="77777777" w:rsidTr="007A18DC">
        <w:trPr>
          <w:cantSplit/>
        </w:trPr>
        <w:tc>
          <w:tcPr>
            <w:tcW w:w="4275" w:type="dxa"/>
          </w:tcPr>
          <w:p w14:paraId="04D8113F"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701A61FE" w14:textId="77777777" w:rsidR="00D83EDF" w:rsidRPr="00126706" w:rsidRDefault="00D83EDF" w:rsidP="007A18DC">
            <w:pPr>
              <w:spacing w:line="240" w:lineRule="auto"/>
              <w:jc w:val="center"/>
              <w:rPr>
                <w:rFonts w:ascii="Browallia New" w:hAnsi="Browallia New" w:cs="Browallia New"/>
                <w:sz w:val="28"/>
                <w:szCs w:val="28"/>
                <w:cs/>
              </w:rPr>
            </w:pPr>
            <w:r w:rsidRPr="00126706">
              <w:rPr>
                <w:rFonts w:ascii="Browallia New" w:hAnsi="Browallia New" w:cs="Browallia New"/>
                <w:sz w:val="28"/>
                <w:szCs w:val="28"/>
                <w:cs/>
              </w:rPr>
              <w:t>งบการเงินรวม</w:t>
            </w:r>
          </w:p>
        </w:tc>
        <w:tc>
          <w:tcPr>
            <w:tcW w:w="212" w:type="dxa"/>
          </w:tcPr>
          <w:p w14:paraId="3F2E51BF"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6F02EB9E" w14:textId="77777777" w:rsidR="00D83EDF" w:rsidRPr="00126706" w:rsidRDefault="00D83EDF" w:rsidP="007A18DC">
            <w:pPr>
              <w:spacing w:line="240" w:lineRule="auto"/>
              <w:jc w:val="center"/>
              <w:rPr>
                <w:rFonts w:ascii="Browallia New" w:hAnsi="Browallia New" w:cs="Browallia New"/>
                <w:sz w:val="28"/>
                <w:szCs w:val="28"/>
                <w:cs/>
              </w:rPr>
            </w:pPr>
            <w:r w:rsidRPr="00126706">
              <w:rPr>
                <w:rFonts w:ascii="Browallia New" w:hAnsi="Browallia New" w:cs="Browallia New"/>
                <w:sz w:val="28"/>
                <w:szCs w:val="28"/>
                <w:cs/>
              </w:rPr>
              <w:t>งบการเงินเฉพาะของบริษัท</w:t>
            </w:r>
          </w:p>
        </w:tc>
      </w:tr>
      <w:tr w:rsidR="00D83EDF" w:rsidRPr="00126706" w14:paraId="6E6E1E70" w14:textId="77777777" w:rsidTr="007A18DC">
        <w:trPr>
          <w:cantSplit/>
          <w:trHeight w:hRule="exact" w:val="325"/>
        </w:trPr>
        <w:tc>
          <w:tcPr>
            <w:tcW w:w="4275" w:type="dxa"/>
          </w:tcPr>
          <w:p w14:paraId="2C635913"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tcBorders>
          </w:tcPr>
          <w:p w14:paraId="7A5D0065"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2" w:type="dxa"/>
          </w:tcPr>
          <w:p w14:paraId="5CE5225E"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5D645DC4" w14:textId="77777777" w:rsidR="00D83EDF" w:rsidRPr="00126706" w:rsidRDefault="00D83EDF" w:rsidP="007A18DC">
            <w:pPr>
              <w:tabs>
                <w:tab w:val="left" w:pos="3390"/>
              </w:tabs>
              <w:spacing w:line="240" w:lineRule="auto"/>
              <w:ind w:left="426"/>
              <w:jc w:val="thaiDistribute"/>
              <w:rPr>
                <w:rFonts w:ascii="Browallia New" w:hAnsi="Browallia New" w:cs="Browallia New"/>
                <w:sz w:val="28"/>
                <w:szCs w:val="28"/>
                <w:cs/>
              </w:rPr>
            </w:pPr>
          </w:p>
        </w:tc>
      </w:tr>
      <w:tr w:rsidR="002F7D8E" w:rsidRPr="00126706" w14:paraId="684A7D3A" w14:textId="77777777" w:rsidTr="00DA55B9">
        <w:trPr>
          <w:cantSplit/>
          <w:trHeight w:val="80"/>
        </w:trPr>
        <w:tc>
          <w:tcPr>
            <w:tcW w:w="4275" w:type="dxa"/>
            <w:vAlign w:val="bottom"/>
          </w:tcPr>
          <w:p w14:paraId="412A0B26" w14:textId="67EDAF70" w:rsidR="002F7D8E" w:rsidRPr="00126706" w:rsidRDefault="001B6BD1" w:rsidP="00DA55B9">
            <w:pPr>
              <w:tabs>
                <w:tab w:val="left" w:pos="3390"/>
              </w:tabs>
              <w:spacing w:line="240" w:lineRule="auto"/>
              <w:ind w:left="215" w:hanging="215"/>
              <w:jc w:val="thaiDistribute"/>
              <w:rPr>
                <w:rFonts w:ascii="Browallia New" w:hAnsi="Browallia New" w:cs="Browallia New"/>
                <w:sz w:val="28"/>
                <w:szCs w:val="28"/>
                <w:cs/>
              </w:rPr>
            </w:pPr>
            <w:r w:rsidRPr="00126706">
              <w:rPr>
                <w:rFonts w:ascii="Browallia New" w:hAnsi="Browallia New" w:cs="Browallia New"/>
                <w:sz w:val="28"/>
                <w:szCs w:val="28"/>
                <w:cs/>
              </w:rPr>
              <w:t xml:space="preserve">ยอดคงเหลือ ณ วันที่ 1 มกราคม 2563 </w:t>
            </w:r>
            <w:r w:rsidRPr="00126706">
              <w:rPr>
                <w:rFonts w:ascii="Browallia New" w:hAnsi="Browallia New" w:cs="Browallia New"/>
                <w:sz w:val="28"/>
                <w:szCs w:val="28"/>
              </w:rPr>
              <w:t xml:space="preserve">- </w:t>
            </w:r>
            <w:r w:rsidRPr="00126706">
              <w:rPr>
                <w:rFonts w:ascii="Browallia New" w:hAnsi="Browallia New" w:cs="Browallia New" w:hint="cs"/>
                <w:sz w:val="28"/>
                <w:szCs w:val="28"/>
                <w:cs/>
              </w:rPr>
              <w:t>ก่อนปรับปรุง</w:t>
            </w:r>
          </w:p>
        </w:tc>
        <w:tc>
          <w:tcPr>
            <w:tcW w:w="2175" w:type="dxa"/>
          </w:tcPr>
          <w:p w14:paraId="04FA7A8A" w14:textId="66534285" w:rsidR="002F7D8E" w:rsidRPr="00126706"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126706">
              <w:rPr>
                <w:rFonts w:ascii="Browallia New" w:hAnsi="Browallia New" w:cs="Browallia New"/>
                <w:sz w:val="28"/>
                <w:szCs w:val="28"/>
                <w:lang w:val="en-GB"/>
              </w:rPr>
              <w:t xml:space="preserve">                      -</w:t>
            </w:r>
          </w:p>
        </w:tc>
        <w:tc>
          <w:tcPr>
            <w:tcW w:w="212" w:type="dxa"/>
          </w:tcPr>
          <w:p w14:paraId="183BA96C" w14:textId="77777777" w:rsidR="002F7D8E" w:rsidRPr="00126706" w:rsidRDefault="002F7D8E" w:rsidP="002F7D8E">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3DF4AEF" w14:textId="5354F159" w:rsidR="002F7D8E" w:rsidRPr="00126706" w:rsidRDefault="001B6BD1" w:rsidP="00DA55B9">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126706">
              <w:rPr>
                <w:rFonts w:ascii="Browallia New" w:hAnsi="Browallia New" w:cs="Browallia New"/>
                <w:sz w:val="28"/>
                <w:szCs w:val="28"/>
                <w:lang w:val="en-GB"/>
              </w:rPr>
              <w:t xml:space="preserve">             </w:t>
            </w:r>
            <w:r w:rsidR="00F60B20" w:rsidRPr="00126706">
              <w:rPr>
                <w:rFonts w:ascii="Browallia New" w:hAnsi="Browallia New" w:cs="Browallia New"/>
                <w:sz w:val="28"/>
                <w:szCs w:val="28"/>
                <w:lang w:val="en-GB"/>
              </w:rPr>
              <w:t xml:space="preserve"> </w:t>
            </w:r>
            <w:r w:rsidRPr="00126706">
              <w:rPr>
                <w:rFonts w:ascii="Browallia New" w:hAnsi="Browallia New" w:cs="Browallia New"/>
                <w:sz w:val="28"/>
                <w:szCs w:val="28"/>
                <w:lang w:val="en-GB"/>
              </w:rPr>
              <w:t xml:space="preserve">         -</w:t>
            </w:r>
          </w:p>
        </w:tc>
      </w:tr>
      <w:tr w:rsidR="00CD4E20" w:rsidRPr="00126706" w14:paraId="385B0451" w14:textId="77777777" w:rsidTr="00DA55B9">
        <w:trPr>
          <w:cantSplit/>
          <w:trHeight w:val="80"/>
        </w:trPr>
        <w:tc>
          <w:tcPr>
            <w:tcW w:w="4275" w:type="dxa"/>
          </w:tcPr>
          <w:p w14:paraId="641A42E6" w14:textId="59F2E4BF" w:rsidR="00CD4E20" w:rsidRPr="00126706"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126706">
              <w:rPr>
                <w:rFonts w:ascii="Browallia New" w:hAnsi="Browallia New" w:cs="Browallia New" w:hint="cs"/>
                <w:sz w:val="28"/>
                <w:szCs w:val="28"/>
                <w:cs/>
              </w:rPr>
              <w:t>ผลกระทบของการนำมาตรฐานใหม่มาใช้เป็นครั้งแรก</w:t>
            </w:r>
          </w:p>
        </w:tc>
        <w:tc>
          <w:tcPr>
            <w:tcW w:w="2175" w:type="dxa"/>
            <w:tcBorders>
              <w:bottom w:val="single" w:sz="4" w:space="0" w:color="auto"/>
            </w:tcBorders>
          </w:tcPr>
          <w:p w14:paraId="5E855A14" w14:textId="7DE8C05E" w:rsidR="00CD4E20" w:rsidRPr="00126706"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92,453</w:t>
            </w:r>
          </w:p>
        </w:tc>
        <w:tc>
          <w:tcPr>
            <w:tcW w:w="212" w:type="dxa"/>
          </w:tcPr>
          <w:p w14:paraId="3CDD9A04" w14:textId="77777777" w:rsidR="00CD4E20" w:rsidRPr="00126706"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bottom w:val="single" w:sz="4" w:space="0" w:color="auto"/>
            </w:tcBorders>
          </w:tcPr>
          <w:p w14:paraId="1C6A62BF" w14:textId="764D6144" w:rsidR="00CD4E20" w:rsidRPr="00126706"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340,575</w:t>
            </w:r>
          </w:p>
        </w:tc>
      </w:tr>
      <w:tr w:rsidR="00CD4E20" w:rsidRPr="00126706" w14:paraId="4B68CE14" w14:textId="77777777" w:rsidTr="00DA55B9">
        <w:trPr>
          <w:cantSplit/>
          <w:trHeight w:val="80"/>
        </w:trPr>
        <w:tc>
          <w:tcPr>
            <w:tcW w:w="4275" w:type="dxa"/>
          </w:tcPr>
          <w:p w14:paraId="6689A485" w14:textId="4B2BF808" w:rsidR="00CD4E20" w:rsidRPr="00126706" w:rsidRDefault="00CD4E20" w:rsidP="00987B55">
            <w:pPr>
              <w:tabs>
                <w:tab w:val="left" w:pos="3390"/>
              </w:tabs>
              <w:spacing w:line="240" w:lineRule="auto"/>
              <w:ind w:left="215" w:hanging="215"/>
              <w:rPr>
                <w:rFonts w:ascii="Browallia New" w:hAnsi="Browallia New" w:cs="Browallia New"/>
                <w:sz w:val="28"/>
                <w:szCs w:val="28"/>
                <w:cs/>
              </w:rPr>
            </w:pPr>
            <w:r w:rsidRPr="00126706">
              <w:rPr>
                <w:rFonts w:ascii="Browallia New" w:hAnsi="Browallia New" w:cs="Browallia New"/>
                <w:sz w:val="28"/>
                <w:szCs w:val="28"/>
                <w:cs/>
              </w:rPr>
              <w:t>มูลค่า</w:t>
            </w:r>
            <w:r w:rsidRPr="00126706">
              <w:rPr>
                <w:rFonts w:ascii="Browallia New" w:hAnsi="Browallia New" w:cs="Browallia New" w:hint="cs"/>
                <w:sz w:val="28"/>
                <w:szCs w:val="28"/>
                <w:cs/>
              </w:rPr>
              <w:t>สุทธิ</w:t>
            </w:r>
            <w:r w:rsidRPr="00126706">
              <w:rPr>
                <w:rFonts w:ascii="Browallia New" w:hAnsi="Browallia New" w:cs="Browallia New"/>
                <w:sz w:val="28"/>
                <w:szCs w:val="28"/>
                <w:cs/>
              </w:rPr>
              <w:t>ตามบัญชี</w:t>
            </w:r>
            <w:r w:rsidRPr="00126706">
              <w:rPr>
                <w:rFonts w:ascii="Browallia New" w:hAnsi="Browallia New" w:cs="Browallia New"/>
                <w:sz w:val="28"/>
                <w:szCs w:val="28"/>
              </w:rPr>
              <w:t xml:space="preserve"> </w:t>
            </w:r>
            <w:r w:rsidRPr="00126706">
              <w:rPr>
                <w:rFonts w:ascii="Browallia New" w:hAnsi="Browallia New" w:cs="Browallia New"/>
                <w:sz w:val="28"/>
                <w:szCs w:val="28"/>
                <w:cs/>
              </w:rPr>
              <w:t xml:space="preserve">ณ วันที่ </w:t>
            </w:r>
            <w:r w:rsidRPr="00126706">
              <w:rPr>
                <w:rFonts w:ascii="Browallia New" w:hAnsi="Browallia New" w:cs="Browallia New"/>
                <w:sz w:val="28"/>
                <w:szCs w:val="28"/>
              </w:rPr>
              <w:t>1</w:t>
            </w:r>
            <w:r w:rsidRPr="00126706">
              <w:rPr>
                <w:rFonts w:ascii="Browallia New" w:hAnsi="Browallia New" w:cs="Browallia New"/>
                <w:sz w:val="28"/>
                <w:szCs w:val="28"/>
                <w:cs/>
              </w:rPr>
              <w:t xml:space="preserve"> มกราคม </w:t>
            </w:r>
            <w:r w:rsidRPr="00126706">
              <w:rPr>
                <w:rFonts w:ascii="Browallia New" w:hAnsi="Browallia New" w:cs="Browallia New"/>
                <w:sz w:val="28"/>
                <w:szCs w:val="28"/>
              </w:rPr>
              <w:t>256</w:t>
            </w:r>
            <w:r w:rsidRPr="00126706">
              <w:rPr>
                <w:rFonts w:ascii="Browallia New" w:hAnsi="Browallia New" w:cs="Browallia New" w:hint="cs"/>
                <w:sz w:val="28"/>
                <w:szCs w:val="28"/>
              </w:rPr>
              <w:t>3</w:t>
            </w:r>
            <w:r w:rsidRPr="00126706">
              <w:rPr>
                <w:rFonts w:ascii="Browallia New" w:hAnsi="Browallia New" w:cs="Browallia New"/>
                <w:sz w:val="28"/>
                <w:szCs w:val="28"/>
              </w:rPr>
              <w:t xml:space="preserve"> - </w:t>
            </w:r>
            <w:r w:rsidRPr="00126706">
              <w:rPr>
                <w:rFonts w:ascii="Browallia New" w:hAnsi="Browallia New" w:cs="Browallia New"/>
                <w:sz w:val="28"/>
                <w:szCs w:val="28"/>
                <w:cs/>
              </w:rPr>
              <w:t>ปรับปรุงใหม่</w:t>
            </w:r>
          </w:p>
        </w:tc>
        <w:tc>
          <w:tcPr>
            <w:tcW w:w="2175" w:type="dxa"/>
            <w:tcBorders>
              <w:top w:val="single" w:sz="4" w:space="0" w:color="auto"/>
            </w:tcBorders>
          </w:tcPr>
          <w:p w14:paraId="64AEA0D8" w14:textId="77777777" w:rsidR="00CD4E20" w:rsidRPr="00126706"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979642C" w14:textId="6528E1D0" w:rsidR="00CD4E20" w:rsidRPr="00126706" w:rsidRDefault="00201C21"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92,453</w:t>
            </w:r>
          </w:p>
        </w:tc>
        <w:tc>
          <w:tcPr>
            <w:tcW w:w="212" w:type="dxa"/>
          </w:tcPr>
          <w:p w14:paraId="5104CE5D" w14:textId="77777777" w:rsidR="00CD4E20" w:rsidRPr="00126706" w:rsidRDefault="00CD4E20" w:rsidP="00CD4E20">
            <w:pPr>
              <w:tabs>
                <w:tab w:val="left" w:pos="3390"/>
              </w:tabs>
              <w:spacing w:line="240" w:lineRule="auto"/>
              <w:ind w:left="426"/>
              <w:jc w:val="right"/>
              <w:rPr>
                <w:rFonts w:ascii="Browallia New" w:hAnsi="Browallia New" w:cs="Browallia New"/>
                <w:sz w:val="28"/>
                <w:szCs w:val="28"/>
                <w:cs/>
                <w:lang w:val="en-GB"/>
              </w:rPr>
            </w:pPr>
          </w:p>
        </w:tc>
        <w:tc>
          <w:tcPr>
            <w:tcW w:w="2267" w:type="dxa"/>
            <w:tcBorders>
              <w:top w:val="single" w:sz="4" w:space="0" w:color="auto"/>
            </w:tcBorders>
          </w:tcPr>
          <w:p w14:paraId="0B2593F6" w14:textId="77777777" w:rsidR="00CD4E20" w:rsidRPr="00126706"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p>
          <w:p w14:paraId="406DB295" w14:textId="3BA9EB68" w:rsidR="00CD4E20" w:rsidRPr="00126706" w:rsidRDefault="00CD4E20" w:rsidP="00CD4E20">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340,575</w:t>
            </w:r>
          </w:p>
        </w:tc>
      </w:tr>
      <w:tr w:rsidR="00D83EDF" w:rsidRPr="00126706" w14:paraId="6FB4B4FD" w14:textId="77777777" w:rsidTr="00AE4528">
        <w:trPr>
          <w:cantSplit/>
        </w:trPr>
        <w:tc>
          <w:tcPr>
            <w:tcW w:w="4275" w:type="dxa"/>
          </w:tcPr>
          <w:p w14:paraId="7C28BDAD" w14:textId="084E4EBA" w:rsidR="00D83EDF" w:rsidRPr="00126706"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126706">
              <w:rPr>
                <w:rFonts w:ascii="Browallia New" w:hAnsi="Browallia New" w:cs="Browallia New"/>
                <w:sz w:val="28"/>
                <w:szCs w:val="28"/>
                <w:cs/>
              </w:rPr>
              <w:t>ค่าเสื่อมราคาสำหรับงวด</w:t>
            </w:r>
          </w:p>
        </w:tc>
        <w:tc>
          <w:tcPr>
            <w:tcW w:w="2175" w:type="dxa"/>
            <w:tcBorders>
              <w:bottom w:val="single" w:sz="4" w:space="0" w:color="auto"/>
            </w:tcBorders>
          </w:tcPr>
          <w:p w14:paraId="420189FD" w14:textId="6C6BD894" w:rsidR="00D83EDF" w:rsidRPr="00126706" w:rsidRDefault="009429AC"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w:t>
            </w:r>
            <w:r w:rsidR="006717EB" w:rsidRPr="00126706">
              <w:rPr>
                <w:rFonts w:ascii="Browallia New" w:hAnsi="Browallia New" w:cs="Browallia New"/>
                <w:sz w:val="28"/>
                <w:szCs w:val="28"/>
                <w:lang w:val="en-GB"/>
              </w:rPr>
              <w:t>4,25</w:t>
            </w:r>
            <w:r w:rsidR="004B466B" w:rsidRPr="00126706">
              <w:rPr>
                <w:rFonts w:ascii="Browallia New" w:hAnsi="Browallia New" w:cs="Browallia New"/>
                <w:sz w:val="28"/>
                <w:szCs w:val="28"/>
                <w:lang w:val="en-GB"/>
              </w:rPr>
              <w:t>6</w:t>
            </w:r>
            <w:r w:rsidRPr="00126706">
              <w:rPr>
                <w:rFonts w:ascii="Browallia New" w:hAnsi="Browallia New" w:cs="Browallia New"/>
                <w:sz w:val="28"/>
                <w:szCs w:val="28"/>
                <w:lang w:val="en-GB"/>
              </w:rPr>
              <w:t>)</w:t>
            </w:r>
          </w:p>
        </w:tc>
        <w:tc>
          <w:tcPr>
            <w:tcW w:w="212" w:type="dxa"/>
            <w:vAlign w:val="bottom"/>
          </w:tcPr>
          <w:p w14:paraId="5017775D" w14:textId="77777777" w:rsidR="00D83EDF" w:rsidRPr="00126706"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2F4B1D6D" w14:textId="28807BAE" w:rsidR="00D83EDF" w:rsidRPr="00126706" w:rsidRDefault="006E5D2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t>(4,59</w:t>
            </w:r>
            <w:r w:rsidR="00861706" w:rsidRPr="00126706">
              <w:rPr>
                <w:rFonts w:ascii="Browallia New" w:hAnsi="Browallia New" w:cs="Browallia New"/>
                <w:sz w:val="28"/>
                <w:szCs w:val="28"/>
                <w:lang w:val="en-GB"/>
              </w:rPr>
              <w:t>3</w:t>
            </w:r>
            <w:r w:rsidRPr="00126706">
              <w:rPr>
                <w:rFonts w:ascii="Browallia New" w:hAnsi="Browallia New" w:cs="Browallia New"/>
                <w:sz w:val="28"/>
                <w:szCs w:val="28"/>
                <w:lang w:val="en-GB"/>
              </w:rPr>
              <w:t>)</w:t>
            </w:r>
          </w:p>
        </w:tc>
      </w:tr>
      <w:tr w:rsidR="00D83EDF" w:rsidRPr="00126706" w14:paraId="0B80EA68" w14:textId="77777777" w:rsidTr="00AE4528">
        <w:trPr>
          <w:cantSplit/>
        </w:trPr>
        <w:tc>
          <w:tcPr>
            <w:tcW w:w="4275" w:type="dxa"/>
          </w:tcPr>
          <w:p w14:paraId="71CD05D7" w14:textId="51EC73F0" w:rsidR="00D83EDF" w:rsidRPr="00126706" w:rsidRDefault="00CD4E20" w:rsidP="00DA55B9">
            <w:pPr>
              <w:tabs>
                <w:tab w:val="left" w:pos="3390"/>
              </w:tabs>
              <w:spacing w:line="240" w:lineRule="auto"/>
              <w:ind w:left="215" w:hanging="215"/>
              <w:jc w:val="thaiDistribute"/>
              <w:rPr>
                <w:rFonts w:ascii="Browallia New" w:hAnsi="Browallia New" w:cs="Browallia New"/>
                <w:sz w:val="28"/>
                <w:szCs w:val="28"/>
                <w:cs/>
              </w:rPr>
            </w:pPr>
            <w:r w:rsidRPr="00126706">
              <w:rPr>
                <w:rFonts w:ascii="Browallia New" w:hAnsi="Browallia New" w:cs="Browallia New"/>
                <w:sz w:val="28"/>
                <w:szCs w:val="28"/>
                <w:cs/>
              </w:rPr>
              <w:t>มูลค่า</w:t>
            </w:r>
            <w:r w:rsidRPr="00126706">
              <w:rPr>
                <w:rFonts w:ascii="Browallia New" w:hAnsi="Browallia New" w:cs="Browallia New" w:hint="cs"/>
                <w:sz w:val="28"/>
                <w:szCs w:val="28"/>
                <w:cs/>
              </w:rPr>
              <w:t>สุทธิ</w:t>
            </w:r>
            <w:r w:rsidRPr="00126706">
              <w:rPr>
                <w:rFonts w:ascii="Browallia New" w:hAnsi="Browallia New" w:cs="Browallia New"/>
                <w:sz w:val="28"/>
                <w:szCs w:val="28"/>
                <w:cs/>
              </w:rPr>
              <w:t xml:space="preserve">ตามบัญชี ณ วันที่ </w:t>
            </w:r>
            <w:r w:rsidRPr="00126706">
              <w:rPr>
                <w:rFonts w:ascii="Browallia New" w:hAnsi="Browallia New" w:cs="Browallia New"/>
                <w:sz w:val="28"/>
                <w:szCs w:val="28"/>
              </w:rPr>
              <w:t>3</w:t>
            </w:r>
            <w:r w:rsidRPr="00126706">
              <w:rPr>
                <w:rFonts w:ascii="Browallia New" w:hAnsi="Browallia New" w:cs="Browallia New" w:hint="cs"/>
                <w:sz w:val="28"/>
                <w:szCs w:val="28"/>
              </w:rPr>
              <w:t>1</w:t>
            </w:r>
            <w:r w:rsidRPr="00126706">
              <w:rPr>
                <w:rFonts w:ascii="Browallia New" w:hAnsi="Browallia New" w:cs="Browallia New" w:hint="cs"/>
                <w:sz w:val="28"/>
                <w:szCs w:val="28"/>
                <w:cs/>
              </w:rPr>
              <w:t xml:space="preserve"> มีนาคม</w:t>
            </w:r>
            <w:r w:rsidRPr="00126706">
              <w:rPr>
                <w:rFonts w:ascii="Browallia New" w:hAnsi="Browallia New" w:cs="Browallia New"/>
                <w:sz w:val="28"/>
                <w:szCs w:val="28"/>
                <w:cs/>
              </w:rPr>
              <w:t xml:space="preserve"> </w:t>
            </w:r>
            <w:r w:rsidRPr="00126706">
              <w:rPr>
                <w:rFonts w:ascii="Browallia New" w:hAnsi="Browallia New" w:cs="Browallia New"/>
                <w:sz w:val="28"/>
                <w:szCs w:val="28"/>
              </w:rPr>
              <w:t>256</w:t>
            </w:r>
            <w:r w:rsidRPr="00126706">
              <w:rPr>
                <w:rFonts w:ascii="Browallia New" w:hAnsi="Browallia New" w:cs="Browallia New" w:hint="cs"/>
                <w:sz w:val="28"/>
                <w:szCs w:val="28"/>
              </w:rPr>
              <w:t>3</w:t>
            </w:r>
          </w:p>
        </w:tc>
        <w:tc>
          <w:tcPr>
            <w:tcW w:w="2175" w:type="dxa"/>
            <w:tcBorders>
              <w:top w:val="single" w:sz="4" w:space="0" w:color="auto"/>
              <w:bottom w:val="single" w:sz="12" w:space="0" w:color="auto"/>
            </w:tcBorders>
          </w:tcPr>
          <w:p w14:paraId="6165EC76" w14:textId="1439AA89" w:rsidR="00D83EDF" w:rsidRPr="00126706" w:rsidRDefault="00FD7247" w:rsidP="007A18DC">
            <w:pPr>
              <w:tabs>
                <w:tab w:val="clear" w:pos="227"/>
                <w:tab w:val="clear" w:pos="454"/>
                <w:tab w:val="clear" w:pos="680"/>
                <w:tab w:val="left" w:pos="720"/>
              </w:tabs>
              <w:spacing w:line="240" w:lineRule="auto"/>
              <w:ind w:right="40"/>
              <w:jc w:val="right"/>
              <w:rPr>
                <w:rFonts w:ascii="Browallia New" w:hAnsi="Browallia New" w:cs="Browallia New"/>
                <w:sz w:val="28"/>
                <w:szCs w:val="28"/>
                <w:highlight w:val="cyan"/>
                <w:cs/>
                <w:lang w:val="en-GB"/>
              </w:rPr>
            </w:pPr>
            <w:r w:rsidRPr="00126706" w:rsidDel="0081648C">
              <w:rPr>
                <w:rFonts w:ascii="Browallia New" w:hAnsi="Browallia New" w:cs="Browallia New"/>
                <w:sz w:val="28"/>
                <w:szCs w:val="28"/>
                <w:lang w:val="en-GB"/>
              </w:rPr>
              <w:t>88,197</w:t>
            </w:r>
          </w:p>
        </w:tc>
        <w:tc>
          <w:tcPr>
            <w:tcW w:w="212" w:type="dxa"/>
            <w:vAlign w:val="bottom"/>
          </w:tcPr>
          <w:p w14:paraId="1E2D563E" w14:textId="77777777" w:rsidR="00D83EDF" w:rsidRPr="00126706" w:rsidRDefault="00D83EDF" w:rsidP="007A18D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4C52472A" w14:textId="550ED217" w:rsidR="00D83EDF" w:rsidRPr="00126706" w:rsidRDefault="00861706" w:rsidP="007A18D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126706">
              <w:rPr>
                <w:rFonts w:ascii="Browallia New" w:hAnsi="Browallia New" w:cs="Browallia New"/>
                <w:sz w:val="28"/>
                <w:szCs w:val="28"/>
                <w:lang w:val="en-GB"/>
              </w:rPr>
              <w:fldChar w:fldCharType="begin"/>
            </w:r>
            <w:r w:rsidRPr="00126706">
              <w:rPr>
                <w:rFonts w:ascii="Browallia New" w:hAnsi="Browallia New" w:cs="Browallia New"/>
                <w:sz w:val="28"/>
                <w:szCs w:val="28"/>
                <w:lang w:val="en-GB"/>
              </w:rPr>
              <w:instrText xml:space="preserve"> =SUM(ABOVE) </w:instrText>
            </w:r>
            <w:r w:rsidRPr="00126706">
              <w:rPr>
                <w:rFonts w:ascii="Browallia New" w:hAnsi="Browallia New" w:cs="Browallia New"/>
                <w:sz w:val="28"/>
                <w:szCs w:val="28"/>
                <w:lang w:val="en-GB"/>
              </w:rPr>
              <w:fldChar w:fldCharType="separate"/>
            </w:r>
            <w:r w:rsidRPr="00126706">
              <w:rPr>
                <w:rFonts w:ascii="Browallia New" w:hAnsi="Browallia New" w:cs="Browallia New"/>
                <w:sz w:val="28"/>
                <w:szCs w:val="28"/>
                <w:lang w:val="en-GB"/>
              </w:rPr>
              <w:t>335,982</w:t>
            </w:r>
            <w:r w:rsidRPr="00126706">
              <w:rPr>
                <w:rFonts w:ascii="Browallia New" w:hAnsi="Browallia New" w:cs="Browallia New"/>
                <w:sz w:val="28"/>
                <w:szCs w:val="28"/>
                <w:lang w:val="en-GB"/>
              </w:rPr>
              <w:fldChar w:fldCharType="end"/>
            </w:r>
          </w:p>
        </w:tc>
      </w:tr>
    </w:tbl>
    <w:p w14:paraId="40095347" w14:textId="67C42FA7" w:rsidR="00A82FF8" w:rsidRPr="00996FCA" w:rsidRDefault="00A82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lang w:val="en-GB"/>
        </w:rPr>
      </w:pPr>
    </w:p>
    <w:p w14:paraId="54D4BD56" w14:textId="77777777" w:rsidR="00445844" w:rsidRPr="00126706" w:rsidRDefault="000064DA" w:rsidP="0044584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bookmarkStart w:id="4" w:name="_Hlk38910074"/>
      <w:r w:rsidRPr="00126706">
        <w:rPr>
          <w:rFonts w:ascii="Browallia New" w:hAnsi="Browallia New" w:cs="Browallia New"/>
          <w:b/>
          <w:bCs/>
          <w:sz w:val="28"/>
          <w:szCs w:val="28"/>
          <w:cs/>
          <w:lang w:val="en-GB"/>
        </w:rPr>
        <w:t>อสังหาริมทรัพย์เพื่อการลงทุน</w:t>
      </w:r>
    </w:p>
    <w:bookmarkEnd w:id="4"/>
    <w:p w14:paraId="766D1E3E" w14:textId="77777777" w:rsidR="00445844" w:rsidRPr="00996FCA"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10E6F66" w14:textId="6F6E33CA" w:rsidR="00445844" w:rsidRPr="00445844"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126706">
        <w:rPr>
          <w:rFonts w:ascii="Browallia New" w:hAnsi="Browallia New" w:cs="Browallia New"/>
          <w:sz w:val="28"/>
          <w:szCs w:val="28"/>
          <w:cs/>
        </w:rPr>
        <w:t>รายการเคลื่อนไหวของ</w:t>
      </w:r>
      <w:r w:rsidRPr="00445844">
        <w:rPr>
          <w:rFonts w:ascii="Browallia New" w:hAnsi="Browallia New" w:cs="Browallia New"/>
          <w:sz w:val="28"/>
          <w:szCs w:val="28"/>
          <w:cs/>
        </w:rPr>
        <w:t>อสังหาริมทรัพย์เพื่อการลงทุนสำหรับงวด</w:t>
      </w:r>
      <w:r w:rsidRPr="00445844">
        <w:rPr>
          <w:rFonts w:ascii="Browallia New" w:hAnsi="Browallia New" w:cs="Browallia New" w:hint="cs"/>
          <w:sz w:val="28"/>
          <w:szCs w:val="28"/>
          <w:cs/>
        </w:rPr>
        <w:t>สาม</w:t>
      </w:r>
      <w:r w:rsidRPr="00445844">
        <w:rPr>
          <w:rFonts w:ascii="Browallia New" w:hAnsi="Browallia New" w:cs="Browallia New"/>
          <w:sz w:val="28"/>
          <w:szCs w:val="28"/>
          <w:cs/>
        </w:rPr>
        <w:t xml:space="preserve">เดือนสิ้นสุดวันที่ </w:t>
      </w:r>
      <w:r w:rsidRPr="00445844">
        <w:rPr>
          <w:rFonts w:ascii="Browallia New" w:hAnsi="Browallia New" w:cs="Browallia New"/>
          <w:sz w:val="28"/>
          <w:szCs w:val="28"/>
        </w:rPr>
        <w:t>3</w:t>
      </w:r>
      <w:r w:rsidRPr="00445844">
        <w:rPr>
          <w:rFonts w:ascii="Browallia New" w:hAnsi="Browallia New" w:cs="Browallia New" w:hint="cs"/>
          <w:sz w:val="28"/>
          <w:szCs w:val="28"/>
        </w:rPr>
        <w:t>1</w:t>
      </w:r>
      <w:r w:rsidRPr="00445844">
        <w:rPr>
          <w:rFonts w:ascii="Browallia New" w:hAnsi="Browallia New" w:cs="Browallia New" w:hint="cs"/>
          <w:sz w:val="28"/>
          <w:szCs w:val="28"/>
          <w:cs/>
        </w:rPr>
        <w:t xml:space="preserve"> มีนาคม</w:t>
      </w:r>
      <w:r w:rsidRPr="00445844">
        <w:rPr>
          <w:rFonts w:ascii="Browallia New" w:hAnsi="Browallia New" w:cs="Browallia New"/>
          <w:sz w:val="28"/>
          <w:szCs w:val="28"/>
          <w:cs/>
        </w:rPr>
        <w:t xml:space="preserve"> </w:t>
      </w:r>
      <w:r w:rsidRPr="00445844">
        <w:rPr>
          <w:rFonts w:ascii="Browallia New" w:hAnsi="Browallia New" w:cs="Browallia New"/>
          <w:sz w:val="28"/>
          <w:szCs w:val="28"/>
          <w:lang w:val="en-GB"/>
        </w:rPr>
        <w:t>256</w:t>
      </w:r>
      <w:r w:rsidRPr="00445844">
        <w:rPr>
          <w:rFonts w:ascii="Browallia New" w:hAnsi="Browallia New" w:cs="Browallia New" w:hint="cs"/>
          <w:sz w:val="28"/>
          <w:szCs w:val="28"/>
        </w:rPr>
        <w:t>3</w:t>
      </w:r>
      <w:r w:rsidRPr="00445844">
        <w:rPr>
          <w:rFonts w:ascii="Browallia New" w:hAnsi="Browallia New" w:cs="Browallia New"/>
          <w:sz w:val="28"/>
          <w:szCs w:val="28"/>
          <w:cs/>
        </w:rPr>
        <w:t xml:space="preserve"> มีดังนี้</w:t>
      </w:r>
    </w:p>
    <w:p w14:paraId="32231748" w14:textId="49204A6B" w:rsidR="00A87DD9" w:rsidRPr="00987B55"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4"/>
          <w:szCs w:val="14"/>
          <w:lang w:val="en-GB"/>
        </w:rPr>
      </w:pPr>
    </w:p>
    <w:tbl>
      <w:tblPr>
        <w:tblW w:w="8929" w:type="dxa"/>
        <w:tblInd w:w="426" w:type="dxa"/>
        <w:tblLayout w:type="fixed"/>
        <w:tblCellMar>
          <w:left w:w="72" w:type="dxa"/>
          <w:right w:w="72" w:type="dxa"/>
        </w:tblCellMar>
        <w:tblLook w:val="0000" w:firstRow="0" w:lastRow="0" w:firstColumn="0" w:lastColumn="0" w:noHBand="0" w:noVBand="0"/>
      </w:tblPr>
      <w:tblGrid>
        <w:gridCol w:w="4110"/>
        <w:gridCol w:w="165"/>
        <w:gridCol w:w="2103"/>
        <w:gridCol w:w="284"/>
        <w:gridCol w:w="2267"/>
      </w:tblGrid>
      <w:tr w:rsidR="007B2C13" w:rsidRPr="00C2555B" w14:paraId="64BBE627" w14:textId="77777777" w:rsidTr="007B2C13">
        <w:trPr>
          <w:cantSplit/>
        </w:trPr>
        <w:tc>
          <w:tcPr>
            <w:tcW w:w="4110" w:type="dxa"/>
          </w:tcPr>
          <w:p w14:paraId="1A9C2A13"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43BDD5B2" w14:textId="77777777" w:rsidR="007B2C13" w:rsidRPr="00C2555B" w:rsidRDefault="007B2C13"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lang w:val="en-GB"/>
              </w:rPr>
              <w:t xml:space="preserve">: </w:t>
            </w:r>
            <w:r w:rsidRPr="00C2555B">
              <w:rPr>
                <w:rFonts w:ascii="Browallia New" w:hAnsi="Browallia New" w:cs="Browallia New"/>
                <w:sz w:val="28"/>
                <w:szCs w:val="28"/>
                <w:cs/>
              </w:rPr>
              <w:t>พันบาท)</w:t>
            </w:r>
          </w:p>
        </w:tc>
      </w:tr>
      <w:tr w:rsidR="007B2C13" w:rsidRPr="00C2555B" w14:paraId="18D4F111" w14:textId="77777777" w:rsidTr="007B2C13">
        <w:trPr>
          <w:cantSplit/>
        </w:trPr>
        <w:tc>
          <w:tcPr>
            <w:tcW w:w="4110" w:type="dxa"/>
          </w:tcPr>
          <w:p w14:paraId="177953DE"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bottom w:val="single" w:sz="4" w:space="0" w:color="auto"/>
            </w:tcBorders>
            <w:vAlign w:val="center"/>
          </w:tcPr>
          <w:p w14:paraId="3AAAE578"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284" w:type="dxa"/>
          </w:tcPr>
          <w:p w14:paraId="49321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20D14F1E" w14:textId="77777777" w:rsidR="007B2C13" w:rsidRPr="00C2555B" w:rsidRDefault="007B2C13"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7B2C13" w:rsidRPr="00C2555B" w14:paraId="3E8086DE" w14:textId="77777777" w:rsidTr="001C3234">
        <w:trPr>
          <w:cantSplit/>
          <w:trHeight w:hRule="exact" w:val="289"/>
        </w:trPr>
        <w:tc>
          <w:tcPr>
            <w:tcW w:w="4110" w:type="dxa"/>
          </w:tcPr>
          <w:p w14:paraId="3C30D15F"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37DD0C31"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tcBorders>
          </w:tcPr>
          <w:p w14:paraId="3629961C"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84" w:type="dxa"/>
          </w:tcPr>
          <w:p w14:paraId="74706FA2"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top w:val="single" w:sz="4" w:space="0" w:color="auto"/>
            </w:tcBorders>
          </w:tcPr>
          <w:p w14:paraId="1877944A" w14:textId="77777777" w:rsidR="007B2C13" w:rsidRPr="00C2555B" w:rsidRDefault="007B2C13" w:rsidP="00204A5D">
            <w:pPr>
              <w:tabs>
                <w:tab w:val="left" w:pos="3390"/>
              </w:tabs>
              <w:spacing w:line="240" w:lineRule="auto"/>
              <w:ind w:left="426"/>
              <w:jc w:val="thaiDistribute"/>
              <w:rPr>
                <w:rFonts w:ascii="Browallia New" w:hAnsi="Browallia New" w:cs="Browallia New"/>
                <w:sz w:val="28"/>
                <w:szCs w:val="28"/>
                <w:cs/>
              </w:rPr>
            </w:pPr>
          </w:p>
        </w:tc>
      </w:tr>
      <w:tr w:rsidR="00CA7E1D" w:rsidRPr="00C2555B" w14:paraId="6BBC9FC8" w14:textId="77777777" w:rsidTr="007B2C13">
        <w:trPr>
          <w:cantSplit/>
          <w:trHeight w:val="171"/>
        </w:trPr>
        <w:tc>
          <w:tcPr>
            <w:tcW w:w="4110" w:type="dxa"/>
          </w:tcPr>
          <w:p w14:paraId="63C2BE06" w14:textId="593F90BF" w:rsidR="00CA7E1D" w:rsidRPr="00C961D5" w:rsidRDefault="00923D05" w:rsidP="00207CDE">
            <w:pPr>
              <w:tabs>
                <w:tab w:val="left" w:pos="3390"/>
              </w:tabs>
              <w:spacing w:line="240" w:lineRule="auto"/>
              <w:jc w:val="thaiDistribute"/>
              <w:rPr>
                <w:rFonts w:ascii="Browallia New" w:hAnsi="Browallia New" w:cs="Browallia New"/>
                <w:sz w:val="28"/>
                <w:szCs w:val="28"/>
              </w:rPr>
            </w:pPr>
            <w:r w:rsidRPr="00C961D5">
              <w:rPr>
                <w:rFonts w:ascii="Browallia New" w:hAnsi="Browallia New" w:cs="Browallia New"/>
                <w:sz w:val="28"/>
                <w:szCs w:val="28"/>
                <w:cs/>
              </w:rPr>
              <w:t>มูลค่า</w:t>
            </w:r>
            <w:r w:rsidR="0068631D">
              <w:rPr>
                <w:rFonts w:ascii="Browallia New" w:hAnsi="Browallia New" w:cs="Browallia New" w:hint="cs"/>
                <w:sz w:val="28"/>
                <w:szCs w:val="28"/>
                <w:cs/>
              </w:rPr>
              <w:t>สุทธิ</w:t>
            </w:r>
            <w:r w:rsidR="00CA7E1D" w:rsidRPr="00C961D5">
              <w:rPr>
                <w:rFonts w:ascii="Browallia New" w:hAnsi="Browallia New" w:cs="Browallia New"/>
                <w:sz w:val="28"/>
                <w:szCs w:val="28"/>
                <w:cs/>
              </w:rPr>
              <w:t>ตามบัญชี</w:t>
            </w:r>
            <w:r w:rsidR="00CA7E1D" w:rsidRPr="00C961D5">
              <w:rPr>
                <w:rFonts w:ascii="Browallia New" w:hAnsi="Browallia New" w:cs="Browallia New"/>
                <w:sz w:val="28"/>
                <w:szCs w:val="28"/>
              </w:rPr>
              <w:t xml:space="preserve"> </w:t>
            </w:r>
            <w:r w:rsidR="00CA7E1D" w:rsidRPr="00C961D5">
              <w:rPr>
                <w:rFonts w:ascii="Browallia New" w:hAnsi="Browallia New" w:cs="Browallia New"/>
                <w:sz w:val="28"/>
                <w:szCs w:val="28"/>
                <w:cs/>
              </w:rPr>
              <w:t xml:space="preserve">ณ วันที่ </w:t>
            </w:r>
            <w:r w:rsidR="00690737" w:rsidRPr="00C961D5">
              <w:rPr>
                <w:rFonts w:ascii="Browallia New" w:hAnsi="Browallia New" w:cs="Browallia New"/>
                <w:sz w:val="28"/>
                <w:szCs w:val="28"/>
              </w:rPr>
              <w:t>1</w:t>
            </w:r>
            <w:r w:rsidR="00690737" w:rsidRPr="00C961D5">
              <w:rPr>
                <w:rFonts w:ascii="Browallia New" w:hAnsi="Browallia New" w:cs="Browallia New"/>
                <w:sz w:val="28"/>
                <w:szCs w:val="28"/>
                <w:cs/>
              </w:rPr>
              <w:t xml:space="preserve"> มกราคม </w:t>
            </w:r>
            <w:r w:rsidR="00690737" w:rsidRPr="00C961D5">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65" w:type="dxa"/>
          </w:tcPr>
          <w:p w14:paraId="4100E20B" w14:textId="77777777" w:rsidR="00CA7E1D" w:rsidRPr="00C961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03" w:type="dxa"/>
            <w:vAlign w:val="bottom"/>
          </w:tcPr>
          <w:p w14:paraId="59EC8F1E" w14:textId="79BEC94B" w:rsidR="00CA7E1D" w:rsidRPr="00553E75" w:rsidRDefault="00F73722" w:rsidP="00B762DD">
            <w:pPr>
              <w:pStyle w:val="acctfourfigures"/>
              <w:tabs>
                <w:tab w:val="clear" w:pos="765"/>
              </w:tabs>
              <w:spacing w:line="240" w:lineRule="auto"/>
              <w:ind w:left="-117"/>
              <w:jc w:val="right"/>
              <w:rPr>
                <w:rFonts w:ascii="Browallia New" w:hAnsi="Browallia New" w:cs="Browallia New"/>
                <w:sz w:val="28"/>
                <w:szCs w:val="28"/>
                <w:highlight w:val="cyan"/>
              </w:rPr>
            </w:pPr>
            <w:r w:rsidRPr="00CD2BC9">
              <w:rPr>
                <w:rFonts w:ascii="Browallia New" w:hAnsi="Browallia New" w:cs="Browallia New"/>
                <w:sz w:val="28"/>
                <w:szCs w:val="28"/>
              </w:rPr>
              <w:t>877,325</w:t>
            </w:r>
          </w:p>
        </w:tc>
        <w:tc>
          <w:tcPr>
            <w:tcW w:w="284" w:type="dxa"/>
            <w:vAlign w:val="bottom"/>
          </w:tcPr>
          <w:p w14:paraId="633B6AE8" w14:textId="77777777" w:rsidR="00CA7E1D" w:rsidRPr="00C2555B"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79812D87" w14:textId="10456931" w:rsidR="00CA7E1D" w:rsidRPr="00FF05B8" w:rsidRDefault="00F73722" w:rsidP="00B762DD">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259,209</w:t>
            </w:r>
          </w:p>
        </w:tc>
      </w:tr>
      <w:tr w:rsidR="00F84498" w:rsidRPr="00C2555B" w14:paraId="061EB5E5" w14:textId="77777777" w:rsidTr="00553E75">
        <w:trPr>
          <w:cantSplit/>
          <w:trHeight w:val="171"/>
        </w:trPr>
        <w:tc>
          <w:tcPr>
            <w:tcW w:w="4110" w:type="dxa"/>
          </w:tcPr>
          <w:p w14:paraId="445AB44B" w14:textId="6024C43E" w:rsidR="00F84498" w:rsidRPr="00C961D5" w:rsidRDefault="00F84498" w:rsidP="00F8449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จำหน่าย</w:t>
            </w:r>
            <w:r w:rsidR="00D47503">
              <w:rPr>
                <w:rFonts w:ascii="Browallia New" w:hAnsi="Browallia New" w:cs="Browallia New" w:hint="cs"/>
                <w:sz w:val="28"/>
                <w:szCs w:val="28"/>
                <w:cs/>
              </w:rPr>
              <w:t>และ</w:t>
            </w:r>
            <w:r w:rsidR="00793812">
              <w:rPr>
                <w:rFonts w:ascii="Browallia New" w:hAnsi="Browallia New" w:cs="Browallia New" w:hint="cs"/>
                <w:sz w:val="28"/>
                <w:szCs w:val="28"/>
                <w:cs/>
              </w:rPr>
              <w:t>ตัด</w:t>
            </w:r>
            <w:r w:rsidRPr="00C961D5">
              <w:rPr>
                <w:rFonts w:ascii="Browallia New" w:hAnsi="Browallia New" w:cs="Browallia New"/>
                <w:sz w:val="28"/>
                <w:szCs w:val="28"/>
                <w:cs/>
              </w:rPr>
              <w:t>จำหน่ายระหว่างงวด</w:t>
            </w:r>
          </w:p>
        </w:tc>
        <w:tc>
          <w:tcPr>
            <w:tcW w:w="165" w:type="dxa"/>
          </w:tcPr>
          <w:p w14:paraId="66C37371" w14:textId="77777777" w:rsidR="00F84498" w:rsidRPr="00C961D5" w:rsidRDefault="00F84498" w:rsidP="00F84498">
            <w:pPr>
              <w:tabs>
                <w:tab w:val="left" w:pos="3390"/>
              </w:tabs>
              <w:spacing w:line="240" w:lineRule="auto"/>
              <w:ind w:left="426"/>
              <w:jc w:val="thaiDistribute"/>
              <w:rPr>
                <w:rFonts w:ascii="Browallia New" w:hAnsi="Browallia New" w:cs="Browallia New"/>
                <w:sz w:val="28"/>
                <w:szCs w:val="28"/>
                <w:cs/>
              </w:rPr>
            </w:pPr>
          </w:p>
        </w:tc>
        <w:tc>
          <w:tcPr>
            <w:tcW w:w="2103" w:type="dxa"/>
          </w:tcPr>
          <w:p w14:paraId="733099DA" w14:textId="67EF97AC" w:rsidR="00F84498" w:rsidRPr="00CD2BC9" w:rsidRDefault="00F84498" w:rsidP="00EA1F1C">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 xml:space="preserve">                      </w:t>
            </w:r>
            <w:r w:rsidR="004F1850">
              <w:rPr>
                <w:rFonts w:ascii="Browallia New" w:hAnsi="Browallia New" w:cs="Browallia New"/>
                <w:sz w:val="28"/>
                <w:szCs w:val="28"/>
              </w:rPr>
              <w:t>(4</w:t>
            </w:r>
            <w:r w:rsidR="00793812">
              <w:rPr>
                <w:rFonts w:ascii="Browallia New" w:hAnsi="Browallia New" w:cs="Browallia New"/>
                <w:sz w:val="28"/>
                <w:szCs w:val="28"/>
                <w:lang w:val="en-US" w:bidi="th-TH"/>
              </w:rPr>
              <w:t>40</w:t>
            </w:r>
            <w:r w:rsidR="004F1850">
              <w:rPr>
                <w:rFonts w:ascii="Browallia New" w:hAnsi="Browallia New" w:cs="Browallia New"/>
                <w:sz w:val="28"/>
                <w:szCs w:val="28"/>
              </w:rPr>
              <w:t>)</w:t>
            </w:r>
          </w:p>
        </w:tc>
        <w:tc>
          <w:tcPr>
            <w:tcW w:w="284" w:type="dxa"/>
            <w:vAlign w:val="bottom"/>
          </w:tcPr>
          <w:p w14:paraId="2A8B3E4D" w14:textId="77777777" w:rsidR="00F84498" w:rsidRPr="00C2555B" w:rsidRDefault="00F84498" w:rsidP="00F84498">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vAlign w:val="bottom"/>
          </w:tcPr>
          <w:p w14:paraId="3AE1DE6C" w14:textId="441E2111" w:rsidR="00F84498" w:rsidRDefault="00F84498" w:rsidP="00F84498">
            <w:pPr>
              <w:pStyle w:val="acctfourfigures"/>
              <w:tabs>
                <w:tab w:val="clear" w:pos="765"/>
              </w:tabs>
              <w:spacing w:line="240" w:lineRule="auto"/>
              <w:ind w:left="-117"/>
              <w:jc w:val="right"/>
              <w:rPr>
                <w:rFonts w:ascii="Browallia New" w:hAnsi="Browallia New" w:cs="Browallia New"/>
                <w:sz w:val="28"/>
                <w:szCs w:val="28"/>
              </w:rPr>
            </w:pPr>
            <w:r w:rsidRPr="006F1BFC">
              <w:rPr>
                <w:rFonts w:ascii="Browallia New" w:hAnsi="Browallia New" w:cs="Browallia New"/>
                <w:sz w:val="28"/>
                <w:szCs w:val="28"/>
              </w:rPr>
              <w:t>(435)</w:t>
            </w:r>
          </w:p>
        </w:tc>
      </w:tr>
      <w:tr w:rsidR="00685858" w:rsidRPr="00C2555B" w14:paraId="606E332C" w14:textId="77777777" w:rsidTr="009A51D1">
        <w:trPr>
          <w:cantSplit/>
          <w:trHeight w:val="80"/>
        </w:trPr>
        <w:tc>
          <w:tcPr>
            <w:tcW w:w="4110" w:type="dxa"/>
          </w:tcPr>
          <w:p w14:paraId="060BAA46" w14:textId="77777777" w:rsidR="00685858" w:rsidRPr="00C961D5" w:rsidRDefault="00685858" w:rsidP="0068585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ค่าเสื่อมราคาสำหรับงวด</w:t>
            </w:r>
          </w:p>
        </w:tc>
        <w:tc>
          <w:tcPr>
            <w:tcW w:w="165" w:type="dxa"/>
          </w:tcPr>
          <w:p w14:paraId="088FF528" w14:textId="77777777" w:rsidR="00685858" w:rsidRPr="00C961D5" w:rsidRDefault="00685858" w:rsidP="00685858">
            <w:pPr>
              <w:tabs>
                <w:tab w:val="left" w:pos="3390"/>
              </w:tabs>
              <w:spacing w:line="240" w:lineRule="auto"/>
              <w:ind w:left="426"/>
              <w:jc w:val="thaiDistribute"/>
              <w:rPr>
                <w:rFonts w:ascii="Browallia New" w:hAnsi="Browallia New" w:cs="Browallia New"/>
                <w:sz w:val="28"/>
                <w:szCs w:val="28"/>
                <w:cs/>
              </w:rPr>
            </w:pPr>
          </w:p>
        </w:tc>
        <w:tc>
          <w:tcPr>
            <w:tcW w:w="2103" w:type="dxa"/>
          </w:tcPr>
          <w:p w14:paraId="15BCBC14" w14:textId="082BF29A" w:rsidR="00685858" w:rsidRPr="00506CF9" w:rsidRDefault="009775A3" w:rsidP="00685858">
            <w:pPr>
              <w:pStyle w:val="acctfourfigures"/>
              <w:tabs>
                <w:tab w:val="clear" w:pos="765"/>
              </w:tabs>
              <w:spacing w:line="240" w:lineRule="auto"/>
              <w:ind w:left="-117"/>
              <w:jc w:val="right"/>
              <w:rPr>
                <w:rFonts w:ascii="Browallia New" w:hAnsi="Browallia New" w:cs="Browallia New"/>
                <w:sz w:val="28"/>
                <w:szCs w:val="28"/>
              </w:rPr>
            </w:pPr>
            <w:r w:rsidRPr="00506CF9">
              <w:rPr>
                <w:rFonts w:ascii="Browallia New" w:hAnsi="Browallia New" w:cs="Browallia New"/>
                <w:sz w:val="28"/>
                <w:szCs w:val="28"/>
              </w:rPr>
              <w:t>(1,8</w:t>
            </w:r>
            <w:r w:rsidR="00790660" w:rsidRPr="00506CF9">
              <w:rPr>
                <w:rFonts w:ascii="Browallia New" w:hAnsi="Browallia New" w:cs="Browallia New"/>
                <w:sz w:val="28"/>
                <w:szCs w:val="28"/>
              </w:rPr>
              <w:t>49)</w:t>
            </w:r>
          </w:p>
        </w:tc>
        <w:tc>
          <w:tcPr>
            <w:tcW w:w="284" w:type="dxa"/>
            <w:vAlign w:val="bottom"/>
          </w:tcPr>
          <w:p w14:paraId="0487F5C1" w14:textId="77777777" w:rsidR="00685858" w:rsidRPr="00C2555B" w:rsidRDefault="00685858" w:rsidP="00685858">
            <w:pPr>
              <w:tabs>
                <w:tab w:val="left" w:pos="3390"/>
              </w:tabs>
              <w:spacing w:line="240" w:lineRule="auto"/>
              <w:ind w:left="426"/>
              <w:jc w:val="right"/>
              <w:rPr>
                <w:rFonts w:ascii="Browallia New" w:hAnsi="Browallia New" w:cs="Browallia New"/>
                <w:sz w:val="28"/>
                <w:szCs w:val="28"/>
                <w:cs/>
              </w:rPr>
            </w:pPr>
          </w:p>
        </w:tc>
        <w:tc>
          <w:tcPr>
            <w:tcW w:w="2267" w:type="dxa"/>
          </w:tcPr>
          <w:p w14:paraId="6EEBA036" w14:textId="05770C04" w:rsidR="00685858" w:rsidRPr="00324907" w:rsidRDefault="00800B76" w:rsidP="00553E75">
            <w:pPr>
              <w:pStyle w:val="acctfourfigures"/>
              <w:tabs>
                <w:tab w:val="clear" w:pos="765"/>
              </w:tabs>
              <w:spacing w:line="240" w:lineRule="auto"/>
              <w:ind w:left="-117"/>
              <w:jc w:val="center"/>
              <w:rPr>
                <w:rFonts w:ascii="Browallia New" w:hAnsi="Browallia New" w:cs="Browallia New"/>
                <w:sz w:val="28"/>
                <w:szCs w:val="28"/>
              </w:rPr>
            </w:pPr>
            <w:r>
              <w:rPr>
                <w:rFonts w:ascii="Browallia New" w:hAnsi="Browallia New" w:cs="Browallia New"/>
                <w:sz w:val="28"/>
                <w:szCs w:val="28"/>
              </w:rPr>
              <w:t xml:space="preserve">                          </w:t>
            </w:r>
            <w:r w:rsidRPr="00553E75">
              <w:rPr>
                <w:rFonts w:ascii="Browallia New" w:hAnsi="Browallia New" w:cs="Browallia New"/>
                <w:sz w:val="28"/>
                <w:szCs w:val="28"/>
              </w:rPr>
              <w:t>-</w:t>
            </w:r>
          </w:p>
        </w:tc>
      </w:tr>
      <w:tr w:rsidR="00685858" w:rsidRPr="00C2555B" w14:paraId="63B13EF9" w14:textId="77777777" w:rsidTr="007B2C13">
        <w:trPr>
          <w:cantSplit/>
        </w:trPr>
        <w:tc>
          <w:tcPr>
            <w:tcW w:w="4110" w:type="dxa"/>
          </w:tcPr>
          <w:p w14:paraId="7EAE0D0D" w14:textId="13850E87" w:rsidR="00685858" w:rsidRPr="00C961D5" w:rsidRDefault="00685858" w:rsidP="00685858">
            <w:pPr>
              <w:tabs>
                <w:tab w:val="left" w:pos="3390"/>
              </w:tabs>
              <w:spacing w:line="240" w:lineRule="auto"/>
              <w:jc w:val="thaiDistribute"/>
              <w:rPr>
                <w:rFonts w:ascii="Browallia New" w:hAnsi="Browallia New" w:cs="Browallia New"/>
                <w:sz w:val="28"/>
                <w:szCs w:val="28"/>
                <w:cs/>
              </w:rPr>
            </w:pPr>
            <w:r w:rsidRPr="00C961D5">
              <w:rPr>
                <w:rFonts w:ascii="Browallia New" w:hAnsi="Browallia New" w:cs="Browallia New"/>
                <w:sz w:val="28"/>
                <w:szCs w:val="28"/>
                <w:cs/>
              </w:rPr>
              <w:t>มูลค่า</w:t>
            </w:r>
            <w:r>
              <w:rPr>
                <w:rFonts w:ascii="Browallia New" w:hAnsi="Browallia New" w:cs="Browallia New" w:hint="cs"/>
                <w:sz w:val="28"/>
                <w:szCs w:val="28"/>
                <w:cs/>
              </w:rPr>
              <w:t>สุทธิ</w:t>
            </w:r>
            <w:r w:rsidRPr="00C961D5">
              <w:rPr>
                <w:rFonts w:ascii="Browallia New" w:hAnsi="Browallia New" w:cs="Browallia New"/>
                <w:sz w:val="28"/>
                <w:szCs w:val="28"/>
                <w:cs/>
              </w:rPr>
              <w:t xml:space="preserve">ตามบัญชี ณ วันที่ </w:t>
            </w:r>
            <w:r w:rsidR="005E5A17"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sidR="005E5A17">
              <w:rPr>
                <w:rFonts w:ascii="Browallia New" w:hAnsi="Browallia New" w:cs="Browallia New" w:hint="cs"/>
                <w:sz w:val="28"/>
                <w:szCs w:val="28"/>
                <w:cs/>
              </w:rPr>
              <w:t xml:space="preserve"> มีนาคม</w:t>
            </w:r>
            <w:r w:rsidR="005E5A17" w:rsidRPr="00C2555B">
              <w:rPr>
                <w:rFonts w:ascii="Browallia New" w:hAnsi="Browallia New" w:cs="Browallia New"/>
                <w:sz w:val="28"/>
                <w:szCs w:val="28"/>
                <w:cs/>
              </w:rPr>
              <w:t xml:space="preserve"> </w:t>
            </w:r>
            <w:r w:rsidR="005E5A17"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165" w:type="dxa"/>
          </w:tcPr>
          <w:p w14:paraId="7637A567" w14:textId="77777777" w:rsidR="00685858" w:rsidRPr="00C961D5" w:rsidRDefault="00685858" w:rsidP="00685858">
            <w:pPr>
              <w:tabs>
                <w:tab w:val="left" w:pos="3390"/>
              </w:tabs>
              <w:spacing w:line="240" w:lineRule="auto"/>
              <w:ind w:left="426"/>
              <w:jc w:val="thaiDistribute"/>
              <w:rPr>
                <w:rFonts w:ascii="Browallia New" w:hAnsi="Browallia New" w:cs="Browallia New"/>
                <w:sz w:val="28"/>
                <w:szCs w:val="28"/>
                <w:cs/>
              </w:rPr>
            </w:pPr>
          </w:p>
        </w:tc>
        <w:tc>
          <w:tcPr>
            <w:tcW w:w="2103" w:type="dxa"/>
            <w:tcBorders>
              <w:top w:val="single" w:sz="4" w:space="0" w:color="auto"/>
              <w:bottom w:val="single" w:sz="12" w:space="0" w:color="auto"/>
            </w:tcBorders>
          </w:tcPr>
          <w:p w14:paraId="4FD16005" w14:textId="0CC2EDBD" w:rsidR="00685858" w:rsidRPr="00506CF9" w:rsidRDefault="000F7DE7" w:rsidP="00685858">
            <w:pPr>
              <w:pStyle w:val="acctfourfigures"/>
              <w:tabs>
                <w:tab w:val="clear" w:pos="765"/>
              </w:tabs>
              <w:spacing w:line="240" w:lineRule="auto"/>
              <w:ind w:left="-117"/>
              <w:jc w:val="right"/>
              <w:rPr>
                <w:rFonts w:ascii="Browallia New" w:hAnsi="Browallia New" w:cs="Browallia New"/>
                <w:sz w:val="28"/>
                <w:szCs w:val="28"/>
              </w:rPr>
            </w:pPr>
            <w:r w:rsidRPr="00E200E2">
              <w:rPr>
                <w:rFonts w:ascii="Browallia New" w:hAnsi="Browallia New" w:cs="Browallia New"/>
                <w:sz w:val="28"/>
                <w:szCs w:val="28"/>
              </w:rPr>
              <w:fldChar w:fldCharType="begin"/>
            </w:r>
            <w:r w:rsidRPr="00506CF9">
              <w:rPr>
                <w:rFonts w:ascii="Browallia New" w:hAnsi="Browallia New" w:cs="Browallia New"/>
                <w:sz w:val="28"/>
                <w:szCs w:val="28"/>
              </w:rPr>
              <w:instrText xml:space="preserve"> =SUM(ABOVE) </w:instrText>
            </w:r>
            <w:r w:rsidRPr="00E200E2">
              <w:rPr>
                <w:rFonts w:ascii="Browallia New" w:hAnsi="Browallia New" w:cs="Browallia New"/>
                <w:sz w:val="28"/>
                <w:szCs w:val="28"/>
              </w:rPr>
              <w:fldChar w:fldCharType="separate"/>
            </w:r>
            <w:r w:rsidRPr="00506CF9">
              <w:rPr>
                <w:rFonts w:ascii="Browallia New" w:hAnsi="Browallia New" w:cs="Browallia New"/>
                <w:sz w:val="28"/>
                <w:szCs w:val="28"/>
              </w:rPr>
              <w:t>875,036</w:t>
            </w:r>
            <w:r w:rsidRPr="00E200E2">
              <w:rPr>
                <w:rFonts w:ascii="Browallia New" w:hAnsi="Browallia New" w:cs="Browallia New"/>
                <w:sz w:val="28"/>
                <w:szCs w:val="28"/>
              </w:rPr>
              <w:fldChar w:fldCharType="end"/>
            </w:r>
          </w:p>
        </w:tc>
        <w:tc>
          <w:tcPr>
            <w:tcW w:w="284" w:type="dxa"/>
            <w:vAlign w:val="bottom"/>
          </w:tcPr>
          <w:p w14:paraId="2E5D868B" w14:textId="77777777" w:rsidR="00685858" w:rsidRPr="00C2555B" w:rsidRDefault="00685858" w:rsidP="00685858">
            <w:pPr>
              <w:tabs>
                <w:tab w:val="left" w:pos="3390"/>
              </w:tabs>
              <w:spacing w:line="240" w:lineRule="auto"/>
              <w:ind w:left="426"/>
              <w:jc w:val="right"/>
              <w:rPr>
                <w:rFonts w:ascii="Browallia New" w:hAnsi="Browallia New" w:cs="Browallia New"/>
                <w:sz w:val="28"/>
                <w:szCs w:val="28"/>
                <w:cs/>
              </w:rPr>
            </w:pPr>
          </w:p>
        </w:tc>
        <w:tc>
          <w:tcPr>
            <w:tcW w:w="2267" w:type="dxa"/>
            <w:tcBorders>
              <w:top w:val="single" w:sz="4" w:space="0" w:color="auto"/>
              <w:bottom w:val="single" w:sz="12" w:space="0" w:color="auto"/>
            </w:tcBorders>
            <w:vAlign w:val="bottom"/>
          </w:tcPr>
          <w:p w14:paraId="54FF5D75" w14:textId="073A5858" w:rsidR="00685858" w:rsidRPr="00FF05B8" w:rsidRDefault="00800B76" w:rsidP="00685858">
            <w:pPr>
              <w:pStyle w:val="acctfourfigures"/>
              <w:tabs>
                <w:tab w:val="clear" w:pos="765"/>
              </w:tabs>
              <w:spacing w:line="240" w:lineRule="auto"/>
              <w:ind w:left="-117"/>
              <w:jc w:val="right"/>
              <w:rPr>
                <w:rFonts w:ascii="Browallia New" w:hAnsi="Browallia New" w:cs="Browallia New"/>
                <w:sz w:val="28"/>
                <w:szCs w:val="28"/>
              </w:rPr>
            </w:pPr>
            <w:r w:rsidRPr="00553E75">
              <w:rPr>
                <w:rFonts w:ascii="Browallia New" w:hAnsi="Browallia New" w:cs="Browallia New"/>
                <w:sz w:val="28"/>
                <w:szCs w:val="28"/>
              </w:rPr>
              <w:t>258,774</w:t>
            </w:r>
          </w:p>
        </w:tc>
      </w:tr>
    </w:tbl>
    <w:p w14:paraId="7137110B" w14:textId="6FFC9E59" w:rsidR="00FE2955" w:rsidRPr="00493671" w:rsidRDefault="00FE2955"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493671">
        <w:rPr>
          <w:rFonts w:ascii="Browallia New" w:hAnsi="Browallia New" w:cs="Browallia New"/>
          <w:b/>
          <w:bCs/>
          <w:sz w:val="28"/>
          <w:szCs w:val="28"/>
          <w:cs/>
          <w:lang w:val="en-GB"/>
        </w:rPr>
        <w:t>เงินลงทุนในลูกหนี้</w:t>
      </w:r>
    </w:p>
    <w:p w14:paraId="6895C76F" w14:textId="77777777" w:rsidR="00FE2955" w:rsidRPr="00493671"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8"/>
          <w:szCs w:val="28"/>
          <w:u w:val="single"/>
        </w:rPr>
      </w:pPr>
    </w:p>
    <w:tbl>
      <w:tblPr>
        <w:tblW w:w="8922" w:type="dxa"/>
        <w:tblInd w:w="426" w:type="dxa"/>
        <w:tblLayout w:type="fixed"/>
        <w:tblLook w:val="0000" w:firstRow="0" w:lastRow="0" w:firstColumn="0" w:lastColumn="0" w:noHBand="0" w:noVBand="0"/>
      </w:tblPr>
      <w:tblGrid>
        <w:gridCol w:w="3831"/>
        <w:gridCol w:w="1158"/>
        <w:gridCol w:w="238"/>
        <w:gridCol w:w="1067"/>
        <w:gridCol w:w="252"/>
        <w:gridCol w:w="1092"/>
        <w:gridCol w:w="236"/>
        <w:gridCol w:w="1048"/>
      </w:tblGrid>
      <w:tr w:rsidR="00FE2955" w:rsidRPr="00C2555B" w14:paraId="3BE2D78B" w14:textId="77777777" w:rsidTr="00956EB9">
        <w:trPr>
          <w:tblHeader/>
        </w:trPr>
        <w:tc>
          <w:tcPr>
            <w:tcW w:w="3831" w:type="dxa"/>
          </w:tcPr>
          <w:p w14:paraId="5510D1A7"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Pr>
          <w:p w14:paraId="0147D5D4" w14:textId="77777777" w:rsidR="00FE2955" w:rsidRPr="00C2555B" w:rsidRDefault="00FE2955" w:rsidP="00BE5E18">
            <w:pPr>
              <w:tabs>
                <w:tab w:val="clear" w:pos="907"/>
                <w:tab w:val="left" w:pos="900"/>
              </w:tabs>
              <w:spacing w:line="240" w:lineRule="auto"/>
              <w:ind w:right="-45"/>
              <w:jc w:val="right"/>
              <w:rPr>
                <w:rFonts w:ascii="Browallia New" w:hAnsi="Browallia New" w:cs="Browallia New"/>
                <w:sz w:val="28"/>
                <w:szCs w:val="28"/>
              </w:rPr>
            </w:pPr>
            <w:r w:rsidRPr="00C2555B">
              <w:rPr>
                <w:rFonts w:ascii="Browallia New" w:hAnsi="Browallia New" w:cs="Browallia New"/>
                <w:sz w:val="28"/>
                <w:szCs w:val="28"/>
                <w:cs/>
              </w:rPr>
              <w:t>(หน่วย : พันบาท)</w:t>
            </w:r>
          </w:p>
        </w:tc>
      </w:tr>
      <w:tr w:rsidR="00FE2955" w:rsidRPr="00C2555B" w14:paraId="12579201" w14:textId="77777777" w:rsidTr="00956EB9">
        <w:trPr>
          <w:tblHeader/>
        </w:trPr>
        <w:tc>
          <w:tcPr>
            <w:tcW w:w="3831" w:type="dxa"/>
          </w:tcPr>
          <w:p w14:paraId="0873CBD0" w14:textId="77777777" w:rsidR="00FE2955" w:rsidRPr="00C2555B"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091" w:type="dxa"/>
            <w:gridSpan w:val="7"/>
            <w:tcBorders>
              <w:bottom w:val="single" w:sz="4" w:space="0" w:color="auto"/>
            </w:tcBorders>
          </w:tcPr>
          <w:p w14:paraId="5D5EA11C" w14:textId="77777777" w:rsidR="00FE2955" w:rsidRPr="00C2555B"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r>
      <w:tr w:rsidR="00FE2955" w:rsidRPr="00C2555B" w14:paraId="73FD5D8D" w14:textId="77777777" w:rsidTr="00956EB9">
        <w:tblPrEx>
          <w:tblLook w:val="01E0" w:firstRow="1" w:lastRow="1" w:firstColumn="1" w:lastColumn="1" w:noHBand="0" w:noVBand="0"/>
        </w:tblPrEx>
        <w:tc>
          <w:tcPr>
            <w:tcW w:w="3831" w:type="dxa"/>
          </w:tcPr>
          <w:p w14:paraId="4488FA3E"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463" w:type="dxa"/>
            <w:gridSpan w:val="3"/>
            <w:tcBorders>
              <w:bottom w:val="single" w:sz="4" w:space="0" w:color="auto"/>
            </w:tcBorders>
          </w:tcPr>
          <w:p w14:paraId="55F4FA1C" w14:textId="5A787124" w:rsidR="00FE2955" w:rsidRPr="00C2555B" w:rsidRDefault="005E5A17" w:rsidP="00BE5E18">
            <w:pPr>
              <w:ind w:left="-108" w:right="-108"/>
              <w:jc w:val="center"/>
              <w:rPr>
                <w:rFonts w:ascii="Browallia New" w:hAnsi="Browallia New" w:cs="Browallia New"/>
                <w:sz w:val="28"/>
                <w:szCs w:val="28"/>
              </w:rPr>
            </w:pPr>
            <w:r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52" w:type="dxa"/>
          </w:tcPr>
          <w:p w14:paraId="322BD8FE" w14:textId="77777777" w:rsidR="00FE2955" w:rsidRPr="00C2555B" w:rsidRDefault="00FE2955" w:rsidP="00BE5E18">
            <w:pPr>
              <w:jc w:val="center"/>
              <w:rPr>
                <w:rFonts w:ascii="Browallia New" w:hAnsi="Browallia New" w:cs="Browallia New"/>
                <w:sz w:val="28"/>
                <w:szCs w:val="28"/>
              </w:rPr>
            </w:pPr>
          </w:p>
        </w:tc>
        <w:tc>
          <w:tcPr>
            <w:tcW w:w="2376" w:type="dxa"/>
            <w:gridSpan w:val="3"/>
            <w:tcBorders>
              <w:bottom w:val="single" w:sz="4" w:space="0" w:color="auto"/>
            </w:tcBorders>
          </w:tcPr>
          <w:p w14:paraId="5730536D" w14:textId="2DBF97E6" w:rsidR="00FE2955" w:rsidRPr="00C2555B" w:rsidRDefault="00FE2955" w:rsidP="00BE5E18">
            <w:pPr>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FE2955" w:rsidRPr="00C2555B" w14:paraId="50949773" w14:textId="77777777" w:rsidTr="00956EB9">
        <w:tblPrEx>
          <w:tblLook w:val="01E0" w:firstRow="1" w:lastRow="1" w:firstColumn="1" w:lastColumn="1" w:noHBand="0" w:noVBand="0"/>
        </w:tblPrEx>
        <w:tc>
          <w:tcPr>
            <w:tcW w:w="3831" w:type="dxa"/>
          </w:tcPr>
          <w:p w14:paraId="59FAEC1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bottom w:val="single" w:sz="4" w:space="0" w:color="auto"/>
            </w:tcBorders>
            <w:vAlign w:val="bottom"/>
          </w:tcPr>
          <w:p w14:paraId="0A3F6681" w14:textId="77777777" w:rsidR="00FE2955" w:rsidRPr="00C2555B" w:rsidRDefault="00FE2955" w:rsidP="00493671">
            <w:pPr>
              <w:tabs>
                <w:tab w:val="clear" w:pos="907"/>
                <w:tab w:val="left" w:pos="360"/>
                <w:tab w:val="left" w:pos="900"/>
              </w:tabs>
              <w:ind w:left="-106" w:right="-99"/>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67" w:type="dxa"/>
            <w:tcBorders>
              <w:top w:val="single" w:sz="4" w:space="0" w:color="auto"/>
              <w:bottom w:val="single" w:sz="4" w:space="0" w:color="auto"/>
            </w:tcBorders>
            <w:vAlign w:val="bottom"/>
          </w:tcPr>
          <w:p w14:paraId="29E54615" w14:textId="77777777" w:rsidR="00FE2955" w:rsidRPr="00C2555B" w:rsidRDefault="00FE2955" w:rsidP="00956EB9">
            <w:pPr>
              <w:tabs>
                <w:tab w:val="clear" w:pos="907"/>
                <w:tab w:val="left" w:pos="360"/>
                <w:tab w:val="left" w:pos="900"/>
              </w:tabs>
              <w:ind w:left="-141" w:right="-118"/>
              <w:jc w:val="center"/>
              <w:rPr>
                <w:rFonts w:ascii="Browallia New" w:hAnsi="Browallia New" w:cs="Browallia New"/>
                <w:sz w:val="28"/>
                <w:szCs w:val="28"/>
              </w:rPr>
            </w:pPr>
            <w:r w:rsidRPr="00C2555B">
              <w:rPr>
                <w:rFonts w:ascii="Browallia New" w:hAnsi="Browallia New" w:cs="Browallia New"/>
                <w:sz w:val="28"/>
                <w:szCs w:val="28"/>
                <w:cs/>
              </w:rPr>
              <w:t>จำนวนเงิน</w:t>
            </w:r>
          </w:p>
        </w:tc>
        <w:tc>
          <w:tcPr>
            <w:tcW w:w="252" w:type="dxa"/>
          </w:tcPr>
          <w:p w14:paraId="5BBE5F01" w14:textId="77777777" w:rsidR="00FE2955" w:rsidRPr="00C2555B"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092" w:type="dxa"/>
            <w:tcBorders>
              <w:top w:val="single" w:sz="4" w:space="0" w:color="auto"/>
              <w:bottom w:val="single" w:sz="4" w:space="0" w:color="auto"/>
            </w:tcBorders>
            <w:vAlign w:val="bottom"/>
          </w:tcPr>
          <w:p w14:paraId="314F9F3A" w14:textId="77777777" w:rsidR="00FE2955" w:rsidRPr="00C2555B" w:rsidRDefault="00FE2955" w:rsidP="00BE5E18">
            <w:pPr>
              <w:tabs>
                <w:tab w:val="clear" w:pos="907"/>
                <w:tab w:val="left" w:pos="360"/>
                <w:tab w:val="left" w:pos="900"/>
              </w:tabs>
              <w:ind w:left="-106" w:right="-118"/>
              <w:jc w:val="center"/>
              <w:rPr>
                <w:rFonts w:ascii="Browallia New" w:hAnsi="Browallia New" w:cs="Browallia New"/>
                <w:sz w:val="28"/>
                <w:szCs w:val="28"/>
              </w:rPr>
            </w:pPr>
            <w:r w:rsidRPr="00C2555B">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C2555B"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048" w:type="dxa"/>
            <w:tcBorders>
              <w:top w:val="single" w:sz="4" w:space="0" w:color="auto"/>
              <w:bottom w:val="single" w:sz="4" w:space="0" w:color="auto"/>
            </w:tcBorders>
            <w:vAlign w:val="bottom"/>
          </w:tcPr>
          <w:p w14:paraId="43CAA7CF" w14:textId="77777777" w:rsidR="00FE2955" w:rsidRPr="00C2555B" w:rsidRDefault="00FE2955" w:rsidP="00E16DD3">
            <w:pPr>
              <w:tabs>
                <w:tab w:val="clear" w:pos="907"/>
                <w:tab w:val="left" w:pos="360"/>
                <w:tab w:val="left" w:pos="638"/>
              </w:tabs>
              <w:ind w:right="-118"/>
              <w:rPr>
                <w:rFonts w:ascii="Browallia New" w:hAnsi="Browallia New" w:cs="Browallia New"/>
                <w:sz w:val="28"/>
                <w:szCs w:val="28"/>
              </w:rPr>
            </w:pPr>
            <w:r w:rsidRPr="00C2555B">
              <w:rPr>
                <w:rFonts w:ascii="Browallia New" w:hAnsi="Browallia New" w:cs="Browallia New"/>
                <w:sz w:val="28"/>
                <w:szCs w:val="28"/>
                <w:cs/>
              </w:rPr>
              <w:t>จำนวนเงิน</w:t>
            </w:r>
          </w:p>
        </w:tc>
      </w:tr>
      <w:tr w:rsidR="00FE2955" w:rsidRPr="00C2555B" w14:paraId="542C155B" w14:textId="77777777" w:rsidTr="00956EB9">
        <w:tblPrEx>
          <w:tblLook w:val="01E0" w:firstRow="1" w:lastRow="1" w:firstColumn="1" w:lastColumn="1" w:noHBand="0" w:noVBand="0"/>
        </w:tblPrEx>
        <w:tc>
          <w:tcPr>
            <w:tcW w:w="3831" w:type="dxa"/>
          </w:tcPr>
          <w:p w14:paraId="6F82FC27"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158" w:type="dxa"/>
            <w:tcBorders>
              <w:top w:val="single" w:sz="4" w:space="0" w:color="auto"/>
            </w:tcBorders>
          </w:tcPr>
          <w:p w14:paraId="0F105B2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67" w:type="dxa"/>
            <w:tcBorders>
              <w:top w:val="single" w:sz="4" w:space="0" w:color="auto"/>
            </w:tcBorders>
          </w:tcPr>
          <w:p w14:paraId="05D99DEA"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92" w:type="dxa"/>
            <w:tcBorders>
              <w:top w:val="single" w:sz="4" w:space="0" w:color="auto"/>
            </w:tcBorders>
          </w:tcPr>
          <w:p w14:paraId="79310A5D"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c>
          <w:tcPr>
            <w:tcW w:w="1048" w:type="dxa"/>
          </w:tcPr>
          <w:p w14:paraId="44B0F822" w14:textId="77777777" w:rsidR="00FE2955" w:rsidRPr="00C2555B" w:rsidRDefault="00FE2955" w:rsidP="00BE5E18">
            <w:pPr>
              <w:tabs>
                <w:tab w:val="clear" w:pos="907"/>
                <w:tab w:val="left" w:pos="360"/>
                <w:tab w:val="left" w:pos="900"/>
              </w:tabs>
              <w:jc w:val="thaiDistribute"/>
              <w:rPr>
                <w:rFonts w:ascii="Browallia New" w:hAnsi="Browallia New" w:cs="Browallia New"/>
                <w:sz w:val="28"/>
                <w:szCs w:val="28"/>
              </w:rPr>
            </w:pPr>
          </w:p>
        </w:tc>
      </w:tr>
      <w:tr w:rsidR="00C77F85" w:rsidRPr="00C2555B" w14:paraId="43115889" w14:textId="77777777" w:rsidTr="00956EB9">
        <w:tblPrEx>
          <w:tblLook w:val="01E0" w:firstRow="1" w:lastRow="1" w:firstColumn="1" w:lastColumn="1" w:noHBand="0" w:noVBand="0"/>
        </w:tblPrEx>
        <w:trPr>
          <w:trHeight w:val="340"/>
        </w:trPr>
        <w:tc>
          <w:tcPr>
            <w:tcW w:w="3831" w:type="dxa"/>
          </w:tcPr>
          <w:p w14:paraId="3A3C1834"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ลูกหนี้เช่าซื้อ</w:t>
            </w:r>
          </w:p>
        </w:tc>
        <w:tc>
          <w:tcPr>
            <w:tcW w:w="1158" w:type="dxa"/>
          </w:tcPr>
          <w:p w14:paraId="2E795C0F" w14:textId="2FBCAC4A" w:rsidR="00C77F85" w:rsidRPr="00C2555B" w:rsidRDefault="009F471F"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365</w:t>
            </w:r>
          </w:p>
        </w:tc>
        <w:tc>
          <w:tcPr>
            <w:tcW w:w="238" w:type="dxa"/>
          </w:tcPr>
          <w:p w14:paraId="00CD64C6"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Pr>
          <w:p w14:paraId="629FB1AE" w14:textId="299FD49E" w:rsidR="00C77F85" w:rsidRPr="00C2555B" w:rsidRDefault="009F471F"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4,003</w:t>
            </w:r>
          </w:p>
        </w:tc>
        <w:tc>
          <w:tcPr>
            <w:tcW w:w="252" w:type="dxa"/>
          </w:tcPr>
          <w:p w14:paraId="2370516E"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26F0B983" w14:textId="55A8D98A"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367</w:t>
            </w:r>
          </w:p>
        </w:tc>
        <w:tc>
          <w:tcPr>
            <w:tcW w:w="236" w:type="dxa"/>
            <w:vAlign w:val="bottom"/>
          </w:tcPr>
          <w:p w14:paraId="7C09942D"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vAlign w:val="bottom"/>
          </w:tcPr>
          <w:p w14:paraId="16868E64" w14:textId="49AE5ACC"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5,106</w:t>
            </w:r>
          </w:p>
        </w:tc>
      </w:tr>
      <w:tr w:rsidR="00C77F85" w:rsidRPr="00C2555B" w14:paraId="6BFF691D" w14:textId="77777777" w:rsidTr="00956EB9">
        <w:tblPrEx>
          <w:tblLook w:val="01E0" w:firstRow="1" w:lastRow="1" w:firstColumn="1" w:lastColumn="1" w:noHBand="0" w:noVBand="0"/>
        </w:tblPrEx>
        <w:trPr>
          <w:trHeight w:val="340"/>
        </w:trPr>
        <w:tc>
          <w:tcPr>
            <w:tcW w:w="3831" w:type="dxa"/>
          </w:tcPr>
          <w:p w14:paraId="0B7E612E"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ลูกหนี้ที่มีหลักประกัน</w:t>
            </w:r>
          </w:p>
        </w:tc>
        <w:tc>
          <w:tcPr>
            <w:tcW w:w="1158" w:type="dxa"/>
            <w:tcBorders>
              <w:bottom w:val="single" w:sz="4" w:space="0" w:color="auto"/>
            </w:tcBorders>
          </w:tcPr>
          <w:p w14:paraId="0A62DA49" w14:textId="742A690C" w:rsidR="00C77F85" w:rsidRPr="00C2555B" w:rsidRDefault="009F471F"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568020" w14:textId="73DC8359" w:rsidR="00C77F85" w:rsidRPr="00C2555B" w:rsidRDefault="009F471F"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w:t>
            </w:r>
            <w:r w:rsidR="00987B60">
              <w:rPr>
                <w:rFonts w:ascii="Browallia New" w:hAnsi="Browallia New" w:cs="Browallia New"/>
                <w:sz w:val="28"/>
                <w:szCs w:val="28"/>
              </w:rPr>
              <w:t>96</w:t>
            </w:r>
          </w:p>
        </w:tc>
        <w:tc>
          <w:tcPr>
            <w:tcW w:w="252" w:type="dxa"/>
          </w:tcPr>
          <w:p w14:paraId="177E33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bottom w:val="single" w:sz="4" w:space="0" w:color="auto"/>
            </w:tcBorders>
            <w:vAlign w:val="bottom"/>
          </w:tcPr>
          <w:p w14:paraId="5F83DFFA" w14:textId="40DE31E1"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w:t>
            </w:r>
          </w:p>
        </w:tc>
        <w:tc>
          <w:tcPr>
            <w:tcW w:w="236" w:type="dxa"/>
            <w:vAlign w:val="bottom"/>
          </w:tcPr>
          <w:p w14:paraId="6134581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3023E470" w14:textId="272C628D"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114,796</w:t>
            </w:r>
          </w:p>
        </w:tc>
      </w:tr>
      <w:tr w:rsidR="00C77F85" w:rsidRPr="00C2555B" w14:paraId="5CA8106B" w14:textId="77777777" w:rsidTr="00956EB9">
        <w:tblPrEx>
          <w:tblLook w:val="01E0" w:firstRow="1" w:lastRow="1" w:firstColumn="1" w:lastColumn="1" w:noHBand="0" w:noVBand="0"/>
        </w:tblPrEx>
        <w:trPr>
          <w:trHeight w:val="340"/>
        </w:trPr>
        <w:tc>
          <w:tcPr>
            <w:tcW w:w="3831" w:type="dxa"/>
          </w:tcPr>
          <w:p w14:paraId="407061DD" w14:textId="77777777" w:rsidR="00C77F85" w:rsidRPr="00C2555B" w:rsidRDefault="00C77F85" w:rsidP="00C77F85">
            <w:pPr>
              <w:tabs>
                <w:tab w:val="clear" w:pos="907"/>
                <w:tab w:val="left" w:pos="360"/>
                <w:tab w:val="left" w:pos="900"/>
              </w:tabs>
              <w:rPr>
                <w:rFonts w:ascii="Browallia New" w:hAnsi="Browallia New" w:cs="Browallia New"/>
                <w:sz w:val="28"/>
                <w:szCs w:val="28"/>
              </w:rPr>
            </w:pPr>
            <w:r w:rsidRPr="00C2555B">
              <w:rPr>
                <w:rFonts w:ascii="Browallia New" w:hAnsi="Browallia New" w:cs="Browallia New"/>
                <w:sz w:val="28"/>
                <w:szCs w:val="28"/>
                <w:cs/>
              </w:rPr>
              <w:t>รวม</w:t>
            </w:r>
          </w:p>
        </w:tc>
        <w:tc>
          <w:tcPr>
            <w:tcW w:w="1158" w:type="dxa"/>
            <w:tcBorders>
              <w:top w:val="single" w:sz="4" w:space="0" w:color="auto"/>
              <w:bottom w:val="single" w:sz="12" w:space="0" w:color="auto"/>
            </w:tcBorders>
          </w:tcPr>
          <w:p w14:paraId="32673D84" w14:textId="66D46926" w:rsidR="00C77F85" w:rsidRPr="00C2555B" w:rsidRDefault="009F471F"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366</w:t>
            </w:r>
          </w:p>
        </w:tc>
        <w:tc>
          <w:tcPr>
            <w:tcW w:w="238" w:type="dxa"/>
          </w:tcPr>
          <w:p w14:paraId="3DAFCFD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tcBorders>
          </w:tcPr>
          <w:p w14:paraId="1CC436C1" w14:textId="2183B820" w:rsidR="00C77F85" w:rsidRPr="00C2555B" w:rsidRDefault="00987B60" w:rsidP="00C77F85">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r w:rsidR="007E218A">
              <w:rPr>
                <w:rFonts w:ascii="Browallia New" w:hAnsi="Browallia New" w:cs="Browallia New"/>
                <w:sz w:val="28"/>
                <w:szCs w:val="28"/>
              </w:rPr>
              <w:t>1</w:t>
            </w:r>
            <w:r w:rsidDel="007E218A">
              <w:rPr>
                <w:rFonts w:ascii="Browallia New" w:hAnsi="Browallia New" w:cs="Browallia New"/>
                <w:sz w:val="28"/>
                <w:szCs w:val="28"/>
              </w:rPr>
              <w:t>8</w:t>
            </w:r>
            <w:r>
              <w:rPr>
                <w:rFonts w:ascii="Browallia New" w:hAnsi="Browallia New" w:cs="Browallia New"/>
                <w:sz w:val="28"/>
                <w:szCs w:val="28"/>
              </w:rPr>
              <w:t>,799</w:t>
            </w:r>
          </w:p>
        </w:tc>
        <w:tc>
          <w:tcPr>
            <w:tcW w:w="252" w:type="dxa"/>
          </w:tcPr>
          <w:p w14:paraId="2E755BF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4" w:space="0" w:color="auto"/>
              <w:bottom w:val="single" w:sz="12" w:space="0" w:color="auto"/>
            </w:tcBorders>
            <w:vAlign w:val="bottom"/>
          </w:tcPr>
          <w:p w14:paraId="6754C726" w14:textId="6CCD7E95"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368</w:t>
            </w:r>
          </w:p>
        </w:tc>
        <w:tc>
          <w:tcPr>
            <w:tcW w:w="236" w:type="dxa"/>
            <w:vAlign w:val="bottom"/>
          </w:tcPr>
          <w:p w14:paraId="3A68E92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tcBorders>
            <w:vAlign w:val="bottom"/>
          </w:tcPr>
          <w:p w14:paraId="65C549AB" w14:textId="227DFF49"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BA752A">
              <w:rPr>
                <w:rFonts w:ascii="Browallia New" w:hAnsi="Browallia New" w:cs="Browallia New"/>
                <w:sz w:val="28"/>
                <w:szCs w:val="28"/>
              </w:rPr>
              <w:fldChar w:fldCharType="begin"/>
            </w:r>
            <w:r w:rsidRPr="002027BE">
              <w:rPr>
                <w:rFonts w:ascii="Browallia New" w:hAnsi="Browallia New" w:cs="Browallia New"/>
                <w:sz w:val="28"/>
                <w:szCs w:val="28"/>
              </w:rPr>
              <w:instrText xml:space="preserve"> =SUM(ABOVE) </w:instrText>
            </w:r>
            <w:r w:rsidRPr="00BA752A">
              <w:rPr>
                <w:rFonts w:ascii="Browallia New" w:hAnsi="Browallia New" w:cs="Browallia New"/>
                <w:sz w:val="28"/>
                <w:szCs w:val="28"/>
              </w:rPr>
              <w:fldChar w:fldCharType="separate"/>
            </w:r>
            <w:r w:rsidRPr="002027BE">
              <w:rPr>
                <w:rFonts w:ascii="Browallia New" w:hAnsi="Browallia New" w:cs="Browallia New"/>
                <w:noProof/>
                <w:sz w:val="28"/>
                <w:szCs w:val="28"/>
              </w:rPr>
              <w:t>119,902</w:t>
            </w:r>
            <w:r w:rsidRPr="00BA752A">
              <w:rPr>
                <w:rFonts w:ascii="Browallia New" w:hAnsi="Browallia New" w:cs="Browallia New"/>
                <w:sz w:val="28"/>
                <w:szCs w:val="28"/>
              </w:rPr>
              <w:fldChar w:fldCharType="end"/>
            </w:r>
          </w:p>
        </w:tc>
      </w:tr>
      <w:tr w:rsidR="00C77F85" w:rsidRPr="00C2555B" w14:paraId="1E282EF7" w14:textId="77777777" w:rsidTr="00956EB9">
        <w:tblPrEx>
          <w:tblLook w:val="01E0" w:firstRow="1" w:lastRow="1" w:firstColumn="1" w:lastColumn="1" w:noHBand="0" w:noVBand="0"/>
        </w:tblPrEx>
        <w:trPr>
          <w:trHeight w:val="340"/>
        </w:trPr>
        <w:tc>
          <w:tcPr>
            <w:tcW w:w="3831" w:type="dxa"/>
          </w:tcPr>
          <w:p w14:paraId="0297BA8D" w14:textId="7E59E13C" w:rsidR="00C77F85" w:rsidRPr="00C2555B" w:rsidRDefault="00C77F85" w:rsidP="00C77F85">
            <w:pPr>
              <w:tabs>
                <w:tab w:val="clear" w:pos="2807"/>
                <w:tab w:val="left" w:pos="360"/>
              </w:tabs>
              <w:ind w:left="450" w:hanging="450"/>
              <w:rPr>
                <w:rFonts w:ascii="Browallia New" w:hAnsi="Browallia New" w:cs="Browallia New"/>
                <w:sz w:val="28"/>
                <w:szCs w:val="28"/>
                <w:cs/>
              </w:rPr>
            </w:pPr>
            <w:r w:rsidRPr="00C2555B">
              <w:rPr>
                <w:rFonts w:ascii="Browallia New" w:hAnsi="Browallia New" w:cs="Browallia New"/>
                <w:sz w:val="28"/>
                <w:szCs w:val="28"/>
                <w:u w:val="single"/>
                <w:cs/>
              </w:rPr>
              <w:t>หัก</w:t>
            </w:r>
            <w:r w:rsidRPr="00C2555B">
              <w:rPr>
                <w:rFonts w:ascii="Browallia New" w:hAnsi="Browallia New" w:cs="Browallia New"/>
                <w:sz w:val="28"/>
                <w:szCs w:val="28"/>
              </w:rPr>
              <w:t xml:space="preserve"> </w:t>
            </w:r>
            <w:r w:rsidRPr="00C2555B">
              <w:rPr>
                <w:rFonts w:ascii="Browallia New" w:hAnsi="Browallia New" w:cs="Browallia New"/>
                <w:sz w:val="28"/>
                <w:szCs w:val="28"/>
                <w:cs/>
              </w:rPr>
              <w:t>ค่าเผื่อการลดมูลค่าเงินลงทุนในลูกหนี้</w:t>
            </w:r>
          </w:p>
        </w:tc>
        <w:tc>
          <w:tcPr>
            <w:tcW w:w="1158" w:type="dxa"/>
            <w:tcBorders>
              <w:top w:val="single" w:sz="4" w:space="0" w:color="auto"/>
            </w:tcBorders>
          </w:tcPr>
          <w:p w14:paraId="11DC65A7"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bottom w:val="single" w:sz="4" w:space="0" w:color="auto"/>
            </w:tcBorders>
          </w:tcPr>
          <w:p w14:paraId="3E862A8E" w14:textId="2D0ABAA1" w:rsidR="00C77F85" w:rsidRPr="00C2555B" w:rsidRDefault="00987B60" w:rsidP="00C77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(1,541)</w:t>
            </w:r>
          </w:p>
        </w:tc>
        <w:tc>
          <w:tcPr>
            <w:tcW w:w="252" w:type="dxa"/>
          </w:tcPr>
          <w:p w14:paraId="3C1B611A"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tcBorders>
              <w:top w:val="single" w:sz="12" w:space="0" w:color="auto"/>
            </w:tcBorders>
            <w:vAlign w:val="bottom"/>
          </w:tcPr>
          <w:p w14:paraId="01690248" w14:textId="77777777" w:rsidR="00C77F85" w:rsidRPr="00C77F85"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348943D9"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bottom w:val="single" w:sz="4" w:space="0" w:color="auto"/>
            </w:tcBorders>
            <w:vAlign w:val="bottom"/>
          </w:tcPr>
          <w:p w14:paraId="46574CC0" w14:textId="56B74F6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(1,911)</w:t>
            </w:r>
          </w:p>
        </w:tc>
      </w:tr>
      <w:tr w:rsidR="00C77F85" w:rsidRPr="00C2555B" w14:paraId="5CE47232" w14:textId="77777777" w:rsidTr="00956EB9">
        <w:tblPrEx>
          <w:tblLook w:val="01E0" w:firstRow="1" w:lastRow="1" w:firstColumn="1" w:lastColumn="1" w:noHBand="0" w:noVBand="0"/>
        </w:tblPrEx>
        <w:trPr>
          <w:trHeight w:val="206"/>
        </w:trPr>
        <w:tc>
          <w:tcPr>
            <w:tcW w:w="3831" w:type="dxa"/>
          </w:tcPr>
          <w:p w14:paraId="069E875C" w14:textId="77777777" w:rsidR="00C77F85" w:rsidRPr="00C2555B" w:rsidRDefault="00C77F85" w:rsidP="00C77F85">
            <w:pPr>
              <w:tabs>
                <w:tab w:val="clear" w:pos="907"/>
                <w:tab w:val="left" w:pos="360"/>
                <w:tab w:val="left" w:pos="900"/>
              </w:tabs>
              <w:rPr>
                <w:rFonts w:ascii="Browallia New" w:hAnsi="Browallia New" w:cs="Browallia New"/>
                <w:sz w:val="28"/>
                <w:szCs w:val="28"/>
                <w:cs/>
              </w:rPr>
            </w:pPr>
            <w:r w:rsidRPr="00C2555B">
              <w:rPr>
                <w:rFonts w:ascii="Browallia New" w:hAnsi="Browallia New" w:cs="Browallia New"/>
                <w:sz w:val="28"/>
                <w:szCs w:val="28"/>
                <w:cs/>
              </w:rPr>
              <w:t>สุทธิ</w:t>
            </w:r>
          </w:p>
        </w:tc>
        <w:tc>
          <w:tcPr>
            <w:tcW w:w="1158" w:type="dxa"/>
          </w:tcPr>
          <w:p w14:paraId="0ABB8EC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67" w:type="dxa"/>
            <w:tcBorders>
              <w:top w:val="single" w:sz="4" w:space="0" w:color="auto"/>
              <w:bottom w:val="single" w:sz="12" w:space="0" w:color="auto"/>
            </w:tcBorders>
          </w:tcPr>
          <w:p w14:paraId="3A4F1C67" w14:textId="617BA4BD" w:rsidR="00C77F85" w:rsidRPr="00C2555B" w:rsidRDefault="00987B60" w:rsidP="00C77F85">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117,258</w:t>
            </w:r>
          </w:p>
        </w:tc>
        <w:tc>
          <w:tcPr>
            <w:tcW w:w="252" w:type="dxa"/>
          </w:tcPr>
          <w:p w14:paraId="080165C0"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92" w:type="dxa"/>
            <w:vAlign w:val="bottom"/>
          </w:tcPr>
          <w:p w14:paraId="38A9316B"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236" w:type="dxa"/>
            <w:vAlign w:val="bottom"/>
          </w:tcPr>
          <w:p w14:paraId="4DD9B854" w14:textId="77777777" w:rsidR="00C77F85" w:rsidRPr="00C2555B" w:rsidRDefault="00C77F85" w:rsidP="00C77F85">
            <w:pPr>
              <w:tabs>
                <w:tab w:val="clear" w:pos="907"/>
                <w:tab w:val="left" w:pos="360"/>
                <w:tab w:val="left" w:pos="900"/>
              </w:tabs>
              <w:jc w:val="right"/>
              <w:rPr>
                <w:rFonts w:ascii="Browallia New" w:hAnsi="Browallia New" w:cs="Browallia New"/>
                <w:sz w:val="28"/>
                <w:szCs w:val="28"/>
              </w:rPr>
            </w:pPr>
          </w:p>
        </w:tc>
        <w:tc>
          <w:tcPr>
            <w:tcW w:w="1048" w:type="dxa"/>
            <w:tcBorders>
              <w:top w:val="single" w:sz="4" w:space="0" w:color="auto"/>
              <w:bottom w:val="single" w:sz="12" w:space="0" w:color="auto"/>
            </w:tcBorders>
            <w:vAlign w:val="bottom"/>
          </w:tcPr>
          <w:p w14:paraId="34813BEB" w14:textId="516D67D3" w:rsidR="00C77F85" w:rsidRPr="00C2555B" w:rsidRDefault="00C77F85" w:rsidP="00C77F85">
            <w:pPr>
              <w:tabs>
                <w:tab w:val="clear" w:pos="907"/>
                <w:tab w:val="left" w:pos="360"/>
                <w:tab w:val="left" w:pos="900"/>
              </w:tabs>
              <w:jc w:val="right"/>
              <w:rPr>
                <w:rFonts w:ascii="Browallia New" w:hAnsi="Browallia New" w:cs="Browallia New"/>
                <w:sz w:val="28"/>
                <w:szCs w:val="28"/>
              </w:rPr>
            </w:pPr>
            <w:r w:rsidRPr="002027BE">
              <w:rPr>
                <w:rFonts w:ascii="Browallia New" w:hAnsi="Browallia New" w:cs="Browallia New"/>
                <w:sz w:val="28"/>
                <w:szCs w:val="28"/>
              </w:rPr>
              <w:t>117,991</w:t>
            </w:r>
          </w:p>
        </w:tc>
      </w:tr>
    </w:tbl>
    <w:p w14:paraId="42FDE179" w14:textId="77777777" w:rsidR="00FE2955" w:rsidRPr="00493671" w:rsidRDefault="00FE2955" w:rsidP="00FE2955">
      <w:pPr>
        <w:jc w:val="thaiDistribute"/>
        <w:rPr>
          <w:rFonts w:ascii="Browallia New" w:hAnsi="Browallia New" w:cs="Browallia New"/>
          <w:spacing w:val="-2"/>
          <w:sz w:val="28"/>
          <w:szCs w:val="28"/>
        </w:rPr>
      </w:pPr>
    </w:p>
    <w:p w14:paraId="7FD2D5B2" w14:textId="04AF9BFA" w:rsidR="00A20C34" w:rsidRPr="00553E75" w:rsidRDefault="00207E95" w:rsidP="00117387">
      <w:pPr>
        <w:ind w:left="450"/>
        <w:jc w:val="thaiDistribute"/>
        <w:rPr>
          <w:rFonts w:ascii="Browallia New" w:hAnsi="Browallia New" w:cs="Browallia New"/>
          <w:sz w:val="28"/>
          <w:szCs w:val="28"/>
        </w:rPr>
      </w:pPr>
      <w:r w:rsidRPr="00C96F34">
        <w:rPr>
          <w:rFonts w:ascii="Browallia New" w:hAnsi="Browallia New" w:cs="Browallia New"/>
          <w:sz w:val="28"/>
          <w:szCs w:val="28"/>
          <w:cs/>
        </w:rPr>
        <w:t>บริษัทย่อย</w:t>
      </w:r>
      <w:r w:rsidR="00BF487E">
        <w:rPr>
          <w:rFonts w:ascii="Browallia New" w:hAnsi="Browallia New" w:cs="Browallia New" w:hint="cs"/>
          <w:sz w:val="28"/>
          <w:szCs w:val="28"/>
          <w:cs/>
        </w:rPr>
        <w:t>ทางอ้อม</w:t>
      </w:r>
      <w:r w:rsidRPr="00C96F34">
        <w:rPr>
          <w:rFonts w:ascii="Browallia New" w:hAnsi="Browallia New" w:cs="Browallia New"/>
          <w:sz w:val="28"/>
          <w:szCs w:val="28"/>
          <w:cs/>
        </w:rPr>
        <w:t xml:space="preserve">ได้รับโอนสิทธิเรียกร้องในลูกหนี้จำนวนเงินรวม </w:t>
      </w:r>
      <w:r w:rsidR="00C96F34">
        <w:rPr>
          <w:rFonts w:ascii="Browallia New" w:hAnsi="Browallia New" w:cs="Browallia New"/>
          <w:sz w:val="28"/>
          <w:szCs w:val="28"/>
        </w:rPr>
        <w:t>180</w:t>
      </w:r>
      <w:r w:rsidRPr="00C96F34">
        <w:rPr>
          <w:rFonts w:ascii="Browallia New" w:hAnsi="Browallia New" w:cs="Browallia New"/>
          <w:sz w:val="28"/>
          <w:szCs w:val="28"/>
          <w:cs/>
        </w:rPr>
        <w:t xml:space="preserve"> ล้านบาทและได้รับชำระเงินบางส่วนจากลูกหนี้ดังกล่าวแล้ว </w:t>
      </w:r>
      <w:r w:rsidR="00341D5A">
        <w:rPr>
          <w:rFonts w:ascii="Browallia New" w:hAnsi="Browallia New" w:cs="Browallia New"/>
          <w:sz w:val="28"/>
          <w:szCs w:val="28"/>
        </w:rPr>
        <w:t>65.20</w:t>
      </w:r>
      <w:r w:rsidRPr="00C96F34">
        <w:rPr>
          <w:rFonts w:ascii="Browallia New" w:hAnsi="Browallia New" w:cs="Browallia New"/>
          <w:sz w:val="28"/>
          <w:szCs w:val="28"/>
          <w:cs/>
        </w:rPr>
        <w:t xml:space="preserve"> ล้านบาท ซึ่งมีที่ดินว่างเปล่าจำนวน </w:t>
      </w:r>
      <w:r w:rsidR="00944BA6">
        <w:rPr>
          <w:rFonts w:ascii="Browallia New" w:hAnsi="Browallia New" w:cs="Browallia New"/>
          <w:sz w:val="28"/>
          <w:szCs w:val="28"/>
        </w:rPr>
        <w:t>3</w:t>
      </w:r>
      <w:r w:rsidRPr="00C96F34">
        <w:rPr>
          <w:rFonts w:ascii="Browallia New" w:hAnsi="Browallia New" w:cs="Browallia New"/>
          <w:sz w:val="28"/>
          <w:szCs w:val="28"/>
          <w:cs/>
        </w:rPr>
        <w:t xml:space="preserve"> แปลง เป็นหลักทรัพย์ค้ำประกัน ใน</w:t>
      </w:r>
      <w:r w:rsidR="002012C0">
        <w:rPr>
          <w:rFonts w:ascii="Browallia New" w:hAnsi="Browallia New" w:cs="Browallia New" w:hint="cs"/>
          <w:sz w:val="28"/>
          <w:szCs w:val="28"/>
          <w:cs/>
        </w:rPr>
        <w:t>อดีต</w:t>
      </w:r>
      <w:r w:rsidRPr="00C96F34" w:rsidDel="00551092">
        <w:rPr>
          <w:rFonts w:ascii="Browallia New" w:hAnsi="Browallia New" w:cs="Browallia New"/>
          <w:sz w:val="28"/>
          <w:szCs w:val="28"/>
          <w:cs/>
        </w:rPr>
        <w:t>บ</w:t>
      </w:r>
      <w:r w:rsidRPr="00C96F34">
        <w:rPr>
          <w:rFonts w:ascii="Browallia New" w:hAnsi="Browallia New" w:cs="Browallia New"/>
          <w:sz w:val="28"/>
          <w:szCs w:val="28"/>
          <w:cs/>
        </w:rPr>
        <w:t>ริษัท</w:t>
      </w:r>
      <w:r w:rsidR="00952BF2" w:rsidRPr="00C96F34">
        <w:rPr>
          <w:rFonts w:ascii="Browallia New" w:hAnsi="Browallia New" w:cs="Browallia New"/>
          <w:sz w:val="28"/>
          <w:szCs w:val="28"/>
          <w:cs/>
        </w:rPr>
        <w:t>ย่อย</w:t>
      </w:r>
      <w:r w:rsidR="00952BF2">
        <w:rPr>
          <w:rFonts w:ascii="Browallia New" w:hAnsi="Browallia New" w:cs="Browallia New" w:hint="cs"/>
          <w:sz w:val="28"/>
          <w:szCs w:val="28"/>
          <w:cs/>
        </w:rPr>
        <w:t>ทางอ้อม</w:t>
      </w:r>
      <w:r w:rsidRPr="00C96F34">
        <w:rPr>
          <w:rFonts w:ascii="Browallia New" w:hAnsi="Browallia New" w:cs="Browallia New"/>
          <w:sz w:val="28"/>
          <w:szCs w:val="28"/>
          <w:cs/>
        </w:rPr>
        <w:t>ได้ว่าจ้างผู้ประเมินราคาอิสระให้ตีราคาที่ดินด้วยวิธีเปรียบเทียบราคาตลาด (</w:t>
      </w:r>
      <w:r w:rsidRPr="00C96F34">
        <w:rPr>
          <w:rFonts w:ascii="Browallia New" w:hAnsi="Browallia New" w:cs="Browallia New"/>
          <w:sz w:val="28"/>
          <w:szCs w:val="28"/>
        </w:rPr>
        <w:t xml:space="preserve">Market Approach) </w:t>
      </w:r>
      <w:r w:rsidRPr="00C96F34">
        <w:rPr>
          <w:rFonts w:ascii="Browallia New" w:hAnsi="Browallia New" w:cs="Browallia New"/>
          <w:sz w:val="28"/>
          <w:szCs w:val="28"/>
          <w:cs/>
        </w:rPr>
        <w:t xml:space="preserve">โดยคิดเป็นมูลค่า </w:t>
      </w:r>
      <w:r w:rsidR="00944BA6">
        <w:rPr>
          <w:rFonts w:ascii="Browallia New" w:hAnsi="Browallia New" w:cs="Browallia New"/>
          <w:sz w:val="28"/>
          <w:szCs w:val="28"/>
        </w:rPr>
        <w:t>338.60</w:t>
      </w:r>
      <w:r w:rsidRPr="00C96F34">
        <w:rPr>
          <w:rFonts w:ascii="Browallia New" w:hAnsi="Browallia New" w:cs="Browallia New"/>
          <w:sz w:val="28"/>
          <w:szCs w:val="28"/>
          <w:cs/>
        </w:rPr>
        <w:t xml:space="preserve"> ล้านบาท ปัจจุบันบริษัท</w:t>
      </w:r>
      <w:r w:rsidR="00F5425A" w:rsidRPr="00C96F34">
        <w:rPr>
          <w:rFonts w:ascii="Browallia New" w:hAnsi="Browallia New" w:cs="Browallia New"/>
          <w:sz w:val="28"/>
          <w:szCs w:val="28"/>
          <w:cs/>
        </w:rPr>
        <w:t>ย่อย</w:t>
      </w:r>
      <w:r w:rsidR="00F5425A">
        <w:rPr>
          <w:rFonts w:ascii="Browallia New" w:hAnsi="Browallia New" w:cs="Browallia New" w:hint="cs"/>
          <w:sz w:val="28"/>
          <w:szCs w:val="28"/>
          <w:cs/>
        </w:rPr>
        <w:t>ทางอ้อม</w:t>
      </w:r>
      <w:r w:rsidRPr="00C96F34">
        <w:rPr>
          <w:rFonts w:ascii="Browallia New" w:hAnsi="Browallia New" w:cs="Browallia New"/>
          <w:sz w:val="28"/>
          <w:szCs w:val="28"/>
          <w:cs/>
        </w:rPr>
        <w:t xml:space="preserve">ได้ยื่นฟ้องบังคับจำนองโฉนดที่ดินดังกล่าวต่อศาลแพ่ง ในวงเงินจำนองค้ำประกัน </w:t>
      </w:r>
      <w:r w:rsidR="00E82E63">
        <w:rPr>
          <w:rFonts w:ascii="Browallia New" w:hAnsi="Browallia New" w:cs="Browallia New"/>
          <w:sz w:val="28"/>
          <w:szCs w:val="28"/>
        </w:rPr>
        <w:t>120</w:t>
      </w:r>
      <w:r w:rsidRPr="00C96F34">
        <w:rPr>
          <w:rFonts w:ascii="Browallia New" w:hAnsi="Browallia New" w:cs="Browallia New"/>
          <w:sz w:val="28"/>
          <w:szCs w:val="28"/>
          <w:cs/>
        </w:rPr>
        <w:t xml:space="preserve"> ล้านบาท พร้อมดอกเบี้ยในอัตราร้อยละ </w:t>
      </w:r>
      <w:r w:rsidR="00E82E63">
        <w:rPr>
          <w:rFonts w:ascii="Browallia New" w:hAnsi="Browallia New" w:cs="Browallia New"/>
          <w:sz w:val="28"/>
          <w:szCs w:val="28"/>
        </w:rPr>
        <w:t>19</w:t>
      </w:r>
      <w:r w:rsidRPr="00C96F34">
        <w:rPr>
          <w:rFonts w:ascii="Browallia New" w:hAnsi="Browallia New" w:cs="Browallia New"/>
          <w:sz w:val="28"/>
          <w:szCs w:val="28"/>
          <w:cs/>
        </w:rPr>
        <w:t xml:space="preserve"> ต่อปี เป็นเวลา </w:t>
      </w:r>
      <w:r w:rsidR="00E82E63">
        <w:rPr>
          <w:rFonts w:ascii="Browallia New" w:hAnsi="Browallia New" w:cs="Browallia New"/>
          <w:sz w:val="28"/>
          <w:szCs w:val="28"/>
        </w:rPr>
        <w:t>5</w:t>
      </w:r>
      <w:r w:rsidRPr="00C96F34">
        <w:rPr>
          <w:rFonts w:ascii="Browallia New" w:hAnsi="Browallia New" w:cs="Browallia New"/>
          <w:sz w:val="28"/>
          <w:szCs w:val="28"/>
          <w:cs/>
        </w:rPr>
        <w:t xml:space="preserve"> ปี หรือคิดเป็นดอกเบี้ย </w:t>
      </w:r>
      <w:r w:rsidR="00E82E63">
        <w:rPr>
          <w:rFonts w:ascii="Browallia New" w:hAnsi="Browallia New" w:cs="Browallia New"/>
          <w:sz w:val="28"/>
          <w:szCs w:val="28"/>
        </w:rPr>
        <w:t>114</w:t>
      </w:r>
      <w:r w:rsidRPr="00C96F34">
        <w:rPr>
          <w:rFonts w:ascii="Browallia New" w:hAnsi="Browallia New" w:cs="Browallia New"/>
          <w:sz w:val="28"/>
          <w:szCs w:val="28"/>
          <w:cs/>
        </w:rPr>
        <w:t xml:space="preserve"> </w:t>
      </w:r>
      <w:r w:rsidR="00996FCA">
        <w:rPr>
          <w:rFonts w:ascii="Browallia New" w:hAnsi="Browallia New" w:cs="Browallia New"/>
          <w:sz w:val="28"/>
          <w:szCs w:val="28"/>
        </w:rPr>
        <w:t xml:space="preserve">          </w:t>
      </w:r>
      <w:r w:rsidRPr="00C96F34">
        <w:rPr>
          <w:rFonts w:ascii="Browallia New" w:hAnsi="Browallia New" w:cs="Browallia New"/>
          <w:sz w:val="28"/>
          <w:szCs w:val="28"/>
          <w:cs/>
        </w:rPr>
        <w:t xml:space="preserve">ล้านบาท รวมเป็นเงินฟ้องบังคับจำนอง </w:t>
      </w:r>
      <w:r w:rsidR="00E82E63">
        <w:rPr>
          <w:rFonts w:ascii="Browallia New" w:hAnsi="Browallia New" w:cs="Browallia New"/>
          <w:sz w:val="28"/>
          <w:szCs w:val="28"/>
        </w:rPr>
        <w:t>234</w:t>
      </w:r>
      <w:r w:rsidRPr="00C96F34">
        <w:rPr>
          <w:rFonts w:ascii="Browallia New" w:hAnsi="Browallia New" w:cs="Browallia New"/>
          <w:sz w:val="28"/>
          <w:szCs w:val="28"/>
          <w:cs/>
        </w:rPr>
        <w:t xml:space="preserve"> ล้านบาท โดยคดีอยู่ระหว่างการพิจารณาของศาลชั้นต้น อย่างไรก็ตาม บริษัทย่อย</w:t>
      </w:r>
      <w:r w:rsidR="009F4610">
        <w:rPr>
          <w:rFonts w:ascii="Browallia New" w:hAnsi="Browallia New" w:cs="Browallia New" w:hint="cs"/>
          <w:sz w:val="28"/>
          <w:szCs w:val="28"/>
          <w:cs/>
        </w:rPr>
        <w:t>ทางอ้อม</w:t>
      </w:r>
      <w:r w:rsidRPr="00C96F34">
        <w:rPr>
          <w:rFonts w:ascii="Browallia New" w:hAnsi="Browallia New" w:cs="Browallia New"/>
          <w:sz w:val="28"/>
          <w:szCs w:val="28"/>
          <w:cs/>
        </w:rPr>
        <w:t>เชื่อว่ามูลค่าทรัพย์สินที่ค้ำประกันสูงกว่าเงินให้สินเชื่อ จึงไม่ได้ตั้งค่าเผื่อขาดทุนจากการ</w:t>
      </w:r>
      <w:r w:rsidR="002A49E0">
        <w:rPr>
          <w:rFonts w:ascii="Browallia New" w:hAnsi="Browallia New" w:cs="Browallia New" w:hint="cs"/>
          <w:sz w:val="28"/>
          <w:szCs w:val="28"/>
          <w:cs/>
        </w:rPr>
        <w:t>ลดมูล</w:t>
      </w:r>
      <w:r w:rsidRPr="00C96F34">
        <w:rPr>
          <w:rFonts w:ascii="Browallia New" w:hAnsi="Browallia New" w:cs="Browallia New"/>
          <w:sz w:val="28"/>
          <w:szCs w:val="28"/>
          <w:cs/>
        </w:rPr>
        <w:t>ค่า</w:t>
      </w:r>
    </w:p>
    <w:p w14:paraId="40B962C8" w14:textId="567E0E11" w:rsidR="00FE2955" w:rsidRDefault="00FE2955" w:rsidP="0080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p>
    <w:p w14:paraId="2092838C" w14:textId="6C9A1EA8" w:rsidR="008C139A" w:rsidRPr="001216F9" w:rsidRDefault="008C139A" w:rsidP="008C139A">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Pr="001216F9">
        <w:rPr>
          <w:rFonts w:ascii="Browallia New" w:hAnsi="Browallia New" w:cs="Browallia New" w:hint="cs"/>
          <w:sz w:val="28"/>
          <w:szCs w:val="28"/>
          <w:cs/>
        </w:rPr>
        <w:t>สำหรับ</w:t>
      </w:r>
      <w:r>
        <w:rPr>
          <w:rFonts w:ascii="Browallia New" w:hAnsi="Browallia New" w:cs="Browallia New" w:hint="cs"/>
          <w:sz w:val="28"/>
          <w:szCs w:val="28"/>
          <w:cs/>
        </w:rPr>
        <w:t>งวด</w:t>
      </w:r>
      <w:r w:rsidR="00E1408E">
        <w:rPr>
          <w:rFonts w:ascii="Browallia New" w:hAnsi="Browallia New" w:cs="Browallia New" w:hint="cs"/>
          <w:sz w:val="28"/>
          <w:szCs w:val="28"/>
          <w:cs/>
        </w:rPr>
        <w:t>สาม</w:t>
      </w:r>
      <w:r>
        <w:rPr>
          <w:rFonts w:ascii="Browallia New" w:hAnsi="Browallia New" w:cs="Browallia New" w:hint="cs"/>
          <w:sz w:val="28"/>
          <w:szCs w:val="28"/>
          <w:cs/>
        </w:rPr>
        <w:t xml:space="preserve">เดือนสิ้นสุดวันที่ </w:t>
      </w:r>
      <w:r w:rsidRPr="00954155">
        <w:rPr>
          <w:rFonts w:ascii="Browallia New" w:hAnsi="Browallia New" w:cs="Browallia New"/>
          <w:sz w:val="28"/>
          <w:szCs w:val="28"/>
        </w:rPr>
        <w:t>3</w:t>
      </w:r>
      <w:r w:rsidR="003B3B06" w:rsidRPr="003B3B06">
        <w:rPr>
          <w:rFonts w:ascii="Browallia New" w:hAnsi="Browallia New" w:cs="Browallia New" w:hint="cs"/>
          <w:sz w:val="28"/>
          <w:szCs w:val="28"/>
        </w:rPr>
        <w:t>1</w:t>
      </w:r>
      <w:r w:rsidR="00E1408E">
        <w:rPr>
          <w:rFonts w:ascii="Browallia New" w:hAnsi="Browallia New" w:cs="Browallia New" w:hint="cs"/>
          <w:sz w:val="28"/>
          <w:szCs w:val="28"/>
          <w:cs/>
        </w:rPr>
        <w:t xml:space="preserve"> มีนาคม</w:t>
      </w:r>
      <w:r>
        <w:rPr>
          <w:rFonts w:ascii="Browallia New" w:hAnsi="Browallia New" w:cs="Browallia New" w:hint="cs"/>
          <w:sz w:val="28"/>
          <w:szCs w:val="28"/>
          <w:cs/>
        </w:rPr>
        <w:t xml:space="preserve"> </w:t>
      </w:r>
      <w:r>
        <w:rPr>
          <w:rFonts w:ascii="Browallia New" w:hAnsi="Browallia New" w:cs="Browallia New"/>
          <w:sz w:val="28"/>
          <w:szCs w:val="28"/>
        </w:rPr>
        <w:t>256</w:t>
      </w:r>
      <w:r w:rsidR="003B3B06" w:rsidRPr="003B3B06">
        <w:rPr>
          <w:rFonts w:ascii="Browallia New" w:hAnsi="Browallia New" w:cs="Browallia New" w:hint="cs"/>
          <w:sz w:val="28"/>
          <w:szCs w:val="28"/>
        </w:rPr>
        <w:t>3</w:t>
      </w:r>
      <w:r>
        <w:rPr>
          <w:rFonts w:ascii="Browallia New" w:hAnsi="Browallia New" w:cs="Browallia New"/>
          <w:sz w:val="28"/>
          <w:szCs w:val="28"/>
          <w:cs/>
        </w:rPr>
        <w:t xml:space="preserve"> </w:t>
      </w:r>
      <w:r w:rsidRPr="00E65E6D">
        <w:rPr>
          <w:rFonts w:ascii="Browallia New" w:hAnsi="Browallia New" w:cs="Browallia New"/>
          <w:sz w:val="28"/>
          <w:szCs w:val="28"/>
          <w:cs/>
        </w:rPr>
        <w:t>ดังนี้</w:t>
      </w:r>
    </w:p>
    <w:p w14:paraId="223510A3" w14:textId="7976815D" w:rsidR="00FE2955" w:rsidRPr="00493671" w:rsidRDefault="00FE2955" w:rsidP="00FE2955">
      <w:pPr>
        <w:ind w:firstLine="450"/>
        <w:jc w:val="thaiDistribute"/>
        <w:rPr>
          <w:rFonts w:ascii="Browallia New" w:hAnsi="Browallia New" w:cs="Browallia New"/>
          <w:spacing w:val="-2"/>
          <w:sz w:val="28"/>
          <w:szCs w:val="28"/>
        </w:rPr>
      </w:pPr>
    </w:p>
    <w:tbl>
      <w:tblPr>
        <w:tblW w:w="8860" w:type="dxa"/>
        <w:tblInd w:w="426" w:type="dxa"/>
        <w:tblLook w:val="01E0" w:firstRow="1" w:lastRow="1" w:firstColumn="1" w:lastColumn="1" w:noHBand="0" w:noVBand="0"/>
      </w:tblPr>
      <w:tblGrid>
        <w:gridCol w:w="6520"/>
        <w:gridCol w:w="2340"/>
      </w:tblGrid>
      <w:tr w:rsidR="00FE2955" w:rsidRPr="00C2555B" w14:paraId="6DB7B6B2" w14:textId="77777777" w:rsidTr="00987B55">
        <w:tc>
          <w:tcPr>
            <w:tcW w:w="6520" w:type="dxa"/>
          </w:tcPr>
          <w:p w14:paraId="68CC0B37" w14:textId="77777777" w:rsidR="00FE2955" w:rsidRPr="00C2555B" w:rsidRDefault="00FE2955" w:rsidP="00BE5E18">
            <w:pPr>
              <w:jc w:val="thaiDistribute"/>
              <w:rPr>
                <w:rFonts w:ascii="Browallia New" w:hAnsi="Browallia New" w:cs="Browallia New"/>
                <w:spacing w:val="-2"/>
                <w:sz w:val="28"/>
                <w:szCs w:val="28"/>
              </w:rPr>
            </w:pPr>
          </w:p>
        </w:tc>
        <w:tc>
          <w:tcPr>
            <w:tcW w:w="2340" w:type="dxa"/>
          </w:tcPr>
          <w:p w14:paraId="76D71A30" w14:textId="0C4F9828" w:rsidR="00FE2955" w:rsidRPr="00C2555B" w:rsidRDefault="00246F8C" w:rsidP="00987B55">
            <w:pPr>
              <w:jc w:val="right"/>
              <w:rPr>
                <w:rFonts w:ascii="Browallia New" w:hAnsi="Browallia New" w:cs="Browallia New"/>
                <w:spacing w:val="-2"/>
                <w:sz w:val="28"/>
                <w:szCs w:val="28"/>
              </w:rPr>
            </w:pPr>
            <w:r w:rsidRPr="00C2555B">
              <w:rPr>
                <w:rFonts w:ascii="Browallia New" w:hAnsi="Browallia New" w:cs="Browallia New"/>
                <w:spacing w:val="-2"/>
                <w:sz w:val="28"/>
                <w:szCs w:val="28"/>
              </w:rPr>
              <w:t>(</w:t>
            </w:r>
            <w:r w:rsidRPr="00C2555B">
              <w:rPr>
                <w:rFonts w:ascii="Browallia New" w:hAnsi="Browallia New" w:cs="Browallia New"/>
                <w:spacing w:val="-2"/>
                <w:sz w:val="28"/>
                <w:szCs w:val="28"/>
                <w:cs/>
              </w:rPr>
              <w:t>หน่วย : พันบาท)</w:t>
            </w:r>
          </w:p>
        </w:tc>
      </w:tr>
      <w:tr w:rsidR="00FE2955" w:rsidRPr="00C2555B" w14:paraId="578A727E" w14:textId="77777777" w:rsidTr="00987B55">
        <w:tc>
          <w:tcPr>
            <w:tcW w:w="6520" w:type="dxa"/>
          </w:tcPr>
          <w:p w14:paraId="3BE8B3CA"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nil"/>
              <w:left w:val="nil"/>
              <w:bottom w:val="single" w:sz="4" w:space="0" w:color="auto"/>
              <w:right w:val="nil"/>
            </w:tcBorders>
          </w:tcPr>
          <w:p w14:paraId="6946203A" w14:textId="77777777" w:rsidR="00FE2955" w:rsidRPr="00C2555B" w:rsidRDefault="00FE2955" w:rsidP="00BE5E18">
            <w:pPr>
              <w:tabs>
                <w:tab w:val="left" w:pos="3090"/>
                <w:tab w:val="left" w:pos="4860"/>
              </w:tabs>
              <w:jc w:val="center"/>
              <w:rPr>
                <w:rFonts w:ascii="Browallia New" w:hAnsi="Browallia New" w:cs="Browallia New"/>
                <w:spacing w:val="-2"/>
                <w:sz w:val="28"/>
                <w:szCs w:val="28"/>
              </w:rPr>
            </w:pPr>
            <w:r w:rsidRPr="00C2555B">
              <w:rPr>
                <w:rFonts w:ascii="Browallia New" w:hAnsi="Browallia New" w:cs="Browallia New"/>
                <w:spacing w:val="-2"/>
                <w:sz w:val="28"/>
                <w:szCs w:val="28"/>
                <w:cs/>
              </w:rPr>
              <w:t>งบการเงินรวม</w:t>
            </w:r>
          </w:p>
        </w:tc>
      </w:tr>
      <w:tr w:rsidR="00FE2955" w:rsidRPr="00C2555B" w14:paraId="43BEEA3A" w14:textId="77777777" w:rsidTr="00987B55">
        <w:trPr>
          <w:trHeight w:val="95"/>
        </w:trPr>
        <w:tc>
          <w:tcPr>
            <w:tcW w:w="6520" w:type="dxa"/>
          </w:tcPr>
          <w:p w14:paraId="755724B6" w14:textId="77777777" w:rsidR="00FE2955" w:rsidRPr="00C2555B" w:rsidRDefault="00FE2955" w:rsidP="00BE5E18">
            <w:pPr>
              <w:jc w:val="thaiDistribute"/>
              <w:rPr>
                <w:rFonts w:ascii="Browallia New" w:hAnsi="Browallia New" w:cs="Browallia New"/>
                <w:spacing w:val="-2"/>
                <w:sz w:val="28"/>
                <w:szCs w:val="28"/>
              </w:rPr>
            </w:pPr>
          </w:p>
        </w:tc>
        <w:tc>
          <w:tcPr>
            <w:tcW w:w="2340" w:type="dxa"/>
            <w:tcBorders>
              <w:top w:val="single" w:sz="4" w:space="0" w:color="auto"/>
              <w:left w:val="nil"/>
              <w:bottom w:val="nil"/>
              <w:right w:val="nil"/>
            </w:tcBorders>
          </w:tcPr>
          <w:p w14:paraId="2B284B43" w14:textId="77777777" w:rsidR="00FE2955" w:rsidRPr="00C2555B" w:rsidRDefault="00FE2955" w:rsidP="00BE5E18">
            <w:pPr>
              <w:jc w:val="thaiDistribute"/>
              <w:rPr>
                <w:rFonts w:ascii="Browallia New" w:hAnsi="Browallia New" w:cs="Browallia New"/>
                <w:spacing w:val="-2"/>
                <w:sz w:val="28"/>
                <w:szCs w:val="28"/>
              </w:rPr>
            </w:pPr>
          </w:p>
        </w:tc>
      </w:tr>
      <w:tr w:rsidR="00E86700" w:rsidRPr="00C2555B" w14:paraId="6EF285D8" w14:textId="77777777" w:rsidTr="00987B55">
        <w:tc>
          <w:tcPr>
            <w:tcW w:w="6520" w:type="dxa"/>
            <w:hideMark/>
          </w:tcPr>
          <w:p w14:paraId="0E2C90F5" w14:textId="0F909027" w:rsidR="00E86700" w:rsidRPr="00C2555B" w:rsidRDefault="00E86700" w:rsidP="00E86700">
            <w:pPr>
              <w:jc w:val="thaiDistribute"/>
              <w:rPr>
                <w:rFonts w:ascii="Browallia New" w:hAnsi="Browallia New" w:cs="Browallia New"/>
                <w:spacing w:val="-2"/>
                <w:sz w:val="28"/>
                <w:szCs w:val="28"/>
              </w:rPr>
            </w:pPr>
            <w:r w:rsidRPr="00C2555B">
              <w:rPr>
                <w:rFonts w:ascii="Browallia New" w:hAnsi="Browallia New" w:cs="Browallia New"/>
                <w:spacing w:val="-2"/>
                <w:sz w:val="28"/>
                <w:szCs w:val="28"/>
                <w:cs/>
              </w:rPr>
              <w:t xml:space="preserve">ยอดคงเหลือ ณ วันที่ </w:t>
            </w:r>
            <w:r w:rsidRPr="00C2555B">
              <w:rPr>
                <w:rFonts w:ascii="Browallia New" w:hAnsi="Browallia New" w:cs="Browallia New"/>
                <w:spacing w:val="-2"/>
                <w:sz w:val="28"/>
                <w:szCs w:val="28"/>
              </w:rPr>
              <w:t xml:space="preserve">1 </w:t>
            </w:r>
            <w:r w:rsidRPr="00C2555B">
              <w:rPr>
                <w:rFonts w:ascii="Browallia New" w:hAnsi="Browallia New" w:cs="Browallia New"/>
                <w:spacing w:val="-2"/>
                <w:sz w:val="28"/>
                <w:szCs w:val="28"/>
                <w:cs/>
              </w:rPr>
              <w:t xml:space="preserve">มกราคม </w:t>
            </w:r>
            <w:r w:rsidRPr="00C2555B">
              <w:rPr>
                <w:rFonts w:ascii="Browallia New" w:hAnsi="Browallia New" w:cs="Browallia New"/>
                <w:spacing w:val="-2"/>
                <w:sz w:val="28"/>
                <w:szCs w:val="28"/>
              </w:rPr>
              <w:t>256</w:t>
            </w:r>
            <w:r w:rsidR="003B3B06" w:rsidRPr="003B3B06">
              <w:rPr>
                <w:rFonts w:ascii="Browallia New" w:hAnsi="Browallia New" w:cs="Browallia New" w:hint="cs"/>
                <w:spacing w:val="-2"/>
                <w:sz w:val="28"/>
                <w:szCs w:val="28"/>
              </w:rPr>
              <w:t>3</w:t>
            </w:r>
          </w:p>
        </w:tc>
        <w:tc>
          <w:tcPr>
            <w:tcW w:w="2340" w:type="dxa"/>
          </w:tcPr>
          <w:p w14:paraId="5EC1D155" w14:textId="13F8EA92" w:rsidR="00E86700" w:rsidRPr="00C2555B" w:rsidRDefault="00CD2118" w:rsidP="00E86700">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119,902</w:t>
            </w:r>
          </w:p>
        </w:tc>
      </w:tr>
      <w:tr w:rsidR="00A25BC8" w:rsidRPr="00C2555B" w14:paraId="3BA99C1E" w14:textId="77777777" w:rsidTr="00987B55">
        <w:tc>
          <w:tcPr>
            <w:tcW w:w="6520" w:type="dxa"/>
            <w:hideMark/>
          </w:tcPr>
          <w:p w14:paraId="6905A1A8" w14:textId="42FB6663" w:rsidR="00A25BC8" w:rsidRPr="00C2555B" w:rsidRDefault="00A25BC8" w:rsidP="00A25BC8">
            <w:pPr>
              <w:tabs>
                <w:tab w:val="clear" w:pos="227"/>
                <w:tab w:val="left" w:pos="367"/>
              </w:tabs>
              <w:jc w:val="thaiDistribute"/>
              <w:rPr>
                <w:rFonts w:ascii="Browallia New" w:hAnsi="Browallia New" w:cs="Browallia New"/>
                <w:spacing w:val="-2"/>
                <w:sz w:val="28"/>
                <w:szCs w:val="28"/>
              </w:rPr>
            </w:pPr>
            <w:r w:rsidRPr="00C2555B">
              <w:rPr>
                <w:rFonts w:ascii="Browallia New" w:hAnsi="Browallia New" w:cs="Browallia New"/>
                <w:spacing w:val="-2"/>
                <w:sz w:val="28"/>
                <w:szCs w:val="28"/>
                <w:u w:val="single"/>
                <w:cs/>
              </w:rPr>
              <w:t>หัก</w:t>
            </w:r>
            <w:r w:rsidRPr="00C2555B">
              <w:rPr>
                <w:rFonts w:ascii="Browallia New" w:hAnsi="Browallia New" w:cs="Browallia New"/>
                <w:spacing w:val="-2"/>
                <w:sz w:val="28"/>
                <w:szCs w:val="28"/>
              </w:rPr>
              <w:t xml:space="preserve"> </w:t>
            </w:r>
            <w:r w:rsidR="001504D1">
              <w:rPr>
                <w:rFonts w:ascii="Browallia New" w:hAnsi="Browallia New" w:cs="Browallia New" w:hint="cs"/>
                <w:spacing w:val="-2"/>
                <w:sz w:val="28"/>
                <w:szCs w:val="28"/>
                <w:cs/>
              </w:rPr>
              <w:t>สัดส่วนที่ลดลง</w:t>
            </w:r>
            <w:r w:rsidR="00F75D54">
              <w:rPr>
                <w:rFonts w:ascii="Browallia New" w:hAnsi="Browallia New" w:cs="Browallia New" w:hint="cs"/>
                <w:spacing w:val="-2"/>
                <w:sz w:val="28"/>
                <w:szCs w:val="28"/>
                <w:cs/>
              </w:rPr>
              <w:t>จาก</w:t>
            </w:r>
            <w:r w:rsidR="00F57054">
              <w:rPr>
                <w:rFonts w:ascii="Browallia New" w:hAnsi="Browallia New" w:cs="Browallia New" w:hint="cs"/>
                <w:spacing w:val="-2"/>
                <w:sz w:val="28"/>
                <w:szCs w:val="28"/>
                <w:cs/>
              </w:rPr>
              <w:t>การรับชำระเงิน</w:t>
            </w:r>
          </w:p>
        </w:tc>
        <w:tc>
          <w:tcPr>
            <w:tcW w:w="2340" w:type="dxa"/>
            <w:tcBorders>
              <w:top w:val="nil"/>
              <w:left w:val="nil"/>
              <w:bottom w:val="single" w:sz="4" w:space="0" w:color="auto"/>
              <w:right w:val="nil"/>
            </w:tcBorders>
          </w:tcPr>
          <w:p w14:paraId="1817A358" w14:textId="626B7109" w:rsidR="00A25BC8" w:rsidRPr="00C2555B" w:rsidRDefault="004F31EB" w:rsidP="00A25BC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(1,103)</w:t>
            </w:r>
          </w:p>
        </w:tc>
      </w:tr>
      <w:tr w:rsidR="002A07F7" w:rsidRPr="00C2555B" w14:paraId="54E04F20" w14:textId="77777777" w:rsidTr="00987B55">
        <w:tc>
          <w:tcPr>
            <w:tcW w:w="6520" w:type="dxa"/>
          </w:tcPr>
          <w:p w14:paraId="1E93C65C" w14:textId="1458F1D0"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cs/>
              </w:rPr>
              <w:t xml:space="preserve">ยอดคงเหลือ ณ วันที่ </w:t>
            </w:r>
            <w:r w:rsidRPr="00954155">
              <w:rPr>
                <w:rFonts w:ascii="Browallia New" w:hAnsi="Browallia New" w:cs="Browallia New"/>
                <w:sz w:val="28"/>
                <w:szCs w:val="28"/>
              </w:rPr>
              <w:t>3</w:t>
            </w:r>
            <w:r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 </w:t>
            </w:r>
            <w:r>
              <w:rPr>
                <w:rFonts w:ascii="Browallia New" w:hAnsi="Browallia New" w:cs="Browallia New"/>
                <w:sz w:val="28"/>
                <w:szCs w:val="28"/>
              </w:rPr>
              <w:t>256</w:t>
            </w:r>
            <w:r w:rsidRPr="003B3B06">
              <w:rPr>
                <w:rFonts w:ascii="Browallia New" w:hAnsi="Browallia New" w:cs="Browallia New" w:hint="cs"/>
                <w:sz w:val="28"/>
                <w:szCs w:val="28"/>
              </w:rPr>
              <w:t>3</w:t>
            </w:r>
          </w:p>
        </w:tc>
        <w:tc>
          <w:tcPr>
            <w:tcW w:w="2340" w:type="dxa"/>
            <w:tcBorders>
              <w:top w:val="single" w:sz="4" w:space="0" w:color="auto"/>
              <w:left w:val="nil"/>
              <w:right w:val="nil"/>
            </w:tcBorders>
          </w:tcPr>
          <w:p w14:paraId="262D8174" w14:textId="0F9F32DC" w:rsidR="002A07F7" w:rsidRPr="00C2555B" w:rsidRDefault="002A07F7"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118,799</w:t>
            </w:r>
          </w:p>
        </w:tc>
      </w:tr>
      <w:tr w:rsidR="002A07F7" w:rsidRPr="00C2555B" w14:paraId="0B11093A" w14:textId="77777777" w:rsidTr="00987B55">
        <w:tc>
          <w:tcPr>
            <w:tcW w:w="6520" w:type="dxa"/>
          </w:tcPr>
          <w:p w14:paraId="1BAC1C19" w14:textId="7026F729" w:rsidR="002A07F7" w:rsidRPr="00C2555B" w:rsidRDefault="002A07F7" w:rsidP="002A07F7">
            <w:pPr>
              <w:tabs>
                <w:tab w:val="clear" w:pos="227"/>
                <w:tab w:val="left" w:pos="367"/>
              </w:tabs>
              <w:jc w:val="thaiDistribute"/>
              <w:rPr>
                <w:rFonts w:ascii="Browallia New" w:hAnsi="Browallia New" w:cs="Browallia New"/>
                <w:spacing w:val="-2"/>
                <w:sz w:val="28"/>
                <w:szCs w:val="28"/>
                <w:u w:val="single"/>
                <w:cs/>
              </w:rPr>
            </w:pPr>
            <w:r w:rsidRPr="00C2555B">
              <w:rPr>
                <w:rFonts w:ascii="Browallia New" w:hAnsi="Browallia New" w:cs="Browallia New"/>
                <w:spacing w:val="-2"/>
                <w:sz w:val="28"/>
                <w:szCs w:val="28"/>
                <w:u w:val="single"/>
                <w:cs/>
              </w:rPr>
              <w:t>หัก</w:t>
            </w:r>
            <w:r w:rsidRPr="00553E75">
              <w:rPr>
                <w:rFonts w:ascii="Browallia New" w:hAnsi="Browallia New" w:cs="Browallia New"/>
                <w:spacing w:val="-2"/>
                <w:sz w:val="28"/>
                <w:szCs w:val="28"/>
                <w:cs/>
              </w:rPr>
              <w:t xml:space="preserve"> ค่าเผื่อ</w:t>
            </w:r>
            <w:r>
              <w:rPr>
                <w:rFonts w:ascii="Browallia New" w:hAnsi="Browallia New" w:cs="Browallia New" w:hint="cs"/>
                <w:spacing w:val="-2"/>
                <w:sz w:val="28"/>
                <w:szCs w:val="28"/>
                <w:cs/>
              </w:rPr>
              <w:t>การลดมูลค่าเงินลงทุนในลูกหนี้</w:t>
            </w:r>
          </w:p>
        </w:tc>
        <w:tc>
          <w:tcPr>
            <w:tcW w:w="2340" w:type="dxa"/>
            <w:tcBorders>
              <w:top w:val="nil"/>
              <w:left w:val="nil"/>
              <w:right w:val="nil"/>
            </w:tcBorders>
          </w:tcPr>
          <w:p w14:paraId="34BEB50A" w14:textId="2F9F7301" w:rsidR="002A07F7" w:rsidRPr="00C2555B" w:rsidRDefault="002A07F7" w:rsidP="002A07F7">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(1,541)</w:t>
            </w:r>
          </w:p>
        </w:tc>
      </w:tr>
      <w:tr w:rsidR="0085760F" w:rsidRPr="00C2555B" w14:paraId="1A98926A" w14:textId="77777777" w:rsidTr="00987B55">
        <w:tc>
          <w:tcPr>
            <w:tcW w:w="6520" w:type="dxa"/>
          </w:tcPr>
          <w:p w14:paraId="74D707BB" w14:textId="7AB0DB7B" w:rsidR="0085760F" w:rsidRPr="00C2555B" w:rsidRDefault="00CD2118" w:rsidP="0085760F">
            <w:pPr>
              <w:jc w:val="thaiDistribute"/>
              <w:rPr>
                <w:rFonts w:ascii="Browallia New" w:hAnsi="Browallia New" w:cs="Browallia New"/>
                <w:spacing w:val="-2"/>
                <w:sz w:val="28"/>
                <w:szCs w:val="28"/>
              </w:rPr>
            </w:pPr>
            <w:r>
              <w:rPr>
                <w:rFonts w:ascii="Browallia New" w:hAnsi="Browallia New" w:cs="Browallia New" w:hint="cs"/>
                <w:spacing w:val="-2"/>
                <w:sz w:val="28"/>
                <w:szCs w:val="28"/>
                <w:cs/>
              </w:rPr>
              <w:t>สุทธิ</w:t>
            </w:r>
          </w:p>
        </w:tc>
        <w:tc>
          <w:tcPr>
            <w:tcW w:w="2340" w:type="dxa"/>
            <w:tcBorders>
              <w:top w:val="single" w:sz="4" w:space="0" w:color="auto"/>
              <w:left w:val="nil"/>
              <w:bottom w:val="single" w:sz="12" w:space="0" w:color="auto"/>
              <w:right w:val="nil"/>
            </w:tcBorders>
          </w:tcPr>
          <w:p w14:paraId="78509328" w14:textId="4D07C65C" w:rsidR="0085760F" w:rsidRPr="00C2555B" w:rsidRDefault="0085760F" w:rsidP="0085760F">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117,258</w:t>
            </w:r>
          </w:p>
        </w:tc>
      </w:tr>
    </w:tbl>
    <w:p w14:paraId="6A35A287" w14:textId="77777777" w:rsidR="00FE2955" w:rsidRPr="00C2555B" w:rsidRDefault="00FE2955" w:rsidP="00FE2955">
      <w:pPr>
        <w:tabs>
          <w:tab w:val="left" w:pos="7655"/>
          <w:tab w:val="left" w:pos="7797"/>
          <w:tab w:val="left" w:pos="7938"/>
        </w:tabs>
        <w:spacing w:line="240" w:lineRule="auto"/>
        <w:ind w:left="426"/>
        <w:jc w:val="thaiDistribute"/>
        <w:rPr>
          <w:rFonts w:ascii="Browallia New" w:hAnsi="Browallia New" w:cs="Browallia New"/>
          <w:sz w:val="28"/>
          <w:szCs w:val="28"/>
        </w:rPr>
      </w:pPr>
    </w:p>
    <w:p w14:paraId="26A913D3" w14:textId="73156B8E" w:rsidR="00FE2955" w:rsidRPr="00C2555B" w:rsidRDefault="00FE2955" w:rsidP="00491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pacing w:val="-6"/>
          <w:sz w:val="28"/>
          <w:szCs w:val="28"/>
        </w:rPr>
      </w:pPr>
      <w:r w:rsidRPr="00C2555B">
        <w:rPr>
          <w:rFonts w:ascii="Browallia New" w:hAnsi="Browallia New" w:cs="Browallia New"/>
          <w:spacing w:val="-2"/>
          <w:sz w:val="28"/>
          <w:szCs w:val="28"/>
          <w:cs/>
        </w:rPr>
        <w:t>บริษัทย่อย</w:t>
      </w:r>
      <w:r w:rsidR="00B43EAD" w:rsidRPr="00B43EAD">
        <w:rPr>
          <w:rFonts w:ascii="Browallia New" w:hAnsi="Browallia New" w:cs="Browallia New"/>
          <w:spacing w:val="-2"/>
          <w:sz w:val="28"/>
          <w:szCs w:val="28"/>
          <w:cs/>
        </w:rPr>
        <w:t xml:space="preserve">คาดว่าจะได้รับชำระจากเงินลงทุนในลูกหนี้ภายใน </w:t>
      </w:r>
      <w:r w:rsidR="003E6AC5">
        <w:rPr>
          <w:rFonts w:ascii="Browallia New" w:hAnsi="Browallia New" w:cs="Browallia New"/>
          <w:spacing w:val="-2"/>
          <w:sz w:val="28"/>
          <w:szCs w:val="28"/>
        </w:rPr>
        <w:t>1</w:t>
      </w:r>
      <w:r w:rsidR="00B43EAD" w:rsidRPr="00B43EAD">
        <w:rPr>
          <w:rFonts w:ascii="Browallia New" w:hAnsi="Browallia New" w:cs="Browallia New"/>
          <w:spacing w:val="-2"/>
          <w:sz w:val="28"/>
          <w:szCs w:val="28"/>
          <w:cs/>
        </w:rPr>
        <w:t xml:space="preserve"> ปี ในส่วนของเงินลงทุนในลูกหนี้ประมาณ </w:t>
      </w:r>
      <w:r w:rsidR="00870226">
        <w:rPr>
          <w:rFonts w:ascii="Browallia New" w:hAnsi="Browallia New" w:cs="Browallia New"/>
          <w:spacing w:val="-2"/>
          <w:sz w:val="28"/>
          <w:szCs w:val="28"/>
        </w:rPr>
        <w:t>2.40</w:t>
      </w:r>
      <w:r w:rsidR="00B43EAD" w:rsidRPr="00B43EAD">
        <w:rPr>
          <w:rFonts w:ascii="Browallia New" w:hAnsi="Browallia New" w:cs="Browallia New"/>
          <w:spacing w:val="-2"/>
          <w:sz w:val="28"/>
          <w:szCs w:val="28"/>
          <w:cs/>
        </w:rPr>
        <w:t xml:space="preserve"> </w:t>
      </w:r>
      <w:r w:rsidR="00270076">
        <w:rPr>
          <w:rFonts w:ascii="Browallia New" w:hAnsi="Browallia New" w:cs="Browallia New" w:hint="cs"/>
          <w:spacing w:val="-2"/>
          <w:sz w:val="28"/>
          <w:szCs w:val="28"/>
          <w:cs/>
        </w:rPr>
        <w:t xml:space="preserve">                </w:t>
      </w:r>
      <w:r w:rsidR="00B43EAD" w:rsidRPr="00B43EAD">
        <w:rPr>
          <w:rFonts w:ascii="Browallia New" w:hAnsi="Browallia New" w:cs="Browallia New"/>
          <w:spacing w:val="-2"/>
          <w:sz w:val="28"/>
          <w:szCs w:val="28"/>
          <w:cs/>
        </w:rPr>
        <w:t>ล้านบาท</w:t>
      </w:r>
    </w:p>
    <w:p w14:paraId="06BD6A8E" w14:textId="17958D2D" w:rsidR="00FE2955" w:rsidRPr="00C2555B" w:rsidRDefault="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1A09B2C9" w14:textId="77777777" w:rsidR="002D6CDB" w:rsidRDefault="002D6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997FE2F" w14:textId="110F7BB6" w:rsidR="006C1F0E" w:rsidRPr="00C2555B" w:rsidRDefault="00136DC6"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ค่าใช้จ่ายภาษีเงินได้</w:t>
      </w:r>
    </w:p>
    <w:p w14:paraId="24FE24E7" w14:textId="77777777" w:rsidR="00454FBD" w:rsidRPr="00493671" w:rsidRDefault="00454FBD"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4"/>
          <w:szCs w:val="24"/>
          <w:lang w:val="en-GB"/>
        </w:rPr>
      </w:pPr>
    </w:p>
    <w:p w14:paraId="3A11F1D0"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C2555B" w:rsidRDefault="007D7734" w:rsidP="00327B1F">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C2555B" w:rsidRDefault="007D7734" w:rsidP="007D7734">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C2555B">
        <w:rPr>
          <w:rFonts w:ascii="Browallia New" w:hAnsi="Browallia New" w:cs="Browallia New"/>
          <w:i/>
          <w:iCs/>
          <w:sz w:val="28"/>
          <w:szCs w:val="28"/>
          <w:cs/>
          <w:lang w:val="en-GB"/>
        </w:rPr>
        <w:t>ภาษีเงินได้</w:t>
      </w:r>
    </w:p>
    <w:p w14:paraId="7130CC46" w14:textId="0D636BDC" w:rsidR="004C434D" w:rsidRPr="00C2555B" w:rsidRDefault="004C434D" w:rsidP="004C434D">
      <w:pPr>
        <w:tabs>
          <w:tab w:val="clear" w:pos="454"/>
          <w:tab w:val="left" w:pos="720"/>
        </w:tabs>
        <w:spacing w:line="240" w:lineRule="auto"/>
        <w:ind w:left="450"/>
        <w:jc w:val="thaiDistribute"/>
        <w:rPr>
          <w:rFonts w:ascii="Browallia New" w:hAnsi="Browallia New" w:cs="Browallia New"/>
          <w:sz w:val="28"/>
          <w:szCs w:val="28"/>
          <w:lang w:val="en-GB"/>
        </w:rPr>
      </w:pPr>
      <w:r w:rsidRPr="00C2555B">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C2555B">
        <w:rPr>
          <w:rFonts w:ascii="Browallia New" w:hAnsi="Browallia New" w:cs="Browallia New"/>
          <w:sz w:val="28"/>
          <w:szCs w:val="28"/>
          <w:cs/>
        </w:rPr>
        <w:t xml:space="preserve">งวดสามเดือนสิ้นสุดวันที่ </w:t>
      </w:r>
      <w:r w:rsidR="00CA0C3E" w:rsidRPr="00954155">
        <w:rPr>
          <w:rFonts w:ascii="Browallia New" w:hAnsi="Browallia New" w:cs="Browallia New"/>
          <w:sz w:val="28"/>
          <w:szCs w:val="28"/>
        </w:rPr>
        <w:t>3</w:t>
      </w:r>
      <w:r w:rsidR="003B3B06" w:rsidRPr="003B3B06">
        <w:rPr>
          <w:rFonts w:ascii="Browallia New" w:hAnsi="Browallia New" w:cs="Browallia New" w:hint="cs"/>
          <w:sz w:val="28"/>
          <w:szCs w:val="28"/>
        </w:rPr>
        <w:t>1</w:t>
      </w:r>
      <w:r w:rsidR="00CA0C3E">
        <w:rPr>
          <w:rFonts w:ascii="Browallia New" w:hAnsi="Browallia New" w:cs="Browallia New" w:hint="cs"/>
          <w:sz w:val="28"/>
          <w:szCs w:val="28"/>
          <w:cs/>
        </w:rPr>
        <w:t xml:space="preserve"> มีนาคม </w:t>
      </w:r>
      <w:r w:rsidR="00CA0C3E">
        <w:rPr>
          <w:rFonts w:ascii="Browallia New" w:hAnsi="Browallia New" w:cs="Browallia New"/>
          <w:sz w:val="28"/>
          <w:szCs w:val="28"/>
        </w:rPr>
        <w:t>256</w:t>
      </w:r>
      <w:r w:rsidR="003B3B06" w:rsidRPr="003B3B06">
        <w:rPr>
          <w:rFonts w:ascii="Browallia New" w:hAnsi="Browallia New" w:cs="Browallia New" w:hint="cs"/>
          <w:sz w:val="28"/>
          <w:szCs w:val="28"/>
        </w:rPr>
        <w:t>3</w:t>
      </w:r>
      <w:r w:rsidR="00BF4F6E">
        <w:rPr>
          <w:rFonts w:ascii="Browallia New" w:hAnsi="Browallia New" w:cs="Browallia New"/>
          <w:sz w:val="28"/>
          <w:szCs w:val="28"/>
        </w:rPr>
        <w:t xml:space="preserve"> </w:t>
      </w:r>
      <w:r w:rsidR="00CA0C3E">
        <w:rPr>
          <w:rFonts w:ascii="Browallia New" w:hAnsi="Browallia New" w:cs="Browallia New" w:hint="cs"/>
          <w:sz w:val="28"/>
          <w:szCs w:val="28"/>
          <w:cs/>
        </w:rPr>
        <w:t xml:space="preserve">และ </w:t>
      </w:r>
      <w:r w:rsidRPr="00C2555B">
        <w:rPr>
          <w:rFonts w:ascii="Browallia New" w:hAnsi="Browallia New" w:cs="Browallia New"/>
          <w:spacing w:val="-2"/>
          <w:sz w:val="28"/>
          <w:szCs w:val="28"/>
        </w:rPr>
        <w:t>256</w:t>
      </w:r>
      <w:r w:rsidR="00CA746A" w:rsidRPr="00C2555B">
        <w:rPr>
          <w:rFonts w:ascii="Browallia New" w:hAnsi="Browallia New" w:cs="Browallia New"/>
          <w:spacing w:val="-2"/>
          <w:sz w:val="28"/>
          <w:szCs w:val="28"/>
        </w:rPr>
        <w:t>2</w:t>
      </w:r>
      <w:r w:rsidRPr="00C2555B">
        <w:rPr>
          <w:rFonts w:ascii="Browallia New" w:hAnsi="Browallia New" w:cs="Browallia New"/>
          <w:spacing w:val="-2"/>
          <w:sz w:val="28"/>
          <w:szCs w:val="28"/>
        </w:rPr>
        <w:t xml:space="preserve"> </w:t>
      </w:r>
      <w:r w:rsidRPr="00C2555B">
        <w:rPr>
          <w:rFonts w:ascii="Browallia New" w:hAnsi="Browallia New" w:cs="Browallia New"/>
          <w:sz w:val="28"/>
          <w:szCs w:val="28"/>
          <w:cs/>
          <w:lang w:val="en-GB"/>
        </w:rPr>
        <w:t>มีดังนี้</w:t>
      </w:r>
    </w:p>
    <w:p w14:paraId="03E83F68" w14:textId="77777777" w:rsidR="007D7734" w:rsidRPr="009350F5" w:rsidRDefault="007D7734" w:rsidP="00CD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10" w:type="dxa"/>
        <w:tblInd w:w="450" w:type="dxa"/>
        <w:tblLayout w:type="fixed"/>
        <w:tblLook w:val="01E0" w:firstRow="1" w:lastRow="1" w:firstColumn="1" w:lastColumn="1" w:noHBand="0" w:noVBand="0"/>
      </w:tblPr>
      <w:tblGrid>
        <w:gridCol w:w="4086"/>
        <w:gridCol w:w="1215"/>
        <w:gridCol w:w="1188"/>
        <w:gridCol w:w="1224"/>
        <w:gridCol w:w="1197"/>
      </w:tblGrid>
      <w:tr w:rsidR="00350858" w:rsidRPr="00987B55" w14:paraId="17C4B302" w14:textId="77777777" w:rsidTr="00C320BC">
        <w:trPr>
          <w:tblHeader/>
        </w:trPr>
        <w:tc>
          <w:tcPr>
            <w:tcW w:w="4086" w:type="dxa"/>
            <w:vAlign w:val="bottom"/>
          </w:tcPr>
          <w:p w14:paraId="2B34E11E" w14:textId="77777777" w:rsidR="007D7734" w:rsidRPr="00987B55" w:rsidRDefault="007D7734" w:rsidP="00E64F16">
            <w:pPr>
              <w:spacing w:line="240" w:lineRule="auto"/>
              <w:ind w:left="-102"/>
              <w:rPr>
                <w:rFonts w:ascii="Browallia New" w:hAnsi="Browallia New" w:cs="Browallia New"/>
                <w:sz w:val="28"/>
                <w:szCs w:val="28"/>
              </w:rPr>
            </w:pPr>
          </w:p>
        </w:tc>
        <w:tc>
          <w:tcPr>
            <w:tcW w:w="2403" w:type="dxa"/>
            <w:gridSpan w:val="2"/>
          </w:tcPr>
          <w:p w14:paraId="26ACF7C5" w14:textId="77777777" w:rsidR="007D7734" w:rsidRPr="00987B55" w:rsidRDefault="007D7734" w:rsidP="00E64F16">
            <w:pPr>
              <w:spacing w:line="240" w:lineRule="auto"/>
              <w:jc w:val="right"/>
              <w:rPr>
                <w:rFonts w:ascii="Browallia New" w:hAnsi="Browallia New" w:cs="Browallia New"/>
                <w:sz w:val="28"/>
                <w:szCs w:val="28"/>
              </w:rPr>
            </w:pPr>
          </w:p>
        </w:tc>
        <w:tc>
          <w:tcPr>
            <w:tcW w:w="2421" w:type="dxa"/>
            <w:gridSpan w:val="2"/>
            <w:hideMark/>
          </w:tcPr>
          <w:p w14:paraId="54A9F910" w14:textId="77777777" w:rsidR="007D7734" w:rsidRPr="00987B55" w:rsidRDefault="007D7734" w:rsidP="00E64F16">
            <w:pPr>
              <w:spacing w:line="240" w:lineRule="auto"/>
              <w:jc w:val="right"/>
              <w:rPr>
                <w:rFonts w:ascii="Browallia New" w:hAnsi="Browallia New" w:cs="Browallia New"/>
                <w:sz w:val="28"/>
                <w:szCs w:val="28"/>
              </w:rPr>
            </w:pPr>
            <w:r w:rsidRPr="00987B55">
              <w:rPr>
                <w:rFonts w:ascii="Browallia New" w:hAnsi="Browallia New" w:cs="Browallia New"/>
                <w:sz w:val="28"/>
                <w:szCs w:val="28"/>
                <w:cs/>
              </w:rPr>
              <w:t xml:space="preserve">(หน่วย </w:t>
            </w:r>
            <w:r w:rsidRPr="00987B55">
              <w:rPr>
                <w:rFonts w:ascii="Browallia New" w:hAnsi="Browallia New" w:cs="Browallia New"/>
                <w:sz w:val="28"/>
                <w:szCs w:val="28"/>
              </w:rPr>
              <w:t xml:space="preserve">: </w:t>
            </w:r>
            <w:r w:rsidRPr="00987B55">
              <w:rPr>
                <w:rFonts w:ascii="Browallia New" w:hAnsi="Browallia New" w:cs="Browallia New"/>
                <w:sz w:val="28"/>
                <w:szCs w:val="28"/>
                <w:cs/>
              </w:rPr>
              <w:t>พันบาท)</w:t>
            </w:r>
          </w:p>
        </w:tc>
      </w:tr>
      <w:tr w:rsidR="00350858" w:rsidRPr="00987B55" w14:paraId="2B2B59CB" w14:textId="77777777" w:rsidTr="00C320BC">
        <w:trPr>
          <w:tblHeader/>
        </w:trPr>
        <w:tc>
          <w:tcPr>
            <w:tcW w:w="4086" w:type="dxa"/>
            <w:vAlign w:val="bottom"/>
          </w:tcPr>
          <w:p w14:paraId="7013FF2F" w14:textId="77777777" w:rsidR="007D7734" w:rsidRPr="00987B55" w:rsidRDefault="007D7734" w:rsidP="00E64F16">
            <w:pPr>
              <w:spacing w:line="240" w:lineRule="auto"/>
              <w:ind w:left="-102"/>
              <w:rPr>
                <w:rFonts w:ascii="Browallia New" w:hAnsi="Browallia New" w:cs="Browallia New"/>
                <w:sz w:val="28"/>
                <w:szCs w:val="28"/>
              </w:rPr>
            </w:pPr>
          </w:p>
        </w:tc>
        <w:tc>
          <w:tcPr>
            <w:tcW w:w="2403" w:type="dxa"/>
            <w:gridSpan w:val="2"/>
            <w:vAlign w:val="bottom"/>
            <w:hideMark/>
          </w:tcPr>
          <w:p w14:paraId="4A319566" w14:textId="77777777" w:rsidR="007D7734" w:rsidRPr="00987B55" w:rsidRDefault="007D7734" w:rsidP="00E64F16">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cs/>
              </w:rPr>
              <w:t>งบการเงินรวม</w:t>
            </w:r>
          </w:p>
        </w:tc>
        <w:tc>
          <w:tcPr>
            <w:tcW w:w="2421" w:type="dxa"/>
            <w:gridSpan w:val="2"/>
            <w:vAlign w:val="bottom"/>
            <w:hideMark/>
          </w:tcPr>
          <w:p w14:paraId="6B3D5679" w14:textId="77777777" w:rsidR="007D7734" w:rsidRPr="00987B55" w:rsidRDefault="007D7734" w:rsidP="00E64F16">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cs/>
              </w:rPr>
              <w:t>งบการเงินเฉพาะของบริษัท</w:t>
            </w:r>
          </w:p>
        </w:tc>
      </w:tr>
      <w:tr w:rsidR="00350858" w:rsidRPr="00987B55" w14:paraId="032756F3" w14:textId="77777777" w:rsidTr="00C320BC">
        <w:trPr>
          <w:tblHeader/>
        </w:trPr>
        <w:tc>
          <w:tcPr>
            <w:tcW w:w="4086" w:type="dxa"/>
            <w:vAlign w:val="bottom"/>
          </w:tcPr>
          <w:p w14:paraId="392081B6" w14:textId="77777777" w:rsidR="007D7734" w:rsidRPr="00987B55" w:rsidRDefault="007D7734" w:rsidP="00E64F16">
            <w:pPr>
              <w:spacing w:line="240" w:lineRule="auto"/>
              <w:ind w:left="-102"/>
              <w:rPr>
                <w:rFonts w:ascii="Browallia New" w:hAnsi="Browallia New" w:cs="Browallia New"/>
                <w:sz w:val="28"/>
                <w:szCs w:val="28"/>
              </w:rPr>
            </w:pPr>
          </w:p>
        </w:tc>
        <w:tc>
          <w:tcPr>
            <w:tcW w:w="4824" w:type="dxa"/>
            <w:gridSpan w:val="4"/>
            <w:vAlign w:val="bottom"/>
            <w:hideMark/>
          </w:tcPr>
          <w:p w14:paraId="2F1CE91A" w14:textId="7AE8C9C4" w:rsidR="007D7734" w:rsidRPr="00987B55" w:rsidRDefault="004C434D" w:rsidP="00E64F16">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cs/>
              </w:rPr>
              <w:t xml:space="preserve">สำหรับงวดสามเดือนสิ้นสุดวันที่ </w:t>
            </w:r>
            <w:r w:rsidR="00DE365A" w:rsidRPr="00987B55">
              <w:rPr>
                <w:rFonts w:ascii="Browallia New" w:hAnsi="Browallia New" w:cs="Browallia New"/>
                <w:sz w:val="28"/>
                <w:szCs w:val="28"/>
              </w:rPr>
              <w:t>3</w:t>
            </w:r>
            <w:r w:rsidR="003B3B06" w:rsidRPr="00987B55">
              <w:rPr>
                <w:rFonts w:ascii="Browallia New" w:hAnsi="Browallia New" w:cs="Browallia New" w:hint="cs"/>
                <w:sz w:val="28"/>
                <w:szCs w:val="28"/>
              </w:rPr>
              <w:t>1</w:t>
            </w:r>
            <w:r w:rsidR="00DE365A" w:rsidRPr="00987B55">
              <w:rPr>
                <w:rFonts w:ascii="Browallia New" w:hAnsi="Browallia New" w:cs="Browallia New" w:hint="cs"/>
                <w:sz w:val="28"/>
                <w:szCs w:val="28"/>
                <w:cs/>
              </w:rPr>
              <w:t xml:space="preserve"> มีนาคม</w:t>
            </w:r>
          </w:p>
        </w:tc>
      </w:tr>
      <w:tr w:rsidR="00DE365A" w:rsidRPr="00987B55" w14:paraId="1073FFF8" w14:textId="77777777" w:rsidTr="00C320BC">
        <w:trPr>
          <w:tblHeader/>
        </w:trPr>
        <w:tc>
          <w:tcPr>
            <w:tcW w:w="4086" w:type="dxa"/>
            <w:vAlign w:val="bottom"/>
          </w:tcPr>
          <w:p w14:paraId="173F6D37" w14:textId="77777777" w:rsidR="00DE365A" w:rsidRPr="00987B55" w:rsidRDefault="00DE365A" w:rsidP="00DE365A">
            <w:pPr>
              <w:spacing w:line="240" w:lineRule="auto"/>
              <w:ind w:left="-102"/>
              <w:rPr>
                <w:rFonts w:ascii="Browallia New" w:hAnsi="Browallia New" w:cs="Browallia New"/>
                <w:sz w:val="28"/>
                <w:szCs w:val="28"/>
              </w:rPr>
            </w:pPr>
          </w:p>
        </w:tc>
        <w:tc>
          <w:tcPr>
            <w:tcW w:w="1215" w:type="dxa"/>
            <w:vAlign w:val="bottom"/>
            <w:hideMark/>
          </w:tcPr>
          <w:p w14:paraId="774D8EA7" w14:textId="0FA5496F" w:rsidR="00DE365A" w:rsidRPr="00987B55" w:rsidRDefault="00DE365A" w:rsidP="00DE365A">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rPr>
              <w:t>256</w:t>
            </w:r>
            <w:r w:rsidR="003B3B06" w:rsidRPr="00987B55">
              <w:rPr>
                <w:rFonts w:ascii="Browallia New" w:hAnsi="Browallia New" w:cs="Browallia New" w:hint="cs"/>
                <w:sz w:val="28"/>
                <w:szCs w:val="28"/>
              </w:rPr>
              <w:t>3</w:t>
            </w:r>
          </w:p>
        </w:tc>
        <w:tc>
          <w:tcPr>
            <w:tcW w:w="1188" w:type="dxa"/>
            <w:vAlign w:val="bottom"/>
            <w:hideMark/>
          </w:tcPr>
          <w:p w14:paraId="75668BEF" w14:textId="6100BB69" w:rsidR="00DE365A" w:rsidRPr="00987B55" w:rsidRDefault="00DE365A" w:rsidP="00DE365A">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rPr>
              <w:t>2562</w:t>
            </w:r>
          </w:p>
        </w:tc>
        <w:tc>
          <w:tcPr>
            <w:tcW w:w="1224" w:type="dxa"/>
            <w:vAlign w:val="bottom"/>
            <w:hideMark/>
          </w:tcPr>
          <w:p w14:paraId="7A1345FC" w14:textId="172DCFDD" w:rsidR="00DE365A" w:rsidRPr="00987B55" w:rsidRDefault="00DE365A" w:rsidP="00DE365A">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rPr>
              <w:t>256</w:t>
            </w:r>
            <w:r w:rsidR="003B3B06" w:rsidRPr="00987B55">
              <w:rPr>
                <w:rFonts w:ascii="Browallia New" w:hAnsi="Browallia New" w:cs="Browallia New" w:hint="cs"/>
                <w:sz w:val="28"/>
                <w:szCs w:val="28"/>
              </w:rPr>
              <w:t>3</w:t>
            </w:r>
          </w:p>
        </w:tc>
        <w:tc>
          <w:tcPr>
            <w:tcW w:w="1197" w:type="dxa"/>
            <w:vAlign w:val="bottom"/>
            <w:hideMark/>
          </w:tcPr>
          <w:p w14:paraId="5070BF9E" w14:textId="7DF8CB69" w:rsidR="00DE365A" w:rsidRPr="00987B55" w:rsidRDefault="00DE365A" w:rsidP="00DE365A">
            <w:pPr>
              <w:pBdr>
                <w:bottom w:val="single" w:sz="4"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rPr>
              <w:t>2562</w:t>
            </w:r>
          </w:p>
        </w:tc>
      </w:tr>
      <w:tr w:rsidR="00350858" w:rsidRPr="00987B55" w14:paraId="30A924FF" w14:textId="77777777" w:rsidTr="00C320BC">
        <w:trPr>
          <w:trHeight w:val="288"/>
        </w:trPr>
        <w:tc>
          <w:tcPr>
            <w:tcW w:w="4086" w:type="dxa"/>
            <w:vAlign w:val="bottom"/>
          </w:tcPr>
          <w:p w14:paraId="4D2F9254" w14:textId="77777777" w:rsidR="00844621" w:rsidRPr="00987B55" w:rsidRDefault="00844621" w:rsidP="00844621">
            <w:pPr>
              <w:spacing w:line="240" w:lineRule="auto"/>
              <w:ind w:left="-102"/>
              <w:rPr>
                <w:rFonts w:ascii="Browallia New" w:hAnsi="Browallia New" w:cs="Browallia New"/>
                <w:sz w:val="28"/>
                <w:szCs w:val="28"/>
              </w:rPr>
            </w:pPr>
          </w:p>
        </w:tc>
        <w:tc>
          <w:tcPr>
            <w:tcW w:w="1215" w:type="dxa"/>
            <w:vAlign w:val="bottom"/>
          </w:tcPr>
          <w:p w14:paraId="350D7410" w14:textId="77777777" w:rsidR="00844621" w:rsidRPr="00987B55" w:rsidRDefault="00844621" w:rsidP="00844621">
            <w:pPr>
              <w:spacing w:line="240" w:lineRule="auto"/>
              <w:jc w:val="right"/>
              <w:rPr>
                <w:rFonts w:ascii="Browallia New" w:hAnsi="Browallia New" w:cs="Browallia New"/>
                <w:sz w:val="28"/>
                <w:szCs w:val="28"/>
              </w:rPr>
            </w:pPr>
          </w:p>
        </w:tc>
        <w:tc>
          <w:tcPr>
            <w:tcW w:w="1188" w:type="dxa"/>
            <w:vAlign w:val="bottom"/>
          </w:tcPr>
          <w:p w14:paraId="602A5198" w14:textId="77777777" w:rsidR="00844621" w:rsidRPr="00987B55" w:rsidRDefault="00844621" w:rsidP="00844621">
            <w:pPr>
              <w:spacing w:line="240" w:lineRule="auto"/>
              <w:jc w:val="right"/>
              <w:rPr>
                <w:rFonts w:ascii="Browallia New" w:hAnsi="Browallia New" w:cs="Browallia New"/>
                <w:sz w:val="28"/>
                <w:szCs w:val="28"/>
              </w:rPr>
            </w:pPr>
          </w:p>
        </w:tc>
        <w:tc>
          <w:tcPr>
            <w:tcW w:w="1224" w:type="dxa"/>
            <w:vAlign w:val="bottom"/>
          </w:tcPr>
          <w:p w14:paraId="52890E82" w14:textId="77777777" w:rsidR="00844621" w:rsidRPr="00987B55" w:rsidRDefault="00844621" w:rsidP="00844621">
            <w:pPr>
              <w:spacing w:line="240" w:lineRule="auto"/>
              <w:jc w:val="right"/>
              <w:rPr>
                <w:rFonts w:ascii="Browallia New" w:hAnsi="Browallia New" w:cs="Browallia New"/>
                <w:sz w:val="28"/>
                <w:szCs w:val="28"/>
              </w:rPr>
            </w:pPr>
          </w:p>
        </w:tc>
        <w:tc>
          <w:tcPr>
            <w:tcW w:w="1197" w:type="dxa"/>
            <w:vAlign w:val="bottom"/>
          </w:tcPr>
          <w:p w14:paraId="6EFE6658" w14:textId="77777777" w:rsidR="00844621" w:rsidRPr="00987B55" w:rsidRDefault="00844621" w:rsidP="00844621">
            <w:pPr>
              <w:spacing w:line="240" w:lineRule="auto"/>
              <w:jc w:val="right"/>
              <w:rPr>
                <w:rFonts w:ascii="Browallia New" w:hAnsi="Browallia New" w:cs="Browallia New"/>
                <w:sz w:val="28"/>
                <w:szCs w:val="28"/>
              </w:rPr>
            </w:pPr>
          </w:p>
        </w:tc>
      </w:tr>
      <w:tr w:rsidR="00E83E45" w:rsidRPr="00987B55" w14:paraId="0AEF1204" w14:textId="77777777" w:rsidTr="007A18DC">
        <w:tc>
          <w:tcPr>
            <w:tcW w:w="4086" w:type="dxa"/>
            <w:vAlign w:val="center"/>
            <w:hideMark/>
          </w:tcPr>
          <w:p w14:paraId="63FD1B2F" w14:textId="499FB08A" w:rsidR="00E83E45" w:rsidRPr="00987B55" w:rsidRDefault="00E83E45" w:rsidP="00E83E45">
            <w:pPr>
              <w:spacing w:line="240" w:lineRule="auto"/>
              <w:jc w:val="both"/>
              <w:rPr>
                <w:rFonts w:ascii="Browallia New" w:hAnsi="Browallia New" w:cs="Browallia New"/>
                <w:sz w:val="28"/>
                <w:szCs w:val="28"/>
                <w:cs/>
              </w:rPr>
            </w:pPr>
            <w:r w:rsidRPr="00987B55">
              <w:rPr>
                <w:rFonts w:ascii="Browallia New" w:hAnsi="Browallia New" w:cs="Browallia New"/>
                <w:sz w:val="28"/>
                <w:szCs w:val="28"/>
                <w:cs/>
              </w:rPr>
              <w:t xml:space="preserve">ภาษีเงินได้ปัจจุบัน </w:t>
            </w:r>
          </w:p>
        </w:tc>
        <w:tc>
          <w:tcPr>
            <w:tcW w:w="1215" w:type="dxa"/>
            <w:vAlign w:val="center"/>
          </w:tcPr>
          <w:p w14:paraId="0008BE08" w14:textId="6D02B464" w:rsidR="00E83E45" w:rsidRPr="00987B55" w:rsidRDefault="009C14B0" w:rsidP="00E83E45">
            <w:pPr>
              <w:spacing w:line="240" w:lineRule="auto"/>
              <w:jc w:val="right"/>
              <w:rPr>
                <w:rFonts w:ascii="Browallia New" w:hAnsi="Browallia New" w:cs="Browallia New"/>
                <w:sz w:val="28"/>
                <w:szCs w:val="28"/>
              </w:rPr>
            </w:pPr>
            <w:r>
              <w:rPr>
                <w:rFonts w:ascii="Browallia New" w:hAnsi="Browallia New" w:cs="Browallia New"/>
                <w:sz w:val="28"/>
                <w:szCs w:val="28"/>
              </w:rPr>
              <w:t>5,355</w:t>
            </w:r>
          </w:p>
        </w:tc>
        <w:tc>
          <w:tcPr>
            <w:tcW w:w="1188" w:type="dxa"/>
            <w:vAlign w:val="center"/>
          </w:tcPr>
          <w:p w14:paraId="6A6EF838" w14:textId="01A75C4B" w:rsidR="00E83E45" w:rsidRPr="00987B55" w:rsidRDefault="00E83E45" w:rsidP="00E83E45">
            <w:pPr>
              <w:spacing w:line="240" w:lineRule="auto"/>
              <w:jc w:val="right"/>
              <w:rPr>
                <w:rFonts w:ascii="Browallia New" w:hAnsi="Browallia New" w:cs="Browallia New"/>
                <w:sz w:val="28"/>
                <w:szCs w:val="28"/>
                <w:lang w:val="en-GB"/>
              </w:rPr>
            </w:pPr>
            <w:r w:rsidRPr="00987B55">
              <w:rPr>
                <w:rFonts w:ascii="Browallia New" w:hAnsi="Browallia New" w:cs="Browallia New"/>
                <w:sz w:val="28"/>
                <w:szCs w:val="28"/>
              </w:rPr>
              <w:t>8</w:t>
            </w:r>
            <w:r w:rsidRPr="00987B55">
              <w:rPr>
                <w:rFonts w:ascii="Browallia New" w:hAnsi="Browallia New" w:cs="Browallia New"/>
                <w:sz w:val="28"/>
                <w:szCs w:val="28"/>
                <w:lang w:val="en-GB"/>
              </w:rPr>
              <w:t>,446</w:t>
            </w:r>
          </w:p>
        </w:tc>
        <w:tc>
          <w:tcPr>
            <w:tcW w:w="1224" w:type="dxa"/>
            <w:vAlign w:val="center"/>
          </w:tcPr>
          <w:p w14:paraId="3E3568D7" w14:textId="3EDA8290" w:rsidR="00E83E45" w:rsidRPr="00987B55" w:rsidRDefault="00BC0A99" w:rsidP="00E83E45">
            <w:pPr>
              <w:spacing w:line="240" w:lineRule="auto"/>
              <w:jc w:val="center"/>
              <w:rPr>
                <w:rFonts w:ascii="Browallia New" w:hAnsi="Browallia New" w:cs="Browallia New"/>
                <w:sz w:val="28"/>
                <w:szCs w:val="28"/>
                <w:lang w:val="en-GB"/>
              </w:rPr>
            </w:pPr>
            <w:r w:rsidRPr="00DD31FF">
              <w:rPr>
                <w:rFonts w:ascii="Browallia New" w:hAnsi="Browallia New" w:cs="Browallia New"/>
                <w:sz w:val="28"/>
                <w:szCs w:val="28"/>
              </w:rPr>
              <w:t xml:space="preserve">        -</w:t>
            </w:r>
          </w:p>
        </w:tc>
        <w:tc>
          <w:tcPr>
            <w:tcW w:w="1197" w:type="dxa"/>
            <w:vAlign w:val="center"/>
          </w:tcPr>
          <w:p w14:paraId="2203E82F" w14:textId="6FB45E6D" w:rsidR="00E83E45" w:rsidRPr="00987B55" w:rsidRDefault="00E83E45" w:rsidP="00E83E45">
            <w:pPr>
              <w:spacing w:line="240" w:lineRule="auto"/>
              <w:jc w:val="center"/>
              <w:rPr>
                <w:rFonts w:ascii="Browallia New" w:hAnsi="Browallia New" w:cs="Browallia New"/>
                <w:sz w:val="28"/>
                <w:szCs w:val="28"/>
              </w:rPr>
            </w:pPr>
            <w:r w:rsidRPr="00987B55">
              <w:rPr>
                <w:rFonts w:ascii="Browallia New" w:hAnsi="Browallia New" w:cs="Browallia New"/>
                <w:sz w:val="28"/>
                <w:szCs w:val="28"/>
              </w:rPr>
              <w:t xml:space="preserve">        -</w:t>
            </w:r>
          </w:p>
        </w:tc>
      </w:tr>
      <w:tr w:rsidR="00E83E45" w:rsidRPr="00987B55" w14:paraId="336B7D8A" w14:textId="77777777" w:rsidTr="007A18DC">
        <w:tc>
          <w:tcPr>
            <w:tcW w:w="4086" w:type="dxa"/>
            <w:vAlign w:val="center"/>
            <w:hideMark/>
          </w:tcPr>
          <w:p w14:paraId="1092ED1C" w14:textId="3E98AAED" w:rsidR="00E83E45" w:rsidRPr="00987B55" w:rsidRDefault="00E83E45" w:rsidP="00E83E45">
            <w:pPr>
              <w:tabs>
                <w:tab w:val="clear" w:pos="227"/>
              </w:tabs>
              <w:spacing w:line="240" w:lineRule="auto"/>
              <w:jc w:val="both"/>
              <w:rPr>
                <w:rFonts w:ascii="Browallia New" w:hAnsi="Browallia New" w:cs="Browallia New"/>
                <w:sz w:val="28"/>
                <w:szCs w:val="28"/>
              </w:rPr>
            </w:pPr>
            <w:r w:rsidRPr="00987B55">
              <w:rPr>
                <w:rFonts w:ascii="Browallia New" w:hAnsi="Browallia New" w:cs="Browallia New"/>
                <w:sz w:val="28"/>
                <w:szCs w:val="28"/>
                <w:cs/>
              </w:rPr>
              <w:t>ภาษีเงินได้รอการตัดบัญชีจากผลแตกต่างชั่วคราว</w:t>
            </w:r>
          </w:p>
        </w:tc>
        <w:tc>
          <w:tcPr>
            <w:tcW w:w="1215" w:type="dxa"/>
            <w:vAlign w:val="center"/>
          </w:tcPr>
          <w:p w14:paraId="6F9F13DA" w14:textId="163D0AE4" w:rsidR="00E83E45" w:rsidRPr="00987B55" w:rsidRDefault="0053053F" w:rsidP="00E83E45">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(3,639)</w:t>
            </w:r>
          </w:p>
        </w:tc>
        <w:tc>
          <w:tcPr>
            <w:tcW w:w="1188" w:type="dxa"/>
            <w:vAlign w:val="center"/>
          </w:tcPr>
          <w:p w14:paraId="44C97361" w14:textId="00DF0A99" w:rsidR="00E83E45" w:rsidRPr="00987B55" w:rsidRDefault="00E83E45" w:rsidP="00E83E45">
            <w:pPr>
              <w:pBdr>
                <w:bottom w:val="single" w:sz="4" w:space="1" w:color="auto"/>
              </w:pBdr>
              <w:spacing w:line="240" w:lineRule="auto"/>
              <w:jc w:val="right"/>
              <w:rPr>
                <w:rFonts w:ascii="Browallia New" w:hAnsi="Browallia New" w:cs="Browallia New"/>
                <w:sz w:val="28"/>
                <w:szCs w:val="28"/>
                <w:lang w:val="en-GB"/>
              </w:rPr>
            </w:pPr>
            <w:r w:rsidRPr="00987B55">
              <w:rPr>
                <w:rFonts w:ascii="Browallia New" w:hAnsi="Browallia New" w:cs="Browallia New"/>
                <w:sz w:val="28"/>
                <w:szCs w:val="28"/>
              </w:rPr>
              <w:t>3</w:t>
            </w:r>
            <w:r w:rsidRPr="00987B55">
              <w:rPr>
                <w:rFonts w:ascii="Browallia New" w:hAnsi="Browallia New" w:cs="Browallia New"/>
                <w:sz w:val="28"/>
                <w:szCs w:val="28"/>
                <w:lang w:val="en-GB"/>
              </w:rPr>
              <w:t>,299</w:t>
            </w:r>
          </w:p>
        </w:tc>
        <w:tc>
          <w:tcPr>
            <w:tcW w:w="1224" w:type="dxa"/>
            <w:vAlign w:val="center"/>
          </w:tcPr>
          <w:p w14:paraId="7F5C1A57" w14:textId="3647698E" w:rsidR="00E83E45" w:rsidRPr="00987B55" w:rsidRDefault="006A6C02" w:rsidP="00E83E45">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0626C4" w:rsidRPr="000626C4">
              <w:rPr>
                <w:rFonts w:ascii="Browallia New" w:hAnsi="Browallia New" w:cs="Browallia New"/>
                <w:sz w:val="28"/>
                <w:szCs w:val="28"/>
                <w:lang w:val="en-GB"/>
              </w:rPr>
              <w:t>4,396</w:t>
            </w:r>
            <w:r>
              <w:rPr>
                <w:rFonts w:ascii="Browallia New" w:hAnsi="Browallia New" w:cs="Browallia New"/>
                <w:sz w:val="28"/>
                <w:szCs w:val="28"/>
                <w:lang w:val="en-GB"/>
              </w:rPr>
              <w:t>)</w:t>
            </w:r>
          </w:p>
        </w:tc>
        <w:tc>
          <w:tcPr>
            <w:tcW w:w="1197" w:type="dxa"/>
            <w:vAlign w:val="center"/>
          </w:tcPr>
          <w:p w14:paraId="0B6B6E19" w14:textId="1BFC9C10" w:rsidR="00E83E45" w:rsidRPr="00987B55" w:rsidRDefault="00E83E45" w:rsidP="00E83E45">
            <w:pPr>
              <w:pBdr>
                <w:bottom w:val="single" w:sz="4" w:space="1" w:color="auto"/>
              </w:pBdr>
              <w:spacing w:line="240" w:lineRule="auto"/>
              <w:jc w:val="right"/>
              <w:rPr>
                <w:rFonts w:ascii="Browallia New" w:hAnsi="Browallia New" w:cs="Browallia New"/>
                <w:sz w:val="28"/>
                <w:szCs w:val="28"/>
                <w:lang w:val="en-GB"/>
              </w:rPr>
            </w:pPr>
            <w:r w:rsidRPr="00987B55">
              <w:rPr>
                <w:rFonts w:ascii="Browallia New" w:hAnsi="Browallia New" w:cs="Browallia New"/>
                <w:sz w:val="28"/>
                <w:szCs w:val="28"/>
                <w:lang w:val="en-GB"/>
              </w:rPr>
              <w:t>4,717</w:t>
            </w:r>
          </w:p>
        </w:tc>
      </w:tr>
      <w:tr w:rsidR="00E83E45" w:rsidRPr="00987B55" w14:paraId="5B419975" w14:textId="77777777" w:rsidTr="007A18DC">
        <w:trPr>
          <w:trHeight w:val="375"/>
        </w:trPr>
        <w:tc>
          <w:tcPr>
            <w:tcW w:w="4086" w:type="dxa"/>
            <w:vAlign w:val="center"/>
            <w:hideMark/>
          </w:tcPr>
          <w:p w14:paraId="3DBBE369" w14:textId="21712DE0" w:rsidR="00E83E45" w:rsidRPr="00987B55" w:rsidRDefault="00E83E45" w:rsidP="00E83E45">
            <w:pPr>
              <w:spacing w:line="240" w:lineRule="auto"/>
              <w:ind w:left="156" w:hanging="156"/>
              <w:rPr>
                <w:rFonts w:ascii="Browallia New" w:hAnsi="Browallia New" w:cs="Browallia New"/>
                <w:sz w:val="28"/>
                <w:szCs w:val="28"/>
              </w:rPr>
            </w:pPr>
            <w:r w:rsidRPr="00987B55">
              <w:rPr>
                <w:rFonts w:ascii="Browallia New" w:hAnsi="Browallia New" w:cs="Browallia New"/>
                <w:sz w:val="28"/>
                <w:szCs w:val="28"/>
                <w:cs/>
              </w:rPr>
              <w:t>รวมภาษีเงินได้ที่รับรู้ในกำไรหรือขาดทุน</w:t>
            </w:r>
          </w:p>
        </w:tc>
        <w:tc>
          <w:tcPr>
            <w:tcW w:w="1215" w:type="dxa"/>
            <w:vAlign w:val="center"/>
          </w:tcPr>
          <w:p w14:paraId="6C100989" w14:textId="2E6B5D29" w:rsidR="00E83E45" w:rsidRPr="00987B55" w:rsidRDefault="0053053F" w:rsidP="00E83E45">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1,716</w:t>
            </w:r>
            <w:r>
              <w:rPr>
                <w:rFonts w:ascii="Browallia New" w:hAnsi="Browallia New" w:cs="Browallia New"/>
                <w:sz w:val="28"/>
                <w:szCs w:val="28"/>
              </w:rPr>
              <w:fldChar w:fldCharType="end"/>
            </w:r>
          </w:p>
        </w:tc>
        <w:tc>
          <w:tcPr>
            <w:tcW w:w="1188" w:type="dxa"/>
            <w:vAlign w:val="center"/>
          </w:tcPr>
          <w:p w14:paraId="3E4AB72B" w14:textId="10E192A1" w:rsidR="00E83E45" w:rsidRPr="00987B55" w:rsidRDefault="00E83E45" w:rsidP="00E83E45">
            <w:pPr>
              <w:pBdr>
                <w:bottom w:val="single" w:sz="12" w:space="1" w:color="auto"/>
              </w:pBdr>
              <w:spacing w:line="240" w:lineRule="auto"/>
              <w:jc w:val="right"/>
              <w:rPr>
                <w:rFonts w:ascii="Browallia New" w:hAnsi="Browallia New" w:cs="Browallia New"/>
                <w:sz w:val="28"/>
                <w:szCs w:val="28"/>
                <w:lang w:val="en-GB"/>
              </w:rPr>
            </w:pPr>
            <w:r w:rsidRPr="00987B55">
              <w:rPr>
                <w:rFonts w:ascii="Browallia New" w:hAnsi="Browallia New" w:cs="Browallia New"/>
                <w:sz w:val="28"/>
                <w:szCs w:val="28"/>
              </w:rPr>
              <w:t>11,745</w:t>
            </w:r>
          </w:p>
        </w:tc>
        <w:tc>
          <w:tcPr>
            <w:tcW w:w="1224" w:type="dxa"/>
            <w:vAlign w:val="center"/>
          </w:tcPr>
          <w:p w14:paraId="5361C3C3" w14:textId="364FE624" w:rsidR="00E83E45" w:rsidRPr="00987B55" w:rsidRDefault="006A6C02" w:rsidP="00E83E4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0626C4" w:rsidRPr="000626C4">
              <w:rPr>
                <w:rFonts w:ascii="Browallia New" w:hAnsi="Browallia New" w:cs="Browallia New"/>
                <w:sz w:val="28"/>
                <w:szCs w:val="28"/>
                <w:lang w:val="en-GB"/>
              </w:rPr>
              <w:t>4,396</w:t>
            </w:r>
            <w:r>
              <w:rPr>
                <w:rFonts w:ascii="Browallia New" w:hAnsi="Browallia New" w:cs="Browallia New"/>
                <w:sz w:val="28"/>
                <w:szCs w:val="28"/>
                <w:lang w:val="en-GB"/>
              </w:rPr>
              <w:t>)</w:t>
            </w:r>
          </w:p>
        </w:tc>
        <w:tc>
          <w:tcPr>
            <w:tcW w:w="1197" w:type="dxa"/>
            <w:vAlign w:val="center"/>
          </w:tcPr>
          <w:p w14:paraId="689FF331" w14:textId="093CC006" w:rsidR="00E83E45" w:rsidRPr="00987B55" w:rsidRDefault="00E83E45" w:rsidP="00E83E45">
            <w:pPr>
              <w:pBdr>
                <w:bottom w:val="single" w:sz="12" w:space="1" w:color="auto"/>
              </w:pBdr>
              <w:spacing w:line="240" w:lineRule="auto"/>
              <w:jc w:val="right"/>
              <w:rPr>
                <w:rFonts w:ascii="Browallia New" w:hAnsi="Browallia New" w:cs="Browallia New"/>
                <w:sz w:val="28"/>
                <w:szCs w:val="28"/>
              </w:rPr>
            </w:pPr>
            <w:r w:rsidRPr="00987B55">
              <w:rPr>
                <w:rFonts w:ascii="Browallia New" w:hAnsi="Browallia New" w:cs="Browallia New"/>
                <w:sz w:val="28"/>
                <w:szCs w:val="28"/>
                <w:lang w:val="en-GB"/>
              </w:rPr>
              <w:t>4,717</w:t>
            </w:r>
          </w:p>
        </w:tc>
      </w:tr>
      <w:tr w:rsidR="00E83E45" w:rsidRPr="00987B55" w14:paraId="2FAC7DC7" w14:textId="77777777" w:rsidTr="007A18DC">
        <w:tc>
          <w:tcPr>
            <w:tcW w:w="4086" w:type="dxa"/>
            <w:vAlign w:val="center"/>
          </w:tcPr>
          <w:p w14:paraId="54ABB311" w14:textId="236F732C" w:rsidR="00E83E45" w:rsidRPr="00987B55" w:rsidRDefault="00E83E45" w:rsidP="00E83E45">
            <w:pPr>
              <w:spacing w:line="240" w:lineRule="auto"/>
              <w:jc w:val="both"/>
              <w:rPr>
                <w:rFonts w:ascii="Browallia New" w:hAnsi="Browallia New" w:cs="Browallia New"/>
                <w:sz w:val="28"/>
                <w:szCs w:val="28"/>
                <w:cs/>
              </w:rPr>
            </w:pPr>
          </w:p>
        </w:tc>
        <w:tc>
          <w:tcPr>
            <w:tcW w:w="1215" w:type="dxa"/>
            <w:vAlign w:val="center"/>
          </w:tcPr>
          <w:p w14:paraId="5A017721" w14:textId="1EC2B3BD" w:rsidR="00E83E45" w:rsidRPr="00987B55" w:rsidRDefault="00E83E45" w:rsidP="00E83E45">
            <w:pPr>
              <w:spacing w:line="240" w:lineRule="auto"/>
              <w:jc w:val="right"/>
              <w:rPr>
                <w:rFonts w:ascii="Browallia New" w:hAnsi="Browallia New" w:cs="Browallia New"/>
                <w:sz w:val="28"/>
                <w:szCs w:val="28"/>
              </w:rPr>
            </w:pPr>
          </w:p>
        </w:tc>
        <w:tc>
          <w:tcPr>
            <w:tcW w:w="1188" w:type="dxa"/>
            <w:vAlign w:val="center"/>
          </w:tcPr>
          <w:p w14:paraId="054412AB" w14:textId="4E07DD54" w:rsidR="00E83E45" w:rsidRPr="00987B55" w:rsidRDefault="00E83E45" w:rsidP="00E83E45">
            <w:pPr>
              <w:spacing w:line="240" w:lineRule="auto"/>
              <w:jc w:val="right"/>
              <w:rPr>
                <w:rFonts w:ascii="Browallia New" w:hAnsi="Browallia New" w:cs="Browallia New"/>
                <w:sz w:val="28"/>
                <w:szCs w:val="28"/>
                <w:lang w:val="en-GB"/>
              </w:rPr>
            </w:pPr>
          </w:p>
        </w:tc>
        <w:tc>
          <w:tcPr>
            <w:tcW w:w="1224" w:type="dxa"/>
            <w:vAlign w:val="center"/>
          </w:tcPr>
          <w:p w14:paraId="1F8CF042" w14:textId="3FAC3F5E" w:rsidR="00E83E45" w:rsidRPr="00987B55" w:rsidRDefault="00E83E45" w:rsidP="00E83E45">
            <w:pPr>
              <w:spacing w:line="240" w:lineRule="auto"/>
              <w:jc w:val="center"/>
              <w:rPr>
                <w:rFonts w:ascii="Browallia New" w:hAnsi="Browallia New" w:cs="Browallia New"/>
                <w:sz w:val="28"/>
                <w:szCs w:val="28"/>
              </w:rPr>
            </w:pPr>
          </w:p>
        </w:tc>
        <w:tc>
          <w:tcPr>
            <w:tcW w:w="1197" w:type="dxa"/>
            <w:vAlign w:val="center"/>
          </w:tcPr>
          <w:p w14:paraId="7CE9C80C" w14:textId="361FC373" w:rsidR="00E83E45" w:rsidRPr="00987B55" w:rsidRDefault="00E83E45" w:rsidP="00E83E45">
            <w:pPr>
              <w:spacing w:line="240" w:lineRule="auto"/>
              <w:jc w:val="right"/>
              <w:rPr>
                <w:rFonts w:ascii="Browallia New" w:hAnsi="Browallia New" w:cs="Browallia New"/>
                <w:sz w:val="28"/>
                <w:szCs w:val="28"/>
              </w:rPr>
            </w:pPr>
          </w:p>
        </w:tc>
      </w:tr>
      <w:tr w:rsidR="00E83E45" w:rsidRPr="00987B55" w14:paraId="2C9C23FA" w14:textId="77777777" w:rsidTr="007A18DC">
        <w:tc>
          <w:tcPr>
            <w:tcW w:w="4086" w:type="dxa"/>
            <w:vAlign w:val="center"/>
          </w:tcPr>
          <w:p w14:paraId="511DF4F4" w14:textId="4C1D366B" w:rsidR="00E83E45" w:rsidRPr="00987B55" w:rsidRDefault="00E83E45" w:rsidP="00E83E45">
            <w:pPr>
              <w:spacing w:line="240" w:lineRule="auto"/>
              <w:jc w:val="both"/>
              <w:rPr>
                <w:rFonts w:ascii="Browallia New" w:hAnsi="Browallia New" w:cs="Browallia New"/>
                <w:sz w:val="28"/>
                <w:szCs w:val="28"/>
                <w:cs/>
              </w:rPr>
            </w:pPr>
            <w:r w:rsidRPr="00987B55">
              <w:rPr>
                <w:rFonts w:ascii="Browallia New" w:hAnsi="Browallia New" w:cs="Browallia New"/>
                <w:sz w:val="28"/>
                <w:szCs w:val="28"/>
                <w:cs/>
              </w:rPr>
              <w:t>ภาษีเงินได้ที่รับรู้ในกำไรขาดทุนเบ็ดเสร็จอื่น</w:t>
            </w:r>
          </w:p>
        </w:tc>
        <w:tc>
          <w:tcPr>
            <w:tcW w:w="1215" w:type="dxa"/>
            <w:vAlign w:val="center"/>
          </w:tcPr>
          <w:p w14:paraId="054B09FD" w14:textId="55293C0C" w:rsidR="00E83E45" w:rsidRPr="00987B55" w:rsidRDefault="00E81252" w:rsidP="00987B55">
            <w:pPr>
              <w:pBdr>
                <w:bottom w:val="single" w:sz="12" w:space="1" w:color="auto"/>
              </w:pBdr>
              <w:spacing w:line="240" w:lineRule="auto"/>
              <w:jc w:val="center"/>
              <w:rPr>
                <w:rFonts w:ascii="Browallia New" w:hAnsi="Browallia New" w:cs="Browallia New"/>
                <w:sz w:val="28"/>
                <w:szCs w:val="28"/>
              </w:rPr>
            </w:pPr>
            <w:r w:rsidRPr="00987B55">
              <w:rPr>
                <w:rFonts w:ascii="Browallia New" w:hAnsi="Browallia New" w:cs="Browallia New"/>
                <w:sz w:val="28"/>
                <w:szCs w:val="28"/>
              </w:rPr>
              <w:t xml:space="preserve">      -</w:t>
            </w:r>
          </w:p>
        </w:tc>
        <w:tc>
          <w:tcPr>
            <w:tcW w:w="1188" w:type="dxa"/>
            <w:vAlign w:val="center"/>
          </w:tcPr>
          <w:p w14:paraId="2ACADE1E" w14:textId="2811CFA9" w:rsidR="00E83E45" w:rsidRPr="00987B55" w:rsidRDefault="00E83E45" w:rsidP="002F0DC7">
            <w:pPr>
              <w:pBdr>
                <w:bottom w:val="single" w:sz="12" w:space="1" w:color="auto"/>
              </w:pBdr>
              <w:spacing w:line="240" w:lineRule="auto"/>
              <w:jc w:val="right"/>
              <w:rPr>
                <w:rFonts w:ascii="Browallia New" w:hAnsi="Browallia New" w:cs="Browallia New"/>
                <w:sz w:val="28"/>
                <w:szCs w:val="28"/>
                <w:lang w:val="en-GB"/>
              </w:rPr>
            </w:pPr>
            <w:r w:rsidRPr="00987B55">
              <w:rPr>
                <w:rFonts w:ascii="Browallia New" w:hAnsi="Browallia New" w:cs="Browallia New"/>
                <w:sz w:val="28"/>
                <w:szCs w:val="28"/>
              </w:rPr>
              <w:t>(38)</w:t>
            </w:r>
          </w:p>
        </w:tc>
        <w:tc>
          <w:tcPr>
            <w:tcW w:w="1224" w:type="dxa"/>
            <w:vAlign w:val="center"/>
          </w:tcPr>
          <w:p w14:paraId="43B7E902" w14:textId="1950DC72" w:rsidR="00E83E45" w:rsidRPr="00987B55" w:rsidRDefault="00660B0D" w:rsidP="00987B55">
            <w:pPr>
              <w:pBdr>
                <w:bottom w:val="single" w:sz="12" w:space="1" w:color="auto"/>
              </w:pBdr>
              <w:spacing w:line="240" w:lineRule="auto"/>
              <w:jc w:val="center"/>
              <w:rPr>
                <w:rFonts w:ascii="Browallia New" w:hAnsi="Browallia New" w:cs="Browallia New"/>
                <w:sz w:val="28"/>
                <w:szCs w:val="28"/>
              </w:rPr>
            </w:pPr>
            <w:r w:rsidRPr="00DD31FF">
              <w:rPr>
                <w:rFonts w:ascii="Browallia New" w:hAnsi="Browallia New" w:cs="Browallia New"/>
                <w:sz w:val="28"/>
                <w:szCs w:val="28"/>
              </w:rPr>
              <w:t xml:space="preserve">     </w:t>
            </w:r>
            <w:r w:rsidR="00E81252" w:rsidRPr="00DD31FF">
              <w:rPr>
                <w:rFonts w:ascii="Browallia New" w:hAnsi="Browallia New" w:cs="Browallia New"/>
                <w:sz w:val="28"/>
                <w:szCs w:val="28"/>
              </w:rPr>
              <w:t xml:space="preserve"> </w:t>
            </w:r>
            <w:r w:rsidR="00BC0A99" w:rsidRPr="00DD31FF">
              <w:rPr>
                <w:rFonts w:ascii="Browallia New" w:hAnsi="Browallia New" w:cs="Browallia New"/>
                <w:sz w:val="28"/>
                <w:szCs w:val="28"/>
              </w:rPr>
              <w:t xml:space="preserve">  </w:t>
            </w:r>
            <w:r w:rsidRPr="00DD31FF">
              <w:rPr>
                <w:rFonts w:ascii="Browallia New" w:hAnsi="Browallia New" w:cs="Browallia New"/>
                <w:sz w:val="28"/>
                <w:szCs w:val="28"/>
              </w:rPr>
              <w:t>-</w:t>
            </w:r>
          </w:p>
        </w:tc>
        <w:tc>
          <w:tcPr>
            <w:tcW w:w="1197" w:type="dxa"/>
            <w:vAlign w:val="center"/>
          </w:tcPr>
          <w:p w14:paraId="0172CFD7" w14:textId="50503BE8" w:rsidR="00E83E45" w:rsidRPr="00987B55" w:rsidRDefault="00E83E45" w:rsidP="002F0DC7">
            <w:pPr>
              <w:pBdr>
                <w:bottom w:val="single" w:sz="12" w:space="1" w:color="auto"/>
              </w:pBdr>
              <w:spacing w:line="240" w:lineRule="auto"/>
              <w:jc w:val="right"/>
              <w:rPr>
                <w:rFonts w:ascii="Browallia New" w:hAnsi="Browallia New" w:cs="Browallia New"/>
                <w:sz w:val="28"/>
                <w:szCs w:val="28"/>
              </w:rPr>
            </w:pPr>
            <w:r w:rsidRPr="00987B55">
              <w:rPr>
                <w:rFonts w:ascii="Browallia New" w:hAnsi="Browallia New" w:cs="Browallia New"/>
                <w:sz w:val="28"/>
                <w:szCs w:val="28"/>
                <w:lang w:val="en-GB"/>
              </w:rPr>
              <w:t>(46)</w:t>
            </w:r>
          </w:p>
        </w:tc>
      </w:tr>
    </w:tbl>
    <w:p w14:paraId="41043204" w14:textId="77777777" w:rsidR="00573609" w:rsidRDefault="00573609"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9B2E44F" w14:textId="33A6D4E0" w:rsidR="008D72C3" w:rsidRPr="00553E75" w:rsidRDefault="00573609"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b/>
          <w:bCs/>
          <w:sz w:val="28"/>
          <w:szCs w:val="28"/>
          <w:lang w:val="en-GB"/>
        </w:rPr>
        <w:t xml:space="preserve"> </w:t>
      </w:r>
      <w:r w:rsidR="008D72C3" w:rsidRPr="00E200E2">
        <w:rPr>
          <w:rFonts w:ascii="Browallia New" w:hAnsi="Browallia New" w:cs="Browallia New"/>
          <w:b/>
          <w:bCs/>
          <w:sz w:val="28"/>
          <w:szCs w:val="28"/>
          <w:cs/>
          <w:lang w:val="en-GB"/>
        </w:rPr>
        <w:t>หุ้นกู้</w:t>
      </w:r>
    </w:p>
    <w:p w14:paraId="7D57C294" w14:textId="77777777" w:rsidR="00A01592" w:rsidRPr="00BA2BCE" w:rsidRDefault="00A01592" w:rsidP="00BA2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33EB31E" w14:textId="77777777" w:rsidR="008312C1" w:rsidRPr="00C2555B" w:rsidRDefault="008312C1" w:rsidP="0083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
          <w:szCs w:val="2"/>
          <w:lang w:val="en-GB"/>
        </w:rPr>
      </w:pPr>
    </w:p>
    <w:p w14:paraId="5EED9E3D" w14:textId="77777777" w:rsidR="008D72C3" w:rsidRPr="00B762DD" w:rsidRDefault="008D72C3" w:rsidP="007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706"/>
        <w:rPr>
          <w:rFonts w:ascii="Browallia New" w:hAnsi="Browallia New" w:cs="Browallia New"/>
          <w:b/>
          <w:bCs/>
          <w:sz w:val="6"/>
          <w:szCs w:val="6"/>
          <w:lang w:val="en-GB"/>
        </w:rPr>
      </w:pPr>
    </w:p>
    <w:tbl>
      <w:tblPr>
        <w:tblW w:w="9483" w:type="dxa"/>
        <w:tblInd w:w="426" w:type="dxa"/>
        <w:tblLayout w:type="fixed"/>
        <w:tblLook w:val="0000" w:firstRow="0" w:lastRow="0" w:firstColumn="0" w:lastColumn="0" w:noHBand="0" w:noVBand="0"/>
      </w:tblPr>
      <w:tblGrid>
        <w:gridCol w:w="564"/>
        <w:gridCol w:w="1080"/>
        <w:gridCol w:w="1440"/>
        <w:gridCol w:w="1440"/>
        <w:gridCol w:w="990"/>
        <w:gridCol w:w="999"/>
        <w:gridCol w:w="981"/>
        <w:gridCol w:w="9"/>
        <w:gridCol w:w="990"/>
        <w:gridCol w:w="981"/>
        <w:gridCol w:w="9"/>
      </w:tblGrid>
      <w:tr w:rsidR="00F9671E" w:rsidRPr="006E1F9F" w14:paraId="567CD3A9" w14:textId="2963A85A" w:rsidTr="00493671">
        <w:trPr>
          <w:gridAfter w:val="1"/>
          <w:wAfter w:w="9" w:type="dxa"/>
          <w:trHeight w:val="258"/>
          <w:tblHeader/>
        </w:trPr>
        <w:tc>
          <w:tcPr>
            <w:tcW w:w="564" w:type="dxa"/>
          </w:tcPr>
          <w:p w14:paraId="5CDC6798" w14:textId="77777777" w:rsidR="00F9671E" w:rsidRPr="006E1F9F" w:rsidRDefault="00F9671E" w:rsidP="000B7C74">
            <w:pPr>
              <w:spacing w:line="240" w:lineRule="auto"/>
              <w:ind w:right="-36"/>
              <w:jc w:val="center"/>
              <w:rPr>
                <w:rFonts w:ascii="Browallia New" w:hAnsi="Browallia New" w:cs="Browallia New"/>
                <w:sz w:val="22"/>
                <w:szCs w:val="22"/>
                <w:cs/>
              </w:rPr>
            </w:pPr>
          </w:p>
        </w:tc>
        <w:tc>
          <w:tcPr>
            <w:tcW w:w="1080" w:type="dxa"/>
          </w:tcPr>
          <w:p w14:paraId="0E7F1F78" w14:textId="77777777" w:rsidR="00F9671E" w:rsidRPr="006E1F9F"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3DE6EBA0" w14:textId="77777777" w:rsidR="00F9671E" w:rsidRPr="006E1F9F"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EEA3955" w14:textId="77777777" w:rsidR="00F9671E" w:rsidRPr="006E1F9F"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5AA65469" w14:textId="77777777" w:rsidR="00F9671E" w:rsidRPr="006E1F9F" w:rsidRDefault="00F9671E" w:rsidP="000B7C74">
            <w:pPr>
              <w:spacing w:line="240" w:lineRule="auto"/>
              <w:jc w:val="center"/>
              <w:rPr>
                <w:rFonts w:ascii="Browallia New" w:hAnsi="Browallia New" w:cs="Browallia New"/>
                <w:sz w:val="22"/>
                <w:szCs w:val="22"/>
                <w:cs/>
              </w:rPr>
            </w:pPr>
          </w:p>
        </w:tc>
        <w:tc>
          <w:tcPr>
            <w:tcW w:w="1980" w:type="dxa"/>
            <w:gridSpan w:val="2"/>
          </w:tcPr>
          <w:p w14:paraId="3A011484" w14:textId="40ECCC3E" w:rsidR="00F9671E" w:rsidRPr="006E1F9F" w:rsidRDefault="00F9671E" w:rsidP="000B7C74">
            <w:pPr>
              <w:spacing w:line="240" w:lineRule="auto"/>
              <w:ind w:right="12"/>
              <w:jc w:val="right"/>
              <w:rPr>
                <w:rFonts w:ascii="Browallia New" w:hAnsi="Browallia New" w:cs="Browallia New"/>
                <w:sz w:val="22"/>
                <w:szCs w:val="22"/>
                <w:cs/>
              </w:rPr>
            </w:pPr>
          </w:p>
        </w:tc>
        <w:tc>
          <w:tcPr>
            <w:tcW w:w="1980" w:type="dxa"/>
            <w:gridSpan w:val="3"/>
          </w:tcPr>
          <w:p w14:paraId="44143E17" w14:textId="60934CDC" w:rsidR="00F9671E" w:rsidRPr="006E1F9F" w:rsidRDefault="00F9671E" w:rsidP="000B7C74">
            <w:pPr>
              <w:spacing w:line="240" w:lineRule="auto"/>
              <w:ind w:right="12"/>
              <w:jc w:val="right"/>
              <w:rPr>
                <w:rFonts w:ascii="Browallia New" w:hAnsi="Browallia New" w:cs="Browallia New"/>
                <w:sz w:val="22"/>
                <w:szCs w:val="22"/>
                <w:cs/>
              </w:rPr>
            </w:pPr>
            <w:r w:rsidRPr="006E1F9F">
              <w:rPr>
                <w:rFonts w:ascii="Browallia New" w:hAnsi="Browallia New" w:cs="Browallia New"/>
                <w:sz w:val="22"/>
                <w:szCs w:val="22"/>
                <w:cs/>
              </w:rPr>
              <w:t>(หน่วย : พันบาท)</w:t>
            </w:r>
          </w:p>
        </w:tc>
      </w:tr>
      <w:tr w:rsidR="00F9671E" w:rsidRPr="006E1F9F" w14:paraId="70C734BD" w14:textId="579EE36D" w:rsidTr="00493671">
        <w:trPr>
          <w:gridAfter w:val="1"/>
          <w:wAfter w:w="9" w:type="dxa"/>
          <w:trHeight w:val="258"/>
          <w:tblHeader/>
        </w:trPr>
        <w:tc>
          <w:tcPr>
            <w:tcW w:w="564" w:type="dxa"/>
          </w:tcPr>
          <w:p w14:paraId="0DD0CDB8" w14:textId="77777777" w:rsidR="00F9671E" w:rsidRPr="006E1F9F" w:rsidRDefault="00F9671E" w:rsidP="000B7C74">
            <w:pPr>
              <w:spacing w:line="240" w:lineRule="auto"/>
              <w:ind w:right="-36"/>
              <w:jc w:val="center"/>
              <w:rPr>
                <w:rFonts w:ascii="Browallia New" w:hAnsi="Browallia New" w:cs="Browallia New"/>
                <w:sz w:val="22"/>
                <w:szCs w:val="22"/>
                <w:cs/>
              </w:rPr>
            </w:pPr>
          </w:p>
        </w:tc>
        <w:tc>
          <w:tcPr>
            <w:tcW w:w="1080" w:type="dxa"/>
          </w:tcPr>
          <w:p w14:paraId="1E70BEB9" w14:textId="77777777" w:rsidR="00F9671E" w:rsidRPr="006E1F9F" w:rsidRDefault="00F9671E" w:rsidP="000B7C74">
            <w:pPr>
              <w:spacing w:line="240" w:lineRule="auto"/>
              <w:ind w:left="-108" w:right="-108" w:firstLine="108"/>
              <w:jc w:val="center"/>
              <w:rPr>
                <w:rFonts w:ascii="Browallia New" w:hAnsi="Browallia New" w:cs="Browallia New"/>
                <w:sz w:val="22"/>
                <w:szCs w:val="22"/>
              </w:rPr>
            </w:pPr>
          </w:p>
        </w:tc>
        <w:tc>
          <w:tcPr>
            <w:tcW w:w="1440" w:type="dxa"/>
          </w:tcPr>
          <w:p w14:paraId="66517F7E" w14:textId="77777777" w:rsidR="00F9671E" w:rsidRPr="006E1F9F" w:rsidRDefault="00F9671E" w:rsidP="000B7C74">
            <w:pPr>
              <w:spacing w:line="240" w:lineRule="auto"/>
              <w:ind w:left="-108" w:right="-108" w:firstLine="108"/>
              <w:jc w:val="center"/>
              <w:rPr>
                <w:rFonts w:ascii="Browallia New" w:hAnsi="Browallia New" w:cs="Browallia New"/>
                <w:sz w:val="22"/>
                <w:szCs w:val="22"/>
                <w:cs/>
              </w:rPr>
            </w:pPr>
          </w:p>
        </w:tc>
        <w:tc>
          <w:tcPr>
            <w:tcW w:w="1440" w:type="dxa"/>
          </w:tcPr>
          <w:p w14:paraId="5F94FF21" w14:textId="77777777" w:rsidR="00F9671E" w:rsidRPr="006E1F9F" w:rsidRDefault="00F9671E" w:rsidP="000B7C74">
            <w:pPr>
              <w:spacing w:line="240" w:lineRule="auto"/>
              <w:ind w:left="-108" w:right="-108" w:firstLine="108"/>
              <w:jc w:val="center"/>
              <w:rPr>
                <w:rFonts w:ascii="Browallia New" w:hAnsi="Browallia New" w:cs="Browallia New"/>
                <w:sz w:val="22"/>
                <w:szCs w:val="22"/>
                <w:cs/>
              </w:rPr>
            </w:pPr>
          </w:p>
        </w:tc>
        <w:tc>
          <w:tcPr>
            <w:tcW w:w="990" w:type="dxa"/>
          </w:tcPr>
          <w:p w14:paraId="720C8694" w14:textId="77777777" w:rsidR="00F9671E" w:rsidRPr="006E1F9F" w:rsidRDefault="00F9671E" w:rsidP="000B7C74">
            <w:pPr>
              <w:spacing w:line="240" w:lineRule="auto"/>
              <w:jc w:val="center"/>
              <w:rPr>
                <w:rFonts w:ascii="Browallia New" w:hAnsi="Browallia New" w:cs="Browallia New"/>
                <w:sz w:val="22"/>
                <w:szCs w:val="22"/>
                <w:cs/>
              </w:rPr>
            </w:pPr>
          </w:p>
        </w:tc>
        <w:tc>
          <w:tcPr>
            <w:tcW w:w="1980" w:type="dxa"/>
            <w:gridSpan w:val="2"/>
          </w:tcPr>
          <w:p w14:paraId="6593C3B0" w14:textId="582BF4A5" w:rsidR="00F9671E" w:rsidRPr="006E1F9F" w:rsidRDefault="00F9671E" w:rsidP="000B7C74">
            <w:pPr>
              <w:pBdr>
                <w:bottom w:val="single" w:sz="4" w:space="1" w:color="auto"/>
              </w:pBdr>
              <w:spacing w:line="240" w:lineRule="auto"/>
              <w:ind w:right="12"/>
              <w:jc w:val="center"/>
              <w:rPr>
                <w:rFonts w:ascii="Browallia New" w:hAnsi="Browallia New" w:cs="Browallia New"/>
                <w:sz w:val="22"/>
                <w:szCs w:val="22"/>
                <w:cs/>
              </w:rPr>
            </w:pPr>
            <w:r w:rsidRPr="006E1F9F">
              <w:rPr>
                <w:rFonts w:ascii="Browallia New" w:hAnsi="Browallia New" w:cs="Browallia New"/>
                <w:sz w:val="22"/>
                <w:szCs w:val="22"/>
                <w:cs/>
              </w:rPr>
              <w:t>งบการเงินรวม</w:t>
            </w:r>
            <w:r w:rsidRPr="006E1F9F">
              <w:rPr>
                <w:rFonts w:ascii="Browallia New" w:hAnsi="Browallia New" w:cs="Browallia New"/>
                <w:sz w:val="22"/>
                <w:szCs w:val="22"/>
              </w:rPr>
              <w:t xml:space="preserve"> </w:t>
            </w:r>
            <w:r w:rsidRPr="006E1F9F">
              <w:rPr>
                <w:rFonts w:ascii="Browallia New" w:hAnsi="Browallia New" w:cs="Browallia New"/>
                <w:sz w:val="22"/>
                <w:szCs w:val="22"/>
                <w:cs/>
              </w:rPr>
              <w:t xml:space="preserve">   </w:t>
            </w:r>
          </w:p>
        </w:tc>
        <w:tc>
          <w:tcPr>
            <w:tcW w:w="1980" w:type="dxa"/>
            <w:gridSpan w:val="3"/>
          </w:tcPr>
          <w:p w14:paraId="4347A2FC" w14:textId="20463997" w:rsidR="00F9671E" w:rsidRPr="006E1F9F" w:rsidRDefault="009944D5" w:rsidP="000B7C74">
            <w:pPr>
              <w:pBdr>
                <w:bottom w:val="single" w:sz="4" w:space="1" w:color="auto"/>
              </w:pBdr>
              <w:spacing w:line="240" w:lineRule="auto"/>
              <w:ind w:right="12"/>
              <w:jc w:val="center"/>
              <w:rPr>
                <w:rFonts w:ascii="Browallia New" w:hAnsi="Browallia New" w:cs="Browallia New"/>
                <w:sz w:val="22"/>
                <w:szCs w:val="22"/>
                <w:cs/>
              </w:rPr>
            </w:pPr>
            <w:r w:rsidRPr="006E1F9F">
              <w:rPr>
                <w:rFonts w:ascii="Browallia New" w:hAnsi="Browallia New" w:cs="Browallia New"/>
                <w:sz w:val="22"/>
                <w:szCs w:val="22"/>
                <w:cs/>
              </w:rPr>
              <w:t>งบการเงินเฉพาะของบริษัท</w:t>
            </w:r>
          </w:p>
        </w:tc>
      </w:tr>
      <w:tr w:rsidR="009A3B50" w:rsidRPr="006E1F9F" w14:paraId="63EB98D7" w14:textId="2E447537" w:rsidTr="00493671">
        <w:trPr>
          <w:tblHeader/>
        </w:trPr>
        <w:tc>
          <w:tcPr>
            <w:tcW w:w="564" w:type="dxa"/>
            <w:vAlign w:val="bottom"/>
          </w:tcPr>
          <w:p w14:paraId="253F35E4" w14:textId="77777777" w:rsidR="009A3B50" w:rsidRPr="006E1F9F" w:rsidRDefault="009A3B50" w:rsidP="009A3B50">
            <w:pPr>
              <w:spacing w:line="240" w:lineRule="auto"/>
              <w:ind w:right="-108"/>
              <w:rPr>
                <w:rFonts w:ascii="Browallia New" w:hAnsi="Browallia New" w:cs="Browallia New"/>
                <w:sz w:val="22"/>
                <w:szCs w:val="22"/>
                <w:cs/>
              </w:rPr>
            </w:pPr>
          </w:p>
        </w:tc>
        <w:tc>
          <w:tcPr>
            <w:tcW w:w="1080" w:type="dxa"/>
          </w:tcPr>
          <w:p w14:paraId="05032FCB" w14:textId="77777777" w:rsidR="009A3B50" w:rsidRPr="006E1F9F" w:rsidRDefault="009A3B50" w:rsidP="009A3B50">
            <w:pPr>
              <w:spacing w:line="240" w:lineRule="auto"/>
              <w:ind w:left="-108" w:right="-108" w:firstLine="108"/>
              <w:jc w:val="center"/>
              <w:rPr>
                <w:rFonts w:ascii="Browallia New" w:hAnsi="Browallia New" w:cs="Browallia New"/>
                <w:sz w:val="22"/>
                <w:szCs w:val="22"/>
              </w:rPr>
            </w:pPr>
          </w:p>
        </w:tc>
        <w:tc>
          <w:tcPr>
            <w:tcW w:w="1440" w:type="dxa"/>
          </w:tcPr>
          <w:p w14:paraId="664D288E" w14:textId="77777777" w:rsidR="009A3B50" w:rsidRPr="006E1F9F" w:rsidRDefault="009A3B50" w:rsidP="009A3B50">
            <w:pPr>
              <w:spacing w:line="240" w:lineRule="auto"/>
              <w:ind w:left="-108" w:right="-108" w:firstLine="108"/>
              <w:jc w:val="center"/>
              <w:rPr>
                <w:rFonts w:ascii="Browallia New" w:hAnsi="Browallia New" w:cs="Browallia New"/>
                <w:sz w:val="22"/>
                <w:szCs w:val="22"/>
                <w:cs/>
              </w:rPr>
            </w:pPr>
          </w:p>
        </w:tc>
        <w:tc>
          <w:tcPr>
            <w:tcW w:w="1440" w:type="dxa"/>
          </w:tcPr>
          <w:p w14:paraId="3919B710" w14:textId="77777777" w:rsidR="009A3B50" w:rsidRPr="006E1F9F" w:rsidRDefault="009A3B50" w:rsidP="009A3B50">
            <w:pPr>
              <w:spacing w:line="240" w:lineRule="auto"/>
              <w:ind w:left="-108" w:right="-108" w:firstLine="108"/>
              <w:jc w:val="center"/>
              <w:rPr>
                <w:rFonts w:ascii="Browallia New" w:hAnsi="Browallia New" w:cs="Browallia New"/>
                <w:sz w:val="22"/>
                <w:szCs w:val="22"/>
                <w:cs/>
              </w:rPr>
            </w:pPr>
            <w:r w:rsidRPr="006E1F9F">
              <w:rPr>
                <w:rFonts w:ascii="Browallia New" w:hAnsi="Browallia New" w:cs="Browallia New"/>
                <w:sz w:val="22"/>
                <w:szCs w:val="22"/>
                <w:cs/>
              </w:rPr>
              <w:t>วันที่ครบ</w:t>
            </w:r>
          </w:p>
        </w:tc>
        <w:tc>
          <w:tcPr>
            <w:tcW w:w="990" w:type="dxa"/>
          </w:tcPr>
          <w:p w14:paraId="2A90B4BC" w14:textId="77777777" w:rsidR="009A3B50" w:rsidRPr="006E1F9F" w:rsidRDefault="009A3B50" w:rsidP="009A3B50">
            <w:pPr>
              <w:spacing w:line="240" w:lineRule="auto"/>
              <w:jc w:val="center"/>
              <w:rPr>
                <w:rFonts w:ascii="Browallia New" w:hAnsi="Browallia New" w:cs="Browallia New"/>
                <w:sz w:val="22"/>
                <w:szCs w:val="22"/>
                <w:cs/>
              </w:rPr>
            </w:pPr>
            <w:r w:rsidRPr="006E1F9F">
              <w:rPr>
                <w:rFonts w:ascii="Browallia New" w:hAnsi="Browallia New" w:cs="Browallia New"/>
                <w:sz w:val="22"/>
                <w:szCs w:val="22"/>
                <w:cs/>
              </w:rPr>
              <w:t>อัตรา</w:t>
            </w:r>
          </w:p>
        </w:tc>
        <w:tc>
          <w:tcPr>
            <w:tcW w:w="999" w:type="dxa"/>
            <w:vMerge w:val="restart"/>
            <w:vAlign w:val="bottom"/>
          </w:tcPr>
          <w:p w14:paraId="0C72548F" w14:textId="0EB61220" w:rsidR="009A3B50" w:rsidRPr="006E1F9F" w:rsidRDefault="003B3B06" w:rsidP="009A3B50">
            <w:pPr>
              <w:pBdr>
                <w:bottom w:val="single" w:sz="4" w:space="1" w:color="auto"/>
              </w:pBdr>
              <w:spacing w:line="240" w:lineRule="auto"/>
              <w:ind w:right="12"/>
              <w:jc w:val="center"/>
              <w:rPr>
                <w:rFonts w:ascii="Browallia New" w:hAnsi="Browallia New" w:cs="Browallia New"/>
                <w:sz w:val="22"/>
                <w:szCs w:val="22"/>
                <w:lang w:val="en-GB"/>
              </w:rPr>
            </w:pPr>
            <w:r w:rsidRPr="003B3B06">
              <w:rPr>
                <w:rFonts w:ascii="Browallia New" w:hAnsi="Browallia New" w:cs="Browallia New" w:hint="cs"/>
                <w:sz w:val="22"/>
                <w:szCs w:val="22"/>
              </w:rPr>
              <w:t>31</w:t>
            </w:r>
            <w:r w:rsidR="009A3B50">
              <w:rPr>
                <w:rFonts w:ascii="Browallia New" w:hAnsi="Browallia New" w:cs="Browallia New" w:hint="cs"/>
                <w:sz w:val="22"/>
                <w:szCs w:val="22"/>
                <w:cs/>
              </w:rPr>
              <w:t xml:space="preserve"> มีนาคม </w:t>
            </w:r>
            <w:r w:rsidRPr="003B3B06">
              <w:rPr>
                <w:rFonts w:ascii="Browallia New" w:hAnsi="Browallia New" w:cs="Browallia New" w:hint="cs"/>
                <w:sz w:val="22"/>
                <w:szCs w:val="22"/>
              </w:rPr>
              <w:t>2563</w:t>
            </w:r>
          </w:p>
        </w:tc>
        <w:tc>
          <w:tcPr>
            <w:tcW w:w="990" w:type="dxa"/>
            <w:gridSpan w:val="2"/>
            <w:vMerge w:val="restart"/>
            <w:vAlign w:val="bottom"/>
          </w:tcPr>
          <w:p w14:paraId="1922B7A3" w14:textId="40A08F45" w:rsidR="009A3B50" w:rsidRPr="006E1F9F" w:rsidRDefault="009A3B50" w:rsidP="009A3B50">
            <w:pPr>
              <w:pBdr>
                <w:bottom w:val="single" w:sz="4" w:space="1" w:color="auto"/>
              </w:pBdr>
              <w:spacing w:line="240" w:lineRule="auto"/>
              <w:ind w:right="12"/>
              <w:jc w:val="center"/>
              <w:rPr>
                <w:rFonts w:ascii="Browallia New" w:hAnsi="Browallia New" w:cs="Browallia New"/>
                <w:sz w:val="22"/>
                <w:szCs w:val="22"/>
                <w:lang w:val="en-GB"/>
              </w:rPr>
            </w:pPr>
            <w:r w:rsidRPr="006E1F9F">
              <w:rPr>
                <w:rFonts w:ascii="Browallia New" w:eastAsia="SimSun" w:hAnsi="Browallia New" w:cs="Browallia New"/>
                <w:sz w:val="22"/>
                <w:szCs w:val="22"/>
                <w:lang w:val="en-GB"/>
              </w:rPr>
              <w:t xml:space="preserve">31 </w:t>
            </w:r>
            <w:r w:rsidRPr="006E1F9F">
              <w:rPr>
                <w:rFonts w:ascii="Browallia New" w:eastAsia="SimSun" w:hAnsi="Browallia New" w:cs="Browallia New"/>
                <w:sz w:val="22"/>
                <w:szCs w:val="22"/>
                <w:cs/>
                <w:lang w:val="en-GB"/>
              </w:rPr>
              <w:t xml:space="preserve">ธันวาคม </w:t>
            </w:r>
            <w:r w:rsidRPr="006E1F9F">
              <w:rPr>
                <w:rFonts w:ascii="Browallia New" w:hAnsi="Browallia New" w:cs="Browallia New"/>
                <w:sz w:val="22"/>
                <w:szCs w:val="22"/>
              </w:rPr>
              <w:t>256</w:t>
            </w:r>
            <w:r w:rsidR="003B3B06" w:rsidRPr="003B3B06">
              <w:rPr>
                <w:rFonts w:ascii="Browallia New" w:hAnsi="Browallia New" w:cs="Browallia New" w:hint="cs"/>
                <w:sz w:val="22"/>
                <w:szCs w:val="22"/>
              </w:rPr>
              <w:t>2</w:t>
            </w:r>
          </w:p>
        </w:tc>
        <w:tc>
          <w:tcPr>
            <w:tcW w:w="990" w:type="dxa"/>
            <w:vMerge w:val="restart"/>
            <w:vAlign w:val="bottom"/>
          </w:tcPr>
          <w:p w14:paraId="13518664" w14:textId="6E4D8A15" w:rsidR="009A3B50" w:rsidRPr="006E1F9F" w:rsidRDefault="003B3B06" w:rsidP="009A3B50">
            <w:pPr>
              <w:pBdr>
                <w:bottom w:val="single" w:sz="4" w:space="1" w:color="auto"/>
              </w:pBdr>
              <w:spacing w:line="240" w:lineRule="auto"/>
              <w:ind w:right="12"/>
              <w:jc w:val="center"/>
              <w:rPr>
                <w:rFonts w:ascii="Browallia New" w:eastAsia="SimSun" w:hAnsi="Browallia New" w:cs="Browallia New"/>
                <w:sz w:val="22"/>
                <w:szCs w:val="22"/>
                <w:lang w:val="en-GB"/>
              </w:rPr>
            </w:pPr>
            <w:r w:rsidRPr="003B3B06">
              <w:rPr>
                <w:rFonts w:ascii="Browallia New" w:hAnsi="Browallia New" w:cs="Browallia New" w:hint="cs"/>
                <w:sz w:val="22"/>
                <w:szCs w:val="22"/>
              </w:rPr>
              <w:t>31</w:t>
            </w:r>
            <w:r w:rsidR="009A3B50">
              <w:rPr>
                <w:rFonts w:ascii="Browallia New" w:hAnsi="Browallia New" w:cs="Browallia New" w:hint="cs"/>
                <w:sz w:val="22"/>
                <w:szCs w:val="22"/>
                <w:cs/>
              </w:rPr>
              <w:t xml:space="preserve"> มีนาคม </w:t>
            </w:r>
            <w:r w:rsidRPr="003B3B06">
              <w:rPr>
                <w:rFonts w:ascii="Browallia New" w:hAnsi="Browallia New" w:cs="Browallia New" w:hint="cs"/>
                <w:sz w:val="22"/>
                <w:szCs w:val="22"/>
              </w:rPr>
              <w:t>2563</w:t>
            </w:r>
          </w:p>
        </w:tc>
        <w:tc>
          <w:tcPr>
            <w:tcW w:w="990" w:type="dxa"/>
            <w:gridSpan w:val="2"/>
            <w:vMerge w:val="restart"/>
            <w:vAlign w:val="bottom"/>
          </w:tcPr>
          <w:p w14:paraId="399D61C7" w14:textId="1C9C6B0B" w:rsidR="009A3B50" w:rsidRPr="006E1F9F" w:rsidRDefault="009A3B50" w:rsidP="009A3B50">
            <w:pPr>
              <w:pBdr>
                <w:bottom w:val="single" w:sz="4" w:space="1" w:color="auto"/>
              </w:pBdr>
              <w:spacing w:line="240" w:lineRule="auto"/>
              <w:ind w:right="12"/>
              <w:jc w:val="center"/>
              <w:rPr>
                <w:rFonts w:ascii="Browallia New" w:eastAsia="SimSun" w:hAnsi="Browallia New" w:cs="Browallia New"/>
                <w:sz w:val="22"/>
                <w:szCs w:val="22"/>
                <w:lang w:val="en-GB"/>
              </w:rPr>
            </w:pPr>
            <w:r w:rsidRPr="006E1F9F">
              <w:rPr>
                <w:rFonts w:ascii="Browallia New" w:eastAsia="SimSun" w:hAnsi="Browallia New" w:cs="Browallia New"/>
                <w:sz w:val="22"/>
                <w:szCs w:val="22"/>
                <w:lang w:val="en-GB"/>
              </w:rPr>
              <w:t xml:space="preserve">31 </w:t>
            </w:r>
            <w:r w:rsidRPr="006E1F9F">
              <w:rPr>
                <w:rFonts w:ascii="Browallia New" w:eastAsia="SimSun" w:hAnsi="Browallia New" w:cs="Browallia New"/>
                <w:sz w:val="22"/>
                <w:szCs w:val="22"/>
                <w:cs/>
                <w:lang w:val="en-GB"/>
              </w:rPr>
              <w:t xml:space="preserve">ธันวาคม </w:t>
            </w:r>
            <w:r w:rsidRPr="006E1F9F">
              <w:rPr>
                <w:rFonts w:ascii="Browallia New" w:hAnsi="Browallia New" w:cs="Browallia New"/>
                <w:sz w:val="22"/>
                <w:szCs w:val="22"/>
              </w:rPr>
              <w:t>256</w:t>
            </w:r>
            <w:r w:rsidR="003B3B06" w:rsidRPr="003B3B06">
              <w:rPr>
                <w:rFonts w:ascii="Browallia New" w:hAnsi="Browallia New" w:cs="Browallia New" w:hint="cs"/>
                <w:sz w:val="22"/>
                <w:szCs w:val="22"/>
              </w:rPr>
              <w:t>2</w:t>
            </w:r>
          </w:p>
        </w:tc>
      </w:tr>
      <w:tr w:rsidR="002D13A0" w:rsidRPr="006E1F9F" w14:paraId="12E1E95E" w14:textId="65BCD2A7" w:rsidTr="00493671">
        <w:trPr>
          <w:trHeight w:val="159"/>
          <w:tblHeader/>
        </w:trPr>
        <w:tc>
          <w:tcPr>
            <w:tcW w:w="564" w:type="dxa"/>
          </w:tcPr>
          <w:p w14:paraId="60536BE3" w14:textId="77777777" w:rsidR="002D13A0" w:rsidRPr="006E1F9F" w:rsidRDefault="002D13A0" w:rsidP="000B7C74">
            <w:pPr>
              <w:pBdr>
                <w:bottom w:val="single" w:sz="4" w:space="1" w:color="auto"/>
              </w:pBd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cs/>
              </w:rPr>
              <w:t>หุ้นกู้</w:t>
            </w:r>
          </w:p>
        </w:tc>
        <w:tc>
          <w:tcPr>
            <w:tcW w:w="1080" w:type="dxa"/>
          </w:tcPr>
          <w:p w14:paraId="7B5EBFFF" w14:textId="77777777" w:rsidR="002D13A0" w:rsidRPr="006E1F9F" w:rsidRDefault="002D13A0" w:rsidP="000B7C74">
            <w:pPr>
              <w:pBdr>
                <w:bottom w:val="single" w:sz="4" w:space="1" w:color="auto"/>
              </w:pBdr>
              <w:spacing w:line="240" w:lineRule="auto"/>
              <w:jc w:val="center"/>
              <w:rPr>
                <w:rFonts w:ascii="Browallia New" w:hAnsi="Browallia New" w:cs="Browallia New"/>
                <w:sz w:val="22"/>
                <w:szCs w:val="22"/>
                <w:cs/>
              </w:rPr>
            </w:pPr>
            <w:r w:rsidRPr="006E1F9F">
              <w:rPr>
                <w:rFonts w:ascii="Browallia New" w:hAnsi="Browallia New" w:cs="Browallia New"/>
                <w:sz w:val="22"/>
                <w:szCs w:val="22"/>
                <w:cs/>
              </w:rPr>
              <w:t>อายุหุ้นกู้</w:t>
            </w:r>
          </w:p>
        </w:tc>
        <w:tc>
          <w:tcPr>
            <w:tcW w:w="1440" w:type="dxa"/>
          </w:tcPr>
          <w:p w14:paraId="7CF8A659" w14:textId="77777777" w:rsidR="002D13A0" w:rsidRPr="006E1F9F" w:rsidRDefault="002D13A0" w:rsidP="000B7C74">
            <w:pPr>
              <w:pBdr>
                <w:bottom w:val="single" w:sz="4" w:space="1" w:color="auto"/>
              </w:pBdr>
              <w:spacing w:line="240" w:lineRule="auto"/>
              <w:jc w:val="center"/>
              <w:rPr>
                <w:rFonts w:ascii="Browallia New" w:hAnsi="Browallia New" w:cs="Browallia New"/>
                <w:sz w:val="22"/>
                <w:szCs w:val="22"/>
                <w:cs/>
              </w:rPr>
            </w:pPr>
            <w:r w:rsidRPr="006E1F9F">
              <w:rPr>
                <w:rFonts w:ascii="Browallia New" w:hAnsi="Browallia New" w:cs="Browallia New"/>
                <w:sz w:val="22"/>
                <w:szCs w:val="22"/>
                <w:cs/>
              </w:rPr>
              <w:t>วันที่ออกหุ้นกู้</w:t>
            </w:r>
          </w:p>
        </w:tc>
        <w:tc>
          <w:tcPr>
            <w:tcW w:w="1440" w:type="dxa"/>
          </w:tcPr>
          <w:p w14:paraId="6A12A954" w14:textId="77777777" w:rsidR="002D13A0" w:rsidRPr="006E1F9F" w:rsidRDefault="002D13A0" w:rsidP="000B7C74">
            <w:pPr>
              <w:pBdr>
                <w:bottom w:val="single" w:sz="4" w:space="1" w:color="auto"/>
              </w:pBdr>
              <w:spacing w:line="240" w:lineRule="auto"/>
              <w:jc w:val="center"/>
              <w:rPr>
                <w:rFonts w:ascii="Browallia New" w:hAnsi="Browallia New" w:cs="Browallia New"/>
                <w:sz w:val="22"/>
                <w:szCs w:val="22"/>
                <w:cs/>
              </w:rPr>
            </w:pPr>
            <w:r w:rsidRPr="006E1F9F">
              <w:rPr>
                <w:rFonts w:ascii="Browallia New" w:hAnsi="Browallia New" w:cs="Browallia New"/>
                <w:sz w:val="22"/>
                <w:szCs w:val="22"/>
                <w:cs/>
              </w:rPr>
              <w:t>กำหนดไถ่ถอน</w:t>
            </w:r>
          </w:p>
        </w:tc>
        <w:tc>
          <w:tcPr>
            <w:tcW w:w="990" w:type="dxa"/>
          </w:tcPr>
          <w:p w14:paraId="68F6E53D" w14:textId="77777777" w:rsidR="002D13A0" w:rsidRPr="006E1F9F" w:rsidRDefault="002D13A0" w:rsidP="000B7C74">
            <w:pPr>
              <w:pBdr>
                <w:bottom w:val="single" w:sz="4" w:space="1" w:color="auto"/>
              </w:pBdr>
              <w:spacing w:line="240" w:lineRule="auto"/>
              <w:jc w:val="center"/>
              <w:rPr>
                <w:rFonts w:ascii="Browallia New" w:hAnsi="Browallia New" w:cs="Browallia New"/>
                <w:sz w:val="22"/>
                <w:szCs w:val="22"/>
                <w:cs/>
              </w:rPr>
            </w:pPr>
            <w:r w:rsidRPr="006E1F9F">
              <w:rPr>
                <w:rFonts w:ascii="Browallia New" w:hAnsi="Browallia New" w:cs="Browallia New"/>
                <w:sz w:val="22"/>
                <w:szCs w:val="22"/>
                <w:cs/>
              </w:rPr>
              <w:t>ดอกเบี้ย</w:t>
            </w:r>
          </w:p>
        </w:tc>
        <w:tc>
          <w:tcPr>
            <w:tcW w:w="999" w:type="dxa"/>
            <w:vMerge/>
          </w:tcPr>
          <w:p w14:paraId="62C53A50" w14:textId="77777777" w:rsidR="002D13A0" w:rsidRPr="006E1F9F"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435AF125" w14:textId="77777777" w:rsidR="002D13A0" w:rsidRPr="006E1F9F"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vMerge/>
          </w:tcPr>
          <w:p w14:paraId="17EA35D3" w14:textId="77777777" w:rsidR="002D13A0" w:rsidRPr="006E1F9F" w:rsidRDefault="002D13A0" w:rsidP="000B7C74">
            <w:pPr>
              <w:pBdr>
                <w:bottom w:val="single" w:sz="4" w:space="1" w:color="auto"/>
              </w:pBdr>
              <w:spacing w:line="240" w:lineRule="auto"/>
              <w:ind w:right="12"/>
              <w:jc w:val="center"/>
              <w:rPr>
                <w:rFonts w:ascii="Browallia New" w:hAnsi="Browallia New" w:cs="Browallia New"/>
                <w:sz w:val="22"/>
                <w:szCs w:val="22"/>
              </w:rPr>
            </w:pPr>
          </w:p>
        </w:tc>
        <w:tc>
          <w:tcPr>
            <w:tcW w:w="990" w:type="dxa"/>
            <w:gridSpan w:val="2"/>
            <w:vMerge/>
          </w:tcPr>
          <w:p w14:paraId="0F1F9B60" w14:textId="77777777" w:rsidR="002D13A0" w:rsidRPr="006E1F9F" w:rsidRDefault="002D13A0" w:rsidP="000B7C74">
            <w:pPr>
              <w:pBdr>
                <w:bottom w:val="single" w:sz="4" w:space="1" w:color="auto"/>
              </w:pBdr>
              <w:spacing w:line="240" w:lineRule="auto"/>
              <w:ind w:right="12"/>
              <w:jc w:val="center"/>
              <w:rPr>
                <w:rFonts w:ascii="Browallia New" w:hAnsi="Browallia New" w:cs="Browallia New"/>
                <w:sz w:val="22"/>
                <w:szCs w:val="22"/>
              </w:rPr>
            </w:pPr>
          </w:p>
        </w:tc>
      </w:tr>
      <w:tr w:rsidR="002D13A0" w:rsidRPr="006E1F9F" w14:paraId="23369794" w14:textId="4A985C6F" w:rsidTr="00493671">
        <w:trPr>
          <w:tblHeader/>
        </w:trPr>
        <w:tc>
          <w:tcPr>
            <w:tcW w:w="564" w:type="dxa"/>
          </w:tcPr>
          <w:p w14:paraId="7FC27537" w14:textId="77777777" w:rsidR="002D13A0" w:rsidRPr="006E1F9F" w:rsidRDefault="002D13A0" w:rsidP="000B7C74">
            <w:pPr>
              <w:spacing w:line="240" w:lineRule="auto"/>
              <w:jc w:val="center"/>
              <w:rPr>
                <w:rFonts w:ascii="Browallia New" w:hAnsi="Browallia New" w:cs="Browallia New"/>
                <w:sz w:val="22"/>
                <w:szCs w:val="22"/>
                <w:cs/>
              </w:rPr>
            </w:pPr>
          </w:p>
        </w:tc>
        <w:tc>
          <w:tcPr>
            <w:tcW w:w="1080" w:type="dxa"/>
          </w:tcPr>
          <w:p w14:paraId="6217B66A" w14:textId="77777777" w:rsidR="002D13A0" w:rsidRPr="006E1F9F"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42BDEF07" w14:textId="77777777" w:rsidR="002D13A0" w:rsidRPr="006E1F9F" w:rsidRDefault="002D13A0" w:rsidP="000B7C74">
            <w:pPr>
              <w:spacing w:line="240" w:lineRule="auto"/>
              <w:ind w:left="-108" w:right="-108" w:firstLine="108"/>
              <w:jc w:val="center"/>
              <w:rPr>
                <w:rFonts w:ascii="Browallia New" w:hAnsi="Browallia New" w:cs="Browallia New"/>
                <w:sz w:val="22"/>
                <w:szCs w:val="22"/>
                <w:cs/>
              </w:rPr>
            </w:pPr>
          </w:p>
        </w:tc>
        <w:tc>
          <w:tcPr>
            <w:tcW w:w="1440" w:type="dxa"/>
          </w:tcPr>
          <w:p w14:paraId="0B87B650" w14:textId="77777777" w:rsidR="002D13A0" w:rsidRPr="006E1F9F" w:rsidRDefault="002D13A0" w:rsidP="000B7C74">
            <w:pPr>
              <w:spacing w:line="240" w:lineRule="auto"/>
              <w:ind w:left="-108" w:right="-108" w:firstLine="108"/>
              <w:jc w:val="center"/>
              <w:rPr>
                <w:rFonts w:ascii="Browallia New" w:hAnsi="Browallia New" w:cs="Browallia New"/>
                <w:sz w:val="22"/>
                <w:szCs w:val="22"/>
                <w:cs/>
              </w:rPr>
            </w:pPr>
          </w:p>
        </w:tc>
        <w:tc>
          <w:tcPr>
            <w:tcW w:w="990" w:type="dxa"/>
          </w:tcPr>
          <w:p w14:paraId="7069DB93" w14:textId="77777777" w:rsidR="002D13A0" w:rsidRPr="006E1F9F" w:rsidRDefault="002D13A0" w:rsidP="008606CB">
            <w:pPr>
              <w:spacing w:line="240" w:lineRule="auto"/>
              <w:ind w:hanging="24"/>
              <w:jc w:val="center"/>
              <w:rPr>
                <w:rFonts w:ascii="Browallia New" w:hAnsi="Browallia New" w:cs="Browallia New"/>
                <w:sz w:val="22"/>
                <w:szCs w:val="22"/>
                <w:cs/>
              </w:rPr>
            </w:pPr>
            <w:r w:rsidRPr="006E1F9F">
              <w:rPr>
                <w:rFonts w:ascii="Browallia New" w:hAnsi="Browallia New" w:cs="Browallia New"/>
                <w:sz w:val="22"/>
                <w:szCs w:val="22"/>
                <w:cs/>
              </w:rPr>
              <w:t>(ร้อยละต่อปี)</w:t>
            </w:r>
          </w:p>
        </w:tc>
        <w:tc>
          <w:tcPr>
            <w:tcW w:w="999" w:type="dxa"/>
          </w:tcPr>
          <w:p w14:paraId="28197F4E" w14:textId="77777777" w:rsidR="002D13A0" w:rsidRPr="006E1F9F"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75359233" w14:textId="77777777" w:rsidR="002D13A0" w:rsidRPr="006E1F9F" w:rsidRDefault="002D13A0" w:rsidP="000B7C74">
            <w:pPr>
              <w:spacing w:line="240" w:lineRule="auto"/>
              <w:ind w:right="12"/>
              <w:jc w:val="right"/>
              <w:rPr>
                <w:rFonts w:ascii="Browallia New" w:hAnsi="Browallia New" w:cs="Browallia New"/>
                <w:sz w:val="22"/>
                <w:szCs w:val="22"/>
                <w:cs/>
              </w:rPr>
            </w:pPr>
          </w:p>
        </w:tc>
        <w:tc>
          <w:tcPr>
            <w:tcW w:w="990" w:type="dxa"/>
          </w:tcPr>
          <w:p w14:paraId="521EEEC2" w14:textId="77777777" w:rsidR="002D13A0" w:rsidRPr="006E1F9F" w:rsidRDefault="002D13A0" w:rsidP="000B7C74">
            <w:pPr>
              <w:spacing w:line="240" w:lineRule="auto"/>
              <w:ind w:right="12"/>
              <w:jc w:val="right"/>
              <w:rPr>
                <w:rFonts w:ascii="Browallia New" w:hAnsi="Browallia New" w:cs="Browallia New"/>
                <w:sz w:val="22"/>
                <w:szCs w:val="22"/>
                <w:cs/>
              </w:rPr>
            </w:pPr>
          </w:p>
        </w:tc>
        <w:tc>
          <w:tcPr>
            <w:tcW w:w="990" w:type="dxa"/>
            <w:gridSpan w:val="2"/>
          </w:tcPr>
          <w:p w14:paraId="07BA598E" w14:textId="77777777" w:rsidR="002D13A0" w:rsidRPr="006E1F9F" w:rsidRDefault="002D13A0" w:rsidP="000B7C74">
            <w:pPr>
              <w:spacing w:line="240" w:lineRule="auto"/>
              <w:ind w:right="12"/>
              <w:jc w:val="right"/>
              <w:rPr>
                <w:rFonts w:ascii="Browallia New" w:hAnsi="Browallia New" w:cs="Browallia New"/>
                <w:sz w:val="22"/>
                <w:szCs w:val="22"/>
                <w:cs/>
              </w:rPr>
            </w:pPr>
          </w:p>
        </w:tc>
      </w:tr>
      <w:tr w:rsidR="009626B1" w:rsidRPr="006E1F9F" w14:paraId="3C588F53" w14:textId="77777777" w:rsidTr="00493671">
        <w:trPr>
          <w:trHeight w:hRule="exact" w:val="216"/>
          <w:tblHeader/>
        </w:trPr>
        <w:tc>
          <w:tcPr>
            <w:tcW w:w="564" w:type="dxa"/>
          </w:tcPr>
          <w:p w14:paraId="2DBE60A8" w14:textId="77777777" w:rsidR="009626B1" w:rsidRPr="006E1F9F" w:rsidRDefault="009626B1" w:rsidP="000B7C74">
            <w:pPr>
              <w:spacing w:line="240" w:lineRule="auto"/>
              <w:jc w:val="center"/>
              <w:rPr>
                <w:rFonts w:ascii="Browallia New" w:hAnsi="Browallia New" w:cs="Browallia New"/>
                <w:sz w:val="22"/>
                <w:szCs w:val="22"/>
                <w:cs/>
              </w:rPr>
            </w:pPr>
          </w:p>
        </w:tc>
        <w:tc>
          <w:tcPr>
            <w:tcW w:w="1080" w:type="dxa"/>
          </w:tcPr>
          <w:p w14:paraId="7B8EE25F" w14:textId="77777777" w:rsidR="009626B1" w:rsidRPr="006E1F9F"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338F5272" w14:textId="77777777" w:rsidR="009626B1" w:rsidRPr="006E1F9F" w:rsidRDefault="009626B1" w:rsidP="000B7C74">
            <w:pPr>
              <w:spacing w:line="240" w:lineRule="auto"/>
              <w:ind w:left="-108" w:right="-108" w:firstLine="108"/>
              <w:jc w:val="center"/>
              <w:rPr>
                <w:rFonts w:ascii="Browallia New" w:hAnsi="Browallia New" w:cs="Browallia New"/>
                <w:sz w:val="22"/>
                <w:szCs w:val="22"/>
                <w:cs/>
              </w:rPr>
            </w:pPr>
          </w:p>
        </w:tc>
        <w:tc>
          <w:tcPr>
            <w:tcW w:w="1440" w:type="dxa"/>
          </w:tcPr>
          <w:p w14:paraId="1C5AA3AD" w14:textId="77777777" w:rsidR="009626B1" w:rsidRPr="006E1F9F" w:rsidRDefault="009626B1" w:rsidP="000B7C74">
            <w:pPr>
              <w:spacing w:line="240" w:lineRule="auto"/>
              <w:ind w:left="-108" w:right="-108" w:firstLine="108"/>
              <w:jc w:val="center"/>
              <w:rPr>
                <w:rFonts w:ascii="Browallia New" w:hAnsi="Browallia New" w:cs="Browallia New"/>
                <w:sz w:val="22"/>
                <w:szCs w:val="22"/>
                <w:cs/>
              </w:rPr>
            </w:pPr>
          </w:p>
        </w:tc>
        <w:tc>
          <w:tcPr>
            <w:tcW w:w="990" w:type="dxa"/>
          </w:tcPr>
          <w:p w14:paraId="5C45E988" w14:textId="77777777" w:rsidR="009626B1" w:rsidRPr="006E1F9F" w:rsidRDefault="009626B1" w:rsidP="008606CB">
            <w:pPr>
              <w:spacing w:line="240" w:lineRule="auto"/>
              <w:ind w:hanging="24"/>
              <w:jc w:val="center"/>
              <w:rPr>
                <w:rFonts w:ascii="Browallia New" w:hAnsi="Browallia New" w:cs="Browallia New"/>
                <w:sz w:val="22"/>
                <w:szCs w:val="22"/>
                <w:cs/>
              </w:rPr>
            </w:pPr>
          </w:p>
        </w:tc>
        <w:tc>
          <w:tcPr>
            <w:tcW w:w="999" w:type="dxa"/>
          </w:tcPr>
          <w:p w14:paraId="011CDD67" w14:textId="77777777" w:rsidR="009626B1" w:rsidRPr="006E1F9F" w:rsidRDefault="009626B1" w:rsidP="000B7C74">
            <w:pPr>
              <w:spacing w:line="240" w:lineRule="auto"/>
              <w:ind w:right="12"/>
              <w:jc w:val="right"/>
              <w:rPr>
                <w:rFonts w:ascii="Browallia New" w:hAnsi="Browallia New" w:cs="Browallia New"/>
                <w:sz w:val="22"/>
                <w:szCs w:val="22"/>
                <w:highlight w:val="yellow"/>
                <w:cs/>
              </w:rPr>
            </w:pPr>
          </w:p>
        </w:tc>
        <w:tc>
          <w:tcPr>
            <w:tcW w:w="990" w:type="dxa"/>
            <w:gridSpan w:val="2"/>
          </w:tcPr>
          <w:p w14:paraId="4B666779" w14:textId="77777777" w:rsidR="009626B1" w:rsidRPr="006E1F9F" w:rsidRDefault="009626B1" w:rsidP="000B7C74">
            <w:pPr>
              <w:spacing w:line="240" w:lineRule="auto"/>
              <w:ind w:right="12"/>
              <w:jc w:val="right"/>
              <w:rPr>
                <w:rFonts w:ascii="Browallia New" w:hAnsi="Browallia New" w:cs="Browallia New"/>
                <w:sz w:val="22"/>
                <w:szCs w:val="22"/>
                <w:cs/>
              </w:rPr>
            </w:pPr>
          </w:p>
        </w:tc>
        <w:tc>
          <w:tcPr>
            <w:tcW w:w="990" w:type="dxa"/>
          </w:tcPr>
          <w:p w14:paraId="329C697F" w14:textId="77777777" w:rsidR="009626B1" w:rsidRPr="006E1F9F" w:rsidRDefault="009626B1" w:rsidP="000B7C74">
            <w:pPr>
              <w:spacing w:line="240" w:lineRule="auto"/>
              <w:ind w:right="12"/>
              <w:jc w:val="right"/>
              <w:rPr>
                <w:rFonts w:ascii="Browallia New" w:hAnsi="Browallia New" w:cs="Browallia New"/>
                <w:sz w:val="22"/>
                <w:szCs w:val="22"/>
                <w:cs/>
              </w:rPr>
            </w:pPr>
          </w:p>
        </w:tc>
        <w:tc>
          <w:tcPr>
            <w:tcW w:w="990" w:type="dxa"/>
            <w:gridSpan w:val="2"/>
          </w:tcPr>
          <w:p w14:paraId="3587F897" w14:textId="77777777" w:rsidR="009626B1" w:rsidRPr="006E1F9F" w:rsidRDefault="009626B1" w:rsidP="000B7C74">
            <w:pPr>
              <w:spacing w:line="240" w:lineRule="auto"/>
              <w:ind w:right="12"/>
              <w:jc w:val="right"/>
              <w:rPr>
                <w:rFonts w:ascii="Browallia New" w:hAnsi="Browallia New" w:cs="Browallia New"/>
                <w:sz w:val="22"/>
                <w:szCs w:val="22"/>
                <w:cs/>
              </w:rPr>
            </w:pPr>
          </w:p>
        </w:tc>
      </w:tr>
      <w:tr w:rsidR="00291424" w:rsidRPr="006E1F9F" w14:paraId="2C71998D" w14:textId="77777777" w:rsidTr="00EA7C5C">
        <w:tc>
          <w:tcPr>
            <w:tcW w:w="564" w:type="dxa"/>
            <w:vAlign w:val="bottom"/>
          </w:tcPr>
          <w:p w14:paraId="3852A967" w14:textId="76865027" w:rsidR="00291424" w:rsidRPr="006E1F9F" w:rsidRDefault="00291424" w:rsidP="00291424">
            <w:pPr>
              <w:spacing w:line="240" w:lineRule="auto"/>
              <w:ind w:right="-36"/>
              <w:jc w:val="center"/>
              <w:rPr>
                <w:rFonts w:ascii="Browallia New" w:hAnsi="Browallia New" w:cs="Browallia New"/>
                <w:sz w:val="22"/>
                <w:szCs w:val="22"/>
                <w:lang w:val="en-GB"/>
              </w:rPr>
            </w:pPr>
            <w:r w:rsidRPr="006E1F9F">
              <w:rPr>
                <w:rFonts w:ascii="Browallia New" w:hAnsi="Browallia New" w:cs="Browallia New"/>
                <w:sz w:val="22"/>
                <w:szCs w:val="22"/>
                <w:lang w:val="en-GB"/>
              </w:rPr>
              <w:t>1</w:t>
            </w:r>
          </w:p>
        </w:tc>
        <w:tc>
          <w:tcPr>
            <w:tcW w:w="1080" w:type="dxa"/>
            <w:vAlign w:val="bottom"/>
          </w:tcPr>
          <w:p w14:paraId="56399801" w14:textId="7D7811BC"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2</w:t>
            </w:r>
            <w:r w:rsidRPr="006E1F9F">
              <w:rPr>
                <w:rFonts w:ascii="Browallia New" w:hAnsi="Browallia New" w:cs="Browallia New"/>
                <w:sz w:val="22"/>
                <w:szCs w:val="22"/>
                <w:cs/>
                <w:lang w:val="en-GB"/>
              </w:rPr>
              <w:t xml:space="preserve"> ปี</w:t>
            </w:r>
          </w:p>
        </w:tc>
        <w:tc>
          <w:tcPr>
            <w:tcW w:w="1440" w:type="dxa"/>
            <w:vAlign w:val="bottom"/>
          </w:tcPr>
          <w:p w14:paraId="7A89320E" w14:textId="6C55767C"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24 </w:t>
            </w:r>
            <w:r w:rsidRPr="006E1F9F">
              <w:rPr>
                <w:rFonts w:ascii="Browallia New" w:hAnsi="Browallia New" w:cs="Browallia New"/>
                <w:sz w:val="22"/>
                <w:szCs w:val="22"/>
                <w:cs/>
                <w:lang w:val="en-GB"/>
              </w:rPr>
              <w:t xml:space="preserve">เมษายน </w:t>
            </w:r>
            <w:r w:rsidRPr="006E1F9F">
              <w:rPr>
                <w:rFonts w:ascii="Browallia New" w:hAnsi="Browallia New" w:cs="Browallia New"/>
                <w:sz w:val="22"/>
                <w:szCs w:val="22"/>
                <w:lang w:val="en-GB"/>
              </w:rPr>
              <w:t>2561</w:t>
            </w:r>
          </w:p>
        </w:tc>
        <w:tc>
          <w:tcPr>
            <w:tcW w:w="1440" w:type="dxa"/>
            <w:vAlign w:val="bottom"/>
          </w:tcPr>
          <w:p w14:paraId="7C523F2A" w14:textId="52FA1422"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24 </w:t>
            </w:r>
            <w:r w:rsidRPr="006E1F9F">
              <w:rPr>
                <w:rFonts w:ascii="Browallia New" w:hAnsi="Browallia New" w:cs="Browallia New"/>
                <w:sz w:val="22"/>
                <w:szCs w:val="22"/>
                <w:cs/>
                <w:lang w:val="en-GB"/>
              </w:rPr>
              <w:t xml:space="preserve">เมษายน </w:t>
            </w:r>
            <w:r w:rsidRPr="006E1F9F">
              <w:rPr>
                <w:rFonts w:ascii="Browallia New" w:hAnsi="Browallia New" w:cs="Browallia New"/>
                <w:sz w:val="22"/>
                <w:szCs w:val="22"/>
                <w:lang w:val="en-GB"/>
              </w:rPr>
              <w:t>2563</w:t>
            </w:r>
          </w:p>
        </w:tc>
        <w:tc>
          <w:tcPr>
            <w:tcW w:w="990" w:type="dxa"/>
            <w:vAlign w:val="bottom"/>
          </w:tcPr>
          <w:p w14:paraId="7A4E26AA" w14:textId="50128B69"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5.55</w:t>
            </w:r>
          </w:p>
        </w:tc>
        <w:tc>
          <w:tcPr>
            <w:tcW w:w="999" w:type="dxa"/>
            <w:vAlign w:val="bottom"/>
          </w:tcPr>
          <w:p w14:paraId="232E4411" w14:textId="252C22DD" w:rsidR="00291424" w:rsidRPr="006E1F9F" w:rsidRDefault="00767D9C" w:rsidP="0029142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612,202</w:t>
            </w:r>
          </w:p>
        </w:tc>
        <w:tc>
          <w:tcPr>
            <w:tcW w:w="990" w:type="dxa"/>
            <w:gridSpan w:val="2"/>
            <w:vAlign w:val="bottom"/>
          </w:tcPr>
          <w:p w14:paraId="40F600D7" w14:textId="64752E83" w:rsidR="00291424" w:rsidRPr="006E1F9F" w:rsidRDefault="00291424" w:rsidP="00291424">
            <w:pPr>
              <w:spacing w:line="240" w:lineRule="auto"/>
              <w:ind w:right="12"/>
              <w:jc w:val="right"/>
              <w:rPr>
                <w:rFonts w:ascii="Browallia New" w:hAnsi="Browallia New" w:cs="Browallia New"/>
                <w:sz w:val="22"/>
                <w:szCs w:val="22"/>
                <w:lang w:bidi="lo-LA"/>
              </w:rPr>
            </w:pPr>
            <w:r w:rsidRPr="006E1F9F">
              <w:rPr>
                <w:rFonts w:ascii="Browallia New" w:hAnsi="Browallia New" w:cs="DokChampa"/>
                <w:sz w:val="22"/>
                <w:szCs w:val="22"/>
                <w:lang w:bidi="lo-LA"/>
              </w:rPr>
              <w:t>611,420</w:t>
            </w:r>
          </w:p>
        </w:tc>
        <w:tc>
          <w:tcPr>
            <w:tcW w:w="990" w:type="dxa"/>
            <w:vAlign w:val="bottom"/>
          </w:tcPr>
          <w:p w14:paraId="388B0894" w14:textId="6AE4E927" w:rsidR="00291424" w:rsidRPr="00553E75" w:rsidRDefault="003432B0" w:rsidP="00291424">
            <w:pPr>
              <w:spacing w:line="240" w:lineRule="auto"/>
              <w:ind w:right="12"/>
              <w:jc w:val="right"/>
              <w:rPr>
                <w:rFonts w:ascii="Browallia New" w:hAnsi="Browallia New" w:cs="Browallia New"/>
                <w:sz w:val="22"/>
                <w:szCs w:val="22"/>
                <w:lang w:val="en-GB"/>
              </w:rPr>
            </w:pPr>
            <w:r w:rsidRPr="00553E75">
              <w:rPr>
                <w:rFonts w:ascii="Browallia New" w:hAnsi="Browallia New" w:cs="Browallia New"/>
                <w:sz w:val="22"/>
                <w:szCs w:val="22"/>
                <w:lang w:val="en-GB"/>
              </w:rPr>
              <w:t>612,202</w:t>
            </w:r>
          </w:p>
        </w:tc>
        <w:tc>
          <w:tcPr>
            <w:tcW w:w="990" w:type="dxa"/>
            <w:gridSpan w:val="2"/>
            <w:vAlign w:val="bottom"/>
          </w:tcPr>
          <w:p w14:paraId="48D4F2C0" w14:textId="480F5CF1"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Browallia New"/>
                <w:sz w:val="22"/>
                <w:szCs w:val="22"/>
                <w:lang w:val="en-GB"/>
              </w:rPr>
              <w:t>611,420</w:t>
            </w:r>
          </w:p>
        </w:tc>
      </w:tr>
      <w:tr w:rsidR="00291424" w:rsidRPr="006E1F9F" w14:paraId="7B0F20E5" w14:textId="77777777" w:rsidTr="00EA7C5C">
        <w:tc>
          <w:tcPr>
            <w:tcW w:w="564" w:type="dxa"/>
            <w:vAlign w:val="bottom"/>
          </w:tcPr>
          <w:p w14:paraId="528147DD" w14:textId="25549897" w:rsidR="00291424" w:rsidRPr="006E1F9F" w:rsidRDefault="00291424" w:rsidP="00291424">
            <w:pPr>
              <w:spacing w:line="240" w:lineRule="auto"/>
              <w:ind w:right="-36"/>
              <w:jc w:val="center"/>
              <w:rPr>
                <w:rFonts w:ascii="Browallia New" w:hAnsi="Browallia New" w:cs="Browallia New"/>
                <w:sz w:val="22"/>
                <w:szCs w:val="22"/>
                <w:lang w:val="en-GB"/>
              </w:rPr>
            </w:pPr>
            <w:r w:rsidRPr="006E1F9F">
              <w:rPr>
                <w:rFonts w:ascii="Browallia New" w:hAnsi="Browallia New" w:cs="Browallia New"/>
                <w:sz w:val="22"/>
                <w:szCs w:val="22"/>
                <w:lang w:val="en-GB"/>
              </w:rPr>
              <w:t>2</w:t>
            </w:r>
          </w:p>
        </w:tc>
        <w:tc>
          <w:tcPr>
            <w:tcW w:w="1080" w:type="dxa"/>
            <w:vAlign w:val="bottom"/>
          </w:tcPr>
          <w:p w14:paraId="44AEC4D9" w14:textId="51C15B2A"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2</w:t>
            </w:r>
            <w:r w:rsidRPr="006E1F9F">
              <w:rPr>
                <w:rFonts w:ascii="Browallia New" w:hAnsi="Browallia New" w:cs="Browallia New"/>
                <w:sz w:val="22"/>
                <w:szCs w:val="22"/>
                <w:cs/>
                <w:lang w:val="en-GB"/>
              </w:rPr>
              <w:t xml:space="preserve"> ปี </w:t>
            </w:r>
            <w:r w:rsidRPr="006E1F9F">
              <w:rPr>
                <w:rFonts w:ascii="Browallia New" w:hAnsi="Browallia New" w:cs="Browallia New"/>
                <w:sz w:val="22"/>
                <w:szCs w:val="22"/>
                <w:lang w:val="en-GB"/>
              </w:rPr>
              <w:t>6</w:t>
            </w:r>
            <w:r w:rsidRPr="006E1F9F">
              <w:rPr>
                <w:rFonts w:ascii="Browallia New" w:hAnsi="Browallia New" w:cs="Browallia New"/>
                <w:sz w:val="22"/>
                <w:szCs w:val="22"/>
                <w:cs/>
                <w:lang w:val="en-GB"/>
              </w:rPr>
              <w:t xml:space="preserve"> เดือน</w:t>
            </w:r>
          </w:p>
        </w:tc>
        <w:tc>
          <w:tcPr>
            <w:tcW w:w="1440" w:type="dxa"/>
            <w:vAlign w:val="bottom"/>
          </w:tcPr>
          <w:p w14:paraId="7FC29152" w14:textId="1E9973B9"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24 </w:t>
            </w:r>
            <w:r w:rsidRPr="006E1F9F">
              <w:rPr>
                <w:rFonts w:ascii="Browallia New" w:hAnsi="Browallia New" w:cs="Browallia New" w:hint="cs"/>
                <w:sz w:val="22"/>
                <w:szCs w:val="22"/>
                <w:cs/>
                <w:lang w:val="en-GB"/>
              </w:rPr>
              <w:t>กรกฎาคม</w:t>
            </w:r>
            <w:r w:rsidRPr="006E1F9F">
              <w:rPr>
                <w:rFonts w:ascii="Browallia New" w:hAnsi="Browallia New" w:cs="Browallia New"/>
                <w:sz w:val="22"/>
                <w:szCs w:val="22"/>
                <w:cs/>
                <w:lang w:val="en-GB"/>
              </w:rPr>
              <w:t xml:space="preserve"> </w:t>
            </w:r>
            <w:r w:rsidRPr="006E1F9F">
              <w:rPr>
                <w:rFonts w:ascii="Browallia New" w:hAnsi="Browallia New" w:cs="Browallia New"/>
                <w:sz w:val="22"/>
                <w:szCs w:val="22"/>
                <w:lang w:val="en-GB"/>
              </w:rPr>
              <w:t>2561</w:t>
            </w:r>
          </w:p>
        </w:tc>
        <w:tc>
          <w:tcPr>
            <w:tcW w:w="1440" w:type="dxa"/>
            <w:vAlign w:val="bottom"/>
          </w:tcPr>
          <w:p w14:paraId="664DE47B" w14:textId="16FE60B7"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24 </w:t>
            </w:r>
            <w:r w:rsidRPr="006E1F9F">
              <w:rPr>
                <w:rFonts w:ascii="Browallia New" w:hAnsi="Browallia New" w:cs="Browallia New"/>
                <w:sz w:val="22"/>
                <w:szCs w:val="22"/>
                <w:cs/>
                <w:lang w:val="en-GB"/>
              </w:rPr>
              <w:t xml:space="preserve">มกราคม </w:t>
            </w:r>
            <w:r w:rsidRPr="006E1F9F">
              <w:rPr>
                <w:rFonts w:ascii="Browallia New" w:hAnsi="Browallia New" w:cs="Browallia New"/>
                <w:sz w:val="22"/>
                <w:szCs w:val="22"/>
                <w:lang w:val="en-GB"/>
              </w:rPr>
              <w:t>2564</w:t>
            </w:r>
          </w:p>
        </w:tc>
        <w:tc>
          <w:tcPr>
            <w:tcW w:w="990" w:type="dxa"/>
            <w:vAlign w:val="bottom"/>
          </w:tcPr>
          <w:p w14:paraId="55433FE3" w14:textId="0DF3D5AD" w:rsidR="00291424" w:rsidRPr="006E1F9F" w:rsidRDefault="00291424" w:rsidP="00291424">
            <w:pPr>
              <w:spacing w:line="240" w:lineRule="auto"/>
              <w:jc w:val="center"/>
              <w:rPr>
                <w:rFonts w:ascii="Browallia New" w:hAnsi="Browallia New" w:cs="Browallia New"/>
                <w:sz w:val="22"/>
                <w:szCs w:val="22"/>
                <w:cs/>
                <w:lang w:val="en-GB"/>
              </w:rPr>
            </w:pPr>
            <w:r w:rsidRPr="003B3B06">
              <w:rPr>
                <w:rFonts w:ascii="Browallia New" w:hAnsi="Browallia New" w:cs="Browallia New"/>
                <w:sz w:val="22"/>
                <w:szCs w:val="22"/>
              </w:rPr>
              <w:t>5</w:t>
            </w:r>
            <w:r w:rsidRPr="006E1F9F">
              <w:rPr>
                <w:rFonts w:ascii="Browallia New" w:hAnsi="Browallia New" w:cs="Browallia New"/>
                <w:sz w:val="22"/>
                <w:szCs w:val="22"/>
                <w:cs/>
                <w:lang w:val="en-GB"/>
              </w:rPr>
              <w:t>.</w:t>
            </w:r>
            <w:r w:rsidRPr="003B3B06">
              <w:rPr>
                <w:rFonts w:ascii="Browallia New" w:hAnsi="Browallia New" w:cs="Browallia New"/>
                <w:sz w:val="22"/>
                <w:szCs w:val="22"/>
              </w:rPr>
              <w:t>25</w:t>
            </w:r>
          </w:p>
        </w:tc>
        <w:tc>
          <w:tcPr>
            <w:tcW w:w="999" w:type="dxa"/>
            <w:vAlign w:val="bottom"/>
          </w:tcPr>
          <w:p w14:paraId="0FF6D550" w14:textId="752ADCE2" w:rsidR="00291424" w:rsidRPr="006E1F9F" w:rsidDel="001C327C" w:rsidRDefault="00767D9C" w:rsidP="00291424">
            <w:pPr>
              <w:spacing w:line="240" w:lineRule="auto"/>
              <w:ind w:right="12"/>
              <w:jc w:val="right"/>
              <w:rPr>
                <w:rFonts w:ascii="Browallia New" w:hAnsi="Browallia New" w:cs="Browallia New"/>
                <w:sz w:val="22"/>
                <w:szCs w:val="22"/>
                <w:cs/>
              </w:rPr>
            </w:pPr>
            <w:r>
              <w:rPr>
                <w:rFonts w:ascii="Browallia New" w:hAnsi="Browallia New" w:cs="Browallia New"/>
                <w:sz w:val="22"/>
                <w:szCs w:val="22"/>
              </w:rPr>
              <w:t>647,290</w:t>
            </w:r>
          </w:p>
        </w:tc>
        <w:tc>
          <w:tcPr>
            <w:tcW w:w="990" w:type="dxa"/>
            <w:gridSpan w:val="2"/>
            <w:vAlign w:val="bottom"/>
          </w:tcPr>
          <w:p w14:paraId="0B621C7B" w14:textId="7FE63AD1" w:rsidR="00291424" w:rsidRPr="006E1F9F" w:rsidDel="00A31BBC" w:rsidRDefault="00291424" w:rsidP="00291424">
            <w:pPr>
              <w:spacing w:line="240" w:lineRule="auto"/>
              <w:ind w:right="12"/>
              <w:jc w:val="right"/>
              <w:rPr>
                <w:rFonts w:ascii="Browallia New" w:hAnsi="Browallia New" w:cs="Browallia New"/>
                <w:sz w:val="22"/>
                <w:szCs w:val="22"/>
                <w:lang w:bidi="lo-LA"/>
              </w:rPr>
            </w:pPr>
            <w:r w:rsidRPr="006E1F9F">
              <w:rPr>
                <w:rFonts w:ascii="Browallia New" w:hAnsi="Browallia New" w:cs="DokChampa"/>
                <w:sz w:val="22"/>
                <w:szCs w:val="22"/>
                <w:lang w:bidi="lo-LA"/>
              </w:rPr>
              <w:t>646,462</w:t>
            </w:r>
          </w:p>
        </w:tc>
        <w:tc>
          <w:tcPr>
            <w:tcW w:w="990" w:type="dxa"/>
            <w:vAlign w:val="bottom"/>
          </w:tcPr>
          <w:p w14:paraId="4DEB59EC" w14:textId="6AD15ECC" w:rsidR="00291424" w:rsidRPr="00553E75" w:rsidDel="001C327C" w:rsidRDefault="003432B0" w:rsidP="00291424">
            <w:pPr>
              <w:spacing w:line="240" w:lineRule="auto"/>
              <w:ind w:right="12"/>
              <w:jc w:val="right"/>
              <w:rPr>
                <w:rFonts w:ascii="Browallia New" w:hAnsi="Browallia New" w:cs="Browallia New"/>
                <w:sz w:val="22"/>
                <w:szCs w:val="22"/>
                <w:lang w:val="en-GB"/>
              </w:rPr>
            </w:pPr>
            <w:r w:rsidRPr="00553E75">
              <w:rPr>
                <w:rFonts w:ascii="Browallia New" w:hAnsi="Browallia New" w:cs="Browallia New"/>
                <w:sz w:val="22"/>
                <w:szCs w:val="22"/>
                <w:lang w:val="en-GB"/>
              </w:rPr>
              <w:t>647,290</w:t>
            </w:r>
          </w:p>
        </w:tc>
        <w:tc>
          <w:tcPr>
            <w:tcW w:w="990" w:type="dxa"/>
            <w:gridSpan w:val="2"/>
            <w:vAlign w:val="bottom"/>
          </w:tcPr>
          <w:p w14:paraId="58E59843" w14:textId="4FE6C0DC" w:rsidR="00291424" w:rsidRPr="006E1F9F" w:rsidDel="00A31BBC"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Browallia New"/>
                <w:sz w:val="22"/>
                <w:szCs w:val="22"/>
                <w:lang w:val="en-GB"/>
              </w:rPr>
              <w:t>646,462</w:t>
            </w:r>
          </w:p>
        </w:tc>
      </w:tr>
      <w:tr w:rsidR="00291424" w:rsidRPr="006E1F9F" w14:paraId="45A09CED" w14:textId="77777777" w:rsidTr="00EA7C5C">
        <w:tc>
          <w:tcPr>
            <w:tcW w:w="564" w:type="dxa"/>
            <w:vAlign w:val="bottom"/>
          </w:tcPr>
          <w:p w14:paraId="03219D85" w14:textId="61A2C3B2" w:rsidR="00291424" w:rsidRPr="006E1F9F" w:rsidRDefault="00291424" w:rsidP="00291424">
            <w:pPr>
              <w:spacing w:line="240" w:lineRule="auto"/>
              <w:ind w:right="-36"/>
              <w:jc w:val="center"/>
              <w:rPr>
                <w:rFonts w:ascii="Browallia New" w:hAnsi="Browallia New" w:cs="Browallia New"/>
                <w:sz w:val="22"/>
                <w:szCs w:val="22"/>
                <w:lang w:val="en-GB"/>
              </w:rPr>
            </w:pPr>
            <w:r w:rsidRPr="006E1F9F">
              <w:rPr>
                <w:rFonts w:ascii="Browallia New" w:hAnsi="Browallia New" w:cs="Browallia New"/>
                <w:sz w:val="22"/>
                <w:szCs w:val="22"/>
                <w:lang w:val="en-GB"/>
              </w:rPr>
              <w:t>3</w:t>
            </w:r>
          </w:p>
        </w:tc>
        <w:tc>
          <w:tcPr>
            <w:tcW w:w="1080" w:type="dxa"/>
            <w:vAlign w:val="bottom"/>
          </w:tcPr>
          <w:p w14:paraId="3BA4AA45" w14:textId="363B8D65"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 xml:space="preserve">2 </w:t>
            </w:r>
            <w:r w:rsidRPr="006E1F9F">
              <w:rPr>
                <w:rFonts w:ascii="Browallia New" w:hAnsi="Browallia New" w:cs="Browallia New"/>
                <w:sz w:val="22"/>
                <w:szCs w:val="22"/>
                <w:cs/>
                <w:lang w:val="en-GB"/>
              </w:rPr>
              <w:t>ปี</w:t>
            </w:r>
          </w:p>
        </w:tc>
        <w:tc>
          <w:tcPr>
            <w:tcW w:w="1440" w:type="dxa"/>
            <w:vAlign w:val="bottom"/>
          </w:tcPr>
          <w:p w14:paraId="3724E054" w14:textId="59D39C7C"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27 </w:t>
            </w:r>
            <w:r w:rsidRPr="006E1F9F">
              <w:rPr>
                <w:rFonts w:ascii="Browallia New" w:hAnsi="Browallia New" w:cs="Browallia New"/>
                <w:sz w:val="22"/>
                <w:szCs w:val="22"/>
                <w:cs/>
                <w:lang w:val="en-GB"/>
              </w:rPr>
              <w:t xml:space="preserve">กันยายน </w:t>
            </w:r>
            <w:r w:rsidRPr="006E1F9F">
              <w:rPr>
                <w:rFonts w:ascii="Browallia New" w:hAnsi="Browallia New" w:cs="Browallia New"/>
                <w:sz w:val="22"/>
                <w:szCs w:val="22"/>
                <w:lang w:val="en-GB"/>
              </w:rPr>
              <w:t>2561</w:t>
            </w:r>
          </w:p>
        </w:tc>
        <w:tc>
          <w:tcPr>
            <w:tcW w:w="1440" w:type="dxa"/>
            <w:vAlign w:val="bottom"/>
          </w:tcPr>
          <w:p w14:paraId="1CBEB708" w14:textId="45142A14"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27 </w:t>
            </w:r>
            <w:r w:rsidRPr="006E1F9F">
              <w:rPr>
                <w:rFonts w:ascii="Browallia New" w:hAnsi="Browallia New" w:cs="Browallia New"/>
                <w:sz w:val="22"/>
                <w:szCs w:val="22"/>
                <w:cs/>
                <w:lang w:val="en-GB"/>
              </w:rPr>
              <w:t xml:space="preserve">กันยายน </w:t>
            </w:r>
            <w:r w:rsidRPr="006E1F9F">
              <w:rPr>
                <w:rFonts w:ascii="Browallia New" w:hAnsi="Browallia New" w:cs="Browallia New"/>
                <w:sz w:val="22"/>
                <w:szCs w:val="22"/>
                <w:lang w:val="en-GB"/>
              </w:rPr>
              <w:t>2563</w:t>
            </w:r>
          </w:p>
        </w:tc>
        <w:tc>
          <w:tcPr>
            <w:tcW w:w="990" w:type="dxa"/>
            <w:vAlign w:val="bottom"/>
          </w:tcPr>
          <w:p w14:paraId="5B807071" w14:textId="654075BD" w:rsidR="00291424" w:rsidRPr="006E1F9F" w:rsidRDefault="00291424" w:rsidP="00291424">
            <w:pPr>
              <w:spacing w:line="240" w:lineRule="auto"/>
              <w:jc w:val="center"/>
              <w:rPr>
                <w:rFonts w:ascii="Browallia New" w:hAnsi="Browallia New" w:cs="Browallia New"/>
                <w:sz w:val="22"/>
                <w:szCs w:val="22"/>
                <w:lang w:val="en-GB"/>
              </w:rPr>
            </w:pPr>
            <w:r w:rsidRPr="003B3B06">
              <w:rPr>
                <w:rFonts w:ascii="Browallia New" w:hAnsi="Browallia New" w:cs="Browallia New"/>
                <w:sz w:val="22"/>
                <w:szCs w:val="22"/>
              </w:rPr>
              <w:t>5</w:t>
            </w:r>
            <w:r w:rsidRPr="006E1F9F">
              <w:rPr>
                <w:rFonts w:ascii="Browallia New" w:hAnsi="Browallia New" w:cs="Browallia New"/>
                <w:sz w:val="22"/>
                <w:szCs w:val="22"/>
                <w:cs/>
                <w:lang w:val="en-GB"/>
              </w:rPr>
              <w:t>.</w:t>
            </w:r>
            <w:r w:rsidRPr="003B3B06">
              <w:rPr>
                <w:rFonts w:ascii="Browallia New" w:hAnsi="Browallia New" w:cs="Browallia New"/>
                <w:sz w:val="22"/>
                <w:szCs w:val="22"/>
              </w:rPr>
              <w:t>25</w:t>
            </w:r>
          </w:p>
        </w:tc>
        <w:tc>
          <w:tcPr>
            <w:tcW w:w="999" w:type="dxa"/>
            <w:vAlign w:val="bottom"/>
          </w:tcPr>
          <w:p w14:paraId="69668447" w14:textId="234CE50C" w:rsidR="00291424" w:rsidRPr="006E1F9F" w:rsidRDefault="00767D9C" w:rsidP="0029142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159,640</w:t>
            </w:r>
          </w:p>
        </w:tc>
        <w:tc>
          <w:tcPr>
            <w:tcW w:w="990" w:type="dxa"/>
            <w:gridSpan w:val="2"/>
            <w:vAlign w:val="bottom"/>
          </w:tcPr>
          <w:p w14:paraId="1CED80D8" w14:textId="366934B4" w:rsidR="00291424" w:rsidRPr="006E1F9F" w:rsidRDefault="00291424" w:rsidP="00291424">
            <w:pPr>
              <w:spacing w:line="240" w:lineRule="auto"/>
              <w:ind w:right="12"/>
              <w:jc w:val="right"/>
              <w:rPr>
                <w:rFonts w:ascii="Browallia New" w:hAnsi="Browallia New" w:cs="Browallia New"/>
                <w:sz w:val="22"/>
                <w:szCs w:val="22"/>
                <w:lang w:bidi="lo-LA"/>
              </w:rPr>
            </w:pPr>
            <w:r w:rsidRPr="006E1F9F">
              <w:rPr>
                <w:rFonts w:ascii="Browallia New" w:hAnsi="Browallia New" w:cs="DokChampa"/>
                <w:sz w:val="22"/>
                <w:szCs w:val="22"/>
                <w:lang w:bidi="lo-LA"/>
              </w:rPr>
              <w:t>159,459</w:t>
            </w:r>
          </w:p>
        </w:tc>
        <w:tc>
          <w:tcPr>
            <w:tcW w:w="990" w:type="dxa"/>
            <w:vAlign w:val="bottom"/>
          </w:tcPr>
          <w:p w14:paraId="5E74AB45" w14:textId="0A7BD0A1" w:rsidR="00291424" w:rsidRPr="006E1F9F" w:rsidRDefault="003432B0" w:rsidP="00291424">
            <w:pPr>
              <w:spacing w:line="240" w:lineRule="auto"/>
              <w:ind w:right="12"/>
              <w:jc w:val="center"/>
              <w:rPr>
                <w:rFonts w:ascii="Browallia New" w:hAnsi="Browallia New" w:cs="Browallia New"/>
                <w:sz w:val="22"/>
                <w:szCs w:val="22"/>
                <w:lang w:val="en-GB"/>
              </w:rPr>
            </w:pPr>
            <w:r w:rsidRPr="00553E75">
              <w:rPr>
                <w:rFonts w:ascii="Browallia New" w:hAnsi="Browallia New" w:cs="Browallia New"/>
                <w:sz w:val="22"/>
                <w:szCs w:val="22"/>
                <w:lang w:val="en-GB"/>
              </w:rPr>
              <w:t xml:space="preserve">   </w:t>
            </w:r>
            <w:r w:rsidRPr="00553E75" w:rsidDel="00953C8E">
              <w:rPr>
                <w:rFonts w:ascii="Browallia New" w:hAnsi="Browallia New" w:cs="Browallia New"/>
                <w:sz w:val="22"/>
                <w:szCs w:val="22"/>
                <w:lang w:val="en-GB"/>
              </w:rPr>
              <w:t xml:space="preserve">  </w:t>
            </w:r>
            <w:r w:rsidRPr="00553E75">
              <w:rPr>
                <w:rFonts w:ascii="Browallia New" w:hAnsi="Browallia New" w:cs="Browallia New"/>
                <w:sz w:val="22"/>
                <w:szCs w:val="22"/>
                <w:cs/>
                <w:lang w:val="en-GB"/>
              </w:rPr>
              <w:t>-</w:t>
            </w:r>
          </w:p>
        </w:tc>
        <w:tc>
          <w:tcPr>
            <w:tcW w:w="990" w:type="dxa"/>
            <w:gridSpan w:val="2"/>
            <w:vAlign w:val="bottom"/>
          </w:tcPr>
          <w:p w14:paraId="3CDB56E0" w14:textId="45682CD9" w:rsidR="00291424" w:rsidRPr="006E1F9F" w:rsidRDefault="00291424" w:rsidP="00291424">
            <w:pPr>
              <w:spacing w:line="240" w:lineRule="auto"/>
              <w:ind w:right="12"/>
              <w:jc w:val="center"/>
              <w:rPr>
                <w:rFonts w:ascii="Browallia New" w:hAnsi="Browallia New" w:cs="Browallia New"/>
                <w:sz w:val="22"/>
                <w:szCs w:val="22"/>
                <w:lang w:val="en-GB"/>
              </w:rPr>
            </w:pPr>
            <w:r w:rsidRPr="00AB0426">
              <w:rPr>
                <w:rFonts w:ascii="Browallia New" w:hAnsi="Browallia New" w:cs="Browallia New"/>
                <w:sz w:val="22"/>
                <w:szCs w:val="22"/>
                <w:lang w:val="en-GB"/>
              </w:rPr>
              <w:t xml:space="preserve">    </w:t>
            </w:r>
            <w:r w:rsidRPr="00AB0426" w:rsidDel="00A55810">
              <w:rPr>
                <w:rFonts w:ascii="Browallia New" w:hAnsi="Browallia New" w:cs="Browallia New"/>
                <w:sz w:val="22"/>
                <w:szCs w:val="22"/>
                <w:lang w:val="en-GB"/>
              </w:rPr>
              <w:t xml:space="preserve">  </w:t>
            </w:r>
            <w:r w:rsidRPr="00AB0426">
              <w:rPr>
                <w:rFonts w:ascii="Browallia New" w:hAnsi="Browallia New" w:cs="Browallia New"/>
                <w:sz w:val="22"/>
                <w:szCs w:val="22"/>
                <w:cs/>
                <w:lang w:val="en-GB"/>
              </w:rPr>
              <w:t>-</w:t>
            </w:r>
          </w:p>
        </w:tc>
      </w:tr>
      <w:tr w:rsidR="00291424" w:rsidRPr="006E1F9F" w14:paraId="6356DB44" w14:textId="77777777" w:rsidTr="00EA7C5C">
        <w:tc>
          <w:tcPr>
            <w:tcW w:w="564" w:type="dxa"/>
            <w:vAlign w:val="bottom"/>
          </w:tcPr>
          <w:p w14:paraId="07957942" w14:textId="27D3FC02" w:rsidR="00291424" w:rsidRPr="006E1F9F" w:rsidRDefault="00291424" w:rsidP="00291424">
            <w:pPr>
              <w:spacing w:line="240" w:lineRule="auto"/>
              <w:ind w:right="-36"/>
              <w:jc w:val="center"/>
              <w:rPr>
                <w:rFonts w:ascii="Browallia New" w:hAnsi="Browallia New" w:cs="Browallia New"/>
                <w:sz w:val="22"/>
                <w:szCs w:val="22"/>
              </w:rPr>
            </w:pPr>
            <w:r w:rsidRPr="006E1F9F">
              <w:rPr>
                <w:rFonts w:ascii="Browallia New" w:hAnsi="Browallia New" w:cs="Browallia New"/>
                <w:sz w:val="22"/>
                <w:szCs w:val="22"/>
                <w:lang w:val="en-GB"/>
              </w:rPr>
              <w:t>4</w:t>
            </w:r>
          </w:p>
        </w:tc>
        <w:tc>
          <w:tcPr>
            <w:tcW w:w="1080" w:type="dxa"/>
            <w:vAlign w:val="bottom"/>
          </w:tcPr>
          <w:p w14:paraId="0C599034" w14:textId="76C63C04"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1</w:t>
            </w:r>
            <w:r w:rsidRPr="006E1F9F">
              <w:rPr>
                <w:rFonts w:ascii="Browallia New" w:hAnsi="Browallia New" w:cs="Browallia New"/>
                <w:sz w:val="22"/>
                <w:szCs w:val="22"/>
                <w:cs/>
                <w:lang w:val="en-GB"/>
              </w:rPr>
              <w:t xml:space="preserve"> ปี </w:t>
            </w:r>
            <w:r w:rsidRPr="006E1F9F">
              <w:rPr>
                <w:rFonts w:ascii="Browallia New" w:hAnsi="Browallia New" w:cs="Browallia New"/>
                <w:sz w:val="22"/>
                <w:szCs w:val="22"/>
                <w:lang w:val="en-GB"/>
              </w:rPr>
              <w:t>6</w:t>
            </w:r>
            <w:r w:rsidRPr="006E1F9F">
              <w:rPr>
                <w:rFonts w:ascii="Browallia New" w:hAnsi="Browallia New" w:cs="Browallia New"/>
                <w:sz w:val="22"/>
                <w:szCs w:val="22"/>
                <w:cs/>
                <w:lang w:val="en-GB"/>
              </w:rPr>
              <w:t xml:space="preserve"> เดือน </w:t>
            </w:r>
          </w:p>
        </w:tc>
        <w:tc>
          <w:tcPr>
            <w:tcW w:w="1440" w:type="dxa"/>
            <w:vAlign w:val="bottom"/>
          </w:tcPr>
          <w:p w14:paraId="62FDC958" w14:textId="1C4EFB2C"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15</w:t>
            </w:r>
            <w:r w:rsidRPr="006E1F9F">
              <w:rPr>
                <w:rFonts w:ascii="Browallia New" w:hAnsi="Browallia New" w:cs="Browallia New"/>
                <w:sz w:val="22"/>
                <w:szCs w:val="22"/>
                <w:cs/>
                <w:lang w:val="en-GB"/>
              </w:rPr>
              <w:t xml:space="preserve"> พฤษภาคม </w:t>
            </w:r>
            <w:r w:rsidRPr="006E1F9F">
              <w:rPr>
                <w:rFonts w:ascii="Browallia New" w:hAnsi="Browallia New" w:cs="Browallia New"/>
                <w:sz w:val="22"/>
                <w:szCs w:val="22"/>
                <w:lang w:val="en-GB"/>
              </w:rPr>
              <w:t>256</w:t>
            </w:r>
            <w:r w:rsidRPr="003B3B06">
              <w:rPr>
                <w:rFonts w:ascii="Browallia New" w:hAnsi="Browallia New" w:cs="Browallia New"/>
                <w:sz w:val="22"/>
                <w:szCs w:val="22"/>
              </w:rPr>
              <w:t>2</w:t>
            </w:r>
          </w:p>
        </w:tc>
        <w:tc>
          <w:tcPr>
            <w:tcW w:w="1440" w:type="dxa"/>
            <w:vAlign w:val="bottom"/>
          </w:tcPr>
          <w:p w14:paraId="3D22267C" w14:textId="4AF4FEB4"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15</w:t>
            </w:r>
            <w:r w:rsidRPr="006E1F9F">
              <w:rPr>
                <w:rFonts w:ascii="Browallia New" w:hAnsi="Browallia New" w:cs="Browallia New"/>
                <w:sz w:val="22"/>
                <w:szCs w:val="22"/>
                <w:cs/>
                <w:lang w:val="en-GB"/>
              </w:rPr>
              <w:t xml:space="preserve"> พฤศจิกายน </w:t>
            </w:r>
            <w:r w:rsidRPr="006E1F9F">
              <w:rPr>
                <w:rFonts w:ascii="Browallia New" w:hAnsi="Browallia New" w:cs="Browallia New"/>
                <w:sz w:val="22"/>
                <w:szCs w:val="22"/>
                <w:lang w:val="en-GB"/>
              </w:rPr>
              <w:t>2563</w:t>
            </w:r>
          </w:p>
        </w:tc>
        <w:tc>
          <w:tcPr>
            <w:tcW w:w="990" w:type="dxa"/>
            <w:vAlign w:val="bottom"/>
          </w:tcPr>
          <w:p w14:paraId="622B4401" w14:textId="22F5A307" w:rsidR="00291424" w:rsidRPr="006E1F9F" w:rsidRDefault="00291424" w:rsidP="00291424">
            <w:pPr>
              <w:spacing w:line="240" w:lineRule="auto"/>
              <w:jc w:val="center"/>
              <w:rPr>
                <w:rFonts w:ascii="Browallia New" w:hAnsi="Browallia New" w:cs="Browallia New"/>
                <w:sz w:val="22"/>
                <w:szCs w:val="22"/>
                <w:lang w:val="en-GB"/>
              </w:rPr>
            </w:pPr>
            <w:r w:rsidRPr="003B3B06">
              <w:rPr>
                <w:rFonts w:ascii="Browallia New" w:hAnsi="Browallia New" w:cs="Browallia New"/>
                <w:sz w:val="22"/>
                <w:szCs w:val="22"/>
              </w:rPr>
              <w:t>6</w:t>
            </w:r>
            <w:r w:rsidRPr="006E1F9F">
              <w:rPr>
                <w:rFonts w:ascii="Browallia New" w:hAnsi="Browallia New" w:cs="Browallia New"/>
                <w:sz w:val="22"/>
                <w:szCs w:val="22"/>
                <w:cs/>
                <w:lang w:val="en-GB"/>
              </w:rPr>
              <w:t>.</w:t>
            </w:r>
            <w:r w:rsidRPr="003B3B06">
              <w:rPr>
                <w:rFonts w:ascii="Browallia New" w:hAnsi="Browallia New" w:cs="Browallia New"/>
                <w:sz w:val="22"/>
                <w:szCs w:val="22"/>
              </w:rPr>
              <w:t>00</w:t>
            </w:r>
          </w:p>
        </w:tc>
        <w:tc>
          <w:tcPr>
            <w:tcW w:w="999" w:type="dxa"/>
            <w:vAlign w:val="bottom"/>
          </w:tcPr>
          <w:p w14:paraId="30DCB5DA" w14:textId="3939C14F" w:rsidR="00291424" w:rsidRPr="006E1F9F" w:rsidRDefault="00767D9C" w:rsidP="0029142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766,695</w:t>
            </w:r>
          </w:p>
        </w:tc>
        <w:tc>
          <w:tcPr>
            <w:tcW w:w="990" w:type="dxa"/>
            <w:gridSpan w:val="2"/>
            <w:vAlign w:val="bottom"/>
          </w:tcPr>
          <w:p w14:paraId="1E393DB8" w14:textId="20E70FC1"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DokChampa"/>
                <w:sz w:val="22"/>
                <w:szCs w:val="22"/>
                <w:lang w:bidi="lo-LA"/>
              </w:rPr>
              <w:t>765,353</w:t>
            </w:r>
          </w:p>
        </w:tc>
        <w:tc>
          <w:tcPr>
            <w:tcW w:w="990" w:type="dxa"/>
            <w:vAlign w:val="bottom"/>
          </w:tcPr>
          <w:p w14:paraId="1501874D" w14:textId="488D5221" w:rsidR="00291424" w:rsidRPr="006E1F9F" w:rsidRDefault="003432B0" w:rsidP="00291424">
            <w:pPr>
              <w:spacing w:line="240" w:lineRule="auto"/>
              <w:ind w:right="12"/>
              <w:jc w:val="center"/>
              <w:rPr>
                <w:rFonts w:ascii="Browallia New" w:hAnsi="Browallia New" w:cs="Browallia New"/>
                <w:sz w:val="22"/>
                <w:szCs w:val="22"/>
                <w:lang w:val="en-GB"/>
              </w:rPr>
            </w:pPr>
            <w:r w:rsidRPr="00553E75">
              <w:rPr>
                <w:rFonts w:ascii="Browallia New" w:hAnsi="Browallia New" w:cs="Browallia New"/>
                <w:sz w:val="22"/>
                <w:szCs w:val="22"/>
                <w:lang w:val="en-GB"/>
              </w:rPr>
              <w:t xml:space="preserve">  </w:t>
            </w:r>
            <w:r w:rsidRPr="00553E75" w:rsidDel="00A55810">
              <w:rPr>
                <w:rFonts w:ascii="Browallia New" w:hAnsi="Browallia New" w:cs="Browallia New"/>
                <w:sz w:val="22"/>
                <w:szCs w:val="22"/>
                <w:lang w:val="en-GB"/>
              </w:rPr>
              <w:t xml:space="preserve">  </w:t>
            </w:r>
            <w:r w:rsidRPr="00553E75">
              <w:rPr>
                <w:rFonts w:ascii="Browallia New" w:hAnsi="Browallia New" w:cs="Browallia New"/>
                <w:sz w:val="22"/>
                <w:szCs w:val="22"/>
                <w:lang w:val="en-GB"/>
              </w:rPr>
              <w:t xml:space="preserve"> </w:t>
            </w:r>
            <w:r w:rsidRPr="00553E75">
              <w:rPr>
                <w:rFonts w:ascii="Browallia New" w:hAnsi="Browallia New" w:cs="Browallia New"/>
                <w:sz w:val="22"/>
                <w:szCs w:val="22"/>
                <w:cs/>
                <w:lang w:val="en-GB"/>
              </w:rPr>
              <w:t>-</w:t>
            </w:r>
          </w:p>
        </w:tc>
        <w:tc>
          <w:tcPr>
            <w:tcW w:w="990" w:type="dxa"/>
            <w:gridSpan w:val="2"/>
            <w:vAlign w:val="bottom"/>
          </w:tcPr>
          <w:p w14:paraId="76B04513" w14:textId="0FBA9263" w:rsidR="00291424" w:rsidRPr="006E1F9F" w:rsidRDefault="00291424" w:rsidP="00291424">
            <w:pPr>
              <w:spacing w:line="240" w:lineRule="auto"/>
              <w:ind w:right="12"/>
              <w:jc w:val="center"/>
              <w:rPr>
                <w:rFonts w:ascii="Browallia New" w:hAnsi="Browallia New" w:cs="Browallia New"/>
                <w:sz w:val="22"/>
                <w:szCs w:val="22"/>
                <w:lang w:val="en-GB"/>
              </w:rPr>
            </w:pPr>
            <w:r w:rsidRPr="00AB0426">
              <w:rPr>
                <w:rFonts w:ascii="Browallia New" w:hAnsi="Browallia New" w:cs="Browallia New"/>
                <w:sz w:val="22"/>
                <w:szCs w:val="22"/>
                <w:lang w:val="en-GB"/>
              </w:rPr>
              <w:t xml:space="preserve">   </w:t>
            </w:r>
            <w:r w:rsidRPr="00AB0426" w:rsidDel="00A55810">
              <w:rPr>
                <w:rFonts w:ascii="Browallia New" w:hAnsi="Browallia New" w:cs="Browallia New"/>
                <w:sz w:val="22"/>
                <w:szCs w:val="22"/>
                <w:lang w:val="en-GB"/>
              </w:rPr>
              <w:t xml:space="preserve">  </w:t>
            </w:r>
            <w:r w:rsidRPr="00AB0426">
              <w:rPr>
                <w:rFonts w:ascii="Browallia New" w:hAnsi="Browallia New" w:cs="Browallia New"/>
                <w:sz w:val="22"/>
                <w:szCs w:val="22"/>
                <w:lang w:val="en-GB"/>
              </w:rPr>
              <w:t xml:space="preserve"> </w:t>
            </w:r>
            <w:r w:rsidRPr="00AB0426">
              <w:rPr>
                <w:rFonts w:ascii="Browallia New" w:hAnsi="Browallia New" w:cs="Browallia New"/>
                <w:sz w:val="22"/>
                <w:szCs w:val="22"/>
                <w:cs/>
                <w:lang w:val="en-GB"/>
              </w:rPr>
              <w:t>-</w:t>
            </w:r>
          </w:p>
        </w:tc>
      </w:tr>
      <w:tr w:rsidR="00291424" w:rsidRPr="006E1F9F" w14:paraId="40C8612C" w14:textId="77777777" w:rsidTr="00EA7C5C">
        <w:tc>
          <w:tcPr>
            <w:tcW w:w="564" w:type="dxa"/>
            <w:vAlign w:val="bottom"/>
          </w:tcPr>
          <w:p w14:paraId="1654FEC5" w14:textId="2BB425BD" w:rsidR="00291424" w:rsidRPr="006E1F9F" w:rsidRDefault="00291424" w:rsidP="00291424">
            <w:pPr>
              <w:spacing w:line="240" w:lineRule="auto"/>
              <w:ind w:right="-36"/>
              <w:jc w:val="center"/>
              <w:rPr>
                <w:rFonts w:ascii="Browallia New" w:hAnsi="Browallia New" w:cs="Browallia New"/>
                <w:sz w:val="22"/>
                <w:szCs w:val="22"/>
              </w:rPr>
            </w:pPr>
            <w:r w:rsidRPr="006E1F9F">
              <w:rPr>
                <w:rFonts w:ascii="Browallia New" w:hAnsi="Browallia New" w:cs="Browallia New"/>
                <w:sz w:val="22"/>
                <w:szCs w:val="22"/>
                <w:lang w:val="en-GB"/>
              </w:rPr>
              <w:t>5</w:t>
            </w:r>
          </w:p>
        </w:tc>
        <w:tc>
          <w:tcPr>
            <w:tcW w:w="1080" w:type="dxa"/>
            <w:vAlign w:val="bottom"/>
          </w:tcPr>
          <w:p w14:paraId="55BE7DFE" w14:textId="71E03F44" w:rsidR="00291424" w:rsidRPr="006E1F9F" w:rsidRDefault="00291424" w:rsidP="00291424">
            <w:pPr>
              <w:spacing w:line="240" w:lineRule="auto"/>
              <w:jc w:val="center"/>
              <w:rPr>
                <w:rFonts w:ascii="Browallia New" w:hAnsi="Browallia New" w:cs="Browallia New"/>
                <w:sz w:val="22"/>
                <w:szCs w:val="22"/>
                <w:cs/>
                <w:lang w:val="en-GB"/>
              </w:rPr>
            </w:pPr>
            <w:r w:rsidRPr="006E1F9F">
              <w:rPr>
                <w:rFonts w:ascii="Browallia New" w:hAnsi="Browallia New" w:cs="Browallia New"/>
                <w:sz w:val="22"/>
                <w:szCs w:val="22"/>
                <w:lang w:val="en-GB"/>
              </w:rPr>
              <w:t xml:space="preserve">184 </w:t>
            </w:r>
            <w:r w:rsidRPr="006E1F9F">
              <w:rPr>
                <w:rFonts w:ascii="Browallia New" w:hAnsi="Browallia New" w:cs="Browallia New"/>
                <w:sz w:val="22"/>
                <w:szCs w:val="22"/>
                <w:cs/>
                <w:lang w:val="en-GB"/>
              </w:rPr>
              <w:t>วัน</w:t>
            </w:r>
          </w:p>
        </w:tc>
        <w:tc>
          <w:tcPr>
            <w:tcW w:w="1440" w:type="dxa"/>
            <w:vAlign w:val="bottom"/>
          </w:tcPr>
          <w:p w14:paraId="07F45C7B" w14:textId="58B2E6AB"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12 </w:t>
            </w:r>
            <w:r w:rsidRPr="006E1F9F">
              <w:rPr>
                <w:rFonts w:ascii="Browallia New" w:hAnsi="Browallia New" w:cs="Browallia New"/>
                <w:sz w:val="22"/>
                <w:szCs w:val="22"/>
                <w:cs/>
                <w:lang w:val="en-GB"/>
              </w:rPr>
              <w:t xml:space="preserve">กรกฎาคม </w:t>
            </w:r>
            <w:r w:rsidRPr="006E1F9F">
              <w:rPr>
                <w:rFonts w:ascii="Browallia New" w:hAnsi="Browallia New" w:cs="Browallia New"/>
                <w:sz w:val="22"/>
                <w:szCs w:val="22"/>
                <w:lang w:val="en-GB"/>
              </w:rPr>
              <w:t>2562</w:t>
            </w:r>
          </w:p>
        </w:tc>
        <w:tc>
          <w:tcPr>
            <w:tcW w:w="1440" w:type="dxa"/>
            <w:vAlign w:val="bottom"/>
          </w:tcPr>
          <w:p w14:paraId="448CA10B" w14:textId="04C467BC"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12 </w:t>
            </w:r>
            <w:r w:rsidRPr="006E1F9F">
              <w:rPr>
                <w:rFonts w:ascii="Browallia New" w:hAnsi="Browallia New" w:cs="Browallia New"/>
                <w:sz w:val="22"/>
                <w:szCs w:val="22"/>
                <w:cs/>
                <w:lang w:val="en-GB"/>
              </w:rPr>
              <w:t xml:space="preserve">มกราคม </w:t>
            </w:r>
            <w:r w:rsidRPr="006E1F9F">
              <w:rPr>
                <w:rFonts w:ascii="Browallia New" w:hAnsi="Browallia New" w:cs="Browallia New"/>
                <w:sz w:val="22"/>
                <w:szCs w:val="22"/>
                <w:lang w:val="en-GB"/>
              </w:rPr>
              <w:t>2563</w:t>
            </w:r>
          </w:p>
        </w:tc>
        <w:tc>
          <w:tcPr>
            <w:tcW w:w="990" w:type="dxa"/>
            <w:vAlign w:val="bottom"/>
          </w:tcPr>
          <w:p w14:paraId="620AEBF9" w14:textId="22857248"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5.15</w:t>
            </w:r>
          </w:p>
        </w:tc>
        <w:tc>
          <w:tcPr>
            <w:tcW w:w="999" w:type="dxa"/>
            <w:vAlign w:val="bottom"/>
          </w:tcPr>
          <w:p w14:paraId="580BAC83" w14:textId="4F90048F" w:rsidR="00291424" w:rsidRPr="006E1F9F" w:rsidRDefault="00767D9C" w:rsidP="00553E75">
            <w:pPr>
              <w:spacing w:line="240" w:lineRule="auto"/>
              <w:ind w:right="12"/>
              <w:jc w:val="center"/>
              <w:rPr>
                <w:rFonts w:ascii="Browallia New" w:hAnsi="Browallia New" w:cs="Browallia New"/>
                <w:sz w:val="22"/>
                <w:szCs w:val="22"/>
                <w:lang w:bidi="lo-LA"/>
              </w:rPr>
            </w:pPr>
            <w:r>
              <w:rPr>
                <w:rFonts w:ascii="Browallia New" w:hAnsi="Browallia New" w:cs="Browallia New"/>
                <w:sz w:val="22"/>
                <w:szCs w:val="22"/>
                <w:lang w:bidi="lo-LA"/>
              </w:rPr>
              <w:t xml:space="preserve">     -</w:t>
            </w:r>
          </w:p>
        </w:tc>
        <w:tc>
          <w:tcPr>
            <w:tcW w:w="990" w:type="dxa"/>
            <w:gridSpan w:val="2"/>
            <w:vAlign w:val="bottom"/>
          </w:tcPr>
          <w:p w14:paraId="52E5FD7F" w14:textId="46CF54B2"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DokChampa"/>
                <w:sz w:val="22"/>
                <w:szCs w:val="22"/>
                <w:lang w:bidi="lo-LA"/>
              </w:rPr>
              <w:t>79,983</w:t>
            </w:r>
          </w:p>
        </w:tc>
        <w:tc>
          <w:tcPr>
            <w:tcW w:w="990" w:type="dxa"/>
            <w:vAlign w:val="bottom"/>
          </w:tcPr>
          <w:p w14:paraId="5C3ADE28" w14:textId="038EA9EC" w:rsidR="00291424" w:rsidRPr="006E1F9F" w:rsidRDefault="003432B0" w:rsidP="00553E75">
            <w:pPr>
              <w:spacing w:line="240" w:lineRule="auto"/>
              <w:ind w:right="12"/>
              <w:jc w:val="center"/>
              <w:rPr>
                <w:rFonts w:ascii="Browallia New" w:hAnsi="Browallia New" w:cs="Browallia New"/>
                <w:sz w:val="22"/>
                <w:szCs w:val="22"/>
                <w:lang w:val="en-GB"/>
              </w:rPr>
            </w:pPr>
            <w:r w:rsidRPr="00553E75">
              <w:rPr>
                <w:rFonts w:ascii="Browallia New" w:hAnsi="Browallia New" w:cs="Browallia New"/>
                <w:sz w:val="22"/>
                <w:szCs w:val="22"/>
                <w:lang w:val="en-GB"/>
              </w:rPr>
              <w:t xml:space="preserve"> </w:t>
            </w:r>
            <w:r w:rsidRPr="00553E75" w:rsidDel="00A55810">
              <w:rPr>
                <w:rFonts w:ascii="Browallia New" w:hAnsi="Browallia New" w:cs="Browallia New"/>
                <w:sz w:val="22"/>
                <w:szCs w:val="22"/>
                <w:lang w:val="en-GB"/>
              </w:rPr>
              <w:t xml:space="preserve">  </w:t>
            </w:r>
            <w:r w:rsidRPr="00553E75">
              <w:rPr>
                <w:rFonts w:ascii="Browallia New" w:hAnsi="Browallia New" w:cs="Browallia New"/>
                <w:sz w:val="22"/>
                <w:szCs w:val="22"/>
                <w:lang w:val="en-GB"/>
              </w:rPr>
              <w:t xml:space="preserve">  </w:t>
            </w:r>
            <w:r w:rsidRPr="00553E75">
              <w:rPr>
                <w:rFonts w:ascii="Browallia New" w:hAnsi="Browallia New" w:cs="Browallia New"/>
                <w:sz w:val="22"/>
                <w:szCs w:val="22"/>
                <w:cs/>
                <w:lang w:val="en-GB"/>
              </w:rPr>
              <w:t>-</w:t>
            </w:r>
          </w:p>
        </w:tc>
        <w:tc>
          <w:tcPr>
            <w:tcW w:w="990" w:type="dxa"/>
            <w:gridSpan w:val="2"/>
            <w:vAlign w:val="bottom"/>
          </w:tcPr>
          <w:p w14:paraId="59698962" w14:textId="3650CBB8"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Browallia New"/>
                <w:sz w:val="22"/>
                <w:szCs w:val="22"/>
                <w:lang w:val="en-GB"/>
              </w:rPr>
              <w:t>79,983</w:t>
            </w:r>
          </w:p>
        </w:tc>
      </w:tr>
      <w:tr w:rsidR="00291424" w:rsidRPr="006E1F9F" w14:paraId="270C840B" w14:textId="77777777" w:rsidTr="00EA7C5C">
        <w:tc>
          <w:tcPr>
            <w:tcW w:w="564" w:type="dxa"/>
            <w:vAlign w:val="bottom"/>
          </w:tcPr>
          <w:p w14:paraId="6DB6EFFE" w14:textId="7F0EB84D" w:rsidR="00291424" w:rsidRPr="006E1F9F" w:rsidRDefault="00291424" w:rsidP="00291424">
            <w:pPr>
              <w:spacing w:line="240" w:lineRule="auto"/>
              <w:ind w:right="-36"/>
              <w:jc w:val="center"/>
              <w:rPr>
                <w:rFonts w:ascii="Browallia New" w:hAnsi="Browallia New" w:cs="Browallia New"/>
                <w:sz w:val="22"/>
                <w:szCs w:val="22"/>
              </w:rPr>
            </w:pPr>
            <w:r w:rsidRPr="006E1F9F">
              <w:rPr>
                <w:rFonts w:ascii="Browallia New" w:hAnsi="Browallia New" w:cs="Browallia New"/>
                <w:sz w:val="22"/>
                <w:szCs w:val="22"/>
                <w:lang w:val="en-GB"/>
              </w:rPr>
              <w:t>6</w:t>
            </w:r>
          </w:p>
        </w:tc>
        <w:tc>
          <w:tcPr>
            <w:tcW w:w="1080" w:type="dxa"/>
            <w:vAlign w:val="bottom"/>
          </w:tcPr>
          <w:p w14:paraId="1E21CD39" w14:textId="065BBDF0"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 xml:space="preserve">2 </w:t>
            </w:r>
            <w:r w:rsidRPr="006E1F9F">
              <w:rPr>
                <w:rFonts w:ascii="Browallia New" w:hAnsi="Browallia New" w:cs="Browallia New"/>
                <w:sz w:val="22"/>
                <w:szCs w:val="22"/>
                <w:cs/>
                <w:lang w:val="en-GB"/>
              </w:rPr>
              <w:t xml:space="preserve">ปี </w:t>
            </w:r>
            <w:r w:rsidRPr="006E1F9F">
              <w:rPr>
                <w:rFonts w:ascii="Browallia New" w:hAnsi="Browallia New" w:cs="Browallia New"/>
                <w:sz w:val="22"/>
                <w:szCs w:val="22"/>
                <w:lang w:val="en-GB"/>
              </w:rPr>
              <w:t xml:space="preserve">6 </w:t>
            </w:r>
            <w:r w:rsidRPr="006E1F9F">
              <w:rPr>
                <w:rFonts w:ascii="Browallia New" w:hAnsi="Browallia New" w:cs="Browallia New"/>
                <w:sz w:val="22"/>
                <w:szCs w:val="22"/>
                <w:cs/>
                <w:lang w:val="en-GB"/>
              </w:rPr>
              <w:t>เดือน</w:t>
            </w:r>
          </w:p>
        </w:tc>
        <w:tc>
          <w:tcPr>
            <w:tcW w:w="1440" w:type="dxa"/>
            <w:vAlign w:val="bottom"/>
          </w:tcPr>
          <w:p w14:paraId="11CAD78E" w14:textId="08925F81"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9 </w:t>
            </w:r>
            <w:r w:rsidRPr="006E1F9F">
              <w:rPr>
                <w:rFonts w:ascii="Browallia New" w:hAnsi="Browallia New" w:cs="Browallia New"/>
                <w:sz w:val="22"/>
                <w:szCs w:val="22"/>
                <w:cs/>
                <w:lang w:val="en-GB"/>
              </w:rPr>
              <w:t xml:space="preserve">สิงหาคม </w:t>
            </w:r>
            <w:r w:rsidRPr="006E1F9F">
              <w:rPr>
                <w:rFonts w:ascii="Browallia New" w:hAnsi="Browallia New" w:cs="Browallia New"/>
                <w:sz w:val="22"/>
                <w:szCs w:val="22"/>
                <w:lang w:val="en-GB"/>
              </w:rPr>
              <w:t>2562</w:t>
            </w:r>
          </w:p>
        </w:tc>
        <w:tc>
          <w:tcPr>
            <w:tcW w:w="1440" w:type="dxa"/>
            <w:vAlign w:val="bottom"/>
          </w:tcPr>
          <w:p w14:paraId="2DBC1FE1" w14:textId="72669DFE" w:rsidR="00291424" w:rsidRPr="006E1F9F" w:rsidRDefault="00291424" w:rsidP="00291424">
            <w:pPr>
              <w:spacing w:line="240" w:lineRule="auto"/>
              <w:ind w:left="-110" w:right="-108"/>
              <w:jc w:val="center"/>
              <w:rPr>
                <w:rFonts w:ascii="Browallia New" w:hAnsi="Browallia New" w:cs="Browallia New"/>
                <w:sz w:val="22"/>
                <w:szCs w:val="22"/>
              </w:rPr>
            </w:pPr>
            <w:r w:rsidRPr="006E1F9F">
              <w:rPr>
                <w:rFonts w:ascii="Browallia New" w:hAnsi="Browallia New" w:cs="Browallia New"/>
                <w:sz w:val="22"/>
                <w:szCs w:val="22"/>
                <w:lang w:val="en-GB"/>
              </w:rPr>
              <w:t xml:space="preserve">9 </w:t>
            </w:r>
            <w:r w:rsidRPr="006E1F9F">
              <w:rPr>
                <w:rFonts w:ascii="Browallia New" w:hAnsi="Browallia New" w:cs="Browallia New"/>
                <w:sz w:val="22"/>
                <w:szCs w:val="22"/>
                <w:cs/>
                <w:lang w:val="en-GB"/>
              </w:rPr>
              <w:t xml:space="preserve">กุมภาพันธ์ </w:t>
            </w:r>
            <w:r w:rsidRPr="006E1F9F">
              <w:rPr>
                <w:rFonts w:ascii="Browallia New" w:hAnsi="Browallia New" w:cs="Browallia New"/>
                <w:sz w:val="22"/>
                <w:szCs w:val="22"/>
                <w:lang w:val="en-GB"/>
              </w:rPr>
              <w:t>2565</w:t>
            </w:r>
          </w:p>
        </w:tc>
        <w:tc>
          <w:tcPr>
            <w:tcW w:w="990" w:type="dxa"/>
            <w:vAlign w:val="bottom"/>
          </w:tcPr>
          <w:p w14:paraId="251FC48B" w14:textId="65C81A13"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5.75</w:t>
            </w:r>
          </w:p>
        </w:tc>
        <w:tc>
          <w:tcPr>
            <w:tcW w:w="999" w:type="dxa"/>
            <w:vAlign w:val="bottom"/>
          </w:tcPr>
          <w:p w14:paraId="4EC3DF1D" w14:textId="6A86DD43" w:rsidR="00291424" w:rsidRPr="006E1F9F" w:rsidRDefault="00767D9C" w:rsidP="00291424">
            <w:pPr>
              <w:spacing w:line="240" w:lineRule="auto"/>
              <w:ind w:right="12"/>
              <w:jc w:val="right"/>
              <w:rPr>
                <w:rFonts w:ascii="Browallia New" w:hAnsi="Browallia New" w:cs="Browallia New"/>
                <w:sz w:val="22"/>
                <w:szCs w:val="22"/>
                <w:lang w:bidi="lo-LA"/>
              </w:rPr>
            </w:pPr>
            <w:r>
              <w:rPr>
                <w:rFonts w:ascii="Browallia New" w:hAnsi="Browallia New" w:cs="Browallia New"/>
                <w:sz w:val="22"/>
                <w:szCs w:val="22"/>
                <w:lang w:bidi="lo-LA"/>
              </w:rPr>
              <w:t>496,078</w:t>
            </w:r>
          </w:p>
        </w:tc>
        <w:tc>
          <w:tcPr>
            <w:tcW w:w="990" w:type="dxa"/>
            <w:gridSpan w:val="2"/>
            <w:vAlign w:val="bottom"/>
          </w:tcPr>
          <w:p w14:paraId="4B53347A" w14:textId="2B9D0F01"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DokChampa"/>
                <w:sz w:val="22"/>
                <w:szCs w:val="22"/>
                <w:lang w:bidi="lo-LA"/>
              </w:rPr>
              <w:t>495,553</w:t>
            </w:r>
          </w:p>
        </w:tc>
        <w:tc>
          <w:tcPr>
            <w:tcW w:w="990" w:type="dxa"/>
            <w:vAlign w:val="bottom"/>
          </w:tcPr>
          <w:p w14:paraId="5210F719" w14:textId="131980EE" w:rsidR="00291424" w:rsidRPr="006E1F9F" w:rsidRDefault="003432B0" w:rsidP="00291424">
            <w:pPr>
              <w:spacing w:line="240" w:lineRule="auto"/>
              <w:ind w:right="12"/>
              <w:jc w:val="right"/>
              <w:rPr>
                <w:rFonts w:ascii="Browallia New" w:hAnsi="Browallia New" w:cs="Browallia New"/>
                <w:sz w:val="22"/>
                <w:szCs w:val="22"/>
                <w:lang w:val="en-GB"/>
              </w:rPr>
            </w:pPr>
            <w:r w:rsidRPr="00553E75">
              <w:rPr>
                <w:rFonts w:ascii="Browallia New" w:hAnsi="Browallia New" w:cs="Browallia New"/>
                <w:sz w:val="22"/>
                <w:szCs w:val="22"/>
                <w:lang w:val="en-GB"/>
              </w:rPr>
              <w:t>496</w:t>
            </w:r>
            <w:r w:rsidR="00953C8E">
              <w:rPr>
                <w:rFonts w:ascii="Browallia New" w:hAnsi="Browallia New" w:cs="Browallia New"/>
                <w:sz w:val="22"/>
                <w:szCs w:val="22"/>
                <w:lang w:val="en-GB"/>
              </w:rPr>
              <w:t>,</w:t>
            </w:r>
            <w:r w:rsidRPr="00553E75">
              <w:rPr>
                <w:rFonts w:ascii="Browallia New" w:hAnsi="Browallia New" w:cs="Browallia New"/>
                <w:sz w:val="22"/>
                <w:szCs w:val="22"/>
                <w:lang w:val="en-GB"/>
              </w:rPr>
              <w:t>078</w:t>
            </w:r>
          </w:p>
        </w:tc>
        <w:tc>
          <w:tcPr>
            <w:tcW w:w="990" w:type="dxa"/>
            <w:gridSpan w:val="2"/>
            <w:vAlign w:val="bottom"/>
          </w:tcPr>
          <w:p w14:paraId="6FE45E8F" w14:textId="36AE86F5" w:rsidR="00291424" w:rsidRPr="006E1F9F" w:rsidRDefault="00291424" w:rsidP="00291424">
            <w:pPr>
              <w:spacing w:line="240" w:lineRule="auto"/>
              <w:ind w:right="12"/>
              <w:jc w:val="right"/>
              <w:rPr>
                <w:rFonts w:ascii="Browallia New" w:hAnsi="Browallia New" w:cs="Browallia New"/>
                <w:sz w:val="22"/>
                <w:szCs w:val="22"/>
                <w:lang w:val="en-GB"/>
              </w:rPr>
            </w:pPr>
            <w:r w:rsidRPr="006E1F9F">
              <w:rPr>
                <w:rFonts w:ascii="Browallia New" w:hAnsi="Browallia New" w:cs="Browallia New"/>
                <w:sz w:val="22"/>
                <w:szCs w:val="22"/>
                <w:lang w:val="en-GB"/>
              </w:rPr>
              <w:t>495,553</w:t>
            </w:r>
          </w:p>
        </w:tc>
      </w:tr>
      <w:tr w:rsidR="00291424" w:rsidRPr="006E1F9F" w14:paraId="61C552D1" w14:textId="77777777" w:rsidTr="00EA7C5C">
        <w:tc>
          <w:tcPr>
            <w:tcW w:w="564" w:type="dxa"/>
            <w:vAlign w:val="bottom"/>
          </w:tcPr>
          <w:p w14:paraId="08E550E4" w14:textId="7D53A760" w:rsidR="00291424" w:rsidRPr="006E1F9F" w:rsidRDefault="00291424" w:rsidP="00291424">
            <w:pPr>
              <w:spacing w:line="240" w:lineRule="auto"/>
              <w:ind w:right="-36"/>
              <w:jc w:val="center"/>
              <w:rPr>
                <w:rFonts w:ascii="Browallia New" w:hAnsi="Browallia New" w:cs="Browallia New"/>
                <w:sz w:val="22"/>
                <w:szCs w:val="22"/>
                <w:lang w:val="en-GB"/>
              </w:rPr>
            </w:pPr>
            <w:r w:rsidRPr="006E1F9F">
              <w:rPr>
                <w:rFonts w:ascii="Browallia New" w:hAnsi="Browallia New" w:cs="Browallia New"/>
                <w:sz w:val="22"/>
                <w:szCs w:val="22"/>
                <w:lang w:val="en-GB"/>
              </w:rPr>
              <w:t>7</w:t>
            </w:r>
          </w:p>
        </w:tc>
        <w:tc>
          <w:tcPr>
            <w:tcW w:w="1080" w:type="dxa"/>
            <w:vAlign w:val="bottom"/>
          </w:tcPr>
          <w:p w14:paraId="605CFF89" w14:textId="75C29574" w:rsidR="00291424" w:rsidRPr="006E1F9F" w:rsidRDefault="00291424" w:rsidP="00291424">
            <w:pPr>
              <w:spacing w:line="240" w:lineRule="auto"/>
              <w:jc w:val="center"/>
              <w:rPr>
                <w:rFonts w:ascii="Browallia New" w:hAnsi="Browallia New" w:cs="Browallia New"/>
                <w:sz w:val="22"/>
                <w:szCs w:val="22"/>
                <w:lang w:val="en-GB"/>
              </w:rPr>
            </w:pPr>
            <w:r w:rsidRPr="006E1F9F">
              <w:rPr>
                <w:rFonts w:ascii="Browallia New" w:hAnsi="Browallia New" w:cs="Browallia New"/>
                <w:sz w:val="22"/>
                <w:szCs w:val="22"/>
                <w:lang w:val="en-GB"/>
              </w:rPr>
              <w:t xml:space="preserve">2 </w:t>
            </w:r>
            <w:r w:rsidRPr="006E1F9F">
              <w:rPr>
                <w:rFonts w:ascii="Browallia New" w:hAnsi="Browallia New" w:cs="Browallia New"/>
                <w:sz w:val="22"/>
                <w:szCs w:val="22"/>
                <w:cs/>
                <w:lang w:val="en-GB"/>
              </w:rPr>
              <w:t>ปี</w:t>
            </w:r>
          </w:p>
        </w:tc>
        <w:tc>
          <w:tcPr>
            <w:tcW w:w="1440" w:type="dxa"/>
            <w:vAlign w:val="bottom"/>
          </w:tcPr>
          <w:p w14:paraId="6AC41A43" w14:textId="3FCB207A" w:rsidR="00291424" w:rsidRPr="006E1F9F" w:rsidRDefault="00291424" w:rsidP="00291424">
            <w:pPr>
              <w:spacing w:line="240" w:lineRule="auto"/>
              <w:ind w:left="-110" w:right="-108"/>
              <w:jc w:val="center"/>
              <w:rPr>
                <w:rFonts w:ascii="Browallia New" w:hAnsi="Browallia New" w:cs="Browallia New"/>
                <w:sz w:val="22"/>
                <w:szCs w:val="22"/>
                <w:lang w:val="en-GB"/>
              </w:rPr>
            </w:pPr>
            <w:r w:rsidRPr="006E1F9F">
              <w:rPr>
                <w:rFonts w:ascii="Browallia New" w:hAnsi="Browallia New" w:cs="Browallia New"/>
                <w:sz w:val="22"/>
                <w:szCs w:val="22"/>
                <w:lang w:val="en-GB"/>
              </w:rPr>
              <w:t>13</w:t>
            </w:r>
            <w:r w:rsidRPr="006E1F9F">
              <w:rPr>
                <w:rFonts w:ascii="Browallia New" w:hAnsi="Browallia New" w:cs="Browallia New"/>
                <w:sz w:val="22"/>
                <w:szCs w:val="22"/>
                <w:cs/>
                <w:lang w:val="en-GB"/>
              </w:rPr>
              <w:t xml:space="preserve"> พฤศจิกายน </w:t>
            </w:r>
            <w:r w:rsidRPr="006E1F9F">
              <w:rPr>
                <w:rFonts w:ascii="Browallia New" w:hAnsi="Browallia New" w:cs="Browallia New"/>
                <w:sz w:val="22"/>
                <w:szCs w:val="22"/>
                <w:lang w:val="en-GB"/>
              </w:rPr>
              <w:t>2562</w:t>
            </w:r>
          </w:p>
        </w:tc>
        <w:tc>
          <w:tcPr>
            <w:tcW w:w="1440" w:type="dxa"/>
            <w:vAlign w:val="bottom"/>
          </w:tcPr>
          <w:p w14:paraId="003060F9" w14:textId="7F542A0A" w:rsidR="00291424" w:rsidRPr="006E1F9F" w:rsidRDefault="00291424" w:rsidP="00291424">
            <w:pPr>
              <w:spacing w:line="240" w:lineRule="auto"/>
              <w:ind w:left="-110" w:right="-108"/>
              <w:jc w:val="center"/>
              <w:rPr>
                <w:rFonts w:ascii="Browallia New" w:hAnsi="Browallia New" w:cs="Browallia New"/>
                <w:sz w:val="22"/>
                <w:szCs w:val="22"/>
                <w:lang w:val="en-GB"/>
              </w:rPr>
            </w:pPr>
            <w:r w:rsidRPr="006E1F9F">
              <w:rPr>
                <w:rFonts w:ascii="Browallia New" w:hAnsi="Browallia New" w:cs="Browallia New"/>
                <w:sz w:val="22"/>
                <w:szCs w:val="22"/>
                <w:lang w:val="en-GB"/>
              </w:rPr>
              <w:t>13</w:t>
            </w:r>
            <w:r w:rsidRPr="006E1F9F">
              <w:rPr>
                <w:rFonts w:ascii="Browallia New" w:hAnsi="Browallia New" w:cs="Browallia New"/>
                <w:sz w:val="22"/>
                <w:szCs w:val="22"/>
                <w:cs/>
                <w:lang w:val="en-GB"/>
              </w:rPr>
              <w:t xml:space="preserve"> พฤศจิกายน </w:t>
            </w:r>
            <w:r w:rsidRPr="006E1F9F">
              <w:rPr>
                <w:rFonts w:ascii="Browallia New" w:hAnsi="Browallia New" w:cs="Browallia New"/>
                <w:sz w:val="22"/>
                <w:szCs w:val="22"/>
                <w:lang w:val="en-GB"/>
              </w:rPr>
              <w:t>2564</w:t>
            </w:r>
          </w:p>
        </w:tc>
        <w:tc>
          <w:tcPr>
            <w:tcW w:w="990" w:type="dxa"/>
            <w:vAlign w:val="bottom"/>
          </w:tcPr>
          <w:p w14:paraId="5B04E1D5" w14:textId="09423668" w:rsidR="00291424" w:rsidRPr="006E1F9F" w:rsidRDefault="00291424" w:rsidP="00291424">
            <w:pPr>
              <w:spacing w:line="240" w:lineRule="auto"/>
              <w:jc w:val="center"/>
              <w:rPr>
                <w:rFonts w:ascii="Browallia New" w:hAnsi="Browallia New" w:cs="Browallia New"/>
                <w:sz w:val="22"/>
                <w:szCs w:val="22"/>
                <w:cs/>
                <w:lang w:val="en-GB"/>
              </w:rPr>
            </w:pPr>
            <w:r w:rsidRPr="006E1F9F">
              <w:rPr>
                <w:rFonts w:ascii="Browallia New" w:hAnsi="Browallia New" w:cs="Browallia New"/>
                <w:sz w:val="22"/>
                <w:szCs w:val="22"/>
                <w:lang w:val="en-GB"/>
              </w:rPr>
              <w:t>5.75</w:t>
            </w:r>
          </w:p>
        </w:tc>
        <w:tc>
          <w:tcPr>
            <w:tcW w:w="999" w:type="dxa"/>
            <w:vAlign w:val="bottom"/>
          </w:tcPr>
          <w:p w14:paraId="65589D1E" w14:textId="6BEF3A5C" w:rsidR="00291424" w:rsidRPr="006E1F9F" w:rsidDel="001C327C" w:rsidRDefault="00767D9C" w:rsidP="00291424">
            <w:pPr>
              <w:pBdr>
                <w:bottom w:val="single" w:sz="4" w:space="0"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694,581</w:t>
            </w:r>
          </w:p>
        </w:tc>
        <w:tc>
          <w:tcPr>
            <w:tcW w:w="990" w:type="dxa"/>
            <w:gridSpan w:val="2"/>
            <w:vAlign w:val="bottom"/>
          </w:tcPr>
          <w:p w14:paraId="13906FFA" w14:textId="3C828DFB" w:rsidR="00291424" w:rsidRPr="006E1F9F" w:rsidDel="00A31BBC" w:rsidRDefault="00291424" w:rsidP="00291424">
            <w:pPr>
              <w:pBdr>
                <w:bottom w:val="single" w:sz="4" w:space="0" w:color="auto"/>
              </w:pBdr>
              <w:spacing w:line="240" w:lineRule="auto"/>
              <w:ind w:right="12"/>
              <w:jc w:val="right"/>
              <w:rPr>
                <w:rFonts w:ascii="Browallia New" w:hAnsi="Browallia New" w:cs="Browallia New"/>
                <w:sz w:val="22"/>
                <w:szCs w:val="22"/>
                <w:lang w:val="en-GB"/>
              </w:rPr>
            </w:pPr>
            <w:r w:rsidRPr="006E1F9F">
              <w:rPr>
                <w:rFonts w:ascii="Browallia New" w:hAnsi="Browallia New" w:cs="DokChampa"/>
                <w:sz w:val="22"/>
                <w:szCs w:val="22"/>
                <w:lang w:bidi="lo-LA"/>
              </w:rPr>
              <w:t>693,727</w:t>
            </w:r>
          </w:p>
        </w:tc>
        <w:tc>
          <w:tcPr>
            <w:tcW w:w="990" w:type="dxa"/>
            <w:vAlign w:val="bottom"/>
          </w:tcPr>
          <w:p w14:paraId="272488C3" w14:textId="5473D4CB" w:rsidR="00291424" w:rsidRPr="006E1F9F" w:rsidDel="001C327C" w:rsidRDefault="003432B0" w:rsidP="00291424">
            <w:pPr>
              <w:pBdr>
                <w:bottom w:val="single" w:sz="4" w:space="0" w:color="auto"/>
              </w:pBdr>
              <w:spacing w:line="240" w:lineRule="auto"/>
              <w:ind w:right="12"/>
              <w:jc w:val="center"/>
              <w:rPr>
                <w:rFonts w:ascii="Browallia New" w:hAnsi="Browallia New" w:cs="Browallia New"/>
                <w:sz w:val="22"/>
                <w:szCs w:val="22"/>
                <w:lang w:val="en-GB"/>
              </w:rPr>
            </w:pPr>
            <w:r w:rsidRPr="00553E75" w:rsidDel="00A55810">
              <w:rPr>
                <w:rFonts w:ascii="Browallia New" w:hAnsi="Browallia New" w:cs="Browallia New"/>
                <w:sz w:val="22"/>
                <w:szCs w:val="22"/>
                <w:lang w:val="en-GB"/>
              </w:rPr>
              <w:t xml:space="preserve">  </w:t>
            </w:r>
            <w:r w:rsidRPr="00553E75">
              <w:rPr>
                <w:rFonts w:ascii="Browallia New" w:hAnsi="Browallia New" w:cs="Browallia New"/>
                <w:sz w:val="22"/>
                <w:szCs w:val="22"/>
                <w:lang w:val="en-GB"/>
              </w:rPr>
              <w:t xml:space="preserve">   </w:t>
            </w:r>
            <w:r w:rsidRPr="00553E75">
              <w:rPr>
                <w:rFonts w:ascii="Browallia New" w:hAnsi="Browallia New" w:cs="Browallia New"/>
                <w:sz w:val="22"/>
                <w:szCs w:val="22"/>
                <w:cs/>
                <w:lang w:val="en-GB"/>
              </w:rPr>
              <w:t>-</w:t>
            </w:r>
          </w:p>
        </w:tc>
        <w:tc>
          <w:tcPr>
            <w:tcW w:w="990" w:type="dxa"/>
            <w:gridSpan w:val="2"/>
            <w:vAlign w:val="bottom"/>
          </w:tcPr>
          <w:p w14:paraId="3F9F6A7F" w14:textId="682987A6" w:rsidR="00291424" w:rsidRPr="006E1F9F" w:rsidDel="00A31BBC" w:rsidRDefault="00291424" w:rsidP="00291424">
            <w:pPr>
              <w:pBdr>
                <w:bottom w:val="single" w:sz="4" w:space="0" w:color="auto"/>
              </w:pBdr>
              <w:spacing w:line="240" w:lineRule="auto"/>
              <w:ind w:right="12"/>
              <w:jc w:val="center"/>
              <w:rPr>
                <w:rFonts w:ascii="Browallia New" w:hAnsi="Browallia New" w:cs="Browallia New"/>
                <w:sz w:val="22"/>
                <w:szCs w:val="22"/>
                <w:lang w:val="en-GB"/>
              </w:rPr>
            </w:pPr>
            <w:r w:rsidRPr="006E1F9F">
              <w:rPr>
                <w:rFonts w:ascii="Browallia New" w:hAnsi="Browallia New" w:cs="Browallia New"/>
                <w:sz w:val="22"/>
                <w:szCs w:val="22"/>
                <w:lang w:val="en-GB"/>
              </w:rPr>
              <w:t xml:space="preserve">  </w:t>
            </w:r>
            <w:r w:rsidRPr="006E1F9F" w:rsidDel="00A55810">
              <w:rPr>
                <w:rFonts w:ascii="Browallia New" w:hAnsi="Browallia New" w:cs="Browallia New"/>
                <w:sz w:val="22"/>
                <w:szCs w:val="22"/>
                <w:lang w:val="en-GB"/>
              </w:rPr>
              <w:t xml:space="preserve">  </w:t>
            </w:r>
            <w:r w:rsidRPr="006E1F9F">
              <w:rPr>
                <w:rFonts w:ascii="Browallia New" w:hAnsi="Browallia New" w:cs="Browallia New"/>
                <w:sz w:val="22"/>
                <w:szCs w:val="22"/>
                <w:lang w:val="en-GB"/>
              </w:rPr>
              <w:t xml:space="preserve">  </w:t>
            </w:r>
            <w:r w:rsidRPr="006E1F9F">
              <w:rPr>
                <w:rFonts w:ascii="Browallia New" w:hAnsi="Browallia New" w:cs="Browallia New"/>
                <w:sz w:val="22"/>
                <w:szCs w:val="22"/>
                <w:cs/>
                <w:lang w:val="en-GB"/>
              </w:rPr>
              <w:t>-</w:t>
            </w:r>
          </w:p>
        </w:tc>
      </w:tr>
      <w:tr w:rsidR="00291424" w:rsidRPr="006E1F9F" w14:paraId="0E8B970B" w14:textId="6DE22480" w:rsidTr="00EA7C5C">
        <w:tc>
          <w:tcPr>
            <w:tcW w:w="564" w:type="dxa"/>
            <w:vAlign w:val="bottom"/>
          </w:tcPr>
          <w:p w14:paraId="4D05183F" w14:textId="77777777" w:rsidR="00291424" w:rsidRPr="006E1F9F" w:rsidRDefault="00291424" w:rsidP="00291424">
            <w:pPr>
              <w:spacing w:line="240" w:lineRule="auto"/>
              <w:ind w:right="-36"/>
              <w:rPr>
                <w:rFonts w:ascii="Browallia New" w:hAnsi="Browallia New" w:cs="Browallia New"/>
                <w:sz w:val="22"/>
                <w:szCs w:val="22"/>
                <w:cs/>
                <w:lang w:val="en-GB"/>
              </w:rPr>
            </w:pPr>
            <w:r w:rsidRPr="006E1F9F">
              <w:rPr>
                <w:rFonts w:ascii="Browallia New" w:hAnsi="Browallia New" w:cs="Browallia New"/>
                <w:sz w:val="22"/>
                <w:szCs w:val="22"/>
                <w:cs/>
                <w:lang w:val="en-GB"/>
              </w:rPr>
              <w:t>รวม</w:t>
            </w:r>
          </w:p>
        </w:tc>
        <w:tc>
          <w:tcPr>
            <w:tcW w:w="1080" w:type="dxa"/>
            <w:vAlign w:val="bottom"/>
          </w:tcPr>
          <w:p w14:paraId="57801768" w14:textId="77777777" w:rsidR="00291424" w:rsidRPr="006E1F9F" w:rsidRDefault="00291424" w:rsidP="00291424">
            <w:pPr>
              <w:spacing w:line="240" w:lineRule="auto"/>
              <w:jc w:val="center"/>
              <w:rPr>
                <w:rFonts w:ascii="Browallia New" w:hAnsi="Browallia New" w:cs="Browallia New"/>
                <w:sz w:val="22"/>
                <w:szCs w:val="22"/>
                <w:cs/>
              </w:rPr>
            </w:pPr>
          </w:p>
        </w:tc>
        <w:tc>
          <w:tcPr>
            <w:tcW w:w="1440" w:type="dxa"/>
            <w:vAlign w:val="bottom"/>
          </w:tcPr>
          <w:p w14:paraId="680EC78C" w14:textId="77777777" w:rsidR="00291424" w:rsidRPr="006E1F9F" w:rsidRDefault="00291424" w:rsidP="00291424">
            <w:pPr>
              <w:spacing w:line="240" w:lineRule="auto"/>
              <w:ind w:right="-108"/>
              <w:jc w:val="center"/>
              <w:rPr>
                <w:rFonts w:ascii="Browallia New" w:hAnsi="Browallia New" w:cs="Browallia New"/>
                <w:sz w:val="22"/>
                <w:szCs w:val="22"/>
                <w:cs/>
              </w:rPr>
            </w:pPr>
          </w:p>
        </w:tc>
        <w:tc>
          <w:tcPr>
            <w:tcW w:w="1440" w:type="dxa"/>
            <w:vAlign w:val="bottom"/>
          </w:tcPr>
          <w:p w14:paraId="1A0A2CBD" w14:textId="77777777" w:rsidR="00291424" w:rsidRPr="006E1F9F" w:rsidRDefault="00291424" w:rsidP="00291424">
            <w:pPr>
              <w:spacing w:line="240" w:lineRule="auto"/>
              <w:ind w:right="-108"/>
              <w:jc w:val="center"/>
              <w:rPr>
                <w:rFonts w:ascii="Browallia New" w:hAnsi="Browallia New" w:cs="Browallia New"/>
                <w:sz w:val="22"/>
                <w:szCs w:val="22"/>
                <w:cs/>
              </w:rPr>
            </w:pPr>
          </w:p>
        </w:tc>
        <w:tc>
          <w:tcPr>
            <w:tcW w:w="990" w:type="dxa"/>
            <w:vAlign w:val="bottom"/>
          </w:tcPr>
          <w:p w14:paraId="13631133" w14:textId="77777777" w:rsidR="00291424" w:rsidRPr="006E1F9F" w:rsidRDefault="00291424" w:rsidP="00291424">
            <w:pPr>
              <w:spacing w:line="240" w:lineRule="auto"/>
              <w:jc w:val="center"/>
              <w:rPr>
                <w:rFonts w:ascii="Browallia New" w:hAnsi="Browallia New" w:cs="Browallia New"/>
                <w:sz w:val="22"/>
                <w:szCs w:val="22"/>
                <w:cs/>
              </w:rPr>
            </w:pPr>
          </w:p>
        </w:tc>
        <w:tc>
          <w:tcPr>
            <w:tcW w:w="999" w:type="dxa"/>
            <w:vAlign w:val="bottom"/>
          </w:tcPr>
          <w:p w14:paraId="5A979064" w14:textId="15C1356B" w:rsidR="00291424" w:rsidRPr="006E1F9F" w:rsidRDefault="00767D9C" w:rsidP="00291424">
            <w:pPr>
              <w:spacing w:line="240" w:lineRule="auto"/>
              <w:ind w:right="12"/>
              <w:jc w:val="right"/>
              <w:rPr>
                <w:rFonts w:ascii="Browallia New" w:hAnsi="Browallia New" w:cs="Browallia New"/>
                <w:sz w:val="22"/>
                <w:szCs w:val="22"/>
              </w:rPr>
            </w:pPr>
            <w:r>
              <w:rPr>
                <w:rFonts w:ascii="Browallia New" w:hAnsi="Browallia New" w:cs="Browallia New"/>
                <w:sz w:val="22"/>
                <w:szCs w:val="22"/>
              </w:rPr>
              <w:t>3,376,486</w:t>
            </w:r>
          </w:p>
        </w:tc>
        <w:tc>
          <w:tcPr>
            <w:tcW w:w="990" w:type="dxa"/>
            <w:gridSpan w:val="2"/>
            <w:vAlign w:val="bottom"/>
          </w:tcPr>
          <w:p w14:paraId="038B3562" w14:textId="616F7B49" w:rsidR="00291424" w:rsidRPr="003F3EE9" w:rsidRDefault="00940606" w:rsidP="00291424">
            <w:pPr>
              <w:spacing w:line="240" w:lineRule="auto"/>
              <w:ind w:right="12"/>
              <w:jc w:val="right"/>
              <w:rPr>
                <w:rFonts w:ascii="Browallia New" w:hAnsi="Browallia New" w:cs="DokChampa"/>
                <w:sz w:val="22"/>
                <w:szCs w:val="22"/>
                <w:lang w:bidi="lo-LA"/>
              </w:rPr>
            </w:pPr>
            <w:r w:rsidRPr="003F3EE9">
              <w:rPr>
                <w:rFonts w:ascii="Browallia New" w:hAnsi="Browallia New" w:cs="DokChampa"/>
                <w:sz w:val="22"/>
                <w:szCs w:val="22"/>
                <w:lang w:bidi="lo-LA"/>
              </w:rPr>
              <w:t>3,451,957</w:t>
            </w:r>
          </w:p>
        </w:tc>
        <w:tc>
          <w:tcPr>
            <w:tcW w:w="990" w:type="dxa"/>
            <w:vAlign w:val="bottom"/>
          </w:tcPr>
          <w:p w14:paraId="179F2BA1" w14:textId="5333BE44" w:rsidR="00291424" w:rsidRPr="00553E75" w:rsidRDefault="003432B0" w:rsidP="00291424">
            <w:pPr>
              <w:spacing w:line="240" w:lineRule="auto"/>
              <w:ind w:right="12"/>
              <w:jc w:val="right"/>
              <w:rPr>
                <w:rFonts w:ascii="Browallia New" w:hAnsi="Browallia New" w:cs="Browallia New"/>
                <w:sz w:val="22"/>
                <w:szCs w:val="22"/>
                <w:lang w:val="en-GB"/>
              </w:rPr>
            </w:pPr>
            <w:r w:rsidRPr="00553E75">
              <w:rPr>
                <w:rFonts w:ascii="Browallia New" w:hAnsi="Browallia New" w:cs="Browallia New"/>
                <w:sz w:val="22"/>
                <w:szCs w:val="22"/>
                <w:lang w:val="en-GB"/>
              </w:rPr>
              <w:t>1,755,570</w:t>
            </w:r>
          </w:p>
        </w:tc>
        <w:tc>
          <w:tcPr>
            <w:tcW w:w="990" w:type="dxa"/>
            <w:gridSpan w:val="2"/>
            <w:vAlign w:val="bottom"/>
          </w:tcPr>
          <w:p w14:paraId="50596CF8" w14:textId="7C530FCA" w:rsidR="00291424" w:rsidRPr="00486A72" w:rsidRDefault="004B00B7" w:rsidP="00291424">
            <w:pPr>
              <w:spacing w:line="240" w:lineRule="auto"/>
              <w:ind w:right="12"/>
              <w:jc w:val="right"/>
              <w:rPr>
                <w:rFonts w:ascii="Browallia New" w:hAnsi="Browallia New" w:cs="DokChampa"/>
                <w:sz w:val="22"/>
                <w:szCs w:val="22"/>
                <w:lang w:bidi="lo-LA"/>
              </w:rPr>
            </w:pPr>
            <w:r w:rsidRPr="00486A72">
              <w:rPr>
                <w:rFonts w:ascii="Browallia New" w:hAnsi="Browallia New" w:cs="DokChampa"/>
                <w:sz w:val="22"/>
                <w:szCs w:val="22"/>
                <w:lang w:bidi="lo-LA"/>
              </w:rPr>
              <w:t>1,833,418</w:t>
            </w:r>
          </w:p>
        </w:tc>
      </w:tr>
      <w:tr w:rsidR="00291424" w:rsidRPr="006E1F9F" w14:paraId="130FB354" w14:textId="11B649C0" w:rsidTr="00EA7C5C">
        <w:trPr>
          <w:trHeight w:val="80"/>
        </w:trPr>
        <w:tc>
          <w:tcPr>
            <w:tcW w:w="3084" w:type="dxa"/>
            <w:gridSpan w:val="3"/>
            <w:vAlign w:val="bottom"/>
          </w:tcPr>
          <w:p w14:paraId="1C2E3B71" w14:textId="77777777" w:rsidR="00291424" w:rsidRPr="006E1F9F" w:rsidRDefault="00291424" w:rsidP="00291424">
            <w:pPr>
              <w:spacing w:line="240" w:lineRule="auto"/>
              <w:ind w:right="-108"/>
              <w:rPr>
                <w:rFonts w:ascii="Browallia New" w:hAnsi="Browallia New" w:cs="Browallia New"/>
                <w:sz w:val="22"/>
                <w:szCs w:val="22"/>
                <w:cs/>
              </w:rPr>
            </w:pPr>
            <w:r w:rsidRPr="006E1F9F">
              <w:rPr>
                <w:rFonts w:ascii="Browallia New" w:hAnsi="Browallia New" w:cs="Browallia New"/>
                <w:sz w:val="22"/>
                <w:szCs w:val="22"/>
                <w:u w:val="single"/>
                <w:cs/>
              </w:rPr>
              <w:t>หัก</w:t>
            </w:r>
            <w:r w:rsidRPr="006E1F9F">
              <w:rPr>
                <w:rFonts w:ascii="Browallia New" w:hAnsi="Browallia New" w:cs="Browallia New"/>
                <w:sz w:val="22"/>
                <w:szCs w:val="22"/>
                <w:cs/>
              </w:rPr>
              <w:t xml:space="preserve"> ส่วนที่ถึงกำหนดชำระภายในหนึ่งปี</w:t>
            </w:r>
          </w:p>
        </w:tc>
        <w:tc>
          <w:tcPr>
            <w:tcW w:w="1440" w:type="dxa"/>
            <w:vAlign w:val="bottom"/>
          </w:tcPr>
          <w:p w14:paraId="34AB2B9A" w14:textId="77777777" w:rsidR="00291424" w:rsidRPr="006E1F9F" w:rsidRDefault="00291424" w:rsidP="00291424">
            <w:pPr>
              <w:spacing w:line="240" w:lineRule="auto"/>
              <w:ind w:right="-108"/>
              <w:rPr>
                <w:rFonts w:ascii="Browallia New" w:hAnsi="Browallia New" w:cs="Browallia New"/>
                <w:sz w:val="22"/>
                <w:szCs w:val="22"/>
                <w:cs/>
              </w:rPr>
            </w:pPr>
          </w:p>
        </w:tc>
        <w:tc>
          <w:tcPr>
            <w:tcW w:w="990" w:type="dxa"/>
            <w:vAlign w:val="bottom"/>
          </w:tcPr>
          <w:p w14:paraId="25B48CB6" w14:textId="77777777" w:rsidR="00291424" w:rsidRPr="006E1F9F" w:rsidRDefault="00291424" w:rsidP="00291424">
            <w:pPr>
              <w:spacing w:line="240" w:lineRule="auto"/>
              <w:jc w:val="center"/>
              <w:rPr>
                <w:rFonts w:ascii="Browallia New" w:hAnsi="Browallia New" w:cs="Browallia New"/>
                <w:sz w:val="22"/>
                <w:szCs w:val="22"/>
                <w:cs/>
              </w:rPr>
            </w:pPr>
          </w:p>
        </w:tc>
        <w:tc>
          <w:tcPr>
            <w:tcW w:w="999" w:type="dxa"/>
            <w:vAlign w:val="bottom"/>
          </w:tcPr>
          <w:p w14:paraId="1A86ECD3" w14:textId="139A8F13" w:rsidR="00291424" w:rsidRPr="006E1F9F" w:rsidRDefault="00767D9C" w:rsidP="00291424">
            <w:pPr>
              <w:pBdr>
                <w:bottom w:val="single" w:sz="4" w:space="1"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(2,185,827)</w:t>
            </w:r>
          </w:p>
        </w:tc>
        <w:tc>
          <w:tcPr>
            <w:tcW w:w="990" w:type="dxa"/>
            <w:gridSpan w:val="2"/>
            <w:vAlign w:val="bottom"/>
          </w:tcPr>
          <w:p w14:paraId="453811CD" w14:textId="6A8C03E2" w:rsidR="00291424" w:rsidRPr="003F3EE9" w:rsidRDefault="0057259F" w:rsidP="00291424">
            <w:pPr>
              <w:pBdr>
                <w:bottom w:val="single" w:sz="4" w:space="1" w:color="auto"/>
              </w:pBdr>
              <w:spacing w:line="240" w:lineRule="auto"/>
              <w:ind w:right="12"/>
              <w:jc w:val="right"/>
              <w:rPr>
                <w:rFonts w:ascii="Browallia New" w:hAnsi="Browallia New" w:cs="DokChampa"/>
                <w:sz w:val="22"/>
                <w:szCs w:val="22"/>
                <w:lang w:bidi="lo-LA"/>
              </w:rPr>
            </w:pPr>
            <w:r w:rsidRPr="003F3EE9">
              <w:rPr>
                <w:rFonts w:ascii="Browallia New" w:hAnsi="Browallia New" w:cs="DokChampa"/>
                <w:sz w:val="22"/>
                <w:szCs w:val="22"/>
                <w:lang w:bidi="lo-LA"/>
              </w:rPr>
              <w:t>(1,616,215)</w:t>
            </w:r>
          </w:p>
        </w:tc>
        <w:tc>
          <w:tcPr>
            <w:tcW w:w="990" w:type="dxa"/>
            <w:vAlign w:val="bottom"/>
          </w:tcPr>
          <w:p w14:paraId="4637A582" w14:textId="25F2FBBF" w:rsidR="00291424" w:rsidRPr="00553E75" w:rsidRDefault="003432B0" w:rsidP="00291424">
            <w:pPr>
              <w:pBdr>
                <w:bottom w:val="single" w:sz="4" w:space="1" w:color="auto"/>
              </w:pBd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(1,259,492)</w:t>
            </w:r>
          </w:p>
        </w:tc>
        <w:tc>
          <w:tcPr>
            <w:tcW w:w="990" w:type="dxa"/>
            <w:gridSpan w:val="2"/>
            <w:vAlign w:val="bottom"/>
          </w:tcPr>
          <w:p w14:paraId="17796235" w14:textId="206EB92D" w:rsidR="00291424" w:rsidRPr="00486A72" w:rsidRDefault="003547A1" w:rsidP="00291424">
            <w:pPr>
              <w:pBdr>
                <w:bottom w:val="single" w:sz="4" w:space="1" w:color="auto"/>
              </w:pBdr>
              <w:spacing w:line="240" w:lineRule="auto"/>
              <w:ind w:right="12"/>
              <w:jc w:val="right"/>
              <w:rPr>
                <w:rFonts w:ascii="Browallia New" w:hAnsi="Browallia New" w:cs="DokChampa"/>
                <w:sz w:val="22"/>
                <w:szCs w:val="22"/>
                <w:lang w:bidi="lo-LA"/>
              </w:rPr>
            </w:pPr>
            <w:r w:rsidRPr="00486A72">
              <w:rPr>
                <w:rFonts w:ascii="Browallia New" w:hAnsi="Browallia New" w:cs="DokChampa"/>
                <w:sz w:val="22"/>
                <w:szCs w:val="22"/>
                <w:lang w:bidi="lo-LA"/>
              </w:rPr>
              <w:t>(691,403)</w:t>
            </w:r>
          </w:p>
        </w:tc>
      </w:tr>
      <w:tr w:rsidR="00291424" w:rsidRPr="006E1F9F" w14:paraId="0B659E80" w14:textId="26B93DD5" w:rsidTr="00EA7C5C">
        <w:tc>
          <w:tcPr>
            <w:tcW w:w="3084" w:type="dxa"/>
            <w:gridSpan w:val="3"/>
            <w:vAlign w:val="bottom"/>
          </w:tcPr>
          <w:p w14:paraId="5C5F466D" w14:textId="58DEADF2" w:rsidR="00291424" w:rsidRPr="006E1F9F" w:rsidRDefault="00291424" w:rsidP="00291424">
            <w:pPr>
              <w:tabs>
                <w:tab w:val="left" w:pos="406"/>
                <w:tab w:val="decimal" w:pos="1309"/>
              </w:tabs>
              <w:spacing w:line="240" w:lineRule="auto"/>
              <w:rPr>
                <w:rFonts w:ascii="Browallia New" w:hAnsi="Browallia New" w:cs="Browallia New"/>
                <w:sz w:val="22"/>
                <w:szCs w:val="22"/>
                <w:cs/>
              </w:rPr>
            </w:pPr>
            <w:r w:rsidRPr="006E1F9F">
              <w:rPr>
                <w:rFonts w:ascii="Browallia New" w:hAnsi="Browallia New" w:cs="Browallia New"/>
                <w:sz w:val="22"/>
                <w:szCs w:val="22"/>
                <w:cs/>
              </w:rPr>
              <w:t xml:space="preserve">หุ้นกู้ </w:t>
            </w:r>
            <w:r w:rsidRPr="006E1F9F">
              <w:rPr>
                <w:rFonts w:ascii="Browallia New" w:hAnsi="Browallia New" w:cs="Browallia New"/>
                <w:sz w:val="22"/>
                <w:szCs w:val="22"/>
              </w:rPr>
              <w:t xml:space="preserve">- </w:t>
            </w:r>
            <w:r w:rsidRPr="006E1F9F">
              <w:rPr>
                <w:rFonts w:ascii="Browallia New" w:hAnsi="Browallia New" w:cs="Browallia New"/>
                <w:sz w:val="22"/>
                <w:szCs w:val="22"/>
                <w:cs/>
              </w:rPr>
              <w:t>สุทธิ</w:t>
            </w:r>
          </w:p>
        </w:tc>
        <w:tc>
          <w:tcPr>
            <w:tcW w:w="1440" w:type="dxa"/>
            <w:vAlign w:val="bottom"/>
          </w:tcPr>
          <w:p w14:paraId="4E1DA42E" w14:textId="77777777" w:rsidR="00291424" w:rsidRPr="006E1F9F" w:rsidRDefault="00291424" w:rsidP="00291424">
            <w:pPr>
              <w:tabs>
                <w:tab w:val="left" w:pos="406"/>
                <w:tab w:val="decimal" w:pos="1309"/>
              </w:tabs>
              <w:spacing w:line="240" w:lineRule="auto"/>
              <w:rPr>
                <w:rFonts w:ascii="Browallia New" w:hAnsi="Browallia New" w:cs="Browallia New"/>
                <w:sz w:val="22"/>
                <w:szCs w:val="22"/>
                <w:cs/>
              </w:rPr>
            </w:pPr>
          </w:p>
        </w:tc>
        <w:tc>
          <w:tcPr>
            <w:tcW w:w="990" w:type="dxa"/>
            <w:vAlign w:val="bottom"/>
          </w:tcPr>
          <w:p w14:paraId="623057B8" w14:textId="77777777" w:rsidR="00291424" w:rsidRPr="006E1F9F" w:rsidRDefault="00291424" w:rsidP="00291424">
            <w:pPr>
              <w:tabs>
                <w:tab w:val="decimal" w:pos="1309"/>
              </w:tabs>
              <w:spacing w:line="240" w:lineRule="auto"/>
              <w:jc w:val="both"/>
              <w:rPr>
                <w:rFonts w:ascii="Browallia New" w:hAnsi="Browallia New" w:cs="Browallia New"/>
                <w:sz w:val="22"/>
                <w:szCs w:val="22"/>
                <w:cs/>
              </w:rPr>
            </w:pPr>
          </w:p>
        </w:tc>
        <w:tc>
          <w:tcPr>
            <w:tcW w:w="999" w:type="dxa"/>
            <w:vAlign w:val="bottom"/>
          </w:tcPr>
          <w:p w14:paraId="73A213F8" w14:textId="6B7143B4" w:rsidR="00291424" w:rsidRPr="006E1F9F" w:rsidRDefault="002E13F2" w:rsidP="00291424">
            <w:pPr>
              <w:pBdr>
                <w:bottom w:val="single" w:sz="12" w:space="1" w:color="auto"/>
              </w:pBdr>
              <w:spacing w:line="240" w:lineRule="auto"/>
              <w:ind w:right="12"/>
              <w:jc w:val="right"/>
              <w:rPr>
                <w:rFonts w:ascii="Browallia New" w:hAnsi="Browallia New" w:cs="Browallia New"/>
                <w:sz w:val="22"/>
                <w:szCs w:val="22"/>
                <w:cs/>
              </w:rPr>
            </w:pPr>
            <w:r>
              <w:rPr>
                <w:rFonts w:ascii="Browallia New" w:hAnsi="Browallia New" w:cs="Browallia New"/>
                <w:sz w:val="22"/>
                <w:szCs w:val="22"/>
              </w:rPr>
              <w:t>1,190,659</w:t>
            </w:r>
          </w:p>
        </w:tc>
        <w:tc>
          <w:tcPr>
            <w:tcW w:w="990" w:type="dxa"/>
            <w:gridSpan w:val="2"/>
            <w:vAlign w:val="bottom"/>
          </w:tcPr>
          <w:p w14:paraId="2BE5010A" w14:textId="3C495DD6" w:rsidR="00291424" w:rsidRPr="003F3EE9" w:rsidRDefault="003F3EE9" w:rsidP="00291424">
            <w:pPr>
              <w:pBdr>
                <w:bottom w:val="single" w:sz="12" w:space="1" w:color="auto"/>
              </w:pBdr>
              <w:spacing w:line="240" w:lineRule="auto"/>
              <w:ind w:right="12"/>
              <w:jc w:val="right"/>
              <w:rPr>
                <w:rFonts w:ascii="Browallia New" w:hAnsi="Browallia New" w:cs="DokChampa"/>
                <w:sz w:val="22"/>
                <w:szCs w:val="22"/>
                <w:cs/>
              </w:rPr>
            </w:pPr>
            <w:r w:rsidRPr="003F3EE9">
              <w:rPr>
                <w:rFonts w:ascii="Browallia New" w:hAnsi="Browallia New" w:cs="DokChampa"/>
                <w:sz w:val="22"/>
                <w:szCs w:val="22"/>
                <w:lang w:bidi="lo-LA"/>
              </w:rPr>
              <w:t>1,835,742</w:t>
            </w:r>
          </w:p>
        </w:tc>
        <w:tc>
          <w:tcPr>
            <w:tcW w:w="990" w:type="dxa"/>
            <w:vAlign w:val="bottom"/>
          </w:tcPr>
          <w:p w14:paraId="2B85DF29" w14:textId="3471966A" w:rsidR="00291424" w:rsidRPr="00553E75" w:rsidRDefault="003432B0" w:rsidP="00291424">
            <w:pPr>
              <w:pBdr>
                <w:bottom w:val="single" w:sz="12" w:space="1" w:color="auto"/>
              </w:pBdr>
              <w:spacing w:line="240" w:lineRule="auto"/>
              <w:ind w:right="12"/>
              <w:jc w:val="right"/>
              <w:rPr>
                <w:rFonts w:ascii="Browallia New" w:hAnsi="Browallia New" w:cs="Browallia New"/>
                <w:sz w:val="22"/>
                <w:szCs w:val="22"/>
                <w:lang w:val="en-GB"/>
              </w:rPr>
            </w:pPr>
            <w:r>
              <w:rPr>
                <w:rFonts w:ascii="Browallia New" w:hAnsi="Browallia New" w:cs="Browallia New"/>
                <w:sz w:val="22"/>
                <w:szCs w:val="22"/>
                <w:lang w:val="en-GB"/>
              </w:rPr>
              <w:t>496,078</w:t>
            </w:r>
          </w:p>
        </w:tc>
        <w:tc>
          <w:tcPr>
            <w:tcW w:w="990" w:type="dxa"/>
            <w:gridSpan w:val="2"/>
            <w:vAlign w:val="bottom"/>
          </w:tcPr>
          <w:p w14:paraId="49CEE603" w14:textId="2F82EF26" w:rsidR="00291424" w:rsidRPr="00486A72" w:rsidRDefault="00486A72" w:rsidP="00291424">
            <w:pPr>
              <w:pBdr>
                <w:bottom w:val="single" w:sz="12" w:space="1" w:color="auto"/>
              </w:pBdr>
              <w:spacing w:line="240" w:lineRule="auto"/>
              <w:ind w:right="12"/>
              <w:jc w:val="right"/>
              <w:rPr>
                <w:rFonts w:ascii="Browallia New" w:hAnsi="Browallia New" w:cs="DokChampa"/>
                <w:sz w:val="22"/>
                <w:szCs w:val="22"/>
                <w:lang w:bidi="lo-LA"/>
              </w:rPr>
            </w:pPr>
            <w:r w:rsidRPr="00486A72">
              <w:rPr>
                <w:rFonts w:ascii="Browallia New" w:hAnsi="Browallia New" w:cs="DokChampa"/>
                <w:sz w:val="22"/>
                <w:szCs w:val="22"/>
                <w:lang w:bidi="lo-LA"/>
              </w:rPr>
              <w:t>1,142,015</w:t>
            </w:r>
          </w:p>
        </w:tc>
      </w:tr>
    </w:tbl>
    <w:p w14:paraId="57F743ED" w14:textId="77777777" w:rsidR="002D6047" w:rsidRPr="00C2555B" w:rsidRDefault="002D6047" w:rsidP="008902F8">
      <w:pPr>
        <w:tabs>
          <w:tab w:val="left" w:pos="1440"/>
        </w:tabs>
        <w:spacing w:line="240" w:lineRule="auto"/>
        <w:ind w:left="426" w:right="-45"/>
        <w:jc w:val="thaiDistribute"/>
        <w:rPr>
          <w:rFonts w:ascii="Browallia New" w:hAnsi="Browallia New" w:cs="Browallia New"/>
          <w:sz w:val="28"/>
          <w:szCs w:val="28"/>
        </w:rPr>
      </w:pPr>
    </w:p>
    <w:p w14:paraId="75D8032E" w14:textId="77777777" w:rsidR="00B85505" w:rsidRDefault="00B8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9080956" w14:textId="30F30372" w:rsidR="008902F8" w:rsidRPr="00C2555B" w:rsidRDefault="008902F8" w:rsidP="008902F8">
      <w:pPr>
        <w:tabs>
          <w:tab w:val="left" w:pos="1440"/>
        </w:tabs>
        <w:spacing w:line="240" w:lineRule="auto"/>
        <w:ind w:left="426" w:right="-45"/>
        <w:jc w:val="thaiDistribute"/>
        <w:rPr>
          <w:rFonts w:ascii="Browallia New" w:hAnsi="Browallia New" w:cs="Browallia New"/>
          <w:sz w:val="28"/>
          <w:szCs w:val="28"/>
        </w:rPr>
      </w:pPr>
      <w:r w:rsidRPr="00C2555B">
        <w:rPr>
          <w:rFonts w:ascii="Browallia New" w:hAnsi="Browallia New" w:cs="Browallia New"/>
          <w:sz w:val="28"/>
          <w:szCs w:val="28"/>
          <w:cs/>
        </w:rPr>
        <w:t>รายการเคลื่อนไหวของหุ้นกู้ในระหว่างงวด</w:t>
      </w:r>
      <w:r w:rsidR="009A3B50">
        <w:rPr>
          <w:rFonts w:ascii="Browallia New" w:hAnsi="Browallia New" w:cs="Browallia New" w:hint="cs"/>
          <w:sz w:val="28"/>
          <w:szCs w:val="28"/>
          <w:cs/>
        </w:rPr>
        <w:t>สาม</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3</w:t>
      </w:r>
      <w:r w:rsidR="003B3B06" w:rsidRPr="003B3B06">
        <w:rPr>
          <w:rFonts w:ascii="Browallia New" w:hAnsi="Browallia New" w:cs="Browallia New" w:hint="cs"/>
          <w:spacing w:val="-2"/>
          <w:sz w:val="28"/>
          <w:szCs w:val="28"/>
        </w:rPr>
        <w:t>1</w:t>
      </w:r>
      <w:r w:rsidR="009A3B50">
        <w:rPr>
          <w:rFonts w:ascii="Browallia New" w:hAnsi="Browallia New" w:cs="Browallia New" w:hint="cs"/>
          <w:spacing w:val="-2"/>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มีดังต่อไปนี้</w:t>
      </w:r>
      <w:r w:rsidRPr="00C2555B">
        <w:rPr>
          <w:rFonts w:ascii="Browallia New" w:hAnsi="Browallia New" w:cs="Browallia New"/>
          <w:sz w:val="28"/>
          <w:szCs w:val="28"/>
        </w:rPr>
        <w:t xml:space="preserve"> </w:t>
      </w:r>
      <w:r w:rsidRPr="00C2555B">
        <w:rPr>
          <w:rFonts w:ascii="Browallia New" w:hAnsi="Browallia New" w:cs="Browallia New"/>
          <w:sz w:val="28"/>
          <w:szCs w:val="28"/>
        </w:rPr>
        <w:tab/>
      </w:r>
    </w:p>
    <w:p w14:paraId="5642A3AB" w14:textId="427B27B5" w:rsidR="008D72C3" w:rsidRPr="00C2555B" w:rsidRDefault="008D72C3" w:rsidP="001B4041">
      <w:pPr>
        <w:tabs>
          <w:tab w:val="left" w:pos="1440"/>
        </w:tabs>
        <w:spacing w:line="240" w:lineRule="auto"/>
        <w:ind w:left="426" w:right="-45"/>
        <w:jc w:val="right"/>
        <w:rPr>
          <w:rFonts w:ascii="Browallia New" w:hAnsi="Browallia New" w:cs="Browallia New"/>
          <w:sz w:val="22"/>
          <w:szCs w:val="22"/>
        </w:rPr>
      </w:pPr>
    </w:p>
    <w:tbl>
      <w:tblPr>
        <w:tblW w:w="4767" w:type="pct"/>
        <w:tblInd w:w="458" w:type="dxa"/>
        <w:tblLook w:val="0000" w:firstRow="0" w:lastRow="0" w:firstColumn="0" w:lastColumn="0" w:noHBand="0" w:noVBand="0"/>
      </w:tblPr>
      <w:tblGrid>
        <w:gridCol w:w="4361"/>
        <w:gridCol w:w="2127"/>
        <w:gridCol w:w="278"/>
        <w:gridCol w:w="2132"/>
      </w:tblGrid>
      <w:tr w:rsidR="008C212D" w:rsidRPr="00C2555B" w14:paraId="437F6CCE" w14:textId="77777777" w:rsidTr="00981725">
        <w:tc>
          <w:tcPr>
            <w:tcW w:w="2451" w:type="pct"/>
          </w:tcPr>
          <w:p w14:paraId="77F2D36E" w14:textId="77777777" w:rsidR="008C212D" w:rsidRPr="00493671" w:rsidRDefault="008C212D" w:rsidP="00204A5D">
            <w:pPr>
              <w:spacing w:line="240" w:lineRule="auto"/>
              <w:ind w:left="540"/>
              <w:rPr>
                <w:rFonts w:ascii="Browallia New" w:hAnsi="Browallia New" w:cs="Browallia New"/>
                <w:sz w:val="28"/>
                <w:szCs w:val="28"/>
              </w:rPr>
            </w:pPr>
          </w:p>
        </w:tc>
        <w:tc>
          <w:tcPr>
            <w:tcW w:w="1195" w:type="pct"/>
          </w:tcPr>
          <w:p w14:paraId="39A617DA" w14:textId="77777777" w:rsidR="008C212D" w:rsidRPr="00493671" w:rsidRDefault="008C212D" w:rsidP="00204A5D">
            <w:pPr>
              <w:spacing w:line="240" w:lineRule="auto"/>
              <w:jc w:val="right"/>
              <w:rPr>
                <w:rFonts w:ascii="Browallia New" w:hAnsi="Browallia New" w:cs="Browallia New"/>
                <w:sz w:val="28"/>
                <w:szCs w:val="28"/>
              </w:rPr>
            </w:pPr>
          </w:p>
        </w:tc>
        <w:tc>
          <w:tcPr>
            <w:tcW w:w="156" w:type="pct"/>
          </w:tcPr>
          <w:p w14:paraId="33EDC775" w14:textId="77777777" w:rsidR="008C212D" w:rsidRPr="00C2555B" w:rsidRDefault="008C212D" w:rsidP="00204A5D">
            <w:pPr>
              <w:spacing w:line="240" w:lineRule="auto"/>
              <w:jc w:val="right"/>
              <w:rPr>
                <w:rFonts w:ascii="Browallia New" w:hAnsi="Browallia New" w:cs="Browallia New"/>
                <w:sz w:val="28"/>
                <w:szCs w:val="28"/>
                <w:cs/>
              </w:rPr>
            </w:pPr>
          </w:p>
        </w:tc>
        <w:tc>
          <w:tcPr>
            <w:tcW w:w="1198" w:type="pct"/>
          </w:tcPr>
          <w:p w14:paraId="4409B55C" w14:textId="77777777" w:rsidR="008C212D" w:rsidRPr="00C2555B" w:rsidRDefault="008C212D" w:rsidP="00204A5D">
            <w:pPr>
              <w:spacing w:line="240" w:lineRule="auto"/>
              <w:jc w:val="right"/>
              <w:rPr>
                <w:rFonts w:ascii="Browallia New" w:hAnsi="Browallia New" w:cs="Browallia New"/>
                <w:sz w:val="28"/>
                <w:szCs w:val="28"/>
                <w:cs/>
              </w:rPr>
            </w:pPr>
            <w:r w:rsidRPr="00C2555B">
              <w:rPr>
                <w:rFonts w:ascii="Browallia New" w:hAnsi="Browallia New" w:cs="Browallia New"/>
                <w:sz w:val="28"/>
                <w:szCs w:val="28"/>
                <w:cs/>
              </w:rPr>
              <w:t>(หน่วย : พันบาท)</w:t>
            </w:r>
          </w:p>
        </w:tc>
      </w:tr>
      <w:tr w:rsidR="008C212D" w:rsidRPr="00C2555B" w14:paraId="4E00C671" w14:textId="77777777" w:rsidTr="00981725">
        <w:tc>
          <w:tcPr>
            <w:tcW w:w="2451" w:type="pct"/>
          </w:tcPr>
          <w:p w14:paraId="0A7DE146" w14:textId="77777777" w:rsidR="008C212D" w:rsidRPr="00C2555B" w:rsidRDefault="008C212D" w:rsidP="00204A5D">
            <w:pPr>
              <w:spacing w:line="240" w:lineRule="auto"/>
              <w:ind w:left="540"/>
              <w:rPr>
                <w:rFonts w:ascii="Browallia New" w:hAnsi="Browallia New" w:cs="Browallia New"/>
                <w:sz w:val="28"/>
                <w:szCs w:val="28"/>
              </w:rPr>
            </w:pPr>
          </w:p>
        </w:tc>
        <w:tc>
          <w:tcPr>
            <w:tcW w:w="1195" w:type="pct"/>
            <w:tcBorders>
              <w:bottom w:val="single" w:sz="4" w:space="0" w:color="auto"/>
            </w:tcBorders>
          </w:tcPr>
          <w:p w14:paraId="1A37E404" w14:textId="77777777" w:rsidR="008C212D" w:rsidRPr="00C2555B" w:rsidRDefault="008C212D" w:rsidP="00204A5D">
            <w:pPr>
              <w:spacing w:line="240" w:lineRule="auto"/>
              <w:jc w:val="center"/>
              <w:rPr>
                <w:rFonts w:ascii="Browallia New" w:hAnsi="Browallia New" w:cs="Browallia New"/>
                <w:sz w:val="28"/>
                <w:szCs w:val="28"/>
                <w:cs/>
              </w:rPr>
            </w:pPr>
            <w:r w:rsidRPr="00C2555B">
              <w:rPr>
                <w:rFonts w:ascii="Browallia New" w:hAnsi="Browallia New" w:cs="Browallia New"/>
                <w:sz w:val="28"/>
                <w:szCs w:val="28"/>
                <w:cs/>
              </w:rPr>
              <w:t>งบการเงินรวม</w:t>
            </w:r>
          </w:p>
        </w:tc>
        <w:tc>
          <w:tcPr>
            <w:tcW w:w="156" w:type="pct"/>
          </w:tcPr>
          <w:p w14:paraId="6D334006" w14:textId="77777777" w:rsidR="008C212D" w:rsidRPr="00C2555B" w:rsidRDefault="008C212D" w:rsidP="00204A5D">
            <w:pPr>
              <w:spacing w:line="240" w:lineRule="auto"/>
              <w:jc w:val="center"/>
              <w:rPr>
                <w:rFonts w:ascii="Browallia New" w:hAnsi="Browallia New" w:cs="Browallia New"/>
                <w:sz w:val="28"/>
                <w:szCs w:val="28"/>
                <w:cs/>
              </w:rPr>
            </w:pPr>
          </w:p>
        </w:tc>
        <w:tc>
          <w:tcPr>
            <w:tcW w:w="1198" w:type="pct"/>
            <w:tcBorders>
              <w:bottom w:val="single" w:sz="4" w:space="0" w:color="auto"/>
            </w:tcBorders>
          </w:tcPr>
          <w:p w14:paraId="622C0676" w14:textId="77777777" w:rsidR="008C212D" w:rsidRPr="00C2555B" w:rsidRDefault="008C212D" w:rsidP="003B7131">
            <w:pPr>
              <w:tabs>
                <w:tab w:val="clear" w:pos="1644"/>
                <w:tab w:val="clear" w:pos="1871"/>
              </w:tabs>
              <w:spacing w:line="240" w:lineRule="auto"/>
              <w:ind w:right="-103" w:hanging="104"/>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212D" w:rsidRPr="00C2555B" w14:paraId="2220A8AB" w14:textId="77777777" w:rsidTr="00981725">
        <w:tc>
          <w:tcPr>
            <w:tcW w:w="2451" w:type="pct"/>
          </w:tcPr>
          <w:p w14:paraId="0EC9B445" w14:textId="77777777" w:rsidR="008C212D" w:rsidRPr="00C2555B" w:rsidRDefault="008C212D" w:rsidP="00204A5D">
            <w:pPr>
              <w:spacing w:line="240" w:lineRule="auto"/>
              <w:ind w:left="426"/>
              <w:jc w:val="thaiDistribute"/>
              <w:rPr>
                <w:rFonts w:ascii="Browallia New" w:hAnsi="Browallia New" w:cs="Browallia New"/>
                <w:sz w:val="28"/>
                <w:szCs w:val="28"/>
                <w:cs/>
              </w:rPr>
            </w:pPr>
          </w:p>
        </w:tc>
        <w:tc>
          <w:tcPr>
            <w:tcW w:w="1195" w:type="pct"/>
            <w:tcBorders>
              <w:top w:val="single" w:sz="4" w:space="0" w:color="auto"/>
            </w:tcBorders>
          </w:tcPr>
          <w:p w14:paraId="6B157F06"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56" w:type="pct"/>
          </w:tcPr>
          <w:p w14:paraId="32B6FFB8" w14:textId="77777777" w:rsidR="008C212D" w:rsidRPr="00C2555B" w:rsidRDefault="008C212D" w:rsidP="00204A5D">
            <w:pPr>
              <w:spacing w:line="240" w:lineRule="auto"/>
              <w:jc w:val="right"/>
              <w:rPr>
                <w:rFonts w:ascii="Browallia New" w:hAnsi="Browallia New" w:cs="Browallia New"/>
                <w:sz w:val="28"/>
                <w:szCs w:val="28"/>
                <w:lang w:val="en-GB"/>
              </w:rPr>
            </w:pPr>
          </w:p>
        </w:tc>
        <w:tc>
          <w:tcPr>
            <w:tcW w:w="1198" w:type="pct"/>
            <w:tcBorders>
              <w:top w:val="single" w:sz="4" w:space="0" w:color="auto"/>
            </w:tcBorders>
          </w:tcPr>
          <w:p w14:paraId="317CF71C" w14:textId="77777777" w:rsidR="008C212D" w:rsidRPr="00C2555B" w:rsidRDefault="008C212D" w:rsidP="00204A5D">
            <w:pPr>
              <w:spacing w:line="240" w:lineRule="auto"/>
              <w:jc w:val="right"/>
              <w:rPr>
                <w:rFonts w:ascii="Browallia New" w:hAnsi="Browallia New" w:cs="Browallia New"/>
                <w:sz w:val="28"/>
                <w:szCs w:val="28"/>
                <w:lang w:val="en-GB"/>
              </w:rPr>
            </w:pPr>
          </w:p>
        </w:tc>
      </w:tr>
      <w:tr w:rsidR="00E45BEC" w:rsidRPr="00C2555B" w14:paraId="051C8DAD" w14:textId="77777777" w:rsidTr="00553E75">
        <w:trPr>
          <w:trHeight w:val="54"/>
        </w:trPr>
        <w:tc>
          <w:tcPr>
            <w:tcW w:w="2451" w:type="pct"/>
          </w:tcPr>
          <w:p w14:paraId="59F36423" w14:textId="7449CA51" w:rsidR="00E45BEC" w:rsidRPr="00C2555B" w:rsidRDefault="00E45BEC" w:rsidP="00E45BEC">
            <w:pPr>
              <w:spacing w:line="240" w:lineRule="auto"/>
              <w:jc w:val="thaiDistribute"/>
              <w:rPr>
                <w:rFonts w:ascii="Browallia New" w:hAnsi="Browallia New" w:cs="Browallia New"/>
                <w:sz w:val="28"/>
                <w:szCs w:val="28"/>
                <w:cs/>
                <w:lang w:val="en-GB"/>
              </w:rPr>
            </w:pPr>
            <w:r w:rsidRPr="00C2555B">
              <w:rPr>
                <w:rFonts w:ascii="Browallia New" w:hAnsi="Browallia New" w:cs="Browallia New"/>
                <w:sz w:val="28"/>
                <w:szCs w:val="28"/>
                <w:cs/>
              </w:rPr>
              <w:t>ยอด</w:t>
            </w:r>
            <w:r w:rsidRPr="00C2555B">
              <w:rPr>
                <w:rFonts w:ascii="Browallia New" w:hAnsi="Browallia New" w:cs="Browallia New"/>
                <w:sz w:val="28"/>
                <w:szCs w:val="28"/>
                <w:cs/>
                <w:lang w:val="en-GB"/>
              </w:rPr>
              <w:t xml:space="preserve">คงเหลือ ณ วันที่ </w:t>
            </w:r>
            <w:r w:rsidRPr="00C2555B">
              <w:rPr>
                <w:rFonts w:ascii="Browallia New" w:hAnsi="Browallia New" w:cs="Browallia New"/>
                <w:sz w:val="28"/>
                <w:szCs w:val="28"/>
              </w:rPr>
              <w:t>1</w:t>
            </w:r>
            <w:r w:rsidRPr="00C2555B">
              <w:rPr>
                <w:rFonts w:ascii="Browallia New" w:hAnsi="Browallia New" w:cs="Browallia New"/>
                <w:sz w:val="28"/>
                <w:szCs w:val="28"/>
                <w:cs/>
                <w:lang w:val="en-GB"/>
              </w:rPr>
              <w:t xml:space="preserve"> มกราคม</w:t>
            </w:r>
            <w:r w:rsidRPr="00C2555B">
              <w:rPr>
                <w:rFonts w:ascii="Browallia New" w:hAnsi="Browallia New" w:cs="Browallia New"/>
                <w:sz w:val="28"/>
                <w:szCs w:val="28"/>
                <w:lang w:val="en-GB"/>
              </w:rPr>
              <w:t xml:space="preserve"> </w:t>
            </w:r>
            <w:r w:rsidR="00CA746A"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195" w:type="pct"/>
          </w:tcPr>
          <w:p w14:paraId="69557F82" w14:textId="1C45D8A1" w:rsidR="00E45BEC" w:rsidRPr="00D76AF9" w:rsidRDefault="00E85333">
            <w:pPr>
              <w:tabs>
                <w:tab w:val="left" w:pos="162"/>
              </w:tabs>
              <w:spacing w:line="240" w:lineRule="auto"/>
              <w:ind w:right="-18"/>
              <w:jc w:val="right"/>
              <w:rPr>
                <w:rFonts w:ascii="Browallia New" w:hAnsi="Browallia New" w:cs="Browallia New"/>
                <w:sz w:val="28"/>
                <w:szCs w:val="28"/>
              </w:rPr>
            </w:pPr>
            <w:r w:rsidRPr="00553E75">
              <w:rPr>
                <w:rFonts w:ascii="Browallia New" w:hAnsi="Browallia New" w:cs="Browallia New"/>
                <w:sz w:val="28"/>
                <w:szCs w:val="28"/>
              </w:rPr>
              <w:t>3,451,957</w:t>
            </w:r>
          </w:p>
        </w:tc>
        <w:tc>
          <w:tcPr>
            <w:tcW w:w="156" w:type="pct"/>
          </w:tcPr>
          <w:p w14:paraId="1009948B" w14:textId="77777777" w:rsidR="00E45BEC" w:rsidRPr="00C2555B" w:rsidRDefault="00E45BEC" w:rsidP="00E45BEC">
            <w:pPr>
              <w:tabs>
                <w:tab w:val="left" w:pos="162"/>
              </w:tabs>
              <w:spacing w:line="240" w:lineRule="auto"/>
              <w:ind w:right="-18"/>
              <w:jc w:val="right"/>
              <w:rPr>
                <w:rFonts w:ascii="Browallia New" w:hAnsi="Browallia New" w:cs="Browallia New"/>
                <w:sz w:val="28"/>
                <w:szCs w:val="28"/>
              </w:rPr>
            </w:pPr>
          </w:p>
        </w:tc>
        <w:tc>
          <w:tcPr>
            <w:tcW w:w="1198" w:type="pct"/>
          </w:tcPr>
          <w:p w14:paraId="5A9444B4" w14:textId="3E944C7D" w:rsidR="00E45BEC" w:rsidRPr="00C2555B" w:rsidRDefault="00E85333" w:rsidP="00E45BEC">
            <w:pPr>
              <w:tabs>
                <w:tab w:val="left" w:pos="162"/>
              </w:tabs>
              <w:spacing w:line="240" w:lineRule="auto"/>
              <w:ind w:right="-18"/>
              <w:jc w:val="right"/>
              <w:rPr>
                <w:rFonts w:ascii="Browallia New" w:hAnsi="Browallia New" w:cs="Browallia New"/>
                <w:sz w:val="28"/>
                <w:szCs w:val="28"/>
              </w:rPr>
            </w:pPr>
            <w:r w:rsidRPr="00553E75">
              <w:rPr>
                <w:rFonts w:ascii="Browallia New" w:hAnsi="Browallia New" w:cs="Browallia New"/>
                <w:sz w:val="28"/>
                <w:szCs w:val="28"/>
              </w:rPr>
              <w:t>1,833,418</w:t>
            </w:r>
          </w:p>
        </w:tc>
      </w:tr>
      <w:tr w:rsidR="00461E86" w:rsidRPr="00C2555B" w14:paraId="0E9B3263" w14:textId="77777777" w:rsidTr="005C1F20">
        <w:trPr>
          <w:trHeight w:val="54"/>
        </w:trPr>
        <w:tc>
          <w:tcPr>
            <w:tcW w:w="2451" w:type="pct"/>
          </w:tcPr>
          <w:p w14:paraId="75065621" w14:textId="55EA49E1" w:rsidR="00461E86" w:rsidRDefault="00461E86" w:rsidP="00461E86">
            <w:pPr>
              <w:spacing w:line="240" w:lineRule="auto"/>
              <w:jc w:val="thaiDistribute"/>
              <w:rPr>
                <w:rFonts w:ascii="Browallia New" w:hAnsi="Browallia New" w:cs="Browallia New"/>
                <w:sz w:val="28"/>
                <w:szCs w:val="28"/>
              </w:rPr>
            </w:pPr>
            <w:r>
              <w:rPr>
                <w:rFonts w:ascii="Browallia New" w:hAnsi="Browallia New" w:cs="Browallia New" w:hint="cs"/>
                <w:sz w:val="28"/>
                <w:szCs w:val="28"/>
                <w:cs/>
              </w:rPr>
              <w:t>ไถ่ถอนคืนระหว่างงวด</w:t>
            </w:r>
          </w:p>
        </w:tc>
        <w:tc>
          <w:tcPr>
            <w:tcW w:w="1195" w:type="pct"/>
          </w:tcPr>
          <w:p w14:paraId="0F231658" w14:textId="3630B0D0" w:rsidR="00461E86" w:rsidRPr="007E0EF8" w:rsidRDefault="00794D75" w:rsidP="00461E86">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(80,000)</w:t>
            </w:r>
          </w:p>
        </w:tc>
        <w:tc>
          <w:tcPr>
            <w:tcW w:w="156" w:type="pct"/>
          </w:tcPr>
          <w:p w14:paraId="501CE63D"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Pr>
          <w:p w14:paraId="7FB99BCE" w14:textId="2A008CCE" w:rsidR="00461E86" w:rsidRPr="000D4C68" w:rsidRDefault="00207508" w:rsidP="00324907">
            <w:pPr>
              <w:tabs>
                <w:tab w:val="left" w:pos="162"/>
              </w:tabs>
              <w:spacing w:line="240" w:lineRule="auto"/>
              <w:ind w:right="-18"/>
              <w:jc w:val="right"/>
              <w:rPr>
                <w:rFonts w:ascii="Browallia New" w:hAnsi="Browallia New" w:cs="Browallia New"/>
                <w:sz w:val="28"/>
                <w:szCs w:val="28"/>
              </w:rPr>
            </w:pPr>
            <w:r w:rsidRPr="00553E75">
              <w:rPr>
                <w:rFonts w:ascii="Browallia New" w:hAnsi="Browallia New" w:cs="Browallia New"/>
                <w:sz w:val="28"/>
                <w:szCs w:val="28"/>
              </w:rPr>
              <w:t>(80,000)</w:t>
            </w:r>
          </w:p>
        </w:tc>
      </w:tr>
      <w:tr w:rsidR="00461E86" w:rsidRPr="00C2555B" w14:paraId="001AF04E" w14:textId="77777777" w:rsidTr="00981725">
        <w:tc>
          <w:tcPr>
            <w:tcW w:w="2451" w:type="pct"/>
          </w:tcPr>
          <w:p w14:paraId="241128FA" w14:textId="77777777" w:rsidR="00461E86" w:rsidRPr="00C2555B" w:rsidRDefault="00461E86" w:rsidP="00461E86">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ค่าใช้จ่ายในการออกหุ้นกู้ตัดจำหน่าย</w:t>
            </w:r>
          </w:p>
        </w:tc>
        <w:tc>
          <w:tcPr>
            <w:tcW w:w="1195" w:type="pct"/>
            <w:tcBorders>
              <w:bottom w:val="single" w:sz="4" w:space="0" w:color="auto"/>
            </w:tcBorders>
            <w:vAlign w:val="center"/>
          </w:tcPr>
          <w:p w14:paraId="415DD344" w14:textId="33867A66" w:rsidR="00461E86" w:rsidRPr="007E0EF8" w:rsidRDefault="00794D75" w:rsidP="00461E86">
            <w:pPr>
              <w:pBdr>
                <w:bar w:val="single" w:sz="4" w:color="auto"/>
              </w:pBd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4,529</w:t>
            </w:r>
          </w:p>
        </w:tc>
        <w:tc>
          <w:tcPr>
            <w:tcW w:w="156" w:type="pct"/>
          </w:tcPr>
          <w:p w14:paraId="477EA661"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Borders>
              <w:bottom w:val="single" w:sz="4" w:space="0" w:color="auto"/>
            </w:tcBorders>
            <w:vAlign w:val="center"/>
          </w:tcPr>
          <w:p w14:paraId="60C1A670" w14:textId="49C3766D" w:rsidR="00461E86" w:rsidRPr="000D4C68" w:rsidRDefault="008F1C4A" w:rsidP="00461E86">
            <w:pPr>
              <w:tabs>
                <w:tab w:val="left" w:pos="162"/>
              </w:tabs>
              <w:spacing w:line="240" w:lineRule="auto"/>
              <w:ind w:right="-18"/>
              <w:jc w:val="right"/>
              <w:rPr>
                <w:rFonts w:ascii="Browallia New" w:hAnsi="Browallia New" w:cs="Browallia New"/>
                <w:sz w:val="28"/>
                <w:szCs w:val="28"/>
              </w:rPr>
            </w:pPr>
            <w:r w:rsidRPr="008F1C4A">
              <w:rPr>
                <w:rFonts w:ascii="Browallia New" w:hAnsi="Browallia New" w:cs="Browallia New"/>
                <w:sz w:val="28"/>
                <w:szCs w:val="28"/>
              </w:rPr>
              <w:t>2,152</w:t>
            </w:r>
          </w:p>
        </w:tc>
      </w:tr>
      <w:tr w:rsidR="00461E86" w:rsidRPr="00C2555B" w14:paraId="5D4E6846" w14:textId="77777777" w:rsidTr="00981725">
        <w:tc>
          <w:tcPr>
            <w:tcW w:w="2451" w:type="pct"/>
          </w:tcPr>
          <w:p w14:paraId="24819D1B" w14:textId="285FD324" w:rsidR="00461E86" w:rsidRPr="00C2555B" w:rsidRDefault="00461E86" w:rsidP="00461E86">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cs/>
                <w:lang w:val="en-GB"/>
              </w:rPr>
              <w:t xml:space="preserve"> ณ วันที่ </w:t>
            </w:r>
            <w:r w:rsidR="009A3B50" w:rsidRPr="009055F0">
              <w:rPr>
                <w:rFonts w:ascii="Browallia New" w:hAnsi="Browallia New" w:cs="Browallia New"/>
                <w:spacing w:val="-2"/>
                <w:sz w:val="28"/>
                <w:szCs w:val="28"/>
              </w:rPr>
              <w:t>3</w:t>
            </w:r>
            <w:r w:rsidR="003B3B06" w:rsidRPr="003B3B06">
              <w:rPr>
                <w:rFonts w:ascii="Browallia New" w:hAnsi="Browallia New" w:cs="Browallia New" w:hint="cs"/>
                <w:spacing w:val="-2"/>
                <w:sz w:val="28"/>
                <w:szCs w:val="28"/>
              </w:rPr>
              <w:t>1</w:t>
            </w:r>
            <w:r w:rsidR="009A3B50">
              <w:rPr>
                <w:rFonts w:ascii="Browallia New" w:hAnsi="Browallia New" w:cs="Browallia New" w:hint="cs"/>
                <w:spacing w:val="-2"/>
                <w:sz w:val="28"/>
                <w:szCs w:val="28"/>
                <w:cs/>
              </w:rPr>
              <w:t xml:space="preserve"> มีนาคม</w:t>
            </w:r>
            <w:r w:rsidR="009A3B50" w:rsidRPr="00C2555B">
              <w:rPr>
                <w:rFonts w:ascii="Browallia New" w:hAnsi="Browallia New" w:cs="Browallia New"/>
                <w:sz w:val="28"/>
                <w:szCs w:val="28"/>
                <w:cs/>
              </w:rPr>
              <w:t xml:space="preserve"> </w:t>
            </w:r>
            <w:r w:rsidR="009A3B50"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p>
        </w:tc>
        <w:tc>
          <w:tcPr>
            <w:tcW w:w="1195" w:type="pct"/>
            <w:tcBorders>
              <w:top w:val="single" w:sz="4" w:space="0" w:color="auto"/>
              <w:bottom w:val="single" w:sz="12" w:space="0" w:color="auto"/>
            </w:tcBorders>
            <w:vAlign w:val="center"/>
          </w:tcPr>
          <w:p w14:paraId="1B74D434" w14:textId="2C68DFE0" w:rsidR="00461E86" w:rsidRPr="007E0EF8" w:rsidRDefault="00794D75" w:rsidP="00461E86">
            <w:pPr>
              <w:pBdr>
                <w:bar w:val="single" w:sz="4" w:color="auto"/>
              </w:pBdr>
              <w:tabs>
                <w:tab w:val="left" w:pos="162"/>
              </w:tabs>
              <w:spacing w:line="240" w:lineRule="auto"/>
              <w:ind w:right="-18"/>
              <w:jc w:val="right"/>
              <w:rPr>
                <w:rFonts w:ascii="Browallia New" w:hAnsi="Browallia New" w:cs="Browallia New"/>
                <w:sz w:val="28"/>
                <w:szCs w:val="28"/>
                <w:cs/>
              </w:rPr>
            </w:pPr>
            <w:r>
              <w:rPr>
                <w:rFonts w:ascii="Browallia New" w:hAnsi="Browallia New" w:cs="Browallia New"/>
                <w:sz w:val="28"/>
                <w:szCs w:val="28"/>
              </w:rPr>
              <w:t>3,376,486</w:t>
            </w:r>
          </w:p>
        </w:tc>
        <w:tc>
          <w:tcPr>
            <w:tcW w:w="156" w:type="pct"/>
          </w:tcPr>
          <w:p w14:paraId="6BFD8403" w14:textId="77777777" w:rsidR="00461E86" w:rsidRPr="00C2555B" w:rsidRDefault="00461E86" w:rsidP="00461E86">
            <w:pPr>
              <w:tabs>
                <w:tab w:val="left" w:pos="162"/>
              </w:tabs>
              <w:spacing w:line="240" w:lineRule="auto"/>
              <w:ind w:right="-18"/>
              <w:jc w:val="right"/>
              <w:rPr>
                <w:rFonts w:ascii="Browallia New" w:hAnsi="Browallia New" w:cs="Browallia New"/>
                <w:sz w:val="28"/>
                <w:szCs w:val="28"/>
              </w:rPr>
            </w:pPr>
          </w:p>
        </w:tc>
        <w:tc>
          <w:tcPr>
            <w:tcW w:w="1198" w:type="pct"/>
            <w:tcBorders>
              <w:top w:val="single" w:sz="4" w:space="0" w:color="auto"/>
              <w:bottom w:val="single" w:sz="12" w:space="0" w:color="auto"/>
            </w:tcBorders>
            <w:vAlign w:val="center"/>
          </w:tcPr>
          <w:p w14:paraId="77BE5EF9" w14:textId="57C19B7A" w:rsidR="00461E86" w:rsidRPr="000D4C68" w:rsidRDefault="00207508" w:rsidP="00461E86">
            <w:pPr>
              <w:tabs>
                <w:tab w:val="left" w:pos="162"/>
              </w:tabs>
              <w:spacing w:line="240" w:lineRule="auto"/>
              <w:ind w:right="-18"/>
              <w:jc w:val="right"/>
              <w:rPr>
                <w:rFonts w:ascii="Browallia New" w:hAnsi="Browallia New" w:cs="Browallia New"/>
                <w:sz w:val="28"/>
                <w:szCs w:val="28"/>
              </w:rPr>
            </w:pPr>
            <w:r w:rsidRPr="00553E75">
              <w:rPr>
                <w:rFonts w:ascii="Browallia New" w:hAnsi="Browallia New" w:cs="Browallia New"/>
                <w:sz w:val="28"/>
                <w:szCs w:val="28"/>
              </w:rPr>
              <w:t>1,755,570</w:t>
            </w:r>
          </w:p>
        </w:tc>
      </w:tr>
    </w:tbl>
    <w:p w14:paraId="19B7B11B" w14:textId="1E2B35E3" w:rsidR="00873607" w:rsidRDefault="00873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1F0A0C7B" w14:textId="72ED6E91" w:rsidR="0079202C" w:rsidRPr="00C2555B" w:rsidRDefault="0079202C"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เงินกู้ยืมระยะยาว</w:t>
      </w:r>
    </w:p>
    <w:p w14:paraId="43DE394C" w14:textId="77777777" w:rsidR="00825A32" w:rsidRPr="00996FCA"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41"/>
        <w:gridCol w:w="1142"/>
        <w:gridCol w:w="236"/>
        <w:gridCol w:w="1137"/>
        <w:gridCol w:w="244"/>
        <w:gridCol w:w="1148"/>
      </w:tblGrid>
      <w:tr w:rsidR="0079202C" w:rsidRPr="00B56327" w14:paraId="78C187A0" w14:textId="77777777" w:rsidTr="005E23B4">
        <w:trPr>
          <w:cantSplit/>
        </w:trPr>
        <w:tc>
          <w:tcPr>
            <w:tcW w:w="3685" w:type="dxa"/>
          </w:tcPr>
          <w:p w14:paraId="5F8D7E7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56327">
              <w:rPr>
                <w:rFonts w:ascii="Browallia New" w:hAnsi="Browallia New" w:cs="Browallia New"/>
                <w:sz w:val="28"/>
                <w:szCs w:val="28"/>
              </w:rPr>
              <w:tab/>
            </w:r>
          </w:p>
        </w:tc>
        <w:tc>
          <w:tcPr>
            <w:tcW w:w="5282" w:type="dxa"/>
            <w:gridSpan w:val="7"/>
          </w:tcPr>
          <w:p w14:paraId="52393C0C" w14:textId="77777777" w:rsidR="0079202C" w:rsidRPr="00B56327" w:rsidRDefault="0079202C" w:rsidP="001B4041">
            <w:pPr>
              <w:spacing w:line="240" w:lineRule="auto"/>
              <w:ind w:right="-45"/>
              <w:jc w:val="right"/>
              <w:rPr>
                <w:rFonts w:ascii="Browallia New" w:hAnsi="Browallia New" w:cs="Browallia New"/>
                <w:sz w:val="28"/>
                <w:szCs w:val="28"/>
                <w:cs/>
              </w:rPr>
            </w:pPr>
            <w:r w:rsidRPr="00B56327">
              <w:rPr>
                <w:rFonts w:ascii="Browallia New" w:hAnsi="Browallia New" w:cs="Browallia New"/>
                <w:sz w:val="28"/>
                <w:szCs w:val="28"/>
                <w:cs/>
              </w:rPr>
              <w:t xml:space="preserve">(หน่วย </w:t>
            </w:r>
            <w:r w:rsidRPr="00B56327">
              <w:rPr>
                <w:rFonts w:ascii="Browallia New" w:hAnsi="Browallia New" w:cs="Browallia New"/>
                <w:sz w:val="28"/>
                <w:szCs w:val="28"/>
                <w:lang w:val="en-GB"/>
              </w:rPr>
              <w:t xml:space="preserve">: </w:t>
            </w:r>
            <w:r w:rsidRPr="00B56327">
              <w:rPr>
                <w:rFonts w:ascii="Browallia New" w:hAnsi="Browallia New" w:cs="Browallia New"/>
                <w:sz w:val="28"/>
                <w:szCs w:val="28"/>
                <w:cs/>
              </w:rPr>
              <w:t>พันบาท)</w:t>
            </w:r>
          </w:p>
        </w:tc>
      </w:tr>
      <w:tr w:rsidR="0079202C" w:rsidRPr="00B56327" w14:paraId="2C38E177" w14:textId="77777777" w:rsidTr="005E23B4">
        <w:trPr>
          <w:cantSplit/>
        </w:trPr>
        <w:tc>
          <w:tcPr>
            <w:tcW w:w="3685" w:type="dxa"/>
          </w:tcPr>
          <w:p w14:paraId="337CFB3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56327">
              <w:rPr>
                <w:rFonts w:ascii="Browallia New" w:hAnsi="Browallia New" w:cs="Browallia New"/>
                <w:sz w:val="28"/>
                <w:szCs w:val="28"/>
                <w:cs/>
              </w:rPr>
              <w:t>งบการเงินรวม</w:t>
            </w:r>
          </w:p>
        </w:tc>
        <w:tc>
          <w:tcPr>
            <w:tcW w:w="236" w:type="dxa"/>
          </w:tcPr>
          <w:p w14:paraId="0676E897"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56327"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56327">
              <w:rPr>
                <w:rFonts w:ascii="Browallia New" w:hAnsi="Browallia New" w:cs="Browallia New"/>
                <w:sz w:val="28"/>
                <w:szCs w:val="28"/>
                <w:cs/>
              </w:rPr>
              <w:t>งบการเงินเฉพาะของบริษัท</w:t>
            </w:r>
          </w:p>
        </w:tc>
      </w:tr>
      <w:tr w:rsidR="009A3B50" w:rsidRPr="00B56327" w14:paraId="38C2DC18" w14:textId="77777777" w:rsidTr="007A18DC">
        <w:trPr>
          <w:cantSplit/>
          <w:trHeight w:val="185"/>
        </w:trPr>
        <w:tc>
          <w:tcPr>
            <w:tcW w:w="3685" w:type="dxa"/>
          </w:tcPr>
          <w:p w14:paraId="1D2E4B67" w14:textId="77777777" w:rsidR="009A3B50" w:rsidRPr="00B56327" w:rsidRDefault="009A3B50" w:rsidP="009A3B5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041F6486"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w:t>
            </w:r>
            <w:r w:rsidR="003B3B06" w:rsidRPr="003B3B06">
              <w:rPr>
                <w:rFonts w:ascii="Browallia New" w:hAnsi="Browallia New" w:cs="Browallia New"/>
                <w:sz w:val="28"/>
                <w:szCs w:val="28"/>
              </w:rPr>
              <w:t>1</w:t>
            </w:r>
            <w:r w:rsidRPr="00B56327">
              <w:rPr>
                <w:rFonts w:ascii="Browallia New" w:hAnsi="Browallia New" w:cs="Browallia New"/>
                <w:sz w:val="28"/>
                <w:szCs w:val="28"/>
                <w:cs/>
              </w:rPr>
              <w:t xml:space="preserve"> มีนาคม </w:t>
            </w:r>
            <w:r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1" w:type="dxa"/>
            <w:tcBorders>
              <w:top w:val="single" w:sz="4" w:space="0" w:color="auto"/>
            </w:tcBorders>
          </w:tcPr>
          <w:p w14:paraId="309258AE"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tcPr>
          <w:p w14:paraId="7960CF8B" w14:textId="20FB9FD8"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c>
          <w:tcPr>
            <w:tcW w:w="236" w:type="dxa"/>
          </w:tcPr>
          <w:p w14:paraId="1206FA84" w14:textId="77777777" w:rsidR="009A3B50" w:rsidRPr="00B56327" w:rsidRDefault="009A3B50" w:rsidP="009A3B5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575ED0A3"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w:t>
            </w:r>
            <w:r w:rsidR="003B3B06" w:rsidRPr="003B3B06">
              <w:rPr>
                <w:rFonts w:ascii="Browallia New" w:hAnsi="Browallia New" w:cs="Browallia New"/>
                <w:sz w:val="28"/>
                <w:szCs w:val="28"/>
              </w:rPr>
              <w:t>1</w:t>
            </w:r>
            <w:r w:rsidRPr="00B56327">
              <w:rPr>
                <w:rFonts w:ascii="Browallia New" w:hAnsi="Browallia New" w:cs="Browallia New"/>
                <w:sz w:val="28"/>
                <w:szCs w:val="28"/>
                <w:cs/>
              </w:rPr>
              <w:t xml:space="preserve"> มีนาคม </w:t>
            </w:r>
            <w:r w:rsidRPr="00B56327">
              <w:rPr>
                <w:rFonts w:ascii="Browallia New" w:hAnsi="Browallia New" w:cs="Browallia New"/>
                <w:sz w:val="28"/>
                <w:szCs w:val="28"/>
                <w:lang w:val="en-GB"/>
              </w:rPr>
              <w:t>256</w:t>
            </w:r>
            <w:r w:rsidR="003B3B06" w:rsidRPr="003B3B06">
              <w:rPr>
                <w:rFonts w:ascii="Browallia New" w:hAnsi="Browallia New" w:cs="Browallia New"/>
                <w:sz w:val="28"/>
                <w:szCs w:val="28"/>
              </w:rPr>
              <w:t>3</w:t>
            </w:r>
          </w:p>
        </w:tc>
        <w:tc>
          <w:tcPr>
            <w:tcW w:w="244" w:type="dxa"/>
            <w:tcBorders>
              <w:top w:val="single" w:sz="4" w:space="0" w:color="auto"/>
            </w:tcBorders>
          </w:tcPr>
          <w:p w14:paraId="1B2FD289" w14:textId="77777777" w:rsidR="009A3B50" w:rsidRPr="00B56327" w:rsidRDefault="009A3B50" w:rsidP="009A3B5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7B169F63" w:rsidR="009A3B50" w:rsidRPr="00B56327" w:rsidRDefault="009A3B50" w:rsidP="009A3B50">
            <w:pPr>
              <w:tabs>
                <w:tab w:val="clear" w:pos="907"/>
              </w:tabs>
              <w:spacing w:line="240" w:lineRule="auto"/>
              <w:ind w:left="-108" w:right="-108"/>
              <w:jc w:val="center"/>
              <w:rPr>
                <w:rFonts w:ascii="Browallia New" w:hAnsi="Browallia New" w:cs="Browallia New"/>
                <w:sz w:val="28"/>
                <w:szCs w:val="28"/>
                <w:lang w:val="en-GB"/>
              </w:rPr>
            </w:pPr>
            <w:r w:rsidRPr="00B56327">
              <w:rPr>
                <w:rFonts w:ascii="Browallia New" w:hAnsi="Browallia New" w:cs="Browallia New"/>
                <w:sz w:val="28"/>
                <w:szCs w:val="28"/>
              </w:rPr>
              <w:t>31</w:t>
            </w:r>
            <w:r w:rsidRPr="00B56327">
              <w:rPr>
                <w:rFonts w:ascii="Browallia New" w:hAnsi="Browallia New" w:cs="Browallia New"/>
                <w:sz w:val="28"/>
                <w:szCs w:val="28"/>
                <w:cs/>
              </w:rPr>
              <w:t xml:space="preserve"> ธันวาคม </w:t>
            </w:r>
            <w:r w:rsidRPr="00B56327">
              <w:rPr>
                <w:rFonts w:ascii="Browallia New" w:hAnsi="Browallia New" w:cs="Browallia New"/>
                <w:sz w:val="28"/>
                <w:szCs w:val="28"/>
              </w:rPr>
              <w:t>256</w:t>
            </w:r>
            <w:r w:rsidR="003B3B06" w:rsidRPr="003B3B06">
              <w:rPr>
                <w:rFonts w:ascii="Browallia New" w:hAnsi="Browallia New" w:cs="Browallia New"/>
                <w:sz w:val="28"/>
                <w:szCs w:val="28"/>
              </w:rPr>
              <w:t>2</w:t>
            </w:r>
          </w:p>
        </w:tc>
      </w:tr>
      <w:tr w:rsidR="0079202C" w:rsidRPr="00372BD0" w14:paraId="6D720F2D" w14:textId="77777777" w:rsidTr="00B56327">
        <w:trPr>
          <w:cantSplit/>
        </w:trPr>
        <w:tc>
          <w:tcPr>
            <w:tcW w:w="3685" w:type="dxa"/>
            <w:vAlign w:val="bottom"/>
          </w:tcPr>
          <w:p w14:paraId="2682618F" w14:textId="77777777" w:rsidR="0079202C" w:rsidRPr="00372BD0"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2"/>
                <w:szCs w:val="22"/>
                <w:cs/>
              </w:rPr>
            </w:pPr>
          </w:p>
        </w:tc>
        <w:tc>
          <w:tcPr>
            <w:tcW w:w="1134" w:type="dxa"/>
            <w:vAlign w:val="bottom"/>
          </w:tcPr>
          <w:p w14:paraId="72E56072" w14:textId="77777777" w:rsidR="0079202C" w:rsidRPr="00372BD0" w:rsidRDefault="0079202C" w:rsidP="001B4041">
            <w:pPr>
              <w:tabs>
                <w:tab w:val="clear" w:pos="907"/>
                <w:tab w:val="left" w:pos="743"/>
              </w:tabs>
              <w:spacing w:line="240" w:lineRule="auto"/>
              <w:ind w:right="-27"/>
              <w:jc w:val="right"/>
              <w:rPr>
                <w:rFonts w:ascii="Browallia New" w:hAnsi="Browallia New" w:cs="Browallia New"/>
                <w:sz w:val="22"/>
                <w:szCs w:val="22"/>
              </w:rPr>
            </w:pPr>
          </w:p>
        </w:tc>
        <w:tc>
          <w:tcPr>
            <w:tcW w:w="241" w:type="dxa"/>
            <w:vAlign w:val="bottom"/>
          </w:tcPr>
          <w:p w14:paraId="64B1E9C7" w14:textId="77777777" w:rsidR="0079202C" w:rsidRPr="00372BD0" w:rsidRDefault="0079202C" w:rsidP="001B4041">
            <w:pPr>
              <w:tabs>
                <w:tab w:val="clear" w:pos="907"/>
                <w:tab w:val="left" w:pos="743"/>
              </w:tabs>
              <w:spacing w:line="240" w:lineRule="auto"/>
              <w:ind w:right="-27"/>
              <w:rPr>
                <w:rFonts w:ascii="Browallia New" w:hAnsi="Browallia New" w:cs="Browallia New"/>
                <w:sz w:val="22"/>
                <w:szCs w:val="22"/>
              </w:rPr>
            </w:pPr>
          </w:p>
        </w:tc>
        <w:tc>
          <w:tcPr>
            <w:tcW w:w="1142" w:type="dxa"/>
            <w:vAlign w:val="bottom"/>
          </w:tcPr>
          <w:p w14:paraId="18625495"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36" w:type="dxa"/>
            <w:vAlign w:val="bottom"/>
          </w:tcPr>
          <w:p w14:paraId="0F539114"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37" w:type="dxa"/>
            <w:tcBorders>
              <w:top w:val="single" w:sz="4" w:space="0" w:color="auto"/>
            </w:tcBorders>
            <w:vAlign w:val="bottom"/>
          </w:tcPr>
          <w:p w14:paraId="13F1618B"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244" w:type="dxa"/>
            <w:vAlign w:val="bottom"/>
          </w:tcPr>
          <w:p w14:paraId="2E37CA98" w14:textId="77777777" w:rsidR="0079202C" w:rsidRPr="00372BD0" w:rsidRDefault="0079202C" w:rsidP="001B4041">
            <w:pPr>
              <w:tabs>
                <w:tab w:val="clear" w:pos="907"/>
                <w:tab w:val="decimal" w:pos="972"/>
              </w:tabs>
              <w:spacing w:line="240" w:lineRule="auto"/>
              <w:ind w:right="-27"/>
              <w:jc w:val="right"/>
              <w:rPr>
                <w:rFonts w:ascii="Browallia New" w:hAnsi="Browallia New" w:cs="Browallia New"/>
                <w:sz w:val="22"/>
                <w:szCs w:val="22"/>
              </w:rPr>
            </w:pPr>
          </w:p>
        </w:tc>
        <w:tc>
          <w:tcPr>
            <w:tcW w:w="1148" w:type="dxa"/>
            <w:vAlign w:val="bottom"/>
          </w:tcPr>
          <w:p w14:paraId="2D63EC6E" w14:textId="77777777" w:rsidR="0079202C" w:rsidRPr="00372BD0" w:rsidRDefault="0079202C" w:rsidP="001B4041">
            <w:pPr>
              <w:tabs>
                <w:tab w:val="clear" w:pos="907"/>
                <w:tab w:val="decimal" w:pos="742"/>
              </w:tabs>
              <w:spacing w:line="240" w:lineRule="auto"/>
              <w:ind w:right="-27"/>
              <w:jc w:val="right"/>
              <w:rPr>
                <w:rFonts w:ascii="Browallia New" w:hAnsi="Browallia New" w:cs="Browallia New"/>
                <w:sz w:val="22"/>
                <w:szCs w:val="22"/>
              </w:rPr>
            </w:pPr>
          </w:p>
        </w:tc>
      </w:tr>
      <w:tr w:rsidR="00B56327" w:rsidRPr="00B56327" w14:paraId="06954D6E" w14:textId="77777777" w:rsidTr="00B56327">
        <w:trPr>
          <w:cantSplit/>
        </w:trPr>
        <w:tc>
          <w:tcPr>
            <w:tcW w:w="3685" w:type="dxa"/>
          </w:tcPr>
          <w:p w14:paraId="4BBD1BAC" w14:textId="77777777" w:rsidR="00B56327" w:rsidRPr="00B56327" w:rsidRDefault="00B56327" w:rsidP="00B56327">
            <w:pPr>
              <w:tabs>
                <w:tab w:val="clear" w:pos="227"/>
                <w:tab w:val="left" w:pos="18"/>
              </w:tabs>
              <w:spacing w:line="240" w:lineRule="auto"/>
              <w:rPr>
                <w:rFonts w:ascii="Browallia New" w:hAnsi="Browallia New" w:cs="Browallia New"/>
                <w:sz w:val="28"/>
                <w:szCs w:val="28"/>
                <w:cs/>
              </w:rPr>
            </w:pPr>
            <w:r w:rsidRPr="00B56327">
              <w:rPr>
                <w:rFonts w:ascii="Browallia New" w:hAnsi="Browallia New" w:cs="Browallia New"/>
                <w:sz w:val="28"/>
                <w:szCs w:val="28"/>
                <w:cs/>
              </w:rPr>
              <w:t>เงินกู้ยืมระยะยาว</w:t>
            </w:r>
          </w:p>
        </w:tc>
        <w:tc>
          <w:tcPr>
            <w:tcW w:w="1134" w:type="dxa"/>
            <w:vAlign w:val="bottom"/>
          </w:tcPr>
          <w:p w14:paraId="30DB65BC" w14:textId="4D7DF8E8" w:rsidR="00B56327" w:rsidRPr="00B56327" w:rsidRDefault="009815DC" w:rsidP="00B56327">
            <w:pPr>
              <w:tabs>
                <w:tab w:val="left" w:pos="162"/>
              </w:tabs>
              <w:spacing w:line="240" w:lineRule="auto"/>
              <w:ind w:right="-18"/>
              <w:jc w:val="right"/>
              <w:rPr>
                <w:rFonts w:ascii="Browallia New" w:hAnsi="Browallia New" w:cs="Browallia New"/>
                <w:sz w:val="28"/>
                <w:szCs w:val="28"/>
                <w:rtl/>
                <w:cs/>
              </w:rPr>
            </w:pPr>
            <w:r>
              <w:rPr>
                <w:rFonts w:ascii="Browallia New" w:hAnsi="Browallia New" w:cs="Browallia New"/>
                <w:sz w:val="28"/>
                <w:szCs w:val="28"/>
              </w:rPr>
              <w:t>1,150,914</w:t>
            </w:r>
          </w:p>
        </w:tc>
        <w:tc>
          <w:tcPr>
            <w:tcW w:w="241" w:type="dxa"/>
            <w:vAlign w:val="bottom"/>
          </w:tcPr>
          <w:p w14:paraId="6BDAA560"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0552F7D5" w:rsidR="00B56327" w:rsidRPr="00B56327" w:rsidRDefault="00B56327" w:rsidP="00B56327">
            <w:pPr>
              <w:tabs>
                <w:tab w:val="left" w:pos="162"/>
              </w:tabs>
              <w:spacing w:line="240" w:lineRule="auto"/>
              <w:ind w:right="-18"/>
              <w:jc w:val="right"/>
              <w:rPr>
                <w:rFonts w:ascii="Browallia New" w:hAnsi="Browallia New" w:cs="Browallia New"/>
                <w:sz w:val="28"/>
                <w:szCs w:val="28"/>
                <w:rtl/>
                <w:cs/>
              </w:rPr>
            </w:pPr>
            <w:r w:rsidRPr="00B56327">
              <w:rPr>
                <w:rFonts w:ascii="Browallia New" w:hAnsi="Browallia New" w:cs="Browallia New"/>
                <w:sz w:val="28"/>
                <w:szCs w:val="28"/>
              </w:rPr>
              <w:t>1,159,772</w:t>
            </w:r>
          </w:p>
        </w:tc>
        <w:tc>
          <w:tcPr>
            <w:tcW w:w="236" w:type="dxa"/>
            <w:vAlign w:val="bottom"/>
          </w:tcPr>
          <w:p w14:paraId="38B02658"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30D91DB3" w:rsidR="00B56327" w:rsidRPr="00B56327" w:rsidRDefault="00F81312" w:rsidP="00B56327">
            <w:pPr>
              <w:tabs>
                <w:tab w:val="left" w:pos="162"/>
              </w:tabs>
              <w:spacing w:line="240" w:lineRule="auto"/>
              <w:ind w:right="-18"/>
              <w:jc w:val="right"/>
              <w:rPr>
                <w:rFonts w:ascii="Browallia New" w:hAnsi="Browallia New" w:cs="Browallia New"/>
                <w:sz w:val="28"/>
                <w:szCs w:val="28"/>
              </w:rPr>
            </w:pPr>
            <w:r w:rsidRPr="00F81312">
              <w:rPr>
                <w:rFonts w:ascii="Browallia New" w:hAnsi="Browallia New" w:cs="Browallia New"/>
                <w:sz w:val="28"/>
                <w:szCs w:val="28"/>
              </w:rPr>
              <w:t>142,72</w:t>
            </w:r>
            <w:r w:rsidR="0059158C">
              <w:rPr>
                <w:rFonts w:ascii="Browallia New" w:hAnsi="Browallia New" w:cs="Browallia New"/>
                <w:sz w:val="28"/>
                <w:szCs w:val="28"/>
              </w:rPr>
              <w:t>5</w:t>
            </w:r>
          </w:p>
        </w:tc>
        <w:tc>
          <w:tcPr>
            <w:tcW w:w="244" w:type="dxa"/>
            <w:vAlign w:val="bottom"/>
          </w:tcPr>
          <w:p w14:paraId="36D1EEB6"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5AFA524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144,968</w:t>
            </w:r>
          </w:p>
        </w:tc>
      </w:tr>
      <w:tr w:rsidR="00B56327" w:rsidRPr="00B56327" w14:paraId="5D2DE88F" w14:textId="77777777" w:rsidTr="00B56327">
        <w:trPr>
          <w:cantSplit/>
          <w:trHeight w:val="555"/>
        </w:trPr>
        <w:tc>
          <w:tcPr>
            <w:tcW w:w="3685" w:type="dxa"/>
          </w:tcPr>
          <w:p w14:paraId="28C82C69" w14:textId="1FB17D5A"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56327">
              <w:rPr>
                <w:rFonts w:ascii="Browallia New" w:hAnsi="Browallia New" w:cs="Browallia New"/>
                <w:sz w:val="28"/>
                <w:szCs w:val="28"/>
                <w:u w:val="single"/>
                <w:cs/>
              </w:rPr>
              <w:t>หัก</w:t>
            </w:r>
            <w:r w:rsidRPr="00B56327">
              <w:rPr>
                <w:rFonts w:ascii="Browallia New" w:hAnsi="Browallia New" w:cs="Browallia New"/>
                <w:sz w:val="28"/>
                <w:szCs w:val="28"/>
                <w:cs/>
              </w:rPr>
              <w:t xml:space="preserve"> ส่วนของเงินกู้ยืมระยะยาวที่ถึงกำหนด</w:t>
            </w:r>
            <w:r w:rsidRPr="00B56327">
              <w:rPr>
                <w:rFonts w:ascii="Browallia New" w:hAnsi="Browallia New" w:cs="Browallia New"/>
                <w:sz w:val="28"/>
                <w:szCs w:val="28"/>
              </w:rPr>
              <w:t xml:space="preserve"> </w:t>
            </w:r>
            <w:r w:rsidRPr="00B56327">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7600861C" w:rsidR="00B56327" w:rsidRPr="00506CF9" w:rsidRDefault="00594AB6" w:rsidP="00B56327">
            <w:pPr>
              <w:tabs>
                <w:tab w:val="left" w:pos="162"/>
              </w:tabs>
              <w:spacing w:line="240" w:lineRule="auto"/>
              <w:ind w:right="-18"/>
              <w:jc w:val="right"/>
              <w:rPr>
                <w:rFonts w:ascii="Browallia New" w:hAnsi="Browallia New" w:cs="Browallia New"/>
                <w:sz w:val="28"/>
                <w:szCs w:val="28"/>
              </w:rPr>
            </w:pPr>
            <w:r w:rsidRPr="00506CF9">
              <w:rPr>
                <w:rFonts w:ascii="Browallia New" w:hAnsi="Browallia New" w:cs="Browallia New"/>
                <w:sz w:val="28"/>
                <w:szCs w:val="28"/>
              </w:rPr>
              <w:t>(261,621)</w:t>
            </w:r>
          </w:p>
        </w:tc>
        <w:tc>
          <w:tcPr>
            <w:tcW w:w="241" w:type="dxa"/>
            <w:vAlign w:val="bottom"/>
          </w:tcPr>
          <w:p w14:paraId="50FAE904"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5033A54B"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(334,871)</w:t>
            </w:r>
          </w:p>
        </w:tc>
        <w:tc>
          <w:tcPr>
            <w:tcW w:w="236" w:type="dxa"/>
            <w:vAlign w:val="bottom"/>
          </w:tcPr>
          <w:p w14:paraId="194EF8B2"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2E5224F3" w:rsidR="00B56327" w:rsidRPr="00B56327" w:rsidRDefault="001F03E5" w:rsidP="00B5632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r w:rsidRPr="001F03E5">
              <w:rPr>
                <w:rFonts w:ascii="Browallia New" w:hAnsi="Browallia New" w:cs="Browallia New"/>
                <w:sz w:val="28"/>
                <w:szCs w:val="28"/>
              </w:rPr>
              <w:t>8,045</w:t>
            </w:r>
            <w:r>
              <w:rPr>
                <w:rFonts w:ascii="Browallia New" w:hAnsi="Browallia New" w:cs="Browallia New"/>
                <w:sz w:val="28"/>
                <w:szCs w:val="28"/>
              </w:rPr>
              <w:t>)</w:t>
            </w:r>
          </w:p>
        </w:tc>
        <w:tc>
          <w:tcPr>
            <w:tcW w:w="244" w:type="dxa"/>
            <w:vAlign w:val="bottom"/>
          </w:tcPr>
          <w:p w14:paraId="05B5C360"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685901DD"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p w14:paraId="20364626" w14:textId="39A97066"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(13,632)</w:t>
            </w:r>
          </w:p>
        </w:tc>
      </w:tr>
      <w:tr w:rsidR="00B56327" w:rsidRPr="00B56327" w14:paraId="2B267FBE" w14:textId="77777777" w:rsidTr="00B56327">
        <w:trPr>
          <w:cantSplit/>
        </w:trPr>
        <w:tc>
          <w:tcPr>
            <w:tcW w:w="3685" w:type="dxa"/>
            <w:vAlign w:val="bottom"/>
          </w:tcPr>
          <w:p w14:paraId="453F9E19" w14:textId="77777777" w:rsidR="00B56327" w:rsidRPr="00B56327" w:rsidRDefault="00B56327" w:rsidP="00B56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56327">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5242941B" w:rsidR="00B56327" w:rsidRPr="00506CF9" w:rsidRDefault="00A533E8" w:rsidP="00B56327">
            <w:pPr>
              <w:tabs>
                <w:tab w:val="left" w:pos="162"/>
              </w:tabs>
              <w:spacing w:line="240" w:lineRule="auto"/>
              <w:ind w:right="-18"/>
              <w:jc w:val="right"/>
              <w:rPr>
                <w:rFonts w:ascii="Browallia New" w:hAnsi="Browallia New" w:cs="Browallia New"/>
                <w:sz w:val="28"/>
                <w:szCs w:val="28"/>
              </w:rPr>
            </w:pPr>
            <w:r w:rsidRPr="00506CF9">
              <w:rPr>
                <w:rFonts w:ascii="Browallia New" w:hAnsi="Browallia New" w:cs="Browallia New"/>
                <w:sz w:val="28"/>
                <w:szCs w:val="28"/>
              </w:rPr>
              <w:t>889,</w:t>
            </w:r>
            <w:r w:rsidR="000E77C3" w:rsidRPr="00506CF9">
              <w:rPr>
                <w:rFonts w:ascii="Browallia New" w:hAnsi="Browallia New" w:cs="Browallia New"/>
                <w:sz w:val="28"/>
                <w:szCs w:val="28"/>
              </w:rPr>
              <w:t>293</w:t>
            </w:r>
          </w:p>
        </w:tc>
        <w:tc>
          <w:tcPr>
            <w:tcW w:w="241" w:type="dxa"/>
            <w:vAlign w:val="bottom"/>
          </w:tcPr>
          <w:p w14:paraId="22239598" w14:textId="77777777" w:rsidR="00B56327" w:rsidRPr="00B56327" w:rsidRDefault="00B56327" w:rsidP="00B56327">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3449CF39"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fldChar w:fldCharType="begin"/>
            </w:r>
            <w:r w:rsidRPr="00B56327">
              <w:rPr>
                <w:rFonts w:ascii="Browallia New" w:hAnsi="Browallia New" w:cs="Browallia New"/>
                <w:sz w:val="28"/>
                <w:szCs w:val="28"/>
              </w:rPr>
              <w:instrText xml:space="preserve"> =SUM(ABOVE) </w:instrText>
            </w:r>
            <w:r w:rsidRPr="00B56327">
              <w:rPr>
                <w:rFonts w:ascii="Browallia New" w:hAnsi="Browallia New" w:cs="Browallia New"/>
                <w:sz w:val="28"/>
                <w:szCs w:val="28"/>
              </w:rPr>
              <w:fldChar w:fldCharType="separate"/>
            </w:r>
            <w:r w:rsidRPr="00B56327">
              <w:rPr>
                <w:rFonts w:ascii="Browallia New" w:hAnsi="Browallia New" w:cs="Browallia New"/>
                <w:sz w:val="28"/>
                <w:szCs w:val="28"/>
              </w:rPr>
              <w:t>824,901</w:t>
            </w:r>
            <w:r w:rsidRPr="00B56327">
              <w:rPr>
                <w:rFonts w:ascii="Browallia New" w:hAnsi="Browallia New" w:cs="Browallia New"/>
                <w:sz w:val="28"/>
                <w:szCs w:val="28"/>
              </w:rPr>
              <w:fldChar w:fldCharType="end"/>
            </w:r>
          </w:p>
        </w:tc>
        <w:tc>
          <w:tcPr>
            <w:tcW w:w="236" w:type="dxa"/>
            <w:vAlign w:val="bottom"/>
          </w:tcPr>
          <w:p w14:paraId="7C53A816" w14:textId="77777777" w:rsidR="00B56327" w:rsidRPr="00B56327" w:rsidRDefault="00B56327" w:rsidP="00B5632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145536B2" w:rsidR="00B56327" w:rsidRPr="00B56327" w:rsidRDefault="00633271" w:rsidP="00B56327">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134,6</w:t>
            </w:r>
            <w:r w:rsidR="0059158C">
              <w:rPr>
                <w:rFonts w:ascii="Browallia New" w:hAnsi="Browallia New" w:cs="Browallia New"/>
                <w:sz w:val="28"/>
                <w:szCs w:val="28"/>
              </w:rPr>
              <w:t>80</w:t>
            </w:r>
          </w:p>
        </w:tc>
        <w:tc>
          <w:tcPr>
            <w:tcW w:w="244" w:type="dxa"/>
            <w:vAlign w:val="bottom"/>
          </w:tcPr>
          <w:p w14:paraId="1449908D" w14:textId="77777777" w:rsidR="00B56327" w:rsidRPr="00B56327" w:rsidRDefault="00B56327" w:rsidP="00B5632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0E9F9334" w:rsidR="00B56327" w:rsidRPr="00B56327" w:rsidRDefault="00B56327" w:rsidP="00B56327">
            <w:pPr>
              <w:tabs>
                <w:tab w:val="left" w:pos="162"/>
              </w:tabs>
              <w:spacing w:line="240" w:lineRule="auto"/>
              <w:ind w:right="-18"/>
              <w:jc w:val="right"/>
              <w:rPr>
                <w:rFonts w:ascii="Browallia New" w:hAnsi="Browallia New" w:cs="Browallia New"/>
                <w:sz w:val="28"/>
                <w:szCs w:val="28"/>
              </w:rPr>
            </w:pPr>
            <w:r w:rsidRPr="00B56327">
              <w:rPr>
                <w:rFonts w:ascii="Browallia New" w:hAnsi="Browallia New" w:cs="Browallia New"/>
                <w:sz w:val="28"/>
                <w:szCs w:val="28"/>
              </w:rPr>
              <w:t>131,336</w:t>
            </w:r>
          </w:p>
        </w:tc>
      </w:tr>
    </w:tbl>
    <w:p w14:paraId="043E0CF7" w14:textId="402E2B2B" w:rsidR="00610D90" w:rsidRDefault="0061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67E2147" w14:textId="7A395350" w:rsidR="000B1B00" w:rsidRPr="00C2555B" w:rsidRDefault="000B1B00" w:rsidP="000B1B00">
      <w:pPr>
        <w:spacing w:line="240" w:lineRule="auto"/>
        <w:ind w:left="426"/>
        <w:jc w:val="thaiDistribute"/>
        <w:rPr>
          <w:rFonts w:ascii="Browallia New" w:hAnsi="Browallia New" w:cs="Browallia New"/>
          <w:sz w:val="28"/>
          <w:szCs w:val="28"/>
        </w:rPr>
      </w:pPr>
      <w:r w:rsidRPr="00C2555B">
        <w:rPr>
          <w:rFonts w:ascii="Browallia New" w:hAnsi="Browallia New" w:cs="Browallia New"/>
          <w:sz w:val="28"/>
          <w:szCs w:val="28"/>
          <w:cs/>
        </w:rPr>
        <w:t>การเปลี่ยนแปลงของบัญชีเงินกู้ยืมระยะยาวสำหรับงวด</w:t>
      </w:r>
      <w:r w:rsidR="004E32BA">
        <w:rPr>
          <w:rFonts w:ascii="Browallia New" w:hAnsi="Browallia New" w:cs="Browallia New" w:hint="cs"/>
          <w:sz w:val="28"/>
          <w:szCs w:val="28"/>
          <w:cs/>
        </w:rPr>
        <w:t>สาม</w:t>
      </w:r>
      <w:r w:rsidRPr="00C2555B">
        <w:rPr>
          <w:rFonts w:ascii="Browallia New" w:hAnsi="Browallia New" w:cs="Browallia New"/>
          <w:sz w:val="28"/>
          <w:szCs w:val="28"/>
          <w:cs/>
        </w:rPr>
        <w:t xml:space="preserve">เดือนสิ้นสุดวันที่ </w:t>
      </w:r>
      <w:r w:rsidR="001C3AE2" w:rsidRPr="009055F0">
        <w:rPr>
          <w:rFonts w:ascii="Browallia New" w:hAnsi="Browallia New" w:cs="Browallia New"/>
          <w:spacing w:val="-2"/>
          <w:sz w:val="28"/>
          <w:szCs w:val="28"/>
        </w:rPr>
        <w:t>3</w:t>
      </w:r>
      <w:r w:rsidR="003B3B06" w:rsidRPr="003B3B06">
        <w:rPr>
          <w:rFonts w:ascii="Browallia New" w:hAnsi="Browallia New" w:cs="Browallia New" w:hint="cs"/>
          <w:spacing w:val="-2"/>
          <w:sz w:val="28"/>
          <w:szCs w:val="28"/>
        </w:rPr>
        <w:t>1</w:t>
      </w:r>
      <w:r w:rsidR="004E32BA">
        <w:rPr>
          <w:rFonts w:ascii="Browallia New" w:hAnsi="Browallia New" w:cs="Browallia New" w:hint="cs"/>
          <w:spacing w:val="-2"/>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3</w:t>
      </w:r>
      <w:r w:rsidRPr="00C2555B">
        <w:rPr>
          <w:rFonts w:ascii="Browallia New" w:hAnsi="Browallia New" w:cs="Browallia New"/>
          <w:sz w:val="28"/>
          <w:szCs w:val="28"/>
          <w:cs/>
        </w:rPr>
        <w:t xml:space="preserve"> มีรายละเอียดดังนี้</w:t>
      </w:r>
    </w:p>
    <w:p w14:paraId="09BC3BC7" w14:textId="19BCC92F" w:rsidR="008606CB" w:rsidRPr="009A70EA" w:rsidRDefault="008606CB" w:rsidP="00D50EA5">
      <w:pPr>
        <w:spacing w:line="240" w:lineRule="auto"/>
        <w:ind w:left="426"/>
        <w:jc w:val="thaiDistribute"/>
        <w:rPr>
          <w:rFonts w:ascii="Browallia New" w:hAnsi="Browallia New" w:cs="Browallia New"/>
          <w:sz w:val="22"/>
          <w:szCs w:val="22"/>
        </w:rPr>
      </w:pPr>
    </w:p>
    <w:tbl>
      <w:tblPr>
        <w:tblStyle w:val="TableGrid"/>
        <w:tblW w:w="89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115"/>
        <w:gridCol w:w="270"/>
        <w:gridCol w:w="2340"/>
      </w:tblGrid>
      <w:tr w:rsidR="008606CB" w:rsidRPr="00C2555B" w14:paraId="2DD9EEE1" w14:textId="77777777" w:rsidTr="002D7038">
        <w:tc>
          <w:tcPr>
            <w:tcW w:w="4209" w:type="dxa"/>
          </w:tcPr>
          <w:p w14:paraId="4DC805EA"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C2555B"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C2555B"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C2555B" w:rsidRDefault="00C348B3" w:rsidP="00C15708">
            <w:pPr>
              <w:spacing w:line="240" w:lineRule="auto"/>
              <w:jc w:val="right"/>
              <w:rPr>
                <w:rFonts w:ascii="Browallia New" w:hAnsi="Browallia New" w:cs="Browallia New"/>
                <w:sz w:val="28"/>
                <w:szCs w:val="28"/>
              </w:rPr>
            </w:pPr>
            <w:r w:rsidRPr="00C2555B">
              <w:rPr>
                <w:rFonts w:ascii="Browallia New" w:hAnsi="Browallia New" w:cs="Browallia New"/>
                <w:sz w:val="28"/>
                <w:szCs w:val="28"/>
              </w:rPr>
              <w:t>(</w:t>
            </w:r>
            <w:r w:rsidRPr="00C2555B">
              <w:rPr>
                <w:rFonts w:ascii="Browallia New" w:hAnsi="Browallia New" w:cs="Browallia New"/>
                <w:sz w:val="28"/>
                <w:szCs w:val="28"/>
                <w:cs/>
              </w:rPr>
              <w:t>หน่วย : พันบาท)</w:t>
            </w:r>
          </w:p>
        </w:tc>
      </w:tr>
      <w:tr w:rsidR="008606CB" w:rsidRPr="00C2555B" w14:paraId="2CFF82B1" w14:textId="77777777" w:rsidTr="002D7038">
        <w:tc>
          <w:tcPr>
            <w:tcW w:w="4209" w:type="dxa"/>
          </w:tcPr>
          <w:p w14:paraId="1CADE650" w14:textId="77777777" w:rsidR="008606CB" w:rsidRPr="00C2555B"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70" w:type="dxa"/>
          </w:tcPr>
          <w:p w14:paraId="1F5D1CA0" w14:textId="77777777" w:rsidR="008606CB" w:rsidRPr="00C2555B"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C2555B" w:rsidRDefault="00C348B3" w:rsidP="00C15708">
            <w:pPr>
              <w:spacing w:line="240" w:lineRule="auto"/>
              <w:jc w:val="center"/>
              <w:rPr>
                <w:rFonts w:ascii="Browallia New" w:hAnsi="Browallia New" w:cs="Browallia New"/>
                <w:sz w:val="28"/>
                <w:szCs w:val="28"/>
              </w:rPr>
            </w:pPr>
            <w:r w:rsidRPr="00C2555B">
              <w:rPr>
                <w:rFonts w:ascii="Browallia New" w:hAnsi="Browallia New" w:cs="Browallia New"/>
                <w:sz w:val="28"/>
                <w:szCs w:val="28"/>
                <w:cs/>
              </w:rPr>
              <w:t>งบการเงินเฉพาะของบริษัท</w:t>
            </w:r>
          </w:p>
        </w:tc>
      </w:tr>
      <w:tr w:rsidR="00C348B3" w:rsidRPr="00C2555B" w14:paraId="6638B7FB" w14:textId="77777777" w:rsidTr="002D7038">
        <w:trPr>
          <w:trHeight w:val="332"/>
        </w:trPr>
        <w:tc>
          <w:tcPr>
            <w:tcW w:w="4209" w:type="dxa"/>
          </w:tcPr>
          <w:p w14:paraId="5EB6AE04" w14:textId="77777777" w:rsidR="00C348B3" w:rsidRPr="00C2555B" w:rsidRDefault="00C348B3" w:rsidP="00D50EA5">
            <w:pPr>
              <w:spacing w:line="240" w:lineRule="auto"/>
              <w:jc w:val="thaiDistribute"/>
              <w:rPr>
                <w:rFonts w:ascii="Browallia New" w:hAnsi="Browallia New" w:cs="Browallia New"/>
                <w:sz w:val="14"/>
                <w:szCs w:val="14"/>
              </w:rPr>
            </w:pPr>
          </w:p>
        </w:tc>
        <w:tc>
          <w:tcPr>
            <w:tcW w:w="2115" w:type="dxa"/>
          </w:tcPr>
          <w:p w14:paraId="213EB74E" w14:textId="77777777" w:rsidR="00C348B3" w:rsidRPr="00C2555B" w:rsidRDefault="00C348B3" w:rsidP="00C348B3">
            <w:pPr>
              <w:spacing w:line="240" w:lineRule="auto"/>
              <w:jc w:val="center"/>
              <w:rPr>
                <w:rFonts w:ascii="Browallia New" w:hAnsi="Browallia New" w:cs="Browallia New"/>
                <w:sz w:val="14"/>
                <w:szCs w:val="14"/>
                <w:cs/>
              </w:rPr>
            </w:pPr>
          </w:p>
        </w:tc>
        <w:tc>
          <w:tcPr>
            <w:tcW w:w="270" w:type="dxa"/>
          </w:tcPr>
          <w:p w14:paraId="7E0AFBBB" w14:textId="77777777" w:rsidR="00C348B3" w:rsidRPr="00C2555B" w:rsidRDefault="00C348B3" w:rsidP="00C348B3">
            <w:pPr>
              <w:spacing w:line="240" w:lineRule="auto"/>
              <w:jc w:val="center"/>
              <w:rPr>
                <w:rFonts w:ascii="Browallia New" w:hAnsi="Browallia New" w:cs="Browallia New"/>
                <w:sz w:val="14"/>
                <w:szCs w:val="14"/>
              </w:rPr>
            </w:pPr>
          </w:p>
        </w:tc>
        <w:tc>
          <w:tcPr>
            <w:tcW w:w="2340" w:type="dxa"/>
          </w:tcPr>
          <w:p w14:paraId="06683152" w14:textId="77777777" w:rsidR="00C348B3" w:rsidRPr="00C2555B" w:rsidRDefault="00C348B3" w:rsidP="00C348B3">
            <w:pPr>
              <w:spacing w:line="240" w:lineRule="auto"/>
              <w:jc w:val="center"/>
              <w:rPr>
                <w:rFonts w:ascii="Browallia New" w:hAnsi="Browallia New" w:cs="Browallia New"/>
                <w:sz w:val="14"/>
                <w:szCs w:val="14"/>
                <w:cs/>
              </w:rPr>
            </w:pPr>
          </w:p>
        </w:tc>
      </w:tr>
      <w:tr w:rsidR="00264DF2" w:rsidRPr="00C2555B" w14:paraId="48BD44DC" w14:textId="77777777" w:rsidTr="007A18DC">
        <w:tc>
          <w:tcPr>
            <w:tcW w:w="4209" w:type="dxa"/>
            <w:vAlign w:val="bottom"/>
          </w:tcPr>
          <w:p w14:paraId="61459E8F" w14:textId="68A69329" w:rsidR="00264DF2" w:rsidRPr="00C2555B" w:rsidRDefault="00264DF2" w:rsidP="00264DF2">
            <w:pPr>
              <w:spacing w:line="240" w:lineRule="auto"/>
              <w:jc w:val="thaiDistribute"/>
              <w:rPr>
                <w:rFonts w:ascii="Browallia New" w:hAnsi="Browallia New" w:cs="Browallia New"/>
                <w:sz w:val="28"/>
                <w:szCs w:val="28"/>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C2555B">
              <w:rPr>
                <w:rFonts w:ascii="Browallia New" w:hAnsi="Browallia New" w:cs="Browallia New"/>
                <w:sz w:val="28"/>
                <w:szCs w:val="28"/>
              </w:rPr>
              <w:t xml:space="preserve">1 </w:t>
            </w:r>
            <w:r w:rsidRPr="00C2555B">
              <w:rPr>
                <w:rFonts w:ascii="Browallia New" w:hAnsi="Browallia New" w:cs="Browallia New"/>
                <w:sz w:val="28"/>
                <w:szCs w:val="28"/>
                <w:cs/>
              </w:rPr>
              <w:t xml:space="preserve">มกราคม </w:t>
            </w:r>
            <w:r w:rsidRPr="00C2555B">
              <w:rPr>
                <w:rFonts w:ascii="Browallia New" w:hAnsi="Browallia New" w:cs="Browallia New"/>
                <w:sz w:val="28"/>
                <w:szCs w:val="28"/>
              </w:rPr>
              <w:t>256</w:t>
            </w:r>
            <w:r w:rsidR="004D1591">
              <w:rPr>
                <w:rFonts w:ascii="Browallia New" w:hAnsi="Browallia New" w:cs="Browallia New"/>
                <w:sz w:val="28"/>
                <w:szCs w:val="28"/>
              </w:rPr>
              <w:t>3</w:t>
            </w:r>
          </w:p>
        </w:tc>
        <w:tc>
          <w:tcPr>
            <w:tcW w:w="2115" w:type="dxa"/>
            <w:vAlign w:val="bottom"/>
          </w:tcPr>
          <w:p w14:paraId="46E0C11F" w14:textId="09552561" w:rsidR="00264DF2" w:rsidRPr="00C961D5" w:rsidRDefault="00264DF2" w:rsidP="00264DF2">
            <w:pPr>
              <w:spacing w:line="240" w:lineRule="auto"/>
              <w:jc w:val="right"/>
              <w:rPr>
                <w:rFonts w:ascii="Browallia New" w:hAnsi="Browallia New" w:cs="Browallia New"/>
                <w:sz w:val="28"/>
                <w:szCs w:val="28"/>
              </w:rPr>
            </w:pPr>
            <w:r w:rsidRPr="00B56327">
              <w:rPr>
                <w:rFonts w:ascii="Browallia New" w:hAnsi="Browallia New" w:cs="Browallia New"/>
                <w:sz w:val="28"/>
                <w:szCs w:val="28"/>
              </w:rPr>
              <w:t>1,159,772</w:t>
            </w:r>
          </w:p>
        </w:tc>
        <w:tc>
          <w:tcPr>
            <w:tcW w:w="270" w:type="dxa"/>
          </w:tcPr>
          <w:p w14:paraId="375D8EB0"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bottom"/>
          </w:tcPr>
          <w:p w14:paraId="1B37DA45" w14:textId="0D7F6ABA" w:rsidR="00264DF2" w:rsidRPr="00324907" w:rsidRDefault="00264DF2" w:rsidP="00264DF2">
            <w:pPr>
              <w:spacing w:line="240" w:lineRule="auto"/>
              <w:jc w:val="right"/>
              <w:rPr>
                <w:rFonts w:ascii="Browallia New" w:hAnsi="Browallia New" w:cs="Browallia New"/>
                <w:sz w:val="28"/>
                <w:szCs w:val="28"/>
                <w:highlight w:val="yellow"/>
              </w:rPr>
            </w:pPr>
            <w:r w:rsidRPr="00B56327">
              <w:rPr>
                <w:rFonts w:ascii="Browallia New" w:hAnsi="Browallia New" w:cs="Browallia New"/>
                <w:sz w:val="28"/>
                <w:szCs w:val="28"/>
              </w:rPr>
              <w:t>144,968</w:t>
            </w:r>
          </w:p>
        </w:tc>
      </w:tr>
      <w:tr w:rsidR="00264DF2" w:rsidRPr="00C2555B" w14:paraId="62066103" w14:textId="77777777" w:rsidTr="002D7038">
        <w:tc>
          <w:tcPr>
            <w:tcW w:w="4209" w:type="dxa"/>
            <w:vAlign w:val="bottom"/>
          </w:tcPr>
          <w:p w14:paraId="494E9042" w14:textId="47E5E18E" w:rsidR="00264DF2" w:rsidRPr="00324907" w:rsidRDefault="00264DF2" w:rsidP="00264DF2">
            <w:pPr>
              <w:spacing w:line="240" w:lineRule="auto"/>
              <w:jc w:val="thaiDistribute"/>
              <w:rPr>
                <w:rFonts w:ascii="Browallia New" w:hAnsi="Browallia New" w:cs="Browallia New"/>
                <w:sz w:val="28"/>
                <w:szCs w:val="28"/>
                <w:u w:val="single"/>
                <w:cs/>
              </w:rPr>
            </w:pPr>
            <w:r w:rsidRPr="00324907">
              <w:rPr>
                <w:rFonts w:ascii="Browallia New" w:hAnsi="Browallia New" w:cs="Browallia New"/>
                <w:sz w:val="28"/>
                <w:szCs w:val="28"/>
                <w:cs/>
              </w:rPr>
              <w:t>กู้เพิ่ม</w:t>
            </w:r>
          </w:p>
        </w:tc>
        <w:tc>
          <w:tcPr>
            <w:tcW w:w="2115" w:type="dxa"/>
            <w:vAlign w:val="bottom"/>
          </w:tcPr>
          <w:p w14:paraId="660116CE" w14:textId="3CF1B7AA" w:rsidR="00264DF2" w:rsidRPr="002F1741" w:rsidRDefault="005312B5" w:rsidP="00264DF2">
            <w:pPr>
              <w:spacing w:line="240" w:lineRule="auto"/>
              <w:jc w:val="right"/>
              <w:rPr>
                <w:rFonts w:ascii="Browallia New" w:hAnsi="Browallia New" w:cs="Browallia New"/>
                <w:sz w:val="28"/>
                <w:szCs w:val="28"/>
              </w:rPr>
            </w:pPr>
            <w:r w:rsidRPr="002F1741">
              <w:rPr>
                <w:rFonts w:ascii="Browallia New" w:hAnsi="Browallia New" w:cs="Browallia New"/>
                <w:sz w:val="28"/>
                <w:szCs w:val="28"/>
              </w:rPr>
              <w:t>79,81</w:t>
            </w:r>
            <w:r w:rsidR="008566F3" w:rsidRPr="002F1741">
              <w:rPr>
                <w:rFonts w:ascii="Browallia New" w:hAnsi="Browallia New" w:cs="Browallia New"/>
                <w:sz w:val="28"/>
                <w:szCs w:val="28"/>
              </w:rPr>
              <w:t>0</w:t>
            </w:r>
          </w:p>
        </w:tc>
        <w:tc>
          <w:tcPr>
            <w:tcW w:w="270" w:type="dxa"/>
          </w:tcPr>
          <w:p w14:paraId="52D4CD14"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center"/>
          </w:tcPr>
          <w:p w14:paraId="48CC55DA" w14:textId="4F01147F" w:rsidR="00264DF2" w:rsidRPr="00B15A4B" w:rsidRDefault="009A0061" w:rsidP="00264DF2">
            <w:pPr>
              <w:spacing w:line="240" w:lineRule="auto"/>
              <w:jc w:val="center"/>
              <w:rPr>
                <w:rFonts w:ascii="Browallia New" w:hAnsi="Browallia New" w:cs="Browallia New"/>
                <w:sz w:val="28"/>
                <w:szCs w:val="28"/>
              </w:rPr>
            </w:pPr>
            <w:r w:rsidRPr="004276CE">
              <w:rPr>
                <w:rFonts w:ascii="Browallia New" w:hAnsi="Browallia New" w:cs="Browallia New"/>
                <w:sz w:val="28"/>
                <w:szCs w:val="28"/>
              </w:rPr>
              <w:t xml:space="preserve">                        -</w:t>
            </w:r>
          </w:p>
        </w:tc>
      </w:tr>
      <w:tr w:rsidR="00264DF2" w:rsidRPr="00C2555B" w14:paraId="0244B9D8" w14:textId="77777777" w:rsidTr="002D7038">
        <w:tc>
          <w:tcPr>
            <w:tcW w:w="4209" w:type="dxa"/>
            <w:vAlign w:val="bottom"/>
          </w:tcPr>
          <w:p w14:paraId="63252DFF" w14:textId="4103717A" w:rsidR="00264DF2" w:rsidRPr="00C2555B" w:rsidRDefault="00264DF2" w:rsidP="00264DF2">
            <w:pPr>
              <w:spacing w:line="240" w:lineRule="auto"/>
              <w:jc w:val="thaiDistribute"/>
              <w:rPr>
                <w:rFonts w:ascii="Browallia New" w:hAnsi="Browallia New" w:cs="Browallia New"/>
                <w:sz w:val="28"/>
                <w:szCs w:val="28"/>
                <w:u w:val="single"/>
                <w:cs/>
              </w:rPr>
            </w:pPr>
            <w:r w:rsidRPr="00C2555B">
              <w:rPr>
                <w:rFonts w:ascii="Browallia New" w:hAnsi="Browallia New" w:cs="Browallia New"/>
                <w:sz w:val="28"/>
                <w:szCs w:val="28"/>
                <w:cs/>
              </w:rPr>
              <w:t>จ่ายคืนเงินกู้</w:t>
            </w:r>
          </w:p>
        </w:tc>
        <w:tc>
          <w:tcPr>
            <w:tcW w:w="2115" w:type="dxa"/>
          </w:tcPr>
          <w:p w14:paraId="24626907" w14:textId="7CBBCD6D" w:rsidR="00264DF2" w:rsidRPr="002F1741" w:rsidRDefault="008566F3" w:rsidP="00264DF2">
            <w:pPr>
              <w:spacing w:line="240" w:lineRule="auto"/>
              <w:jc w:val="right"/>
              <w:rPr>
                <w:rFonts w:ascii="Browallia New" w:hAnsi="Browallia New" w:cs="Browallia New"/>
                <w:sz w:val="28"/>
                <w:szCs w:val="28"/>
              </w:rPr>
            </w:pPr>
            <w:r w:rsidRPr="002F1741">
              <w:rPr>
                <w:rFonts w:ascii="Browallia New" w:hAnsi="Browallia New" w:cs="Browallia New"/>
                <w:sz w:val="28"/>
                <w:szCs w:val="28"/>
              </w:rPr>
              <w:t>(88,66</w:t>
            </w:r>
            <w:r w:rsidR="00D91CD5">
              <w:rPr>
                <w:rFonts w:ascii="Browallia New" w:hAnsi="Browallia New" w:cs="Browallia New"/>
                <w:sz w:val="28"/>
                <w:szCs w:val="28"/>
              </w:rPr>
              <w:t>8</w:t>
            </w:r>
            <w:r w:rsidRPr="002F1741">
              <w:rPr>
                <w:rFonts w:ascii="Browallia New" w:hAnsi="Browallia New" w:cs="Browallia New"/>
                <w:sz w:val="28"/>
                <w:szCs w:val="28"/>
              </w:rPr>
              <w:t>)</w:t>
            </w:r>
          </w:p>
        </w:tc>
        <w:tc>
          <w:tcPr>
            <w:tcW w:w="270" w:type="dxa"/>
          </w:tcPr>
          <w:p w14:paraId="6E63FFC4" w14:textId="77777777" w:rsidR="00264DF2" w:rsidRPr="00C2555B" w:rsidRDefault="00264DF2" w:rsidP="00264DF2">
            <w:pPr>
              <w:spacing w:line="240" w:lineRule="auto"/>
              <w:jc w:val="thaiDistribute"/>
              <w:rPr>
                <w:rFonts w:ascii="Browallia New" w:hAnsi="Browallia New" w:cs="Browallia New"/>
                <w:sz w:val="28"/>
                <w:szCs w:val="28"/>
              </w:rPr>
            </w:pPr>
          </w:p>
        </w:tc>
        <w:tc>
          <w:tcPr>
            <w:tcW w:w="2340" w:type="dxa"/>
            <w:vAlign w:val="bottom"/>
          </w:tcPr>
          <w:p w14:paraId="0D57F453" w14:textId="463ADC13" w:rsidR="00264DF2" w:rsidRPr="00244085" w:rsidRDefault="00FD7D4D" w:rsidP="00264DF2">
            <w:pPr>
              <w:spacing w:line="240" w:lineRule="auto"/>
              <w:jc w:val="right"/>
              <w:rPr>
                <w:rFonts w:ascii="Browallia New" w:hAnsi="Browallia New" w:cs="Browallia New"/>
                <w:sz w:val="28"/>
                <w:szCs w:val="28"/>
              </w:rPr>
            </w:pPr>
            <w:r>
              <w:rPr>
                <w:rFonts w:ascii="Browallia New" w:hAnsi="Browallia New" w:cs="Browallia New"/>
                <w:sz w:val="28"/>
                <w:szCs w:val="28"/>
              </w:rPr>
              <w:t>(</w:t>
            </w:r>
            <w:r w:rsidR="00D30D5A">
              <w:rPr>
                <w:rFonts w:ascii="Browallia New" w:hAnsi="Browallia New" w:cs="Browallia New"/>
                <w:sz w:val="28"/>
                <w:szCs w:val="28"/>
              </w:rPr>
              <w:t>2,24</w:t>
            </w:r>
            <w:r w:rsidR="00EF78D4">
              <w:rPr>
                <w:rFonts w:ascii="Browallia New" w:hAnsi="Browallia New" w:cs="Browallia New"/>
                <w:sz w:val="28"/>
                <w:szCs w:val="28"/>
              </w:rPr>
              <w:t>3</w:t>
            </w:r>
            <w:r>
              <w:rPr>
                <w:rFonts w:ascii="Browallia New" w:hAnsi="Browallia New" w:cs="Browallia New"/>
                <w:sz w:val="28"/>
                <w:szCs w:val="28"/>
              </w:rPr>
              <w:t>)</w:t>
            </w:r>
          </w:p>
        </w:tc>
      </w:tr>
      <w:tr w:rsidR="00264DF2" w:rsidRPr="00C2555B" w14:paraId="2FD4DAAF" w14:textId="77777777" w:rsidTr="002D7038">
        <w:tc>
          <w:tcPr>
            <w:tcW w:w="4209" w:type="dxa"/>
            <w:vAlign w:val="bottom"/>
          </w:tcPr>
          <w:p w14:paraId="69BC4AA7" w14:textId="3A89D6D5" w:rsidR="00264DF2" w:rsidRPr="00C2555B" w:rsidRDefault="00264DF2" w:rsidP="00264DF2">
            <w:pPr>
              <w:spacing w:line="240" w:lineRule="auto"/>
              <w:jc w:val="thaiDistribute"/>
              <w:rPr>
                <w:rFonts w:ascii="Browallia New" w:hAnsi="Browallia New" w:cs="Browallia New"/>
                <w:sz w:val="28"/>
                <w:szCs w:val="28"/>
                <w:cs/>
              </w:rPr>
            </w:pPr>
            <w:r w:rsidRPr="00C2555B">
              <w:rPr>
                <w:rFonts w:ascii="Browallia New" w:hAnsi="Browallia New" w:cs="Browallia New"/>
                <w:sz w:val="28"/>
                <w:szCs w:val="28"/>
                <w:cs/>
              </w:rPr>
              <w:t>ยอดคงเหลือ</w:t>
            </w:r>
            <w:r w:rsidRPr="00C2555B">
              <w:rPr>
                <w:rFonts w:ascii="Browallia New" w:hAnsi="Browallia New" w:cs="Browallia New"/>
                <w:sz w:val="28"/>
                <w:szCs w:val="28"/>
              </w:rPr>
              <w:t xml:space="preserve"> </w:t>
            </w:r>
            <w:r w:rsidRPr="00C2555B">
              <w:rPr>
                <w:rFonts w:ascii="Browallia New" w:hAnsi="Browallia New" w:cs="Browallia New"/>
                <w:sz w:val="28"/>
                <w:szCs w:val="28"/>
                <w:cs/>
              </w:rPr>
              <w:t xml:space="preserve">ณ วันที่ </w:t>
            </w:r>
            <w:r w:rsidRPr="009055F0">
              <w:rPr>
                <w:rFonts w:ascii="Browallia New" w:hAnsi="Browallia New" w:cs="Browallia New"/>
                <w:spacing w:val="-2"/>
                <w:sz w:val="28"/>
                <w:szCs w:val="28"/>
              </w:rPr>
              <w:t>3</w:t>
            </w:r>
            <w:r w:rsidRPr="003B3B06">
              <w:rPr>
                <w:rFonts w:ascii="Browallia New" w:hAnsi="Browallia New" w:cs="Browallia New" w:hint="cs"/>
                <w:spacing w:val="-2"/>
                <w:sz w:val="28"/>
                <w:szCs w:val="28"/>
              </w:rPr>
              <w:t>1</w:t>
            </w:r>
            <w:r>
              <w:rPr>
                <w:rFonts w:ascii="Browallia New" w:hAnsi="Browallia New" w:cs="Browallia New" w:hint="cs"/>
                <w:spacing w:val="-2"/>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rPr>
              <w:t>256</w:t>
            </w:r>
            <w:r w:rsidRPr="003B3B06">
              <w:rPr>
                <w:rFonts w:ascii="Browallia New" w:hAnsi="Browallia New" w:cs="Browallia New" w:hint="cs"/>
                <w:sz w:val="28"/>
                <w:szCs w:val="28"/>
              </w:rPr>
              <w:t>3</w:t>
            </w:r>
          </w:p>
        </w:tc>
        <w:tc>
          <w:tcPr>
            <w:tcW w:w="2115" w:type="dxa"/>
            <w:tcBorders>
              <w:top w:val="single" w:sz="4" w:space="0" w:color="auto"/>
              <w:bottom w:val="single" w:sz="12" w:space="0" w:color="auto"/>
            </w:tcBorders>
          </w:tcPr>
          <w:p w14:paraId="7788E6EB" w14:textId="2618C007" w:rsidR="00264DF2" w:rsidRPr="002F1741" w:rsidRDefault="008566F3" w:rsidP="00264DF2">
            <w:pPr>
              <w:spacing w:line="240" w:lineRule="auto"/>
              <w:jc w:val="right"/>
              <w:rPr>
                <w:rFonts w:ascii="Browallia New" w:hAnsi="Browallia New" w:cs="Browallia New"/>
                <w:sz w:val="28"/>
                <w:szCs w:val="28"/>
              </w:rPr>
            </w:pPr>
            <w:r w:rsidRPr="002F1741">
              <w:rPr>
                <w:rFonts w:ascii="Browallia New" w:hAnsi="Browallia New" w:cs="Browallia New"/>
                <w:sz w:val="28"/>
                <w:szCs w:val="28"/>
              </w:rPr>
              <w:t>1,150,91</w:t>
            </w:r>
            <w:r w:rsidR="00D91CD5">
              <w:rPr>
                <w:rFonts w:ascii="Browallia New" w:hAnsi="Browallia New" w:cs="Browallia New"/>
                <w:sz w:val="28"/>
                <w:szCs w:val="28"/>
              </w:rPr>
              <w:t>4</w:t>
            </w:r>
          </w:p>
        </w:tc>
        <w:tc>
          <w:tcPr>
            <w:tcW w:w="270" w:type="dxa"/>
          </w:tcPr>
          <w:p w14:paraId="5A0FC80B" w14:textId="77777777" w:rsidR="00264DF2" w:rsidRPr="00C2555B" w:rsidRDefault="00264DF2" w:rsidP="00264DF2">
            <w:pPr>
              <w:spacing w:line="240" w:lineRule="auto"/>
              <w:jc w:val="right"/>
              <w:rPr>
                <w:rFonts w:ascii="Browallia New" w:hAnsi="Browallia New" w:cs="Browallia New"/>
                <w:sz w:val="28"/>
                <w:szCs w:val="28"/>
              </w:rPr>
            </w:pPr>
          </w:p>
        </w:tc>
        <w:tc>
          <w:tcPr>
            <w:tcW w:w="2340" w:type="dxa"/>
            <w:tcBorders>
              <w:top w:val="single" w:sz="4" w:space="0" w:color="auto"/>
              <w:bottom w:val="single" w:sz="12" w:space="0" w:color="auto"/>
            </w:tcBorders>
          </w:tcPr>
          <w:p w14:paraId="2A7A45CF" w14:textId="5B199B5E" w:rsidR="00264DF2" w:rsidRPr="00244085" w:rsidRDefault="00D30D5A" w:rsidP="00264DF2">
            <w:pPr>
              <w:spacing w:line="240" w:lineRule="auto"/>
              <w:jc w:val="right"/>
              <w:rPr>
                <w:rFonts w:ascii="Browallia New" w:hAnsi="Browallia New" w:cs="Browallia New"/>
                <w:sz w:val="28"/>
                <w:szCs w:val="28"/>
              </w:rPr>
            </w:pPr>
            <w:r>
              <w:rPr>
                <w:rFonts w:ascii="Browallia New" w:hAnsi="Browallia New" w:cs="Browallia New"/>
                <w:sz w:val="28"/>
                <w:szCs w:val="28"/>
              </w:rPr>
              <w:t>142,7</w:t>
            </w:r>
            <w:r w:rsidR="000E5A6A">
              <w:rPr>
                <w:rFonts w:ascii="Browallia New" w:hAnsi="Browallia New" w:cs="Browallia New"/>
                <w:sz w:val="28"/>
                <w:szCs w:val="28"/>
              </w:rPr>
              <w:t>2</w:t>
            </w:r>
            <w:r w:rsidR="00EF78D4">
              <w:rPr>
                <w:rFonts w:ascii="Browallia New" w:hAnsi="Browallia New" w:cs="Browallia New"/>
                <w:sz w:val="28"/>
                <w:szCs w:val="28"/>
              </w:rPr>
              <w:t>5</w:t>
            </w:r>
          </w:p>
        </w:tc>
      </w:tr>
    </w:tbl>
    <w:p w14:paraId="3EDA6144" w14:textId="5AD23FE6" w:rsidR="00940834" w:rsidRPr="009A70EA" w:rsidRDefault="0094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p>
    <w:p w14:paraId="3FB7CB62" w14:textId="4C89DECF" w:rsidR="001F425E" w:rsidRDefault="001F425E" w:rsidP="00B76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66"/>
        </w:tabs>
        <w:rPr>
          <w:rFonts w:ascii="Browallia New" w:hAnsi="Browallia New" w:cs="Browallia New"/>
          <w:sz w:val="28"/>
          <w:szCs w:val="28"/>
        </w:rPr>
        <w:sectPr w:rsidR="001F425E" w:rsidSect="009910A5">
          <w:footerReference w:type="default" r:id="rId14"/>
          <w:pgSz w:w="11909" w:h="16834" w:code="9"/>
          <w:pgMar w:top="1440" w:right="1136" w:bottom="806" w:left="1440" w:header="1138" w:footer="72" w:gutter="0"/>
          <w:pgNumType w:start="17"/>
          <w:cols w:space="720"/>
          <w:rtlGutter/>
          <w:docGrid w:linePitch="245"/>
        </w:sectPr>
      </w:pPr>
    </w:p>
    <w:p w14:paraId="5B4B0E3D" w14:textId="2C9F4835" w:rsidR="006971B8" w:rsidRPr="00493671" w:rsidRDefault="00526601" w:rsidP="0052660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ร</w:t>
      </w:r>
      <w:r w:rsidRPr="00526601">
        <w:rPr>
          <w:rFonts w:ascii="Browallia New" w:hAnsi="Browallia New" w:cs="Browallia New"/>
          <w:b/>
          <w:bCs/>
          <w:sz w:val="28"/>
          <w:szCs w:val="28"/>
          <w:cs/>
          <w:lang w:val="en-GB"/>
        </w:rPr>
        <w:t>ายได้และข้อมูลทางการเงินจำแนกตามส่วนงาน</w:t>
      </w:r>
    </w:p>
    <w:p w14:paraId="6ED61139" w14:textId="77777777" w:rsidR="00526601" w:rsidRPr="00526601"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D927DB2" w14:textId="51B824D3" w:rsidR="0081419D" w:rsidRPr="00C2555B" w:rsidRDefault="006022F3"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w:t>
      </w:r>
      <w:r w:rsidRPr="00E64D55">
        <w:rPr>
          <w:rFonts w:ascii="Browallia New" w:hAnsi="Browallia New" w:cs="Browallia New"/>
          <w:sz w:val="28"/>
          <w:szCs w:val="28"/>
          <w:cs/>
        </w:rPr>
        <w:t>บริษัท</w:t>
      </w:r>
      <w:r>
        <w:rPr>
          <w:rFonts w:ascii="Browallia New" w:hAnsi="Browallia New" w:cs="Browallia New" w:hint="cs"/>
          <w:sz w:val="28"/>
          <w:szCs w:val="28"/>
          <w:cs/>
        </w:rPr>
        <w:t>มีรายได้</w:t>
      </w:r>
      <w:r w:rsidRPr="001D4708">
        <w:rPr>
          <w:rFonts w:ascii="Browallia New" w:hAnsi="Browallia New" w:cs="Browallia New"/>
          <w:sz w:val="28"/>
          <w:szCs w:val="28"/>
          <w:cs/>
        </w:rPr>
        <w:t>ทั้งในประเทศและต่างประเทศ</w:t>
      </w:r>
      <w:r>
        <w:rPr>
          <w:rFonts w:ascii="Browallia New" w:hAnsi="Browallia New" w:cs="Browallia New"/>
          <w:sz w:val="28"/>
          <w:szCs w:val="28"/>
        </w:rPr>
        <w:t xml:space="preserve"> </w:t>
      </w:r>
      <w:r>
        <w:rPr>
          <w:rFonts w:ascii="Browallia New" w:hAnsi="Browallia New" w:cs="Browallia New" w:hint="cs"/>
          <w:sz w:val="28"/>
          <w:szCs w:val="28"/>
          <w:cs/>
        </w:rPr>
        <w:t>ประกอบด้วย</w:t>
      </w:r>
      <w:r w:rsidRPr="006E27CF">
        <w:rPr>
          <w:rFonts w:ascii="Browallia New" w:hAnsi="Browallia New" w:cs="Browallia New"/>
          <w:sz w:val="28"/>
          <w:szCs w:val="28"/>
          <w:cs/>
        </w:rPr>
        <w:t>รายได้จากการขายสินค้า</w:t>
      </w:r>
      <w:r w:rsidRPr="00225396">
        <w:rPr>
          <w:rFonts w:ascii="Browallia New" w:hAnsi="Browallia New" w:cs="Browallia New"/>
          <w:sz w:val="28"/>
          <w:szCs w:val="28"/>
          <w:cs/>
        </w:rPr>
        <w:t>และ</w:t>
      </w:r>
      <w:r w:rsidRPr="008A2D00">
        <w:rPr>
          <w:rFonts w:ascii="Browallia New" w:hAnsi="Browallia New" w:cs="Browallia New"/>
          <w:sz w:val="28"/>
          <w:szCs w:val="28"/>
          <w:cs/>
        </w:rPr>
        <w:t>รายได้ดอกผลเช่าซื้อ</w:t>
      </w:r>
      <w:r w:rsidRPr="00225396">
        <w:rPr>
          <w:rFonts w:ascii="Browallia New" w:hAnsi="Browallia New" w:cs="Browallia New"/>
          <w:sz w:val="28"/>
          <w:szCs w:val="28"/>
          <w:cs/>
        </w:rPr>
        <w:t xml:space="preserve"> </w:t>
      </w:r>
      <w:r>
        <w:rPr>
          <w:rFonts w:ascii="Browallia New" w:hAnsi="Browallia New" w:cs="Browallia New" w:hint="cs"/>
          <w:sz w:val="28"/>
          <w:szCs w:val="28"/>
          <w:cs/>
        </w:rPr>
        <w:t>รายได้จากการขาย</w:t>
      </w:r>
      <w:r w:rsidRPr="00225396">
        <w:rPr>
          <w:rFonts w:ascii="Browallia New" w:hAnsi="Browallia New" w:cs="Browallia New"/>
          <w:sz w:val="28"/>
          <w:szCs w:val="28"/>
          <w:cs/>
        </w:rPr>
        <w:t xml:space="preserve">อสังหาริมทรัพย์ </w:t>
      </w:r>
      <w:r w:rsidRPr="00A667E4">
        <w:rPr>
          <w:rFonts w:ascii="Browallia New" w:hAnsi="Browallia New" w:cs="Browallia New"/>
          <w:sz w:val="28"/>
          <w:szCs w:val="28"/>
          <w:cs/>
        </w:rPr>
        <w:t>รายได้จากการให้เช่า</w:t>
      </w:r>
      <w:r>
        <w:rPr>
          <w:rFonts w:ascii="Browallia New" w:hAnsi="Browallia New" w:cs="Browallia New"/>
          <w:sz w:val="28"/>
          <w:szCs w:val="28"/>
        </w:rPr>
        <w:t xml:space="preserve"> </w:t>
      </w:r>
      <w:r w:rsidRPr="00E700DD">
        <w:rPr>
          <w:rFonts w:ascii="Browallia New" w:hAnsi="Browallia New" w:cs="Browallia New"/>
          <w:sz w:val="28"/>
          <w:szCs w:val="28"/>
          <w:cs/>
        </w:rPr>
        <w:t>รายได้จากกิจการโรงแรม</w:t>
      </w:r>
      <w:r>
        <w:rPr>
          <w:rFonts w:ascii="Browallia New" w:hAnsi="Browallia New" w:cs="Browallia New"/>
          <w:sz w:val="28"/>
          <w:szCs w:val="28"/>
        </w:rPr>
        <w:t xml:space="preserve"> </w:t>
      </w:r>
      <w:r w:rsidRPr="00D2747C">
        <w:rPr>
          <w:rFonts w:ascii="Browallia New" w:hAnsi="Browallia New" w:cs="Browallia New"/>
          <w:sz w:val="28"/>
          <w:szCs w:val="28"/>
          <w:cs/>
          <w:lang w:val="en-GB"/>
        </w:rPr>
        <w:t>รายได้ค่าบริการ</w:t>
      </w:r>
      <w:r w:rsidRPr="00225396">
        <w:rPr>
          <w:rFonts w:ascii="Browallia New" w:hAnsi="Browallia New" w:cs="Browallia New"/>
          <w:sz w:val="28"/>
          <w:szCs w:val="28"/>
          <w:cs/>
          <w:lang w:val="en-GB"/>
        </w:rPr>
        <w:t xml:space="preserve"> </w:t>
      </w:r>
      <w:r w:rsidRPr="00225396">
        <w:rPr>
          <w:rFonts w:ascii="Browallia New" w:hAnsi="Browallia New" w:cs="Browallia New"/>
          <w:sz w:val="28"/>
          <w:szCs w:val="28"/>
          <w:cs/>
        </w:rPr>
        <w:t>และ</w:t>
      </w:r>
      <w:r>
        <w:rPr>
          <w:rFonts w:ascii="Browallia New" w:hAnsi="Browallia New" w:cs="Browallia New" w:hint="cs"/>
          <w:sz w:val="28"/>
          <w:szCs w:val="28"/>
          <w:cs/>
        </w:rPr>
        <w:t>รายได้ค่า</w:t>
      </w:r>
      <w:r w:rsidRPr="00225396">
        <w:rPr>
          <w:rFonts w:ascii="Browallia New" w:hAnsi="Browallia New" w:cs="Browallia New"/>
          <w:sz w:val="28"/>
          <w:szCs w:val="28"/>
          <w:cs/>
        </w:rPr>
        <w:t>บริการจัดทำโฆษณาประชาสัมพันธ์และจัดงานกิจกรรม</w:t>
      </w:r>
      <w:r w:rsidRPr="002C194A">
        <w:rPr>
          <w:rFonts w:ascii="Browallia New" w:hAnsi="Browallia New" w:cs="Browallia New"/>
          <w:sz w:val="28"/>
          <w:szCs w:val="28"/>
          <w:cs/>
        </w:rPr>
        <w:t xml:space="preserve"> </w:t>
      </w:r>
      <w:r w:rsidRPr="00225396">
        <w:rPr>
          <w:rFonts w:ascii="Browallia New" w:hAnsi="Browallia New" w:cs="Browallia New"/>
          <w:sz w:val="28"/>
          <w:szCs w:val="28"/>
          <w:cs/>
        </w:rPr>
        <w:t>กลุ่ม</w:t>
      </w:r>
      <w:r w:rsidRPr="002C194A">
        <w:rPr>
          <w:rFonts w:ascii="Browallia New" w:hAnsi="Browallia New" w:cs="Browallia New"/>
          <w:sz w:val="28"/>
          <w:szCs w:val="28"/>
          <w:cs/>
        </w:rPr>
        <w:t>บริษัท</w:t>
      </w:r>
      <w:r w:rsidRPr="002C194A">
        <w:rPr>
          <w:rFonts w:ascii="Browallia New" w:hAnsi="Browallia New" w:cs="Browallia New"/>
          <w:szCs w:val="28"/>
          <w:shd w:val="clear" w:color="auto" w:fill="FFFFFF"/>
          <w:cs/>
        </w:rPr>
        <w:t>ได้เปิดเผยข้อมูลการจำแนกรายได้</w:t>
      </w:r>
      <w:r>
        <w:rPr>
          <w:rFonts w:ascii="Browallia New" w:hAnsi="Browallia New" w:cs="Browallia New" w:hint="cs"/>
          <w:szCs w:val="28"/>
          <w:shd w:val="clear" w:color="auto" w:fill="FFFFFF"/>
          <w:cs/>
        </w:rPr>
        <w:t>จากการดำเนินธุรกิจหลัก</w:t>
      </w:r>
      <w:r w:rsidRPr="002C194A">
        <w:rPr>
          <w:rFonts w:ascii="Browallia New" w:hAnsi="Browallia New" w:cs="Browallia New"/>
          <w:szCs w:val="28"/>
          <w:shd w:val="clear" w:color="auto" w:fill="FFFFFF"/>
          <w:cs/>
        </w:rPr>
        <w:t>ตามภูมิศาสตร์</w:t>
      </w:r>
      <w:r>
        <w:rPr>
          <w:rFonts w:ascii="Browallia New" w:hAnsi="Browallia New" w:cs="Browallia New" w:hint="cs"/>
          <w:szCs w:val="28"/>
          <w:shd w:val="clear" w:color="auto" w:fill="FFFFFF"/>
          <w:cs/>
        </w:rPr>
        <w:t xml:space="preserve"> </w:t>
      </w:r>
      <w:r>
        <w:rPr>
          <w:rFonts w:ascii="Browallia New" w:hAnsi="Browallia New" w:cs="Browallia New" w:hint="cs"/>
          <w:sz w:val="28"/>
          <w:szCs w:val="28"/>
          <w:cs/>
        </w:rPr>
        <w:t>โดยไม่รวมรายได้จาก</w:t>
      </w:r>
      <w:r w:rsidRPr="003B2CE4">
        <w:rPr>
          <w:rFonts w:ascii="Browallia New" w:hAnsi="Browallia New" w:cs="Browallia New"/>
          <w:sz w:val="28"/>
          <w:szCs w:val="28"/>
          <w:cs/>
        </w:rPr>
        <w:t>ดอกเบี้ยรับ</w:t>
      </w:r>
      <w:r>
        <w:rPr>
          <w:rFonts w:ascii="Browallia New" w:hAnsi="Browallia New" w:cs="Browallia New"/>
          <w:szCs w:val="28"/>
          <w:shd w:val="clear" w:color="auto" w:fill="FFFFFF"/>
        </w:rPr>
        <w:t xml:space="preserve"> </w:t>
      </w:r>
      <w:r>
        <w:rPr>
          <w:rFonts w:ascii="Browallia New" w:hAnsi="Browallia New" w:cs="Browallia New" w:hint="cs"/>
          <w:szCs w:val="28"/>
          <w:shd w:val="clear" w:color="auto" w:fill="FFFFFF"/>
          <w:cs/>
        </w:rPr>
        <w:t>และ</w:t>
      </w:r>
      <w:r w:rsidRPr="00594179">
        <w:rPr>
          <w:rFonts w:ascii="Browallia New" w:hAnsi="Browallia New" w:cs="Browallia New"/>
          <w:szCs w:val="28"/>
          <w:shd w:val="clear" w:color="auto" w:fill="FFFFFF"/>
          <w:cs/>
        </w:rPr>
        <w:t>แยกตามการรับรู้รายได้</w:t>
      </w:r>
      <w:r w:rsidR="0081419D" w:rsidRPr="00C2555B">
        <w:rPr>
          <w:rFonts w:ascii="Browallia New" w:hAnsi="Browallia New" w:cs="Browallia New"/>
          <w:sz w:val="28"/>
          <w:szCs w:val="28"/>
          <w:cs/>
        </w:rPr>
        <w:t xml:space="preserve">สำหรับงวดสามเดือนสิ้นสุดวันที่ </w:t>
      </w:r>
      <w:r w:rsidR="00156A13" w:rsidRPr="009055F0">
        <w:rPr>
          <w:rFonts w:ascii="Browallia New" w:hAnsi="Browallia New" w:cs="Browallia New"/>
          <w:spacing w:val="-2"/>
          <w:sz w:val="28"/>
          <w:szCs w:val="28"/>
        </w:rPr>
        <w:t>3</w:t>
      </w:r>
      <w:r w:rsidR="003B3B06" w:rsidRPr="003B3B06">
        <w:rPr>
          <w:rFonts w:ascii="Browallia New" w:hAnsi="Browallia New" w:cs="Browallia New" w:hint="cs"/>
          <w:spacing w:val="-2"/>
          <w:sz w:val="28"/>
          <w:szCs w:val="28"/>
        </w:rPr>
        <w:t>1</w:t>
      </w:r>
      <w:r w:rsidR="008C31AE">
        <w:rPr>
          <w:rFonts w:ascii="Browallia New" w:hAnsi="Browallia New" w:cs="Browallia New" w:hint="cs"/>
          <w:spacing w:val="-2"/>
          <w:sz w:val="28"/>
          <w:szCs w:val="28"/>
          <w:cs/>
        </w:rPr>
        <w:t xml:space="preserve"> มีนาคม</w:t>
      </w:r>
      <w:r w:rsidR="0081419D" w:rsidRPr="00C2555B">
        <w:rPr>
          <w:rFonts w:ascii="Browallia New" w:hAnsi="Browallia New" w:cs="Browallia New"/>
          <w:sz w:val="28"/>
          <w:szCs w:val="28"/>
          <w:cs/>
        </w:rPr>
        <w:t xml:space="preserve">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1419D" w:rsidRPr="00C2555B">
        <w:rPr>
          <w:rFonts w:ascii="Browallia New" w:hAnsi="Browallia New" w:cs="Browallia New"/>
          <w:sz w:val="28"/>
          <w:szCs w:val="28"/>
          <w:cs/>
        </w:rPr>
        <w:t xml:space="preserve"> และ </w:t>
      </w:r>
      <w:r w:rsidR="0081419D"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2</w:t>
      </w:r>
      <w:r w:rsidR="0081419D" w:rsidRPr="00C2555B">
        <w:rPr>
          <w:rFonts w:ascii="Browallia New" w:hAnsi="Browallia New" w:cs="Browallia New"/>
          <w:sz w:val="28"/>
          <w:szCs w:val="28"/>
          <w:cs/>
        </w:rPr>
        <w:t xml:space="preserve"> มีดังต่อไปนี้</w:t>
      </w:r>
    </w:p>
    <w:p w14:paraId="40AE6267" w14:textId="701F2522" w:rsidR="006971B8" w:rsidRDefault="006971B8" w:rsidP="0081419D">
      <w:pPr>
        <w:spacing w:line="240" w:lineRule="auto"/>
        <w:ind w:left="426"/>
        <w:jc w:val="thaiDistribute"/>
        <w:rPr>
          <w:rFonts w:ascii="Browallia New" w:hAnsi="Browallia New" w:cs="Browallia New"/>
          <w:sz w:val="28"/>
          <w:szCs w:val="28"/>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824103" w14:paraId="7D307AA7" w14:textId="77777777" w:rsidTr="001F10C7">
        <w:tc>
          <w:tcPr>
            <w:tcW w:w="2409" w:type="dxa"/>
          </w:tcPr>
          <w:p w14:paraId="10061B99" w14:textId="77777777" w:rsidR="00156A13" w:rsidRPr="00824103"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62DD" w:rsidRDefault="00156A13" w:rsidP="001F10C7">
            <w:pPr>
              <w:spacing w:line="240" w:lineRule="auto"/>
              <w:jc w:val="right"/>
              <w:rPr>
                <w:rFonts w:ascii="Browallia New" w:hAnsi="Browallia New" w:cs="Browallia New"/>
                <w:sz w:val="20"/>
                <w:szCs w:val="20"/>
              </w:rPr>
            </w:pPr>
            <w:r w:rsidRPr="00B762DD">
              <w:rPr>
                <w:rFonts w:ascii="Browallia New" w:hAnsi="Browallia New" w:cs="Browallia New"/>
                <w:sz w:val="20"/>
                <w:szCs w:val="20"/>
                <w:cs/>
              </w:rPr>
              <w:t>(หน่วย : ล้านบาท)</w:t>
            </w:r>
          </w:p>
        </w:tc>
      </w:tr>
      <w:tr w:rsidR="00156A13" w:rsidRPr="00824103" w14:paraId="0E5643C7" w14:textId="77777777" w:rsidTr="001F10C7">
        <w:tblPrEx>
          <w:tblBorders>
            <w:bottom w:val="single" w:sz="4" w:space="0" w:color="auto"/>
          </w:tblBorders>
        </w:tblPrEx>
        <w:trPr>
          <w:tblHeader/>
        </w:trPr>
        <w:tc>
          <w:tcPr>
            <w:tcW w:w="2409" w:type="dxa"/>
          </w:tcPr>
          <w:p w14:paraId="47DE4A2F" w14:textId="77777777" w:rsidR="00156A13" w:rsidRPr="00824103"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vAlign w:val="bottom"/>
          </w:tcPr>
          <w:p w14:paraId="35D0CE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ธุรกิจขายและ</w:t>
            </w:r>
          </w:p>
          <w:p w14:paraId="267FC44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ให้เช่าซื้อ</w:t>
            </w:r>
          </w:p>
        </w:tc>
        <w:tc>
          <w:tcPr>
            <w:tcW w:w="1412" w:type="dxa"/>
            <w:gridSpan w:val="2"/>
            <w:vAlign w:val="bottom"/>
          </w:tcPr>
          <w:p w14:paraId="0E99321B"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ธุรกิจพัฒนาอสังหาริมทรัพย์</w:t>
            </w:r>
          </w:p>
        </w:tc>
        <w:tc>
          <w:tcPr>
            <w:tcW w:w="1457" w:type="dxa"/>
            <w:gridSpan w:val="2"/>
            <w:vAlign w:val="bottom"/>
          </w:tcPr>
          <w:p w14:paraId="262401A3"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ธุรกิจโรงแรม</w:t>
            </w:r>
          </w:p>
        </w:tc>
        <w:tc>
          <w:tcPr>
            <w:tcW w:w="1452" w:type="dxa"/>
            <w:gridSpan w:val="2"/>
            <w:vAlign w:val="bottom"/>
          </w:tcPr>
          <w:p w14:paraId="451D0AA8"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ธุรกิจตัวแทนขายอสังหาริมทรัพย์</w:t>
            </w:r>
          </w:p>
        </w:tc>
        <w:tc>
          <w:tcPr>
            <w:tcW w:w="1479" w:type="dxa"/>
            <w:gridSpan w:val="2"/>
            <w:vAlign w:val="bottom"/>
          </w:tcPr>
          <w:p w14:paraId="062EA3EE"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ธุรกิจบริการจัดทำโฆษณาประชาสัมพันธ์</w:t>
            </w:r>
          </w:p>
          <w:p w14:paraId="46538D38" w14:textId="77777777"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B762DD">
              <w:rPr>
                <w:rFonts w:ascii="Browallia New" w:hAnsi="Browallia New" w:cs="Browallia New"/>
                <w:sz w:val="20"/>
                <w:szCs w:val="20"/>
                <w:cs/>
              </w:rPr>
              <w:t>และจัดงานกิจกรรม</w:t>
            </w:r>
          </w:p>
        </w:tc>
        <w:tc>
          <w:tcPr>
            <w:tcW w:w="1632" w:type="dxa"/>
            <w:gridSpan w:val="2"/>
            <w:vAlign w:val="bottom"/>
          </w:tcPr>
          <w:p w14:paraId="0E5D7A2F"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r w:rsidRPr="00B762DD">
              <w:rPr>
                <w:rFonts w:ascii="Browallia New" w:hAnsi="Browallia New" w:cs="Browallia New"/>
                <w:sz w:val="20"/>
                <w:szCs w:val="20"/>
                <w:cs/>
              </w:rPr>
              <w:t>ธุรกิจอื่นๆ</w:t>
            </w:r>
            <w:r w:rsidR="009A2DBA">
              <w:rPr>
                <w:rFonts w:ascii="Browallia New" w:hAnsi="Browallia New" w:cs="Browallia New" w:hint="cs"/>
                <w:sz w:val="20"/>
                <w:szCs w:val="20"/>
                <w:cs/>
              </w:rPr>
              <w:t xml:space="preserve"> </w:t>
            </w:r>
            <w:r w:rsidR="009A2DBA">
              <w:rPr>
                <w:rFonts w:ascii="Browallia New" w:hAnsi="Browallia New" w:cs="Browallia New"/>
                <w:sz w:val="20"/>
                <w:szCs w:val="20"/>
              </w:rPr>
              <w:t xml:space="preserve">/ </w:t>
            </w:r>
            <w:r w:rsidR="009A2DBA">
              <w:rPr>
                <w:rFonts w:ascii="Browallia New" w:hAnsi="Browallia New" w:cs="Browallia New" w:hint="cs"/>
                <w:sz w:val="20"/>
                <w:szCs w:val="20"/>
                <w:cs/>
              </w:rPr>
              <w:t>รายได้อื่น</w:t>
            </w:r>
            <w:r w:rsidR="006B3330">
              <w:rPr>
                <w:rFonts w:ascii="Browallia New" w:hAnsi="Browallia New" w:cs="Browallia New" w:hint="cs"/>
                <w:sz w:val="20"/>
                <w:szCs w:val="20"/>
                <w:cs/>
              </w:rPr>
              <w:t>ๆ</w:t>
            </w:r>
          </w:p>
        </w:tc>
        <w:tc>
          <w:tcPr>
            <w:tcW w:w="1348" w:type="dxa"/>
            <w:gridSpan w:val="2"/>
            <w:vAlign w:val="bottom"/>
          </w:tcPr>
          <w:p w14:paraId="30465F67"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การตัดรายการบัญชีระหว่างกัน</w:t>
            </w:r>
          </w:p>
        </w:tc>
        <w:tc>
          <w:tcPr>
            <w:tcW w:w="1426" w:type="dxa"/>
            <w:gridSpan w:val="2"/>
            <w:vAlign w:val="bottom"/>
          </w:tcPr>
          <w:p w14:paraId="16C6CFA2"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62DD" w:rsidRDefault="00156A13" w:rsidP="001F10C7">
            <w:pPr>
              <w:pBdr>
                <w:bottom w:val="single" w:sz="4" w:space="1" w:color="auto"/>
              </w:pBdr>
              <w:spacing w:line="240" w:lineRule="auto"/>
              <w:jc w:val="center"/>
              <w:rPr>
                <w:rFonts w:ascii="Browallia New" w:hAnsi="Browallia New" w:cs="Browallia New"/>
                <w:sz w:val="20"/>
                <w:szCs w:val="20"/>
                <w:cs/>
              </w:rPr>
            </w:pPr>
            <w:r w:rsidRPr="00B762DD">
              <w:rPr>
                <w:rFonts w:ascii="Browallia New" w:hAnsi="Browallia New" w:cs="Browallia New"/>
                <w:sz w:val="20"/>
                <w:szCs w:val="20"/>
                <w:cs/>
              </w:rPr>
              <w:t>งบการเงินรวม</w:t>
            </w:r>
          </w:p>
        </w:tc>
      </w:tr>
      <w:tr w:rsidR="00156A13" w:rsidRPr="00824103" w14:paraId="423D48E5" w14:textId="77777777" w:rsidTr="001F10C7">
        <w:tblPrEx>
          <w:tblBorders>
            <w:bottom w:val="single" w:sz="4" w:space="0" w:color="auto"/>
          </w:tblBorders>
        </w:tblPrEx>
        <w:trPr>
          <w:tblHeader/>
        </w:trPr>
        <w:tc>
          <w:tcPr>
            <w:tcW w:w="2409" w:type="dxa"/>
          </w:tcPr>
          <w:p w14:paraId="1E72E204" w14:textId="77777777" w:rsidR="00156A13" w:rsidRPr="00824103" w:rsidRDefault="00156A13" w:rsidP="001F10C7">
            <w:pPr>
              <w:spacing w:line="240" w:lineRule="auto"/>
              <w:rPr>
                <w:rFonts w:ascii="Browallia New" w:hAnsi="Browallia New" w:cs="Browallia New"/>
                <w:sz w:val="19"/>
                <w:szCs w:val="19"/>
                <w:cs/>
                <w:lang w:val="en-GB"/>
              </w:rPr>
            </w:pPr>
          </w:p>
        </w:tc>
        <w:tc>
          <w:tcPr>
            <w:tcW w:w="11643" w:type="dxa"/>
            <w:gridSpan w:val="16"/>
          </w:tcPr>
          <w:p w14:paraId="38557A30" w14:textId="5E7B4F48" w:rsidR="00156A13" w:rsidRPr="00824103" w:rsidRDefault="00156A13" w:rsidP="001F10C7">
            <w:pPr>
              <w:pBdr>
                <w:bottom w:val="single" w:sz="4" w:space="1" w:color="auto"/>
              </w:pBdr>
              <w:spacing w:line="240" w:lineRule="auto"/>
              <w:jc w:val="center"/>
              <w:rPr>
                <w:rFonts w:ascii="Browallia New" w:hAnsi="Browallia New" w:cs="Browallia New"/>
                <w:sz w:val="19"/>
                <w:szCs w:val="19"/>
                <w:cs/>
              </w:rPr>
            </w:pPr>
            <w:r w:rsidRPr="00824103">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3</w:t>
            </w:r>
            <w:r w:rsidR="003B3B06" w:rsidRPr="003B3B06">
              <w:rPr>
                <w:rFonts w:ascii="Browallia New" w:hAnsi="Browallia New" w:cs="Browallia New" w:hint="cs"/>
                <w:sz w:val="20"/>
                <w:szCs w:val="20"/>
              </w:rPr>
              <w:t>1</w:t>
            </w:r>
            <w:r w:rsidR="008C31AE">
              <w:rPr>
                <w:rFonts w:ascii="Browallia New" w:hAnsi="Browallia New" w:cs="Browallia New" w:hint="cs"/>
                <w:sz w:val="20"/>
                <w:szCs w:val="20"/>
                <w:cs/>
              </w:rPr>
              <w:t xml:space="preserve"> มีนาคม</w:t>
            </w:r>
          </w:p>
        </w:tc>
      </w:tr>
      <w:tr w:rsidR="00CD10EE" w:rsidRPr="00824103" w14:paraId="492FA41E" w14:textId="77777777" w:rsidTr="001F10C7">
        <w:tblPrEx>
          <w:tblBorders>
            <w:bottom w:val="single" w:sz="4" w:space="0" w:color="auto"/>
          </w:tblBorders>
        </w:tblPrEx>
        <w:trPr>
          <w:tblHeader/>
        </w:trPr>
        <w:tc>
          <w:tcPr>
            <w:tcW w:w="2409" w:type="dxa"/>
          </w:tcPr>
          <w:p w14:paraId="442261A4" w14:textId="77777777" w:rsidR="00CD10EE" w:rsidRPr="000202EF" w:rsidRDefault="00CD10EE" w:rsidP="00CD10EE">
            <w:pPr>
              <w:spacing w:line="240" w:lineRule="auto"/>
              <w:rPr>
                <w:rFonts w:ascii="Browallia New" w:hAnsi="Browallia New" w:cs="Browallia New"/>
                <w:sz w:val="19"/>
                <w:szCs w:val="19"/>
                <w:cs/>
                <w:lang w:val="en-GB"/>
              </w:rPr>
            </w:pPr>
          </w:p>
        </w:tc>
        <w:tc>
          <w:tcPr>
            <w:tcW w:w="709" w:type="dxa"/>
          </w:tcPr>
          <w:p w14:paraId="7608B25B" w14:textId="7BCCBD4A"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8" w:type="dxa"/>
          </w:tcPr>
          <w:p w14:paraId="46AF4ED6" w14:textId="3627DC1E"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90" w:type="dxa"/>
          </w:tcPr>
          <w:p w14:paraId="4E70324C" w14:textId="65F98CED"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2" w:type="dxa"/>
          </w:tcPr>
          <w:p w14:paraId="41465D2F" w14:textId="19FFC994"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7" w:type="dxa"/>
          </w:tcPr>
          <w:p w14:paraId="4371AA2B" w14:textId="6C0C3026"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7A9A0225" w14:textId="407D1EB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32" w:type="dxa"/>
          </w:tcPr>
          <w:p w14:paraId="01512D12" w14:textId="59FB12D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20" w:type="dxa"/>
          </w:tcPr>
          <w:p w14:paraId="223AC71C" w14:textId="2D93CC03"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71" w:type="dxa"/>
          </w:tcPr>
          <w:p w14:paraId="43F54029" w14:textId="32FBF62B"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8" w:type="dxa"/>
          </w:tcPr>
          <w:p w14:paraId="32AB32B5" w14:textId="0600820B"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810" w:type="dxa"/>
          </w:tcPr>
          <w:p w14:paraId="6CC528C3" w14:textId="61146F4F"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822" w:type="dxa"/>
          </w:tcPr>
          <w:p w14:paraId="62B9A6F7" w14:textId="5E26D58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689" w:type="dxa"/>
          </w:tcPr>
          <w:p w14:paraId="074741C1" w14:textId="41288969"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659" w:type="dxa"/>
          </w:tcPr>
          <w:p w14:paraId="53B22B6E" w14:textId="3A94472D"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c>
          <w:tcPr>
            <w:tcW w:w="717" w:type="dxa"/>
          </w:tcPr>
          <w:p w14:paraId="7538FC24" w14:textId="014C1478" w:rsidR="00CD10EE" w:rsidRPr="000202EF" w:rsidRDefault="003B3B06" w:rsidP="00CD10EE">
            <w:pPr>
              <w:pBdr>
                <w:bottom w:val="single" w:sz="4" w:space="1" w:color="auto"/>
              </w:pBdr>
              <w:spacing w:line="240" w:lineRule="auto"/>
              <w:jc w:val="center"/>
              <w:rPr>
                <w:rFonts w:ascii="Browallia New" w:hAnsi="Browallia New" w:cs="Browallia New"/>
                <w:sz w:val="20"/>
                <w:szCs w:val="20"/>
              </w:rPr>
            </w:pPr>
            <w:r w:rsidRPr="003B3B06">
              <w:rPr>
                <w:rFonts w:ascii="Browallia New" w:hAnsi="Browallia New" w:cs="Browallia New" w:hint="cs"/>
                <w:sz w:val="20"/>
                <w:szCs w:val="20"/>
              </w:rPr>
              <w:t>2563</w:t>
            </w:r>
          </w:p>
        </w:tc>
        <w:tc>
          <w:tcPr>
            <w:tcW w:w="709" w:type="dxa"/>
          </w:tcPr>
          <w:p w14:paraId="262DE179" w14:textId="2A726ABA" w:rsidR="00CD10EE" w:rsidRPr="000202EF" w:rsidRDefault="00CD10EE" w:rsidP="00CD10EE">
            <w:pPr>
              <w:pBdr>
                <w:bottom w:val="single" w:sz="4" w:space="1" w:color="auto"/>
              </w:pBdr>
              <w:spacing w:line="240" w:lineRule="auto"/>
              <w:jc w:val="center"/>
              <w:rPr>
                <w:rFonts w:ascii="Browallia New" w:hAnsi="Browallia New" w:cs="Browallia New"/>
                <w:sz w:val="20"/>
                <w:szCs w:val="20"/>
              </w:rPr>
            </w:pPr>
            <w:r w:rsidRPr="000202EF">
              <w:rPr>
                <w:rFonts w:ascii="Browallia New" w:hAnsi="Browallia New" w:cs="Browallia New"/>
                <w:sz w:val="20"/>
                <w:szCs w:val="20"/>
              </w:rPr>
              <w:t>2562</w:t>
            </w:r>
          </w:p>
        </w:tc>
      </w:tr>
      <w:tr w:rsidR="00156A13" w:rsidRPr="00824103" w14:paraId="2AD25E27" w14:textId="77777777" w:rsidTr="001F10C7">
        <w:tblPrEx>
          <w:tblBorders>
            <w:bottom w:val="single" w:sz="4" w:space="0" w:color="auto"/>
          </w:tblBorders>
        </w:tblPrEx>
        <w:tc>
          <w:tcPr>
            <w:tcW w:w="2409" w:type="dxa"/>
            <w:tcBorders>
              <w:bottom w:val="nil"/>
            </w:tcBorders>
          </w:tcPr>
          <w:p w14:paraId="43B7DF7A" w14:textId="77777777" w:rsidR="00156A13" w:rsidRPr="000202EF"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0202EF"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0202EF"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0202EF"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0202EF"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0202EF"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0202EF"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0202EF"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0202EF"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0202EF"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0202EF"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0202EF"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C961D5" w14:paraId="1D88383D" w14:textId="77777777" w:rsidTr="00CD10EE">
        <w:tblPrEx>
          <w:tblBorders>
            <w:bottom w:val="single" w:sz="4" w:space="0" w:color="auto"/>
          </w:tblBorders>
        </w:tblPrEx>
        <w:tc>
          <w:tcPr>
            <w:tcW w:w="2409" w:type="dxa"/>
            <w:tcBorders>
              <w:bottom w:val="nil"/>
            </w:tcBorders>
          </w:tcPr>
          <w:p w14:paraId="6372CA5E" w14:textId="6035979E" w:rsidR="00CD10EE" w:rsidRPr="000202EF" w:rsidRDefault="00CD10EE" w:rsidP="00CD10EE">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รายได้</w:t>
            </w:r>
            <w:r w:rsidR="007D4FBD">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0202EF"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0202EF"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0202EF"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0202EF"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0202EF"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0202EF"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0202EF"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0202EF"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0202EF"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0202EF"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0202EF"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0202EF"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0202EF"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0202EF"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0202EF" w:rsidRDefault="00CD10EE" w:rsidP="007A18DC">
            <w:pPr>
              <w:tabs>
                <w:tab w:val="clear" w:pos="227"/>
                <w:tab w:val="decimal" w:pos="252"/>
              </w:tabs>
              <w:spacing w:line="240" w:lineRule="auto"/>
              <w:jc w:val="right"/>
              <w:rPr>
                <w:rFonts w:ascii="Browallia New" w:hAnsi="Browallia New" w:cs="Browallia New"/>
                <w:sz w:val="20"/>
                <w:szCs w:val="20"/>
              </w:rPr>
            </w:pPr>
          </w:p>
        </w:tc>
      </w:tr>
      <w:tr w:rsidR="00ED1AAA" w:rsidRPr="00C961D5" w14:paraId="047EB840" w14:textId="77777777" w:rsidTr="00CD10EE">
        <w:tblPrEx>
          <w:tblBorders>
            <w:bottom w:val="single" w:sz="4" w:space="0" w:color="auto"/>
          </w:tblBorders>
        </w:tblPrEx>
        <w:tc>
          <w:tcPr>
            <w:tcW w:w="2409" w:type="dxa"/>
            <w:tcBorders>
              <w:bottom w:val="nil"/>
            </w:tcBorders>
          </w:tcPr>
          <w:p w14:paraId="7A6FC22B" w14:textId="50B8C110" w:rsidR="00ED1AAA" w:rsidRPr="007A18DC" w:rsidRDefault="00ED1AAA" w:rsidP="00ED1AAA">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Pr>
                <w:rFonts w:ascii="Browallia New" w:hAnsi="Browallia New" w:cs="Browallia New" w:hint="cs"/>
                <w:sz w:val="20"/>
                <w:szCs w:val="20"/>
                <w:cs/>
              </w:rPr>
              <w:t>ในประเทศ</w:t>
            </w:r>
          </w:p>
        </w:tc>
        <w:tc>
          <w:tcPr>
            <w:tcW w:w="709" w:type="dxa"/>
            <w:tcBorders>
              <w:bottom w:val="nil"/>
            </w:tcBorders>
            <w:vAlign w:val="bottom"/>
          </w:tcPr>
          <w:p w14:paraId="2C78E48F" w14:textId="6D9A8D3B" w:rsidR="00ED1AAA" w:rsidRPr="000202EF"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36</w:t>
            </w:r>
            <w:r w:rsidR="00AE342E" w:rsidRPr="00EA1F1C">
              <w:rPr>
                <w:rFonts w:ascii="Browallia New" w:hAnsi="Browallia New" w:cs="Browallia New"/>
                <w:sz w:val="20"/>
                <w:szCs w:val="20"/>
              </w:rPr>
              <w:t>2</w:t>
            </w:r>
          </w:p>
        </w:tc>
        <w:tc>
          <w:tcPr>
            <w:tcW w:w="728" w:type="dxa"/>
            <w:tcBorders>
              <w:bottom w:val="nil"/>
            </w:tcBorders>
            <w:vAlign w:val="bottom"/>
          </w:tcPr>
          <w:p w14:paraId="34E4FC05" w14:textId="20656E2B" w:rsidR="00ED1AAA" w:rsidRPr="00BD0255"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419</w:t>
            </w:r>
          </w:p>
        </w:tc>
        <w:tc>
          <w:tcPr>
            <w:tcW w:w="690" w:type="dxa"/>
            <w:tcBorders>
              <w:bottom w:val="nil"/>
            </w:tcBorders>
            <w:vAlign w:val="bottom"/>
          </w:tcPr>
          <w:p w14:paraId="4FA51CE3" w14:textId="31363AC0" w:rsidR="00ED1AAA" w:rsidRPr="000202EF"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91</w:t>
            </w:r>
          </w:p>
        </w:tc>
        <w:tc>
          <w:tcPr>
            <w:tcW w:w="722" w:type="dxa"/>
            <w:tcBorders>
              <w:bottom w:val="nil"/>
            </w:tcBorders>
            <w:vAlign w:val="bottom"/>
          </w:tcPr>
          <w:p w14:paraId="0C521ED6" w14:textId="5BF8523E" w:rsidR="00ED1AAA" w:rsidRPr="00BD0255"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156</w:t>
            </w:r>
          </w:p>
        </w:tc>
        <w:tc>
          <w:tcPr>
            <w:tcW w:w="737" w:type="dxa"/>
            <w:tcBorders>
              <w:bottom w:val="nil"/>
            </w:tcBorders>
            <w:vAlign w:val="bottom"/>
          </w:tcPr>
          <w:p w14:paraId="4575C093" w14:textId="5D28F1EA" w:rsidR="00ED1AAA" w:rsidRPr="000202EF"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10</w:t>
            </w:r>
            <w:r w:rsidR="00013A8D" w:rsidRPr="00EA1F1C">
              <w:rPr>
                <w:rFonts w:ascii="Browallia New" w:hAnsi="Browallia New" w:cs="Browallia New"/>
                <w:sz w:val="20"/>
                <w:szCs w:val="20"/>
              </w:rPr>
              <w:t>3</w:t>
            </w:r>
          </w:p>
        </w:tc>
        <w:tc>
          <w:tcPr>
            <w:tcW w:w="720" w:type="dxa"/>
            <w:tcBorders>
              <w:bottom w:val="nil"/>
            </w:tcBorders>
            <w:vAlign w:val="bottom"/>
          </w:tcPr>
          <w:p w14:paraId="51699028" w14:textId="2F163DFD" w:rsidR="00ED1AAA" w:rsidRPr="00BD0255"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126</w:t>
            </w:r>
          </w:p>
        </w:tc>
        <w:tc>
          <w:tcPr>
            <w:tcW w:w="732" w:type="dxa"/>
            <w:tcBorders>
              <w:bottom w:val="nil"/>
            </w:tcBorders>
            <w:vAlign w:val="bottom"/>
          </w:tcPr>
          <w:p w14:paraId="59CC36AE" w14:textId="0F724322" w:rsidR="00ED1AAA" w:rsidRPr="000202EF" w:rsidRDefault="00ED1AAA" w:rsidP="00ED1AAA">
            <w:pPr>
              <w:spacing w:line="240" w:lineRule="auto"/>
              <w:jc w:val="right"/>
              <w:rPr>
                <w:rFonts w:ascii="Browallia New" w:hAnsi="Browallia New" w:cs="Browallia New"/>
                <w:sz w:val="20"/>
                <w:szCs w:val="20"/>
                <w:lang w:val="en-GB"/>
              </w:rPr>
            </w:pPr>
            <w:r w:rsidRPr="00EA1F1C">
              <w:rPr>
                <w:rFonts w:ascii="Browallia New" w:hAnsi="Browallia New" w:cs="Browallia New"/>
                <w:sz w:val="20"/>
                <w:szCs w:val="20"/>
                <w:lang w:val="en-GB"/>
              </w:rPr>
              <w:t>6</w:t>
            </w:r>
          </w:p>
        </w:tc>
        <w:tc>
          <w:tcPr>
            <w:tcW w:w="720" w:type="dxa"/>
            <w:tcBorders>
              <w:bottom w:val="nil"/>
            </w:tcBorders>
            <w:vAlign w:val="bottom"/>
          </w:tcPr>
          <w:p w14:paraId="0A5A9D7C" w14:textId="7929CD21" w:rsidR="00ED1AAA" w:rsidRPr="00BD0255" w:rsidRDefault="00ED1AAA" w:rsidP="00ED1AAA">
            <w:pPr>
              <w:tabs>
                <w:tab w:val="clear" w:pos="4451"/>
                <w:tab w:val="left" w:pos="507"/>
              </w:tabs>
              <w:spacing w:line="240" w:lineRule="auto"/>
              <w:jc w:val="right"/>
              <w:rPr>
                <w:rFonts w:ascii="Browallia New" w:hAnsi="Browallia New" w:cs="Browallia New"/>
                <w:sz w:val="20"/>
                <w:szCs w:val="20"/>
              </w:rPr>
            </w:pPr>
            <w:r w:rsidRPr="00EA1F1C">
              <w:rPr>
                <w:rFonts w:ascii="Browallia New" w:hAnsi="Browallia New" w:cs="Browallia New"/>
                <w:sz w:val="20"/>
                <w:szCs w:val="20"/>
                <w:lang w:val="en-GB"/>
              </w:rPr>
              <w:t>6</w:t>
            </w:r>
          </w:p>
        </w:tc>
        <w:tc>
          <w:tcPr>
            <w:tcW w:w="771" w:type="dxa"/>
            <w:tcBorders>
              <w:bottom w:val="nil"/>
            </w:tcBorders>
            <w:vAlign w:val="bottom"/>
          </w:tcPr>
          <w:p w14:paraId="51586394" w14:textId="06D583FD" w:rsidR="00ED1AAA" w:rsidRPr="000202EF" w:rsidRDefault="00EF62D1"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08" w:type="dxa"/>
            <w:tcBorders>
              <w:bottom w:val="nil"/>
            </w:tcBorders>
            <w:vAlign w:val="bottom"/>
          </w:tcPr>
          <w:p w14:paraId="46F1142F" w14:textId="3E79DFF2" w:rsidR="00ED1AAA" w:rsidRPr="00BD0255"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10" w:type="dxa"/>
            <w:tcBorders>
              <w:bottom w:val="nil"/>
            </w:tcBorders>
            <w:vAlign w:val="bottom"/>
          </w:tcPr>
          <w:p w14:paraId="29A02CBC" w14:textId="3AEE895B" w:rsidR="00ED1AAA" w:rsidRPr="000202EF" w:rsidRDefault="00ED1AAA"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22" w:type="dxa"/>
            <w:tcBorders>
              <w:bottom w:val="nil"/>
            </w:tcBorders>
            <w:vAlign w:val="bottom"/>
          </w:tcPr>
          <w:p w14:paraId="00E10417" w14:textId="5E064F8F" w:rsidR="00ED1AAA" w:rsidRPr="00BD0255" w:rsidRDefault="00DE146D"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5</w:t>
            </w:r>
          </w:p>
        </w:tc>
        <w:tc>
          <w:tcPr>
            <w:tcW w:w="689" w:type="dxa"/>
            <w:tcBorders>
              <w:bottom w:val="nil"/>
            </w:tcBorders>
            <w:vAlign w:val="bottom"/>
          </w:tcPr>
          <w:p w14:paraId="53668706" w14:textId="48353C8E" w:rsidR="00ED1AAA" w:rsidRPr="000202EF" w:rsidRDefault="00C1276B"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w:t>
            </w:r>
            <w:r w:rsidR="00EF62D1" w:rsidRPr="00EA1F1C">
              <w:rPr>
                <w:rFonts w:ascii="Browallia New" w:hAnsi="Browallia New" w:cs="Browallia New"/>
                <w:sz w:val="20"/>
                <w:szCs w:val="20"/>
              </w:rPr>
              <w:t>7</w:t>
            </w:r>
            <w:r w:rsidRPr="00EA1F1C">
              <w:rPr>
                <w:rFonts w:ascii="Browallia New" w:hAnsi="Browallia New" w:cs="Browallia New"/>
                <w:sz w:val="20"/>
                <w:szCs w:val="20"/>
              </w:rPr>
              <w:t>)</w:t>
            </w:r>
          </w:p>
        </w:tc>
        <w:tc>
          <w:tcPr>
            <w:tcW w:w="659" w:type="dxa"/>
            <w:tcBorders>
              <w:bottom w:val="nil"/>
            </w:tcBorders>
            <w:vAlign w:val="bottom"/>
          </w:tcPr>
          <w:p w14:paraId="1F56D284" w14:textId="746FDA04" w:rsidR="00ED1AAA" w:rsidRPr="00BD0255" w:rsidRDefault="00E121E2" w:rsidP="00ED1AAA">
            <w:pP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17" w:type="dxa"/>
            <w:tcBorders>
              <w:bottom w:val="nil"/>
            </w:tcBorders>
            <w:vAlign w:val="bottom"/>
          </w:tcPr>
          <w:p w14:paraId="60D6CF05" w14:textId="76DA66BF" w:rsidR="00ED1AAA" w:rsidRPr="000202EF" w:rsidRDefault="00F46BE2" w:rsidP="00ED1AAA">
            <w:pP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56</w:t>
            </w:r>
            <w:r w:rsidR="00EF62D1" w:rsidRPr="00EA1F1C">
              <w:rPr>
                <w:rFonts w:ascii="Browallia New" w:hAnsi="Browallia New" w:cs="Browallia New"/>
                <w:sz w:val="20"/>
                <w:szCs w:val="20"/>
              </w:rPr>
              <w:t>9</w:t>
            </w:r>
          </w:p>
        </w:tc>
        <w:tc>
          <w:tcPr>
            <w:tcW w:w="709" w:type="dxa"/>
            <w:tcBorders>
              <w:bottom w:val="nil"/>
            </w:tcBorders>
            <w:vAlign w:val="bottom"/>
          </w:tcPr>
          <w:p w14:paraId="2BD0CE15" w14:textId="60073CFC" w:rsidR="00ED1AAA" w:rsidRPr="00BD0255" w:rsidRDefault="00C70E63" w:rsidP="00ED1AAA">
            <w:pP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714</w:t>
            </w:r>
          </w:p>
        </w:tc>
      </w:tr>
      <w:tr w:rsidR="00E121E2" w:rsidRPr="00C961D5" w14:paraId="205C4B1B" w14:textId="77777777" w:rsidTr="00CD10EE">
        <w:tblPrEx>
          <w:tblBorders>
            <w:bottom w:val="single" w:sz="4" w:space="0" w:color="auto"/>
          </w:tblBorders>
        </w:tblPrEx>
        <w:tc>
          <w:tcPr>
            <w:tcW w:w="2409" w:type="dxa"/>
            <w:tcBorders>
              <w:bottom w:val="nil"/>
            </w:tcBorders>
          </w:tcPr>
          <w:p w14:paraId="773BA81A" w14:textId="0EE1F8D9" w:rsidR="00E121E2" w:rsidRPr="007A18DC" w:rsidRDefault="00E121E2" w:rsidP="00E121E2">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Pr>
                <w:rFonts w:ascii="Browallia New" w:hAnsi="Browallia New" w:cs="Browallia New" w:hint="cs"/>
                <w:sz w:val="20"/>
                <w:szCs w:val="20"/>
                <w:cs/>
              </w:rPr>
              <w:t>ต่างประเทศ</w:t>
            </w:r>
          </w:p>
        </w:tc>
        <w:tc>
          <w:tcPr>
            <w:tcW w:w="709" w:type="dxa"/>
            <w:tcBorders>
              <w:bottom w:val="nil"/>
            </w:tcBorders>
            <w:vAlign w:val="bottom"/>
          </w:tcPr>
          <w:p w14:paraId="46ACF763" w14:textId="084354BA" w:rsidR="00E121E2" w:rsidRPr="000202EF" w:rsidRDefault="00E121E2" w:rsidP="00E121E2">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17</w:t>
            </w:r>
          </w:p>
        </w:tc>
        <w:tc>
          <w:tcPr>
            <w:tcW w:w="728" w:type="dxa"/>
            <w:tcBorders>
              <w:bottom w:val="nil"/>
            </w:tcBorders>
            <w:vAlign w:val="bottom"/>
          </w:tcPr>
          <w:p w14:paraId="749B7A3C" w14:textId="2DEECDA6" w:rsidR="00E121E2" w:rsidRPr="00BD0255" w:rsidRDefault="00E121E2" w:rsidP="00E121E2">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19</w:t>
            </w:r>
          </w:p>
        </w:tc>
        <w:tc>
          <w:tcPr>
            <w:tcW w:w="690" w:type="dxa"/>
            <w:tcBorders>
              <w:bottom w:val="nil"/>
            </w:tcBorders>
            <w:vAlign w:val="bottom"/>
          </w:tcPr>
          <w:p w14:paraId="0BAD57DF" w14:textId="61CAB1A0" w:rsidR="00E121E2" w:rsidRPr="000202EF"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22" w:type="dxa"/>
            <w:tcBorders>
              <w:bottom w:val="nil"/>
            </w:tcBorders>
            <w:vAlign w:val="bottom"/>
          </w:tcPr>
          <w:p w14:paraId="1410B418" w14:textId="73CC79C8" w:rsidR="00E121E2" w:rsidRPr="00BD0255"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37" w:type="dxa"/>
            <w:tcBorders>
              <w:bottom w:val="nil"/>
            </w:tcBorders>
            <w:vAlign w:val="bottom"/>
          </w:tcPr>
          <w:p w14:paraId="5FD9CB64" w14:textId="3608B2F2" w:rsidR="00E121E2" w:rsidRPr="000202EF"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20" w:type="dxa"/>
            <w:tcBorders>
              <w:bottom w:val="nil"/>
            </w:tcBorders>
            <w:vAlign w:val="bottom"/>
          </w:tcPr>
          <w:p w14:paraId="415CB0E4" w14:textId="237CE787" w:rsidR="00E121E2" w:rsidRPr="00BD0255"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32" w:type="dxa"/>
            <w:tcBorders>
              <w:bottom w:val="nil"/>
            </w:tcBorders>
            <w:vAlign w:val="bottom"/>
          </w:tcPr>
          <w:p w14:paraId="1BFAF472" w14:textId="2D8634BD" w:rsidR="00E121E2" w:rsidRPr="000202EF" w:rsidRDefault="00E121E2" w:rsidP="008B1FC1">
            <w:pPr>
              <w:pBdr>
                <w:bottom w:val="single" w:sz="4" w:space="1" w:color="auto"/>
              </w:pBdr>
              <w:spacing w:line="240" w:lineRule="auto"/>
              <w:jc w:val="center"/>
              <w:rPr>
                <w:rFonts w:ascii="Browallia New" w:hAnsi="Browallia New" w:cs="Browallia New"/>
                <w:sz w:val="20"/>
                <w:szCs w:val="20"/>
                <w:lang w:val="en-GB"/>
              </w:rPr>
            </w:pPr>
            <w:r w:rsidRPr="00EA1F1C">
              <w:rPr>
                <w:rFonts w:ascii="Browallia New" w:hAnsi="Browallia New" w:cs="Browallia New"/>
                <w:sz w:val="20"/>
                <w:szCs w:val="20"/>
              </w:rPr>
              <w:t xml:space="preserve">     -</w:t>
            </w:r>
          </w:p>
        </w:tc>
        <w:tc>
          <w:tcPr>
            <w:tcW w:w="720" w:type="dxa"/>
            <w:tcBorders>
              <w:bottom w:val="nil"/>
            </w:tcBorders>
            <w:vAlign w:val="bottom"/>
          </w:tcPr>
          <w:p w14:paraId="0580762F" w14:textId="611AA6FD" w:rsidR="00E121E2" w:rsidRPr="00BD0255" w:rsidRDefault="00E121E2" w:rsidP="008B1FC1">
            <w:pPr>
              <w:pBdr>
                <w:bottom w:val="single" w:sz="4" w:space="1" w:color="auto"/>
              </w:pBdr>
              <w:tabs>
                <w:tab w:val="clear" w:pos="4451"/>
                <w:tab w:val="left" w:pos="507"/>
              </w:tabs>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71" w:type="dxa"/>
            <w:tcBorders>
              <w:bottom w:val="nil"/>
            </w:tcBorders>
            <w:vAlign w:val="bottom"/>
          </w:tcPr>
          <w:p w14:paraId="2C42A877" w14:textId="0ABFF275" w:rsidR="00E121E2" w:rsidRPr="000202EF"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08" w:type="dxa"/>
            <w:tcBorders>
              <w:bottom w:val="nil"/>
            </w:tcBorders>
            <w:vAlign w:val="bottom"/>
          </w:tcPr>
          <w:p w14:paraId="1445AA56" w14:textId="64911BCE" w:rsidR="00E121E2" w:rsidRPr="00BD0255"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810" w:type="dxa"/>
            <w:tcBorders>
              <w:bottom w:val="nil"/>
            </w:tcBorders>
            <w:vAlign w:val="bottom"/>
          </w:tcPr>
          <w:p w14:paraId="4FA45532" w14:textId="6C1831A3" w:rsidR="00E121E2" w:rsidRPr="000202EF"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822" w:type="dxa"/>
            <w:tcBorders>
              <w:bottom w:val="nil"/>
            </w:tcBorders>
            <w:vAlign w:val="bottom"/>
          </w:tcPr>
          <w:p w14:paraId="6E654297" w14:textId="202C3519" w:rsidR="00E121E2" w:rsidRPr="00BD0255"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689" w:type="dxa"/>
            <w:tcBorders>
              <w:bottom w:val="nil"/>
            </w:tcBorders>
            <w:vAlign w:val="bottom"/>
          </w:tcPr>
          <w:p w14:paraId="3DB89C7B" w14:textId="7B67D1F0" w:rsidR="00E121E2" w:rsidRPr="000202EF"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659" w:type="dxa"/>
            <w:tcBorders>
              <w:bottom w:val="nil"/>
            </w:tcBorders>
            <w:vAlign w:val="bottom"/>
          </w:tcPr>
          <w:p w14:paraId="6E57FDD0" w14:textId="4F9D659E" w:rsidR="00E121E2" w:rsidRPr="00BD0255" w:rsidRDefault="00E121E2" w:rsidP="008B1FC1">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17" w:type="dxa"/>
            <w:tcBorders>
              <w:bottom w:val="nil"/>
            </w:tcBorders>
            <w:vAlign w:val="bottom"/>
          </w:tcPr>
          <w:p w14:paraId="40B0FA51" w14:textId="1CEE3383" w:rsidR="00E121E2" w:rsidRPr="000202EF" w:rsidRDefault="00F46BE2" w:rsidP="00E121E2">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17</w:t>
            </w:r>
          </w:p>
        </w:tc>
        <w:tc>
          <w:tcPr>
            <w:tcW w:w="709" w:type="dxa"/>
            <w:tcBorders>
              <w:bottom w:val="nil"/>
            </w:tcBorders>
            <w:vAlign w:val="bottom"/>
          </w:tcPr>
          <w:p w14:paraId="607FC2AD" w14:textId="0316F200" w:rsidR="00E121E2" w:rsidRPr="00BD0255" w:rsidRDefault="00C70E63" w:rsidP="00E121E2">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19</w:t>
            </w:r>
          </w:p>
        </w:tc>
      </w:tr>
      <w:tr w:rsidR="00ED1AAA" w:rsidRPr="00C961D5" w14:paraId="158BB73A" w14:textId="77777777" w:rsidTr="00CD10EE">
        <w:tblPrEx>
          <w:tblBorders>
            <w:bottom w:val="single" w:sz="4" w:space="0" w:color="auto"/>
          </w:tblBorders>
        </w:tblPrEx>
        <w:tc>
          <w:tcPr>
            <w:tcW w:w="2409" w:type="dxa"/>
            <w:tcBorders>
              <w:bottom w:val="nil"/>
            </w:tcBorders>
          </w:tcPr>
          <w:p w14:paraId="7095394D" w14:textId="611E2AF7" w:rsidR="00ED1AAA" w:rsidRPr="007A18DC" w:rsidRDefault="00ED1AAA" w:rsidP="00ED1AAA">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709" w:type="dxa"/>
            <w:tcBorders>
              <w:bottom w:val="nil"/>
            </w:tcBorders>
            <w:vAlign w:val="bottom"/>
          </w:tcPr>
          <w:p w14:paraId="27C43CDB" w14:textId="7B41BE71" w:rsidR="00ED1AAA" w:rsidRPr="000202EF"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37</w:t>
            </w:r>
            <w:r w:rsidR="00AE342E" w:rsidRPr="00EA1F1C">
              <w:rPr>
                <w:rFonts w:ascii="Browallia New" w:hAnsi="Browallia New" w:cs="Browallia New"/>
                <w:sz w:val="20"/>
                <w:szCs w:val="20"/>
              </w:rPr>
              <w:t>9</w:t>
            </w:r>
          </w:p>
        </w:tc>
        <w:tc>
          <w:tcPr>
            <w:tcW w:w="728" w:type="dxa"/>
            <w:tcBorders>
              <w:bottom w:val="nil"/>
            </w:tcBorders>
            <w:vAlign w:val="bottom"/>
          </w:tcPr>
          <w:p w14:paraId="2E5F5708" w14:textId="589CFB11" w:rsidR="00ED1AAA" w:rsidRPr="00BD0255"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438</w:t>
            </w:r>
          </w:p>
        </w:tc>
        <w:tc>
          <w:tcPr>
            <w:tcW w:w="690" w:type="dxa"/>
            <w:tcBorders>
              <w:bottom w:val="nil"/>
            </w:tcBorders>
            <w:vAlign w:val="bottom"/>
          </w:tcPr>
          <w:p w14:paraId="1A9A8D99" w14:textId="1DF3EDDC" w:rsidR="00ED1AAA" w:rsidRPr="000202EF"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91</w:t>
            </w:r>
          </w:p>
        </w:tc>
        <w:tc>
          <w:tcPr>
            <w:tcW w:w="722" w:type="dxa"/>
            <w:tcBorders>
              <w:bottom w:val="nil"/>
            </w:tcBorders>
            <w:vAlign w:val="bottom"/>
          </w:tcPr>
          <w:p w14:paraId="3636E932" w14:textId="5DF90EDA" w:rsidR="00ED1AAA" w:rsidRPr="00BD0255"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156</w:t>
            </w:r>
          </w:p>
        </w:tc>
        <w:tc>
          <w:tcPr>
            <w:tcW w:w="737" w:type="dxa"/>
            <w:tcBorders>
              <w:bottom w:val="nil"/>
            </w:tcBorders>
            <w:vAlign w:val="bottom"/>
          </w:tcPr>
          <w:p w14:paraId="739CE8FF" w14:textId="2433EB5D" w:rsidR="00ED1AAA" w:rsidRPr="000202EF"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w:t>
            </w:r>
            <w:r w:rsidR="00013A8D" w:rsidRPr="00EA1F1C">
              <w:rPr>
                <w:rFonts w:ascii="Browallia New" w:hAnsi="Browallia New" w:cs="Browallia New"/>
                <w:sz w:val="20"/>
                <w:szCs w:val="20"/>
              </w:rPr>
              <w:t>03</w:t>
            </w:r>
          </w:p>
        </w:tc>
        <w:tc>
          <w:tcPr>
            <w:tcW w:w="720" w:type="dxa"/>
            <w:tcBorders>
              <w:bottom w:val="nil"/>
            </w:tcBorders>
            <w:vAlign w:val="bottom"/>
          </w:tcPr>
          <w:p w14:paraId="65A36390" w14:textId="13A14C22" w:rsidR="00ED1AAA" w:rsidRPr="00BD0255"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126</w:t>
            </w:r>
          </w:p>
        </w:tc>
        <w:tc>
          <w:tcPr>
            <w:tcW w:w="732" w:type="dxa"/>
            <w:tcBorders>
              <w:bottom w:val="nil"/>
            </w:tcBorders>
            <w:vAlign w:val="bottom"/>
          </w:tcPr>
          <w:p w14:paraId="482F7EED" w14:textId="10A1F1C8" w:rsidR="00ED1AAA" w:rsidRPr="000202EF" w:rsidRDefault="00ED1AAA" w:rsidP="00ED1AAA">
            <w:pPr>
              <w:pBdr>
                <w:bottom w:val="single" w:sz="12" w:space="1" w:color="auto"/>
              </w:pBdr>
              <w:spacing w:line="240" w:lineRule="auto"/>
              <w:jc w:val="right"/>
              <w:rPr>
                <w:rFonts w:ascii="Browallia New" w:hAnsi="Browallia New" w:cs="Browallia New"/>
                <w:sz w:val="20"/>
                <w:szCs w:val="20"/>
                <w:lang w:val="en-GB"/>
              </w:rPr>
            </w:pPr>
            <w:r w:rsidRPr="00EA1F1C">
              <w:rPr>
                <w:rFonts w:ascii="Browallia New" w:hAnsi="Browallia New" w:cs="Browallia New"/>
                <w:sz w:val="20"/>
                <w:szCs w:val="20"/>
                <w:lang w:val="en-GB"/>
              </w:rPr>
              <w:t>6</w:t>
            </w:r>
          </w:p>
        </w:tc>
        <w:tc>
          <w:tcPr>
            <w:tcW w:w="720" w:type="dxa"/>
            <w:tcBorders>
              <w:bottom w:val="nil"/>
            </w:tcBorders>
            <w:vAlign w:val="bottom"/>
          </w:tcPr>
          <w:p w14:paraId="61252E5A" w14:textId="091DC63E" w:rsidR="00ED1AAA" w:rsidRPr="00BD0255" w:rsidRDefault="00ED1AAA" w:rsidP="00ED1AAA">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EA1F1C">
              <w:rPr>
                <w:rFonts w:ascii="Browallia New" w:hAnsi="Browallia New" w:cs="Browallia New"/>
                <w:sz w:val="20"/>
                <w:szCs w:val="20"/>
                <w:lang w:val="en-GB"/>
              </w:rPr>
              <w:t>6</w:t>
            </w:r>
          </w:p>
        </w:tc>
        <w:tc>
          <w:tcPr>
            <w:tcW w:w="771" w:type="dxa"/>
            <w:tcBorders>
              <w:bottom w:val="nil"/>
            </w:tcBorders>
            <w:vAlign w:val="bottom"/>
          </w:tcPr>
          <w:p w14:paraId="6A700DE1" w14:textId="76D9216E" w:rsidR="00ED1AAA" w:rsidRPr="000202EF" w:rsidRDefault="00EF62D1"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08" w:type="dxa"/>
            <w:tcBorders>
              <w:bottom w:val="nil"/>
            </w:tcBorders>
            <w:vAlign w:val="bottom"/>
          </w:tcPr>
          <w:p w14:paraId="67D1731D" w14:textId="2DE4A652" w:rsidR="00ED1AAA" w:rsidRPr="00BD0255"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10" w:type="dxa"/>
            <w:tcBorders>
              <w:bottom w:val="nil"/>
            </w:tcBorders>
            <w:vAlign w:val="bottom"/>
          </w:tcPr>
          <w:p w14:paraId="6939FB78" w14:textId="7735224A" w:rsidR="00ED1AAA" w:rsidRPr="000202EF" w:rsidRDefault="00ED1AAA"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22" w:type="dxa"/>
            <w:tcBorders>
              <w:bottom w:val="nil"/>
            </w:tcBorders>
            <w:vAlign w:val="bottom"/>
          </w:tcPr>
          <w:p w14:paraId="707125EC" w14:textId="550EA1E4" w:rsidR="00ED1AAA" w:rsidRPr="00BD0255" w:rsidRDefault="00DE146D"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5</w:t>
            </w:r>
          </w:p>
        </w:tc>
        <w:tc>
          <w:tcPr>
            <w:tcW w:w="689" w:type="dxa"/>
            <w:tcBorders>
              <w:bottom w:val="nil"/>
            </w:tcBorders>
            <w:vAlign w:val="bottom"/>
          </w:tcPr>
          <w:p w14:paraId="3FC8CE30" w14:textId="02E46037" w:rsidR="00ED1AAA" w:rsidRPr="000202EF" w:rsidRDefault="00C1276B"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w:t>
            </w:r>
            <w:r w:rsidR="00EF62D1" w:rsidRPr="00EA1F1C">
              <w:rPr>
                <w:rFonts w:ascii="Browallia New" w:hAnsi="Browallia New" w:cs="Browallia New"/>
                <w:sz w:val="20"/>
                <w:szCs w:val="20"/>
              </w:rPr>
              <w:t>7</w:t>
            </w:r>
            <w:r w:rsidRPr="00EA1F1C">
              <w:rPr>
                <w:rFonts w:ascii="Browallia New" w:hAnsi="Browallia New" w:cs="Browallia New"/>
                <w:sz w:val="20"/>
                <w:szCs w:val="20"/>
              </w:rPr>
              <w:t>)</w:t>
            </w:r>
          </w:p>
        </w:tc>
        <w:tc>
          <w:tcPr>
            <w:tcW w:w="659" w:type="dxa"/>
            <w:tcBorders>
              <w:bottom w:val="nil"/>
            </w:tcBorders>
            <w:vAlign w:val="bottom"/>
          </w:tcPr>
          <w:p w14:paraId="159AE03B" w14:textId="22E64121" w:rsidR="00ED1AAA" w:rsidRPr="00BD0255" w:rsidRDefault="00E121E2" w:rsidP="00ED1AAA">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17" w:type="dxa"/>
            <w:tcBorders>
              <w:bottom w:val="nil"/>
            </w:tcBorders>
            <w:vAlign w:val="bottom"/>
          </w:tcPr>
          <w:p w14:paraId="7198F446" w14:textId="0E4BDD26" w:rsidR="00ED1AAA" w:rsidRPr="000202EF" w:rsidRDefault="00F46BE2"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58</w:t>
            </w:r>
            <w:r w:rsidR="00EF62D1" w:rsidRPr="00EA1F1C">
              <w:rPr>
                <w:rFonts w:ascii="Browallia New" w:hAnsi="Browallia New" w:cs="Browallia New"/>
                <w:sz w:val="20"/>
                <w:szCs w:val="20"/>
              </w:rPr>
              <w:t>6</w:t>
            </w:r>
          </w:p>
        </w:tc>
        <w:tc>
          <w:tcPr>
            <w:tcW w:w="709" w:type="dxa"/>
            <w:tcBorders>
              <w:bottom w:val="nil"/>
            </w:tcBorders>
            <w:vAlign w:val="bottom"/>
          </w:tcPr>
          <w:p w14:paraId="13E00E27" w14:textId="2C09928A" w:rsidR="00ED1AAA" w:rsidRPr="00BD0255" w:rsidRDefault="00C70E63" w:rsidP="00ED1AAA">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A1F1C">
              <w:rPr>
                <w:rFonts w:ascii="Browallia New" w:hAnsi="Browallia New" w:cs="Browallia New"/>
                <w:sz w:val="20"/>
                <w:szCs w:val="20"/>
              </w:rPr>
              <w:t>733</w:t>
            </w:r>
          </w:p>
        </w:tc>
      </w:tr>
      <w:tr w:rsidR="00D333A3" w:rsidRPr="00C961D5" w14:paraId="5FFCCCD4" w14:textId="77777777" w:rsidTr="00525075">
        <w:tblPrEx>
          <w:tblBorders>
            <w:bottom w:val="single" w:sz="4" w:space="0" w:color="auto"/>
          </w:tblBorders>
        </w:tblPrEx>
        <w:tc>
          <w:tcPr>
            <w:tcW w:w="2409" w:type="dxa"/>
          </w:tcPr>
          <w:p w14:paraId="3955D15F" w14:textId="59EAC05B" w:rsidR="00D333A3" w:rsidRPr="000202EF" w:rsidRDefault="00D333A3" w:rsidP="00D333A3">
            <w:pPr>
              <w:spacing w:line="240" w:lineRule="auto"/>
              <w:ind w:right="-108"/>
              <w:rPr>
                <w:rFonts w:ascii="Browallia New" w:hAnsi="Browallia New" w:cs="Browallia New"/>
                <w:sz w:val="20"/>
                <w:szCs w:val="20"/>
                <w:cs/>
              </w:rPr>
            </w:pPr>
            <w:r w:rsidRPr="000202EF">
              <w:rPr>
                <w:rFonts w:ascii="Browallia New" w:hAnsi="Browallia New" w:cs="Browallia New"/>
                <w:sz w:val="20"/>
                <w:szCs w:val="20"/>
                <w:cs/>
              </w:rPr>
              <w:t xml:space="preserve">กำไรขั้นต้น </w:t>
            </w:r>
          </w:p>
        </w:tc>
        <w:tc>
          <w:tcPr>
            <w:tcW w:w="709" w:type="dxa"/>
            <w:tcBorders>
              <w:bottom w:val="nil"/>
            </w:tcBorders>
            <w:vAlign w:val="bottom"/>
          </w:tcPr>
          <w:p w14:paraId="2C4DF26B" w14:textId="0F6FB302"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332</w:t>
            </w:r>
          </w:p>
        </w:tc>
        <w:tc>
          <w:tcPr>
            <w:tcW w:w="728" w:type="dxa"/>
            <w:tcBorders>
              <w:bottom w:val="nil"/>
            </w:tcBorders>
            <w:vAlign w:val="bottom"/>
          </w:tcPr>
          <w:p w14:paraId="4559C298" w14:textId="03443425"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363</w:t>
            </w:r>
          </w:p>
        </w:tc>
        <w:tc>
          <w:tcPr>
            <w:tcW w:w="690" w:type="dxa"/>
            <w:tcBorders>
              <w:bottom w:val="nil"/>
            </w:tcBorders>
            <w:vAlign w:val="bottom"/>
          </w:tcPr>
          <w:p w14:paraId="1F8B2540" w14:textId="4B3300AF"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25</w:t>
            </w:r>
          </w:p>
        </w:tc>
        <w:tc>
          <w:tcPr>
            <w:tcW w:w="722" w:type="dxa"/>
            <w:tcBorders>
              <w:bottom w:val="nil"/>
            </w:tcBorders>
            <w:vAlign w:val="bottom"/>
          </w:tcPr>
          <w:p w14:paraId="3820CE89" w14:textId="6901A61C"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44</w:t>
            </w:r>
          </w:p>
        </w:tc>
        <w:tc>
          <w:tcPr>
            <w:tcW w:w="737" w:type="dxa"/>
            <w:tcBorders>
              <w:bottom w:val="nil"/>
            </w:tcBorders>
            <w:vAlign w:val="bottom"/>
          </w:tcPr>
          <w:p w14:paraId="5DA01FC8" w14:textId="7EAE12CF"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31</w:t>
            </w:r>
          </w:p>
        </w:tc>
        <w:tc>
          <w:tcPr>
            <w:tcW w:w="720" w:type="dxa"/>
            <w:tcBorders>
              <w:bottom w:val="nil"/>
            </w:tcBorders>
            <w:vAlign w:val="bottom"/>
          </w:tcPr>
          <w:p w14:paraId="62F01678" w14:textId="2ECC13F7"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BD0255" w:rsidDel="007C30B8">
              <w:rPr>
                <w:rFonts w:ascii="Browallia New" w:hAnsi="Browallia New" w:cs="Browallia New"/>
                <w:sz w:val="20"/>
                <w:szCs w:val="20"/>
              </w:rPr>
              <w:t>61</w:t>
            </w:r>
          </w:p>
        </w:tc>
        <w:tc>
          <w:tcPr>
            <w:tcW w:w="732" w:type="dxa"/>
            <w:tcBorders>
              <w:bottom w:val="nil"/>
            </w:tcBorders>
            <w:vAlign w:val="bottom"/>
          </w:tcPr>
          <w:p w14:paraId="2F9AD921" w14:textId="2FC54532"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w:t>
            </w:r>
          </w:p>
        </w:tc>
        <w:tc>
          <w:tcPr>
            <w:tcW w:w="720" w:type="dxa"/>
            <w:tcBorders>
              <w:bottom w:val="nil"/>
            </w:tcBorders>
            <w:vAlign w:val="bottom"/>
          </w:tcPr>
          <w:p w14:paraId="6288912A" w14:textId="0F01F6CB"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BD0255">
              <w:rPr>
                <w:rFonts w:ascii="Browallia New" w:hAnsi="Browallia New" w:cs="Browallia New"/>
                <w:sz w:val="20"/>
                <w:szCs w:val="20"/>
              </w:rPr>
              <w:t>2</w:t>
            </w:r>
          </w:p>
        </w:tc>
        <w:tc>
          <w:tcPr>
            <w:tcW w:w="771" w:type="dxa"/>
            <w:tcBorders>
              <w:bottom w:val="nil"/>
            </w:tcBorders>
            <w:vAlign w:val="bottom"/>
          </w:tcPr>
          <w:p w14:paraId="2C35F1B8" w14:textId="28C74368"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w:t>
            </w:r>
          </w:p>
        </w:tc>
        <w:tc>
          <w:tcPr>
            <w:tcW w:w="708" w:type="dxa"/>
            <w:tcBorders>
              <w:bottom w:val="nil"/>
            </w:tcBorders>
            <w:vAlign w:val="bottom"/>
          </w:tcPr>
          <w:p w14:paraId="2C86E42E" w14:textId="69B99730"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BD0255" w:rsidDel="00ED1AAA">
              <w:rPr>
                <w:rFonts w:ascii="Browallia New" w:hAnsi="Browallia New" w:cs="Browallia New"/>
                <w:sz w:val="20"/>
                <w:szCs w:val="20"/>
              </w:rPr>
              <w:t>4</w:t>
            </w:r>
          </w:p>
        </w:tc>
        <w:tc>
          <w:tcPr>
            <w:tcW w:w="810" w:type="dxa"/>
            <w:tcBorders>
              <w:bottom w:val="nil"/>
            </w:tcBorders>
            <w:vAlign w:val="bottom"/>
          </w:tcPr>
          <w:p w14:paraId="4DEC855D" w14:textId="5AC3F2E2"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2</w:t>
            </w:r>
          </w:p>
        </w:tc>
        <w:tc>
          <w:tcPr>
            <w:tcW w:w="822" w:type="dxa"/>
            <w:tcBorders>
              <w:bottom w:val="nil"/>
            </w:tcBorders>
            <w:vAlign w:val="bottom"/>
          </w:tcPr>
          <w:p w14:paraId="05C513A9" w14:textId="0D441667"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BD0255">
              <w:rPr>
                <w:rFonts w:ascii="Browallia New" w:hAnsi="Browallia New" w:cs="Browallia New"/>
                <w:sz w:val="20"/>
                <w:szCs w:val="20"/>
              </w:rPr>
              <w:t>1</w:t>
            </w:r>
          </w:p>
        </w:tc>
        <w:tc>
          <w:tcPr>
            <w:tcW w:w="689" w:type="dxa"/>
            <w:tcBorders>
              <w:bottom w:val="nil"/>
            </w:tcBorders>
            <w:vAlign w:val="bottom"/>
          </w:tcPr>
          <w:p w14:paraId="748FE9D2" w14:textId="41535C81"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(2)</w:t>
            </w:r>
          </w:p>
        </w:tc>
        <w:tc>
          <w:tcPr>
            <w:tcW w:w="659" w:type="dxa"/>
            <w:tcBorders>
              <w:bottom w:val="nil"/>
            </w:tcBorders>
            <w:vAlign w:val="bottom"/>
          </w:tcPr>
          <w:p w14:paraId="500A1CAB" w14:textId="737C8429" w:rsidR="00D333A3" w:rsidRPr="000202EF" w:rsidRDefault="00D333A3" w:rsidP="00D333A3">
            <w:pPr>
              <w:pBdr>
                <w:bottom w:val="single" w:sz="12" w:space="1" w:color="auto"/>
              </w:pBdr>
              <w:spacing w:line="240" w:lineRule="auto"/>
              <w:jc w:val="center"/>
              <w:rPr>
                <w:rFonts w:ascii="Browallia New" w:hAnsi="Browallia New" w:cs="Browallia New"/>
                <w:sz w:val="20"/>
                <w:szCs w:val="20"/>
              </w:rPr>
            </w:pPr>
            <w:r w:rsidRPr="00C2555B" w:rsidDel="008571E5">
              <w:rPr>
                <w:rFonts w:ascii="Browallia New" w:hAnsi="Browallia New" w:cs="Browallia New"/>
                <w:sz w:val="20"/>
                <w:szCs w:val="20"/>
              </w:rPr>
              <w:t xml:space="preserve">     </w:t>
            </w:r>
            <w:r w:rsidRPr="00BD0255" w:rsidDel="008571E5">
              <w:rPr>
                <w:rFonts w:ascii="Browallia New" w:hAnsi="Browallia New" w:cs="Browallia New"/>
                <w:sz w:val="20"/>
                <w:szCs w:val="20"/>
                <w:cs/>
              </w:rPr>
              <w:t>-</w:t>
            </w:r>
          </w:p>
        </w:tc>
        <w:tc>
          <w:tcPr>
            <w:tcW w:w="717" w:type="dxa"/>
            <w:tcBorders>
              <w:bottom w:val="nil"/>
            </w:tcBorders>
            <w:vAlign w:val="bottom"/>
          </w:tcPr>
          <w:p w14:paraId="2EFA9DDF" w14:textId="77149C36" w:rsidR="00D333A3" w:rsidRPr="000202EF" w:rsidRDefault="00D333A3" w:rsidP="00D333A3">
            <w:pPr>
              <w:pBdr>
                <w:bottom w:val="single" w:sz="12" w:space="1" w:color="auto"/>
              </w:pBdr>
              <w:spacing w:line="240" w:lineRule="auto"/>
              <w:jc w:val="right"/>
              <w:rPr>
                <w:rFonts w:ascii="Browallia New" w:hAnsi="Browallia New" w:cs="Browallia New"/>
                <w:sz w:val="20"/>
                <w:szCs w:val="20"/>
                <w:lang w:val="en-GB"/>
              </w:rPr>
            </w:pPr>
            <w:r w:rsidRPr="00EA1F1C">
              <w:rPr>
                <w:rFonts w:ascii="Browallia New" w:hAnsi="Browallia New" w:cs="Browallia New"/>
                <w:sz w:val="20"/>
                <w:szCs w:val="20"/>
                <w:lang w:val="en-GB"/>
              </w:rPr>
              <w:t>392</w:t>
            </w:r>
          </w:p>
        </w:tc>
        <w:tc>
          <w:tcPr>
            <w:tcW w:w="709" w:type="dxa"/>
            <w:tcBorders>
              <w:bottom w:val="nil"/>
            </w:tcBorders>
            <w:vAlign w:val="bottom"/>
          </w:tcPr>
          <w:p w14:paraId="5F872E01" w14:textId="33042AF9"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475</w:t>
            </w:r>
          </w:p>
        </w:tc>
      </w:tr>
      <w:tr w:rsidR="00D333A3" w:rsidRPr="00C961D5" w14:paraId="087547AD" w14:textId="77777777" w:rsidTr="00525075">
        <w:tblPrEx>
          <w:tblBorders>
            <w:bottom w:val="single" w:sz="4" w:space="0" w:color="auto"/>
          </w:tblBorders>
        </w:tblPrEx>
        <w:tc>
          <w:tcPr>
            <w:tcW w:w="2409" w:type="dxa"/>
          </w:tcPr>
          <w:p w14:paraId="05F0E046" w14:textId="77777777" w:rsidR="00D333A3" w:rsidRPr="008B1FC1" w:rsidRDefault="00D333A3" w:rsidP="00D333A3">
            <w:pPr>
              <w:spacing w:line="240" w:lineRule="auto"/>
              <w:ind w:right="-108"/>
              <w:rPr>
                <w:rFonts w:ascii="Browallia New" w:hAnsi="Browallia New" w:cs="Browallia New"/>
                <w:sz w:val="20"/>
                <w:szCs w:val="20"/>
                <w:highlight w:val="green"/>
                <w:cs/>
              </w:rPr>
            </w:pPr>
          </w:p>
        </w:tc>
        <w:tc>
          <w:tcPr>
            <w:tcW w:w="709" w:type="dxa"/>
            <w:tcBorders>
              <w:bottom w:val="nil"/>
            </w:tcBorders>
            <w:vAlign w:val="bottom"/>
          </w:tcPr>
          <w:p w14:paraId="04D89089" w14:textId="77777777" w:rsidR="00D333A3" w:rsidRPr="000202EF" w:rsidRDefault="00D333A3" w:rsidP="00D333A3">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D333A3" w:rsidRPr="00BD0255" w:rsidRDefault="00D333A3" w:rsidP="00D333A3">
            <w:pPr>
              <w:spacing w:line="240" w:lineRule="auto"/>
              <w:jc w:val="right"/>
              <w:rPr>
                <w:rFonts w:ascii="Browallia New" w:hAnsi="Browallia New" w:cs="Browallia New"/>
                <w:sz w:val="20"/>
                <w:szCs w:val="20"/>
              </w:rPr>
            </w:pPr>
          </w:p>
        </w:tc>
        <w:tc>
          <w:tcPr>
            <w:tcW w:w="690" w:type="dxa"/>
            <w:tcBorders>
              <w:bottom w:val="nil"/>
            </w:tcBorders>
            <w:vAlign w:val="bottom"/>
          </w:tcPr>
          <w:p w14:paraId="04918995" w14:textId="77777777" w:rsidR="00D333A3" w:rsidRPr="000202EF" w:rsidRDefault="00D333A3" w:rsidP="00D333A3">
            <w:pPr>
              <w:spacing w:line="240" w:lineRule="auto"/>
              <w:jc w:val="right"/>
              <w:rPr>
                <w:rFonts w:ascii="Browallia New" w:hAnsi="Browallia New" w:cs="Browallia New"/>
                <w:sz w:val="20"/>
                <w:szCs w:val="20"/>
              </w:rPr>
            </w:pPr>
          </w:p>
        </w:tc>
        <w:tc>
          <w:tcPr>
            <w:tcW w:w="722" w:type="dxa"/>
            <w:tcBorders>
              <w:bottom w:val="nil"/>
            </w:tcBorders>
            <w:vAlign w:val="bottom"/>
          </w:tcPr>
          <w:p w14:paraId="5E57BF1E" w14:textId="77777777" w:rsidR="00D333A3" w:rsidRPr="00BD0255" w:rsidRDefault="00D333A3" w:rsidP="00D333A3">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D333A3" w:rsidRPr="000202EF" w:rsidRDefault="00D333A3" w:rsidP="00D333A3">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D333A3" w:rsidRPr="00BD0255" w:rsidRDefault="00D333A3" w:rsidP="00D333A3">
            <w:pPr>
              <w:spacing w:line="240" w:lineRule="auto"/>
              <w:jc w:val="right"/>
              <w:rPr>
                <w:rFonts w:ascii="Browallia New" w:hAnsi="Browallia New" w:cs="Browallia New"/>
                <w:sz w:val="20"/>
                <w:szCs w:val="20"/>
              </w:rPr>
            </w:pPr>
          </w:p>
        </w:tc>
        <w:tc>
          <w:tcPr>
            <w:tcW w:w="732" w:type="dxa"/>
            <w:tcBorders>
              <w:bottom w:val="nil"/>
            </w:tcBorders>
            <w:vAlign w:val="bottom"/>
          </w:tcPr>
          <w:p w14:paraId="0C7D0961" w14:textId="77777777" w:rsidR="00D333A3" w:rsidRPr="000202EF" w:rsidRDefault="00D333A3" w:rsidP="00D333A3">
            <w:pPr>
              <w:spacing w:line="240" w:lineRule="auto"/>
              <w:jc w:val="right"/>
              <w:rPr>
                <w:rFonts w:ascii="Browallia New" w:hAnsi="Browallia New" w:cs="Browallia New"/>
                <w:sz w:val="20"/>
                <w:szCs w:val="20"/>
              </w:rPr>
            </w:pPr>
          </w:p>
        </w:tc>
        <w:tc>
          <w:tcPr>
            <w:tcW w:w="720" w:type="dxa"/>
            <w:tcBorders>
              <w:bottom w:val="nil"/>
            </w:tcBorders>
            <w:vAlign w:val="bottom"/>
          </w:tcPr>
          <w:p w14:paraId="33DD8456" w14:textId="77777777" w:rsidR="00D333A3" w:rsidRPr="00BD0255" w:rsidRDefault="00D333A3" w:rsidP="00D333A3">
            <w:pPr>
              <w:spacing w:line="240" w:lineRule="auto"/>
              <w:jc w:val="right"/>
              <w:rPr>
                <w:rFonts w:ascii="Browallia New" w:hAnsi="Browallia New" w:cs="Browallia New"/>
                <w:sz w:val="20"/>
                <w:szCs w:val="20"/>
              </w:rPr>
            </w:pPr>
          </w:p>
        </w:tc>
        <w:tc>
          <w:tcPr>
            <w:tcW w:w="771" w:type="dxa"/>
            <w:tcBorders>
              <w:bottom w:val="nil"/>
            </w:tcBorders>
            <w:vAlign w:val="bottom"/>
          </w:tcPr>
          <w:p w14:paraId="542AB6A0" w14:textId="77777777" w:rsidR="00D333A3" w:rsidRPr="000202EF" w:rsidRDefault="00D333A3" w:rsidP="00D333A3">
            <w:pPr>
              <w:spacing w:line="240" w:lineRule="auto"/>
              <w:jc w:val="right"/>
              <w:rPr>
                <w:rFonts w:ascii="Browallia New" w:hAnsi="Browallia New" w:cs="Browallia New"/>
                <w:sz w:val="20"/>
                <w:szCs w:val="20"/>
              </w:rPr>
            </w:pPr>
          </w:p>
        </w:tc>
        <w:tc>
          <w:tcPr>
            <w:tcW w:w="708" w:type="dxa"/>
            <w:tcBorders>
              <w:bottom w:val="nil"/>
            </w:tcBorders>
            <w:vAlign w:val="bottom"/>
          </w:tcPr>
          <w:p w14:paraId="05ACFABC" w14:textId="77777777" w:rsidR="00D333A3" w:rsidRPr="00BD0255" w:rsidRDefault="00D333A3" w:rsidP="00D333A3">
            <w:pPr>
              <w:spacing w:line="240" w:lineRule="auto"/>
              <w:jc w:val="right"/>
              <w:rPr>
                <w:rFonts w:ascii="Browallia New" w:hAnsi="Browallia New" w:cs="Browallia New"/>
                <w:sz w:val="20"/>
                <w:szCs w:val="20"/>
              </w:rPr>
            </w:pPr>
          </w:p>
        </w:tc>
        <w:tc>
          <w:tcPr>
            <w:tcW w:w="810" w:type="dxa"/>
            <w:tcBorders>
              <w:bottom w:val="nil"/>
            </w:tcBorders>
            <w:vAlign w:val="bottom"/>
          </w:tcPr>
          <w:p w14:paraId="581BB345" w14:textId="77777777" w:rsidR="00D333A3" w:rsidRPr="000202EF" w:rsidRDefault="00D333A3" w:rsidP="00D333A3">
            <w:pPr>
              <w:spacing w:line="240" w:lineRule="auto"/>
              <w:jc w:val="right"/>
              <w:rPr>
                <w:rFonts w:ascii="Browallia New" w:hAnsi="Browallia New" w:cs="Browallia New"/>
                <w:sz w:val="20"/>
                <w:szCs w:val="20"/>
              </w:rPr>
            </w:pPr>
          </w:p>
        </w:tc>
        <w:tc>
          <w:tcPr>
            <w:tcW w:w="822" w:type="dxa"/>
            <w:tcBorders>
              <w:bottom w:val="nil"/>
            </w:tcBorders>
            <w:vAlign w:val="bottom"/>
          </w:tcPr>
          <w:p w14:paraId="39B94804" w14:textId="77777777" w:rsidR="00D333A3" w:rsidRPr="00BD0255" w:rsidRDefault="00D333A3" w:rsidP="00D333A3">
            <w:pPr>
              <w:spacing w:line="240" w:lineRule="auto"/>
              <w:jc w:val="right"/>
              <w:rPr>
                <w:rFonts w:ascii="Browallia New" w:hAnsi="Browallia New" w:cs="Browallia New"/>
                <w:sz w:val="20"/>
                <w:szCs w:val="20"/>
              </w:rPr>
            </w:pPr>
          </w:p>
        </w:tc>
        <w:tc>
          <w:tcPr>
            <w:tcW w:w="689" w:type="dxa"/>
            <w:tcBorders>
              <w:bottom w:val="nil"/>
            </w:tcBorders>
            <w:vAlign w:val="bottom"/>
          </w:tcPr>
          <w:p w14:paraId="140C9527" w14:textId="77777777" w:rsidR="00D333A3" w:rsidRPr="000202EF" w:rsidRDefault="00D333A3" w:rsidP="00D333A3">
            <w:pPr>
              <w:spacing w:line="240" w:lineRule="auto"/>
              <w:jc w:val="right"/>
              <w:rPr>
                <w:rFonts w:ascii="Browallia New" w:hAnsi="Browallia New" w:cs="Browallia New"/>
                <w:sz w:val="20"/>
                <w:szCs w:val="20"/>
              </w:rPr>
            </w:pPr>
          </w:p>
        </w:tc>
        <w:tc>
          <w:tcPr>
            <w:tcW w:w="659" w:type="dxa"/>
            <w:tcBorders>
              <w:bottom w:val="nil"/>
            </w:tcBorders>
            <w:vAlign w:val="bottom"/>
          </w:tcPr>
          <w:p w14:paraId="41C2A886" w14:textId="77777777" w:rsidR="00D333A3" w:rsidRPr="00C2555B" w:rsidRDefault="00D333A3" w:rsidP="00D333A3">
            <w:pPr>
              <w:spacing w:line="240" w:lineRule="auto"/>
              <w:jc w:val="right"/>
              <w:rPr>
                <w:rFonts w:ascii="Browallia New" w:hAnsi="Browallia New" w:cs="Browallia New"/>
                <w:sz w:val="20"/>
                <w:szCs w:val="20"/>
              </w:rPr>
            </w:pPr>
          </w:p>
        </w:tc>
        <w:tc>
          <w:tcPr>
            <w:tcW w:w="717" w:type="dxa"/>
            <w:tcBorders>
              <w:bottom w:val="nil"/>
            </w:tcBorders>
            <w:vAlign w:val="bottom"/>
          </w:tcPr>
          <w:p w14:paraId="63C7EEB9" w14:textId="77777777" w:rsidR="00D333A3" w:rsidRPr="000202EF" w:rsidRDefault="00D333A3" w:rsidP="00D333A3">
            <w:pPr>
              <w:spacing w:line="240" w:lineRule="auto"/>
              <w:jc w:val="right"/>
              <w:rPr>
                <w:rFonts w:ascii="Browallia New" w:hAnsi="Browallia New" w:cs="Browallia New"/>
                <w:sz w:val="20"/>
                <w:szCs w:val="20"/>
                <w:lang w:val="en-GB"/>
              </w:rPr>
            </w:pPr>
          </w:p>
        </w:tc>
        <w:tc>
          <w:tcPr>
            <w:tcW w:w="709" w:type="dxa"/>
            <w:tcBorders>
              <w:bottom w:val="nil"/>
            </w:tcBorders>
            <w:vAlign w:val="bottom"/>
          </w:tcPr>
          <w:p w14:paraId="081E2B71" w14:textId="77777777" w:rsidR="00D333A3" w:rsidRPr="00BD0255" w:rsidRDefault="00D333A3" w:rsidP="00D333A3">
            <w:pPr>
              <w:spacing w:line="240" w:lineRule="auto"/>
              <w:jc w:val="right"/>
              <w:rPr>
                <w:rFonts w:ascii="Browallia New" w:hAnsi="Browallia New" w:cs="Browallia New"/>
                <w:sz w:val="20"/>
                <w:szCs w:val="20"/>
              </w:rPr>
            </w:pPr>
          </w:p>
        </w:tc>
      </w:tr>
      <w:tr w:rsidR="00D333A3" w:rsidRPr="00C961D5" w14:paraId="1427B8AC" w14:textId="77777777" w:rsidTr="00525075">
        <w:tblPrEx>
          <w:tblBorders>
            <w:bottom w:val="single" w:sz="4" w:space="0" w:color="auto"/>
          </w:tblBorders>
        </w:tblPrEx>
        <w:tc>
          <w:tcPr>
            <w:tcW w:w="2409" w:type="dxa"/>
          </w:tcPr>
          <w:p w14:paraId="265DCD9A" w14:textId="0F500FF9" w:rsidR="00D333A3" w:rsidRPr="008B1FC1" w:rsidRDefault="00D333A3" w:rsidP="00D333A3">
            <w:pPr>
              <w:spacing w:line="240" w:lineRule="auto"/>
              <w:ind w:right="-108"/>
              <w:rPr>
                <w:rFonts w:ascii="Browallia New" w:hAnsi="Browallia New" w:cs="Browallia New"/>
                <w:sz w:val="20"/>
                <w:szCs w:val="20"/>
                <w:highlight w:val="green"/>
                <w:cs/>
              </w:rPr>
            </w:pPr>
            <w:r w:rsidRPr="00BA752A">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D333A3" w:rsidRPr="000202EF" w:rsidRDefault="00D333A3" w:rsidP="00D333A3">
            <w:pPr>
              <w:spacing w:line="240" w:lineRule="auto"/>
              <w:jc w:val="right"/>
              <w:rPr>
                <w:rFonts w:ascii="Browallia New" w:hAnsi="Browallia New" w:cs="Browallia New"/>
                <w:sz w:val="20"/>
                <w:szCs w:val="20"/>
              </w:rPr>
            </w:pPr>
          </w:p>
        </w:tc>
        <w:tc>
          <w:tcPr>
            <w:tcW w:w="728" w:type="dxa"/>
            <w:vAlign w:val="bottom"/>
          </w:tcPr>
          <w:p w14:paraId="1A8296F3" w14:textId="77777777" w:rsidR="00D333A3" w:rsidRPr="00BD0255" w:rsidRDefault="00D333A3" w:rsidP="00D333A3">
            <w:pPr>
              <w:spacing w:line="240" w:lineRule="auto"/>
              <w:jc w:val="right"/>
              <w:rPr>
                <w:rFonts w:ascii="Browallia New" w:hAnsi="Browallia New" w:cs="Browallia New"/>
                <w:sz w:val="20"/>
                <w:szCs w:val="20"/>
              </w:rPr>
            </w:pPr>
          </w:p>
        </w:tc>
        <w:tc>
          <w:tcPr>
            <w:tcW w:w="690" w:type="dxa"/>
            <w:vAlign w:val="bottom"/>
          </w:tcPr>
          <w:p w14:paraId="1EE5B754" w14:textId="77777777" w:rsidR="00D333A3" w:rsidRPr="000202EF" w:rsidRDefault="00D333A3" w:rsidP="00D333A3">
            <w:pPr>
              <w:spacing w:line="240" w:lineRule="auto"/>
              <w:jc w:val="right"/>
              <w:rPr>
                <w:rFonts w:ascii="Browallia New" w:hAnsi="Browallia New" w:cs="Browallia New"/>
                <w:sz w:val="20"/>
                <w:szCs w:val="20"/>
              </w:rPr>
            </w:pPr>
          </w:p>
        </w:tc>
        <w:tc>
          <w:tcPr>
            <w:tcW w:w="722" w:type="dxa"/>
            <w:vAlign w:val="bottom"/>
          </w:tcPr>
          <w:p w14:paraId="6DB6DD31" w14:textId="77777777" w:rsidR="00D333A3" w:rsidRPr="00BD0255" w:rsidRDefault="00D333A3" w:rsidP="00D333A3">
            <w:pPr>
              <w:spacing w:line="240" w:lineRule="auto"/>
              <w:jc w:val="right"/>
              <w:rPr>
                <w:rFonts w:ascii="Browallia New" w:hAnsi="Browallia New" w:cs="Browallia New"/>
                <w:sz w:val="20"/>
                <w:szCs w:val="20"/>
              </w:rPr>
            </w:pPr>
          </w:p>
        </w:tc>
        <w:tc>
          <w:tcPr>
            <w:tcW w:w="737" w:type="dxa"/>
            <w:vAlign w:val="bottom"/>
          </w:tcPr>
          <w:p w14:paraId="1B508C2D" w14:textId="77777777" w:rsidR="00D333A3" w:rsidRPr="000202EF" w:rsidRDefault="00D333A3" w:rsidP="00D333A3">
            <w:pPr>
              <w:spacing w:line="240" w:lineRule="auto"/>
              <w:jc w:val="right"/>
              <w:rPr>
                <w:rFonts w:ascii="Browallia New" w:hAnsi="Browallia New" w:cs="Browallia New"/>
                <w:sz w:val="20"/>
                <w:szCs w:val="20"/>
              </w:rPr>
            </w:pPr>
          </w:p>
        </w:tc>
        <w:tc>
          <w:tcPr>
            <w:tcW w:w="720" w:type="dxa"/>
            <w:vAlign w:val="bottom"/>
          </w:tcPr>
          <w:p w14:paraId="7C1E590F" w14:textId="77777777" w:rsidR="00D333A3" w:rsidRPr="00BD0255" w:rsidRDefault="00D333A3" w:rsidP="00D333A3">
            <w:pPr>
              <w:spacing w:line="240" w:lineRule="auto"/>
              <w:jc w:val="right"/>
              <w:rPr>
                <w:rFonts w:ascii="Browallia New" w:hAnsi="Browallia New" w:cs="Browallia New"/>
                <w:sz w:val="20"/>
                <w:szCs w:val="20"/>
              </w:rPr>
            </w:pPr>
          </w:p>
        </w:tc>
        <w:tc>
          <w:tcPr>
            <w:tcW w:w="732" w:type="dxa"/>
            <w:vAlign w:val="bottom"/>
          </w:tcPr>
          <w:p w14:paraId="334B95ED" w14:textId="77777777" w:rsidR="00D333A3" w:rsidRPr="000202EF" w:rsidRDefault="00D333A3" w:rsidP="00D333A3">
            <w:pPr>
              <w:spacing w:line="240" w:lineRule="auto"/>
              <w:jc w:val="right"/>
              <w:rPr>
                <w:rFonts w:ascii="Browallia New" w:hAnsi="Browallia New" w:cs="Browallia New"/>
                <w:sz w:val="20"/>
                <w:szCs w:val="20"/>
              </w:rPr>
            </w:pPr>
          </w:p>
        </w:tc>
        <w:tc>
          <w:tcPr>
            <w:tcW w:w="720" w:type="dxa"/>
            <w:vAlign w:val="bottom"/>
          </w:tcPr>
          <w:p w14:paraId="75C37A23" w14:textId="77777777" w:rsidR="00D333A3" w:rsidRPr="00BD0255" w:rsidRDefault="00D333A3" w:rsidP="00D333A3">
            <w:pPr>
              <w:spacing w:line="240" w:lineRule="auto"/>
              <w:jc w:val="right"/>
              <w:rPr>
                <w:rFonts w:ascii="Browallia New" w:hAnsi="Browallia New" w:cs="Browallia New"/>
                <w:sz w:val="20"/>
                <w:szCs w:val="20"/>
              </w:rPr>
            </w:pPr>
          </w:p>
        </w:tc>
        <w:tc>
          <w:tcPr>
            <w:tcW w:w="771" w:type="dxa"/>
            <w:vAlign w:val="bottom"/>
          </w:tcPr>
          <w:p w14:paraId="67319722" w14:textId="77777777" w:rsidR="00D333A3" w:rsidRPr="000202EF" w:rsidRDefault="00D333A3" w:rsidP="00D333A3">
            <w:pPr>
              <w:spacing w:line="240" w:lineRule="auto"/>
              <w:jc w:val="right"/>
              <w:rPr>
                <w:rFonts w:ascii="Browallia New" w:hAnsi="Browallia New" w:cs="Browallia New"/>
                <w:sz w:val="20"/>
                <w:szCs w:val="20"/>
              </w:rPr>
            </w:pPr>
          </w:p>
        </w:tc>
        <w:tc>
          <w:tcPr>
            <w:tcW w:w="708" w:type="dxa"/>
            <w:vAlign w:val="bottom"/>
          </w:tcPr>
          <w:p w14:paraId="747FEE75" w14:textId="77777777" w:rsidR="00D333A3" w:rsidRPr="00BD0255" w:rsidRDefault="00D333A3" w:rsidP="00D333A3">
            <w:pPr>
              <w:spacing w:line="240" w:lineRule="auto"/>
              <w:jc w:val="right"/>
              <w:rPr>
                <w:rFonts w:ascii="Browallia New" w:hAnsi="Browallia New" w:cs="Browallia New"/>
                <w:sz w:val="20"/>
                <w:szCs w:val="20"/>
              </w:rPr>
            </w:pPr>
          </w:p>
        </w:tc>
        <w:tc>
          <w:tcPr>
            <w:tcW w:w="810" w:type="dxa"/>
            <w:vAlign w:val="bottom"/>
          </w:tcPr>
          <w:p w14:paraId="6AEBE90D" w14:textId="77777777" w:rsidR="00D333A3" w:rsidRPr="000202EF" w:rsidRDefault="00D333A3" w:rsidP="00D333A3">
            <w:pPr>
              <w:spacing w:line="240" w:lineRule="auto"/>
              <w:jc w:val="right"/>
              <w:rPr>
                <w:rFonts w:ascii="Browallia New" w:hAnsi="Browallia New" w:cs="Browallia New"/>
                <w:sz w:val="20"/>
                <w:szCs w:val="20"/>
              </w:rPr>
            </w:pPr>
          </w:p>
        </w:tc>
        <w:tc>
          <w:tcPr>
            <w:tcW w:w="822" w:type="dxa"/>
            <w:vAlign w:val="bottom"/>
          </w:tcPr>
          <w:p w14:paraId="77587CF3" w14:textId="77777777" w:rsidR="00D333A3" w:rsidRPr="00BD0255" w:rsidRDefault="00D333A3" w:rsidP="00D333A3">
            <w:pPr>
              <w:spacing w:line="240" w:lineRule="auto"/>
              <w:jc w:val="right"/>
              <w:rPr>
                <w:rFonts w:ascii="Browallia New" w:hAnsi="Browallia New" w:cs="Browallia New"/>
                <w:sz w:val="20"/>
                <w:szCs w:val="20"/>
              </w:rPr>
            </w:pPr>
          </w:p>
        </w:tc>
        <w:tc>
          <w:tcPr>
            <w:tcW w:w="689" w:type="dxa"/>
            <w:vAlign w:val="bottom"/>
          </w:tcPr>
          <w:p w14:paraId="18BE5F68" w14:textId="77777777" w:rsidR="00D333A3" w:rsidRPr="000202EF" w:rsidRDefault="00D333A3" w:rsidP="00D333A3">
            <w:pPr>
              <w:spacing w:line="240" w:lineRule="auto"/>
              <w:jc w:val="right"/>
              <w:rPr>
                <w:rFonts w:ascii="Browallia New" w:hAnsi="Browallia New" w:cs="Browallia New"/>
                <w:sz w:val="20"/>
                <w:szCs w:val="20"/>
              </w:rPr>
            </w:pPr>
          </w:p>
        </w:tc>
        <w:tc>
          <w:tcPr>
            <w:tcW w:w="659" w:type="dxa"/>
            <w:vAlign w:val="bottom"/>
          </w:tcPr>
          <w:p w14:paraId="5A5EC643" w14:textId="77777777" w:rsidR="00D333A3" w:rsidRPr="00C2555B" w:rsidRDefault="00D333A3" w:rsidP="00D333A3">
            <w:pPr>
              <w:spacing w:line="240" w:lineRule="auto"/>
              <w:jc w:val="right"/>
              <w:rPr>
                <w:rFonts w:ascii="Browallia New" w:hAnsi="Browallia New" w:cs="Browallia New"/>
                <w:sz w:val="20"/>
                <w:szCs w:val="20"/>
              </w:rPr>
            </w:pPr>
          </w:p>
        </w:tc>
        <w:tc>
          <w:tcPr>
            <w:tcW w:w="717" w:type="dxa"/>
            <w:vAlign w:val="bottom"/>
          </w:tcPr>
          <w:p w14:paraId="00E8DC00" w14:textId="77777777" w:rsidR="00D333A3" w:rsidRPr="000202EF" w:rsidRDefault="00D333A3" w:rsidP="00D333A3">
            <w:pPr>
              <w:spacing w:line="240" w:lineRule="auto"/>
              <w:jc w:val="right"/>
              <w:rPr>
                <w:rFonts w:ascii="Browallia New" w:hAnsi="Browallia New" w:cs="Browallia New"/>
                <w:sz w:val="20"/>
                <w:szCs w:val="20"/>
                <w:lang w:val="en-GB"/>
              </w:rPr>
            </w:pPr>
          </w:p>
        </w:tc>
        <w:tc>
          <w:tcPr>
            <w:tcW w:w="709" w:type="dxa"/>
            <w:vAlign w:val="bottom"/>
          </w:tcPr>
          <w:p w14:paraId="004C8F72" w14:textId="77777777" w:rsidR="00D333A3" w:rsidRPr="00BD0255" w:rsidRDefault="00D333A3" w:rsidP="00D333A3">
            <w:pPr>
              <w:spacing w:line="240" w:lineRule="auto"/>
              <w:jc w:val="right"/>
              <w:rPr>
                <w:rFonts w:ascii="Browallia New" w:hAnsi="Browallia New" w:cs="Browallia New"/>
                <w:sz w:val="20"/>
                <w:szCs w:val="20"/>
              </w:rPr>
            </w:pPr>
          </w:p>
        </w:tc>
      </w:tr>
      <w:tr w:rsidR="00D333A3" w:rsidRPr="00C961D5" w14:paraId="64FC41ED" w14:textId="77777777" w:rsidTr="006F1936">
        <w:tblPrEx>
          <w:tblBorders>
            <w:bottom w:val="single" w:sz="4" w:space="0" w:color="auto"/>
          </w:tblBorders>
        </w:tblPrEx>
        <w:tc>
          <w:tcPr>
            <w:tcW w:w="2409" w:type="dxa"/>
          </w:tcPr>
          <w:p w14:paraId="6A0FDAC0" w14:textId="7A9C4DB7" w:rsidR="00D333A3" w:rsidRPr="00193B1A" w:rsidRDefault="00D333A3" w:rsidP="00D333A3">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ณ เวลาใดเวลาหนึ่ง</w:t>
            </w:r>
          </w:p>
        </w:tc>
        <w:tc>
          <w:tcPr>
            <w:tcW w:w="709" w:type="dxa"/>
            <w:vAlign w:val="bottom"/>
          </w:tcPr>
          <w:p w14:paraId="7D47DF86" w14:textId="2EACACA7" w:rsidR="00D333A3" w:rsidRPr="000202EF"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75</w:t>
            </w:r>
          </w:p>
        </w:tc>
        <w:tc>
          <w:tcPr>
            <w:tcW w:w="728" w:type="dxa"/>
            <w:vAlign w:val="bottom"/>
          </w:tcPr>
          <w:p w14:paraId="49570779" w14:textId="31684847" w:rsidR="00D333A3" w:rsidRPr="00BD0255"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124</w:t>
            </w:r>
          </w:p>
        </w:tc>
        <w:tc>
          <w:tcPr>
            <w:tcW w:w="690" w:type="dxa"/>
            <w:vAlign w:val="bottom"/>
          </w:tcPr>
          <w:p w14:paraId="2AC68719" w14:textId="6FD9CB53" w:rsidR="00D333A3" w:rsidRPr="000202EF"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91</w:t>
            </w:r>
          </w:p>
        </w:tc>
        <w:tc>
          <w:tcPr>
            <w:tcW w:w="722" w:type="dxa"/>
            <w:vAlign w:val="bottom"/>
          </w:tcPr>
          <w:p w14:paraId="1D399144" w14:textId="247EC267" w:rsidR="00D333A3" w:rsidRPr="00BD0255"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156</w:t>
            </w:r>
          </w:p>
        </w:tc>
        <w:tc>
          <w:tcPr>
            <w:tcW w:w="737" w:type="dxa"/>
            <w:vAlign w:val="bottom"/>
          </w:tcPr>
          <w:p w14:paraId="4486A69C" w14:textId="37DFBAF8" w:rsidR="00D333A3" w:rsidRPr="000202EF" w:rsidRDefault="00D333A3" w:rsidP="00040B5A">
            <w:pPr>
              <w:spacing w:line="240" w:lineRule="auto"/>
              <w:jc w:val="right"/>
              <w:rPr>
                <w:rFonts w:ascii="Browallia New" w:hAnsi="Browallia New" w:cs="Browallia New"/>
                <w:sz w:val="20"/>
                <w:szCs w:val="20"/>
              </w:rPr>
            </w:pPr>
            <w:r w:rsidRPr="00EA1F1C">
              <w:rPr>
                <w:rFonts w:ascii="Browallia New" w:hAnsi="Browallia New" w:cs="Browallia New"/>
                <w:sz w:val="20"/>
                <w:szCs w:val="20"/>
              </w:rPr>
              <w:t xml:space="preserve">     </w:t>
            </w:r>
            <w:r w:rsidR="002E6022">
              <w:rPr>
                <w:rFonts w:ascii="Browallia New" w:hAnsi="Browallia New" w:cs="Browallia New"/>
                <w:sz w:val="20"/>
                <w:szCs w:val="20"/>
              </w:rPr>
              <w:t>103</w:t>
            </w:r>
          </w:p>
        </w:tc>
        <w:tc>
          <w:tcPr>
            <w:tcW w:w="720" w:type="dxa"/>
            <w:vAlign w:val="bottom"/>
          </w:tcPr>
          <w:p w14:paraId="7CB27E64" w14:textId="1D1493C3" w:rsidR="00D333A3" w:rsidRPr="00BD0255" w:rsidRDefault="00D333A3" w:rsidP="00040B5A">
            <w:pPr>
              <w:spacing w:line="240" w:lineRule="auto"/>
              <w:jc w:val="right"/>
              <w:rPr>
                <w:rFonts w:ascii="Browallia New" w:hAnsi="Browallia New" w:cs="Browallia New"/>
                <w:sz w:val="20"/>
                <w:szCs w:val="20"/>
              </w:rPr>
            </w:pPr>
            <w:r w:rsidRPr="00EA1F1C">
              <w:rPr>
                <w:rFonts w:ascii="Browallia New" w:hAnsi="Browallia New" w:cs="Browallia New"/>
                <w:sz w:val="20"/>
                <w:szCs w:val="20"/>
              </w:rPr>
              <w:t xml:space="preserve">     </w:t>
            </w:r>
            <w:r w:rsidR="00AF76B1">
              <w:rPr>
                <w:rFonts w:ascii="Browallia New" w:hAnsi="Browallia New" w:cs="Browallia New"/>
                <w:sz w:val="20"/>
                <w:szCs w:val="20"/>
              </w:rPr>
              <w:t>126</w:t>
            </w:r>
          </w:p>
        </w:tc>
        <w:tc>
          <w:tcPr>
            <w:tcW w:w="732" w:type="dxa"/>
            <w:vAlign w:val="bottom"/>
          </w:tcPr>
          <w:p w14:paraId="66A7CCB8" w14:textId="3DFC6A34" w:rsidR="00D333A3" w:rsidRPr="000202EF"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20" w:type="dxa"/>
            <w:vAlign w:val="bottom"/>
          </w:tcPr>
          <w:p w14:paraId="4E659B90" w14:textId="2627548B" w:rsidR="00D333A3" w:rsidRPr="00BD0255"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lang w:val="en-GB"/>
              </w:rPr>
              <w:t>6</w:t>
            </w:r>
          </w:p>
        </w:tc>
        <w:tc>
          <w:tcPr>
            <w:tcW w:w="771" w:type="dxa"/>
            <w:vAlign w:val="bottom"/>
          </w:tcPr>
          <w:p w14:paraId="2B0DD2A8" w14:textId="7F71ADE4" w:rsidR="00D333A3" w:rsidRPr="000202EF" w:rsidRDefault="00D333A3" w:rsidP="00D333A3">
            <w:pP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08" w:type="dxa"/>
            <w:vAlign w:val="bottom"/>
          </w:tcPr>
          <w:p w14:paraId="4C574DB9" w14:textId="6B6A9AFA" w:rsidR="00D333A3" w:rsidRPr="00BD0255" w:rsidRDefault="00D333A3" w:rsidP="00D333A3">
            <w:pP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810" w:type="dxa"/>
            <w:vAlign w:val="bottom"/>
          </w:tcPr>
          <w:p w14:paraId="4C4D921D" w14:textId="30C9F819" w:rsidR="00D333A3" w:rsidRPr="000202EF" w:rsidRDefault="00D333A3" w:rsidP="00D333A3">
            <w:pP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822" w:type="dxa"/>
            <w:vAlign w:val="bottom"/>
          </w:tcPr>
          <w:p w14:paraId="56EB4F8E" w14:textId="467620AA" w:rsidR="00D333A3" w:rsidRPr="00BD0255" w:rsidRDefault="00D333A3" w:rsidP="00D333A3">
            <w:pP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689" w:type="dxa"/>
            <w:vAlign w:val="bottom"/>
          </w:tcPr>
          <w:p w14:paraId="1C57DF71" w14:textId="0AE7162E" w:rsidR="00D333A3" w:rsidRPr="000202EF"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w:t>
            </w:r>
            <w:r>
              <w:rPr>
                <w:rFonts w:ascii="Browallia New" w:hAnsi="Browallia New" w:cs="Browallia New"/>
                <w:sz w:val="20"/>
                <w:szCs w:val="20"/>
              </w:rPr>
              <w:t>3</w:t>
            </w:r>
            <w:r w:rsidRPr="00EA1F1C">
              <w:rPr>
                <w:rFonts w:ascii="Browallia New" w:hAnsi="Browallia New" w:cs="Browallia New"/>
                <w:sz w:val="20"/>
                <w:szCs w:val="20"/>
              </w:rPr>
              <w:t>)</w:t>
            </w:r>
          </w:p>
        </w:tc>
        <w:tc>
          <w:tcPr>
            <w:tcW w:w="659" w:type="dxa"/>
            <w:vAlign w:val="bottom"/>
          </w:tcPr>
          <w:p w14:paraId="7223B841" w14:textId="27C36467" w:rsidR="00D333A3" w:rsidRPr="00C2555B" w:rsidRDefault="00D333A3" w:rsidP="00D333A3">
            <w:pPr>
              <w:spacing w:line="240" w:lineRule="auto"/>
              <w:jc w:val="right"/>
              <w:rPr>
                <w:rFonts w:ascii="Browallia New" w:hAnsi="Browallia New" w:cs="Browallia New"/>
                <w:sz w:val="20"/>
                <w:szCs w:val="20"/>
              </w:rPr>
            </w:pPr>
            <w:r w:rsidRPr="00EA1F1C">
              <w:rPr>
                <w:rFonts w:ascii="Browallia New" w:hAnsi="Browallia New" w:cs="Browallia New"/>
                <w:sz w:val="20"/>
                <w:szCs w:val="20"/>
              </w:rPr>
              <w:t>(5)</w:t>
            </w:r>
          </w:p>
        </w:tc>
        <w:tc>
          <w:tcPr>
            <w:tcW w:w="717" w:type="dxa"/>
            <w:vAlign w:val="bottom"/>
          </w:tcPr>
          <w:p w14:paraId="5F609D62" w14:textId="3975673F" w:rsidR="00D333A3" w:rsidRPr="000202EF" w:rsidRDefault="00810E45" w:rsidP="00D333A3">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272</w:t>
            </w:r>
          </w:p>
        </w:tc>
        <w:tc>
          <w:tcPr>
            <w:tcW w:w="709" w:type="dxa"/>
            <w:vAlign w:val="bottom"/>
          </w:tcPr>
          <w:p w14:paraId="1882978A" w14:textId="6806B9B2" w:rsidR="00D333A3" w:rsidRPr="00BD0255" w:rsidRDefault="00810E45" w:rsidP="00D333A3">
            <w:pPr>
              <w:spacing w:line="240" w:lineRule="auto"/>
              <w:jc w:val="right"/>
              <w:rPr>
                <w:rFonts w:ascii="Browallia New" w:hAnsi="Browallia New" w:cs="Browallia New"/>
                <w:sz w:val="20"/>
                <w:szCs w:val="20"/>
              </w:rPr>
            </w:pPr>
            <w:r>
              <w:rPr>
                <w:rFonts w:ascii="Browallia New" w:hAnsi="Browallia New" w:cs="Browallia New"/>
                <w:sz w:val="20"/>
                <w:szCs w:val="20"/>
              </w:rPr>
              <w:t>407</w:t>
            </w:r>
          </w:p>
        </w:tc>
      </w:tr>
      <w:tr w:rsidR="00D333A3" w:rsidRPr="00C961D5" w14:paraId="537B966D" w14:textId="77777777" w:rsidTr="00525075">
        <w:tblPrEx>
          <w:tblBorders>
            <w:bottom w:val="single" w:sz="4" w:space="0" w:color="auto"/>
          </w:tblBorders>
        </w:tblPrEx>
        <w:tc>
          <w:tcPr>
            <w:tcW w:w="2409" w:type="dxa"/>
            <w:tcBorders>
              <w:bottom w:val="nil"/>
            </w:tcBorders>
          </w:tcPr>
          <w:p w14:paraId="26291BCA" w14:textId="595E5DBE" w:rsidR="00D333A3" w:rsidRPr="00193B1A" w:rsidRDefault="00D333A3" w:rsidP="00D333A3">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7A18DC">
              <w:rPr>
                <w:rFonts w:ascii="Browallia New" w:hAnsi="Browallia New" w:cs="Browallia New"/>
                <w:sz w:val="20"/>
                <w:szCs w:val="20"/>
                <w:cs/>
              </w:rPr>
              <w:t>ตลอดช่วงเวลาหนึ่ง</w:t>
            </w:r>
          </w:p>
        </w:tc>
        <w:tc>
          <w:tcPr>
            <w:tcW w:w="709" w:type="dxa"/>
            <w:tcBorders>
              <w:bottom w:val="nil"/>
            </w:tcBorders>
            <w:vAlign w:val="bottom"/>
          </w:tcPr>
          <w:p w14:paraId="121BCD8E" w14:textId="4570405C" w:rsidR="00D333A3" w:rsidRPr="000202EF"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304</w:t>
            </w:r>
          </w:p>
        </w:tc>
        <w:tc>
          <w:tcPr>
            <w:tcW w:w="728" w:type="dxa"/>
            <w:tcBorders>
              <w:bottom w:val="nil"/>
            </w:tcBorders>
            <w:vAlign w:val="bottom"/>
          </w:tcPr>
          <w:p w14:paraId="4FA98AC4" w14:textId="7E61DB2A" w:rsidR="00D333A3" w:rsidRPr="00BD0255"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314</w:t>
            </w:r>
          </w:p>
        </w:tc>
        <w:tc>
          <w:tcPr>
            <w:tcW w:w="690" w:type="dxa"/>
            <w:tcBorders>
              <w:bottom w:val="nil"/>
            </w:tcBorders>
            <w:vAlign w:val="bottom"/>
          </w:tcPr>
          <w:p w14:paraId="363D544D" w14:textId="47653B05" w:rsidR="00D333A3" w:rsidRPr="000202EF" w:rsidRDefault="00D333A3" w:rsidP="00D333A3">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22" w:type="dxa"/>
            <w:tcBorders>
              <w:bottom w:val="nil"/>
            </w:tcBorders>
            <w:vAlign w:val="bottom"/>
          </w:tcPr>
          <w:p w14:paraId="69D7D24E" w14:textId="2DF49E3E" w:rsidR="00D333A3" w:rsidRPr="00BD0255" w:rsidRDefault="00D333A3" w:rsidP="00D333A3">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37" w:type="dxa"/>
            <w:tcBorders>
              <w:bottom w:val="nil"/>
            </w:tcBorders>
            <w:vAlign w:val="bottom"/>
          </w:tcPr>
          <w:p w14:paraId="17ABED5B" w14:textId="650ECB63" w:rsidR="00D333A3" w:rsidRPr="000202EF" w:rsidRDefault="002E6022" w:rsidP="00040B5A">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20" w:type="dxa"/>
            <w:tcBorders>
              <w:bottom w:val="nil"/>
            </w:tcBorders>
            <w:vAlign w:val="bottom"/>
          </w:tcPr>
          <w:p w14:paraId="39BD6891" w14:textId="039D7A1F" w:rsidR="00D333A3" w:rsidRPr="00BD0255" w:rsidRDefault="00AF76B1" w:rsidP="00040B5A">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32" w:type="dxa"/>
            <w:tcBorders>
              <w:bottom w:val="nil"/>
            </w:tcBorders>
            <w:vAlign w:val="bottom"/>
          </w:tcPr>
          <w:p w14:paraId="32615878" w14:textId="17831AF8" w:rsidR="00D333A3" w:rsidRPr="000202EF" w:rsidRDefault="00D333A3" w:rsidP="00D333A3">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20" w:type="dxa"/>
            <w:tcBorders>
              <w:bottom w:val="nil"/>
            </w:tcBorders>
            <w:vAlign w:val="bottom"/>
          </w:tcPr>
          <w:p w14:paraId="5B8BCC9B" w14:textId="4D429F2D" w:rsidR="00D333A3" w:rsidRPr="00BD0255" w:rsidRDefault="00D333A3" w:rsidP="00D333A3">
            <w:pPr>
              <w:pBdr>
                <w:bottom w:val="single" w:sz="4" w:space="1" w:color="auto"/>
              </w:pBdr>
              <w:spacing w:line="240" w:lineRule="auto"/>
              <w:jc w:val="center"/>
              <w:rPr>
                <w:rFonts w:ascii="Browallia New" w:hAnsi="Browallia New" w:cs="Browallia New"/>
                <w:sz w:val="20"/>
                <w:szCs w:val="20"/>
              </w:rPr>
            </w:pPr>
            <w:r w:rsidRPr="00EA1F1C">
              <w:rPr>
                <w:rFonts w:ascii="Browallia New" w:hAnsi="Browallia New" w:cs="Browallia New"/>
                <w:sz w:val="20"/>
                <w:szCs w:val="20"/>
              </w:rPr>
              <w:t xml:space="preserve">     -</w:t>
            </w:r>
          </w:p>
        </w:tc>
        <w:tc>
          <w:tcPr>
            <w:tcW w:w="771" w:type="dxa"/>
            <w:tcBorders>
              <w:bottom w:val="nil"/>
            </w:tcBorders>
            <w:vAlign w:val="bottom"/>
          </w:tcPr>
          <w:p w14:paraId="1D354E6C" w14:textId="57AFEDC0" w:rsidR="00D333A3" w:rsidRPr="000202EF"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08" w:type="dxa"/>
            <w:tcBorders>
              <w:bottom w:val="nil"/>
            </w:tcBorders>
            <w:vAlign w:val="bottom"/>
          </w:tcPr>
          <w:p w14:paraId="210E3F3B" w14:textId="73C86AE5" w:rsidR="00D333A3" w:rsidRPr="00BD0255"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10" w:type="dxa"/>
            <w:tcBorders>
              <w:bottom w:val="nil"/>
            </w:tcBorders>
            <w:vAlign w:val="bottom"/>
          </w:tcPr>
          <w:p w14:paraId="3A9C848A" w14:textId="4F3FA7A1" w:rsidR="00D333A3" w:rsidRPr="000202EF"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22" w:type="dxa"/>
            <w:tcBorders>
              <w:bottom w:val="nil"/>
            </w:tcBorders>
            <w:vAlign w:val="bottom"/>
          </w:tcPr>
          <w:p w14:paraId="21956E43" w14:textId="72B7D4E2" w:rsidR="00D333A3" w:rsidRPr="00BD0255"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5</w:t>
            </w:r>
          </w:p>
        </w:tc>
        <w:tc>
          <w:tcPr>
            <w:tcW w:w="689" w:type="dxa"/>
            <w:tcBorders>
              <w:bottom w:val="nil"/>
            </w:tcBorders>
            <w:vAlign w:val="bottom"/>
          </w:tcPr>
          <w:p w14:paraId="7CB3C8CB" w14:textId="5B7A8099" w:rsidR="00D333A3" w:rsidRPr="000202EF"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(4)</w:t>
            </w:r>
          </w:p>
        </w:tc>
        <w:tc>
          <w:tcPr>
            <w:tcW w:w="659" w:type="dxa"/>
            <w:tcBorders>
              <w:bottom w:val="nil"/>
            </w:tcBorders>
            <w:vAlign w:val="bottom"/>
          </w:tcPr>
          <w:p w14:paraId="182B0664" w14:textId="52FC54BD" w:rsidR="00D333A3" w:rsidRPr="00C2555B" w:rsidRDefault="00D333A3" w:rsidP="00D333A3">
            <w:pPr>
              <w:pBdr>
                <w:bottom w:val="single" w:sz="4"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w:t>
            </w:r>
          </w:p>
        </w:tc>
        <w:tc>
          <w:tcPr>
            <w:tcW w:w="717" w:type="dxa"/>
            <w:tcBorders>
              <w:bottom w:val="nil"/>
            </w:tcBorders>
            <w:vAlign w:val="bottom"/>
          </w:tcPr>
          <w:p w14:paraId="45A0DA82" w14:textId="4B62B2FB" w:rsidR="00D333A3" w:rsidRPr="000202EF" w:rsidRDefault="00810E45" w:rsidP="00D333A3">
            <w:pPr>
              <w:pBdr>
                <w:bottom w:val="single" w:sz="4" w:space="1" w:color="auto"/>
              </w:pBd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314</w:t>
            </w:r>
          </w:p>
        </w:tc>
        <w:tc>
          <w:tcPr>
            <w:tcW w:w="709" w:type="dxa"/>
            <w:tcBorders>
              <w:bottom w:val="nil"/>
            </w:tcBorders>
            <w:vAlign w:val="bottom"/>
          </w:tcPr>
          <w:p w14:paraId="46EB7F33" w14:textId="650FAF98" w:rsidR="00D333A3" w:rsidRPr="00BD0255" w:rsidRDefault="00810E45" w:rsidP="00D333A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326</w:t>
            </w:r>
          </w:p>
        </w:tc>
      </w:tr>
      <w:tr w:rsidR="00D333A3" w:rsidRPr="00C961D5" w14:paraId="0764F193" w14:textId="77777777" w:rsidTr="00525075">
        <w:tblPrEx>
          <w:tblBorders>
            <w:bottom w:val="single" w:sz="4" w:space="0" w:color="auto"/>
          </w:tblBorders>
        </w:tblPrEx>
        <w:tc>
          <w:tcPr>
            <w:tcW w:w="2409" w:type="dxa"/>
            <w:tcBorders>
              <w:bottom w:val="nil"/>
            </w:tcBorders>
          </w:tcPr>
          <w:p w14:paraId="1D1D49B8" w14:textId="143F1592" w:rsidR="00D333A3" w:rsidRPr="00193B1A" w:rsidRDefault="00D333A3" w:rsidP="00D333A3">
            <w:pPr>
              <w:spacing w:line="240" w:lineRule="auto"/>
              <w:ind w:right="-108"/>
              <w:rPr>
                <w:rFonts w:ascii="Browallia New" w:hAnsi="Browallia New" w:cs="Browallia New"/>
                <w:sz w:val="20"/>
                <w:szCs w:val="20"/>
                <w:cs/>
              </w:rPr>
            </w:pPr>
            <w:r w:rsidRPr="007A18DC">
              <w:rPr>
                <w:rFonts w:ascii="Browallia New" w:hAnsi="Browallia New" w:cs="Browallia New"/>
                <w:sz w:val="20"/>
                <w:szCs w:val="20"/>
                <w:cs/>
              </w:rPr>
              <w:t>รวม</w:t>
            </w:r>
          </w:p>
        </w:tc>
        <w:tc>
          <w:tcPr>
            <w:tcW w:w="709" w:type="dxa"/>
            <w:tcBorders>
              <w:bottom w:val="nil"/>
            </w:tcBorders>
            <w:vAlign w:val="bottom"/>
          </w:tcPr>
          <w:p w14:paraId="07A1CC4C" w14:textId="442770D0"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379</w:t>
            </w:r>
          </w:p>
        </w:tc>
        <w:tc>
          <w:tcPr>
            <w:tcW w:w="728" w:type="dxa"/>
            <w:tcBorders>
              <w:bottom w:val="nil"/>
            </w:tcBorders>
            <w:vAlign w:val="bottom"/>
          </w:tcPr>
          <w:p w14:paraId="652738C7" w14:textId="597D9040"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438</w:t>
            </w:r>
          </w:p>
        </w:tc>
        <w:tc>
          <w:tcPr>
            <w:tcW w:w="690" w:type="dxa"/>
            <w:tcBorders>
              <w:bottom w:val="nil"/>
            </w:tcBorders>
            <w:vAlign w:val="bottom"/>
          </w:tcPr>
          <w:p w14:paraId="2CBA1AD6" w14:textId="422A99F9"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91</w:t>
            </w:r>
          </w:p>
        </w:tc>
        <w:tc>
          <w:tcPr>
            <w:tcW w:w="722" w:type="dxa"/>
            <w:tcBorders>
              <w:bottom w:val="nil"/>
            </w:tcBorders>
            <w:vAlign w:val="bottom"/>
          </w:tcPr>
          <w:p w14:paraId="7AA456D6" w14:textId="1EA3D7BA"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156</w:t>
            </w:r>
          </w:p>
        </w:tc>
        <w:tc>
          <w:tcPr>
            <w:tcW w:w="737" w:type="dxa"/>
            <w:tcBorders>
              <w:bottom w:val="nil"/>
            </w:tcBorders>
            <w:vAlign w:val="bottom"/>
          </w:tcPr>
          <w:p w14:paraId="0DA43A72" w14:textId="47D107D2"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103</w:t>
            </w:r>
          </w:p>
        </w:tc>
        <w:tc>
          <w:tcPr>
            <w:tcW w:w="720" w:type="dxa"/>
            <w:tcBorders>
              <w:bottom w:val="nil"/>
            </w:tcBorders>
            <w:vAlign w:val="bottom"/>
          </w:tcPr>
          <w:p w14:paraId="7062CDB3" w14:textId="2C70BD1E"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126</w:t>
            </w:r>
          </w:p>
        </w:tc>
        <w:tc>
          <w:tcPr>
            <w:tcW w:w="732" w:type="dxa"/>
            <w:tcBorders>
              <w:bottom w:val="nil"/>
            </w:tcBorders>
            <w:vAlign w:val="bottom"/>
          </w:tcPr>
          <w:p w14:paraId="197A4544" w14:textId="1BAE59EA"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20" w:type="dxa"/>
            <w:tcBorders>
              <w:bottom w:val="nil"/>
            </w:tcBorders>
            <w:vAlign w:val="bottom"/>
          </w:tcPr>
          <w:p w14:paraId="02BFF149" w14:textId="1F90649B"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lang w:val="en-GB"/>
              </w:rPr>
              <w:t>6</w:t>
            </w:r>
          </w:p>
        </w:tc>
        <w:tc>
          <w:tcPr>
            <w:tcW w:w="771" w:type="dxa"/>
            <w:tcBorders>
              <w:bottom w:val="nil"/>
            </w:tcBorders>
            <w:vAlign w:val="bottom"/>
          </w:tcPr>
          <w:p w14:paraId="18983E1C" w14:textId="0B2DE36E"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08" w:type="dxa"/>
            <w:tcBorders>
              <w:bottom w:val="nil"/>
            </w:tcBorders>
            <w:vAlign w:val="bottom"/>
          </w:tcPr>
          <w:p w14:paraId="239381AE" w14:textId="6AB9B99E"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10" w:type="dxa"/>
            <w:tcBorders>
              <w:bottom w:val="nil"/>
            </w:tcBorders>
            <w:vAlign w:val="bottom"/>
          </w:tcPr>
          <w:p w14:paraId="6CE2C1F5" w14:textId="580EAF71"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8</w:t>
            </w:r>
          </w:p>
        </w:tc>
        <w:tc>
          <w:tcPr>
            <w:tcW w:w="822" w:type="dxa"/>
            <w:tcBorders>
              <w:bottom w:val="nil"/>
            </w:tcBorders>
            <w:vAlign w:val="bottom"/>
          </w:tcPr>
          <w:p w14:paraId="5237B45C" w14:textId="116ED6EB"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5</w:t>
            </w:r>
          </w:p>
        </w:tc>
        <w:tc>
          <w:tcPr>
            <w:tcW w:w="689" w:type="dxa"/>
            <w:tcBorders>
              <w:bottom w:val="nil"/>
            </w:tcBorders>
            <w:vAlign w:val="bottom"/>
          </w:tcPr>
          <w:p w14:paraId="3E0F1E0A" w14:textId="6D9C9A77" w:rsidR="00D333A3" w:rsidRPr="000202EF"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(7)</w:t>
            </w:r>
          </w:p>
        </w:tc>
        <w:tc>
          <w:tcPr>
            <w:tcW w:w="659" w:type="dxa"/>
            <w:tcBorders>
              <w:bottom w:val="nil"/>
            </w:tcBorders>
            <w:vAlign w:val="bottom"/>
          </w:tcPr>
          <w:p w14:paraId="65003FB2" w14:textId="5BF555A7" w:rsidR="00D333A3" w:rsidRPr="00C2555B"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(6)</w:t>
            </w:r>
          </w:p>
        </w:tc>
        <w:tc>
          <w:tcPr>
            <w:tcW w:w="717" w:type="dxa"/>
            <w:tcBorders>
              <w:bottom w:val="nil"/>
            </w:tcBorders>
            <w:vAlign w:val="bottom"/>
          </w:tcPr>
          <w:p w14:paraId="5598763D" w14:textId="2BDEB467" w:rsidR="00D333A3" w:rsidRPr="000202EF" w:rsidRDefault="00D333A3" w:rsidP="00D333A3">
            <w:pPr>
              <w:pBdr>
                <w:bottom w:val="single" w:sz="12" w:space="1" w:color="auto"/>
              </w:pBdr>
              <w:spacing w:line="240" w:lineRule="auto"/>
              <w:jc w:val="right"/>
              <w:rPr>
                <w:rFonts w:ascii="Browallia New" w:hAnsi="Browallia New" w:cs="Browallia New"/>
                <w:sz w:val="20"/>
                <w:szCs w:val="20"/>
                <w:lang w:val="en-GB"/>
              </w:rPr>
            </w:pPr>
            <w:r w:rsidRPr="00EA1F1C">
              <w:rPr>
                <w:rFonts w:ascii="Browallia New" w:hAnsi="Browallia New" w:cs="Browallia New"/>
                <w:sz w:val="20"/>
                <w:szCs w:val="20"/>
                <w:lang w:val="en-GB"/>
              </w:rPr>
              <w:t>586</w:t>
            </w:r>
          </w:p>
        </w:tc>
        <w:tc>
          <w:tcPr>
            <w:tcW w:w="709" w:type="dxa"/>
            <w:tcBorders>
              <w:bottom w:val="nil"/>
            </w:tcBorders>
            <w:vAlign w:val="bottom"/>
          </w:tcPr>
          <w:p w14:paraId="54FCF58C" w14:textId="1804DFDD" w:rsidR="00D333A3" w:rsidRPr="00BD0255" w:rsidRDefault="00D333A3" w:rsidP="00D333A3">
            <w:pPr>
              <w:pBdr>
                <w:bottom w:val="single" w:sz="12" w:space="1" w:color="auto"/>
              </w:pBdr>
              <w:spacing w:line="240" w:lineRule="auto"/>
              <w:jc w:val="right"/>
              <w:rPr>
                <w:rFonts w:ascii="Browallia New" w:hAnsi="Browallia New" w:cs="Browallia New"/>
                <w:sz w:val="20"/>
                <w:szCs w:val="20"/>
              </w:rPr>
            </w:pPr>
            <w:r w:rsidRPr="00EA1F1C">
              <w:rPr>
                <w:rFonts w:ascii="Browallia New" w:hAnsi="Browallia New" w:cs="Browallia New"/>
                <w:sz w:val="20"/>
                <w:szCs w:val="20"/>
              </w:rPr>
              <w:t>733</w:t>
            </w:r>
          </w:p>
        </w:tc>
      </w:tr>
    </w:tbl>
    <w:p w14:paraId="0ED0C702" w14:textId="77777777" w:rsidR="00FB019D" w:rsidRPr="00324907" w:rsidRDefault="00FB019D"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722BCDA7" w14:textId="291B2C67" w:rsidR="00B461AF" w:rsidRPr="00C2555B"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C2555B">
        <w:rPr>
          <w:rFonts w:ascii="Browallia New" w:hAnsi="Browallia New" w:cs="Browallia New"/>
          <w:b/>
          <w:bCs/>
          <w:sz w:val="28"/>
          <w:szCs w:val="28"/>
          <w:cs/>
        </w:rPr>
        <w:t xml:space="preserve">ลูกค้ารายใหญ่ </w:t>
      </w:r>
    </w:p>
    <w:p w14:paraId="0A4EB479" w14:textId="42506D56" w:rsidR="00256A5E" w:rsidRPr="008C31AE" w:rsidRDefault="00B461AF" w:rsidP="00D64882">
      <w:pPr>
        <w:tabs>
          <w:tab w:val="left" w:pos="0"/>
          <w:tab w:val="left" w:pos="851"/>
          <w:tab w:val="left" w:pos="1418"/>
          <w:tab w:val="left" w:pos="1985"/>
        </w:tabs>
        <w:spacing w:line="240" w:lineRule="auto"/>
        <w:ind w:left="450"/>
        <w:jc w:val="thaiDistribute"/>
        <w:rPr>
          <w:rFonts w:ascii="Browallia New" w:hAnsi="Browallia New" w:cs="Browallia New"/>
          <w:sz w:val="28"/>
          <w:szCs w:val="28"/>
          <w:cs/>
        </w:rPr>
        <w:sectPr w:rsidR="00256A5E" w:rsidRPr="008C31AE" w:rsidSect="00C16C6E">
          <w:footerReference w:type="default" r:id="rId15"/>
          <w:pgSz w:w="16834" w:h="11909" w:orient="landscape" w:code="9"/>
          <w:pgMar w:top="1080" w:right="958" w:bottom="1080" w:left="1418" w:header="1140" w:footer="131" w:gutter="0"/>
          <w:cols w:space="720"/>
        </w:sectPr>
      </w:pPr>
      <w:r w:rsidRPr="00C2555B">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667541B6" w14:textId="77777777" w:rsidR="006971B8" w:rsidRPr="00C2555B"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2555B">
        <w:rPr>
          <w:rFonts w:ascii="Browallia New" w:hAnsi="Browallia New" w:cs="Browallia New"/>
          <w:b/>
          <w:bCs/>
          <w:sz w:val="28"/>
          <w:szCs w:val="28"/>
          <w:cs/>
          <w:lang w:val="en-GB"/>
        </w:rPr>
        <w:t>ภาระผูกพัน</w:t>
      </w:r>
    </w:p>
    <w:p w14:paraId="3B66D310" w14:textId="77777777" w:rsidR="006971B8" w:rsidRPr="00553E7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0"/>
          <w:szCs w:val="20"/>
          <w:lang w:val="en-GB"/>
        </w:rPr>
      </w:pPr>
    </w:p>
    <w:p w14:paraId="1D3058C7" w14:textId="52C2A89F" w:rsidR="00D7321C" w:rsidRPr="00C2555B" w:rsidRDefault="00C23DF3" w:rsidP="00D7321C">
      <w:pPr>
        <w:spacing w:line="240" w:lineRule="auto"/>
        <w:ind w:left="426" w:right="-45"/>
        <w:jc w:val="thaiDistribute"/>
        <w:rPr>
          <w:rFonts w:ascii="Browallia New" w:hAnsi="Browallia New" w:cs="Browallia New"/>
          <w:sz w:val="28"/>
          <w:szCs w:val="28"/>
        </w:rPr>
      </w:pPr>
      <w:r w:rsidRPr="00C2555B">
        <w:rPr>
          <w:rFonts w:ascii="Browallia New" w:hAnsi="Browallia New" w:cs="Browallia New"/>
          <w:spacing w:val="-2"/>
          <w:sz w:val="28"/>
          <w:szCs w:val="28"/>
          <w:cs/>
        </w:rPr>
        <w:t xml:space="preserve">ณ วันที่ </w:t>
      </w:r>
      <w:r w:rsidR="008C31AE" w:rsidRPr="009055F0">
        <w:rPr>
          <w:rFonts w:ascii="Browallia New" w:hAnsi="Browallia New" w:cs="Browallia New"/>
          <w:spacing w:val="-2"/>
          <w:sz w:val="28"/>
          <w:szCs w:val="28"/>
        </w:rPr>
        <w:t>3</w:t>
      </w:r>
      <w:r w:rsidR="003B3B06" w:rsidRPr="003B3B06">
        <w:rPr>
          <w:rFonts w:ascii="Browallia New" w:hAnsi="Browallia New" w:cs="Browallia New" w:hint="cs"/>
          <w:spacing w:val="-2"/>
          <w:sz w:val="28"/>
          <w:szCs w:val="28"/>
        </w:rPr>
        <w:t>1</w:t>
      </w:r>
      <w:r w:rsidR="008C31AE">
        <w:rPr>
          <w:rFonts w:ascii="Browallia New" w:hAnsi="Browallia New" w:cs="Browallia New" w:hint="cs"/>
          <w:spacing w:val="-2"/>
          <w:sz w:val="28"/>
          <w:szCs w:val="28"/>
          <w:cs/>
        </w:rPr>
        <w:t xml:space="preserve"> มีนาคม</w:t>
      </w:r>
      <w:r w:rsidR="008C31AE" w:rsidRPr="00C2555B">
        <w:rPr>
          <w:rFonts w:ascii="Browallia New" w:hAnsi="Browallia New" w:cs="Browallia New"/>
          <w:sz w:val="28"/>
          <w:szCs w:val="28"/>
          <w:cs/>
        </w:rPr>
        <w:t xml:space="preserve"> </w:t>
      </w:r>
      <w:r w:rsidR="008C31AE"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r w:rsidR="008C31AE" w:rsidRPr="00C2555B">
        <w:rPr>
          <w:rFonts w:ascii="Browallia New" w:hAnsi="Browallia New" w:cs="Browallia New"/>
          <w:sz w:val="28"/>
          <w:szCs w:val="28"/>
          <w:cs/>
        </w:rPr>
        <w:t xml:space="preserve"> </w:t>
      </w:r>
      <w:r w:rsidR="00E621DE">
        <w:rPr>
          <w:rFonts w:ascii="Browallia New" w:hAnsi="Browallia New" w:cs="Browallia New" w:hint="cs"/>
          <w:sz w:val="28"/>
          <w:szCs w:val="28"/>
          <w:cs/>
        </w:rPr>
        <w:t>กลุ่ม</w:t>
      </w:r>
      <w:r w:rsidR="006971B8" w:rsidRPr="00C2555B">
        <w:rPr>
          <w:rFonts w:ascii="Browallia New" w:hAnsi="Browallia New" w:cs="Browallia New"/>
          <w:sz w:val="28"/>
          <w:szCs w:val="28"/>
          <w:cs/>
        </w:rPr>
        <w:t>บริษัทมี</w:t>
      </w:r>
    </w:p>
    <w:p w14:paraId="1BA83157" w14:textId="77777777" w:rsidR="00402B3C"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0BC8542A" w14:textId="5394D2F5" w:rsidR="008F1940" w:rsidRPr="00DC096B" w:rsidRDefault="006971B8" w:rsidP="00996FC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675"/>
        <w:jc w:val="thaiDistribute"/>
        <w:rPr>
          <w:rFonts w:ascii="Browallia New" w:hAnsi="Browallia New" w:cs="Browallia New"/>
          <w:sz w:val="28"/>
          <w:szCs w:val="28"/>
        </w:rPr>
      </w:pPr>
      <w:r w:rsidRPr="00C961D5">
        <w:rPr>
          <w:rFonts w:ascii="Browallia New" w:hAnsi="Browallia New" w:cs="Browallia New"/>
          <w:sz w:val="28"/>
          <w:szCs w:val="28"/>
          <w:cs/>
        </w:rPr>
        <w:t>ภาระผูกพันเกี่ยวกับสัญญาก่อสร้างระยะยาวคงเหลือ</w:t>
      </w:r>
      <w:r w:rsidR="00A1555A" w:rsidRPr="00577431">
        <w:rPr>
          <w:rFonts w:ascii="Browallia New" w:hAnsi="Browallia New" w:cs="Browallia New"/>
          <w:sz w:val="28"/>
          <w:szCs w:val="28"/>
          <w:cs/>
        </w:rPr>
        <w:t xml:space="preserve">จำนวน </w:t>
      </w:r>
      <w:r w:rsidR="00916865" w:rsidRPr="00DC096B">
        <w:rPr>
          <w:rFonts w:ascii="Browallia New" w:hAnsi="Browallia New" w:cs="Browallia New"/>
          <w:sz w:val="28"/>
          <w:szCs w:val="28"/>
        </w:rPr>
        <w:t>510.66</w:t>
      </w:r>
      <w:r w:rsidR="00B943BE" w:rsidRPr="00577431">
        <w:rPr>
          <w:rFonts w:ascii="Browallia New" w:hAnsi="Browallia New" w:cs="Browallia New"/>
          <w:sz w:val="28"/>
          <w:szCs w:val="28"/>
          <w:cs/>
        </w:rPr>
        <w:t xml:space="preserve"> </w:t>
      </w:r>
      <w:r w:rsidR="00A1555A" w:rsidRPr="00577431">
        <w:rPr>
          <w:rFonts w:ascii="Browallia New" w:hAnsi="Browallia New" w:cs="Browallia New"/>
          <w:sz w:val="28"/>
          <w:szCs w:val="28"/>
          <w:cs/>
        </w:rPr>
        <w:t xml:space="preserve">ล้านบาท </w:t>
      </w:r>
    </w:p>
    <w:p w14:paraId="13B8477E" w14:textId="77777777" w:rsidR="008F1940" w:rsidRDefault="008F1940" w:rsidP="00DC09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8"/>
          <w:szCs w:val="28"/>
        </w:rPr>
      </w:pPr>
    </w:p>
    <w:p w14:paraId="53A36CA6" w14:textId="1F5179BF" w:rsidR="006971B8" w:rsidRPr="00C2555B" w:rsidRDefault="006971B8" w:rsidP="00996FC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hanging="702"/>
        <w:jc w:val="thaiDistribute"/>
        <w:rPr>
          <w:rFonts w:ascii="Browallia New" w:hAnsi="Browallia New" w:cs="Browallia New"/>
          <w:sz w:val="28"/>
          <w:szCs w:val="28"/>
        </w:rPr>
      </w:pPr>
      <w:r w:rsidRPr="00C2555B">
        <w:rPr>
          <w:rFonts w:ascii="Browallia New" w:hAnsi="Browallia New" w:cs="Browallia New"/>
          <w:sz w:val="28"/>
          <w:szCs w:val="28"/>
          <w:cs/>
        </w:rPr>
        <w:t>หนังสือค้ำประกันซึ่งออกโดยธนาคารในนามบริษัทและบริษัทย่อยเกี่ยวเนื่องกับภาระผูกพันทางปฏิบัติ</w:t>
      </w:r>
      <w:r w:rsidR="00C348B3" w:rsidRPr="00C2555B">
        <w:rPr>
          <w:rFonts w:ascii="Browallia New" w:hAnsi="Browallia New" w:cs="Browallia New"/>
          <w:sz w:val="28"/>
          <w:szCs w:val="28"/>
        </w:rPr>
        <w:t xml:space="preserve">             </w:t>
      </w:r>
      <w:r w:rsidRPr="00C2555B">
        <w:rPr>
          <w:rFonts w:ascii="Browallia New" w:hAnsi="Browallia New" w:cs="Browallia New"/>
          <w:sz w:val="28"/>
          <w:szCs w:val="28"/>
          <w:cs/>
        </w:rPr>
        <w:t>บางประการตามปกติธุรกิจของบริษัทและบริษัทย่อยซึ่งประกอบด้วยหนังสือค้ำประกันเพื่อค้ำประกันการจ่ายชำระเงินให้กับเจ้าหนี้และค้ำประกันไฟฟ้าและอื่นๆ ดังนี้</w:t>
      </w:r>
    </w:p>
    <w:p w14:paraId="4AD4695C" w14:textId="18439023" w:rsidR="00B31C65" w:rsidRPr="00C2555B" w:rsidRDefault="00B31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6971B8" w:rsidRPr="00C2555B" w14:paraId="07E981C1" w14:textId="77777777" w:rsidTr="0001418F">
        <w:trPr>
          <w:trHeight w:val="20"/>
        </w:trPr>
        <w:tc>
          <w:tcPr>
            <w:tcW w:w="2835" w:type="dxa"/>
          </w:tcPr>
          <w:p w14:paraId="792C4711" w14:textId="267BF720" w:rsidR="006971B8" w:rsidRPr="00C2555B" w:rsidRDefault="00A94D07" w:rsidP="001B4041">
            <w:pPr>
              <w:tabs>
                <w:tab w:val="left" w:pos="360"/>
                <w:tab w:val="left" w:pos="2160"/>
                <w:tab w:val="left" w:pos="2880"/>
              </w:tabs>
              <w:spacing w:line="240" w:lineRule="auto"/>
              <w:ind w:right="-198"/>
              <w:jc w:val="center"/>
              <w:rPr>
                <w:rFonts w:ascii="Browallia New" w:hAnsi="Browallia New" w:cs="Browallia New"/>
                <w:sz w:val="28"/>
                <w:szCs w:val="28"/>
                <w:u w:val="single"/>
              </w:rPr>
            </w:pPr>
            <w:r w:rsidRPr="00C2555B">
              <w:rPr>
                <w:rFonts w:ascii="Browallia New" w:hAnsi="Browallia New" w:cs="Browallia New"/>
                <w:sz w:val="28"/>
                <w:szCs w:val="28"/>
                <w:cs/>
              </w:rPr>
              <w:br w:type="page"/>
            </w:r>
            <w:r w:rsidR="008C4342" w:rsidRPr="00C2555B">
              <w:rPr>
                <w:rFonts w:ascii="Browallia New" w:hAnsi="Browallia New" w:cs="Browallia New"/>
                <w:sz w:val="28"/>
                <w:szCs w:val="28"/>
              </w:rPr>
              <w:br w:type="page"/>
            </w:r>
          </w:p>
        </w:tc>
        <w:tc>
          <w:tcPr>
            <w:tcW w:w="5528" w:type="dxa"/>
            <w:gridSpan w:val="7"/>
          </w:tcPr>
          <w:p w14:paraId="32AF3DFB"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C2555B">
              <w:rPr>
                <w:rFonts w:ascii="Browallia New" w:hAnsi="Browallia New" w:cs="Browallia New"/>
                <w:sz w:val="28"/>
                <w:szCs w:val="28"/>
                <w:cs/>
              </w:rPr>
              <w:t xml:space="preserve">(หน่วย </w:t>
            </w:r>
            <w:r w:rsidRPr="00C2555B">
              <w:rPr>
                <w:rFonts w:ascii="Browallia New" w:hAnsi="Browallia New" w:cs="Browallia New"/>
                <w:sz w:val="28"/>
                <w:szCs w:val="28"/>
              </w:rPr>
              <w:t xml:space="preserve">: </w:t>
            </w:r>
            <w:r w:rsidRPr="00C2555B">
              <w:rPr>
                <w:rFonts w:ascii="Browallia New" w:hAnsi="Browallia New" w:cs="Browallia New"/>
                <w:sz w:val="28"/>
                <w:szCs w:val="28"/>
                <w:cs/>
              </w:rPr>
              <w:t>พันบาท)</w:t>
            </w:r>
          </w:p>
        </w:tc>
      </w:tr>
      <w:tr w:rsidR="006971B8" w:rsidRPr="00C2555B" w14:paraId="4ADC035C" w14:textId="77777777" w:rsidTr="0001418F">
        <w:trPr>
          <w:trHeight w:val="20"/>
        </w:trPr>
        <w:tc>
          <w:tcPr>
            <w:tcW w:w="2835" w:type="dxa"/>
          </w:tcPr>
          <w:p w14:paraId="24238C1A" w14:textId="77777777" w:rsidR="006971B8" w:rsidRPr="00C2555B" w:rsidRDefault="006971B8" w:rsidP="001B4041">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tcPr>
          <w:p w14:paraId="7B4579CC"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6971B8" w:rsidRPr="00C2555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1F229FDF" w14:textId="77777777" w:rsidTr="007A18DC">
        <w:trPr>
          <w:trHeight w:val="20"/>
        </w:trPr>
        <w:tc>
          <w:tcPr>
            <w:tcW w:w="2835" w:type="dxa"/>
          </w:tcPr>
          <w:p w14:paraId="7579C2BA"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46D4014C" w:rsidR="008C31AE" w:rsidRPr="00324907"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64FD0032"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364D13E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tcPr>
          <w:p w14:paraId="0FCBCEF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6C629CFD"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tcPr>
          <w:p w14:paraId="0FA5519D"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3B302615"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175BAA" w:rsidRPr="00C2555B" w14:paraId="569892D2" w14:textId="77777777" w:rsidTr="0001561E">
        <w:trPr>
          <w:trHeight w:val="257"/>
        </w:trPr>
        <w:tc>
          <w:tcPr>
            <w:tcW w:w="2835" w:type="dxa"/>
          </w:tcPr>
          <w:p w14:paraId="0E5BFE0A" w14:textId="77777777" w:rsidR="00175BAA" w:rsidRPr="00C2555B" w:rsidRDefault="00175BAA" w:rsidP="00175BAA">
            <w:pPr>
              <w:tabs>
                <w:tab w:val="left" w:pos="360"/>
                <w:tab w:val="left" w:pos="2160"/>
                <w:tab w:val="left" w:pos="2880"/>
              </w:tabs>
              <w:spacing w:line="240" w:lineRule="auto"/>
              <w:ind w:right="-43"/>
              <w:rPr>
                <w:rFonts w:ascii="Browallia New" w:hAnsi="Browallia New" w:cs="Browallia New"/>
                <w:sz w:val="14"/>
                <w:szCs w:val="14"/>
              </w:rPr>
            </w:pPr>
          </w:p>
        </w:tc>
        <w:tc>
          <w:tcPr>
            <w:tcW w:w="1235" w:type="dxa"/>
            <w:tcBorders>
              <w:top w:val="single" w:sz="4" w:space="0" w:color="auto"/>
            </w:tcBorders>
          </w:tcPr>
          <w:p w14:paraId="7A2D78CE"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73" w:type="dxa"/>
          </w:tcPr>
          <w:p w14:paraId="3D80795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89" w:type="dxa"/>
            <w:tcBorders>
              <w:top w:val="single" w:sz="4" w:space="0" w:color="auto"/>
            </w:tcBorders>
          </w:tcPr>
          <w:p w14:paraId="04BCA873"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5496F814"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90" w:type="dxa"/>
            <w:tcBorders>
              <w:top w:val="single" w:sz="4" w:space="0" w:color="auto"/>
            </w:tcBorders>
          </w:tcPr>
          <w:p w14:paraId="3EB7E8DD"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236" w:type="dxa"/>
          </w:tcPr>
          <w:p w14:paraId="306D38B5"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c>
          <w:tcPr>
            <w:tcW w:w="1169" w:type="dxa"/>
          </w:tcPr>
          <w:p w14:paraId="69254A19" w14:textId="77777777" w:rsidR="00175BAA" w:rsidRPr="00C2555B" w:rsidRDefault="00175BAA" w:rsidP="00175BAA">
            <w:pPr>
              <w:tabs>
                <w:tab w:val="left" w:pos="360"/>
              </w:tabs>
              <w:spacing w:line="240" w:lineRule="auto"/>
              <w:ind w:right="912"/>
              <w:jc w:val="right"/>
              <w:rPr>
                <w:rFonts w:ascii="Browallia New" w:hAnsi="Browallia New" w:cs="Browallia New"/>
                <w:sz w:val="14"/>
                <w:szCs w:val="14"/>
              </w:rPr>
            </w:pPr>
          </w:p>
        </w:tc>
      </w:tr>
      <w:tr w:rsidR="009251EF" w:rsidRPr="00C2555B" w14:paraId="33964591" w14:textId="77777777" w:rsidTr="00C15708">
        <w:trPr>
          <w:trHeight w:val="195"/>
        </w:trPr>
        <w:tc>
          <w:tcPr>
            <w:tcW w:w="2835" w:type="dxa"/>
          </w:tcPr>
          <w:p w14:paraId="36457827" w14:textId="77777777" w:rsidR="009251EF" w:rsidRPr="00C2555B" w:rsidRDefault="009251EF" w:rsidP="009251EF">
            <w:pPr>
              <w:spacing w:line="240" w:lineRule="auto"/>
              <w:rPr>
                <w:rFonts w:ascii="Browallia New" w:hAnsi="Browallia New" w:cs="Browallia New"/>
                <w:sz w:val="28"/>
                <w:szCs w:val="28"/>
              </w:rPr>
            </w:pPr>
            <w:r w:rsidRPr="00C2555B">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7F9147C8" w:rsidR="009251EF" w:rsidRPr="00577431" w:rsidRDefault="00E15418"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EA1F1C">
              <w:rPr>
                <w:rFonts w:ascii="Browallia New" w:hAnsi="Browallia New" w:cs="Browallia New"/>
                <w:sz w:val="28"/>
                <w:szCs w:val="28"/>
                <w:lang w:val="en-GB"/>
              </w:rPr>
              <w:t>184,291</w:t>
            </w:r>
          </w:p>
        </w:tc>
        <w:tc>
          <w:tcPr>
            <w:tcW w:w="273" w:type="dxa"/>
          </w:tcPr>
          <w:p w14:paraId="23CBF2E5" w14:textId="77777777" w:rsidR="009251EF" w:rsidRPr="0057743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6231FC14" w14:textId="495C6E24"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145,016</w:t>
            </w:r>
          </w:p>
        </w:tc>
        <w:tc>
          <w:tcPr>
            <w:tcW w:w="236" w:type="dxa"/>
          </w:tcPr>
          <w:p w14:paraId="32A070A5" w14:textId="77777777" w:rsidR="009251EF" w:rsidRPr="00493671"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500E3A90" w14:textId="3EEA3E7A" w:rsidR="009251EF" w:rsidRPr="00EA1F1C" w:rsidRDefault="00FF10C2" w:rsidP="009251EF">
            <w:pPr>
              <w:tabs>
                <w:tab w:val="clear" w:pos="680"/>
                <w:tab w:val="clear" w:pos="907"/>
                <w:tab w:val="left" w:pos="360"/>
              </w:tabs>
              <w:spacing w:line="240" w:lineRule="auto"/>
              <w:ind w:right="15"/>
              <w:jc w:val="right"/>
              <w:rPr>
                <w:rFonts w:ascii="Browallia New" w:hAnsi="Browallia New" w:cs="Browallia New"/>
                <w:sz w:val="28"/>
                <w:szCs w:val="28"/>
              </w:rPr>
            </w:pPr>
            <w:r w:rsidRPr="00EA1F1C">
              <w:rPr>
                <w:rFonts w:ascii="Browallia New" w:hAnsi="Browallia New" w:cs="Browallia New"/>
                <w:sz w:val="28"/>
                <w:szCs w:val="28"/>
              </w:rPr>
              <w:t>9,427</w:t>
            </w:r>
          </w:p>
        </w:tc>
        <w:tc>
          <w:tcPr>
            <w:tcW w:w="236" w:type="dxa"/>
          </w:tcPr>
          <w:p w14:paraId="4CE9913C" w14:textId="77777777" w:rsidR="009251EF" w:rsidRPr="00C2555B" w:rsidRDefault="009251EF" w:rsidP="00925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0E59F238" w:rsidR="009251EF" w:rsidRPr="00C2555B" w:rsidRDefault="009251EF" w:rsidP="009251EF">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9,427</w:t>
            </w:r>
          </w:p>
        </w:tc>
      </w:tr>
    </w:tbl>
    <w:p w14:paraId="29F87AFB" w14:textId="0F59F8F0" w:rsidR="008C4342" w:rsidRPr="00553E75" w:rsidRDefault="008C4342" w:rsidP="008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0"/>
          <w:szCs w:val="20"/>
          <w:lang w:val="en-GB"/>
        </w:rPr>
      </w:pPr>
    </w:p>
    <w:p w14:paraId="3BB9CA9F" w14:textId="103045CB" w:rsidR="006F6AAC" w:rsidRPr="00C2555B" w:rsidRDefault="006F6AAC" w:rsidP="00996FCA">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hanging="693"/>
        <w:jc w:val="thaiDistribute"/>
        <w:rPr>
          <w:rFonts w:ascii="Browallia New" w:hAnsi="Browallia New" w:cs="Browallia New"/>
          <w:sz w:val="28"/>
          <w:szCs w:val="28"/>
        </w:rPr>
      </w:pPr>
      <w:r w:rsidRPr="00C2555B">
        <w:rPr>
          <w:rFonts w:ascii="Browallia New" w:hAnsi="Browallia New" w:cs="Browallia New"/>
          <w:sz w:val="28"/>
          <w:szCs w:val="28"/>
          <w:cs/>
        </w:rPr>
        <w:t>กลุ่มบริษัทมีวงเงินกู้ยืมดังนี้</w:t>
      </w:r>
    </w:p>
    <w:p w14:paraId="619EFFF0" w14:textId="01B950E9" w:rsidR="006F6AAC" w:rsidRPr="00553E75" w:rsidRDefault="006F6AAC" w:rsidP="006F6AAC">
      <w:pPr>
        <w:tabs>
          <w:tab w:val="left" w:pos="993"/>
        </w:tabs>
        <w:ind w:firstLine="360"/>
        <w:jc w:val="thaiDistribute"/>
        <w:rPr>
          <w:rFonts w:ascii="Browallia New" w:hAnsi="Browallia New" w:cs="Browallia New"/>
          <w:sz w:val="20"/>
          <w:szCs w:val="20"/>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BD0267" w:rsidRPr="00C2555B" w14:paraId="19AE52D5" w14:textId="77777777" w:rsidTr="0001561E">
        <w:trPr>
          <w:trHeight w:val="20"/>
        </w:trPr>
        <w:tc>
          <w:tcPr>
            <w:tcW w:w="2601" w:type="dxa"/>
          </w:tcPr>
          <w:p w14:paraId="5588445B" w14:textId="77777777" w:rsidR="00BD0267" w:rsidRPr="00C2555B" w:rsidRDefault="00BD0267"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CC18D77"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67B33924" w14:textId="2FB924B2"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C2555B">
              <w:rPr>
                <w:rFonts w:ascii="Browallia New" w:hAnsi="Browallia New" w:cs="Browallia New"/>
                <w:sz w:val="28"/>
                <w:szCs w:val="28"/>
                <w:cs/>
              </w:rPr>
              <w:t>งบการเงินรวม</w:t>
            </w:r>
          </w:p>
        </w:tc>
        <w:tc>
          <w:tcPr>
            <w:tcW w:w="236" w:type="dxa"/>
            <w:gridSpan w:val="2"/>
          </w:tcPr>
          <w:p w14:paraId="61A40200"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6BEDB7BA" w14:textId="77777777" w:rsidR="00BD0267" w:rsidRPr="00C2555B" w:rsidRDefault="00BD0267"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C2555B">
              <w:rPr>
                <w:rFonts w:ascii="Browallia New" w:hAnsi="Browallia New" w:cs="Browallia New"/>
                <w:sz w:val="28"/>
                <w:szCs w:val="28"/>
                <w:cs/>
              </w:rPr>
              <w:t>งบการเงินเฉพาะของบริษัท</w:t>
            </w:r>
          </w:p>
        </w:tc>
      </w:tr>
      <w:tr w:rsidR="008C31AE" w:rsidRPr="00C2555B" w14:paraId="0E8272C3" w14:textId="77777777" w:rsidTr="007A18DC">
        <w:trPr>
          <w:trHeight w:val="20"/>
        </w:trPr>
        <w:tc>
          <w:tcPr>
            <w:tcW w:w="2601" w:type="dxa"/>
          </w:tcPr>
          <w:p w14:paraId="4FAC7D62" w14:textId="77777777" w:rsidR="008C31AE" w:rsidRPr="00C2555B" w:rsidRDefault="008C31AE" w:rsidP="008C31A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004B2030"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275307CC" w14:textId="55970BB3"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73" w:type="dxa"/>
            <w:tcBorders>
              <w:top w:val="single" w:sz="4" w:space="0" w:color="auto"/>
            </w:tcBorders>
          </w:tcPr>
          <w:p w14:paraId="375EE5DE"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tcPr>
          <w:p w14:paraId="4EA5376F" w14:textId="2FBDF998"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c>
          <w:tcPr>
            <w:tcW w:w="236" w:type="dxa"/>
            <w:gridSpan w:val="2"/>
          </w:tcPr>
          <w:p w14:paraId="334C8999"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tcPr>
          <w:p w14:paraId="1A47781E" w14:textId="47325CB1"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10583">
              <w:rPr>
                <w:rFonts w:ascii="Browallia New" w:hAnsi="Browallia New" w:cs="Browallia New"/>
                <w:sz w:val="28"/>
                <w:szCs w:val="28"/>
              </w:rPr>
              <w:t>3</w:t>
            </w:r>
            <w:r w:rsidR="003B3B06" w:rsidRPr="003B3B06">
              <w:rPr>
                <w:rFonts w:ascii="Browallia New" w:hAnsi="Browallia New" w:cs="Browallia New" w:hint="cs"/>
                <w:sz w:val="28"/>
                <w:szCs w:val="28"/>
              </w:rPr>
              <w:t>1</w:t>
            </w:r>
            <w:r>
              <w:rPr>
                <w:rFonts w:ascii="Browallia New" w:hAnsi="Browallia New" w:cs="Browallia New" w:hint="cs"/>
                <w:sz w:val="28"/>
                <w:szCs w:val="28"/>
                <w:cs/>
              </w:rPr>
              <w:t xml:space="preserve"> มีนาคม</w:t>
            </w:r>
            <w:r w:rsidRPr="00C2555B">
              <w:rPr>
                <w:rFonts w:ascii="Browallia New" w:hAnsi="Browallia New" w:cs="Browallia New"/>
                <w:sz w:val="28"/>
                <w:szCs w:val="28"/>
                <w:cs/>
              </w:rPr>
              <w:t xml:space="preserve"> </w:t>
            </w:r>
            <w:r w:rsidRPr="00C2555B">
              <w:rPr>
                <w:rFonts w:ascii="Browallia New" w:hAnsi="Browallia New" w:cs="Browallia New"/>
                <w:sz w:val="28"/>
                <w:szCs w:val="28"/>
                <w:lang w:val="en-GB"/>
              </w:rPr>
              <w:t>256</w:t>
            </w:r>
            <w:r w:rsidR="003B3B06" w:rsidRPr="003B3B06">
              <w:rPr>
                <w:rFonts w:ascii="Browallia New" w:hAnsi="Browallia New" w:cs="Browallia New" w:hint="cs"/>
                <w:sz w:val="28"/>
                <w:szCs w:val="28"/>
              </w:rPr>
              <w:t>3</w:t>
            </w:r>
          </w:p>
        </w:tc>
        <w:tc>
          <w:tcPr>
            <w:tcW w:w="236" w:type="dxa"/>
            <w:gridSpan w:val="2"/>
          </w:tcPr>
          <w:p w14:paraId="42D7DFF4" w14:textId="77777777"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tcPr>
          <w:p w14:paraId="6EB7714C" w14:textId="41CAB2D1" w:rsidR="008C31AE" w:rsidRPr="00C2555B" w:rsidRDefault="008C31AE" w:rsidP="008C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C2555B">
              <w:rPr>
                <w:rFonts w:ascii="Browallia New" w:hAnsi="Browallia New" w:cs="Browallia New"/>
                <w:sz w:val="28"/>
                <w:szCs w:val="28"/>
              </w:rPr>
              <w:t>31</w:t>
            </w:r>
            <w:r w:rsidRPr="00C2555B">
              <w:rPr>
                <w:rFonts w:ascii="Browallia New" w:hAnsi="Browallia New" w:cs="Browallia New"/>
                <w:sz w:val="28"/>
                <w:szCs w:val="28"/>
                <w:cs/>
              </w:rPr>
              <w:t xml:space="preserve"> ธันวาคม </w:t>
            </w:r>
            <w:r w:rsidRPr="00C2555B">
              <w:rPr>
                <w:rFonts w:ascii="Browallia New" w:hAnsi="Browallia New" w:cs="Browallia New"/>
                <w:sz w:val="28"/>
                <w:szCs w:val="28"/>
              </w:rPr>
              <w:t>256</w:t>
            </w:r>
            <w:r w:rsidR="003B3B06" w:rsidRPr="003B3B06">
              <w:rPr>
                <w:rFonts w:ascii="Browallia New" w:hAnsi="Browallia New" w:cs="Browallia New" w:hint="cs"/>
                <w:sz w:val="28"/>
                <w:szCs w:val="28"/>
              </w:rPr>
              <w:t>2</w:t>
            </w:r>
          </w:p>
        </w:tc>
      </w:tr>
      <w:tr w:rsidR="0001561E" w:rsidRPr="00C2555B" w14:paraId="2592AF13" w14:textId="77777777" w:rsidTr="00493671">
        <w:trPr>
          <w:trHeight w:hRule="exact" w:val="367"/>
        </w:trPr>
        <w:tc>
          <w:tcPr>
            <w:tcW w:w="2601" w:type="dxa"/>
          </w:tcPr>
          <w:p w14:paraId="4B21C33B" w14:textId="77777777" w:rsidR="0001561E" w:rsidRPr="00C2555B" w:rsidRDefault="0001561E" w:rsidP="0073209F">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94B9B14"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148936A5"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6F020C6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3CA237D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3645E38A"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3236FF33"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02E907BF"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DAD10D" w14:textId="77777777" w:rsidR="0001561E" w:rsidRPr="00C2555B" w:rsidRDefault="0001561E" w:rsidP="00732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5231A8" w:rsidRPr="00C2555B" w14:paraId="30A0BE0C" w14:textId="77777777" w:rsidTr="0001561E">
        <w:trPr>
          <w:trHeight w:val="20"/>
        </w:trPr>
        <w:tc>
          <w:tcPr>
            <w:tcW w:w="5545" w:type="dxa"/>
            <w:gridSpan w:val="5"/>
          </w:tcPr>
          <w:p w14:paraId="671CB01C" w14:textId="54011FB7" w:rsidR="005231A8" w:rsidRPr="00C2555B" w:rsidRDefault="005231A8" w:rsidP="00A73728">
            <w:pPr>
              <w:tabs>
                <w:tab w:val="clear" w:pos="3742"/>
                <w:tab w:val="left" w:pos="360"/>
              </w:tabs>
              <w:spacing w:line="240" w:lineRule="auto"/>
              <w:ind w:right="-156"/>
              <w:rPr>
                <w:rFonts w:ascii="Browallia New" w:hAnsi="Browallia New" w:cs="Browallia New"/>
                <w:sz w:val="28"/>
                <w:szCs w:val="28"/>
              </w:rPr>
            </w:pPr>
            <w:r w:rsidRPr="00C2555B">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529D1AE1"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69" w:type="dxa"/>
            <w:gridSpan w:val="2"/>
          </w:tcPr>
          <w:p w14:paraId="701D1B7A"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236" w:type="dxa"/>
            <w:gridSpan w:val="2"/>
          </w:tcPr>
          <w:p w14:paraId="27B40D2F"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c>
          <w:tcPr>
            <w:tcW w:w="1154" w:type="dxa"/>
            <w:gridSpan w:val="2"/>
          </w:tcPr>
          <w:p w14:paraId="416A9346" w14:textId="77777777" w:rsidR="005231A8" w:rsidRPr="00C2555B" w:rsidRDefault="005231A8" w:rsidP="0073209F">
            <w:pPr>
              <w:tabs>
                <w:tab w:val="left" w:pos="360"/>
              </w:tabs>
              <w:spacing w:line="240" w:lineRule="auto"/>
              <w:ind w:right="912"/>
              <w:jc w:val="right"/>
              <w:rPr>
                <w:rFonts w:ascii="Browallia New" w:hAnsi="Browallia New" w:cs="Browallia New"/>
                <w:sz w:val="28"/>
                <w:szCs w:val="28"/>
              </w:rPr>
            </w:pPr>
          </w:p>
        </w:tc>
      </w:tr>
      <w:tr w:rsidR="00256A5E" w:rsidRPr="00C2555B" w14:paraId="6A5FFB4D" w14:textId="77777777" w:rsidTr="0001561E">
        <w:trPr>
          <w:trHeight w:val="20"/>
        </w:trPr>
        <w:tc>
          <w:tcPr>
            <w:tcW w:w="2601" w:type="dxa"/>
          </w:tcPr>
          <w:p w14:paraId="6A2CE724" w14:textId="449948F1" w:rsidR="00256A5E" w:rsidRPr="00C2555B" w:rsidRDefault="00256A5E" w:rsidP="00327B1F">
            <w:pPr>
              <w:pStyle w:val="ListParagraph"/>
              <w:numPr>
                <w:ilvl w:val="0"/>
                <w:numId w:val="22"/>
              </w:numPr>
              <w:tabs>
                <w:tab w:val="clear" w:pos="227"/>
                <w:tab w:val="clear" w:pos="680"/>
                <w:tab w:val="left" w:pos="702"/>
              </w:tabs>
              <w:spacing w:line="240" w:lineRule="auto"/>
              <w:rPr>
                <w:rFonts w:ascii="Browallia New" w:hAnsi="Browallia New" w:cs="Browallia New"/>
                <w:sz w:val="28"/>
                <w:szCs w:val="28"/>
              </w:rPr>
            </w:pPr>
            <w:r w:rsidRPr="00C2555B">
              <w:rPr>
                <w:rFonts w:ascii="Browallia New" w:hAnsi="Browallia New" w:cs="Browallia New"/>
                <w:sz w:val="28"/>
                <w:szCs w:val="28"/>
                <w:cs/>
              </w:rPr>
              <w:t>ล้านบาท</w:t>
            </w:r>
          </w:p>
        </w:tc>
        <w:tc>
          <w:tcPr>
            <w:tcW w:w="267" w:type="dxa"/>
          </w:tcPr>
          <w:p w14:paraId="03563B24" w14:textId="272486F9" w:rsidR="00256A5E" w:rsidRPr="00C2555B" w:rsidRDefault="00256A5E" w:rsidP="00256A5E">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57AC311C" w14:textId="0CBFE10A" w:rsidR="00256A5E" w:rsidRPr="00EA1F1C" w:rsidRDefault="00FF10C2"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EA1F1C">
              <w:rPr>
                <w:rFonts w:ascii="Browallia New" w:hAnsi="Browallia New" w:cs="Browallia New"/>
                <w:sz w:val="28"/>
                <w:szCs w:val="28"/>
                <w:lang w:val="en-GB"/>
              </w:rPr>
              <w:t>165</w:t>
            </w:r>
          </w:p>
        </w:tc>
        <w:tc>
          <w:tcPr>
            <w:tcW w:w="273" w:type="dxa"/>
          </w:tcPr>
          <w:p w14:paraId="03E4E1A2"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EB0AAE3" w14:textId="198802E7"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28463A">
              <w:rPr>
                <w:rFonts w:ascii="Browallia New" w:hAnsi="Browallia New" w:cs="Browallia New"/>
                <w:sz w:val="28"/>
                <w:szCs w:val="28"/>
                <w:lang w:val="en-GB"/>
              </w:rPr>
              <w:t>16</w:t>
            </w:r>
            <w:r>
              <w:rPr>
                <w:rFonts w:ascii="Browallia New" w:hAnsi="Browallia New" w:cs="Browallia New"/>
                <w:sz w:val="28"/>
                <w:szCs w:val="28"/>
                <w:lang w:val="en-GB"/>
              </w:rPr>
              <w:t>5</w:t>
            </w:r>
          </w:p>
        </w:tc>
        <w:tc>
          <w:tcPr>
            <w:tcW w:w="236" w:type="dxa"/>
            <w:gridSpan w:val="2"/>
          </w:tcPr>
          <w:p w14:paraId="5A98B8A7"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2FF0D7FA" w14:textId="1A8EF0EB" w:rsidR="00256A5E" w:rsidRPr="00553E75" w:rsidRDefault="00D94D41"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553E75">
              <w:rPr>
                <w:rFonts w:ascii="Browallia New" w:hAnsi="Browallia New" w:cs="Browallia New"/>
                <w:sz w:val="28"/>
                <w:szCs w:val="28"/>
                <w:lang w:val="en-GB"/>
              </w:rPr>
              <w:t>110</w:t>
            </w:r>
          </w:p>
        </w:tc>
        <w:tc>
          <w:tcPr>
            <w:tcW w:w="236" w:type="dxa"/>
            <w:gridSpan w:val="2"/>
          </w:tcPr>
          <w:p w14:paraId="459A6E95"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50911F06" w14:textId="784A88AF"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110</w:t>
            </w:r>
          </w:p>
        </w:tc>
      </w:tr>
      <w:tr w:rsidR="00256A5E" w:rsidRPr="00C2555B" w14:paraId="3CB55980" w14:textId="77777777" w:rsidTr="0001561E">
        <w:trPr>
          <w:trHeight w:val="20"/>
        </w:trPr>
        <w:tc>
          <w:tcPr>
            <w:tcW w:w="2601" w:type="dxa"/>
          </w:tcPr>
          <w:p w14:paraId="4328793D" w14:textId="7E48695A" w:rsidR="00256A5E" w:rsidRPr="00C2555B" w:rsidRDefault="00256A5E" w:rsidP="00327B1F">
            <w:pPr>
              <w:pStyle w:val="ListParagraph"/>
              <w:numPr>
                <w:ilvl w:val="0"/>
                <w:numId w:val="22"/>
              </w:numPr>
              <w:tabs>
                <w:tab w:val="clear" w:pos="227"/>
              </w:tabs>
              <w:spacing w:line="240" w:lineRule="auto"/>
              <w:rPr>
                <w:rFonts w:ascii="Browallia New" w:hAnsi="Browallia New" w:cs="Browallia New"/>
                <w:sz w:val="28"/>
                <w:szCs w:val="28"/>
                <w:cs/>
              </w:rPr>
            </w:pPr>
            <w:r w:rsidRPr="00C2555B">
              <w:rPr>
                <w:rFonts w:ascii="Browallia New" w:hAnsi="Browallia New" w:cs="Browallia New"/>
                <w:sz w:val="28"/>
                <w:szCs w:val="28"/>
                <w:cs/>
              </w:rPr>
              <w:t>ล้านดอลลาร์สหรัฐ</w:t>
            </w:r>
          </w:p>
        </w:tc>
        <w:tc>
          <w:tcPr>
            <w:tcW w:w="267" w:type="dxa"/>
          </w:tcPr>
          <w:p w14:paraId="6E1ABDA9" w14:textId="7169211E" w:rsidR="00256A5E" w:rsidRPr="00C2555B" w:rsidRDefault="00256A5E" w:rsidP="00256A5E">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02BFEF2F" w14:textId="5BE2E5F1" w:rsidR="00256A5E" w:rsidRPr="00EA1F1C" w:rsidRDefault="00D94D41"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EA1F1C">
              <w:rPr>
                <w:rFonts w:ascii="Browallia New" w:hAnsi="Browallia New" w:cs="Browallia New"/>
                <w:sz w:val="28"/>
                <w:szCs w:val="28"/>
                <w:lang w:val="en-GB"/>
              </w:rPr>
              <w:t>0.30</w:t>
            </w:r>
          </w:p>
        </w:tc>
        <w:tc>
          <w:tcPr>
            <w:tcW w:w="273" w:type="dxa"/>
          </w:tcPr>
          <w:p w14:paraId="18477F45"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09EA3F75" w14:textId="5E6A9018" w:rsidR="00256A5E" w:rsidRPr="00C2555B" w:rsidRDefault="00256A5E" w:rsidP="00256A5E">
            <w:pPr>
              <w:tabs>
                <w:tab w:val="clear" w:pos="680"/>
                <w:tab w:val="clear" w:pos="907"/>
                <w:tab w:val="left" w:pos="360"/>
              </w:tabs>
              <w:spacing w:line="240" w:lineRule="auto"/>
              <w:ind w:right="15"/>
              <w:jc w:val="right"/>
              <w:rPr>
                <w:rFonts w:ascii="Browallia New" w:hAnsi="Browallia New" w:cs="Browallia New"/>
                <w:sz w:val="28"/>
                <w:szCs w:val="28"/>
                <w:lang w:val="en-GB"/>
              </w:rPr>
            </w:pPr>
            <w:r w:rsidRPr="00AF180B">
              <w:rPr>
                <w:rFonts w:ascii="Browallia New" w:hAnsi="Browallia New" w:cs="Browallia New"/>
                <w:sz w:val="28"/>
                <w:szCs w:val="28"/>
              </w:rPr>
              <w:t>0.30</w:t>
            </w:r>
          </w:p>
        </w:tc>
        <w:tc>
          <w:tcPr>
            <w:tcW w:w="236" w:type="dxa"/>
            <w:gridSpan w:val="2"/>
          </w:tcPr>
          <w:p w14:paraId="7A911742"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2B36422D" w14:textId="0D2B60EF" w:rsidR="00256A5E" w:rsidRPr="00553E75" w:rsidRDefault="00D94D41" w:rsidP="00256A5E">
            <w:pPr>
              <w:tabs>
                <w:tab w:val="clear" w:pos="680"/>
                <w:tab w:val="clear" w:pos="907"/>
                <w:tab w:val="left" w:pos="360"/>
              </w:tabs>
              <w:spacing w:line="240" w:lineRule="auto"/>
              <w:ind w:right="15"/>
              <w:jc w:val="center"/>
              <w:rPr>
                <w:rFonts w:ascii="Browallia New" w:hAnsi="Browallia New" w:cs="Browallia New"/>
                <w:sz w:val="28"/>
                <w:szCs w:val="28"/>
                <w:lang w:val="en-GB"/>
              </w:rPr>
            </w:pPr>
            <w:r w:rsidRPr="00553E75">
              <w:rPr>
                <w:rFonts w:ascii="Browallia New" w:hAnsi="Browallia New" w:cs="Browallia New"/>
                <w:sz w:val="28"/>
                <w:szCs w:val="28"/>
                <w:lang w:val="en-GB"/>
              </w:rPr>
              <w:t xml:space="preserve">       -</w:t>
            </w:r>
          </w:p>
        </w:tc>
        <w:tc>
          <w:tcPr>
            <w:tcW w:w="236" w:type="dxa"/>
            <w:gridSpan w:val="2"/>
          </w:tcPr>
          <w:p w14:paraId="5B959449" w14:textId="77777777" w:rsidR="00256A5E" w:rsidRPr="00C2555B" w:rsidRDefault="00256A5E" w:rsidP="0025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1466897E" w14:textId="1E8FBECC" w:rsidR="00256A5E" w:rsidRPr="00C2555B" w:rsidRDefault="00256A5E" w:rsidP="00256A5E">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4D6BB3C8" w14:textId="77777777" w:rsidR="00BD0267" w:rsidRPr="00553E75" w:rsidRDefault="00BD0267" w:rsidP="006F6AAC">
      <w:pPr>
        <w:tabs>
          <w:tab w:val="clear" w:pos="907"/>
          <w:tab w:val="left" w:pos="900"/>
        </w:tabs>
        <w:jc w:val="thaiDistribute"/>
        <w:rPr>
          <w:rFonts w:ascii="Browallia New" w:hAnsi="Browallia New" w:cs="Browallia New"/>
          <w:sz w:val="16"/>
          <w:szCs w:val="16"/>
          <w:cs/>
        </w:rPr>
      </w:pPr>
    </w:p>
    <w:p w14:paraId="030F7859" w14:textId="4577BC6F" w:rsidR="00C37E6B" w:rsidRDefault="00D32B33" w:rsidP="00256A5E">
      <w:pPr>
        <w:tabs>
          <w:tab w:val="clear" w:pos="907"/>
          <w:tab w:val="left" w:pos="1260"/>
        </w:tabs>
        <w:ind w:left="1080"/>
        <w:jc w:val="thaiDistribute"/>
        <w:rPr>
          <w:rFonts w:ascii="Browallia New" w:hAnsi="Browallia New" w:cs="Browallia New"/>
          <w:sz w:val="28"/>
          <w:szCs w:val="28"/>
        </w:rPr>
      </w:pPr>
      <w:r w:rsidRPr="00156A13">
        <w:rPr>
          <w:rFonts w:ascii="Browallia New" w:hAnsi="Browallia New" w:cs="Browallia New"/>
          <w:sz w:val="28"/>
          <w:szCs w:val="28"/>
          <w:cs/>
        </w:rPr>
        <w:t>วงเงินเบิกเกินบัญชีและเงินกู้ยืมระยะสั้นจากสถาบันการเงิน</w:t>
      </w:r>
      <w:r w:rsidR="006F6AAC" w:rsidRPr="00156A13">
        <w:rPr>
          <w:rFonts w:ascii="Browallia New" w:hAnsi="Browallia New" w:cs="Browallia New"/>
          <w:sz w:val="28"/>
          <w:szCs w:val="28"/>
          <w:cs/>
        </w:rPr>
        <w:t>ข้างต้น</w:t>
      </w:r>
      <w:r w:rsidR="00972535" w:rsidRPr="00493671">
        <w:rPr>
          <w:rFonts w:ascii="Browallia New" w:hAnsi="Browallia New" w:cs="Browallia New"/>
          <w:sz w:val="28"/>
          <w:szCs w:val="28"/>
          <w:cs/>
        </w:rPr>
        <w:t>ค้ำประกันโดยกรรมการของบริษัทและ</w:t>
      </w:r>
      <w:r w:rsidR="00C348B3" w:rsidRPr="00493671">
        <w:rPr>
          <w:rFonts w:ascii="Browallia New" w:hAnsi="Browallia New" w:cs="Browallia New"/>
          <w:sz w:val="28"/>
          <w:szCs w:val="28"/>
        </w:rPr>
        <w:t xml:space="preserve">              </w:t>
      </w:r>
      <w:r w:rsidR="00972535" w:rsidRPr="00493671">
        <w:rPr>
          <w:rFonts w:ascii="Browallia New" w:hAnsi="Browallia New" w:cs="Browallia New"/>
          <w:sz w:val="28"/>
          <w:szCs w:val="28"/>
          <w:cs/>
        </w:rPr>
        <w:t>บริษัทย่อย และจำนองโดยที่ดินและสิ่งปลูกสร้าง และที่ดินพร้อมสิ่งปลูกสร้าง</w:t>
      </w:r>
      <w:r w:rsidR="00972535" w:rsidRPr="00156A13">
        <w:rPr>
          <w:rFonts w:ascii="Browallia New" w:hAnsi="Browallia New" w:cs="Browallia New"/>
          <w:sz w:val="28"/>
          <w:szCs w:val="28"/>
          <w:cs/>
        </w:rPr>
        <w:t>ของโครงการอสังหาริมทรัพย์</w:t>
      </w:r>
    </w:p>
    <w:p w14:paraId="212776E1" w14:textId="77777777" w:rsidR="00F65299" w:rsidRDefault="00F65299" w:rsidP="00256A5E">
      <w:pPr>
        <w:tabs>
          <w:tab w:val="clear" w:pos="907"/>
          <w:tab w:val="left" w:pos="1260"/>
        </w:tabs>
        <w:ind w:left="1080"/>
        <w:jc w:val="thaiDistribute"/>
        <w:rPr>
          <w:rFonts w:ascii="Browallia New" w:hAnsi="Browallia New" w:cs="Browallia New"/>
          <w:sz w:val="28"/>
          <w:szCs w:val="28"/>
        </w:rPr>
      </w:pPr>
    </w:p>
    <w:p w14:paraId="14619794" w14:textId="77777777" w:rsidR="00243C47" w:rsidRPr="001216F9" w:rsidRDefault="00243C47" w:rsidP="00987B5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rPr>
      </w:pPr>
      <w:r w:rsidRPr="001216F9">
        <w:rPr>
          <w:rFonts w:ascii="Browallia New" w:hAnsi="Browallia New" w:cs="Browallia New"/>
          <w:b/>
          <w:bCs/>
          <w:sz w:val="28"/>
          <w:szCs w:val="28"/>
          <w:cs/>
        </w:rPr>
        <w:t>ลำดับชั้น</w:t>
      </w:r>
      <w:r w:rsidRPr="00987B55">
        <w:rPr>
          <w:rFonts w:ascii="Browallia New" w:hAnsi="Browallia New" w:cs="Browallia New"/>
          <w:b/>
          <w:bCs/>
          <w:sz w:val="28"/>
          <w:szCs w:val="28"/>
          <w:cs/>
          <w:lang w:val="en-GB"/>
        </w:rPr>
        <w:t>ของ</w:t>
      </w:r>
      <w:r w:rsidRPr="001216F9">
        <w:rPr>
          <w:rFonts w:ascii="Browallia New" w:hAnsi="Browallia New" w:cs="Browallia New"/>
          <w:b/>
          <w:bCs/>
          <w:sz w:val="28"/>
          <w:szCs w:val="28"/>
          <w:cs/>
        </w:rPr>
        <w:t>มูลค่ายุติธรรม</w:t>
      </w:r>
    </w:p>
    <w:p w14:paraId="7F00C4EE" w14:textId="77777777" w:rsidR="00243C47" w:rsidRPr="00987B55" w:rsidRDefault="00243C47" w:rsidP="00243C47">
      <w:pPr>
        <w:jc w:val="thaiDistribute"/>
        <w:rPr>
          <w:rFonts w:ascii="Browallia New" w:hAnsi="Browallia New" w:cs="Browallia New"/>
          <w:b/>
          <w:bCs/>
          <w:sz w:val="20"/>
          <w:szCs w:val="20"/>
        </w:rPr>
      </w:pPr>
    </w:p>
    <w:p w14:paraId="5B8FD931" w14:textId="77777777" w:rsidR="00243C47" w:rsidRPr="001216F9" w:rsidRDefault="00243C47" w:rsidP="00243C47">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Pr="00954155">
        <w:rPr>
          <w:rFonts w:ascii="Browallia New" w:hAnsi="Browallia New" w:cs="Browallia New"/>
          <w:sz w:val="28"/>
          <w:szCs w:val="28"/>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Pr>
          <w:rFonts w:ascii="Browallia New" w:hAnsi="Browallia New" w:cs="Browallia New"/>
          <w:sz w:val="28"/>
          <w:szCs w:val="28"/>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88C1B05" w14:textId="77777777" w:rsidR="00243C47" w:rsidRPr="001216F9" w:rsidRDefault="00243C47" w:rsidP="00243C47">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243C47" w:rsidRPr="001216F9" w14:paraId="16361EB0" w14:textId="77777777" w:rsidTr="00243C47">
        <w:trPr>
          <w:trHeight w:val="221"/>
        </w:trPr>
        <w:tc>
          <w:tcPr>
            <w:tcW w:w="3570" w:type="dxa"/>
          </w:tcPr>
          <w:p w14:paraId="71F57012" w14:textId="77777777" w:rsidR="00243C47" w:rsidRPr="001216F9" w:rsidRDefault="00243C47" w:rsidP="00243C47">
            <w:pPr>
              <w:jc w:val="thaiDistribute"/>
              <w:rPr>
                <w:rFonts w:ascii="Browallia New" w:hAnsi="Browallia New" w:cs="Browallia New"/>
                <w:sz w:val="28"/>
                <w:szCs w:val="28"/>
              </w:rPr>
            </w:pPr>
          </w:p>
        </w:tc>
        <w:tc>
          <w:tcPr>
            <w:tcW w:w="1170" w:type="dxa"/>
          </w:tcPr>
          <w:p w14:paraId="6FD959E6"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05AB409"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1170" w:type="dxa"/>
          </w:tcPr>
          <w:p w14:paraId="32B96AE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70" w:type="dxa"/>
          </w:tcPr>
          <w:p w14:paraId="0E46EB27" w14:textId="77777777" w:rsidR="00243C47" w:rsidRPr="001216F9" w:rsidRDefault="00243C47" w:rsidP="00243C47">
            <w:pPr>
              <w:tabs>
                <w:tab w:val="clear" w:pos="680"/>
                <w:tab w:val="left" w:pos="104"/>
                <w:tab w:val="center" w:pos="671"/>
              </w:tabs>
              <w:ind w:left="-120"/>
              <w:jc w:val="thaiDistribute"/>
              <w:rPr>
                <w:rFonts w:ascii="Browallia New" w:hAnsi="Browallia New" w:cs="Browallia New"/>
                <w:sz w:val="28"/>
                <w:szCs w:val="28"/>
              </w:rPr>
            </w:pPr>
          </w:p>
        </w:tc>
        <w:tc>
          <w:tcPr>
            <w:tcW w:w="2514" w:type="dxa"/>
            <w:gridSpan w:val="3"/>
          </w:tcPr>
          <w:p w14:paraId="51B7E0C1" w14:textId="77777777" w:rsidR="00243C47" w:rsidRPr="001216F9" w:rsidRDefault="00243C47" w:rsidP="00243C47">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243C47" w:rsidRPr="001216F9" w14:paraId="0B1435B3" w14:textId="77777777" w:rsidTr="00243C47">
        <w:trPr>
          <w:trHeight w:val="221"/>
        </w:trPr>
        <w:tc>
          <w:tcPr>
            <w:tcW w:w="3570" w:type="dxa"/>
          </w:tcPr>
          <w:p w14:paraId="3543FFDC" w14:textId="77777777" w:rsidR="00243C47" w:rsidRPr="001216F9" w:rsidRDefault="00243C47" w:rsidP="00243C47">
            <w:pPr>
              <w:jc w:val="thaiDistribute"/>
              <w:rPr>
                <w:rFonts w:ascii="Browallia New" w:hAnsi="Browallia New" w:cs="Browallia New"/>
                <w:sz w:val="28"/>
                <w:szCs w:val="28"/>
              </w:rPr>
            </w:pPr>
          </w:p>
        </w:tc>
        <w:tc>
          <w:tcPr>
            <w:tcW w:w="5394" w:type="dxa"/>
            <w:gridSpan w:val="7"/>
            <w:tcBorders>
              <w:bottom w:val="single" w:sz="4" w:space="0" w:color="auto"/>
            </w:tcBorders>
          </w:tcPr>
          <w:p w14:paraId="0CBB5E10" w14:textId="77777777" w:rsidR="00243C47" w:rsidRPr="001216F9" w:rsidRDefault="00243C47" w:rsidP="00243C47">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243C47" w:rsidRPr="001216F9" w14:paraId="4E8B8571" w14:textId="77777777" w:rsidTr="00243C47">
        <w:trPr>
          <w:trHeight w:val="221"/>
        </w:trPr>
        <w:tc>
          <w:tcPr>
            <w:tcW w:w="3570" w:type="dxa"/>
          </w:tcPr>
          <w:p w14:paraId="215CDC1C" w14:textId="77777777" w:rsidR="00243C47" w:rsidRPr="001216F9" w:rsidRDefault="00243C47" w:rsidP="00243C47">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274EDF9"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5ADA2E17" w14:textId="77777777" w:rsidR="00243C47" w:rsidRPr="001216F9" w:rsidRDefault="00243C47" w:rsidP="00243C47">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7F2710E1"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18BF877E" w14:textId="77777777" w:rsidR="00243C47" w:rsidRPr="001216F9" w:rsidRDefault="00243C47" w:rsidP="00243C47">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6BDBB14" w14:textId="77777777" w:rsidR="00243C47" w:rsidRPr="001216F9" w:rsidRDefault="00243C47" w:rsidP="008B1FC1">
            <w:pPr>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37BE9AA0" w14:textId="77777777" w:rsidR="00243C47" w:rsidRPr="001216F9" w:rsidRDefault="00243C47" w:rsidP="00243C47">
            <w:pPr>
              <w:ind w:left="-120"/>
              <w:jc w:val="thaiDistribute"/>
              <w:rPr>
                <w:rFonts w:ascii="Browallia New" w:hAnsi="Browallia New" w:cs="Browallia New"/>
                <w:sz w:val="28"/>
                <w:szCs w:val="28"/>
              </w:rPr>
            </w:pPr>
          </w:p>
        </w:tc>
        <w:tc>
          <w:tcPr>
            <w:tcW w:w="1164" w:type="dxa"/>
            <w:tcBorders>
              <w:top w:val="single" w:sz="4" w:space="0" w:color="auto"/>
            </w:tcBorders>
          </w:tcPr>
          <w:p w14:paraId="263EB3FC" w14:textId="77777777" w:rsidR="00243C47" w:rsidRPr="001216F9" w:rsidRDefault="00243C47" w:rsidP="008B1FC1">
            <w:pPr>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243C47" w:rsidRPr="001216F9" w14:paraId="7DD080AB" w14:textId="77777777" w:rsidTr="00987B55">
        <w:trPr>
          <w:trHeight w:val="199"/>
        </w:trPr>
        <w:tc>
          <w:tcPr>
            <w:tcW w:w="3570" w:type="dxa"/>
            <w:vAlign w:val="center"/>
          </w:tcPr>
          <w:p w14:paraId="598B110C" w14:textId="77777777" w:rsidR="00243C47" w:rsidRPr="001216F9" w:rsidRDefault="00243C47" w:rsidP="00243C47">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4719E0C3" w14:textId="77777777" w:rsidR="00243C47" w:rsidRPr="001216F9" w:rsidRDefault="00243C47" w:rsidP="00243C47">
            <w:pPr>
              <w:pStyle w:val="Caption"/>
              <w:ind w:left="-120"/>
              <w:jc w:val="right"/>
              <w:rPr>
                <w:rFonts w:ascii="Browallia New" w:hAnsi="Browallia New" w:cs="Browallia New"/>
                <w:sz w:val="28"/>
                <w:szCs w:val="28"/>
                <w:lang w:val="en-GB" w:eastAsia="en-GB"/>
              </w:rPr>
            </w:pPr>
          </w:p>
        </w:tc>
        <w:tc>
          <w:tcPr>
            <w:tcW w:w="270" w:type="dxa"/>
          </w:tcPr>
          <w:p w14:paraId="46D065CB"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170" w:type="dxa"/>
          </w:tcPr>
          <w:p w14:paraId="43DDE520"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270" w:type="dxa"/>
          </w:tcPr>
          <w:p w14:paraId="32ABE84C" w14:textId="77777777" w:rsidR="00243C47" w:rsidRPr="001216F9" w:rsidRDefault="00243C47" w:rsidP="00243C47">
            <w:pPr>
              <w:pStyle w:val="Caption"/>
              <w:ind w:left="-120"/>
              <w:jc w:val="thaiDistribute"/>
              <w:rPr>
                <w:rFonts w:ascii="Browallia New" w:hAnsi="Browallia New" w:cs="Browallia New"/>
                <w:sz w:val="28"/>
                <w:szCs w:val="28"/>
                <w:lang w:val="en-GB" w:eastAsia="en-GB"/>
              </w:rPr>
            </w:pPr>
          </w:p>
        </w:tc>
        <w:tc>
          <w:tcPr>
            <w:tcW w:w="1080" w:type="dxa"/>
            <w:tcBorders>
              <w:top w:val="single" w:sz="4" w:space="0" w:color="auto"/>
            </w:tcBorders>
          </w:tcPr>
          <w:p w14:paraId="07FB8620"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270" w:type="dxa"/>
          </w:tcPr>
          <w:p w14:paraId="57553D49" w14:textId="77777777" w:rsidR="00243C47" w:rsidRPr="001216F9" w:rsidRDefault="00243C47" w:rsidP="00243C47">
            <w:pPr>
              <w:pStyle w:val="Caption"/>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C1CF42E" w14:textId="77777777" w:rsidR="00243C47" w:rsidRPr="001216F9" w:rsidRDefault="00243C47" w:rsidP="00243C47">
            <w:pPr>
              <w:pStyle w:val="Caption"/>
              <w:jc w:val="thaiDistribute"/>
              <w:rPr>
                <w:rFonts w:ascii="Browallia New" w:hAnsi="Browallia New" w:cs="Browallia New"/>
                <w:sz w:val="28"/>
                <w:szCs w:val="28"/>
                <w:lang w:val="en-GB" w:eastAsia="en-GB"/>
              </w:rPr>
            </w:pPr>
          </w:p>
        </w:tc>
      </w:tr>
      <w:tr w:rsidR="00243C47" w:rsidRPr="00D467A5" w14:paraId="14C4D570" w14:textId="77777777" w:rsidTr="00987B55">
        <w:trPr>
          <w:trHeight w:val="284"/>
        </w:trPr>
        <w:tc>
          <w:tcPr>
            <w:tcW w:w="3570" w:type="dxa"/>
            <w:vAlign w:val="center"/>
          </w:tcPr>
          <w:p w14:paraId="42E518FB" w14:textId="77777777" w:rsidR="00243C47" w:rsidRPr="001216F9" w:rsidRDefault="00243C47" w:rsidP="00243C47">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12" w:space="0" w:color="auto"/>
            </w:tcBorders>
          </w:tcPr>
          <w:p w14:paraId="69FC2E92"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Pr>
                <w:rFonts w:ascii="Browallia New" w:hAnsi="Browallia New" w:cs="Browallia New"/>
                <w:sz w:val="28"/>
                <w:szCs w:val="28"/>
                <w:cs/>
              </w:rPr>
              <w:t xml:space="preserve">        </w:t>
            </w:r>
            <w:r w:rsidRPr="008C1263">
              <w:rPr>
                <w:rFonts w:ascii="Browallia New" w:hAnsi="Browallia New" w:cs="Browallia New" w:hint="cs"/>
                <w:sz w:val="28"/>
                <w:szCs w:val="28"/>
                <w:cs/>
              </w:rPr>
              <w:t>-</w:t>
            </w:r>
          </w:p>
        </w:tc>
        <w:tc>
          <w:tcPr>
            <w:tcW w:w="270" w:type="dxa"/>
          </w:tcPr>
          <w:p w14:paraId="0A938BA2"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9606B3D"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rPr>
            </w:pPr>
            <w:r>
              <w:rPr>
                <w:rFonts w:ascii="Browallia New" w:hAnsi="Browallia New" w:cs="Browallia New"/>
                <w:sz w:val="28"/>
                <w:szCs w:val="28"/>
                <w:cs/>
              </w:rPr>
              <w:t xml:space="preserve">        </w:t>
            </w:r>
            <w:r w:rsidRPr="008C1263">
              <w:rPr>
                <w:rFonts w:ascii="Browallia New" w:hAnsi="Browallia New" w:cs="Browallia New" w:hint="cs"/>
                <w:sz w:val="28"/>
                <w:szCs w:val="28"/>
                <w:cs/>
              </w:rPr>
              <w:t>-</w:t>
            </w:r>
          </w:p>
        </w:tc>
        <w:tc>
          <w:tcPr>
            <w:tcW w:w="270" w:type="dxa"/>
          </w:tcPr>
          <w:p w14:paraId="62FEF580"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1D1061" w14:textId="77777777" w:rsidR="00243C47" w:rsidRPr="008C1263" w:rsidRDefault="00243C47" w:rsidP="00243C47">
            <w:pPr>
              <w:tabs>
                <w:tab w:val="clear" w:pos="907"/>
                <w:tab w:val="clear" w:pos="5387"/>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C1263">
              <w:rPr>
                <w:rFonts w:ascii="Browallia New" w:hAnsi="Browallia New" w:cs="Browallia New"/>
                <w:sz w:val="28"/>
                <w:szCs w:val="28"/>
              </w:rPr>
              <w:t>117,258</w:t>
            </w:r>
          </w:p>
        </w:tc>
        <w:tc>
          <w:tcPr>
            <w:tcW w:w="270" w:type="dxa"/>
          </w:tcPr>
          <w:p w14:paraId="780A541E"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F49FEE8" w14:textId="77777777" w:rsidR="00243C47" w:rsidRPr="008C1263" w:rsidRDefault="00243C47" w:rsidP="00243C47">
            <w:pPr>
              <w:tabs>
                <w:tab w:val="clear" w:pos="907"/>
                <w:tab w:val="clear" w:pos="5387"/>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8C1263">
              <w:rPr>
                <w:rFonts w:ascii="Browallia New" w:hAnsi="Browallia New" w:cs="Browallia New"/>
                <w:sz w:val="28"/>
                <w:szCs w:val="28"/>
              </w:rPr>
              <w:t>117,258</w:t>
            </w:r>
          </w:p>
        </w:tc>
      </w:tr>
    </w:tbl>
    <w:p w14:paraId="2AD61CF6" w14:textId="77777777" w:rsidR="00243C47" w:rsidRDefault="00243C47"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1C7D820" w14:textId="22762E2C" w:rsidR="00C4096C" w:rsidRPr="00C4096C" w:rsidRDefault="00C4096C" w:rsidP="00C4096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C4096C">
        <w:rPr>
          <w:rFonts w:ascii="Browallia New" w:hAnsi="Browallia New" w:cs="Browallia New" w:hint="cs"/>
          <w:b/>
          <w:bCs/>
          <w:sz w:val="28"/>
          <w:szCs w:val="28"/>
          <w:cs/>
          <w:lang w:val="en-GB"/>
        </w:rPr>
        <w:t>หนี้สินที่อาจจะเกิดขึ้น</w:t>
      </w:r>
    </w:p>
    <w:p w14:paraId="4ABB2615" w14:textId="77777777" w:rsidR="00C4096C" w:rsidRPr="00996FCA"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08B0C109" w14:textId="7347092D" w:rsidR="00C4096C" w:rsidRPr="008B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637958">
        <w:rPr>
          <w:rFonts w:ascii="Browallia New" w:hAnsi="Browallia New" w:cs="Browallia New"/>
          <w:sz w:val="28"/>
          <w:szCs w:val="28"/>
          <w:cs/>
          <w:lang w:val="en-GB"/>
        </w:rPr>
        <w:t>บริษัทย่อย</w:t>
      </w:r>
      <w:r w:rsidR="006A5C3C">
        <w:rPr>
          <w:rFonts w:ascii="Browallia New" w:hAnsi="Browallia New" w:cs="Browallia New" w:hint="cs"/>
          <w:sz w:val="28"/>
          <w:szCs w:val="28"/>
          <w:cs/>
          <w:lang w:val="en-GB"/>
        </w:rPr>
        <w:t>แห่ง</w:t>
      </w:r>
      <w:r w:rsidR="00964912">
        <w:rPr>
          <w:rFonts w:ascii="Browallia New" w:hAnsi="Browallia New" w:cs="Browallia New" w:hint="cs"/>
          <w:sz w:val="28"/>
          <w:szCs w:val="28"/>
          <w:cs/>
          <w:lang w:val="en-GB"/>
        </w:rPr>
        <w:t>หนึ่ง</w:t>
      </w:r>
      <w:r w:rsidRPr="00637958">
        <w:rPr>
          <w:rFonts w:ascii="Browallia New" w:hAnsi="Browallia New" w:cs="Browallia New"/>
          <w:sz w:val="28"/>
          <w:szCs w:val="28"/>
          <w:cs/>
          <w:lang w:val="en-GB"/>
        </w:rPr>
        <w:t>ถูก</w:t>
      </w:r>
      <w:r>
        <w:rPr>
          <w:rFonts w:ascii="Browallia New" w:hAnsi="Browallia New" w:cs="Browallia New" w:hint="cs"/>
          <w:sz w:val="28"/>
          <w:szCs w:val="28"/>
          <w:cs/>
          <w:lang w:val="en-GB"/>
        </w:rPr>
        <w:t>เรียกร้องค่าเสียหาย</w:t>
      </w:r>
      <w:r w:rsidRPr="00637958">
        <w:rPr>
          <w:rFonts w:ascii="Browallia New" w:hAnsi="Browallia New" w:cs="Browallia New"/>
          <w:sz w:val="28"/>
          <w:szCs w:val="28"/>
          <w:cs/>
          <w:lang w:val="en-GB"/>
        </w:rPr>
        <w:t>จากบริษัทแห่งหนึ่งจากการยกเลิกสัญญาบริหารจัดการ</w:t>
      </w:r>
      <w:r>
        <w:rPr>
          <w:rFonts w:ascii="Browallia New" w:hAnsi="Browallia New" w:cs="Browallia New" w:hint="cs"/>
          <w:sz w:val="28"/>
          <w:szCs w:val="28"/>
          <w:cs/>
          <w:lang w:val="en-GB"/>
        </w:rPr>
        <w:t>โรงแรม โดยจำนวนเงินที่เรียกร้องยังไม่สามารถสรุปได้ เนื่องจากบริษัทย่อยได้เรียกร้องค่าเสียหายไปยังบริษัทดังกล่าวด้วย</w:t>
      </w:r>
      <w:r w:rsidRPr="00637958">
        <w:rPr>
          <w:rFonts w:ascii="Browallia New" w:hAnsi="Browallia New" w:cs="Browallia New"/>
          <w:sz w:val="28"/>
          <w:szCs w:val="28"/>
          <w:cs/>
          <w:lang w:val="en-GB"/>
        </w:rPr>
        <w:t xml:space="preserve"> ปัจจุบันบริษัทย่อยอยู่ระหว่างรอการพิจารณาของคณะอนุญาโตตุลาการที่ประเทศสิงคโปร์ โดยบริษัทไม่ได้เปิดเผยข้อมูลตามข้อกำหนดที่ระบุไว้ในมาตรฐานการบัญชี ฉบับที่</w:t>
      </w:r>
      <w:r w:rsidRPr="008B1FC1">
        <w:rPr>
          <w:rFonts w:ascii="Browallia New" w:hAnsi="Browallia New" w:cs="Browallia New"/>
          <w:sz w:val="28"/>
          <w:szCs w:val="28"/>
          <w:cs/>
          <w:lang w:val="en-GB"/>
        </w:rPr>
        <w:t xml:space="preserve"> </w:t>
      </w:r>
      <w:r w:rsidRPr="008B1FC1">
        <w:rPr>
          <w:rFonts w:ascii="Browallia New" w:hAnsi="Browallia New" w:cs="Browallia New"/>
          <w:sz w:val="28"/>
          <w:szCs w:val="28"/>
          <w:lang w:val="en-GB"/>
        </w:rPr>
        <w:t>37</w:t>
      </w:r>
      <w:r w:rsidRPr="00637958">
        <w:rPr>
          <w:rFonts w:ascii="Browallia New" w:hAnsi="Browallia New" w:cs="Browallia New"/>
          <w:sz w:val="28"/>
          <w:szCs w:val="28"/>
          <w:cs/>
          <w:lang w:val="en-GB"/>
        </w:rPr>
        <w:t xml:space="preserve"> (ปรับปรุง </w:t>
      </w:r>
      <w:r>
        <w:rPr>
          <w:rFonts w:ascii="Browallia New" w:hAnsi="Browallia New" w:cs="Browallia New"/>
          <w:sz w:val="28"/>
          <w:szCs w:val="28"/>
          <w:lang w:val="en-GB"/>
        </w:rPr>
        <w:t>25</w:t>
      </w:r>
      <w:r w:rsidRPr="008B1FC1">
        <w:rPr>
          <w:rFonts w:ascii="Browallia New" w:hAnsi="Browallia New" w:cs="Browallia New"/>
          <w:sz w:val="28"/>
          <w:szCs w:val="28"/>
          <w:lang w:val="en-GB"/>
        </w:rPr>
        <w:t>6</w:t>
      </w:r>
      <w:r w:rsidR="007C686A">
        <w:rPr>
          <w:rFonts w:ascii="Browallia New" w:hAnsi="Browallia New" w:cs="Browallia New"/>
          <w:sz w:val="28"/>
          <w:szCs w:val="28"/>
          <w:lang w:val="en-GB"/>
        </w:rPr>
        <w:t>2</w:t>
      </w:r>
      <w:r w:rsidRPr="00637958">
        <w:rPr>
          <w:rFonts w:ascii="Browallia New" w:hAnsi="Browallia New" w:cs="Browallia New"/>
          <w:sz w:val="28"/>
          <w:szCs w:val="28"/>
          <w:cs/>
          <w:lang w:val="en-GB"/>
        </w:rPr>
        <w:t>) เรื่อง ประมาณการหนี้สิน หนี้สินที่อาจเกิดขึ้น และสินทรัพย์ที่อาจเกิดขึ้น เนื่องจากบริษัท</w:t>
      </w:r>
      <w:r>
        <w:rPr>
          <w:rFonts w:ascii="Browallia New" w:hAnsi="Browallia New" w:cs="Browallia New" w:hint="cs"/>
          <w:sz w:val="28"/>
          <w:szCs w:val="28"/>
          <w:cs/>
          <w:lang w:val="en-GB"/>
        </w:rPr>
        <w:t>เชื่อ</w:t>
      </w:r>
      <w:r w:rsidRPr="00637958">
        <w:rPr>
          <w:rFonts w:ascii="Browallia New" w:hAnsi="Browallia New" w:cs="Browallia New"/>
          <w:sz w:val="28"/>
          <w:szCs w:val="28"/>
          <w:cs/>
          <w:lang w:val="en-GB"/>
        </w:rPr>
        <w:t xml:space="preserve">ว่าข้อมูลดังกล่าวจะทำให้เกิดผลกระทบอย่างเป็นสาระสำคัญต่อผลของคดีความ </w:t>
      </w:r>
      <w:r w:rsidRPr="008B1FC1">
        <w:rPr>
          <w:rFonts w:ascii="Browallia New" w:hAnsi="Browallia New" w:cs="Browallia New"/>
          <w:sz w:val="28"/>
          <w:szCs w:val="28"/>
          <w:cs/>
          <w:lang w:val="en-GB"/>
        </w:rPr>
        <w:t xml:space="preserve">ณ วันที่ </w:t>
      </w:r>
      <w:r w:rsidRPr="008B1FC1">
        <w:rPr>
          <w:rFonts w:ascii="Browallia New" w:hAnsi="Browallia New" w:cs="Browallia New"/>
          <w:sz w:val="28"/>
          <w:szCs w:val="28"/>
          <w:lang w:val="en-GB"/>
        </w:rPr>
        <w:t xml:space="preserve">31 </w:t>
      </w:r>
      <w:r w:rsidR="0014297D" w:rsidRPr="008B1FC1">
        <w:rPr>
          <w:rFonts w:ascii="Browallia New" w:hAnsi="Browallia New" w:cs="Browallia New" w:hint="cs"/>
          <w:sz w:val="28"/>
          <w:szCs w:val="28"/>
          <w:cs/>
          <w:lang w:val="en-GB"/>
        </w:rPr>
        <w:t>มีนาคม</w:t>
      </w:r>
      <w:r w:rsidRPr="008B1FC1">
        <w:rPr>
          <w:rFonts w:ascii="Browallia New" w:hAnsi="Browallia New" w:cs="Browallia New"/>
          <w:sz w:val="28"/>
          <w:szCs w:val="28"/>
          <w:cs/>
          <w:lang w:val="en-GB"/>
        </w:rPr>
        <w:t xml:space="preserve"> </w:t>
      </w:r>
      <w:r w:rsidRPr="008B1FC1">
        <w:rPr>
          <w:rFonts w:ascii="Browallia New" w:hAnsi="Browallia New" w:cs="Browallia New"/>
          <w:sz w:val="28"/>
          <w:szCs w:val="28"/>
          <w:lang w:val="en-GB"/>
        </w:rPr>
        <w:t>256</w:t>
      </w:r>
      <w:r w:rsidR="0014297D" w:rsidRPr="008B1FC1">
        <w:rPr>
          <w:rFonts w:ascii="Browallia New" w:hAnsi="Browallia New" w:cs="Browallia New"/>
          <w:sz w:val="28"/>
          <w:szCs w:val="28"/>
          <w:lang w:val="en-GB"/>
        </w:rPr>
        <w:t>3</w:t>
      </w:r>
      <w:r w:rsidRPr="008B1FC1">
        <w:rPr>
          <w:rFonts w:ascii="Browallia New" w:hAnsi="Browallia New" w:cs="Browallia New"/>
          <w:sz w:val="28"/>
          <w:szCs w:val="28"/>
          <w:lang w:val="en-GB"/>
        </w:rPr>
        <w:t xml:space="preserve"> </w:t>
      </w:r>
      <w:r w:rsidRPr="003E3296">
        <w:rPr>
          <w:rFonts w:ascii="Browallia New" w:hAnsi="Browallia New" w:cs="Browallia New"/>
          <w:sz w:val="28"/>
          <w:szCs w:val="28"/>
          <w:cs/>
          <w:lang w:val="en-GB"/>
        </w:rPr>
        <w:t>บริษัท</w:t>
      </w:r>
      <w:r>
        <w:rPr>
          <w:rFonts w:ascii="Browallia New" w:hAnsi="Browallia New" w:cs="Browallia New" w:hint="cs"/>
          <w:sz w:val="28"/>
          <w:szCs w:val="28"/>
          <w:cs/>
          <w:lang w:val="en-GB"/>
        </w:rPr>
        <w:t>ย่อยยัง</w:t>
      </w:r>
      <w:r w:rsidRPr="003E3296">
        <w:rPr>
          <w:rFonts w:ascii="Browallia New" w:hAnsi="Browallia New" w:cs="Browallia New"/>
          <w:sz w:val="28"/>
          <w:szCs w:val="28"/>
          <w:cs/>
          <w:lang w:val="en-GB"/>
        </w:rPr>
        <w:t>ไม่บันทึก</w:t>
      </w:r>
      <w:r w:rsidR="002A3793">
        <w:rPr>
          <w:rFonts w:ascii="Browallia New" w:hAnsi="Browallia New" w:cs="Browallia New" w:hint="cs"/>
          <w:sz w:val="28"/>
          <w:szCs w:val="28"/>
          <w:cs/>
          <w:lang w:val="en-GB"/>
        </w:rPr>
        <w:t>ประมาณการ</w:t>
      </w:r>
      <w:r w:rsidRPr="003E3296">
        <w:rPr>
          <w:rFonts w:ascii="Browallia New" w:hAnsi="Browallia New" w:cs="Browallia New"/>
          <w:sz w:val="28"/>
          <w:szCs w:val="28"/>
          <w:cs/>
          <w:lang w:val="en-GB"/>
        </w:rPr>
        <w:t>ค่าความเสียหาย</w:t>
      </w:r>
      <w:r w:rsidR="00FD06A2">
        <w:rPr>
          <w:rFonts w:ascii="Browallia New" w:hAnsi="Browallia New" w:cs="Browallia New" w:hint="cs"/>
          <w:sz w:val="28"/>
          <w:szCs w:val="28"/>
          <w:cs/>
          <w:lang w:val="en-GB"/>
        </w:rPr>
        <w:t>ที่อาจจะเกิดขึ้น</w:t>
      </w:r>
      <w:r w:rsidRPr="003E3296">
        <w:rPr>
          <w:rFonts w:ascii="Browallia New" w:hAnsi="Browallia New" w:cs="Browallia New"/>
          <w:sz w:val="28"/>
          <w:szCs w:val="28"/>
          <w:cs/>
          <w:lang w:val="en-GB"/>
        </w:rPr>
        <w:t>ในงบการเงิน</w:t>
      </w:r>
      <w:r>
        <w:rPr>
          <w:rFonts w:ascii="Browallia New" w:hAnsi="Browallia New" w:cs="Browallia New"/>
          <w:sz w:val="28"/>
          <w:szCs w:val="28"/>
          <w:lang w:val="en-GB"/>
        </w:rPr>
        <w:t xml:space="preserve"> </w:t>
      </w:r>
      <w:r>
        <w:rPr>
          <w:rFonts w:ascii="Browallia New" w:hAnsi="Browallia New" w:cs="Browallia New" w:hint="cs"/>
          <w:sz w:val="28"/>
          <w:szCs w:val="28"/>
          <w:cs/>
          <w:lang w:val="en-GB"/>
        </w:rPr>
        <w:t>เนื่องจากบริษัทย่อย</w:t>
      </w:r>
      <w:r w:rsidRPr="003E3296">
        <w:rPr>
          <w:rFonts w:ascii="Browallia New" w:hAnsi="Browallia New" w:cs="Browallia New"/>
          <w:sz w:val="28"/>
          <w:szCs w:val="28"/>
          <w:cs/>
          <w:lang w:val="en-GB"/>
        </w:rPr>
        <w:t>คาดว่าจะไม่มีผลเสียหายที่เกิดขึ้นจาก</w:t>
      </w:r>
      <w:r>
        <w:rPr>
          <w:rFonts w:ascii="Browallia New" w:hAnsi="Browallia New" w:cs="Browallia New" w:hint="cs"/>
          <w:sz w:val="28"/>
          <w:szCs w:val="28"/>
          <w:cs/>
          <w:lang w:val="en-GB"/>
        </w:rPr>
        <w:t>เรื่อง</w:t>
      </w:r>
      <w:r w:rsidRPr="003E3296">
        <w:rPr>
          <w:rFonts w:ascii="Browallia New" w:hAnsi="Browallia New" w:cs="Browallia New"/>
          <w:sz w:val="28"/>
          <w:szCs w:val="28"/>
          <w:cs/>
          <w:lang w:val="en-GB"/>
        </w:rPr>
        <w:t>ดังกล่าว</w:t>
      </w:r>
      <w:r w:rsidR="0086197E">
        <w:rPr>
          <w:rFonts w:ascii="Browallia New" w:hAnsi="Browallia New" w:cs="Browallia New"/>
          <w:sz w:val="28"/>
          <w:szCs w:val="28"/>
          <w:lang w:val="en-GB"/>
        </w:rPr>
        <w:t xml:space="preserve"> </w:t>
      </w:r>
      <w:r w:rsidR="006F5864">
        <w:rPr>
          <w:rFonts w:ascii="Browallia New" w:hAnsi="Browallia New" w:cs="Browallia New" w:hint="cs"/>
          <w:sz w:val="28"/>
          <w:szCs w:val="28"/>
          <w:cs/>
          <w:lang w:val="en-GB"/>
        </w:rPr>
        <w:t>ปัจจุบัน</w:t>
      </w:r>
      <w:r w:rsidR="00552767" w:rsidRPr="00637958">
        <w:rPr>
          <w:rFonts w:ascii="Browallia New" w:hAnsi="Browallia New" w:cs="Browallia New"/>
          <w:sz w:val="28"/>
          <w:szCs w:val="28"/>
          <w:cs/>
          <w:lang w:val="en-GB"/>
        </w:rPr>
        <w:t>คณะอนุญาโตตุลาการ</w:t>
      </w:r>
      <w:r w:rsidR="006F5864" w:rsidRPr="00EE2CB8">
        <w:rPr>
          <w:rFonts w:ascii="Browallia New" w:hAnsi="Browallia New" w:cs="Browallia New"/>
          <w:sz w:val="28"/>
          <w:szCs w:val="28"/>
          <w:cs/>
          <w:lang w:val="en-GB"/>
        </w:rPr>
        <w:t>เลื่อนการ</w:t>
      </w:r>
      <w:r w:rsidR="00FA272A">
        <w:rPr>
          <w:rFonts w:ascii="Browallia New" w:hAnsi="Browallia New" w:cs="Browallia New" w:hint="cs"/>
          <w:sz w:val="28"/>
          <w:szCs w:val="28"/>
          <w:cs/>
          <w:lang w:val="en-GB"/>
        </w:rPr>
        <w:t>รับฟัง</w:t>
      </w:r>
      <w:r w:rsidR="006F5864" w:rsidRPr="00EE2CB8">
        <w:rPr>
          <w:rFonts w:ascii="Browallia New" w:hAnsi="Browallia New" w:cs="Browallia New"/>
          <w:sz w:val="28"/>
          <w:szCs w:val="28"/>
          <w:cs/>
          <w:lang w:val="en-GB"/>
        </w:rPr>
        <w:t xml:space="preserve">คดีไปเป็นวันที่ </w:t>
      </w:r>
      <w:r w:rsidR="00552767" w:rsidRPr="008B1FC1">
        <w:rPr>
          <w:rFonts w:ascii="Browallia New" w:hAnsi="Browallia New" w:cs="Browallia New"/>
          <w:sz w:val="28"/>
          <w:szCs w:val="28"/>
          <w:lang w:val="en-GB"/>
        </w:rPr>
        <w:t>15</w:t>
      </w:r>
      <w:r w:rsidR="006F5864" w:rsidRPr="00EE2CB8">
        <w:rPr>
          <w:rFonts w:ascii="Browallia New" w:hAnsi="Browallia New" w:cs="Browallia New"/>
          <w:sz w:val="28"/>
          <w:szCs w:val="28"/>
          <w:lang w:val="en-GB"/>
        </w:rPr>
        <w:t xml:space="preserve"> </w:t>
      </w:r>
      <w:r w:rsidR="00552767">
        <w:rPr>
          <w:rFonts w:ascii="Browallia New" w:hAnsi="Browallia New" w:cs="Browallia New" w:hint="cs"/>
          <w:sz w:val="28"/>
          <w:szCs w:val="28"/>
          <w:cs/>
          <w:lang w:val="en-GB"/>
        </w:rPr>
        <w:t>มิถ</w:t>
      </w:r>
      <w:r w:rsidR="00A720FB">
        <w:rPr>
          <w:rFonts w:ascii="Browallia New" w:hAnsi="Browallia New" w:cs="Browallia New" w:hint="cs"/>
          <w:sz w:val="28"/>
          <w:szCs w:val="28"/>
          <w:cs/>
          <w:lang w:val="en-GB"/>
        </w:rPr>
        <w:t>ุ</w:t>
      </w:r>
      <w:r w:rsidR="00552767">
        <w:rPr>
          <w:rFonts w:ascii="Browallia New" w:hAnsi="Browallia New" w:cs="Browallia New" w:hint="cs"/>
          <w:sz w:val="28"/>
          <w:szCs w:val="28"/>
          <w:cs/>
          <w:lang w:val="en-GB"/>
        </w:rPr>
        <w:t>นายน</w:t>
      </w:r>
      <w:r w:rsidR="006F5864" w:rsidRPr="00EE2CB8">
        <w:rPr>
          <w:rFonts w:ascii="Browallia New" w:hAnsi="Browallia New" w:cs="Browallia New"/>
          <w:sz w:val="28"/>
          <w:szCs w:val="28"/>
          <w:cs/>
          <w:lang w:val="en-GB"/>
        </w:rPr>
        <w:t xml:space="preserve"> </w:t>
      </w:r>
      <w:r w:rsidR="006F5864" w:rsidRPr="00EE2CB8">
        <w:rPr>
          <w:rFonts w:ascii="Browallia New" w:hAnsi="Browallia New" w:cs="Browallia New"/>
          <w:sz w:val="28"/>
          <w:szCs w:val="28"/>
          <w:lang w:val="en-GB"/>
        </w:rPr>
        <w:t>256</w:t>
      </w:r>
      <w:r w:rsidR="00552767" w:rsidRPr="008B1FC1">
        <w:rPr>
          <w:rFonts w:ascii="Browallia New" w:hAnsi="Browallia New" w:cs="Browallia New"/>
          <w:sz w:val="28"/>
          <w:szCs w:val="28"/>
          <w:lang w:val="en-GB"/>
        </w:rPr>
        <w:t>3</w:t>
      </w:r>
    </w:p>
    <w:p w14:paraId="4892EAE8" w14:textId="77777777" w:rsidR="002919F5" w:rsidRPr="00553E75" w:rsidRDefault="002919F5"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rPr>
      </w:pPr>
    </w:p>
    <w:p w14:paraId="78C0242C" w14:textId="612C346A" w:rsidR="00FA68A4" w:rsidRDefault="00FA68A4" w:rsidP="00FA68A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Pr>
          <w:rFonts w:ascii="Browallia New" w:hAnsi="Browallia New" w:cs="Browallia New" w:hint="cs"/>
          <w:b/>
          <w:bCs/>
          <w:sz w:val="28"/>
          <w:szCs w:val="28"/>
          <w:cs/>
          <w:lang w:val="en-GB"/>
        </w:rPr>
        <w:t>เรื่องอื่นๆ</w:t>
      </w:r>
    </w:p>
    <w:p w14:paraId="6040B307" w14:textId="77777777" w:rsidR="00F83792" w:rsidRPr="00F83792" w:rsidRDefault="00F83792" w:rsidP="00F8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6A85575E" w14:textId="729EA999" w:rsidR="00BB0D22" w:rsidRPr="00996FCA" w:rsidRDefault="00BB0D22" w:rsidP="00F83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i/>
          <w:iCs/>
          <w:sz w:val="28"/>
          <w:szCs w:val="28"/>
          <w:lang w:val="en-GB"/>
        </w:rPr>
      </w:pPr>
      <w:r w:rsidRPr="00996FCA">
        <w:rPr>
          <w:rFonts w:ascii="Browallia New" w:hAnsi="Browallia New" w:cs="Browallia New"/>
          <w:i/>
          <w:iCs/>
          <w:sz w:val="28"/>
          <w:szCs w:val="28"/>
          <w:cs/>
          <w:lang w:val="en-GB"/>
        </w:rPr>
        <w:t>ลดทุนจดทะเบียน</w:t>
      </w:r>
    </w:p>
    <w:p w14:paraId="0FDA6F3C" w14:textId="787E02F1" w:rsidR="00F83792" w:rsidRPr="00996FCA" w:rsidRDefault="00981894"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996FCA">
        <w:rPr>
          <w:rFonts w:ascii="Browallia New" w:hAnsi="Browallia New" w:cs="Browallia New"/>
          <w:sz w:val="28"/>
          <w:szCs w:val="28"/>
          <w:cs/>
          <w:lang w:val="en-GB"/>
        </w:rPr>
        <w:t>ในการประชุม</w:t>
      </w:r>
      <w:r w:rsidRPr="00996FCA">
        <w:rPr>
          <w:rFonts w:ascii="Browallia New" w:hAnsi="Browallia New" w:cs="Browallia New" w:hint="cs"/>
          <w:sz w:val="28"/>
          <w:szCs w:val="28"/>
          <w:cs/>
          <w:lang w:val="en-GB"/>
        </w:rPr>
        <w:t xml:space="preserve">คณะกรรมการบริษัท ครั้งที่ </w:t>
      </w:r>
      <w:r w:rsidRPr="00996FCA">
        <w:rPr>
          <w:rFonts w:ascii="Browallia New" w:hAnsi="Browallia New" w:cs="Browallia New"/>
          <w:sz w:val="28"/>
          <w:szCs w:val="28"/>
          <w:lang w:val="en-GB"/>
        </w:rPr>
        <w:t xml:space="preserve">3/2563 </w:t>
      </w:r>
      <w:r w:rsidRPr="00996FCA">
        <w:rPr>
          <w:rFonts w:ascii="Browallia New" w:hAnsi="Browallia New" w:cs="Browallia New"/>
          <w:sz w:val="28"/>
          <w:szCs w:val="28"/>
          <w:cs/>
          <w:lang w:val="en-GB"/>
        </w:rPr>
        <w:t>ของบริษัท</w:t>
      </w:r>
      <w:r w:rsidRPr="00996FCA">
        <w:rPr>
          <w:rFonts w:ascii="Browallia New" w:hAnsi="Browallia New" w:cs="Browallia New"/>
          <w:sz w:val="28"/>
          <w:szCs w:val="28"/>
          <w:lang w:val="en-GB"/>
        </w:rPr>
        <w:t xml:space="preserve"> </w:t>
      </w:r>
      <w:r w:rsidRPr="00996FCA">
        <w:rPr>
          <w:rFonts w:ascii="Browallia New" w:hAnsi="Browallia New" w:cs="Browallia New"/>
          <w:sz w:val="28"/>
          <w:szCs w:val="28"/>
          <w:cs/>
          <w:lang w:val="en-GB"/>
        </w:rPr>
        <w:t xml:space="preserve">ไมด้า แอสเซ็ท จำกัด (มหาชน) เมื่อวันที่ </w:t>
      </w:r>
      <w:r w:rsidRPr="00996FCA">
        <w:rPr>
          <w:rFonts w:ascii="Browallia New" w:hAnsi="Browallia New" w:cs="Browallia New"/>
          <w:sz w:val="28"/>
          <w:szCs w:val="28"/>
          <w:lang w:val="en-GB"/>
        </w:rPr>
        <w:t xml:space="preserve">6 </w:t>
      </w:r>
      <w:r w:rsidRPr="00996FCA">
        <w:rPr>
          <w:rFonts w:ascii="Browallia New" w:hAnsi="Browallia New" w:cs="Browallia New" w:hint="cs"/>
          <w:sz w:val="28"/>
          <w:szCs w:val="28"/>
          <w:cs/>
          <w:lang w:val="en-GB"/>
        </w:rPr>
        <w:t>มีนาคม</w:t>
      </w:r>
      <w:r w:rsidRPr="00996FCA">
        <w:rPr>
          <w:rFonts w:ascii="Browallia New" w:hAnsi="Browallia New" w:cs="Browallia New"/>
          <w:sz w:val="28"/>
          <w:szCs w:val="28"/>
          <w:lang w:val="en-GB"/>
        </w:rPr>
        <w:t xml:space="preserve"> 2563</w:t>
      </w:r>
      <w:r w:rsidRPr="00996FCA" w:rsidDel="001D1BAF">
        <w:rPr>
          <w:rFonts w:ascii="Browallia New" w:hAnsi="Browallia New" w:cs="Browallia New"/>
          <w:sz w:val="28"/>
          <w:szCs w:val="28"/>
          <w:lang w:val="en-GB"/>
        </w:rPr>
        <w:t xml:space="preserve"> </w:t>
      </w:r>
      <w:r w:rsidRPr="00996FCA">
        <w:rPr>
          <w:rFonts w:ascii="Browallia New" w:hAnsi="Browallia New" w:cs="Browallia New" w:hint="cs"/>
          <w:sz w:val="28"/>
          <w:szCs w:val="28"/>
          <w:cs/>
          <w:lang w:val="en-GB"/>
        </w:rPr>
        <w:t>คณะกรรมการบริษัท</w:t>
      </w:r>
      <w:r w:rsidRPr="00996FCA">
        <w:rPr>
          <w:rFonts w:ascii="Browallia New" w:hAnsi="Browallia New" w:cs="Browallia New"/>
          <w:sz w:val="28"/>
          <w:szCs w:val="28"/>
          <w:cs/>
          <w:lang w:val="en-GB"/>
        </w:rPr>
        <w:t>อนุมัติ</w:t>
      </w:r>
      <w:r w:rsidRPr="00996FCA">
        <w:rPr>
          <w:rFonts w:ascii="Browallia New" w:hAnsi="Browallia New" w:cs="Browallia New" w:hint="cs"/>
          <w:sz w:val="28"/>
          <w:szCs w:val="28"/>
          <w:cs/>
          <w:lang w:val="en-GB"/>
        </w:rPr>
        <w:t xml:space="preserve">ให้ลดทุนจดทะเบียนของบริษัทจาก </w:t>
      </w:r>
      <w:r w:rsidRPr="00996FCA">
        <w:rPr>
          <w:rFonts w:ascii="Browallia New" w:hAnsi="Browallia New" w:cs="Browallia New"/>
          <w:sz w:val="28"/>
          <w:szCs w:val="28"/>
          <w:lang w:val="en-GB"/>
        </w:rPr>
        <w:t xml:space="preserve">1,565,058,520 </w:t>
      </w:r>
      <w:r w:rsidRPr="00996FCA">
        <w:rPr>
          <w:rFonts w:ascii="Browallia New" w:hAnsi="Browallia New" w:cs="Browallia New" w:hint="cs"/>
          <w:sz w:val="28"/>
          <w:szCs w:val="28"/>
          <w:cs/>
          <w:lang w:val="en-GB"/>
        </w:rPr>
        <w:t>บาท</w:t>
      </w:r>
      <w:r w:rsidR="006D13AE" w:rsidRPr="00996FCA">
        <w:rPr>
          <w:rFonts w:ascii="Browallia New" w:hAnsi="Browallia New" w:cs="Browallia New"/>
          <w:sz w:val="28"/>
          <w:szCs w:val="28"/>
          <w:lang w:val="en-GB"/>
        </w:rPr>
        <w:t xml:space="preserve"> </w:t>
      </w:r>
      <w:r w:rsidRPr="00996FCA">
        <w:rPr>
          <w:rFonts w:ascii="Browallia New" w:hAnsi="Browallia New" w:cs="Browallia New"/>
          <w:sz w:val="28"/>
          <w:szCs w:val="28"/>
          <w:lang w:val="en-GB"/>
        </w:rPr>
        <w:t xml:space="preserve">(3,130,117,040 </w:t>
      </w:r>
      <w:r w:rsidRPr="00996FCA">
        <w:rPr>
          <w:rFonts w:ascii="Browallia New" w:hAnsi="Browallia New" w:cs="Browallia New" w:hint="cs"/>
          <w:sz w:val="28"/>
          <w:szCs w:val="28"/>
          <w:cs/>
          <w:lang w:val="en-GB"/>
        </w:rPr>
        <w:t xml:space="preserve">หุ้น มูลค่าหุ้นละ </w:t>
      </w:r>
      <w:r w:rsidRPr="00996FCA">
        <w:rPr>
          <w:rFonts w:ascii="Browallia New" w:hAnsi="Browallia New" w:cs="Browallia New"/>
          <w:sz w:val="28"/>
          <w:szCs w:val="28"/>
          <w:lang w:val="en-GB"/>
        </w:rPr>
        <w:t xml:space="preserve">0.50 </w:t>
      </w:r>
      <w:r w:rsidRPr="00996FCA">
        <w:rPr>
          <w:rFonts w:ascii="Browallia New" w:hAnsi="Browallia New" w:cs="Browallia New" w:hint="cs"/>
          <w:sz w:val="28"/>
          <w:szCs w:val="28"/>
          <w:cs/>
          <w:lang w:val="en-GB"/>
        </w:rPr>
        <w:t>บาท</w:t>
      </w:r>
      <w:r w:rsidRPr="00996FCA">
        <w:rPr>
          <w:rFonts w:ascii="Browallia New" w:hAnsi="Browallia New" w:cs="Browallia New"/>
          <w:sz w:val="28"/>
          <w:szCs w:val="28"/>
          <w:lang w:val="en-GB"/>
        </w:rPr>
        <w:t xml:space="preserve">) </w:t>
      </w:r>
      <w:r w:rsidRPr="00996FCA">
        <w:rPr>
          <w:rFonts w:ascii="Browallia New" w:hAnsi="Browallia New" w:cs="Browallia New" w:hint="cs"/>
          <w:sz w:val="28"/>
          <w:szCs w:val="28"/>
          <w:cs/>
          <w:lang w:val="en-GB"/>
        </w:rPr>
        <w:t xml:space="preserve">เป็น </w:t>
      </w:r>
      <w:r w:rsidRPr="00996FCA">
        <w:rPr>
          <w:rFonts w:ascii="Browallia New" w:hAnsi="Browallia New" w:cs="Browallia New"/>
          <w:sz w:val="28"/>
          <w:szCs w:val="28"/>
          <w:lang w:val="en-GB"/>
        </w:rPr>
        <w:t xml:space="preserve">1,252,047,844 </w:t>
      </w:r>
      <w:r w:rsidRPr="00996FCA">
        <w:rPr>
          <w:rFonts w:ascii="Browallia New" w:hAnsi="Browallia New" w:cs="Browallia New" w:hint="cs"/>
          <w:sz w:val="28"/>
          <w:szCs w:val="28"/>
          <w:cs/>
          <w:lang w:val="en-GB"/>
        </w:rPr>
        <w:t xml:space="preserve">บาท </w:t>
      </w:r>
      <w:r w:rsidRPr="00996FCA">
        <w:rPr>
          <w:rFonts w:ascii="Browallia New" w:hAnsi="Browallia New" w:cs="Browallia New"/>
          <w:sz w:val="28"/>
          <w:szCs w:val="28"/>
          <w:lang w:val="en-GB"/>
        </w:rPr>
        <w:t xml:space="preserve">(2,504,095,687 </w:t>
      </w:r>
      <w:r w:rsidRPr="00996FCA">
        <w:rPr>
          <w:rFonts w:ascii="Browallia New" w:hAnsi="Browallia New" w:cs="Browallia New" w:hint="cs"/>
          <w:sz w:val="28"/>
          <w:szCs w:val="28"/>
          <w:cs/>
          <w:lang w:val="en-GB"/>
        </w:rPr>
        <w:t xml:space="preserve">หุ้น มูลค่าหุ้นละ </w:t>
      </w:r>
      <w:r w:rsidRPr="00996FCA">
        <w:rPr>
          <w:rFonts w:ascii="Browallia New" w:hAnsi="Browallia New" w:cs="Browallia New"/>
          <w:sz w:val="28"/>
          <w:szCs w:val="28"/>
          <w:lang w:val="en-GB"/>
        </w:rPr>
        <w:t xml:space="preserve">0.50 </w:t>
      </w:r>
      <w:r w:rsidRPr="00996FCA">
        <w:rPr>
          <w:rFonts w:ascii="Browallia New" w:hAnsi="Browallia New" w:cs="Browallia New" w:hint="cs"/>
          <w:sz w:val="28"/>
          <w:szCs w:val="28"/>
          <w:cs/>
          <w:lang w:val="en-GB"/>
        </w:rPr>
        <w:t>บาท</w:t>
      </w:r>
      <w:r w:rsidRPr="00996FCA">
        <w:rPr>
          <w:rFonts w:ascii="Browallia New" w:hAnsi="Browallia New" w:cs="Browallia New"/>
          <w:sz w:val="28"/>
          <w:szCs w:val="28"/>
          <w:lang w:val="en-GB"/>
        </w:rPr>
        <w:t xml:space="preserve">) </w:t>
      </w:r>
      <w:r w:rsidRPr="00996FCA">
        <w:rPr>
          <w:rFonts w:ascii="Browallia New" w:hAnsi="Browallia New" w:cs="Browallia New" w:hint="cs"/>
          <w:sz w:val="28"/>
          <w:szCs w:val="28"/>
          <w:cs/>
          <w:lang w:val="en-GB"/>
        </w:rPr>
        <w:t>มติดังกล่าวอยู่ระหว่าง</w:t>
      </w:r>
      <w:r w:rsidR="00CD199F" w:rsidRPr="00996FCA">
        <w:rPr>
          <w:rFonts w:ascii="Browallia New" w:hAnsi="Browallia New" w:cs="Browallia New" w:hint="cs"/>
          <w:sz w:val="28"/>
          <w:szCs w:val="28"/>
          <w:cs/>
          <w:lang w:val="en-GB"/>
        </w:rPr>
        <w:t>รอ</w:t>
      </w:r>
      <w:r w:rsidRPr="00996FCA">
        <w:rPr>
          <w:rFonts w:ascii="Browallia New" w:hAnsi="Browallia New" w:cs="Browallia New" w:hint="cs"/>
          <w:sz w:val="28"/>
          <w:szCs w:val="28"/>
          <w:cs/>
          <w:lang w:val="en-GB"/>
        </w:rPr>
        <w:t>การอนุมัติจากที่ประชุมผู้ถือหุ้น</w:t>
      </w:r>
    </w:p>
    <w:p w14:paraId="2B7C20C3" w14:textId="77777777" w:rsidR="00B01642" w:rsidRPr="00996FCA" w:rsidRDefault="00B01642" w:rsidP="00FA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67A2FCF" w14:textId="750FD611" w:rsidR="00BB0D22" w:rsidRPr="00996FCA" w:rsidRDefault="00BB0D22"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996FCA">
        <w:rPr>
          <w:rFonts w:ascii="Browallia New" w:hAnsi="Browallia New" w:cs="Browallia New"/>
          <w:i/>
          <w:iCs/>
          <w:sz w:val="28"/>
          <w:szCs w:val="28"/>
          <w:cs/>
          <w:lang w:val="en-GB"/>
        </w:rPr>
        <w:t xml:space="preserve">ผลกระทบจากการแพร่ระบาดของโรคติดเชื้อไวรัสโคโรนา </w:t>
      </w:r>
      <w:r w:rsidRPr="00996FCA">
        <w:rPr>
          <w:rFonts w:ascii="Browallia New" w:hAnsi="Browallia New" w:cs="Browallia New"/>
          <w:i/>
          <w:iCs/>
          <w:sz w:val="28"/>
          <w:szCs w:val="28"/>
          <w:lang w:val="en-GB"/>
        </w:rPr>
        <w:t>2019</w:t>
      </w:r>
      <w:r w:rsidRPr="00996FCA">
        <w:rPr>
          <w:rFonts w:ascii="Browallia New" w:hAnsi="Browallia New" w:cs="Browallia New"/>
          <w:i/>
          <w:iCs/>
          <w:sz w:val="28"/>
          <w:szCs w:val="28"/>
          <w:cs/>
          <w:lang w:val="en-GB"/>
        </w:rPr>
        <w:t xml:space="preserve"> (</w:t>
      </w:r>
      <w:r w:rsidRPr="00996FCA">
        <w:rPr>
          <w:rFonts w:ascii="Browallia New" w:hAnsi="Browallia New" w:cs="Browallia New"/>
          <w:i/>
          <w:iCs/>
          <w:sz w:val="28"/>
          <w:szCs w:val="28"/>
          <w:lang w:val="en-GB"/>
        </w:rPr>
        <w:t>COVID-19</w:t>
      </w:r>
      <w:r w:rsidRPr="00996FCA">
        <w:rPr>
          <w:rFonts w:ascii="Browallia New" w:hAnsi="Browallia New" w:cs="Browallia New"/>
          <w:i/>
          <w:iCs/>
          <w:sz w:val="28"/>
          <w:szCs w:val="28"/>
          <w:cs/>
          <w:lang w:val="en-GB"/>
        </w:rPr>
        <w:t>)</w:t>
      </w:r>
    </w:p>
    <w:p w14:paraId="30D287C7" w14:textId="58D535B4" w:rsidR="005174BB" w:rsidRPr="00996FCA" w:rsidRDefault="005174BB"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96FCA">
        <w:rPr>
          <w:rFonts w:ascii="Browallia New" w:hAnsi="Browallia New" w:cs="Browallia New"/>
          <w:sz w:val="28"/>
          <w:szCs w:val="28"/>
          <w:cs/>
          <w:lang w:val="en-GB"/>
        </w:rPr>
        <w:t xml:space="preserve">เมื่อวันที่ </w:t>
      </w:r>
      <w:r w:rsidR="00B979B6" w:rsidRPr="00996FCA">
        <w:rPr>
          <w:rFonts w:ascii="Browallia New" w:hAnsi="Browallia New" w:cs="Browallia New"/>
          <w:sz w:val="28"/>
          <w:szCs w:val="28"/>
          <w:lang w:val="en-GB"/>
        </w:rPr>
        <w:t>17</w:t>
      </w:r>
      <w:r w:rsidRPr="00996FCA">
        <w:rPr>
          <w:rFonts w:ascii="Browallia New" w:hAnsi="Browallia New" w:cs="Browallia New"/>
          <w:sz w:val="28"/>
          <w:szCs w:val="28"/>
          <w:cs/>
          <w:lang w:val="en-GB"/>
        </w:rPr>
        <w:t xml:space="preserve"> มีนาคม </w:t>
      </w:r>
      <w:r w:rsidR="00B979B6" w:rsidRPr="00996FCA">
        <w:rPr>
          <w:rFonts w:ascii="Browallia New" w:hAnsi="Browallia New" w:cs="Browallia New"/>
          <w:sz w:val="28"/>
          <w:szCs w:val="28"/>
          <w:lang w:val="en-GB"/>
        </w:rPr>
        <w:t>2563</w:t>
      </w:r>
      <w:r w:rsidRPr="00996FCA">
        <w:rPr>
          <w:rFonts w:ascii="Browallia New" w:hAnsi="Browallia New" w:cs="Browallia New"/>
          <w:sz w:val="28"/>
          <w:szCs w:val="28"/>
          <w:cs/>
          <w:lang w:val="en-GB"/>
        </w:rPr>
        <w:t xml:space="preserve"> ที่ประชุมคณะรัฐมนตรีมีมติให้กำหนดมาตรการด้านการป้องกัน เพื่อลดโอกาสการแพร่ระบาดของโรคติดเชื้อไวรัสโคโรนา </w:t>
      </w:r>
      <w:r w:rsidR="00B979B6" w:rsidRPr="00996FCA">
        <w:rPr>
          <w:rFonts w:ascii="Browallia New" w:hAnsi="Browallia New" w:cs="Browallia New"/>
          <w:sz w:val="28"/>
          <w:szCs w:val="28"/>
          <w:lang w:val="en-GB"/>
        </w:rPr>
        <w:t>2019</w:t>
      </w:r>
      <w:r w:rsidRPr="00996FCA">
        <w:rPr>
          <w:rFonts w:ascii="Browallia New" w:hAnsi="Browallia New" w:cs="Browallia New"/>
          <w:sz w:val="28"/>
          <w:szCs w:val="28"/>
          <w:cs/>
          <w:lang w:val="en-GB"/>
        </w:rPr>
        <w:t xml:space="preserve"> (</w:t>
      </w:r>
      <w:r w:rsidRPr="00996FCA">
        <w:rPr>
          <w:rFonts w:ascii="Browallia New" w:hAnsi="Browallia New" w:cs="Browallia New"/>
          <w:sz w:val="28"/>
          <w:szCs w:val="28"/>
          <w:lang w:val="en-GB"/>
        </w:rPr>
        <w:t>COVID-</w:t>
      </w:r>
      <w:r w:rsidR="00B979B6" w:rsidRPr="00996FCA">
        <w:rPr>
          <w:rFonts w:ascii="Browallia New" w:hAnsi="Browallia New" w:cs="Browallia New"/>
          <w:sz w:val="28"/>
          <w:szCs w:val="28"/>
          <w:lang w:val="en-GB"/>
        </w:rPr>
        <w:t>19</w:t>
      </w:r>
      <w:r w:rsidRPr="00996FCA">
        <w:rPr>
          <w:rFonts w:ascii="Browallia New" w:hAnsi="Browallia New" w:cs="Browallia New"/>
          <w:sz w:val="28"/>
          <w:szCs w:val="28"/>
          <w:cs/>
          <w:lang w:val="en-GB"/>
        </w:rPr>
        <w:t xml:space="preserve">) จึงให้ผู้ว่าราชการจังหวัดโดยความเห็นชอบของคณะกรรมการโรคติดต่อจังหวัดอาศัยอำนาจตามมาตรา </w:t>
      </w:r>
      <w:r w:rsidR="009806FC" w:rsidRPr="00996FCA">
        <w:rPr>
          <w:rFonts w:ascii="Browallia New" w:hAnsi="Browallia New" w:cs="Browallia New"/>
          <w:sz w:val="28"/>
          <w:szCs w:val="28"/>
          <w:lang w:val="en-GB"/>
        </w:rPr>
        <w:t>35</w:t>
      </w:r>
      <w:r w:rsidRPr="00996FCA">
        <w:rPr>
          <w:rFonts w:ascii="Browallia New" w:hAnsi="Browallia New" w:cs="Browallia New"/>
          <w:sz w:val="28"/>
          <w:szCs w:val="28"/>
          <w:cs/>
          <w:lang w:val="en-GB"/>
        </w:rPr>
        <w:t xml:space="preserve"> แห่งพระราชบัญญัติโรคติดต่อ พ.ศ. </w:t>
      </w:r>
      <w:r w:rsidR="00B979B6" w:rsidRPr="00996FCA">
        <w:rPr>
          <w:rFonts w:ascii="Browallia New" w:hAnsi="Browallia New" w:cs="Browallia New"/>
          <w:sz w:val="28"/>
          <w:szCs w:val="28"/>
          <w:lang w:val="en-GB"/>
        </w:rPr>
        <w:t>2558</w:t>
      </w:r>
      <w:r w:rsidRPr="00996FCA">
        <w:rPr>
          <w:rFonts w:ascii="Browallia New" w:hAnsi="Browallia New" w:cs="Browallia New"/>
          <w:sz w:val="28"/>
          <w:szCs w:val="28"/>
          <w:cs/>
          <w:lang w:val="en-GB"/>
        </w:rPr>
        <w:t xml:space="preserve"> พิจารณาสั่งปิดสถานบริการ</w:t>
      </w:r>
      <w:r w:rsidR="00461EFA" w:rsidRPr="00996FCA">
        <w:rPr>
          <w:rFonts w:ascii="Browallia New" w:hAnsi="Browallia New" w:cs="Browallia New" w:hint="cs"/>
          <w:sz w:val="28"/>
          <w:szCs w:val="28"/>
          <w:cs/>
          <w:lang w:val="en-GB"/>
        </w:rPr>
        <w:t>บางประเภท</w:t>
      </w:r>
      <w:r w:rsidRPr="00996FCA">
        <w:rPr>
          <w:rFonts w:ascii="Browallia New" w:hAnsi="Browallia New" w:cs="Browallia New"/>
          <w:sz w:val="28"/>
          <w:szCs w:val="28"/>
          <w:cs/>
          <w:lang w:val="en-GB"/>
        </w:rPr>
        <w:t xml:space="preserve">ตั้งแต่วันที่ </w:t>
      </w:r>
      <w:r w:rsidR="00B979B6" w:rsidRPr="00996FCA">
        <w:rPr>
          <w:rFonts w:ascii="Browallia New" w:hAnsi="Browallia New" w:cs="Browallia New"/>
          <w:sz w:val="28"/>
          <w:szCs w:val="28"/>
          <w:lang w:val="en-GB"/>
        </w:rPr>
        <w:t>18</w:t>
      </w:r>
      <w:r w:rsidRPr="00996FCA">
        <w:rPr>
          <w:rFonts w:ascii="Browallia New" w:hAnsi="Browallia New" w:cs="Browallia New"/>
          <w:sz w:val="28"/>
          <w:szCs w:val="28"/>
          <w:cs/>
          <w:lang w:val="en-GB"/>
        </w:rPr>
        <w:t xml:space="preserve"> มีนาคม </w:t>
      </w:r>
      <w:r w:rsidR="00B979B6" w:rsidRPr="00996FCA">
        <w:rPr>
          <w:rFonts w:ascii="Browallia New" w:hAnsi="Browallia New" w:cs="Browallia New"/>
          <w:sz w:val="28"/>
          <w:szCs w:val="28"/>
          <w:lang w:val="en-GB"/>
        </w:rPr>
        <w:t>2563</w:t>
      </w:r>
      <w:r w:rsidRPr="00996FCA">
        <w:rPr>
          <w:rFonts w:ascii="Browallia New" w:hAnsi="Browallia New" w:cs="Browallia New"/>
          <w:sz w:val="28"/>
          <w:szCs w:val="28"/>
          <w:cs/>
          <w:lang w:val="en-GB"/>
        </w:rPr>
        <w:t xml:space="preserve"> กลุ่มบริษัทได้ดำเนินการตามคำสั่งของคณะรัฐมนตรีโดยให้โรงแรมหยุดดำเนินงานชั่วคราวจนกว่าจะได้รับคำสั่งต่อไปหรือสถานการณ์จะคลี่คลาย</w:t>
      </w:r>
    </w:p>
    <w:p w14:paraId="62ADCFC3" w14:textId="4FEE40F5" w:rsidR="007C622D" w:rsidRPr="00996FCA" w:rsidRDefault="007C6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F2F165F" w14:textId="638419D8" w:rsidR="00BC7441" w:rsidRPr="00996FCA" w:rsidRDefault="001B6FED" w:rsidP="008B1FC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2758"/>
        </w:tabs>
        <w:spacing w:line="240" w:lineRule="auto"/>
        <w:ind w:left="426" w:hanging="425"/>
        <w:rPr>
          <w:rFonts w:ascii="Browallia New" w:hAnsi="Browallia New" w:cs="Browallia New"/>
          <w:b/>
          <w:bCs/>
          <w:sz w:val="16"/>
          <w:szCs w:val="16"/>
          <w:cs/>
          <w:lang w:val="en-GB"/>
        </w:rPr>
      </w:pPr>
      <w:r w:rsidRPr="00996FCA">
        <w:rPr>
          <w:rFonts w:ascii="Browallia New" w:hAnsi="Browallia New" w:cs="Browallia New"/>
          <w:b/>
          <w:bCs/>
          <w:sz w:val="28"/>
          <w:szCs w:val="28"/>
          <w:cs/>
          <w:lang w:val="en-GB"/>
        </w:rPr>
        <w:t>เหตุการณ์ภายหลังรอบระยะเวลารายงาน</w:t>
      </w:r>
      <w:r w:rsidRPr="00996FCA">
        <w:rPr>
          <w:rFonts w:ascii="Browallia New" w:hAnsi="Browallia New" w:cs="Browallia New"/>
          <w:b/>
          <w:bCs/>
          <w:sz w:val="28"/>
          <w:szCs w:val="28"/>
          <w:lang w:val="en-GB"/>
        </w:rPr>
        <w:t xml:space="preserve"> </w:t>
      </w:r>
    </w:p>
    <w:p w14:paraId="10BB23F2" w14:textId="77777777" w:rsidR="00144710" w:rsidRPr="00996FCA" w:rsidRDefault="00144710"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8"/>
        </w:tabs>
        <w:spacing w:line="240" w:lineRule="auto"/>
        <w:ind w:left="426"/>
        <w:rPr>
          <w:rFonts w:ascii="Browallia New" w:hAnsi="Browallia New" w:cs="Browallia New"/>
          <w:b/>
          <w:bCs/>
          <w:sz w:val="16"/>
          <w:szCs w:val="16"/>
          <w:lang w:val="en-GB"/>
        </w:rPr>
      </w:pPr>
    </w:p>
    <w:p w14:paraId="17812433" w14:textId="05012724" w:rsidR="00144710" w:rsidRPr="00996FCA" w:rsidRDefault="00B57CAF" w:rsidP="0014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96FCA">
        <w:rPr>
          <w:rFonts w:ascii="Browallia New" w:hAnsi="Browallia New" w:cs="Browallia New"/>
          <w:sz w:val="28"/>
          <w:szCs w:val="28"/>
          <w:cs/>
        </w:rPr>
        <w:t>ในการประชุม</w:t>
      </w:r>
      <w:r w:rsidR="004619B0" w:rsidRPr="00996FCA">
        <w:rPr>
          <w:rFonts w:ascii="Browallia New" w:hAnsi="Browallia New" w:cs="Browallia New" w:hint="cs"/>
          <w:sz w:val="28"/>
          <w:szCs w:val="28"/>
          <w:cs/>
        </w:rPr>
        <w:t>คณะกรรมการ</w:t>
      </w:r>
      <w:r w:rsidR="002A18D7" w:rsidRPr="00996FCA">
        <w:rPr>
          <w:rFonts w:ascii="Browallia New" w:hAnsi="Browallia New" w:cs="Browallia New" w:hint="cs"/>
          <w:sz w:val="28"/>
          <w:szCs w:val="28"/>
          <w:cs/>
        </w:rPr>
        <w:t xml:space="preserve">บริษัท ครั้งที่ </w:t>
      </w:r>
      <w:r w:rsidR="002A18D7" w:rsidRPr="00996FCA">
        <w:rPr>
          <w:rFonts w:ascii="Browallia New" w:hAnsi="Browallia New" w:cs="Browallia New"/>
          <w:sz w:val="28"/>
          <w:szCs w:val="28"/>
        </w:rPr>
        <w:t>5/</w:t>
      </w:r>
      <w:r w:rsidRPr="00996FCA">
        <w:rPr>
          <w:rFonts w:ascii="Browallia New" w:hAnsi="Browallia New" w:cs="Browallia New"/>
          <w:sz w:val="28"/>
          <w:szCs w:val="28"/>
        </w:rPr>
        <w:t>256</w:t>
      </w:r>
      <w:r w:rsidR="002A18D7" w:rsidRPr="00996FCA">
        <w:rPr>
          <w:rFonts w:ascii="Browallia New" w:hAnsi="Browallia New" w:cs="Browallia New"/>
          <w:sz w:val="28"/>
          <w:szCs w:val="28"/>
        </w:rPr>
        <w:t>3</w:t>
      </w:r>
      <w:r w:rsidRPr="00996FCA">
        <w:rPr>
          <w:rFonts w:ascii="Browallia New" w:hAnsi="Browallia New" w:cs="Browallia New"/>
          <w:sz w:val="28"/>
          <w:szCs w:val="28"/>
          <w:cs/>
        </w:rPr>
        <w:t xml:space="preserve"> ของบริษัท ไมด้า แอสเซ็ท จำกัด (มหาชน) เมื่อวันที่ </w:t>
      </w:r>
      <w:r w:rsidRPr="00996FCA">
        <w:rPr>
          <w:rFonts w:ascii="Browallia New" w:hAnsi="Browallia New" w:cs="Browallia New"/>
          <w:sz w:val="28"/>
          <w:szCs w:val="28"/>
        </w:rPr>
        <w:t>7</w:t>
      </w:r>
      <w:r w:rsidRPr="00996FCA">
        <w:rPr>
          <w:rFonts w:ascii="Browallia New" w:hAnsi="Browallia New" w:cs="Browallia New"/>
          <w:sz w:val="28"/>
          <w:szCs w:val="28"/>
          <w:cs/>
        </w:rPr>
        <w:t xml:space="preserve"> เมษายน </w:t>
      </w:r>
      <w:r w:rsidRPr="00996FCA">
        <w:rPr>
          <w:rFonts w:ascii="Browallia New" w:hAnsi="Browallia New" w:cs="Browallia New"/>
          <w:sz w:val="28"/>
          <w:szCs w:val="28"/>
        </w:rPr>
        <w:t>256</w:t>
      </w:r>
      <w:r w:rsidR="002A18D7" w:rsidRPr="00996FCA">
        <w:rPr>
          <w:rFonts w:ascii="Browallia New" w:hAnsi="Browallia New" w:cs="Browallia New"/>
          <w:sz w:val="28"/>
          <w:szCs w:val="28"/>
        </w:rPr>
        <w:t>3</w:t>
      </w:r>
      <w:r w:rsidRPr="00996FCA">
        <w:rPr>
          <w:rFonts w:ascii="Browallia New" w:hAnsi="Browallia New" w:cs="Browallia New"/>
          <w:sz w:val="28"/>
          <w:szCs w:val="28"/>
          <w:cs/>
        </w:rPr>
        <w:t xml:space="preserve"> </w:t>
      </w:r>
      <w:r w:rsidR="000D4673" w:rsidRPr="00996FCA">
        <w:rPr>
          <w:rFonts w:ascii="Browallia New" w:hAnsi="Browallia New" w:cs="Browallia New" w:hint="cs"/>
          <w:sz w:val="28"/>
          <w:szCs w:val="28"/>
          <w:cs/>
        </w:rPr>
        <w:t>คณะกรรมการบริษัท</w:t>
      </w:r>
      <w:r w:rsidRPr="00996FCA">
        <w:rPr>
          <w:rFonts w:ascii="Browallia New" w:hAnsi="Browallia New" w:cs="Browallia New"/>
          <w:sz w:val="28"/>
          <w:szCs w:val="28"/>
          <w:cs/>
        </w:rPr>
        <w:t>อนุมัติ</w:t>
      </w:r>
      <w:r w:rsidR="00155429" w:rsidRPr="00996FCA">
        <w:rPr>
          <w:rFonts w:ascii="Browallia New" w:hAnsi="Browallia New" w:cs="Browallia New" w:hint="cs"/>
          <w:sz w:val="28"/>
          <w:szCs w:val="28"/>
          <w:cs/>
        </w:rPr>
        <w:t>ให้ขยายระยะเวลา</w:t>
      </w:r>
      <w:r w:rsidR="00E54BD3" w:rsidRPr="00996FCA">
        <w:rPr>
          <w:rFonts w:ascii="Browallia New" w:hAnsi="Browallia New" w:cs="Browallia New" w:hint="cs"/>
          <w:sz w:val="28"/>
          <w:szCs w:val="28"/>
          <w:cs/>
        </w:rPr>
        <w:t>ครบกำหนดไถ่ถอน</w:t>
      </w:r>
      <w:r w:rsidRPr="00996FCA">
        <w:rPr>
          <w:rFonts w:ascii="Browallia New" w:hAnsi="Browallia New" w:cs="Browallia New"/>
          <w:sz w:val="28"/>
          <w:szCs w:val="28"/>
          <w:cs/>
        </w:rPr>
        <w:t>หุ้นกู้</w:t>
      </w:r>
      <w:r w:rsidR="00E54BD3" w:rsidRPr="00996FCA">
        <w:rPr>
          <w:rFonts w:ascii="Browallia New" w:hAnsi="Browallia New" w:cs="Browallia New" w:hint="cs"/>
          <w:sz w:val="28"/>
          <w:szCs w:val="28"/>
          <w:cs/>
        </w:rPr>
        <w:t xml:space="preserve"> </w:t>
      </w:r>
      <w:r w:rsidR="00E54BD3" w:rsidRPr="00996FCA">
        <w:rPr>
          <w:rFonts w:ascii="Browallia New" w:hAnsi="Browallia New" w:cs="Browallia New"/>
          <w:sz w:val="28"/>
          <w:szCs w:val="28"/>
        </w:rPr>
        <w:t xml:space="preserve">MIDA204A </w:t>
      </w:r>
      <w:r w:rsidR="00E54BD3" w:rsidRPr="00996FCA">
        <w:rPr>
          <w:rFonts w:ascii="Browallia New" w:hAnsi="Browallia New" w:cs="Browallia New" w:hint="cs"/>
          <w:sz w:val="28"/>
          <w:szCs w:val="28"/>
          <w:cs/>
        </w:rPr>
        <w:t xml:space="preserve">ออกไปอีก </w:t>
      </w:r>
      <w:r w:rsidR="00E54BD3" w:rsidRPr="00996FCA">
        <w:rPr>
          <w:rFonts w:ascii="Browallia New" w:hAnsi="Browallia New" w:cs="Browallia New"/>
          <w:sz w:val="28"/>
          <w:szCs w:val="28"/>
        </w:rPr>
        <w:t>2</w:t>
      </w:r>
      <w:r w:rsidR="00E54BD3" w:rsidRPr="00996FCA">
        <w:rPr>
          <w:rFonts w:ascii="Browallia New" w:hAnsi="Browallia New" w:cs="Browallia New"/>
          <w:sz w:val="28"/>
          <w:szCs w:val="28"/>
          <w:cs/>
        </w:rPr>
        <w:t xml:space="preserve"> </w:t>
      </w:r>
      <w:r w:rsidR="00E54BD3" w:rsidRPr="00996FCA">
        <w:rPr>
          <w:rFonts w:ascii="Browallia New" w:hAnsi="Browallia New" w:cs="Browallia New" w:hint="cs"/>
          <w:sz w:val="28"/>
          <w:szCs w:val="28"/>
          <w:cs/>
        </w:rPr>
        <w:t xml:space="preserve">ปี </w:t>
      </w:r>
      <w:r w:rsidR="00E577B9" w:rsidRPr="00996FCA">
        <w:rPr>
          <w:rFonts w:ascii="Browallia New" w:hAnsi="Browallia New" w:cs="Browallia New" w:hint="cs"/>
          <w:sz w:val="28"/>
          <w:szCs w:val="28"/>
          <w:cs/>
        </w:rPr>
        <w:t xml:space="preserve">จากเดิมที่จะครบกำหนดในวันที่ </w:t>
      </w:r>
      <w:r w:rsidR="00E577B9" w:rsidRPr="00996FCA">
        <w:rPr>
          <w:rFonts w:ascii="Browallia New" w:hAnsi="Browallia New" w:cs="Browallia New"/>
          <w:sz w:val="28"/>
          <w:szCs w:val="28"/>
        </w:rPr>
        <w:t>24</w:t>
      </w:r>
      <w:r w:rsidR="00E577B9" w:rsidRPr="00996FCA">
        <w:rPr>
          <w:rFonts w:ascii="Browallia New" w:hAnsi="Browallia New" w:cs="Browallia New"/>
          <w:sz w:val="28"/>
          <w:szCs w:val="28"/>
          <w:cs/>
        </w:rPr>
        <w:t xml:space="preserve"> </w:t>
      </w:r>
      <w:r w:rsidR="00E577B9" w:rsidRPr="00996FCA">
        <w:rPr>
          <w:rFonts w:ascii="Browallia New" w:hAnsi="Browallia New" w:cs="Browallia New" w:hint="cs"/>
          <w:sz w:val="28"/>
          <w:szCs w:val="28"/>
          <w:cs/>
        </w:rPr>
        <w:t xml:space="preserve">เมษายน </w:t>
      </w:r>
      <w:r w:rsidR="00E577B9" w:rsidRPr="00996FCA">
        <w:rPr>
          <w:rFonts w:ascii="Browallia New" w:hAnsi="Browallia New" w:cs="Browallia New"/>
          <w:sz w:val="28"/>
          <w:szCs w:val="28"/>
        </w:rPr>
        <w:t>2563</w:t>
      </w:r>
      <w:r w:rsidR="00E577B9" w:rsidRPr="00996FCA">
        <w:rPr>
          <w:rFonts w:ascii="Browallia New" w:hAnsi="Browallia New" w:cs="Browallia New"/>
          <w:sz w:val="28"/>
          <w:szCs w:val="28"/>
          <w:cs/>
        </w:rPr>
        <w:t xml:space="preserve"> </w:t>
      </w:r>
      <w:r w:rsidR="00E577B9" w:rsidRPr="00996FCA">
        <w:rPr>
          <w:rFonts w:ascii="Browallia New" w:hAnsi="Browallia New" w:cs="Browallia New" w:hint="cs"/>
          <w:sz w:val="28"/>
          <w:szCs w:val="28"/>
          <w:cs/>
        </w:rPr>
        <w:t xml:space="preserve">เป็นวันที่ </w:t>
      </w:r>
      <w:r w:rsidR="00E577B9" w:rsidRPr="00996FCA">
        <w:rPr>
          <w:rFonts w:ascii="Browallia New" w:hAnsi="Browallia New" w:cs="Browallia New"/>
          <w:sz w:val="28"/>
          <w:szCs w:val="28"/>
        </w:rPr>
        <w:t>24</w:t>
      </w:r>
      <w:r w:rsidR="00E577B9" w:rsidRPr="00996FCA">
        <w:rPr>
          <w:rFonts w:ascii="Browallia New" w:hAnsi="Browallia New" w:cs="Browallia New"/>
          <w:sz w:val="28"/>
          <w:szCs w:val="28"/>
          <w:cs/>
        </w:rPr>
        <w:t xml:space="preserve"> </w:t>
      </w:r>
      <w:r w:rsidR="00E577B9" w:rsidRPr="00996FCA">
        <w:rPr>
          <w:rFonts w:ascii="Browallia New" w:hAnsi="Browallia New" w:cs="Browallia New" w:hint="cs"/>
          <w:sz w:val="28"/>
          <w:szCs w:val="28"/>
          <w:cs/>
        </w:rPr>
        <w:t xml:space="preserve">เมษายน </w:t>
      </w:r>
      <w:r w:rsidR="00E577B9" w:rsidRPr="00996FCA">
        <w:rPr>
          <w:rFonts w:ascii="Browallia New" w:hAnsi="Browallia New" w:cs="Browallia New"/>
          <w:sz w:val="28"/>
          <w:szCs w:val="28"/>
        </w:rPr>
        <w:t>2565</w:t>
      </w:r>
      <w:r w:rsidR="00C04786" w:rsidRPr="00996FCA">
        <w:rPr>
          <w:rFonts w:ascii="Browallia New" w:hAnsi="Browallia New" w:cs="Browallia New" w:hint="cs"/>
          <w:sz w:val="28"/>
          <w:szCs w:val="28"/>
          <w:cs/>
        </w:rPr>
        <w:t xml:space="preserve"> และเพิ่มอัตราดอกเบี้ยหุ้นกู้</w:t>
      </w:r>
      <w:r w:rsidR="006F4A38" w:rsidRPr="00996FCA">
        <w:rPr>
          <w:rFonts w:ascii="Browallia New" w:hAnsi="Browallia New" w:cs="Browallia New" w:hint="cs"/>
          <w:sz w:val="28"/>
          <w:szCs w:val="28"/>
          <w:cs/>
        </w:rPr>
        <w:t>จากเดิม</w:t>
      </w:r>
      <w:r w:rsidR="00C55D41" w:rsidRPr="00996FCA">
        <w:rPr>
          <w:rFonts w:ascii="Browallia New" w:hAnsi="Browallia New" w:cs="Browallia New" w:hint="cs"/>
          <w:sz w:val="28"/>
          <w:szCs w:val="28"/>
          <w:cs/>
        </w:rPr>
        <w:t>อัตรา</w:t>
      </w:r>
      <w:r w:rsidR="006F4A38" w:rsidRPr="00996FCA">
        <w:rPr>
          <w:rFonts w:ascii="Browallia New" w:hAnsi="Browallia New" w:cs="Browallia New" w:hint="cs"/>
          <w:sz w:val="28"/>
          <w:szCs w:val="28"/>
          <w:cs/>
        </w:rPr>
        <w:t xml:space="preserve">ร้อยละ </w:t>
      </w:r>
      <w:r w:rsidR="006F4A38" w:rsidRPr="00996FCA">
        <w:rPr>
          <w:rFonts w:ascii="Browallia New" w:hAnsi="Browallia New" w:cs="Browallia New"/>
          <w:sz w:val="28"/>
          <w:szCs w:val="28"/>
        </w:rPr>
        <w:t>5.55</w:t>
      </w:r>
      <w:r w:rsidR="006F4A38" w:rsidRPr="00996FCA">
        <w:rPr>
          <w:rFonts w:ascii="Browallia New" w:hAnsi="Browallia New" w:cs="Browallia New"/>
          <w:sz w:val="28"/>
          <w:szCs w:val="28"/>
          <w:cs/>
        </w:rPr>
        <w:t xml:space="preserve"> </w:t>
      </w:r>
      <w:r w:rsidR="006F4A38" w:rsidRPr="00996FCA">
        <w:rPr>
          <w:rFonts w:ascii="Browallia New" w:hAnsi="Browallia New" w:cs="Browallia New" w:hint="cs"/>
          <w:sz w:val="28"/>
          <w:szCs w:val="28"/>
          <w:cs/>
        </w:rPr>
        <w:t>ต่อปี</w:t>
      </w:r>
      <w:r w:rsidR="00C55D41" w:rsidRPr="00996FCA">
        <w:rPr>
          <w:rFonts w:ascii="Browallia New" w:hAnsi="Browallia New" w:cs="Browallia New" w:hint="cs"/>
          <w:sz w:val="28"/>
          <w:szCs w:val="28"/>
          <w:cs/>
        </w:rPr>
        <w:t xml:space="preserve"> เป็นอัตราร้อยละ </w:t>
      </w:r>
      <w:r w:rsidR="00C55D41" w:rsidRPr="00996FCA">
        <w:rPr>
          <w:rFonts w:ascii="Browallia New" w:hAnsi="Browallia New" w:cs="Browallia New"/>
          <w:sz w:val="28"/>
          <w:szCs w:val="28"/>
        </w:rPr>
        <w:t>6.00</w:t>
      </w:r>
      <w:r w:rsidR="00C55D41" w:rsidRPr="00996FCA">
        <w:rPr>
          <w:rFonts w:ascii="Browallia New" w:hAnsi="Browallia New" w:cs="Browallia New"/>
          <w:sz w:val="28"/>
          <w:szCs w:val="28"/>
          <w:cs/>
        </w:rPr>
        <w:t xml:space="preserve"> </w:t>
      </w:r>
      <w:r w:rsidR="00C55D41" w:rsidRPr="00996FCA">
        <w:rPr>
          <w:rFonts w:ascii="Browallia New" w:hAnsi="Browallia New" w:cs="Browallia New" w:hint="cs"/>
          <w:sz w:val="28"/>
          <w:szCs w:val="28"/>
          <w:cs/>
        </w:rPr>
        <w:t>ต่อปี</w:t>
      </w:r>
      <w:r w:rsidR="00E577B9" w:rsidRPr="00996FCA">
        <w:rPr>
          <w:rFonts w:ascii="Browallia New" w:hAnsi="Browallia New" w:cs="Browallia New"/>
          <w:sz w:val="28"/>
          <w:szCs w:val="28"/>
          <w:cs/>
        </w:rPr>
        <w:t xml:space="preserve"> </w:t>
      </w:r>
      <w:r w:rsidR="00524588" w:rsidRPr="00996FCA">
        <w:rPr>
          <w:rFonts w:ascii="Browallia New" w:hAnsi="Browallia New" w:cs="Browallia New" w:hint="cs"/>
          <w:sz w:val="28"/>
          <w:szCs w:val="28"/>
          <w:cs/>
        </w:rPr>
        <w:t>อันเนื่องมาจากสถานะการณ์</w:t>
      </w:r>
      <w:r w:rsidR="00524588" w:rsidRPr="00996FCA">
        <w:rPr>
          <w:rFonts w:ascii="Browallia New" w:hAnsi="Browallia New" w:cs="Browallia New" w:hint="cs"/>
          <w:sz w:val="28"/>
          <w:szCs w:val="28"/>
          <w:cs/>
          <w:lang w:val="en-GB"/>
        </w:rPr>
        <w:t>การแพร่ระบาด</w:t>
      </w:r>
      <w:r w:rsidR="00524588" w:rsidRPr="00996FCA">
        <w:rPr>
          <w:rFonts w:ascii="Browallia New" w:hAnsi="Browallia New" w:cs="Browallia New"/>
          <w:sz w:val="28"/>
          <w:szCs w:val="28"/>
          <w:cs/>
          <w:lang w:val="en-GB"/>
        </w:rPr>
        <w:t xml:space="preserve">ของโรคติดเชื้อไวรัสโคโรนา </w:t>
      </w:r>
      <w:r w:rsidR="00524588" w:rsidRPr="00996FCA">
        <w:rPr>
          <w:rFonts w:ascii="Browallia New" w:hAnsi="Browallia New" w:cs="Browallia New"/>
          <w:sz w:val="28"/>
          <w:szCs w:val="28"/>
          <w:lang w:val="en-GB"/>
        </w:rPr>
        <w:t>2019 (COVID-19)</w:t>
      </w:r>
      <w:r w:rsidR="00680DF1" w:rsidRPr="00996FCA">
        <w:rPr>
          <w:rFonts w:ascii="Browallia New" w:hAnsi="Browallia New" w:cs="Browallia New" w:hint="cs"/>
          <w:sz w:val="28"/>
          <w:szCs w:val="28"/>
          <w:lang w:val="en-GB"/>
        </w:rPr>
        <w:t xml:space="preserve"> </w:t>
      </w:r>
      <w:r w:rsidR="00680DF1" w:rsidRPr="00996FCA">
        <w:rPr>
          <w:rFonts w:ascii="Browallia New" w:hAnsi="Browallia New" w:cs="Browallia New" w:hint="cs"/>
          <w:sz w:val="28"/>
          <w:szCs w:val="28"/>
          <w:cs/>
          <w:lang w:val="en-GB"/>
        </w:rPr>
        <w:t>ส่งผลให้บริษัท</w:t>
      </w:r>
      <w:r w:rsidR="00880CAB" w:rsidRPr="00996FCA">
        <w:rPr>
          <w:rFonts w:ascii="Browallia New" w:hAnsi="Browallia New" w:cs="Browallia New" w:hint="cs"/>
          <w:sz w:val="28"/>
          <w:szCs w:val="28"/>
          <w:cs/>
          <w:lang w:val="en-GB"/>
        </w:rPr>
        <w:t xml:space="preserve">ไม่สามารถระดมทุนจากตลาดตราสารหนี้เพื่อการไถ่ถอนได้ทันกำหนดระยะเวลาเดิม </w:t>
      </w:r>
      <w:r w:rsidR="0020152B" w:rsidRPr="00996FCA">
        <w:rPr>
          <w:rFonts w:ascii="Browallia New" w:hAnsi="Browallia New" w:cs="Browallia New" w:hint="cs"/>
          <w:sz w:val="28"/>
          <w:szCs w:val="28"/>
          <w:cs/>
          <w:lang w:val="en-GB"/>
        </w:rPr>
        <w:t>โดย</w:t>
      </w:r>
      <w:r w:rsidR="00763E26" w:rsidRPr="00996FCA">
        <w:rPr>
          <w:rFonts w:ascii="Browallia New" w:hAnsi="Browallia New" w:cs="Browallia New" w:hint="cs"/>
          <w:sz w:val="28"/>
          <w:szCs w:val="28"/>
          <w:cs/>
          <w:lang w:val="en-GB"/>
        </w:rPr>
        <w:t>บริษัทมีแผนที่จะชำระ</w:t>
      </w:r>
      <w:r w:rsidR="00A33452" w:rsidRPr="00996FCA">
        <w:rPr>
          <w:rFonts w:ascii="Browallia New" w:hAnsi="Browallia New" w:cs="Browallia New"/>
          <w:sz w:val="28"/>
          <w:szCs w:val="28"/>
          <w:cs/>
        </w:rPr>
        <w:t xml:space="preserve">คืนเงินต้นในอัตราร้อยละ </w:t>
      </w:r>
      <w:r w:rsidR="00A33452" w:rsidRPr="00996FCA">
        <w:rPr>
          <w:rFonts w:ascii="Browallia New" w:hAnsi="Browallia New" w:cs="Browallia New"/>
          <w:sz w:val="28"/>
          <w:szCs w:val="28"/>
        </w:rPr>
        <w:t>5</w:t>
      </w:r>
      <w:r w:rsidR="00A33452" w:rsidRPr="00996FCA">
        <w:rPr>
          <w:rFonts w:ascii="Browallia New" w:hAnsi="Browallia New" w:cs="Browallia New"/>
          <w:sz w:val="28"/>
          <w:szCs w:val="28"/>
          <w:cs/>
        </w:rPr>
        <w:t xml:space="preserve"> ของมูลค่าหุ้นกู้คงค้างทั้งหมดพร้อม</w:t>
      </w:r>
      <w:r w:rsidR="004264A2" w:rsidRPr="00996FCA">
        <w:rPr>
          <w:rFonts w:ascii="Browallia New" w:hAnsi="Browallia New" w:cs="Browallia New"/>
          <w:sz w:val="28"/>
          <w:szCs w:val="28"/>
          <w:cs/>
        </w:rPr>
        <w:t xml:space="preserve">ดอกเบี้ยที่จะครบกำหนดในวันที่ </w:t>
      </w:r>
      <w:r w:rsidR="004264A2" w:rsidRPr="00996FCA">
        <w:rPr>
          <w:rFonts w:ascii="Browallia New" w:hAnsi="Browallia New" w:cs="Browallia New"/>
          <w:sz w:val="28"/>
          <w:szCs w:val="28"/>
        </w:rPr>
        <w:t>24</w:t>
      </w:r>
      <w:r w:rsidR="004264A2" w:rsidRPr="00996FCA">
        <w:rPr>
          <w:rFonts w:ascii="Browallia New" w:hAnsi="Browallia New" w:cs="Browallia New"/>
          <w:sz w:val="28"/>
          <w:szCs w:val="28"/>
          <w:cs/>
        </w:rPr>
        <w:t xml:space="preserve"> เมษายน </w:t>
      </w:r>
      <w:r w:rsidR="004264A2" w:rsidRPr="00996FCA">
        <w:rPr>
          <w:rFonts w:ascii="Browallia New" w:hAnsi="Browallia New" w:cs="Browallia New"/>
          <w:sz w:val="28"/>
          <w:szCs w:val="28"/>
        </w:rPr>
        <w:t>2563</w:t>
      </w:r>
      <w:r w:rsidR="0025311B" w:rsidRPr="00996FCA">
        <w:rPr>
          <w:rFonts w:ascii="Browallia New" w:hAnsi="Browallia New" w:cs="Browallia New" w:hint="cs"/>
          <w:sz w:val="28"/>
          <w:szCs w:val="28"/>
          <w:cs/>
        </w:rPr>
        <w:t xml:space="preserve"> </w:t>
      </w:r>
      <w:r w:rsidR="000177CA" w:rsidRPr="00996FCA">
        <w:rPr>
          <w:rFonts w:ascii="Browallia New" w:hAnsi="Browallia New" w:cs="Browallia New" w:hint="cs"/>
          <w:sz w:val="28"/>
          <w:szCs w:val="28"/>
          <w:cs/>
        </w:rPr>
        <w:t>นอกจา</w:t>
      </w:r>
      <w:r w:rsidR="005D03A8" w:rsidRPr="00996FCA">
        <w:rPr>
          <w:rFonts w:ascii="Browallia New" w:hAnsi="Browallia New" w:cs="Browallia New" w:hint="cs"/>
          <w:sz w:val="28"/>
          <w:szCs w:val="28"/>
          <w:cs/>
        </w:rPr>
        <w:t>กนี้บริษัท</w:t>
      </w:r>
      <w:r w:rsidR="000520F1" w:rsidRPr="00996FCA">
        <w:rPr>
          <w:rFonts w:ascii="Browallia New" w:hAnsi="Browallia New" w:cs="Browallia New"/>
          <w:sz w:val="28"/>
          <w:szCs w:val="28"/>
          <w:cs/>
        </w:rPr>
        <w:t>ได้</w:t>
      </w:r>
      <w:r w:rsidR="0025311B" w:rsidRPr="00996FCA">
        <w:rPr>
          <w:rFonts w:ascii="Browallia New" w:hAnsi="Browallia New" w:cs="Browallia New"/>
          <w:sz w:val="28"/>
          <w:szCs w:val="28"/>
          <w:cs/>
        </w:rPr>
        <w:t>เพิ่มหลักประกันการชำระหนี้หุ้นกู้ ซึ่งเป็น</w:t>
      </w:r>
      <w:r w:rsidR="00335588" w:rsidRPr="00996FCA">
        <w:rPr>
          <w:rFonts w:ascii="Browallia New" w:hAnsi="Browallia New" w:cs="Browallia New"/>
          <w:sz w:val="28"/>
          <w:szCs w:val="28"/>
          <w:cs/>
        </w:rPr>
        <w:t>ที่ดิน</w:t>
      </w:r>
      <w:r w:rsidR="003900BC" w:rsidRPr="00996FCA">
        <w:rPr>
          <w:rFonts w:ascii="Browallia New" w:hAnsi="Browallia New" w:cs="Browallia New"/>
          <w:sz w:val="28"/>
          <w:szCs w:val="28"/>
          <w:cs/>
        </w:rPr>
        <w:t>ของกรรมการและผู้ถือหุ้นรายใหญ่</w:t>
      </w:r>
      <w:r w:rsidR="00335588" w:rsidRPr="00996FCA">
        <w:rPr>
          <w:rFonts w:ascii="Browallia New" w:hAnsi="Browallia New" w:cs="Browallia New"/>
          <w:sz w:val="28"/>
          <w:szCs w:val="28"/>
          <w:cs/>
        </w:rPr>
        <w:t xml:space="preserve"> </w:t>
      </w:r>
    </w:p>
    <w:p w14:paraId="6C938E9A" w14:textId="77777777" w:rsidR="00144710" w:rsidRPr="00996FCA" w:rsidRDefault="00144710"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60B4BA" w14:textId="613D52F3" w:rsidR="001B6FED" w:rsidRPr="00996FCA" w:rsidRDefault="0014294A" w:rsidP="008B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996FCA">
        <w:rPr>
          <w:rFonts w:ascii="Browallia New" w:hAnsi="Browallia New" w:cs="Browallia New"/>
          <w:sz w:val="28"/>
          <w:szCs w:val="28"/>
          <w:cs/>
        </w:rPr>
        <w:t>ในการประชุม</w:t>
      </w:r>
      <w:r w:rsidRPr="00996FCA">
        <w:rPr>
          <w:rFonts w:ascii="Browallia New" w:hAnsi="Browallia New" w:cs="Browallia New" w:hint="cs"/>
          <w:sz w:val="28"/>
          <w:szCs w:val="28"/>
          <w:cs/>
        </w:rPr>
        <w:t>ผู้ถือหุ้นกู้</w:t>
      </w:r>
      <w:r w:rsidR="00474C7C" w:rsidRPr="00996FCA">
        <w:rPr>
          <w:rFonts w:ascii="Browallia New" w:hAnsi="Browallia New" w:cs="Browallia New" w:hint="cs"/>
          <w:sz w:val="28"/>
          <w:szCs w:val="28"/>
          <w:cs/>
        </w:rPr>
        <w:t xml:space="preserve"> </w:t>
      </w:r>
      <w:r w:rsidR="00474C7C" w:rsidRPr="00996FCA">
        <w:rPr>
          <w:rFonts w:ascii="Browallia New" w:hAnsi="Browallia New" w:cs="Browallia New"/>
          <w:sz w:val="28"/>
          <w:szCs w:val="28"/>
        </w:rPr>
        <w:t>MIDA204A</w:t>
      </w:r>
      <w:r w:rsidRPr="00996FCA">
        <w:rPr>
          <w:rFonts w:ascii="Browallia New" w:hAnsi="Browallia New" w:cs="Browallia New" w:hint="cs"/>
          <w:sz w:val="28"/>
          <w:szCs w:val="28"/>
          <w:cs/>
        </w:rPr>
        <w:t xml:space="preserve"> </w:t>
      </w:r>
      <w:r w:rsidRPr="00996FCA">
        <w:rPr>
          <w:rFonts w:ascii="Browallia New" w:hAnsi="Browallia New" w:cs="Browallia New"/>
          <w:sz w:val="28"/>
          <w:szCs w:val="28"/>
          <w:cs/>
        </w:rPr>
        <w:t>เมื่อวันที่</w:t>
      </w:r>
      <w:r w:rsidRPr="00996FCA">
        <w:rPr>
          <w:rFonts w:ascii="Browallia New" w:hAnsi="Browallia New" w:cs="Browallia New"/>
          <w:sz w:val="28"/>
          <w:szCs w:val="28"/>
        </w:rPr>
        <w:t xml:space="preserve"> 17 </w:t>
      </w:r>
      <w:r w:rsidRPr="00996FCA">
        <w:rPr>
          <w:rFonts w:ascii="Browallia New" w:hAnsi="Browallia New" w:cs="Browallia New"/>
          <w:sz w:val="28"/>
          <w:szCs w:val="28"/>
          <w:cs/>
        </w:rPr>
        <w:t xml:space="preserve">เมษายน </w:t>
      </w:r>
      <w:r w:rsidRPr="00996FCA">
        <w:rPr>
          <w:rFonts w:ascii="Browallia New" w:hAnsi="Browallia New" w:cs="Browallia New"/>
          <w:sz w:val="28"/>
          <w:szCs w:val="28"/>
        </w:rPr>
        <w:t xml:space="preserve">2563 </w:t>
      </w:r>
      <w:r w:rsidR="00474C7C" w:rsidRPr="00996FCA">
        <w:rPr>
          <w:rFonts w:ascii="Browallia New" w:hAnsi="Browallia New" w:cs="Browallia New" w:hint="cs"/>
          <w:sz w:val="28"/>
          <w:szCs w:val="28"/>
          <w:cs/>
        </w:rPr>
        <w:t>ได้</w:t>
      </w:r>
      <w:r w:rsidRPr="00996FCA">
        <w:rPr>
          <w:rFonts w:ascii="Browallia New" w:hAnsi="Browallia New" w:cs="Browallia New"/>
          <w:sz w:val="28"/>
          <w:szCs w:val="28"/>
          <w:cs/>
        </w:rPr>
        <w:t>อนุมัติ</w:t>
      </w:r>
      <w:r w:rsidR="00474C7C" w:rsidRPr="00996FCA">
        <w:rPr>
          <w:rFonts w:ascii="Browallia New" w:hAnsi="Browallia New" w:cs="Browallia New" w:hint="cs"/>
          <w:sz w:val="28"/>
          <w:szCs w:val="28"/>
          <w:cs/>
        </w:rPr>
        <w:t>ตาม</w:t>
      </w:r>
      <w:r w:rsidR="00474C7C" w:rsidRPr="00996FCA">
        <w:rPr>
          <w:rFonts w:ascii="Browallia New" w:hAnsi="Browallia New" w:cs="Browallia New" w:hint="cs"/>
          <w:sz w:val="28"/>
          <w:szCs w:val="28"/>
          <w:cs/>
          <w:lang w:val="en-GB"/>
        </w:rPr>
        <w:t>แผนชำระหนี้หุ้นกู้ดังกล่าว</w:t>
      </w:r>
    </w:p>
    <w:sectPr w:rsidR="001B6FED" w:rsidRPr="00996FCA" w:rsidSect="00B85E9B">
      <w:footerReference w:type="default" r:id="rId16"/>
      <w:pgSz w:w="11909" w:h="16834" w:code="9"/>
      <w:pgMar w:top="156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CC36A" w14:textId="77777777" w:rsidR="00F52A75" w:rsidRDefault="00F52A75">
      <w:r>
        <w:separator/>
      </w:r>
    </w:p>
  </w:endnote>
  <w:endnote w:type="continuationSeparator" w:id="0">
    <w:p w14:paraId="0AF7945E" w14:textId="77777777" w:rsidR="00F52A75" w:rsidRDefault="00F52A75">
      <w:r>
        <w:continuationSeparator/>
      </w:r>
    </w:p>
  </w:endnote>
  <w:endnote w:type="continuationNotice" w:id="1">
    <w:p w14:paraId="40AA4A49" w14:textId="77777777" w:rsidR="00F52A75" w:rsidRDefault="00F52A7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0F17A5" w14:paraId="6BD7518A" w14:textId="77777777" w:rsidTr="006A2DC3">
      <w:trPr>
        <w:trHeight w:val="176"/>
      </w:trPr>
      <w:tc>
        <w:tcPr>
          <w:tcW w:w="4678" w:type="dxa"/>
          <w:tcBorders>
            <w:top w:val="nil"/>
            <w:left w:val="nil"/>
            <w:bottom w:val="nil"/>
            <w:right w:val="nil"/>
          </w:tcBorders>
          <w:noWrap/>
          <w:vAlign w:val="bottom"/>
        </w:tcPr>
        <w:p w14:paraId="1B436F14"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05090C44"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47283072" w14:textId="77777777"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0F17A5" w14:paraId="2468AF21" w14:textId="77777777" w:rsidTr="006A2DC3">
      <w:trPr>
        <w:trHeight w:val="190"/>
      </w:trPr>
      <w:tc>
        <w:tcPr>
          <w:tcW w:w="4678" w:type="dxa"/>
          <w:tcBorders>
            <w:top w:val="nil"/>
            <w:left w:val="nil"/>
            <w:bottom w:val="nil"/>
            <w:right w:val="nil"/>
          </w:tcBorders>
          <w:noWrap/>
          <w:vAlign w:val="bottom"/>
        </w:tcPr>
        <w:p w14:paraId="3E6009F4"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056AA1FF"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66D56AA2" w14:textId="77777777" w:rsidR="000F17A5" w:rsidRDefault="000F17A5">
          <w:pPr>
            <w:rPr>
              <w:rFonts w:ascii="Browallia New" w:hAnsi="Browallia New" w:cs="Browallia New"/>
              <w:sz w:val="26"/>
              <w:szCs w:val="26"/>
            </w:rPr>
          </w:pPr>
        </w:p>
      </w:tc>
    </w:tr>
  </w:tbl>
  <w:p w14:paraId="5F135C81"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65" w:type="dxa"/>
      <w:tblInd w:w="250" w:type="dxa"/>
      <w:tblLook w:val="0000" w:firstRow="0" w:lastRow="0" w:firstColumn="0" w:lastColumn="0" w:noHBand="0" w:noVBand="0"/>
    </w:tblPr>
    <w:tblGrid>
      <w:gridCol w:w="7553"/>
      <w:gridCol w:w="5553"/>
      <w:gridCol w:w="859"/>
    </w:tblGrid>
    <w:tr w:rsidR="005912CE" w14:paraId="5E6A9641" w14:textId="77777777" w:rsidTr="00EF67C0">
      <w:trPr>
        <w:trHeight w:val="269"/>
      </w:trPr>
      <w:tc>
        <w:tcPr>
          <w:tcW w:w="7553" w:type="dxa"/>
          <w:tcBorders>
            <w:top w:val="nil"/>
            <w:left w:val="nil"/>
            <w:bottom w:val="nil"/>
            <w:right w:val="nil"/>
          </w:tcBorders>
          <w:noWrap/>
          <w:vAlign w:val="bottom"/>
        </w:tcPr>
        <w:p w14:paraId="19B9F729" w14:textId="77777777" w:rsidR="005912CE" w:rsidRDefault="005912C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53" w:type="dxa"/>
          <w:tcBorders>
            <w:top w:val="nil"/>
            <w:left w:val="nil"/>
            <w:bottom w:val="nil"/>
          </w:tcBorders>
          <w:noWrap/>
          <w:vAlign w:val="bottom"/>
        </w:tcPr>
        <w:p w14:paraId="0E4BAB80" w14:textId="77777777" w:rsidR="005912CE" w:rsidRPr="00C761A2" w:rsidRDefault="005912C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859" w:type="dxa"/>
          <w:tcBorders>
            <w:top w:val="nil"/>
            <w:left w:val="nil"/>
            <w:bottom w:val="nil"/>
            <w:right w:val="nil"/>
          </w:tcBorders>
          <w:vAlign w:val="bottom"/>
        </w:tcPr>
        <w:p w14:paraId="07FF0B8B" w14:textId="77777777" w:rsidR="005912CE" w:rsidRPr="00EF67C0" w:rsidRDefault="005912CE">
          <w:pPr>
            <w:pStyle w:val="Footer"/>
            <w:ind w:left="137" w:right="-108"/>
            <w:jc w:val="right"/>
            <w:rPr>
              <w:rFonts w:ascii="Browallia New" w:hAnsi="Browallia New" w:cs="Browallia New"/>
              <w:sz w:val="28"/>
              <w:szCs w:val="28"/>
            </w:rPr>
          </w:pPr>
          <w:r w:rsidRPr="00EF67C0">
            <w:rPr>
              <w:rStyle w:val="PageNumber"/>
              <w:rFonts w:ascii="Browallia New" w:hAnsi="Browallia New" w:cs="Browallia New"/>
              <w:sz w:val="28"/>
              <w:szCs w:val="28"/>
            </w:rPr>
            <w:fldChar w:fldCharType="begin"/>
          </w:r>
          <w:r w:rsidRPr="00EF67C0">
            <w:rPr>
              <w:rStyle w:val="PageNumber"/>
              <w:rFonts w:ascii="Browallia New" w:hAnsi="Browallia New" w:cs="Browallia New"/>
              <w:sz w:val="28"/>
              <w:szCs w:val="28"/>
            </w:rPr>
            <w:instrText xml:space="preserve"> PAGE </w:instrText>
          </w:r>
          <w:r w:rsidRPr="00EF67C0">
            <w:rPr>
              <w:rStyle w:val="PageNumber"/>
              <w:rFonts w:ascii="Browallia New" w:hAnsi="Browallia New" w:cs="Browallia New"/>
              <w:sz w:val="28"/>
              <w:szCs w:val="28"/>
            </w:rPr>
            <w:fldChar w:fldCharType="separate"/>
          </w:r>
          <w:r w:rsidRPr="00EF67C0">
            <w:rPr>
              <w:rStyle w:val="PageNumber"/>
              <w:rFonts w:ascii="Browallia New" w:hAnsi="Browallia New" w:cs="Browallia New"/>
              <w:noProof/>
              <w:sz w:val="28"/>
              <w:szCs w:val="28"/>
            </w:rPr>
            <w:t>32</w:t>
          </w:r>
          <w:r w:rsidRPr="00EF67C0">
            <w:rPr>
              <w:rStyle w:val="PageNumber"/>
              <w:rFonts w:ascii="Browallia New" w:hAnsi="Browallia New" w:cs="Browallia New"/>
              <w:sz w:val="28"/>
              <w:szCs w:val="28"/>
            </w:rPr>
            <w:fldChar w:fldCharType="end"/>
          </w:r>
        </w:p>
      </w:tc>
    </w:tr>
    <w:tr w:rsidR="005912CE" w14:paraId="0D664E43" w14:textId="77777777" w:rsidTr="00EF67C0">
      <w:trPr>
        <w:trHeight w:val="291"/>
      </w:trPr>
      <w:tc>
        <w:tcPr>
          <w:tcW w:w="7553" w:type="dxa"/>
          <w:tcBorders>
            <w:top w:val="nil"/>
            <w:left w:val="nil"/>
            <w:bottom w:val="nil"/>
            <w:right w:val="nil"/>
          </w:tcBorders>
          <w:noWrap/>
          <w:vAlign w:val="bottom"/>
        </w:tcPr>
        <w:p w14:paraId="3A1335BF" w14:textId="77777777" w:rsidR="005912CE" w:rsidRDefault="005912CE">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553" w:type="dxa"/>
          <w:tcBorders>
            <w:top w:val="nil"/>
            <w:left w:val="nil"/>
            <w:bottom w:val="nil"/>
          </w:tcBorders>
          <w:noWrap/>
          <w:vAlign w:val="bottom"/>
        </w:tcPr>
        <w:p w14:paraId="0E01BD14" w14:textId="77777777" w:rsidR="005912CE" w:rsidRDefault="005912CE">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859" w:type="dxa"/>
          <w:tcBorders>
            <w:top w:val="nil"/>
            <w:left w:val="nil"/>
            <w:bottom w:val="nil"/>
            <w:right w:val="nil"/>
          </w:tcBorders>
          <w:vAlign w:val="bottom"/>
        </w:tcPr>
        <w:p w14:paraId="73BF4FD3" w14:textId="77777777" w:rsidR="005912CE" w:rsidRDefault="005912CE">
          <w:pPr>
            <w:rPr>
              <w:rFonts w:ascii="Browallia New" w:hAnsi="Browallia New" w:cs="Browallia New"/>
              <w:sz w:val="26"/>
              <w:szCs w:val="26"/>
            </w:rPr>
          </w:pPr>
        </w:p>
      </w:tc>
    </w:tr>
  </w:tbl>
  <w:p w14:paraId="28D51684" w14:textId="77777777" w:rsidR="005912CE" w:rsidRDefault="0059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p w14:paraId="14984D0A" w14:textId="77777777" w:rsidR="005912CE" w:rsidRDefault="005912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81" w:type="dxa"/>
      <w:tblInd w:w="250" w:type="dxa"/>
      <w:tblLook w:val="0000" w:firstRow="0" w:lastRow="0" w:firstColumn="0" w:lastColumn="0" w:noHBand="0" w:noVBand="0"/>
    </w:tblPr>
    <w:tblGrid>
      <w:gridCol w:w="4678"/>
      <w:gridCol w:w="3861"/>
      <w:gridCol w:w="542"/>
    </w:tblGrid>
    <w:tr w:rsidR="000F17A5" w14:paraId="3B64D59E" w14:textId="77777777" w:rsidTr="006A2DC3">
      <w:trPr>
        <w:trHeight w:val="176"/>
      </w:trPr>
      <w:tc>
        <w:tcPr>
          <w:tcW w:w="4678" w:type="dxa"/>
          <w:tcBorders>
            <w:top w:val="nil"/>
            <w:left w:val="nil"/>
            <w:bottom w:val="nil"/>
            <w:right w:val="nil"/>
          </w:tcBorders>
          <w:noWrap/>
          <w:vAlign w:val="bottom"/>
        </w:tcPr>
        <w:p w14:paraId="708CBE07"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6262FCCA"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0A88C11B" w14:textId="77777777"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32</w:t>
          </w:r>
          <w:r w:rsidRPr="00C761A2">
            <w:rPr>
              <w:rStyle w:val="PageNumber"/>
              <w:rFonts w:ascii="Browallia New" w:hAnsi="Browallia New" w:cs="Browallia New"/>
              <w:sz w:val="26"/>
              <w:szCs w:val="26"/>
            </w:rPr>
            <w:fldChar w:fldCharType="end"/>
          </w:r>
        </w:p>
      </w:tc>
    </w:tr>
    <w:tr w:rsidR="000F17A5" w14:paraId="6A02A574" w14:textId="77777777" w:rsidTr="006A2DC3">
      <w:trPr>
        <w:trHeight w:val="190"/>
      </w:trPr>
      <w:tc>
        <w:tcPr>
          <w:tcW w:w="4678" w:type="dxa"/>
          <w:tcBorders>
            <w:top w:val="nil"/>
            <w:left w:val="nil"/>
            <w:bottom w:val="nil"/>
            <w:right w:val="nil"/>
          </w:tcBorders>
          <w:noWrap/>
          <w:vAlign w:val="bottom"/>
        </w:tcPr>
        <w:p w14:paraId="2663D9B4"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3861" w:type="dxa"/>
          <w:tcBorders>
            <w:top w:val="nil"/>
            <w:left w:val="nil"/>
            <w:bottom w:val="nil"/>
          </w:tcBorders>
          <w:noWrap/>
          <w:vAlign w:val="bottom"/>
        </w:tcPr>
        <w:p w14:paraId="5FA396EB"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2" w:type="dxa"/>
          <w:tcBorders>
            <w:top w:val="nil"/>
            <w:left w:val="nil"/>
            <w:bottom w:val="nil"/>
            <w:right w:val="nil"/>
          </w:tcBorders>
          <w:vAlign w:val="bottom"/>
        </w:tcPr>
        <w:p w14:paraId="21E1AEFB" w14:textId="77777777" w:rsidR="000F17A5" w:rsidRDefault="000F17A5">
          <w:pPr>
            <w:rPr>
              <w:rFonts w:ascii="Browallia New" w:hAnsi="Browallia New" w:cs="Browallia New"/>
              <w:sz w:val="26"/>
              <w:szCs w:val="26"/>
            </w:rPr>
          </w:pPr>
        </w:p>
      </w:tc>
    </w:tr>
  </w:tbl>
  <w:p w14:paraId="02923DEB"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67" w:type="dxa"/>
      <w:tblInd w:w="250" w:type="dxa"/>
      <w:tblLook w:val="0000" w:firstRow="0" w:lastRow="0" w:firstColumn="0" w:lastColumn="0" w:noHBand="0" w:noVBand="0"/>
    </w:tblPr>
    <w:tblGrid>
      <w:gridCol w:w="8080"/>
      <w:gridCol w:w="5670"/>
      <w:gridCol w:w="448"/>
    </w:tblGrid>
    <w:tr w:rsidR="000F17A5" w14:paraId="3153C97C" w14:textId="77777777" w:rsidTr="0001418F">
      <w:trPr>
        <w:trHeight w:val="176"/>
      </w:trPr>
      <w:tc>
        <w:tcPr>
          <w:tcW w:w="8080" w:type="dxa"/>
          <w:tcBorders>
            <w:top w:val="nil"/>
            <w:left w:val="nil"/>
            <w:bottom w:val="nil"/>
            <w:right w:val="nil"/>
          </w:tcBorders>
          <w:noWrap/>
          <w:vAlign w:val="bottom"/>
        </w:tcPr>
        <w:p w14:paraId="3B0111CC"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7B3C6C46"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0F17A5" w14:paraId="622C54D2" w14:textId="77777777" w:rsidTr="0001418F">
      <w:trPr>
        <w:trHeight w:val="190"/>
      </w:trPr>
      <w:tc>
        <w:tcPr>
          <w:tcW w:w="8080" w:type="dxa"/>
          <w:tcBorders>
            <w:top w:val="nil"/>
            <w:left w:val="nil"/>
            <w:bottom w:val="nil"/>
            <w:right w:val="nil"/>
          </w:tcBorders>
          <w:noWrap/>
          <w:vAlign w:val="bottom"/>
        </w:tcPr>
        <w:p w14:paraId="76656160"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670" w:type="dxa"/>
          <w:tcBorders>
            <w:top w:val="nil"/>
            <w:left w:val="nil"/>
            <w:bottom w:val="nil"/>
          </w:tcBorders>
          <w:noWrap/>
          <w:vAlign w:val="bottom"/>
        </w:tcPr>
        <w:p w14:paraId="2A559D15"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317" w:type="dxa"/>
          <w:tcBorders>
            <w:top w:val="nil"/>
            <w:left w:val="nil"/>
            <w:bottom w:val="nil"/>
            <w:right w:val="nil"/>
          </w:tcBorders>
          <w:vAlign w:val="bottom"/>
        </w:tcPr>
        <w:p w14:paraId="3177F630" w14:textId="77777777" w:rsidR="000F17A5" w:rsidRDefault="000F17A5">
          <w:pPr>
            <w:rPr>
              <w:rFonts w:ascii="Browallia New" w:hAnsi="Browallia New" w:cs="Browallia New"/>
              <w:sz w:val="26"/>
              <w:szCs w:val="26"/>
            </w:rPr>
          </w:pPr>
        </w:p>
      </w:tc>
    </w:tr>
  </w:tbl>
  <w:p w14:paraId="59BEDDC5"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7" w:type="dxa"/>
      <w:tblInd w:w="250" w:type="dxa"/>
      <w:tblLook w:val="0000" w:firstRow="0" w:lastRow="0" w:firstColumn="0" w:lastColumn="0" w:noHBand="0" w:noVBand="0"/>
    </w:tblPr>
    <w:tblGrid>
      <w:gridCol w:w="4253"/>
      <w:gridCol w:w="4394"/>
      <w:gridCol w:w="540"/>
    </w:tblGrid>
    <w:tr w:rsidR="000F17A5" w14:paraId="3E208446" w14:textId="77777777">
      <w:trPr>
        <w:trHeight w:val="176"/>
      </w:trPr>
      <w:tc>
        <w:tcPr>
          <w:tcW w:w="4253" w:type="dxa"/>
          <w:tcBorders>
            <w:top w:val="nil"/>
            <w:left w:val="nil"/>
            <w:bottom w:val="nil"/>
            <w:right w:val="nil"/>
          </w:tcBorders>
          <w:noWrap/>
          <w:vAlign w:val="bottom"/>
        </w:tcPr>
        <w:p w14:paraId="731D9F94" w14:textId="77777777" w:rsidR="000F17A5" w:rsidRDefault="000F17A5">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0F17A5" w:rsidRPr="00C761A2" w:rsidRDefault="000F17A5">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0F17A5" w:rsidRPr="00C761A2" w:rsidRDefault="000F17A5">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0F17A5" w14:paraId="1FC85814" w14:textId="77777777">
      <w:trPr>
        <w:trHeight w:val="190"/>
      </w:trPr>
      <w:tc>
        <w:tcPr>
          <w:tcW w:w="4253" w:type="dxa"/>
          <w:tcBorders>
            <w:top w:val="nil"/>
            <w:left w:val="nil"/>
            <w:bottom w:val="nil"/>
            <w:right w:val="nil"/>
          </w:tcBorders>
          <w:noWrap/>
          <w:vAlign w:val="bottom"/>
        </w:tcPr>
        <w:p w14:paraId="007F516B" w14:textId="77777777" w:rsidR="000F17A5" w:rsidRDefault="000F17A5">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0F17A5" w:rsidRDefault="000F17A5">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0F17A5" w:rsidRDefault="000F17A5">
          <w:pPr>
            <w:rPr>
              <w:rFonts w:ascii="Browallia New" w:hAnsi="Browallia New" w:cs="Browallia New"/>
              <w:sz w:val="26"/>
              <w:szCs w:val="26"/>
            </w:rPr>
          </w:pPr>
        </w:p>
      </w:tc>
    </w:tr>
  </w:tbl>
  <w:p w14:paraId="63E7BD6F" w14:textId="77777777" w:rsidR="000F17A5" w:rsidRDefault="000F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0633E" w14:textId="77777777" w:rsidR="00F52A75" w:rsidRDefault="00F52A75">
      <w:r>
        <w:separator/>
      </w:r>
    </w:p>
  </w:footnote>
  <w:footnote w:type="continuationSeparator" w:id="0">
    <w:p w14:paraId="765D7286" w14:textId="77777777" w:rsidR="00F52A75" w:rsidRDefault="00F52A75">
      <w:r>
        <w:continuationSeparator/>
      </w:r>
    </w:p>
  </w:footnote>
  <w:footnote w:type="continuationNotice" w:id="1">
    <w:p w14:paraId="5B20857F" w14:textId="77777777" w:rsidR="00F52A75" w:rsidRDefault="00F52A7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065D0" w14:textId="77777777" w:rsidR="0061092C" w:rsidRDefault="0061092C">
    <w:pPr>
      <w:pStyle w:val="Header"/>
    </w:pPr>
  </w:p>
  <w:p w14:paraId="15E21BCF" w14:textId="77777777" w:rsidR="008D07B3" w:rsidRDefault="008D07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8"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0"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2"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54F0524"/>
    <w:multiLevelType w:val="multilevel"/>
    <w:tmpl w:val="CC84813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28"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6"/>
  </w:num>
  <w:num w:numId="14">
    <w:abstractNumId w:val="16"/>
  </w:num>
  <w:num w:numId="15">
    <w:abstractNumId w:val="19"/>
  </w:num>
  <w:num w:numId="16">
    <w:abstractNumId w:val="1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8"/>
  </w:num>
  <w:num w:numId="20">
    <w:abstractNumId w:val="22"/>
  </w:num>
  <w:num w:numId="21">
    <w:abstractNumId w:val="2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1"/>
  </w:num>
  <w:num w:numId="25">
    <w:abstractNumId w:val="25"/>
  </w:num>
  <w:num w:numId="26">
    <w:abstractNumId w:val="21"/>
  </w:num>
  <w:num w:numId="27">
    <w:abstractNumId w:val="12"/>
  </w:num>
  <w:num w:numId="28">
    <w:abstractNumId w:val="10"/>
  </w:num>
  <w:num w:numId="29">
    <w:abstractNumId w:val="27"/>
  </w:num>
  <w:num w:numId="30">
    <w:abstractNumId w:val="29"/>
  </w:num>
  <w:num w:numId="3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5D3"/>
    <w:rsid w:val="000007B6"/>
    <w:rsid w:val="000009DD"/>
    <w:rsid w:val="00000D08"/>
    <w:rsid w:val="00000EBD"/>
    <w:rsid w:val="000010B5"/>
    <w:rsid w:val="00001158"/>
    <w:rsid w:val="00001170"/>
    <w:rsid w:val="0000117D"/>
    <w:rsid w:val="00001645"/>
    <w:rsid w:val="000018F8"/>
    <w:rsid w:val="00001F64"/>
    <w:rsid w:val="00002050"/>
    <w:rsid w:val="00002185"/>
    <w:rsid w:val="00002572"/>
    <w:rsid w:val="00002593"/>
    <w:rsid w:val="000025FE"/>
    <w:rsid w:val="0000279E"/>
    <w:rsid w:val="00002BE9"/>
    <w:rsid w:val="00002F1E"/>
    <w:rsid w:val="00003227"/>
    <w:rsid w:val="00003723"/>
    <w:rsid w:val="000038C4"/>
    <w:rsid w:val="00003C3A"/>
    <w:rsid w:val="00004178"/>
    <w:rsid w:val="000044C1"/>
    <w:rsid w:val="0000487B"/>
    <w:rsid w:val="00004ACD"/>
    <w:rsid w:val="00004D44"/>
    <w:rsid w:val="000051E4"/>
    <w:rsid w:val="00005368"/>
    <w:rsid w:val="00005490"/>
    <w:rsid w:val="00005636"/>
    <w:rsid w:val="00005876"/>
    <w:rsid w:val="00005A19"/>
    <w:rsid w:val="00005F69"/>
    <w:rsid w:val="00005FB8"/>
    <w:rsid w:val="00006012"/>
    <w:rsid w:val="000064DA"/>
    <w:rsid w:val="00006580"/>
    <w:rsid w:val="000069A8"/>
    <w:rsid w:val="00006D98"/>
    <w:rsid w:val="00006E38"/>
    <w:rsid w:val="00006F39"/>
    <w:rsid w:val="000079C8"/>
    <w:rsid w:val="00007B24"/>
    <w:rsid w:val="00007B32"/>
    <w:rsid w:val="00007BB4"/>
    <w:rsid w:val="00007D06"/>
    <w:rsid w:val="00007D24"/>
    <w:rsid w:val="00010313"/>
    <w:rsid w:val="00010492"/>
    <w:rsid w:val="00010A3E"/>
    <w:rsid w:val="000111F8"/>
    <w:rsid w:val="000115FA"/>
    <w:rsid w:val="00011699"/>
    <w:rsid w:val="0001173B"/>
    <w:rsid w:val="00011797"/>
    <w:rsid w:val="000118AB"/>
    <w:rsid w:val="00011DD8"/>
    <w:rsid w:val="00011E1E"/>
    <w:rsid w:val="00011E5E"/>
    <w:rsid w:val="0001239B"/>
    <w:rsid w:val="00012502"/>
    <w:rsid w:val="000128A6"/>
    <w:rsid w:val="00012C33"/>
    <w:rsid w:val="00013311"/>
    <w:rsid w:val="000133FC"/>
    <w:rsid w:val="0001357E"/>
    <w:rsid w:val="000136A7"/>
    <w:rsid w:val="00013A8D"/>
    <w:rsid w:val="00013EF2"/>
    <w:rsid w:val="0001418F"/>
    <w:rsid w:val="000146A4"/>
    <w:rsid w:val="00014977"/>
    <w:rsid w:val="00014A2C"/>
    <w:rsid w:val="00014C74"/>
    <w:rsid w:val="000152D1"/>
    <w:rsid w:val="0001542D"/>
    <w:rsid w:val="0001555D"/>
    <w:rsid w:val="0001561E"/>
    <w:rsid w:val="00015806"/>
    <w:rsid w:val="0001581B"/>
    <w:rsid w:val="0001595F"/>
    <w:rsid w:val="00015AD6"/>
    <w:rsid w:val="00015C6B"/>
    <w:rsid w:val="00015D80"/>
    <w:rsid w:val="00016078"/>
    <w:rsid w:val="0001607F"/>
    <w:rsid w:val="00016145"/>
    <w:rsid w:val="000161AD"/>
    <w:rsid w:val="00016273"/>
    <w:rsid w:val="0001641C"/>
    <w:rsid w:val="00016A08"/>
    <w:rsid w:val="00016AF6"/>
    <w:rsid w:val="00016B57"/>
    <w:rsid w:val="00016BE7"/>
    <w:rsid w:val="00016C30"/>
    <w:rsid w:val="000173F0"/>
    <w:rsid w:val="00017475"/>
    <w:rsid w:val="00017608"/>
    <w:rsid w:val="000177CA"/>
    <w:rsid w:val="000202B3"/>
    <w:rsid w:val="000202EF"/>
    <w:rsid w:val="00020526"/>
    <w:rsid w:val="00020643"/>
    <w:rsid w:val="000207A7"/>
    <w:rsid w:val="000208E9"/>
    <w:rsid w:val="00020915"/>
    <w:rsid w:val="00020ABF"/>
    <w:rsid w:val="00020C3A"/>
    <w:rsid w:val="00020E59"/>
    <w:rsid w:val="000212AE"/>
    <w:rsid w:val="0002132E"/>
    <w:rsid w:val="000214A8"/>
    <w:rsid w:val="000218C8"/>
    <w:rsid w:val="00021C83"/>
    <w:rsid w:val="0002207E"/>
    <w:rsid w:val="000220FF"/>
    <w:rsid w:val="00022116"/>
    <w:rsid w:val="00022537"/>
    <w:rsid w:val="00022774"/>
    <w:rsid w:val="00022B5A"/>
    <w:rsid w:val="00022C08"/>
    <w:rsid w:val="00022D10"/>
    <w:rsid w:val="0002316A"/>
    <w:rsid w:val="00023378"/>
    <w:rsid w:val="00023A52"/>
    <w:rsid w:val="00023B2D"/>
    <w:rsid w:val="00023B7A"/>
    <w:rsid w:val="00023D82"/>
    <w:rsid w:val="000247E6"/>
    <w:rsid w:val="00024941"/>
    <w:rsid w:val="00024A42"/>
    <w:rsid w:val="00024C44"/>
    <w:rsid w:val="000252AC"/>
    <w:rsid w:val="0002530C"/>
    <w:rsid w:val="000253D9"/>
    <w:rsid w:val="00025ABF"/>
    <w:rsid w:val="00025B31"/>
    <w:rsid w:val="00025F93"/>
    <w:rsid w:val="000268A3"/>
    <w:rsid w:val="000269F5"/>
    <w:rsid w:val="00026AE9"/>
    <w:rsid w:val="00026DDC"/>
    <w:rsid w:val="00027043"/>
    <w:rsid w:val="00027101"/>
    <w:rsid w:val="00027314"/>
    <w:rsid w:val="00027916"/>
    <w:rsid w:val="000303B2"/>
    <w:rsid w:val="000305A3"/>
    <w:rsid w:val="000306DA"/>
    <w:rsid w:val="00030A75"/>
    <w:rsid w:val="00030B42"/>
    <w:rsid w:val="00030C27"/>
    <w:rsid w:val="00030ED2"/>
    <w:rsid w:val="00030FEF"/>
    <w:rsid w:val="00031099"/>
    <w:rsid w:val="00031225"/>
    <w:rsid w:val="00031A92"/>
    <w:rsid w:val="00031B7C"/>
    <w:rsid w:val="00031B88"/>
    <w:rsid w:val="00031D1D"/>
    <w:rsid w:val="00031E1A"/>
    <w:rsid w:val="00031E21"/>
    <w:rsid w:val="00032699"/>
    <w:rsid w:val="000328B3"/>
    <w:rsid w:val="00032D64"/>
    <w:rsid w:val="00032FB2"/>
    <w:rsid w:val="000330FF"/>
    <w:rsid w:val="00033126"/>
    <w:rsid w:val="000336D6"/>
    <w:rsid w:val="00033B32"/>
    <w:rsid w:val="00033BDE"/>
    <w:rsid w:val="00033C3F"/>
    <w:rsid w:val="00033D41"/>
    <w:rsid w:val="000343B7"/>
    <w:rsid w:val="000344AC"/>
    <w:rsid w:val="000348BE"/>
    <w:rsid w:val="00034C21"/>
    <w:rsid w:val="00034C2B"/>
    <w:rsid w:val="00034E7D"/>
    <w:rsid w:val="00034E7E"/>
    <w:rsid w:val="00034F98"/>
    <w:rsid w:val="0003570E"/>
    <w:rsid w:val="00035884"/>
    <w:rsid w:val="00035C98"/>
    <w:rsid w:val="00035CEC"/>
    <w:rsid w:val="00035DB9"/>
    <w:rsid w:val="00035DF0"/>
    <w:rsid w:val="00035E67"/>
    <w:rsid w:val="00036301"/>
    <w:rsid w:val="00036318"/>
    <w:rsid w:val="000366C2"/>
    <w:rsid w:val="00036794"/>
    <w:rsid w:val="00036CCE"/>
    <w:rsid w:val="00036D3F"/>
    <w:rsid w:val="00036DB1"/>
    <w:rsid w:val="00036EC4"/>
    <w:rsid w:val="00036F0A"/>
    <w:rsid w:val="000374FC"/>
    <w:rsid w:val="000375E6"/>
    <w:rsid w:val="00037A1D"/>
    <w:rsid w:val="00037A28"/>
    <w:rsid w:val="00040530"/>
    <w:rsid w:val="00040556"/>
    <w:rsid w:val="0004067C"/>
    <w:rsid w:val="00040835"/>
    <w:rsid w:val="000408A9"/>
    <w:rsid w:val="0004090D"/>
    <w:rsid w:val="000409B6"/>
    <w:rsid w:val="00040B5A"/>
    <w:rsid w:val="00040BF6"/>
    <w:rsid w:val="00040FA5"/>
    <w:rsid w:val="00041073"/>
    <w:rsid w:val="00041192"/>
    <w:rsid w:val="000413A7"/>
    <w:rsid w:val="000414D8"/>
    <w:rsid w:val="00041572"/>
    <w:rsid w:val="000418D6"/>
    <w:rsid w:val="00041C65"/>
    <w:rsid w:val="0004243E"/>
    <w:rsid w:val="0004255A"/>
    <w:rsid w:val="000426E8"/>
    <w:rsid w:val="00042CC9"/>
    <w:rsid w:val="00042D25"/>
    <w:rsid w:val="00042E56"/>
    <w:rsid w:val="000430C3"/>
    <w:rsid w:val="00043548"/>
    <w:rsid w:val="00043892"/>
    <w:rsid w:val="00043C69"/>
    <w:rsid w:val="000443D5"/>
    <w:rsid w:val="0004462C"/>
    <w:rsid w:val="00044905"/>
    <w:rsid w:val="00044C3F"/>
    <w:rsid w:val="00044E94"/>
    <w:rsid w:val="00045016"/>
    <w:rsid w:val="0004506E"/>
    <w:rsid w:val="000452CE"/>
    <w:rsid w:val="0004541D"/>
    <w:rsid w:val="00045497"/>
    <w:rsid w:val="00045504"/>
    <w:rsid w:val="000459AF"/>
    <w:rsid w:val="000461E1"/>
    <w:rsid w:val="00046312"/>
    <w:rsid w:val="0004645D"/>
    <w:rsid w:val="0004663F"/>
    <w:rsid w:val="0004669D"/>
    <w:rsid w:val="00046947"/>
    <w:rsid w:val="000469A3"/>
    <w:rsid w:val="00046D12"/>
    <w:rsid w:val="00046E6A"/>
    <w:rsid w:val="00046ED8"/>
    <w:rsid w:val="00047057"/>
    <w:rsid w:val="000471FD"/>
    <w:rsid w:val="00047808"/>
    <w:rsid w:val="00050044"/>
    <w:rsid w:val="00050164"/>
    <w:rsid w:val="00050294"/>
    <w:rsid w:val="000506D7"/>
    <w:rsid w:val="0005077D"/>
    <w:rsid w:val="00050A2B"/>
    <w:rsid w:val="00050DCB"/>
    <w:rsid w:val="000511B5"/>
    <w:rsid w:val="00051395"/>
    <w:rsid w:val="0005159A"/>
    <w:rsid w:val="000517AF"/>
    <w:rsid w:val="00051AAF"/>
    <w:rsid w:val="00051B06"/>
    <w:rsid w:val="00051B3D"/>
    <w:rsid w:val="00051B9B"/>
    <w:rsid w:val="00051BE4"/>
    <w:rsid w:val="000520F1"/>
    <w:rsid w:val="00052151"/>
    <w:rsid w:val="000521EB"/>
    <w:rsid w:val="000522D7"/>
    <w:rsid w:val="00052801"/>
    <w:rsid w:val="0005285B"/>
    <w:rsid w:val="00052BAA"/>
    <w:rsid w:val="00052D62"/>
    <w:rsid w:val="00052DE4"/>
    <w:rsid w:val="00053001"/>
    <w:rsid w:val="000530AA"/>
    <w:rsid w:val="00053681"/>
    <w:rsid w:val="00053DD3"/>
    <w:rsid w:val="00053F20"/>
    <w:rsid w:val="000542AD"/>
    <w:rsid w:val="0005441C"/>
    <w:rsid w:val="00054497"/>
    <w:rsid w:val="00054511"/>
    <w:rsid w:val="00054AAA"/>
    <w:rsid w:val="000550B8"/>
    <w:rsid w:val="00055258"/>
    <w:rsid w:val="00055426"/>
    <w:rsid w:val="00055612"/>
    <w:rsid w:val="000556C5"/>
    <w:rsid w:val="00055717"/>
    <w:rsid w:val="00055889"/>
    <w:rsid w:val="000558F0"/>
    <w:rsid w:val="00055B2D"/>
    <w:rsid w:val="000561AE"/>
    <w:rsid w:val="000561BC"/>
    <w:rsid w:val="000562EF"/>
    <w:rsid w:val="00056C76"/>
    <w:rsid w:val="00056F4F"/>
    <w:rsid w:val="00057900"/>
    <w:rsid w:val="00057C7F"/>
    <w:rsid w:val="00057DBE"/>
    <w:rsid w:val="000600E0"/>
    <w:rsid w:val="0006069E"/>
    <w:rsid w:val="00060801"/>
    <w:rsid w:val="00060A89"/>
    <w:rsid w:val="00060AE5"/>
    <w:rsid w:val="00060BAF"/>
    <w:rsid w:val="00060D3D"/>
    <w:rsid w:val="00060D72"/>
    <w:rsid w:val="000610CD"/>
    <w:rsid w:val="000613D1"/>
    <w:rsid w:val="00061B60"/>
    <w:rsid w:val="00061BC5"/>
    <w:rsid w:val="00061CA1"/>
    <w:rsid w:val="00061D2C"/>
    <w:rsid w:val="00061DF8"/>
    <w:rsid w:val="00061E3B"/>
    <w:rsid w:val="0006230E"/>
    <w:rsid w:val="000623C9"/>
    <w:rsid w:val="000623D1"/>
    <w:rsid w:val="00062647"/>
    <w:rsid w:val="000626C4"/>
    <w:rsid w:val="00062BC9"/>
    <w:rsid w:val="00062CB9"/>
    <w:rsid w:val="00062F4A"/>
    <w:rsid w:val="0006321F"/>
    <w:rsid w:val="00063264"/>
    <w:rsid w:val="00063311"/>
    <w:rsid w:val="00064090"/>
    <w:rsid w:val="000640D6"/>
    <w:rsid w:val="00064A6D"/>
    <w:rsid w:val="00064C97"/>
    <w:rsid w:val="000650C0"/>
    <w:rsid w:val="00065232"/>
    <w:rsid w:val="0006552F"/>
    <w:rsid w:val="000657FF"/>
    <w:rsid w:val="000658A8"/>
    <w:rsid w:val="00065A6D"/>
    <w:rsid w:val="00065A7B"/>
    <w:rsid w:val="000662A8"/>
    <w:rsid w:val="00066478"/>
    <w:rsid w:val="000666D9"/>
    <w:rsid w:val="000666E6"/>
    <w:rsid w:val="00066855"/>
    <w:rsid w:val="00066B51"/>
    <w:rsid w:val="00066D78"/>
    <w:rsid w:val="00066D8D"/>
    <w:rsid w:val="00067040"/>
    <w:rsid w:val="0006766B"/>
    <w:rsid w:val="0006772A"/>
    <w:rsid w:val="00067A3C"/>
    <w:rsid w:val="00067EBC"/>
    <w:rsid w:val="00067F77"/>
    <w:rsid w:val="00070281"/>
    <w:rsid w:val="0007029B"/>
    <w:rsid w:val="000702C8"/>
    <w:rsid w:val="00070616"/>
    <w:rsid w:val="000706A2"/>
    <w:rsid w:val="00070716"/>
    <w:rsid w:val="0007086E"/>
    <w:rsid w:val="00070BE0"/>
    <w:rsid w:val="00070EC4"/>
    <w:rsid w:val="00070EE9"/>
    <w:rsid w:val="0007103C"/>
    <w:rsid w:val="000715D4"/>
    <w:rsid w:val="00071A9E"/>
    <w:rsid w:val="00072997"/>
    <w:rsid w:val="00072CC2"/>
    <w:rsid w:val="0007301E"/>
    <w:rsid w:val="00073040"/>
    <w:rsid w:val="000730BF"/>
    <w:rsid w:val="000731A8"/>
    <w:rsid w:val="000731B3"/>
    <w:rsid w:val="00073426"/>
    <w:rsid w:val="000736C0"/>
    <w:rsid w:val="00073796"/>
    <w:rsid w:val="00073AA5"/>
    <w:rsid w:val="00073DD4"/>
    <w:rsid w:val="00073E41"/>
    <w:rsid w:val="00074054"/>
    <w:rsid w:val="000740CE"/>
    <w:rsid w:val="0007411B"/>
    <w:rsid w:val="0007442C"/>
    <w:rsid w:val="00074BFA"/>
    <w:rsid w:val="00074E7B"/>
    <w:rsid w:val="000750A4"/>
    <w:rsid w:val="0007519C"/>
    <w:rsid w:val="00075331"/>
    <w:rsid w:val="00075388"/>
    <w:rsid w:val="000759CC"/>
    <w:rsid w:val="00075B7F"/>
    <w:rsid w:val="00075D54"/>
    <w:rsid w:val="00075F1F"/>
    <w:rsid w:val="0007629D"/>
    <w:rsid w:val="00076635"/>
    <w:rsid w:val="0007683D"/>
    <w:rsid w:val="000769E6"/>
    <w:rsid w:val="00076DAA"/>
    <w:rsid w:val="00076DDE"/>
    <w:rsid w:val="0007750E"/>
    <w:rsid w:val="000776C2"/>
    <w:rsid w:val="000776DC"/>
    <w:rsid w:val="00077E10"/>
    <w:rsid w:val="000804A5"/>
    <w:rsid w:val="00080B6E"/>
    <w:rsid w:val="00080C80"/>
    <w:rsid w:val="00080F99"/>
    <w:rsid w:val="00081589"/>
    <w:rsid w:val="000816A2"/>
    <w:rsid w:val="00081827"/>
    <w:rsid w:val="00081A56"/>
    <w:rsid w:val="00081B5B"/>
    <w:rsid w:val="00081D96"/>
    <w:rsid w:val="00081E7C"/>
    <w:rsid w:val="00082025"/>
    <w:rsid w:val="000821B4"/>
    <w:rsid w:val="0008252B"/>
    <w:rsid w:val="000825FE"/>
    <w:rsid w:val="0008272A"/>
    <w:rsid w:val="00082780"/>
    <w:rsid w:val="00082ACB"/>
    <w:rsid w:val="000832DC"/>
    <w:rsid w:val="000835CB"/>
    <w:rsid w:val="0008384A"/>
    <w:rsid w:val="00083D61"/>
    <w:rsid w:val="00083F8B"/>
    <w:rsid w:val="0008465F"/>
    <w:rsid w:val="00084B49"/>
    <w:rsid w:val="00084F3E"/>
    <w:rsid w:val="00085459"/>
    <w:rsid w:val="00085F6B"/>
    <w:rsid w:val="0008606A"/>
    <w:rsid w:val="00086109"/>
    <w:rsid w:val="000861C3"/>
    <w:rsid w:val="00086328"/>
    <w:rsid w:val="000864D6"/>
    <w:rsid w:val="000866D2"/>
    <w:rsid w:val="00086760"/>
    <w:rsid w:val="000869CB"/>
    <w:rsid w:val="00086B87"/>
    <w:rsid w:val="00086EE8"/>
    <w:rsid w:val="00087033"/>
    <w:rsid w:val="00087340"/>
    <w:rsid w:val="00087A0F"/>
    <w:rsid w:val="00087A39"/>
    <w:rsid w:val="00087C35"/>
    <w:rsid w:val="0009009A"/>
    <w:rsid w:val="0009038D"/>
    <w:rsid w:val="00090578"/>
    <w:rsid w:val="000905A6"/>
    <w:rsid w:val="00090A8E"/>
    <w:rsid w:val="00090DA9"/>
    <w:rsid w:val="00090FB6"/>
    <w:rsid w:val="00090FD9"/>
    <w:rsid w:val="00091575"/>
    <w:rsid w:val="0009183F"/>
    <w:rsid w:val="00091C29"/>
    <w:rsid w:val="00092321"/>
    <w:rsid w:val="000926D9"/>
    <w:rsid w:val="0009295F"/>
    <w:rsid w:val="00092D92"/>
    <w:rsid w:val="0009326C"/>
    <w:rsid w:val="000936F1"/>
    <w:rsid w:val="00093CD2"/>
    <w:rsid w:val="00093DDF"/>
    <w:rsid w:val="00094532"/>
    <w:rsid w:val="00094572"/>
    <w:rsid w:val="00094577"/>
    <w:rsid w:val="00094A79"/>
    <w:rsid w:val="00094C03"/>
    <w:rsid w:val="00094F89"/>
    <w:rsid w:val="00095023"/>
    <w:rsid w:val="000950DD"/>
    <w:rsid w:val="00095138"/>
    <w:rsid w:val="0009516D"/>
    <w:rsid w:val="00095292"/>
    <w:rsid w:val="000953BA"/>
    <w:rsid w:val="000957C7"/>
    <w:rsid w:val="00095B3E"/>
    <w:rsid w:val="00095B4C"/>
    <w:rsid w:val="00095BCD"/>
    <w:rsid w:val="0009627D"/>
    <w:rsid w:val="000962C8"/>
    <w:rsid w:val="0009639D"/>
    <w:rsid w:val="00096637"/>
    <w:rsid w:val="00096D3A"/>
    <w:rsid w:val="0009700A"/>
    <w:rsid w:val="000971B7"/>
    <w:rsid w:val="0009730E"/>
    <w:rsid w:val="00097528"/>
    <w:rsid w:val="00097C2D"/>
    <w:rsid w:val="00097E7E"/>
    <w:rsid w:val="000A037C"/>
    <w:rsid w:val="000A0435"/>
    <w:rsid w:val="000A04D7"/>
    <w:rsid w:val="000A067D"/>
    <w:rsid w:val="000A082A"/>
    <w:rsid w:val="000A083B"/>
    <w:rsid w:val="000A0874"/>
    <w:rsid w:val="000A0D01"/>
    <w:rsid w:val="000A0E8C"/>
    <w:rsid w:val="000A0F2E"/>
    <w:rsid w:val="000A105B"/>
    <w:rsid w:val="000A12EA"/>
    <w:rsid w:val="000A1A76"/>
    <w:rsid w:val="000A1A8B"/>
    <w:rsid w:val="000A1CFE"/>
    <w:rsid w:val="000A1F72"/>
    <w:rsid w:val="000A2076"/>
    <w:rsid w:val="000A2081"/>
    <w:rsid w:val="000A248E"/>
    <w:rsid w:val="000A2F91"/>
    <w:rsid w:val="000A33D5"/>
    <w:rsid w:val="000A3452"/>
    <w:rsid w:val="000A36C3"/>
    <w:rsid w:val="000A37C8"/>
    <w:rsid w:val="000A390E"/>
    <w:rsid w:val="000A3A13"/>
    <w:rsid w:val="000A3B5F"/>
    <w:rsid w:val="000A3F73"/>
    <w:rsid w:val="000A3F7C"/>
    <w:rsid w:val="000A4756"/>
    <w:rsid w:val="000A4A68"/>
    <w:rsid w:val="000A4AE8"/>
    <w:rsid w:val="000A5157"/>
    <w:rsid w:val="000A54FA"/>
    <w:rsid w:val="000A584F"/>
    <w:rsid w:val="000A6101"/>
    <w:rsid w:val="000A61AA"/>
    <w:rsid w:val="000A64D0"/>
    <w:rsid w:val="000A68E3"/>
    <w:rsid w:val="000A69A1"/>
    <w:rsid w:val="000A6E38"/>
    <w:rsid w:val="000A6EDA"/>
    <w:rsid w:val="000A72D4"/>
    <w:rsid w:val="000A73FE"/>
    <w:rsid w:val="000A7458"/>
    <w:rsid w:val="000A7501"/>
    <w:rsid w:val="000A7A9F"/>
    <w:rsid w:val="000A7B99"/>
    <w:rsid w:val="000A7CE4"/>
    <w:rsid w:val="000A7F94"/>
    <w:rsid w:val="000B0227"/>
    <w:rsid w:val="000B0279"/>
    <w:rsid w:val="000B034F"/>
    <w:rsid w:val="000B0404"/>
    <w:rsid w:val="000B0C5E"/>
    <w:rsid w:val="000B1284"/>
    <w:rsid w:val="000B12D5"/>
    <w:rsid w:val="000B13D4"/>
    <w:rsid w:val="000B13E6"/>
    <w:rsid w:val="000B1722"/>
    <w:rsid w:val="000B182E"/>
    <w:rsid w:val="000B1B00"/>
    <w:rsid w:val="000B1BB8"/>
    <w:rsid w:val="000B1C39"/>
    <w:rsid w:val="000B1D75"/>
    <w:rsid w:val="000B1DAE"/>
    <w:rsid w:val="000B1EC4"/>
    <w:rsid w:val="000B2103"/>
    <w:rsid w:val="000B22DB"/>
    <w:rsid w:val="000B2585"/>
    <w:rsid w:val="000B25F4"/>
    <w:rsid w:val="000B27F0"/>
    <w:rsid w:val="000B286F"/>
    <w:rsid w:val="000B29C3"/>
    <w:rsid w:val="000B2AD1"/>
    <w:rsid w:val="000B3051"/>
    <w:rsid w:val="000B37FD"/>
    <w:rsid w:val="000B3D07"/>
    <w:rsid w:val="000B3D4E"/>
    <w:rsid w:val="000B3DA7"/>
    <w:rsid w:val="000B41BE"/>
    <w:rsid w:val="000B458E"/>
    <w:rsid w:val="000B4623"/>
    <w:rsid w:val="000B4696"/>
    <w:rsid w:val="000B489B"/>
    <w:rsid w:val="000B4906"/>
    <w:rsid w:val="000B4A2C"/>
    <w:rsid w:val="000B4FB7"/>
    <w:rsid w:val="000B5436"/>
    <w:rsid w:val="000B545C"/>
    <w:rsid w:val="000B5728"/>
    <w:rsid w:val="000B6041"/>
    <w:rsid w:val="000B633E"/>
    <w:rsid w:val="000B6386"/>
    <w:rsid w:val="000B64E7"/>
    <w:rsid w:val="000B6804"/>
    <w:rsid w:val="000B685F"/>
    <w:rsid w:val="000B68FF"/>
    <w:rsid w:val="000B6B8B"/>
    <w:rsid w:val="000B7040"/>
    <w:rsid w:val="000B751B"/>
    <w:rsid w:val="000B7655"/>
    <w:rsid w:val="000B77B2"/>
    <w:rsid w:val="000B7C74"/>
    <w:rsid w:val="000B7D27"/>
    <w:rsid w:val="000C09A9"/>
    <w:rsid w:val="000C0AAC"/>
    <w:rsid w:val="000C1066"/>
    <w:rsid w:val="000C15C9"/>
    <w:rsid w:val="000C17A2"/>
    <w:rsid w:val="000C1944"/>
    <w:rsid w:val="000C1A03"/>
    <w:rsid w:val="000C1A04"/>
    <w:rsid w:val="000C1DC5"/>
    <w:rsid w:val="000C1FDF"/>
    <w:rsid w:val="000C2A3F"/>
    <w:rsid w:val="000C2EF2"/>
    <w:rsid w:val="000C2EF3"/>
    <w:rsid w:val="000C31AA"/>
    <w:rsid w:val="000C32A1"/>
    <w:rsid w:val="000C365A"/>
    <w:rsid w:val="000C368A"/>
    <w:rsid w:val="000C3CB3"/>
    <w:rsid w:val="000C3FC4"/>
    <w:rsid w:val="000C400F"/>
    <w:rsid w:val="000C4C22"/>
    <w:rsid w:val="000C4CE6"/>
    <w:rsid w:val="000C4D85"/>
    <w:rsid w:val="000C4F4F"/>
    <w:rsid w:val="000C4F94"/>
    <w:rsid w:val="000C5955"/>
    <w:rsid w:val="000C5A3D"/>
    <w:rsid w:val="000C607C"/>
    <w:rsid w:val="000C65AE"/>
    <w:rsid w:val="000C6EAF"/>
    <w:rsid w:val="000C752C"/>
    <w:rsid w:val="000D01E0"/>
    <w:rsid w:val="000D03A6"/>
    <w:rsid w:val="000D12A8"/>
    <w:rsid w:val="000D15D2"/>
    <w:rsid w:val="000D172F"/>
    <w:rsid w:val="000D1CA5"/>
    <w:rsid w:val="000D1E19"/>
    <w:rsid w:val="000D1E5B"/>
    <w:rsid w:val="000D2009"/>
    <w:rsid w:val="000D2052"/>
    <w:rsid w:val="000D2247"/>
    <w:rsid w:val="000D249E"/>
    <w:rsid w:val="000D24E0"/>
    <w:rsid w:val="000D2670"/>
    <w:rsid w:val="000D2CA1"/>
    <w:rsid w:val="000D2EDA"/>
    <w:rsid w:val="000D319F"/>
    <w:rsid w:val="000D3256"/>
    <w:rsid w:val="000D3760"/>
    <w:rsid w:val="000D3B7E"/>
    <w:rsid w:val="000D3C4E"/>
    <w:rsid w:val="000D3F01"/>
    <w:rsid w:val="000D42BF"/>
    <w:rsid w:val="000D44E4"/>
    <w:rsid w:val="000D4673"/>
    <w:rsid w:val="000D48D2"/>
    <w:rsid w:val="000D4A4E"/>
    <w:rsid w:val="000D4AF7"/>
    <w:rsid w:val="000D4C68"/>
    <w:rsid w:val="000D530A"/>
    <w:rsid w:val="000D530C"/>
    <w:rsid w:val="000D593E"/>
    <w:rsid w:val="000D59DA"/>
    <w:rsid w:val="000D6024"/>
    <w:rsid w:val="000D60CF"/>
    <w:rsid w:val="000D6836"/>
    <w:rsid w:val="000D6BA6"/>
    <w:rsid w:val="000D6CED"/>
    <w:rsid w:val="000D6D57"/>
    <w:rsid w:val="000D6D5D"/>
    <w:rsid w:val="000D6F50"/>
    <w:rsid w:val="000D7021"/>
    <w:rsid w:val="000D74EE"/>
    <w:rsid w:val="000D770B"/>
    <w:rsid w:val="000D79D4"/>
    <w:rsid w:val="000D7A8A"/>
    <w:rsid w:val="000D7EC7"/>
    <w:rsid w:val="000D7F39"/>
    <w:rsid w:val="000E012F"/>
    <w:rsid w:val="000E01D5"/>
    <w:rsid w:val="000E0326"/>
    <w:rsid w:val="000E0454"/>
    <w:rsid w:val="000E06E3"/>
    <w:rsid w:val="000E0C47"/>
    <w:rsid w:val="000E0E41"/>
    <w:rsid w:val="000E11DA"/>
    <w:rsid w:val="000E1594"/>
    <w:rsid w:val="000E170E"/>
    <w:rsid w:val="000E1788"/>
    <w:rsid w:val="000E206C"/>
    <w:rsid w:val="000E20E1"/>
    <w:rsid w:val="000E211A"/>
    <w:rsid w:val="000E2291"/>
    <w:rsid w:val="000E2676"/>
    <w:rsid w:val="000E2743"/>
    <w:rsid w:val="000E2B8A"/>
    <w:rsid w:val="000E2C4C"/>
    <w:rsid w:val="000E2CBE"/>
    <w:rsid w:val="000E3007"/>
    <w:rsid w:val="000E3822"/>
    <w:rsid w:val="000E3B85"/>
    <w:rsid w:val="000E3ECC"/>
    <w:rsid w:val="000E42B0"/>
    <w:rsid w:val="000E4A69"/>
    <w:rsid w:val="000E4A9C"/>
    <w:rsid w:val="000E4BF0"/>
    <w:rsid w:val="000E4CEC"/>
    <w:rsid w:val="000E4EB7"/>
    <w:rsid w:val="000E52F8"/>
    <w:rsid w:val="000E5631"/>
    <w:rsid w:val="000E59D2"/>
    <w:rsid w:val="000E5A6A"/>
    <w:rsid w:val="000E5D69"/>
    <w:rsid w:val="000E61CA"/>
    <w:rsid w:val="000E6527"/>
    <w:rsid w:val="000E6F9B"/>
    <w:rsid w:val="000E713E"/>
    <w:rsid w:val="000E73BC"/>
    <w:rsid w:val="000E75D5"/>
    <w:rsid w:val="000E770E"/>
    <w:rsid w:val="000E7797"/>
    <w:rsid w:val="000E77C3"/>
    <w:rsid w:val="000F0073"/>
    <w:rsid w:val="000F1182"/>
    <w:rsid w:val="000F12C3"/>
    <w:rsid w:val="000F14C1"/>
    <w:rsid w:val="000F17A5"/>
    <w:rsid w:val="000F1863"/>
    <w:rsid w:val="000F1C1D"/>
    <w:rsid w:val="000F1CBB"/>
    <w:rsid w:val="000F260B"/>
    <w:rsid w:val="000F26B4"/>
    <w:rsid w:val="000F2D2E"/>
    <w:rsid w:val="000F2E85"/>
    <w:rsid w:val="000F2EAC"/>
    <w:rsid w:val="000F2F0D"/>
    <w:rsid w:val="000F3031"/>
    <w:rsid w:val="000F3586"/>
    <w:rsid w:val="000F3B2B"/>
    <w:rsid w:val="000F3B3F"/>
    <w:rsid w:val="000F4963"/>
    <w:rsid w:val="000F4B42"/>
    <w:rsid w:val="000F595F"/>
    <w:rsid w:val="000F5A56"/>
    <w:rsid w:val="000F5E2B"/>
    <w:rsid w:val="000F6046"/>
    <w:rsid w:val="000F672D"/>
    <w:rsid w:val="000F6829"/>
    <w:rsid w:val="000F693D"/>
    <w:rsid w:val="000F6D0E"/>
    <w:rsid w:val="000F72DD"/>
    <w:rsid w:val="000F7539"/>
    <w:rsid w:val="000F7564"/>
    <w:rsid w:val="000F7704"/>
    <w:rsid w:val="000F7ABE"/>
    <w:rsid w:val="000F7AC2"/>
    <w:rsid w:val="000F7BF9"/>
    <w:rsid w:val="000F7D18"/>
    <w:rsid w:val="000F7DE7"/>
    <w:rsid w:val="00100064"/>
    <w:rsid w:val="001000EC"/>
    <w:rsid w:val="001001DE"/>
    <w:rsid w:val="0010043B"/>
    <w:rsid w:val="00100587"/>
    <w:rsid w:val="0010095B"/>
    <w:rsid w:val="001009AC"/>
    <w:rsid w:val="0010129E"/>
    <w:rsid w:val="00101353"/>
    <w:rsid w:val="001013CF"/>
    <w:rsid w:val="00101401"/>
    <w:rsid w:val="00101C28"/>
    <w:rsid w:val="00101CF4"/>
    <w:rsid w:val="00101D00"/>
    <w:rsid w:val="00101D16"/>
    <w:rsid w:val="001026F2"/>
    <w:rsid w:val="00102E7B"/>
    <w:rsid w:val="001032F9"/>
    <w:rsid w:val="00103668"/>
    <w:rsid w:val="001036C6"/>
    <w:rsid w:val="00103980"/>
    <w:rsid w:val="00103F18"/>
    <w:rsid w:val="001048E6"/>
    <w:rsid w:val="00104A8B"/>
    <w:rsid w:val="00104B6F"/>
    <w:rsid w:val="00105025"/>
    <w:rsid w:val="001053AE"/>
    <w:rsid w:val="00105575"/>
    <w:rsid w:val="00105C00"/>
    <w:rsid w:val="00106074"/>
    <w:rsid w:val="001060FB"/>
    <w:rsid w:val="00106152"/>
    <w:rsid w:val="001064B3"/>
    <w:rsid w:val="00106543"/>
    <w:rsid w:val="00106549"/>
    <w:rsid w:val="00106946"/>
    <w:rsid w:val="001071ED"/>
    <w:rsid w:val="00107273"/>
    <w:rsid w:val="001075D2"/>
    <w:rsid w:val="00107612"/>
    <w:rsid w:val="001079D4"/>
    <w:rsid w:val="00107D22"/>
    <w:rsid w:val="00107E53"/>
    <w:rsid w:val="00107EB4"/>
    <w:rsid w:val="00107EC4"/>
    <w:rsid w:val="00107F31"/>
    <w:rsid w:val="00110435"/>
    <w:rsid w:val="001106CF"/>
    <w:rsid w:val="001108AC"/>
    <w:rsid w:val="0011092D"/>
    <w:rsid w:val="001109C6"/>
    <w:rsid w:val="00110AF7"/>
    <w:rsid w:val="00110F7B"/>
    <w:rsid w:val="00111099"/>
    <w:rsid w:val="00111474"/>
    <w:rsid w:val="001114CB"/>
    <w:rsid w:val="0011153D"/>
    <w:rsid w:val="001119F8"/>
    <w:rsid w:val="00111CE4"/>
    <w:rsid w:val="00111E6C"/>
    <w:rsid w:val="00111EC1"/>
    <w:rsid w:val="00111ED2"/>
    <w:rsid w:val="001122FA"/>
    <w:rsid w:val="001123BE"/>
    <w:rsid w:val="0011279D"/>
    <w:rsid w:val="0011286C"/>
    <w:rsid w:val="00112AB6"/>
    <w:rsid w:val="00112DEC"/>
    <w:rsid w:val="00113269"/>
    <w:rsid w:val="00113448"/>
    <w:rsid w:val="00113A2A"/>
    <w:rsid w:val="00113CC8"/>
    <w:rsid w:val="00113FC9"/>
    <w:rsid w:val="00114014"/>
    <w:rsid w:val="001141DA"/>
    <w:rsid w:val="0011425B"/>
    <w:rsid w:val="00114575"/>
    <w:rsid w:val="0011491F"/>
    <w:rsid w:val="00114B40"/>
    <w:rsid w:val="00114DA9"/>
    <w:rsid w:val="001153CD"/>
    <w:rsid w:val="00115507"/>
    <w:rsid w:val="0011560D"/>
    <w:rsid w:val="001157A2"/>
    <w:rsid w:val="00116196"/>
    <w:rsid w:val="00116402"/>
    <w:rsid w:val="00116BB9"/>
    <w:rsid w:val="00116C2B"/>
    <w:rsid w:val="00117387"/>
    <w:rsid w:val="0011739A"/>
    <w:rsid w:val="00117518"/>
    <w:rsid w:val="00117A45"/>
    <w:rsid w:val="00117AA1"/>
    <w:rsid w:val="001203C4"/>
    <w:rsid w:val="001203F7"/>
    <w:rsid w:val="00120A32"/>
    <w:rsid w:val="00120C54"/>
    <w:rsid w:val="00120CEA"/>
    <w:rsid w:val="00120D08"/>
    <w:rsid w:val="00120F1A"/>
    <w:rsid w:val="00120FE0"/>
    <w:rsid w:val="0012118C"/>
    <w:rsid w:val="001214B0"/>
    <w:rsid w:val="001214C6"/>
    <w:rsid w:val="00121663"/>
    <w:rsid w:val="00121F06"/>
    <w:rsid w:val="001220C4"/>
    <w:rsid w:val="001222BD"/>
    <w:rsid w:val="001223A0"/>
    <w:rsid w:val="00122A97"/>
    <w:rsid w:val="00122AB4"/>
    <w:rsid w:val="00122DFE"/>
    <w:rsid w:val="00122FA8"/>
    <w:rsid w:val="00123161"/>
    <w:rsid w:val="001232B0"/>
    <w:rsid w:val="00123525"/>
    <w:rsid w:val="001235F1"/>
    <w:rsid w:val="00123982"/>
    <w:rsid w:val="00123EF5"/>
    <w:rsid w:val="00123FC8"/>
    <w:rsid w:val="00124055"/>
    <w:rsid w:val="0012411F"/>
    <w:rsid w:val="00124575"/>
    <w:rsid w:val="00124641"/>
    <w:rsid w:val="00124728"/>
    <w:rsid w:val="001247D2"/>
    <w:rsid w:val="00124918"/>
    <w:rsid w:val="00124998"/>
    <w:rsid w:val="00124BB0"/>
    <w:rsid w:val="0012502A"/>
    <w:rsid w:val="001256A4"/>
    <w:rsid w:val="0012572E"/>
    <w:rsid w:val="00125B46"/>
    <w:rsid w:val="0012641B"/>
    <w:rsid w:val="00126706"/>
    <w:rsid w:val="001269D3"/>
    <w:rsid w:val="00126C7A"/>
    <w:rsid w:val="00126CC5"/>
    <w:rsid w:val="00126D21"/>
    <w:rsid w:val="00126D57"/>
    <w:rsid w:val="001270B7"/>
    <w:rsid w:val="00127B5B"/>
    <w:rsid w:val="00127CB4"/>
    <w:rsid w:val="0013020C"/>
    <w:rsid w:val="0013062A"/>
    <w:rsid w:val="001306D0"/>
    <w:rsid w:val="0013073D"/>
    <w:rsid w:val="00130794"/>
    <w:rsid w:val="0013099D"/>
    <w:rsid w:val="00130C7D"/>
    <w:rsid w:val="0013105F"/>
    <w:rsid w:val="001317FB"/>
    <w:rsid w:val="00132471"/>
    <w:rsid w:val="001328D4"/>
    <w:rsid w:val="00132BB5"/>
    <w:rsid w:val="00132F90"/>
    <w:rsid w:val="00133452"/>
    <w:rsid w:val="00133906"/>
    <w:rsid w:val="001339BE"/>
    <w:rsid w:val="00133C47"/>
    <w:rsid w:val="0013420B"/>
    <w:rsid w:val="0013423D"/>
    <w:rsid w:val="001345FF"/>
    <w:rsid w:val="001347F7"/>
    <w:rsid w:val="00134C35"/>
    <w:rsid w:val="00134EBB"/>
    <w:rsid w:val="0013507C"/>
    <w:rsid w:val="001350F7"/>
    <w:rsid w:val="001351AB"/>
    <w:rsid w:val="001352AC"/>
    <w:rsid w:val="001352EC"/>
    <w:rsid w:val="001355F9"/>
    <w:rsid w:val="001356B7"/>
    <w:rsid w:val="00135C7B"/>
    <w:rsid w:val="00135E75"/>
    <w:rsid w:val="00136083"/>
    <w:rsid w:val="0013611C"/>
    <w:rsid w:val="00136240"/>
    <w:rsid w:val="00136386"/>
    <w:rsid w:val="00136623"/>
    <w:rsid w:val="00136920"/>
    <w:rsid w:val="00136961"/>
    <w:rsid w:val="00136A54"/>
    <w:rsid w:val="00136DC6"/>
    <w:rsid w:val="0013762A"/>
    <w:rsid w:val="00137E0B"/>
    <w:rsid w:val="00140674"/>
    <w:rsid w:val="00140C31"/>
    <w:rsid w:val="00140C43"/>
    <w:rsid w:val="00140EBD"/>
    <w:rsid w:val="001411BC"/>
    <w:rsid w:val="001411D5"/>
    <w:rsid w:val="00141888"/>
    <w:rsid w:val="001418B1"/>
    <w:rsid w:val="00141ABC"/>
    <w:rsid w:val="00141ADF"/>
    <w:rsid w:val="00141D31"/>
    <w:rsid w:val="00141EFE"/>
    <w:rsid w:val="00141F62"/>
    <w:rsid w:val="00142217"/>
    <w:rsid w:val="00142612"/>
    <w:rsid w:val="0014294A"/>
    <w:rsid w:val="0014297D"/>
    <w:rsid w:val="00142E0D"/>
    <w:rsid w:val="001433ED"/>
    <w:rsid w:val="00143555"/>
    <w:rsid w:val="00143825"/>
    <w:rsid w:val="00143AB5"/>
    <w:rsid w:val="00143AEA"/>
    <w:rsid w:val="00143D08"/>
    <w:rsid w:val="00143E46"/>
    <w:rsid w:val="00144144"/>
    <w:rsid w:val="00144208"/>
    <w:rsid w:val="0014421E"/>
    <w:rsid w:val="0014423E"/>
    <w:rsid w:val="001442CA"/>
    <w:rsid w:val="001446C1"/>
    <w:rsid w:val="00144710"/>
    <w:rsid w:val="001447F7"/>
    <w:rsid w:val="0014495E"/>
    <w:rsid w:val="001449C4"/>
    <w:rsid w:val="00144CD7"/>
    <w:rsid w:val="00144CF2"/>
    <w:rsid w:val="00144E1D"/>
    <w:rsid w:val="00145A50"/>
    <w:rsid w:val="00145CF6"/>
    <w:rsid w:val="00145D1E"/>
    <w:rsid w:val="00145EB8"/>
    <w:rsid w:val="00145EEF"/>
    <w:rsid w:val="00146627"/>
    <w:rsid w:val="001466AC"/>
    <w:rsid w:val="00146A84"/>
    <w:rsid w:val="00146DE7"/>
    <w:rsid w:val="0014700F"/>
    <w:rsid w:val="00147016"/>
    <w:rsid w:val="00147235"/>
    <w:rsid w:val="001472BD"/>
    <w:rsid w:val="001473C1"/>
    <w:rsid w:val="0014747E"/>
    <w:rsid w:val="00147524"/>
    <w:rsid w:val="00147688"/>
    <w:rsid w:val="00147A3C"/>
    <w:rsid w:val="00147AF2"/>
    <w:rsid w:val="00147CBE"/>
    <w:rsid w:val="001500CA"/>
    <w:rsid w:val="0015021C"/>
    <w:rsid w:val="001503F9"/>
    <w:rsid w:val="001504D1"/>
    <w:rsid w:val="0015090C"/>
    <w:rsid w:val="00150BBC"/>
    <w:rsid w:val="00150C8D"/>
    <w:rsid w:val="00150E87"/>
    <w:rsid w:val="00151389"/>
    <w:rsid w:val="001518C6"/>
    <w:rsid w:val="00151938"/>
    <w:rsid w:val="00151AB7"/>
    <w:rsid w:val="00151AF0"/>
    <w:rsid w:val="001522BA"/>
    <w:rsid w:val="001525D4"/>
    <w:rsid w:val="001525D8"/>
    <w:rsid w:val="00152603"/>
    <w:rsid w:val="00152937"/>
    <w:rsid w:val="00152A48"/>
    <w:rsid w:val="00152B59"/>
    <w:rsid w:val="00152C96"/>
    <w:rsid w:val="00153088"/>
    <w:rsid w:val="001530FE"/>
    <w:rsid w:val="0015371A"/>
    <w:rsid w:val="00153770"/>
    <w:rsid w:val="001539E1"/>
    <w:rsid w:val="001542E1"/>
    <w:rsid w:val="0015494E"/>
    <w:rsid w:val="00154B8F"/>
    <w:rsid w:val="00154BA8"/>
    <w:rsid w:val="00155429"/>
    <w:rsid w:val="001554B6"/>
    <w:rsid w:val="00155772"/>
    <w:rsid w:val="00155788"/>
    <w:rsid w:val="00155A2A"/>
    <w:rsid w:val="00155A8F"/>
    <w:rsid w:val="00155C3C"/>
    <w:rsid w:val="00155D6F"/>
    <w:rsid w:val="0015623A"/>
    <w:rsid w:val="0015642D"/>
    <w:rsid w:val="00156651"/>
    <w:rsid w:val="0015695F"/>
    <w:rsid w:val="00156A13"/>
    <w:rsid w:val="00156C9A"/>
    <w:rsid w:val="00156D09"/>
    <w:rsid w:val="00156EB2"/>
    <w:rsid w:val="0015718F"/>
    <w:rsid w:val="00157486"/>
    <w:rsid w:val="001576A7"/>
    <w:rsid w:val="00160100"/>
    <w:rsid w:val="00160162"/>
    <w:rsid w:val="001606D6"/>
    <w:rsid w:val="0016082D"/>
    <w:rsid w:val="00160CD4"/>
    <w:rsid w:val="00161319"/>
    <w:rsid w:val="0016141D"/>
    <w:rsid w:val="00161AC4"/>
    <w:rsid w:val="00161D3E"/>
    <w:rsid w:val="00162B02"/>
    <w:rsid w:val="00162F70"/>
    <w:rsid w:val="001631B0"/>
    <w:rsid w:val="00163346"/>
    <w:rsid w:val="00163538"/>
    <w:rsid w:val="00163558"/>
    <w:rsid w:val="0016388B"/>
    <w:rsid w:val="00163A5D"/>
    <w:rsid w:val="00163F5A"/>
    <w:rsid w:val="0016410A"/>
    <w:rsid w:val="00164208"/>
    <w:rsid w:val="00164498"/>
    <w:rsid w:val="0016491E"/>
    <w:rsid w:val="00164D8B"/>
    <w:rsid w:val="00165327"/>
    <w:rsid w:val="001656A7"/>
    <w:rsid w:val="00165D0D"/>
    <w:rsid w:val="00165D98"/>
    <w:rsid w:val="00165DB4"/>
    <w:rsid w:val="00166633"/>
    <w:rsid w:val="00166830"/>
    <w:rsid w:val="00166D77"/>
    <w:rsid w:val="00166FCB"/>
    <w:rsid w:val="00167299"/>
    <w:rsid w:val="00167328"/>
    <w:rsid w:val="00167BE1"/>
    <w:rsid w:val="00167C4C"/>
    <w:rsid w:val="00170005"/>
    <w:rsid w:val="00170111"/>
    <w:rsid w:val="001702C4"/>
    <w:rsid w:val="00170E39"/>
    <w:rsid w:val="00171329"/>
    <w:rsid w:val="001714B4"/>
    <w:rsid w:val="00171512"/>
    <w:rsid w:val="001719DE"/>
    <w:rsid w:val="00171C25"/>
    <w:rsid w:val="00171C33"/>
    <w:rsid w:val="00171D04"/>
    <w:rsid w:val="00171D0C"/>
    <w:rsid w:val="00172686"/>
    <w:rsid w:val="00172DDC"/>
    <w:rsid w:val="00173DAB"/>
    <w:rsid w:val="00173FEC"/>
    <w:rsid w:val="001749D9"/>
    <w:rsid w:val="00174D75"/>
    <w:rsid w:val="00175449"/>
    <w:rsid w:val="00175660"/>
    <w:rsid w:val="00175679"/>
    <w:rsid w:val="00175950"/>
    <w:rsid w:val="001759FF"/>
    <w:rsid w:val="00175B24"/>
    <w:rsid w:val="00175BAA"/>
    <w:rsid w:val="00175F3A"/>
    <w:rsid w:val="0017600B"/>
    <w:rsid w:val="00176015"/>
    <w:rsid w:val="001760A1"/>
    <w:rsid w:val="00176126"/>
    <w:rsid w:val="00176154"/>
    <w:rsid w:val="00176375"/>
    <w:rsid w:val="00176427"/>
    <w:rsid w:val="00176461"/>
    <w:rsid w:val="00176834"/>
    <w:rsid w:val="001769A7"/>
    <w:rsid w:val="00176A3A"/>
    <w:rsid w:val="00176F00"/>
    <w:rsid w:val="00177023"/>
    <w:rsid w:val="0017719A"/>
    <w:rsid w:val="001771F3"/>
    <w:rsid w:val="00177433"/>
    <w:rsid w:val="001777ED"/>
    <w:rsid w:val="00177B05"/>
    <w:rsid w:val="00177B89"/>
    <w:rsid w:val="00177F03"/>
    <w:rsid w:val="00177F2B"/>
    <w:rsid w:val="00177F74"/>
    <w:rsid w:val="00180035"/>
    <w:rsid w:val="00180183"/>
    <w:rsid w:val="0018028C"/>
    <w:rsid w:val="001802E1"/>
    <w:rsid w:val="00180554"/>
    <w:rsid w:val="00180743"/>
    <w:rsid w:val="00180878"/>
    <w:rsid w:val="00180B1B"/>
    <w:rsid w:val="0018182E"/>
    <w:rsid w:val="001818FC"/>
    <w:rsid w:val="001819BE"/>
    <w:rsid w:val="00181B38"/>
    <w:rsid w:val="001821A9"/>
    <w:rsid w:val="00182384"/>
    <w:rsid w:val="001828A7"/>
    <w:rsid w:val="00183055"/>
    <w:rsid w:val="00183190"/>
    <w:rsid w:val="00183479"/>
    <w:rsid w:val="001838D0"/>
    <w:rsid w:val="00183987"/>
    <w:rsid w:val="00183A62"/>
    <w:rsid w:val="00183A9B"/>
    <w:rsid w:val="00183CC8"/>
    <w:rsid w:val="00183D05"/>
    <w:rsid w:val="001841AA"/>
    <w:rsid w:val="001844B0"/>
    <w:rsid w:val="00184702"/>
    <w:rsid w:val="001849D5"/>
    <w:rsid w:val="00184A87"/>
    <w:rsid w:val="00184BED"/>
    <w:rsid w:val="00184CA7"/>
    <w:rsid w:val="00185007"/>
    <w:rsid w:val="00185014"/>
    <w:rsid w:val="0018544C"/>
    <w:rsid w:val="0018561D"/>
    <w:rsid w:val="001856F7"/>
    <w:rsid w:val="00185B93"/>
    <w:rsid w:val="0018604B"/>
    <w:rsid w:val="00186269"/>
    <w:rsid w:val="00186925"/>
    <w:rsid w:val="00186B3A"/>
    <w:rsid w:val="00186CF1"/>
    <w:rsid w:val="00186F47"/>
    <w:rsid w:val="00187833"/>
    <w:rsid w:val="00187934"/>
    <w:rsid w:val="00187DDF"/>
    <w:rsid w:val="00190079"/>
    <w:rsid w:val="00190519"/>
    <w:rsid w:val="001905EF"/>
    <w:rsid w:val="001907B1"/>
    <w:rsid w:val="001907B7"/>
    <w:rsid w:val="00191105"/>
    <w:rsid w:val="00191251"/>
    <w:rsid w:val="0019140E"/>
    <w:rsid w:val="001914B0"/>
    <w:rsid w:val="0019150C"/>
    <w:rsid w:val="0019162E"/>
    <w:rsid w:val="0019166D"/>
    <w:rsid w:val="001917C6"/>
    <w:rsid w:val="00191993"/>
    <w:rsid w:val="001919A9"/>
    <w:rsid w:val="00191C3D"/>
    <w:rsid w:val="00191E71"/>
    <w:rsid w:val="00191E9B"/>
    <w:rsid w:val="00191EC0"/>
    <w:rsid w:val="00191F51"/>
    <w:rsid w:val="00192050"/>
    <w:rsid w:val="001921A8"/>
    <w:rsid w:val="001921E9"/>
    <w:rsid w:val="001929FA"/>
    <w:rsid w:val="00193006"/>
    <w:rsid w:val="00193010"/>
    <w:rsid w:val="001936DE"/>
    <w:rsid w:val="00193711"/>
    <w:rsid w:val="00193B1A"/>
    <w:rsid w:val="00193B3E"/>
    <w:rsid w:val="00193BA3"/>
    <w:rsid w:val="00193BCE"/>
    <w:rsid w:val="00193D4F"/>
    <w:rsid w:val="00193FE8"/>
    <w:rsid w:val="001945C7"/>
    <w:rsid w:val="00194788"/>
    <w:rsid w:val="00195029"/>
    <w:rsid w:val="00195097"/>
    <w:rsid w:val="001951CF"/>
    <w:rsid w:val="00195367"/>
    <w:rsid w:val="001953CF"/>
    <w:rsid w:val="0019551B"/>
    <w:rsid w:val="00195A26"/>
    <w:rsid w:val="00195C28"/>
    <w:rsid w:val="00195E95"/>
    <w:rsid w:val="00195FB8"/>
    <w:rsid w:val="00195FF5"/>
    <w:rsid w:val="00196048"/>
    <w:rsid w:val="001966F0"/>
    <w:rsid w:val="001967C3"/>
    <w:rsid w:val="001967D5"/>
    <w:rsid w:val="0019693A"/>
    <w:rsid w:val="00196E7F"/>
    <w:rsid w:val="00196FEF"/>
    <w:rsid w:val="00197375"/>
    <w:rsid w:val="0019750A"/>
    <w:rsid w:val="00197D54"/>
    <w:rsid w:val="00197DC7"/>
    <w:rsid w:val="001A0353"/>
    <w:rsid w:val="001A0403"/>
    <w:rsid w:val="001A04AB"/>
    <w:rsid w:val="001A055A"/>
    <w:rsid w:val="001A06EC"/>
    <w:rsid w:val="001A0CF9"/>
    <w:rsid w:val="001A104E"/>
    <w:rsid w:val="001A1745"/>
    <w:rsid w:val="001A1763"/>
    <w:rsid w:val="001A1A1A"/>
    <w:rsid w:val="001A1AD2"/>
    <w:rsid w:val="001A1CE2"/>
    <w:rsid w:val="001A1F89"/>
    <w:rsid w:val="001A200B"/>
    <w:rsid w:val="001A233B"/>
    <w:rsid w:val="001A2394"/>
    <w:rsid w:val="001A2492"/>
    <w:rsid w:val="001A24FC"/>
    <w:rsid w:val="001A2784"/>
    <w:rsid w:val="001A27B5"/>
    <w:rsid w:val="001A28AD"/>
    <w:rsid w:val="001A2E82"/>
    <w:rsid w:val="001A33A4"/>
    <w:rsid w:val="001A3500"/>
    <w:rsid w:val="001A3A2D"/>
    <w:rsid w:val="001A43EB"/>
    <w:rsid w:val="001A444F"/>
    <w:rsid w:val="001A487C"/>
    <w:rsid w:val="001A49E0"/>
    <w:rsid w:val="001A4ADB"/>
    <w:rsid w:val="001A4B38"/>
    <w:rsid w:val="001A4C42"/>
    <w:rsid w:val="001A4C4C"/>
    <w:rsid w:val="001A4CE1"/>
    <w:rsid w:val="001A51BE"/>
    <w:rsid w:val="001A52D6"/>
    <w:rsid w:val="001A5336"/>
    <w:rsid w:val="001A54CB"/>
    <w:rsid w:val="001A63A0"/>
    <w:rsid w:val="001A67A3"/>
    <w:rsid w:val="001A6BEE"/>
    <w:rsid w:val="001A6E27"/>
    <w:rsid w:val="001A6ECA"/>
    <w:rsid w:val="001A744D"/>
    <w:rsid w:val="001A76C9"/>
    <w:rsid w:val="001A7B71"/>
    <w:rsid w:val="001A7B8B"/>
    <w:rsid w:val="001A7CA0"/>
    <w:rsid w:val="001B03F0"/>
    <w:rsid w:val="001B09D5"/>
    <w:rsid w:val="001B0BB4"/>
    <w:rsid w:val="001B0E16"/>
    <w:rsid w:val="001B104B"/>
    <w:rsid w:val="001B1105"/>
    <w:rsid w:val="001B11D8"/>
    <w:rsid w:val="001B12BE"/>
    <w:rsid w:val="001B1422"/>
    <w:rsid w:val="001B14BA"/>
    <w:rsid w:val="001B1722"/>
    <w:rsid w:val="001B17F7"/>
    <w:rsid w:val="001B19D4"/>
    <w:rsid w:val="001B1B78"/>
    <w:rsid w:val="001B1CD8"/>
    <w:rsid w:val="001B1D90"/>
    <w:rsid w:val="001B1DEB"/>
    <w:rsid w:val="001B216F"/>
    <w:rsid w:val="001B24BC"/>
    <w:rsid w:val="001B2631"/>
    <w:rsid w:val="001B2B2E"/>
    <w:rsid w:val="001B2FDB"/>
    <w:rsid w:val="001B300F"/>
    <w:rsid w:val="001B30D0"/>
    <w:rsid w:val="001B3465"/>
    <w:rsid w:val="001B349D"/>
    <w:rsid w:val="001B3833"/>
    <w:rsid w:val="001B38FF"/>
    <w:rsid w:val="001B395F"/>
    <w:rsid w:val="001B3A79"/>
    <w:rsid w:val="001B3FE3"/>
    <w:rsid w:val="001B4041"/>
    <w:rsid w:val="001B4053"/>
    <w:rsid w:val="001B4264"/>
    <w:rsid w:val="001B44B8"/>
    <w:rsid w:val="001B4581"/>
    <w:rsid w:val="001B47C3"/>
    <w:rsid w:val="001B47F5"/>
    <w:rsid w:val="001B4857"/>
    <w:rsid w:val="001B487D"/>
    <w:rsid w:val="001B4F3E"/>
    <w:rsid w:val="001B509D"/>
    <w:rsid w:val="001B5423"/>
    <w:rsid w:val="001B5FEA"/>
    <w:rsid w:val="001B6299"/>
    <w:rsid w:val="001B647D"/>
    <w:rsid w:val="001B64CB"/>
    <w:rsid w:val="001B663A"/>
    <w:rsid w:val="001B66D3"/>
    <w:rsid w:val="001B6927"/>
    <w:rsid w:val="001B69CB"/>
    <w:rsid w:val="001B6BBA"/>
    <w:rsid w:val="001B6BD1"/>
    <w:rsid w:val="001B6FED"/>
    <w:rsid w:val="001B717F"/>
    <w:rsid w:val="001B796B"/>
    <w:rsid w:val="001B7A18"/>
    <w:rsid w:val="001B7E50"/>
    <w:rsid w:val="001C0354"/>
    <w:rsid w:val="001C03A3"/>
    <w:rsid w:val="001C04DB"/>
    <w:rsid w:val="001C093B"/>
    <w:rsid w:val="001C0A9F"/>
    <w:rsid w:val="001C0B4E"/>
    <w:rsid w:val="001C0E85"/>
    <w:rsid w:val="001C12AC"/>
    <w:rsid w:val="001C1C6A"/>
    <w:rsid w:val="001C1C95"/>
    <w:rsid w:val="001C215C"/>
    <w:rsid w:val="001C237D"/>
    <w:rsid w:val="001C24CA"/>
    <w:rsid w:val="001C2CF6"/>
    <w:rsid w:val="001C3178"/>
    <w:rsid w:val="001C3234"/>
    <w:rsid w:val="001C327C"/>
    <w:rsid w:val="001C349C"/>
    <w:rsid w:val="001C3951"/>
    <w:rsid w:val="001C3AB7"/>
    <w:rsid w:val="001C3AE2"/>
    <w:rsid w:val="001C3B57"/>
    <w:rsid w:val="001C3D8D"/>
    <w:rsid w:val="001C461F"/>
    <w:rsid w:val="001C4794"/>
    <w:rsid w:val="001C4912"/>
    <w:rsid w:val="001C4926"/>
    <w:rsid w:val="001C4BCC"/>
    <w:rsid w:val="001C4D77"/>
    <w:rsid w:val="001C4F81"/>
    <w:rsid w:val="001C5436"/>
    <w:rsid w:val="001C57D7"/>
    <w:rsid w:val="001C58A6"/>
    <w:rsid w:val="001C58FD"/>
    <w:rsid w:val="001C5A8F"/>
    <w:rsid w:val="001C5C0B"/>
    <w:rsid w:val="001C5CEF"/>
    <w:rsid w:val="001C5D4A"/>
    <w:rsid w:val="001C5F5E"/>
    <w:rsid w:val="001C63FF"/>
    <w:rsid w:val="001C6495"/>
    <w:rsid w:val="001C65E0"/>
    <w:rsid w:val="001C6EAF"/>
    <w:rsid w:val="001C6F6C"/>
    <w:rsid w:val="001C7127"/>
    <w:rsid w:val="001C79DC"/>
    <w:rsid w:val="001C7BF0"/>
    <w:rsid w:val="001C7CE4"/>
    <w:rsid w:val="001C7F56"/>
    <w:rsid w:val="001D0282"/>
    <w:rsid w:val="001D0302"/>
    <w:rsid w:val="001D0930"/>
    <w:rsid w:val="001D0967"/>
    <w:rsid w:val="001D09B9"/>
    <w:rsid w:val="001D0B11"/>
    <w:rsid w:val="001D0C94"/>
    <w:rsid w:val="001D0EF1"/>
    <w:rsid w:val="001D1039"/>
    <w:rsid w:val="001D106A"/>
    <w:rsid w:val="001D126A"/>
    <w:rsid w:val="001D130C"/>
    <w:rsid w:val="001D1BAF"/>
    <w:rsid w:val="001D1CBE"/>
    <w:rsid w:val="001D244B"/>
    <w:rsid w:val="001D256A"/>
    <w:rsid w:val="001D25AA"/>
    <w:rsid w:val="001D26CB"/>
    <w:rsid w:val="001D26EA"/>
    <w:rsid w:val="001D29AB"/>
    <w:rsid w:val="001D2B09"/>
    <w:rsid w:val="001D2D1E"/>
    <w:rsid w:val="001D2E5B"/>
    <w:rsid w:val="001D31AE"/>
    <w:rsid w:val="001D347A"/>
    <w:rsid w:val="001D36E9"/>
    <w:rsid w:val="001D3A12"/>
    <w:rsid w:val="001D4455"/>
    <w:rsid w:val="001D4515"/>
    <w:rsid w:val="001D4739"/>
    <w:rsid w:val="001D4773"/>
    <w:rsid w:val="001D4869"/>
    <w:rsid w:val="001D4898"/>
    <w:rsid w:val="001D4A34"/>
    <w:rsid w:val="001D4B1E"/>
    <w:rsid w:val="001D4E5A"/>
    <w:rsid w:val="001D4E98"/>
    <w:rsid w:val="001D4F89"/>
    <w:rsid w:val="001D5114"/>
    <w:rsid w:val="001D5348"/>
    <w:rsid w:val="001D5748"/>
    <w:rsid w:val="001D582B"/>
    <w:rsid w:val="001D5BF0"/>
    <w:rsid w:val="001D60F5"/>
    <w:rsid w:val="001D61FA"/>
    <w:rsid w:val="001D620B"/>
    <w:rsid w:val="001D6274"/>
    <w:rsid w:val="001D62EA"/>
    <w:rsid w:val="001D63F4"/>
    <w:rsid w:val="001D66D6"/>
    <w:rsid w:val="001D69CD"/>
    <w:rsid w:val="001D6E75"/>
    <w:rsid w:val="001D6E79"/>
    <w:rsid w:val="001D6F5F"/>
    <w:rsid w:val="001D7096"/>
    <w:rsid w:val="001D7199"/>
    <w:rsid w:val="001D734A"/>
    <w:rsid w:val="001D734C"/>
    <w:rsid w:val="001D768A"/>
    <w:rsid w:val="001D769A"/>
    <w:rsid w:val="001D76DD"/>
    <w:rsid w:val="001D7923"/>
    <w:rsid w:val="001D7A14"/>
    <w:rsid w:val="001E010D"/>
    <w:rsid w:val="001E02AE"/>
    <w:rsid w:val="001E04A9"/>
    <w:rsid w:val="001E04E2"/>
    <w:rsid w:val="001E0A1B"/>
    <w:rsid w:val="001E1194"/>
    <w:rsid w:val="001E140A"/>
    <w:rsid w:val="001E14A2"/>
    <w:rsid w:val="001E1912"/>
    <w:rsid w:val="001E1962"/>
    <w:rsid w:val="001E1A4D"/>
    <w:rsid w:val="001E1EEB"/>
    <w:rsid w:val="001E20D4"/>
    <w:rsid w:val="001E2480"/>
    <w:rsid w:val="001E2574"/>
    <w:rsid w:val="001E292A"/>
    <w:rsid w:val="001E29C7"/>
    <w:rsid w:val="001E2D4E"/>
    <w:rsid w:val="001E2DB7"/>
    <w:rsid w:val="001E2E72"/>
    <w:rsid w:val="001E3002"/>
    <w:rsid w:val="001E3263"/>
    <w:rsid w:val="001E3545"/>
    <w:rsid w:val="001E356E"/>
    <w:rsid w:val="001E3725"/>
    <w:rsid w:val="001E393C"/>
    <w:rsid w:val="001E4234"/>
    <w:rsid w:val="001E433E"/>
    <w:rsid w:val="001E4485"/>
    <w:rsid w:val="001E4916"/>
    <w:rsid w:val="001E4C56"/>
    <w:rsid w:val="001E4E9E"/>
    <w:rsid w:val="001E4EF9"/>
    <w:rsid w:val="001E4F06"/>
    <w:rsid w:val="001E5269"/>
    <w:rsid w:val="001E5381"/>
    <w:rsid w:val="001E53DF"/>
    <w:rsid w:val="001E53FF"/>
    <w:rsid w:val="001E54F3"/>
    <w:rsid w:val="001E55B3"/>
    <w:rsid w:val="001E56FA"/>
    <w:rsid w:val="001E5786"/>
    <w:rsid w:val="001E5E7B"/>
    <w:rsid w:val="001E5E8B"/>
    <w:rsid w:val="001E63A6"/>
    <w:rsid w:val="001E63AC"/>
    <w:rsid w:val="001E6933"/>
    <w:rsid w:val="001E69E0"/>
    <w:rsid w:val="001E6A45"/>
    <w:rsid w:val="001E6DAD"/>
    <w:rsid w:val="001E7497"/>
    <w:rsid w:val="001E7862"/>
    <w:rsid w:val="001E799E"/>
    <w:rsid w:val="001E7D11"/>
    <w:rsid w:val="001E7EAE"/>
    <w:rsid w:val="001F03E5"/>
    <w:rsid w:val="001F0731"/>
    <w:rsid w:val="001F07A7"/>
    <w:rsid w:val="001F0AB9"/>
    <w:rsid w:val="001F0F89"/>
    <w:rsid w:val="001F10C7"/>
    <w:rsid w:val="001F13B1"/>
    <w:rsid w:val="001F1467"/>
    <w:rsid w:val="001F163C"/>
    <w:rsid w:val="001F1790"/>
    <w:rsid w:val="001F1DAA"/>
    <w:rsid w:val="001F20C1"/>
    <w:rsid w:val="001F22C8"/>
    <w:rsid w:val="001F258A"/>
    <w:rsid w:val="001F25BB"/>
    <w:rsid w:val="001F2698"/>
    <w:rsid w:val="001F290C"/>
    <w:rsid w:val="001F295E"/>
    <w:rsid w:val="001F29EB"/>
    <w:rsid w:val="001F2A77"/>
    <w:rsid w:val="001F2AB1"/>
    <w:rsid w:val="001F2D9C"/>
    <w:rsid w:val="001F2EDB"/>
    <w:rsid w:val="001F2F43"/>
    <w:rsid w:val="001F303E"/>
    <w:rsid w:val="001F34F7"/>
    <w:rsid w:val="001F38A9"/>
    <w:rsid w:val="001F3C89"/>
    <w:rsid w:val="001F3E32"/>
    <w:rsid w:val="001F425E"/>
    <w:rsid w:val="001F4353"/>
    <w:rsid w:val="001F43B8"/>
    <w:rsid w:val="001F4541"/>
    <w:rsid w:val="001F49A0"/>
    <w:rsid w:val="001F4A8B"/>
    <w:rsid w:val="001F4AFA"/>
    <w:rsid w:val="001F4B8F"/>
    <w:rsid w:val="001F4C4F"/>
    <w:rsid w:val="001F4EBE"/>
    <w:rsid w:val="001F4FD2"/>
    <w:rsid w:val="001F51C2"/>
    <w:rsid w:val="001F5304"/>
    <w:rsid w:val="001F583D"/>
    <w:rsid w:val="001F5A64"/>
    <w:rsid w:val="001F5BD3"/>
    <w:rsid w:val="001F5C6B"/>
    <w:rsid w:val="001F5CBE"/>
    <w:rsid w:val="001F5DBF"/>
    <w:rsid w:val="001F652D"/>
    <w:rsid w:val="001F6593"/>
    <w:rsid w:val="001F661E"/>
    <w:rsid w:val="001F677A"/>
    <w:rsid w:val="001F6BE4"/>
    <w:rsid w:val="001F6C08"/>
    <w:rsid w:val="001F6EA0"/>
    <w:rsid w:val="001F7174"/>
    <w:rsid w:val="001F732C"/>
    <w:rsid w:val="001F7657"/>
    <w:rsid w:val="001F77E6"/>
    <w:rsid w:val="001F7911"/>
    <w:rsid w:val="001F7B58"/>
    <w:rsid w:val="001F7B8B"/>
    <w:rsid w:val="001F7CCF"/>
    <w:rsid w:val="00200258"/>
    <w:rsid w:val="00200436"/>
    <w:rsid w:val="0020061B"/>
    <w:rsid w:val="002006DF"/>
    <w:rsid w:val="00200B4D"/>
    <w:rsid w:val="00200FE5"/>
    <w:rsid w:val="00201001"/>
    <w:rsid w:val="002011A9"/>
    <w:rsid w:val="002012C0"/>
    <w:rsid w:val="0020152B"/>
    <w:rsid w:val="00201623"/>
    <w:rsid w:val="00201A22"/>
    <w:rsid w:val="00201C21"/>
    <w:rsid w:val="00201C5D"/>
    <w:rsid w:val="00201E4D"/>
    <w:rsid w:val="00201FC4"/>
    <w:rsid w:val="002027D0"/>
    <w:rsid w:val="00202BE3"/>
    <w:rsid w:val="00202D7A"/>
    <w:rsid w:val="00202F4C"/>
    <w:rsid w:val="0020332E"/>
    <w:rsid w:val="00203790"/>
    <w:rsid w:val="002037E0"/>
    <w:rsid w:val="00203A99"/>
    <w:rsid w:val="00203BB6"/>
    <w:rsid w:val="00203CAD"/>
    <w:rsid w:val="00203D66"/>
    <w:rsid w:val="00204168"/>
    <w:rsid w:val="0020479C"/>
    <w:rsid w:val="002049FE"/>
    <w:rsid w:val="00204A5D"/>
    <w:rsid w:val="00204B16"/>
    <w:rsid w:val="00204B6B"/>
    <w:rsid w:val="00204BC2"/>
    <w:rsid w:val="00204C30"/>
    <w:rsid w:val="00204DF5"/>
    <w:rsid w:val="002052F9"/>
    <w:rsid w:val="002054F4"/>
    <w:rsid w:val="00205815"/>
    <w:rsid w:val="00205838"/>
    <w:rsid w:val="00205AFB"/>
    <w:rsid w:val="00205E88"/>
    <w:rsid w:val="0020607D"/>
    <w:rsid w:val="00206246"/>
    <w:rsid w:val="002063A9"/>
    <w:rsid w:val="002064EF"/>
    <w:rsid w:val="00206527"/>
    <w:rsid w:val="002069FD"/>
    <w:rsid w:val="00206A85"/>
    <w:rsid w:val="00206C23"/>
    <w:rsid w:val="002070A5"/>
    <w:rsid w:val="00207343"/>
    <w:rsid w:val="00207442"/>
    <w:rsid w:val="00207508"/>
    <w:rsid w:val="002075E1"/>
    <w:rsid w:val="00207683"/>
    <w:rsid w:val="00207C8C"/>
    <w:rsid w:val="00207CDE"/>
    <w:rsid w:val="00207E95"/>
    <w:rsid w:val="00210085"/>
    <w:rsid w:val="002100C7"/>
    <w:rsid w:val="0021011E"/>
    <w:rsid w:val="00210164"/>
    <w:rsid w:val="002106A8"/>
    <w:rsid w:val="0021097A"/>
    <w:rsid w:val="00210E5B"/>
    <w:rsid w:val="002114BE"/>
    <w:rsid w:val="0021150B"/>
    <w:rsid w:val="00211A29"/>
    <w:rsid w:val="00211C99"/>
    <w:rsid w:val="00211CE2"/>
    <w:rsid w:val="00211E24"/>
    <w:rsid w:val="00211F25"/>
    <w:rsid w:val="00212031"/>
    <w:rsid w:val="00212512"/>
    <w:rsid w:val="00212567"/>
    <w:rsid w:val="00212872"/>
    <w:rsid w:val="00212DBD"/>
    <w:rsid w:val="002135B1"/>
    <w:rsid w:val="00213704"/>
    <w:rsid w:val="00213809"/>
    <w:rsid w:val="002138D1"/>
    <w:rsid w:val="00213DFA"/>
    <w:rsid w:val="00214031"/>
    <w:rsid w:val="00214073"/>
    <w:rsid w:val="002140B9"/>
    <w:rsid w:val="0021441B"/>
    <w:rsid w:val="00214772"/>
    <w:rsid w:val="002148B2"/>
    <w:rsid w:val="002149A7"/>
    <w:rsid w:val="00214FDA"/>
    <w:rsid w:val="00215182"/>
    <w:rsid w:val="00215189"/>
    <w:rsid w:val="002152F1"/>
    <w:rsid w:val="002154C2"/>
    <w:rsid w:val="002154E4"/>
    <w:rsid w:val="002154E8"/>
    <w:rsid w:val="002154F6"/>
    <w:rsid w:val="00215785"/>
    <w:rsid w:val="00215B22"/>
    <w:rsid w:val="0021678A"/>
    <w:rsid w:val="002169E1"/>
    <w:rsid w:val="00216DC2"/>
    <w:rsid w:val="00216DD4"/>
    <w:rsid w:val="002176C3"/>
    <w:rsid w:val="00217931"/>
    <w:rsid w:val="002179B4"/>
    <w:rsid w:val="00217A20"/>
    <w:rsid w:val="00217A22"/>
    <w:rsid w:val="002203ED"/>
    <w:rsid w:val="0022061E"/>
    <w:rsid w:val="00220913"/>
    <w:rsid w:val="002209BD"/>
    <w:rsid w:val="00220BDA"/>
    <w:rsid w:val="00220BEB"/>
    <w:rsid w:val="00220E5B"/>
    <w:rsid w:val="00220E7F"/>
    <w:rsid w:val="00221CB0"/>
    <w:rsid w:val="00221D32"/>
    <w:rsid w:val="00221E3A"/>
    <w:rsid w:val="002226A5"/>
    <w:rsid w:val="002228D0"/>
    <w:rsid w:val="0022292E"/>
    <w:rsid w:val="00222C58"/>
    <w:rsid w:val="00222CED"/>
    <w:rsid w:val="00222DC3"/>
    <w:rsid w:val="00222E43"/>
    <w:rsid w:val="00222FD0"/>
    <w:rsid w:val="002231C7"/>
    <w:rsid w:val="00223635"/>
    <w:rsid w:val="00223639"/>
    <w:rsid w:val="0022364A"/>
    <w:rsid w:val="002237AE"/>
    <w:rsid w:val="00223953"/>
    <w:rsid w:val="0022399B"/>
    <w:rsid w:val="00223C4F"/>
    <w:rsid w:val="00223CFA"/>
    <w:rsid w:val="002242BA"/>
    <w:rsid w:val="00224318"/>
    <w:rsid w:val="0022464D"/>
    <w:rsid w:val="002247B9"/>
    <w:rsid w:val="00224BBB"/>
    <w:rsid w:val="00224BBF"/>
    <w:rsid w:val="00225194"/>
    <w:rsid w:val="0022519C"/>
    <w:rsid w:val="0022545C"/>
    <w:rsid w:val="0022553B"/>
    <w:rsid w:val="00225602"/>
    <w:rsid w:val="00225629"/>
    <w:rsid w:val="0022565B"/>
    <w:rsid w:val="00225C8B"/>
    <w:rsid w:val="00225CC6"/>
    <w:rsid w:val="00225D16"/>
    <w:rsid w:val="00225DB5"/>
    <w:rsid w:val="00225E1A"/>
    <w:rsid w:val="002263D5"/>
    <w:rsid w:val="00226D66"/>
    <w:rsid w:val="0022702D"/>
    <w:rsid w:val="002270BE"/>
    <w:rsid w:val="0022733D"/>
    <w:rsid w:val="00227697"/>
    <w:rsid w:val="0022788D"/>
    <w:rsid w:val="00227894"/>
    <w:rsid w:val="00227BDB"/>
    <w:rsid w:val="002300C8"/>
    <w:rsid w:val="002300F7"/>
    <w:rsid w:val="00230C4A"/>
    <w:rsid w:val="00231055"/>
    <w:rsid w:val="002311F2"/>
    <w:rsid w:val="00231321"/>
    <w:rsid w:val="00231348"/>
    <w:rsid w:val="002313C6"/>
    <w:rsid w:val="00231667"/>
    <w:rsid w:val="00231972"/>
    <w:rsid w:val="00231AED"/>
    <w:rsid w:val="00231D30"/>
    <w:rsid w:val="00231D55"/>
    <w:rsid w:val="00231EDF"/>
    <w:rsid w:val="002321BF"/>
    <w:rsid w:val="00232E9E"/>
    <w:rsid w:val="00232F9B"/>
    <w:rsid w:val="00232FC3"/>
    <w:rsid w:val="00233347"/>
    <w:rsid w:val="00233523"/>
    <w:rsid w:val="0023373E"/>
    <w:rsid w:val="0023376A"/>
    <w:rsid w:val="002339BB"/>
    <w:rsid w:val="00233AB2"/>
    <w:rsid w:val="00233BCF"/>
    <w:rsid w:val="00234788"/>
    <w:rsid w:val="00234D40"/>
    <w:rsid w:val="00234DB2"/>
    <w:rsid w:val="00234FA3"/>
    <w:rsid w:val="00234FC3"/>
    <w:rsid w:val="00235381"/>
    <w:rsid w:val="00235773"/>
    <w:rsid w:val="00235A8B"/>
    <w:rsid w:val="00236216"/>
    <w:rsid w:val="00236259"/>
    <w:rsid w:val="00236433"/>
    <w:rsid w:val="002366B4"/>
    <w:rsid w:val="002368BE"/>
    <w:rsid w:val="00236BA0"/>
    <w:rsid w:val="00236BE9"/>
    <w:rsid w:val="00236C89"/>
    <w:rsid w:val="00236F0D"/>
    <w:rsid w:val="002371FF"/>
    <w:rsid w:val="0023747F"/>
    <w:rsid w:val="00240413"/>
    <w:rsid w:val="002404D0"/>
    <w:rsid w:val="00240679"/>
    <w:rsid w:val="00240A6B"/>
    <w:rsid w:val="00240D88"/>
    <w:rsid w:val="00240FC2"/>
    <w:rsid w:val="00241451"/>
    <w:rsid w:val="0024194F"/>
    <w:rsid w:val="00241AEC"/>
    <w:rsid w:val="00242285"/>
    <w:rsid w:val="00242369"/>
    <w:rsid w:val="0024259F"/>
    <w:rsid w:val="002427D3"/>
    <w:rsid w:val="00242A56"/>
    <w:rsid w:val="00242B2A"/>
    <w:rsid w:val="00243BBA"/>
    <w:rsid w:val="00243C47"/>
    <w:rsid w:val="00243E41"/>
    <w:rsid w:val="00244009"/>
    <w:rsid w:val="00244085"/>
    <w:rsid w:val="002441EF"/>
    <w:rsid w:val="002441F8"/>
    <w:rsid w:val="0024441D"/>
    <w:rsid w:val="002445DB"/>
    <w:rsid w:val="0024463C"/>
    <w:rsid w:val="002446CA"/>
    <w:rsid w:val="002449A6"/>
    <w:rsid w:val="00244CBB"/>
    <w:rsid w:val="002452F4"/>
    <w:rsid w:val="00245707"/>
    <w:rsid w:val="002457FD"/>
    <w:rsid w:val="002458B9"/>
    <w:rsid w:val="00245BC9"/>
    <w:rsid w:val="00245E53"/>
    <w:rsid w:val="0024611D"/>
    <w:rsid w:val="00246469"/>
    <w:rsid w:val="002466E0"/>
    <w:rsid w:val="0024685B"/>
    <w:rsid w:val="00246D4D"/>
    <w:rsid w:val="00246F8C"/>
    <w:rsid w:val="0024701C"/>
    <w:rsid w:val="00247134"/>
    <w:rsid w:val="00247913"/>
    <w:rsid w:val="00247B20"/>
    <w:rsid w:val="0025020F"/>
    <w:rsid w:val="00250327"/>
    <w:rsid w:val="002503B2"/>
    <w:rsid w:val="00250482"/>
    <w:rsid w:val="002509A1"/>
    <w:rsid w:val="00250A09"/>
    <w:rsid w:val="00250BEB"/>
    <w:rsid w:val="00250C37"/>
    <w:rsid w:val="0025114F"/>
    <w:rsid w:val="00251249"/>
    <w:rsid w:val="00251641"/>
    <w:rsid w:val="00251810"/>
    <w:rsid w:val="00251AA5"/>
    <w:rsid w:val="00251E4C"/>
    <w:rsid w:val="00251E97"/>
    <w:rsid w:val="00251F57"/>
    <w:rsid w:val="002520B1"/>
    <w:rsid w:val="00252BF9"/>
    <w:rsid w:val="00252D2E"/>
    <w:rsid w:val="0025311B"/>
    <w:rsid w:val="00253CEE"/>
    <w:rsid w:val="00253DC8"/>
    <w:rsid w:val="00254288"/>
    <w:rsid w:val="002542A6"/>
    <w:rsid w:val="002542DD"/>
    <w:rsid w:val="00254412"/>
    <w:rsid w:val="002544D0"/>
    <w:rsid w:val="002554C0"/>
    <w:rsid w:val="002555BF"/>
    <w:rsid w:val="002556DA"/>
    <w:rsid w:val="0025589C"/>
    <w:rsid w:val="00255929"/>
    <w:rsid w:val="00255D1C"/>
    <w:rsid w:val="0025605A"/>
    <w:rsid w:val="00256301"/>
    <w:rsid w:val="00256482"/>
    <w:rsid w:val="0025659A"/>
    <w:rsid w:val="0025694A"/>
    <w:rsid w:val="00256A5E"/>
    <w:rsid w:val="00256B90"/>
    <w:rsid w:val="00256CF5"/>
    <w:rsid w:val="00256D9D"/>
    <w:rsid w:val="002577C6"/>
    <w:rsid w:val="00257850"/>
    <w:rsid w:val="00257950"/>
    <w:rsid w:val="00257DA7"/>
    <w:rsid w:val="0026024B"/>
    <w:rsid w:val="0026032A"/>
    <w:rsid w:val="00260600"/>
    <w:rsid w:val="00260740"/>
    <w:rsid w:val="00260AAC"/>
    <w:rsid w:val="00260BE7"/>
    <w:rsid w:val="00260CEC"/>
    <w:rsid w:val="00260EEA"/>
    <w:rsid w:val="00260FD1"/>
    <w:rsid w:val="00261314"/>
    <w:rsid w:val="00261CD1"/>
    <w:rsid w:val="002625DD"/>
    <w:rsid w:val="00262653"/>
    <w:rsid w:val="00262687"/>
    <w:rsid w:val="00262691"/>
    <w:rsid w:val="00262734"/>
    <w:rsid w:val="00262872"/>
    <w:rsid w:val="00262BD9"/>
    <w:rsid w:val="00262CF1"/>
    <w:rsid w:val="00262E30"/>
    <w:rsid w:val="002633E4"/>
    <w:rsid w:val="0026347A"/>
    <w:rsid w:val="00263865"/>
    <w:rsid w:val="00263AD7"/>
    <w:rsid w:val="00263F02"/>
    <w:rsid w:val="0026408B"/>
    <w:rsid w:val="002648B8"/>
    <w:rsid w:val="002649EE"/>
    <w:rsid w:val="00264DF2"/>
    <w:rsid w:val="00265329"/>
    <w:rsid w:val="002656BF"/>
    <w:rsid w:val="00265BDF"/>
    <w:rsid w:val="00265CEE"/>
    <w:rsid w:val="00265D5B"/>
    <w:rsid w:val="00265DF0"/>
    <w:rsid w:val="00265F8B"/>
    <w:rsid w:val="002666FA"/>
    <w:rsid w:val="00266AE6"/>
    <w:rsid w:val="00266BAA"/>
    <w:rsid w:val="00266D3C"/>
    <w:rsid w:val="00267196"/>
    <w:rsid w:val="002676B3"/>
    <w:rsid w:val="00267760"/>
    <w:rsid w:val="00270076"/>
    <w:rsid w:val="0027053C"/>
    <w:rsid w:val="00270979"/>
    <w:rsid w:val="0027098E"/>
    <w:rsid w:val="00270CA8"/>
    <w:rsid w:val="00270E34"/>
    <w:rsid w:val="002712FA"/>
    <w:rsid w:val="00271771"/>
    <w:rsid w:val="002718B6"/>
    <w:rsid w:val="00271B6A"/>
    <w:rsid w:val="00271C90"/>
    <w:rsid w:val="00271D30"/>
    <w:rsid w:val="00271FBE"/>
    <w:rsid w:val="00272101"/>
    <w:rsid w:val="00272573"/>
    <w:rsid w:val="0027270D"/>
    <w:rsid w:val="00272B32"/>
    <w:rsid w:val="00272CA3"/>
    <w:rsid w:val="00273022"/>
    <w:rsid w:val="00273092"/>
    <w:rsid w:val="002731CC"/>
    <w:rsid w:val="0027328F"/>
    <w:rsid w:val="0027337A"/>
    <w:rsid w:val="00273668"/>
    <w:rsid w:val="002736C4"/>
    <w:rsid w:val="002738F3"/>
    <w:rsid w:val="002739BF"/>
    <w:rsid w:val="00273C1E"/>
    <w:rsid w:val="00273C43"/>
    <w:rsid w:val="00273C5A"/>
    <w:rsid w:val="00273EFE"/>
    <w:rsid w:val="00274012"/>
    <w:rsid w:val="002743E5"/>
    <w:rsid w:val="002745E0"/>
    <w:rsid w:val="002748CE"/>
    <w:rsid w:val="00274A4E"/>
    <w:rsid w:val="00274AD0"/>
    <w:rsid w:val="00274B02"/>
    <w:rsid w:val="0027525D"/>
    <w:rsid w:val="00275320"/>
    <w:rsid w:val="0027535E"/>
    <w:rsid w:val="0027544F"/>
    <w:rsid w:val="002754F6"/>
    <w:rsid w:val="00275E20"/>
    <w:rsid w:val="00276369"/>
    <w:rsid w:val="00277210"/>
    <w:rsid w:val="0027727E"/>
    <w:rsid w:val="00277363"/>
    <w:rsid w:val="00277531"/>
    <w:rsid w:val="00277852"/>
    <w:rsid w:val="00277891"/>
    <w:rsid w:val="0027790A"/>
    <w:rsid w:val="00277E93"/>
    <w:rsid w:val="0028015B"/>
    <w:rsid w:val="002802C9"/>
    <w:rsid w:val="0028036D"/>
    <w:rsid w:val="0028038A"/>
    <w:rsid w:val="0028040D"/>
    <w:rsid w:val="00280B0F"/>
    <w:rsid w:val="00280B6D"/>
    <w:rsid w:val="00280B7A"/>
    <w:rsid w:val="00280D17"/>
    <w:rsid w:val="0028103D"/>
    <w:rsid w:val="00281068"/>
    <w:rsid w:val="0028110A"/>
    <w:rsid w:val="00281312"/>
    <w:rsid w:val="002813A7"/>
    <w:rsid w:val="002814B3"/>
    <w:rsid w:val="00281519"/>
    <w:rsid w:val="00281687"/>
    <w:rsid w:val="00281CB6"/>
    <w:rsid w:val="0028292E"/>
    <w:rsid w:val="00282961"/>
    <w:rsid w:val="00282AD9"/>
    <w:rsid w:val="002832A2"/>
    <w:rsid w:val="002833AA"/>
    <w:rsid w:val="002834B0"/>
    <w:rsid w:val="0028368F"/>
    <w:rsid w:val="002836AA"/>
    <w:rsid w:val="00283BAE"/>
    <w:rsid w:val="00283EFF"/>
    <w:rsid w:val="00283FF4"/>
    <w:rsid w:val="002840C2"/>
    <w:rsid w:val="00284556"/>
    <w:rsid w:val="002846B6"/>
    <w:rsid w:val="002848D2"/>
    <w:rsid w:val="00284993"/>
    <w:rsid w:val="00284CFC"/>
    <w:rsid w:val="00284D66"/>
    <w:rsid w:val="00284D9C"/>
    <w:rsid w:val="002851E5"/>
    <w:rsid w:val="002854EF"/>
    <w:rsid w:val="00285793"/>
    <w:rsid w:val="00285ED9"/>
    <w:rsid w:val="00285EE1"/>
    <w:rsid w:val="002860AD"/>
    <w:rsid w:val="00286312"/>
    <w:rsid w:val="0028671B"/>
    <w:rsid w:val="00286BE1"/>
    <w:rsid w:val="00287161"/>
    <w:rsid w:val="00287196"/>
    <w:rsid w:val="002873C7"/>
    <w:rsid w:val="002876E1"/>
    <w:rsid w:val="00287A19"/>
    <w:rsid w:val="00287BFD"/>
    <w:rsid w:val="00287D0A"/>
    <w:rsid w:val="00287F22"/>
    <w:rsid w:val="00290051"/>
    <w:rsid w:val="002900EF"/>
    <w:rsid w:val="00290579"/>
    <w:rsid w:val="00290A80"/>
    <w:rsid w:val="00290BA3"/>
    <w:rsid w:val="00290BE7"/>
    <w:rsid w:val="00290F00"/>
    <w:rsid w:val="00291174"/>
    <w:rsid w:val="00291424"/>
    <w:rsid w:val="002914D8"/>
    <w:rsid w:val="00291688"/>
    <w:rsid w:val="00291981"/>
    <w:rsid w:val="002919F5"/>
    <w:rsid w:val="00291B7E"/>
    <w:rsid w:val="00291E4F"/>
    <w:rsid w:val="00292BE4"/>
    <w:rsid w:val="00293043"/>
    <w:rsid w:val="0029341F"/>
    <w:rsid w:val="002934AE"/>
    <w:rsid w:val="0029378E"/>
    <w:rsid w:val="00293974"/>
    <w:rsid w:val="002939A2"/>
    <w:rsid w:val="00293A46"/>
    <w:rsid w:val="00293B37"/>
    <w:rsid w:val="00293B63"/>
    <w:rsid w:val="00293C46"/>
    <w:rsid w:val="00293C80"/>
    <w:rsid w:val="00293ED6"/>
    <w:rsid w:val="0029400C"/>
    <w:rsid w:val="00294014"/>
    <w:rsid w:val="00294556"/>
    <w:rsid w:val="00294702"/>
    <w:rsid w:val="002947AE"/>
    <w:rsid w:val="00294835"/>
    <w:rsid w:val="00294839"/>
    <w:rsid w:val="00294BF2"/>
    <w:rsid w:val="00294E15"/>
    <w:rsid w:val="00294FBD"/>
    <w:rsid w:val="00295664"/>
    <w:rsid w:val="00295CCD"/>
    <w:rsid w:val="00295F74"/>
    <w:rsid w:val="0029628C"/>
    <w:rsid w:val="00296517"/>
    <w:rsid w:val="00296698"/>
    <w:rsid w:val="00296FB2"/>
    <w:rsid w:val="00297121"/>
    <w:rsid w:val="00297430"/>
    <w:rsid w:val="00297638"/>
    <w:rsid w:val="00297691"/>
    <w:rsid w:val="0029783E"/>
    <w:rsid w:val="00297B7D"/>
    <w:rsid w:val="00297C95"/>
    <w:rsid w:val="00297D1C"/>
    <w:rsid w:val="00297E5A"/>
    <w:rsid w:val="002A024B"/>
    <w:rsid w:val="002A03C7"/>
    <w:rsid w:val="002A07F7"/>
    <w:rsid w:val="002A086D"/>
    <w:rsid w:val="002A09C7"/>
    <w:rsid w:val="002A1008"/>
    <w:rsid w:val="002A14F1"/>
    <w:rsid w:val="002A18B1"/>
    <w:rsid w:val="002A18D7"/>
    <w:rsid w:val="002A1A11"/>
    <w:rsid w:val="002A23A7"/>
    <w:rsid w:val="002A25BC"/>
    <w:rsid w:val="002A28C5"/>
    <w:rsid w:val="002A2B5D"/>
    <w:rsid w:val="002A2C3E"/>
    <w:rsid w:val="002A2E9F"/>
    <w:rsid w:val="002A30BB"/>
    <w:rsid w:val="002A357B"/>
    <w:rsid w:val="002A3631"/>
    <w:rsid w:val="002A3793"/>
    <w:rsid w:val="002A3A87"/>
    <w:rsid w:val="002A3C85"/>
    <w:rsid w:val="002A3D01"/>
    <w:rsid w:val="002A3E06"/>
    <w:rsid w:val="002A4279"/>
    <w:rsid w:val="002A48B3"/>
    <w:rsid w:val="002A49E0"/>
    <w:rsid w:val="002A4BA2"/>
    <w:rsid w:val="002A4D91"/>
    <w:rsid w:val="002A4F2F"/>
    <w:rsid w:val="002A5214"/>
    <w:rsid w:val="002A5529"/>
    <w:rsid w:val="002A557E"/>
    <w:rsid w:val="002A5681"/>
    <w:rsid w:val="002A5953"/>
    <w:rsid w:val="002A5A38"/>
    <w:rsid w:val="002A5C8A"/>
    <w:rsid w:val="002A5FC0"/>
    <w:rsid w:val="002A610E"/>
    <w:rsid w:val="002A644A"/>
    <w:rsid w:val="002A64EF"/>
    <w:rsid w:val="002A657A"/>
    <w:rsid w:val="002A681A"/>
    <w:rsid w:val="002A6B6F"/>
    <w:rsid w:val="002A6D3B"/>
    <w:rsid w:val="002A6D96"/>
    <w:rsid w:val="002A7415"/>
    <w:rsid w:val="002A7B7A"/>
    <w:rsid w:val="002A7BB7"/>
    <w:rsid w:val="002A7C38"/>
    <w:rsid w:val="002A7DF9"/>
    <w:rsid w:val="002B00FD"/>
    <w:rsid w:val="002B07CD"/>
    <w:rsid w:val="002B0AB4"/>
    <w:rsid w:val="002B0C01"/>
    <w:rsid w:val="002B10CE"/>
    <w:rsid w:val="002B1144"/>
    <w:rsid w:val="002B1183"/>
    <w:rsid w:val="002B16A1"/>
    <w:rsid w:val="002B178E"/>
    <w:rsid w:val="002B185D"/>
    <w:rsid w:val="002B1A26"/>
    <w:rsid w:val="002B1CA9"/>
    <w:rsid w:val="002B1E2C"/>
    <w:rsid w:val="002B24E5"/>
    <w:rsid w:val="002B2584"/>
    <w:rsid w:val="002B2978"/>
    <w:rsid w:val="002B2A55"/>
    <w:rsid w:val="002B2D52"/>
    <w:rsid w:val="002B2E7B"/>
    <w:rsid w:val="002B33C1"/>
    <w:rsid w:val="002B3503"/>
    <w:rsid w:val="002B38DB"/>
    <w:rsid w:val="002B38DE"/>
    <w:rsid w:val="002B3998"/>
    <w:rsid w:val="002B3F8C"/>
    <w:rsid w:val="002B450D"/>
    <w:rsid w:val="002B456B"/>
    <w:rsid w:val="002B45C4"/>
    <w:rsid w:val="002B48C3"/>
    <w:rsid w:val="002B48E1"/>
    <w:rsid w:val="002B4D04"/>
    <w:rsid w:val="002B536B"/>
    <w:rsid w:val="002B54EE"/>
    <w:rsid w:val="002B56E7"/>
    <w:rsid w:val="002B596C"/>
    <w:rsid w:val="002B5C21"/>
    <w:rsid w:val="002B5F42"/>
    <w:rsid w:val="002B5FC1"/>
    <w:rsid w:val="002B67E5"/>
    <w:rsid w:val="002B67EE"/>
    <w:rsid w:val="002B6AB1"/>
    <w:rsid w:val="002B6F10"/>
    <w:rsid w:val="002B716C"/>
    <w:rsid w:val="002B73A5"/>
    <w:rsid w:val="002B7498"/>
    <w:rsid w:val="002B75F9"/>
    <w:rsid w:val="002B79E5"/>
    <w:rsid w:val="002B7A4D"/>
    <w:rsid w:val="002B7A99"/>
    <w:rsid w:val="002B7CAC"/>
    <w:rsid w:val="002C00E2"/>
    <w:rsid w:val="002C013A"/>
    <w:rsid w:val="002C0204"/>
    <w:rsid w:val="002C0446"/>
    <w:rsid w:val="002C06FC"/>
    <w:rsid w:val="002C0DE7"/>
    <w:rsid w:val="002C0E6C"/>
    <w:rsid w:val="002C108C"/>
    <w:rsid w:val="002C1203"/>
    <w:rsid w:val="002C16FF"/>
    <w:rsid w:val="002C1737"/>
    <w:rsid w:val="002C1895"/>
    <w:rsid w:val="002C190D"/>
    <w:rsid w:val="002C1CA1"/>
    <w:rsid w:val="002C1D30"/>
    <w:rsid w:val="002C22E0"/>
    <w:rsid w:val="002C23F0"/>
    <w:rsid w:val="002C2718"/>
    <w:rsid w:val="002C2AF2"/>
    <w:rsid w:val="002C2CE6"/>
    <w:rsid w:val="002C330A"/>
    <w:rsid w:val="002C3669"/>
    <w:rsid w:val="002C3A15"/>
    <w:rsid w:val="002C3A5D"/>
    <w:rsid w:val="002C3AE2"/>
    <w:rsid w:val="002C3EDC"/>
    <w:rsid w:val="002C4192"/>
    <w:rsid w:val="002C4206"/>
    <w:rsid w:val="002C42DF"/>
    <w:rsid w:val="002C43EC"/>
    <w:rsid w:val="002C4766"/>
    <w:rsid w:val="002C4968"/>
    <w:rsid w:val="002C4A58"/>
    <w:rsid w:val="002C4CB2"/>
    <w:rsid w:val="002C52ED"/>
    <w:rsid w:val="002C53C5"/>
    <w:rsid w:val="002C5750"/>
    <w:rsid w:val="002C57BB"/>
    <w:rsid w:val="002C59F8"/>
    <w:rsid w:val="002C6398"/>
    <w:rsid w:val="002C6603"/>
    <w:rsid w:val="002C680E"/>
    <w:rsid w:val="002C6B65"/>
    <w:rsid w:val="002C6C27"/>
    <w:rsid w:val="002C6CD1"/>
    <w:rsid w:val="002C6EE8"/>
    <w:rsid w:val="002C711F"/>
    <w:rsid w:val="002C7351"/>
    <w:rsid w:val="002C7549"/>
    <w:rsid w:val="002C7821"/>
    <w:rsid w:val="002D00F4"/>
    <w:rsid w:val="002D047A"/>
    <w:rsid w:val="002D05B7"/>
    <w:rsid w:val="002D0A07"/>
    <w:rsid w:val="002D0DC5"/>
    <w:rsid w:val="002D1189"/>
    <w:rsid w:val="002D1193"/>
    <w:rsid w:val="002D1218"/>
    <w:rsid w:val="002D13A0"/>
    <w:rsid w:val="002D1580"/>
    <w:rsid w:val="002D1E9F"/>
    <w:rsid w:val="002D1EF0"/>
    <w:rsid w:val="002D2284"/>
    <w:rsid w:val="002D22FC"/>
    <w:rsid w:val="002D29D5"/>
    <w:rsid w:val="002D2A5E"/>
    <w:rsid w:val="002D466E"/>
    <w:rsid w:val="002D4787"/>
    <w:rsid w:val="002D480E"/>
    <w:rsid w:val="002D49F8"/>
    <w:rsid w:val="002D4DFE"/>
    <w:rsid w:val="002D5333"/>
    <w:rsid w:val="002D5733"/>
    <w:rsid w:val="002D5765"/>
    <w:rsid w:val="002D5C8A"/>
    <w:rsid w:val="002D6047"/>
    <w:rsid w:val="002D6C66"/>
    <w:rsid w:val="002D6CDB"/>
    <w:rsid w:val="002D7038"/>
    <w:rsid w:val="002D7693"/>
    <w:rsid w:val="002D77B2"/>
    <w:rsid w:val="002D7B3C"/>
    <w:rsid w:val="002D7C38"/>
    <w:rsid w:val="002D7F46"/>
    <w:rsid w:val="002E0197"/>
    <w:rsid w:val="002E025B"/>
    <w:rsid w:val="002E028C"/>
    <w:rsid w:val="002E08F9"/>
    <w:rsid w:val="002E0AFF"/>
    <w:rsid w:val="002E0E72"/>
    <w:rsid w:val="002E1256"/>
    <w:rsid w:val="002E1316"/>
    <w:rsid w:val="002E13F2"/>
    <w:rsid w:val="002E1950"/>
    <w:rsid w:val="002E1A97"/>
    <w:rsid w:val="002E1DD7"/>
    <w:rsid w:val="002E2116"/>
    <w:rsid w:val="002E21B3"/>
    <w:rsid w:val="002E2434"/>
    <w:rsid w:val="002E2E90"/>
    <w:rsid w:val="002E2EC5"/>
    <w:rsid w:val="002E3142"/>
    <w:rsid w:val="002E31A9"/>
    <w:rsid w:val="002E31C6"/>
    <w:rsid w:val="002E360D"/>
    <w:rsid w:val="002E38F2"/>
    <w:rsid w:val="002E3B6A"/>
    <w:rsid w:val="002E409F"/>
    <w:rsid w:val="002E41A4"/>
    <w:rsid w:val="002E4437"/>
    <w:rsid w:val="002E4B7C"/>
    <w:rsid w:val="002E4BDD"/>
    <w:rsid w:val="002E4EF0"/>
    <w:rsid w:val="002E4F06"/>
    <w:rsid w:val="002E5031"/>
    <w:rsid w:val="002E5135"/>
    <w:rsid w:val="002E533D"/>
    <w:rsid w:val="002E5389"/>
    <w:rsid w:val="002E54E1"/>
    <w:rsid w:val="002E5B13"/>
    <w:rsid w:val="002E5C4C"/>
    <w:rsid w:val="002E5F41"/>
    <w:rsid w:val="002E6022"/>
    <w:rsid w:val="002E6156"/>
    <w:rsid w:val="002E6169"/>
    <w:rsid w:val="002E64A4"/>
    <w:rsid w:val="002E69E5"/>
    <w:rsid w:val="002E6EBF"/>
    <w:rsid w:val="002E722E"/>
    <w:rsid w:val="002E768F"/>
    <w:rsid w:val="002E76E0"/>
    <w:rsid w:val="002E7BDF"/>
    <w:rsid w:val="002E7DCE"/>
    <w:rsid w:val="002E7F07"/>
    <w:rsid w:val="002F0557"/>
    <w:rsid w:val="002F0A06"/>
    <w:rsid w:val="002F0C53"/>
    <w:rsid w:val="002F0CEA"/>
    <w:rsid w:val="002F0DC7"/>
    <w:rsid w:val="002F0EE9"/>
    <w:rsid w:val="002F1025"/>
    <w:rsid w:val="002F1197"/>
    <w:rsid w:val="002F1332"/>
    <w:rsid w:val="002F1425"/>
    <w:rsid w:val="002F1741"/>
    <w:rsid w:val="002F1AB7"/>
    <w:rsid w:val="002F1B25"/>
    <w:rsid w:val="002F2080"/>
    <w:rsid w:val="002F2229"/>
    <w:rsid w:val="002F24A1"/>
    <w:rsid w:val="002F2791"/>
    <w:rsid w:val="002F2805"/>
    <w:rsid w:val="002F2C95"/>
    <w:rsid w:val="002F339F"/>
    <w:rsid w:val="002F36C6"/>
    <w:rsid w:val="002F3893"/>
    <w:rsid w:val="002F3F2F"/>
    <w:rsid w:val="002F40DC"/>
    <w:rsid w:val="002F4207"/>
    <w:rsid w:val="002F422B"/>
    <w:rsid w:val="002F467A"/>
    <w:rsid w:val="002F46A2"/>
    <w:rsid w:val="002F4A1C"/>
    <w:rsid w:val="002F500C"/>
    <w:rsid w:val="002F5891"/>
    <w:rsid w:val="002F5CF8"/>
    <w:rsid w:val="002F5ED0"/>
    <w:rsid w:val="002F60A2"/>
    <w:rsid w:val="002F6353"/>
    <w:rsid w:val="002F6ABD"/>
    <w:rsid w:val="002F6ED3"/>
    <w:rsid w:val="002F6FA0"/>
    <w:rsid w:val="002F72E3"/>
    <w:rsid w:val="002F74C6"/>
    <w:rsid w:val="002F798A"/>
    <w:rsid w:val="002F7D8E"/>
    <w:rsid w:val="002F7E7C"/>
    <w:rsid w:val="003004A9"/>
    <w:rsid w:val="003005B3"/>
    <w:rsid w:val="00300A62"/>
    <w:rsid w:val="00300EFA"/>
    <w:rsid w:val="00301006"/>
    <w:rsid w:val="003013F4"/>
    <w:rsid w:val="00301914"/>
    <w:rsid w:val="00301BD2"/>
    <w:rsid w:val="00301BDA"/>
    <w:rsid w:val="00301D6D"/>
    <w:rsid w:val="0030246C"/>
    <w:rsid w:val="0030264B"/>
    <w:rsid w:val="00302715"/>
    <w:rsid w:val="0030296B"/>
    <w:rsid w:val="00302CE8"/>
    <w:rsid w:val="00302D89"/>
    <w:rsid w:val="003032FE"/>
    <w:rsid w:val="00303644"/>
    <w:rsid w:val="00303987"/>
    <w:rsid w:val="00303B1B"/>
    <w:rsid w:val="00303C0F"/>
    <w:rsid w:val="0030467C"/>
    <w:rsid w:val="00304770"/>
    <w:rsid w:val="003048D1"/>
    <w:rsid w:val="00304CB2"/>
    <w:rsid w:val="00304D70"/>
    <w:rsid w:val="0030529F"/>
    <w:rsid w:val="003059B9"/>
    <w:rsid w:val="00305A61"/>
    <w:rsid w:val="00305EBA"/>
    <w:rsid w:val="003060E2"/>
    <w:rsid w:val="003063D3"/>
    <w:rsid w:val="003066A5"/>
    <w:rsid w:val="00306C7E"/>
    <w:rsid w:val="003078AA"/>
    <w:rsid w:val="00307C81"/>
    <w:rsid w:val="00307D57"/>
    <w:rsid w:val="003101AD"/>
    <w:rsid w:val="003101F9"/>
    <w:rsid w:val="003104C8"/>
    <w:rsid w:val="003106DB"/>
    <w:rsid w:val="0031075A"/>
    <w:rsid w:val="00310829"/>
    <w:rsid w:val="003108B1"/>
    <w:rsid w:val="00310DDA"/>
    <w:rsid w:val="003110FE"/>
    <w:rsid w:val="0031116D"/>
    <w:rsid w:val="003111B0"/>
    <w:rsid w:val="00311230"/>
    <w:rsid w:val="00311238"/>
    <w:rsid w:val="0031181C"/>
    <w:rsid w:val="00311B34"/>
    <w:rsid w:val="00311CBC"/>
    <w:rsid w:val="00311E94"/>
    <w:rsid w:val="00311F5E"/>
    <w:rsid w:val="003121A4"/>
    <w:rsid w:val="00312445"/>
    <w:rsid w:val="003125B9"/>
    <w:rsid w:val="00312A31"/>
    <w:rsid w:val="00312C20"/>
    <w:rsid w:val="00312C81"/>
    <w:rsid w:val="00312E4C"/>
    <w:rsid w:val="00313160"/>
    <w:rsid w:val="00313C4D"/>
    <w:rsid w:val="00313FEC"/>
    <w:rsid w:val="0031447F"/>
    <w:rsid w:val="00314559"/>
    <w:rsid w:val="003145CF"/>
    <w:rsid w:val="003146C7"/>
    <w:rsid w:val="00314942"/>
    <w:rsid w:val="00314FF8"/>
    <w:rsid w:val="003150A1"/>
    <w:rsid w:val="0031535F"/>
    <w:rsid w:val="00315895"/>
    <w:rsid w:val="003158D7"/>
    <w:rsid w:val="00315B3E"/>
    <w:rsid w:val="00315CE0"/>
    <w:rsid w:val="00315F3A"/>
    <w:rsid w:val="00315FC8"/>
    <w:rsid w:val="00315FCA"/>
    <w:rsid w:val="0031601D"/>
    <w:rsid w:val="0031609F"/>
    <w:rsid w:val="00316274"/>
    <w:rsid w:val="00316357"/>
    <w:rsid w:val="0031668E"/>
    <w:rsid w:val="00316860"/>
    <w:rsid w:val="0031693D"/>
    <w:rsid w:val="00316AD4"/>
    <w:rsid w:val="00316AD9"/>
    <w:rsid w:val="00316AE1"/>
    <w:rsid w:val="00316B82"/>
    <w:rsid w:val="00316FB2"/>
    <w:rsid w:val="00317025"/>
    <w:rsid w:val="0031749C"/>
    <w:rsid w:val="00317881"/>
    <w:rsid w:val="00317B34"/>
    <w:rsid w:val="00317B4F"/>
    <w:rsid w:val="00317E36"/>
    <w:rsid w:val="00320299"/>
    <w:rsid w:val="0032086E"/>
    <w:rsid w:val="00320BA1"/>
    <w:rsid w:val="00320D67"/>
    <w:rsid w:val="00320E3B"/>
    <w:rsid w:val="00320EAA"/>
    <w:rsid w:val="00321147"/>
    <w:rsid w:val="00321220"/>
    <w:rsid w:val="00321484"/>
    <w:rsid w:val="00321569"/>
    <w:rsid w:val="00321721"/>
    <w:rsid w:val="00321A91"/>
    <w:rsid w:val="00321B55"/>
    <w:rsid w:val="00321E38"/>
    <w:rsid w:val="00321FB5"/>
    <w:rsid w:val="0032215C"/>
    <w:rsid w:val="003221F6"/>
    <w:rsid w:val="003222EE"/>
    <w:rsid w:val="00322835"/>
    <w:rsid w:val="00322841"/>
    <w:rsid w:val="00322907"/>
    <w:rsid w:val="00322A08"/>
    <w:rsid w:val="00322E4F"/>
    <w:rsid w:val="00323D1B"/>
    <w:rsid w:val="003243E1"/>
    <w:rsid w:val="00324907"/>
    <w:rsid w:val="00325259"/>
    <w:rsid w:val="00325493"/>
    <w:rsid w:val="00325594"/>
    <w:rsid w:val="00325760"/>
    <w:rsid w:val="00325A5C"/>
    <w:rsid w:val="00325CB0"/>
    <w:rsid w:val="00325DFF"/>
    <w:rsid w:val="00325E2A"/>
    <w:rsid w:val="003261FF"/>
    <w:rsid w:val="00326D95"/>
    <w:rsid w:val="00326DE3"/>
    <w:rsid w:val="00326EAB"/>
    <w:rsid w:val="0032721D"/>
    <w:rsid w:val="0032763E"/>
    <w:rsid w:val="0032779C"/>
    <w:rsid w:val="003277A0"/>
    <w:rsid w:val="003277D7"/>
    <w:rsid w:val="003279D1"/>
    <w:rsid w:val="00327AAC"/>
    <w:rsid w:val="00327B1F"/>
    <w:rsid w:val="00327CEB"/>
    <w:rsid w:val="00327DC0"/>
    <w:rsid w:val="00327FA1"/>
    <w:rsid w:val="003307B6"/>
    <w:rsid w:val="003307F2"/>
    <w:rsid w:val="00330A0A"/>
    <w:rsid w:val="00330B28"/>
    <w:rsid w:val="00330EC5"/>
    <w:rsid w:val="00331003"/>
    <w:rsid w:val="003310A5"/>
    <w:rsid w:val="003314D2"/>
    <w:rsid w:val="00331AE7"/>
    <w:rsid w:val="00331B7A"/>
    <w:rsid w:val="00331C85"/>
    <w:rsid w:val="00331EBC"/>
    <w:rsid w:val="003321DC"/>
    <w:rsid w:val="003321FD"/>
    <w:rsid w:val="00332427"/>
    <w:rsid w:val="003324B5"/>
    <w:rsid w:val="003324DC"/>
    <w:rsid w:val="00332503"/>
    <w:rsid w:val="003327F8"/>
    <w:rsid w:val="00332C13"/>
    <w:rsid w:val="00332C8A"/>
    <w:rsid w:val="00332E61"/>
    <w:rsid w:val="0033312F"/>
    <w:rsid w:val="00333349"/>
    <w:rsid w:val="00333A6C"/>
    <w:rsid w:val="0033402C"/>
    <w:rsid w:val="00334260"/>
    <w:rsid w:val="003342B8"/>
    <w:rsid w:val="003347B2"/>
    <w:rsid w:val="003347BC"/>
    <w:rsid w:val="00334932"/>
    <w:rsid w:val="00334A09"/>
    <w:rsid w:val="00334D9C"/>
    <w:rsid w:val="00335588"/>
    <w:rsid w:val="00335633"/>
    <w:rsid w:val="00335DC9"/>
    <w:rsid w:val="00336174"/>
    <w:rsid w:val="00336CB7"/>
    <w:rsid w:val="00337425"/>
    <w:rsid w:val="003377B3"/>
    <w:rsid w:val="0033780B"/>
    <w:rsid w:val="00337976"/>
    <w:rsid w:val="00337C10"/>
    <w:rsid w:val="00337F69"/>
    <w:rsid w:val="0034024A"/>
    <w:rsid w:val="0034026D"/>
    <w:rsid w:val="00340570"/>
    <w:rsid w:val="0034065F"/>
    <w:rsid w:val="003409E1"/>
    <w:rsid w:val="00340C41"/>
    <w:rsid w:val="00340CCD"/>
    <w:rsid w:val="0034165D"/>
    <w:rsid w:val="003417B9"/>
    <w:rsid w:val="003419CD"/>
    <w:rsid w:val="00341A26"/>
    <w:rsid w:val="00341D5A"/>
    <w:rsid w:val="00341D8D"/>
    <w:rsid w:val="00341DCB"/>
    <w:rsid w:val="00341F1C"/>
    <w:rsid w:val="003420AB"/>
    <w:rsid w:val="0034255C"/>
    <w:rsid w:val="003425FB"/>
    <w:rsid w:val="003428D1"/>
    <w:rsid w:val="003429DE"/>
    <w:rsid w:val="00342BB2"/>
    <w:rsid w:val="00342DE7"/>
    <w:rsid w:val="00342E33"/>
    <w:rsid w:val="0034302E"/>
    <w:rsid w:val="003432B0"/>
    <w:rsid w:val="003432C4"/>
    <w:rsid w:val="003433AA"/>
    <w:rsid w:val="0034371F"/>
    <w:rsid w:val="003439A9"/>
    <w:rsid w:val="00343BF9"/>
    <w:rsid w:val="00343CBD"/>
    <w:rsid w:val="0034415D"/>
    <w:rsid w:val="00344263"/>
    <w:rsid w:val="0034448B"/>
    <w:rsid w:val="003446B3"/>
    <w:rsid w:val="003447FA"/>
    <w:rsid w:val="003448C0"/>
    <w:rsid w:val="00344EFA"/>
    <w:rsid w:val="00344FBD"/>
    <w:rsid w:val="0034563B"/>
    <w:rsid w:val="003458E7"/>
    <w:rsid w:val="00345A81"/>
    <w:rsid w:val="00345FDE"/>
    <w:rsid w:val="00345FE9"/>
    <w:rsid w:val="003462D5"/>
    <w:rsid w:val="00346956"/>
    <w:rsid w:val="00346A78"/>
    <w:rsid w:val="00346DB3"/>
    <w:rsid w:val="003471D3"/>
    <w:rsid w:val="003471F4"/>
    <w:rsid w:val="003472D4"/>
    <w:rsid w:val="00347384"/>
    <w:rsid w:val="0034783C"/>
    <w:rsid w:val="00347A34"/>
    <w:rsid w:val="00347BE6"/>
    <w:rsid w:val="00347CCF"/>
    <w:rsid w:val="0035004A"/>
    <w:rsid w:val="00350152"/>
    <w:rsid w:val="003506E2"/>
    <w:rsid w:val="0035070B"/>
    <w:rsid w:val="00350858"/>
    <w:rsid w:val="00350FF5"/>
    <w:rsid w:val="003511BF"/>
    <w:rsid w:val="003511E2"/>
    <w:rsid w:val="003512CE"/>
    <w:rsid w:val="0035149D"/>
    <w:rsid w:val="003514FD"/>
    <w:rsid w:val="00351B3C"/>
    <w:rsid w:val="00351DE9"/>
    <w:rsid w:val="0035211D"/>
    <w:rsid w:val="0035238B"/>
    <w:rsid w:val="0035241A"/>
    <w:rsid w:val="00352781"/>
    <w:rsid w:val="003527DB"/>
    <w:rsid w:val="00352AA4"/>
    <w:rsid w:val="00352FB7"/>
    <w:rsid w:val="003530EF"/>
    <w:rsid w:val="003530FF"/>
    <w:rsid w:val="0035335B"/>
    <w:rsid w:val="003533D4"/>
    <w:rsid w:val="00353572"/>
    <w:rsid w:val="00353708"/>
    <w:rsid w:val="00353A4D"/>
    <w:rsid w:val="003547A1"/>
    <w:rsid w:val="00354A2C"/>
    <w:rsid w:val="00354B96"/>
    <w:rsid w:val="00355033"/>
    <w:rsid w:val="00355067"/>
    <w:rsid w:val="00355643"/>
    <w:rsid w:val="00355736"/>
    <w:rsid w:val="003557E1"/>
    <w:rsid w:val="00355BE2"/>
    <w:rsid w:val="003562EE"/>
    <w:rsid w:val="00356357"/>
    <w:rsid w:val="003563AC"/>
    <w:rsid w:val="003563AF"/>
    <w:rsid w:val="003563C0"/>
    <w:rsid w:val="003565F9"/>
    <w:rsid w:val="003566CC"/>
    <w:rsid w:val="00356A0A"/>
    <w:rsid w:val="00356C53"/>
    <w:rsid w:val="00356E1F"/>
    <w:rsid w:val="00356F75"/>
    <w:rsid w:val="00357320"/>
    <w:rsid w:val="003575F5"/>
    <w:rsid w:val="00357B37"/>
    <w:rsid w:val="00357CC4"/>
    <w:rsid w:val="00357D8B"/>
    <w:rsid w:val="00357EE5"/>
    <w:rsid w:val="00360001"/>
    <w:rsid w:val="0036003F"/>
    <w:rsid w:val="003600ED"/>
    <w:rsid w:val="003604D4"/>
    <w:rsid w:val="0036075B"/>
    <w:rsid w:val="00360C72"/>
    <w:rsid w:val="00360E2E"/>
    <w:rsid w:val="00361522"/>
    <w:rsid w:val="00361527"/>
    <w:rsid w:val="00361746"/>
    <w:rsid w:val="003617FA"/>
    <w:rsid w:val="00361838"/>
    <w:rsid w:val="00361C02"/>
    <w:rsid w:val="00361E25"/>
    <w:rsid w:val="00362509"/>
    <w:rsid w:val="0036280B"/>
    <w:rsid w:val="00362B48"/>
    <w:rsid w:val="00362C3B"/>
    <w:rsid w:val="003630AA"/>
    <w:rsid w:val="003634C1"/>
    <w:rsid w:val="003637E6"/>
    <w:rsid w:val="00363949"/>
    <w:rsid w:val="00363F05"/>
    <w:rsid w:val="003643BD"/>
    <w:rsid w:val="003643E1"/>
    <w:rsid w:val="0036455D"/>
    <w:rsid w:val="003646FD"/>
    <w:rsid w:val="00364746"/>
    <w:rsid w:val="00364977"/>
    <w:rsid w:val="00364CF7"/>
    <w:rsid w:val="003654FB"/>
    <w:rsid w:val="00365716"/>
    <w:rsid w:val="00365987"/>
    <w:rsid w:val="00365A27"/>
    <w:rsid w:val="00365A5E"/>
    <w:rsid w:val="00365D88"/>
    <w:rsid w:val="0036627B"/>
    <w:rsid w:val="00366633"/>
    <w:rsid w:val="0036668C"/>
    <w:rsid w:val="00366940"/>
    <w:rsid w:val="00366C20"/>
    <w:rsid w:val="00367026"/>
    <w:rsid w:val="0036772A"/>
    <w:rsid w:val="00367C8B"/>
    <w:rsid w:val="00367EA1"/>
    <w:rsid w:val="00370049"/>
    <w:rsid w:val="00370317"/>
    <w:rsid w:val="00370363"/>
    <w:rsid w:val="00370C29"/>
    <w:rsid w:val="00370D75"/>
    <w:rsid w:val="00370D85"/>
    <w:rsid w:val="003710FA"/>
    <w:rsid w:val="00371395"/>
    <w:rsid w:val="00371EE0"/>
    <w:rsid w:val="00372414"/>
    <w:rsid w:val="00372605"/>
    <w:rsid w:val="00372825"/>
    <w:rsid w:val="00372854"/>
    <w:rsid w:val="00372BD0"/>
    <w:rsid w:val="00372D9B"/>
    <w:rsid w:val="00372DFA"/>
    <w:rsid w:val="00372FA6"/>
    <w:rsid w:val="00373088"/>
    <w:rsid w:val="00373438"/>
    <w:rsid w:val="00373669"/>
    <w:rsid w:val="003736AF"/>
    <w:rsid w:val="0037427A"/>
    <w:rsid w:val="00374432"/>
    <w:rsid w:val="00374815"/>
    <w:rsid w:val="00374D9D"/>
    <w:rsid w:val="00374DEA"/>
    <w:rsid w:val="00375514"/>
    <w:rsid w:val="003756B8"/>
    <w:rsid w:val="003757AA"/>
    <w:rsid w:val="00375A94"/>
    <w:rsid w:val="00375B6D"/>
    <w:rsid w:val="00375E45"/>
    <w:rsid w:val="00376012"/>
    <w:rsid w:val="003761BA"/>
    <w:rsid w:val="0037622F"/>
    <w:rsid w:val="00376285"/>
    <w:rsid w:val="0037631A"/>
    <w:rsid w:val="0037666D"/>
    <w:rsid w:val="00376703"/>
    <w:rsid w:val="00376856"/>
    <w:rsid w:val="003772A9"/>
    <w:rsid w:val="003777CA"/>
    <w:rsid w:val="00377914"/>
    <w:rsid w:val="00377A82"/>
    <w:rsid w:val="00377F57"/>
    <w:rsid w:val="00377F79"/>
    <w:rsid w:val="003801DA"/>
    <w:rsid w:val="003803E3"/>
    <w:rsid w:val="0038052B"/>
    <w:rsid w:val="00380555"/>
    <w:rsid w:val="0038067A"/>
    <w:rsid w:val="003807B7"/>
    <w:rsid w:val="0038095D"/>
    <w:rsid w:val="00380970"/>
    <w:rsid w:val="00380B86"/>
    <w:rsid w:val="00380F41"/>
    <w:rsid w:val="00380F80"/>
    <w:rsid w:val="003812C5"/>
    <w:rsid w:val="003815AA"/>
    <w:rsid w:val="0038177C"/>
    <w:rsid w:val="00381784"/>
    <w:rsid w:val="00381C56"/>
    <w:rsid w:val="00381D86"/>
    <w:rsid w:val="00381E61"/>
    <w:rsid w:val="003821F1"/>
    <w:rsid w:val="00382568"/>
    <w:rsid w:val="00382789"/>
    <w:rsid w:val="00382829"/>
    <w:rsid w:val="00382CD3"/>
    <w:rsid w:val="00382D28"/>
    <w:rsid w:val="00383303"/>
    <w:rsid w:val="003836E8"/>
    <w:rsid w:val="00383FF7"/>
    <w:rsid w:val="003841E5"/>
    <w:rsid w:val="0038421C"/>
    <w:rsid w:val="003847E6"/>
    <w:rsid w:val="00384DFD"/>
    <w:rsid w:val="00384E7E"/>
    <w:rsid w:val="00385022"/>
    <w:rsid w:val="00385082"/>
    <w:rsid w:val="0038518F"/>
    <w:rsid w:val="0038520B"/>
    <w:rsid w:val="0038542E"/>
    <w:rsid w:val="0038552B"/>
    <w:rsid w:val="00385907"/>
    <w:rsid w:val="00385BF2"/>
    <w:rsid w:val="0038608B"/>
    <w:rsid w:val="003864B1"/>
    <w:rsid w:val="003864BE"/>
    <w:rsid w:val="00387067"/>
    <w:rsid w:val="003872A3"/>
    <w:rsid w:val="003872E1"/>
    <w:rsid w:val="003873D8"/>
    <w:rsid w:val="003875A6"/>
    <w:rsid w:val="00387ACB"/>
    <w:rsid w:val="00387CA9"/>
    <w:rsid w:val="003900BC"/>
    <w:rsid w:val="003909C9"/>
    <w:rsid w:val="00390A89"/>
    <w:rsid w:val="0039101D"/>
    <w:rsid w:val="00391383"/>
    <w:rsid w:val="00391B7D"/>
    <w:rsid w:val="00391F74"/>
    <w:rsid w:val="00391FEB"/>
    <w:rsid w:val="0039204C"/>
    <w:rsid w:val="0039245D"/>
    <w:rsid w:val="0039286D"/>
    <w:rsid w:val="00392A20"/>
    <w:rsid w:val="00392C8F"/>
    <w:rsid w:val="00392D14"/>
    <w:rsid w:val="00392D3C"/>
    <w:rsid w:val="00392EE2"/>
    <w:rsid w:val="00392F5E"/>
    <w:rsid w:val="003931FA"/>
    <w:rsid w:val="00393688"/>
    <w:rsid w:val="003936A5"/>
    <w:rsid w:val="00393E3F"/>
    <w:rsid w:val="00393E92"/>
    <w:rsid w:val="00393EE8"/>
    <w:rsid w:val="00393FBE"/>
    <w:rsid w:val="00394253"/>
    <w:rsid w:val="00394297"/>
    <w:rsid w:val="003943E4"/>
    <w:rsid w:val="00394927"/>
    <w:rsid w:val="00394BA5"/>
    <w:rsid w:val="00394CC4"/>
    <w:rsid w:val="00394CF0"/>
    <w:rsid w:val="00394E27"/>
    <w:rsid w:val="0039515B"/>
    <w:rsid w:val="003953A9"/>
    <w:rsid w:val="003953F1"/>
    <w:rsid w:val="00395690"/>
    <w:rsid w:val="003956E1"/>
    <w:rsid w:val="00395882"/>
    <w:rsid w:val="00395A40"/>
    <w:rsid w:val="00395D04"/>
    <w:rsid w:val="00395E97"/>
    <w:rsid w:val="00395F8F"/>
    <w:rsid w:val="00395FA7"/>
    <w:rsid w:val="0039628B"/>
    <w:rsid w:val="00396902"/>
    <w:rsid w:val="003969CD"/>
    <w:rsid w:val="00396BD9"/>
    <w:rsid w:val="00396C13"/>
    <w:rsid w:val="00396F8C"/>
    <w:rsid w:val="00396FD9"/>
    <w:rsid w:val="00397151"/>
    <w:rsid w:val="00397C8A"/>
    <w:rsid w:val="003A01A9"/>
    <w:rsid w:val="003A029A"/>
    <w:rsid w:val="003A0370"/>
    <w:rsid w:val="003A0889"/>
    <w:rsid w:val="003A0D35"/>
    <w:rsid w:val="003A0DA1"/>
    <w:rsid w:val="003A0F69"/>
    <w:rsid w:val="003A103E"/>
    <w:rsid w:val="003A1371"/>
    <w:rsid w:val="003A1440"/>
    <w:rsid w:val="003A1650"/>
    <w:rsid w:val="003A175D"/>
    <w:rsid w:val="003A1799"/>
    <w:rsid w:val="003A26A4"/>
    <w:rsid w:val="003A2BB1"/>
    <w:rsid w:val="003A2CCB"/>
    <w:rsid w:val="003A2CCC"/>
    <w:rsid w:val="003A2F20"/>
    <w:rsid w:val="003A30BA"/>
    <w:rsid w:val="003A318B"/>
    <w:rsid w:val="003A3362"/>
    <w:rsid w:val="003A3389"/>
    <w:rsid w:val="003A350F"/>
    <w:rsid w:val="003A4011"/>
    <w:rsid w:val="003A429E"/>
    <w:rsid w:val="003A4732"/>
    <w:rsid w:val="003A479B"/>
    <w:rsid w:val="003A493B"/>
    <w:rsid w:val="003A4964"/>
    <w:rsid w:val="003A4C7E"/>
    <w:rsid w:val="003A4CB3"/>
    <w:rsid w:val="003A4E1A"/>
    <w:rsid w:val="003A5374"/>
    <w:rsid w:val="003A562D"/>
    <w:rsid w:val="003A5631"/>
    <w:rsid w:val="003A56EC"/>
    <w:rsid w:val="003A57C7"/>
    <w:rsid w:val="003A5AC0"/>
    <w:rsid w:val="003A5AC6"/>
    <w:rsid w:val="003A696E"/>
    <w:rsid w:val="003A6CDA"/>
    <w:rsid w:val="003A6CF5"/>
    <w:rsid w:val="003A6E6F"/>
    <w:rsid w:val="003A6EA1"/>
    <w:rsid w:val="003A6F7F"/>
    <w:rsid w:val="003A73AF"/>
    <w:rsid w:val="003A7727"/>
    <w:rsid w:val="003A7749"/>
    <w:rsid w:val="003A77A2"/>
    <w:rsid w:val="003A78AB"/>
    <w:rsid w:val="003A78B5"/>
    <w:rsid w:val="003A78D1"/>
    <w:rsid w:val="003A78EA"/>
    <w:rsid w:val="003B0489"/>
    <w:rsid w:val="003B08F7"/>
    <w:rsid w:val="003B0A49"/>
    <w:rsid w:val="003B0D07"/>
    <w:rsid w:val="003B0EA6"/>
    <w:rsid w:val="003B1364"/>
    <w:rsid w:val="003B14D1"/>
    <w:rsid w:val="003B17E7"/>
    <w:rsid w:val="003B1E61"/>
    <w:rsid w:val="003B1E74"/>
    <w:rsid w:val="003B2135"/>
    <w:rsid w:val="003B214A"/>
    <w:rsid w:val="003B21F6"/>
    <w:rsid w:val="003B251C"/>
    <w:rsid w:val="003B2700"/>
    <w:rsid w:val="003B283B"/>
    <w:rsid w:val="003B2903"/>
    <w:rsid w:val="003B2A13"/>
    <w:rsid w:val="003B2D1C"/>
    <w:rsid w:val="003B2E61"/>
    <w:rsid w:val="003B2E64"/>
    <w:rsid w:val="003B2EE9"/>
    <w:rsid w:val="003B2F25"/>
    <w:rsid w:val="003B3563"/>
    <w:rsid w:val="003B38E4"/>
    <w:rsid w:val="003B3A28"/>
    <w:rsid w:val="003B3A76"/>
    <w:rsid w:val="003B3B06"/>
    <w:rsid w:val="003B3D60"/>
    <w:rsid w:val="003B3FB3"/>
    <w:rsid w:val="003B4199"/>
    <w:rsid w:val="003B4405"/>
    <w:rsid w:val="003B453C"/>
    <w:rsid w:val="003B4778"/>
    <w:rsid w:val="003B480F"/>
    <w:rsid w:val="003B52A1"/>
    <w:rsid w:val="003B53DE"/>
    <w:rsid w:val="003B59F7"/>
    <w:rsid w:val="003B5AC9"/>
    <w:rsid w:val="003B6260"/>
    <w:rsid w:val="003B62C0"/>
    <w:rsid w:val="003B682E"/>
    <w:rsid w:val="003B6983"/>
    <w:rsid w:val="003B6A60"/>
    <w:rsid w:val="003B6A6F"/>
    <w:rsid w:val="003B6C50"/>
    <w:rsid w:val="003B6C91"/>
    <w:rsid w:val="003B6E65"/>
    <w:rsid w:val="003B6F7A"/>
    <w:rsid w:val="003B7083"/>
    <w:rsid w:val="003B70F3"/>
    <w:rsid w:val="003B7131"/>
    <w:rsid w:val="003B7264"/>
    <w:rsid w:val="003B7326"/>
    <w:rsid w:val="003B74C7"/>
    <w:rsid w:val="003B74E3"/>
    <w:rsid w:val="003B767F"/>
    <w:rsid w:val="003B77CF"/>
    <w:rsid w:val="003B78A4"/>
    <w:rsid w:val="003B7936"/>
    <w:rsid w:val="003B7999"/>
    <w:rsid w:val="003B7C05"/>
    <w:rsid w:val="003B7FC1"/>
    <w:rsid w:val="003C0492"/>
    <w:rsid w:val="003C04AB"/>
    <w:rsid w:val="003C067A"/>
    <w:rsid w:val="003C0748"/>
    <w:rsid w:val="003C09C3"/>
    <w:rsid w:val="003C09F0"/>
    <w:rsid w:val="003C0B01"/>
    <w:rsid w:val="003C0CA7"/>
    <w:rsid w:val="003C0D04"/>
    <w:rsid w:val="003C0EE8"/>
    <w:rsid w:val="003C14B0"/>
    <w:rsid w:val="003C16B5"/>
    <w:rsid w:val="003C174E"/>
    <w:rsid w:val="003C19C4"/>
    <w:rsid w:val="003C1C41"/>
    <w:rsid w:val="003C226C"/>
    <w:rsid w:val="003C2BB9"/>
    <w:rsid w:val="003C2C04"/>
    <w:rsid w:val="003C2D34"/>
    <w:rsid w:val="003C2E5D"/>
    <w:rsid w:val="003C31E9"/>
    <w:rsid w:val="003C32CA"/>
    <w:rsid w:val="003C338D"/>
    <w:rsid w:val="003C33AB"/>
    <w:rsid w:val="003C3414"/>
    <w:rsid w:val="003C3624"/>
    <w:rsid w:val="003C3A6F"/>
    <w:rsid w:val="003C3D4B"/>
    <w:rsid w:val="003C3F42"/>
    <w:rsid w:val="003C447B"/>
    <w:rsid w:val="003C452B"/>
    <w:rsid w:val="003C4BC8"/>
    <w:rsid w:val="003C500D"/>
    <w:rsid w:val="003C5354"/>
    <w:rsid w:val="003C5CA3"/>
    <w:rsid w:val="003C6043"/>
    <w:rsid w:val="003C6157"/>
    <w:rsid w:val="003C6A67"/>
    <w:rsid w:val="003C6D5A"/>
    <w:rsid w:val="003C6E3E"/>
    <w:rsid w:val="003C6ED7"/>
    <w:rsid w:val="003C73C7"/>
    <w:rsid w:val="003C7503"/>
    <w:rsid w:val="003C7682"/>
    <w:rsid w:val="003C778D"/>
    <w:rsid w:val="003C7C24"/>
    <w:rsid w:val="003D00FA"/>
    <w:rsid w:val="003D049D"/>
    <w:rsid w:val="003D06E2"/>
    <w:rsid w:val="003D09A8"/>
    <w:rsid w:val="003D0A54"/>
    <w:rsid w:val="003D0AC1"/>
    <w:rsid w:val="003D0BE5"/>
    <w:rsid w:val="003D13DC"/>
    <w:rsid w:val="003D15B6"/>
    <w:rsid w:val="003D17FD"/>
    <w:rsid w:val="003D1F85"/>
    <w:rsid w:val="003D1F90"/>
    <w:rsid w:val="003D201D"/>
    <w:rsid w:val="003D218F"/>
    <w:rsid w:val="003D21C4"/>
    <w:rsid w:val="003D2355"/>
    <w:rsid w:val="003D300A"/>
    <w:rsid w:val="003D3073"/>
    <w:rsid w:val="003D3181"/>
    <w:rsid w:val="003D321E"/>
    <w:rsid w:val="003D3295"/>
    <w:rsid w:val="003D33D3"/>
    <w:rsid w:val="003D36AB"/>
    <w:rsid w:val="003D3D20"/>
    <w:rsid w:val="003D4191"/>
    <w:rsid w:val="003D42E9"/>
    <w:rsid w:val="003D44B5"/>
    <w:rsid w:val="003D4A97"/>
    <w:rsid w:val="003D4D6A"/>
    <w:rsid w:val="003D4EEF"/>
    <w:rsid w:val="003D5153"/>
    <w:rsid w:val="003D57CF"/>
    <w:rsid w:val="003D57E6"/>
    <w:rsid w:val="003D5881"/>
    <w:rsid w:val="003D58B2"/>
    <w:rsid w:val="003D5B53"/>
    <w:rsid w:val="003D5CE7"/>
    <w:rsid w:val="003D5EC7"/>
    <w:rsid w:val="003D5FB2"/>
    <w:rsid w:val="003D62AC"/>
    <w:rsid w:val="003D62E1"/>
    <w:rsid w:val="003D6316"/>
    <w:rsid w:val="003D66FE"/>
    <w:rsid w:val="003D6840"/>
    <w:rsid w:val="003D6979"/>
    <w:rsid w:val="003D6A00"/>
    <w:rsid w:val="003D6B39"/>
    <w:rsid w:val="003D6CE3"/>
    <w:rsid w:val="003D6FBF"/>
    <w:rsid w:val="003D7386"/>
    <w:rsid w:val="003D7771"/>
    <w:rsid w:val="003D78FE"/>
    <w:rsid w:val="003E02A9"/>
    <w:rsid w:val="003E03B7"/>
    <w:rsid w:val="003E041E"/>
    <w:rsid w:val="003E0C88"/>
    <w:rsid w:val="003E0EE8"/>
    <w:rsid w:val="003E117A"/>
    <w:rsid w:val="003E1E8D"/>
    <w:rsid w:val="003E1F6A"/>
    <w:rsid w:val="003E1FB1"/>
    <w:rsid w:val="003E22FB"/>
    <w:rsid w:val="003E2A76"/>
    <w:rsid w:val="003E2CA1"/>
    <w:rsid w:val="003E2FA5"/>
    <w:rsid w:val="003E3692"/>
    <w:rsid w:val="003E3774"/>
    <w:rsid w:val="003E39B4"/>
    <w:rsid w:val="003E3D13"/>
    <w:rsid w:val="003E41A3"/>
    <w:rsid w:val="003E422B"/>
    <w:rsid w:val="003E4660"/>
    <w:rsid w:val="003E47E1"/>
    <w:rsid w:val="003E4874"/>
    <w:rsid w:val="003E4909"/>
    <w:rsid w:val="003E5075"/>
    <w:rsid w:val="003E50CF"/>
    <w:rsid w:val="003E51AC"/>
    <w:rsid w:val="003E5823"/>
    <w:rsid w:val="003E5C4C"/>
    <w:rsid w:val="003E5EEE"/>
    <w:rsid w:val="003E65D6"/>
    <w:rsid w:val="003E695B"/>
    <w:rsid w:val="003E6A52"/>
    <w:rsid w:val="003E6AC5"/>
    <w:rsid w:val="003E6F69"/>
    <w:rsid w:val="003E6FE6"/>
    <w:rsid w:val="003E7057"/>
    <w:rsid w:val="003E7224"/>
    <w:rsid w:val="003E73EC"/>
    <w:rsid w:val="003E767B"/>
    <w:rsid w:val="003E76F5"/>
    <w:rsid w:val="003E77AD"/>
    <w:rsid w:val="003E78BF"/>
    <w:rsid w:val="003E7A5E"/>
    <w:rsid w:val="003F0023"/>
    <w:rsid w:val="003F00F9"/>
    <w:rsid w:val="003F0417"/>
    <w:rsid w:val="003F0518"/>
    <w:rsid w:val="003F07A0"/>
    <w:rsid w:val="003F098D"/>
    <w:rsid w:val="003F0FC6"/>
    <w:rsid w:val="003F1626"/>
    <w:rsid w:val="003F17AC"/>
    <w:rsid w:val="003F1812"/>
    <w:rsid w:val="003F1D34"/>
    <w:rsid w:val="003F1FEE"/>
    <w:rsid w:val="003F21F9"/>
    <w:rsid w:val="003F24B1"/>
    <w:rsid w:val="003F2865"/>
    <w:rsid w:val="003F3054"/>
    <w:rsid w:val="003F3128"/>
    <w:rsid w:val="003F33B1"/>
    <w:rsid w:val="003F36C3"/>
    <w:rsid w:val="003F3DEE"/>
    <w:rsid w:val="003F3EE9"/>
    <w:rsid w:val="003F4737"/>
    <w:rsid w:val="003F4854"/>
    <w:rsid w:val="003F4883"/>
    <w:rsid w:val="003F4DAD"/>
    <w:rsid w:val="003F4E77"/>
    <w:rsid w:val="003F50FA"/>
    <w:rsid w:val="003F52B1"/>
    <w:rsid w:val="003F5661"/>
    <w:rsid w:val="003F57B1"/>
    <w:rsid w:val="003F584F"/>
    <w:rsid w:val="003F58BC"/>
    <w:rsid w:val="003F5984"/>
    <w:rsid w:val="003F5DB6"/>
    <w:rsid w:val="003F65EA"/>
    <w:rsid w:val="003F6DAD"/>
    <w:rsid w:val="003F6E28"/>
    <w:rsid w:val="003F6F18"/>
    <w:rsid w:val="003F724E"/>
    <w:rsid w:val="003F7332"/>
    <w:rsid w:val="003F75B7"/>
    <w:rsid w:val="003F7959"/>
    <w:rsid w:val="003F795F"/>
    <w:rsid w:val="003F7A6E"/>
    <w:rsid w:val="003F7D70"/>
    <w:rsid w:val="003F7E6E"/>
    <w:rsid w:val="00400667"/>
    <w:rsid w:val="00400E46"/>
    <w:rsid w:val="004010ED"/>
    <w:rsid w:val="00401619"/>
    <w:rsid w:val="004018B9"/>
    <w:rsid w:val="00401CBB"/>
    <w:rsid w:val="004021BB"/>
    <w:rsid w:val="004021E2"/>
    <w:rsid w:val="00402228"/>
    <w:rsid w:val="004022FA"/>
    <w:rsid w:val="0040261B"/>
    <w:rsid w:val="00402845"/>
    <w:rsid w:val="0040284B"/>
    <w:rsid w:val="0040292C"/>
    <w:rsid w:val="0040293D"/>
    <w:rsid w:val="00402B3C"/>
    <w:rsid w:val="00402CA1"/>
    <w:rsid w:val="00403157"/>
    <w:rsid w:val="004031C8"/>
    <w:rsid w:val="00404003"/>
    <w:rsid w:val="00404370"/>
    <w:rsid w:val="004046C9"/>
    <w:rsid w:val="00404B59"/>
    <w:rsid w:val="00405108"/>
    <w:rsid w:val="0040518D"/>
    <w:rsid w:val="0040525F"/>
    <w:rsid w:val="004053EC"/>
    <w:rsid w:val="00405427"/>
    <w:rsid w:val="004059D9"/>
    <w:rsid w:val="00405C29"/>
    <w:rsid w:val="00405EEA"/>
    <w:rsid w:val="00406260"/>
    <w:rsid w:val="004062D4"/>
    <w:rsid w:val="0040631D"/>
    <w:rsid w:val="0040644A"/>
    <w:rsid w:val="004066C0"/>
    <w:rsid w:val="00406795"/>
    <w:rsid w:val="00406F8E"/>
    <w:rsid w:val="004073AE"/>
    <w:rsid w:val="00407682"/>
    <w:rsid w:val="004076F7"/>
    <w:rsid w:val="00407A0D"/>
    <w:rsid w:val="00407C59"/>
    <w:rsid w:val="00410399"/>
    <w:rsid w:val="00410485"/>
    <w:rsid w:val="00410719"/>
    <w:rsid w:val="00410A28"/>
    <w:rsid w:val="00410A4A"/>
    <w:rsid w:val="00410FA0"/>
    <w:rsid w:val="00411205"/>
    <w:rsid w:val="00411619"/>
    <w:rsid w:val="0041185E"/>
    <w:rsid w:val="004118C9"/>
    <w:rsid w:val="00412A58"/>
    <w:rsid w:val="00412D19"/>
    <w:rsid w:val="00412F53"/>
    <w:rsid w:val="004130A4"/>
    <w:rsid w:val="00413F0A"/>
    <w:rsid w:val="00413F8E"/>
    <w:rsid w:val="00414A43"/>
    <w:rsid w:val="00414B5E"/>
    <w:rsid w:val="00414BEF"/>
    <w:rsid w:val="00415119"/>
    <w:rsid w:val="00415231"/>
    <w:rsid w:val="00415381"/>
    <w:rsid w:val="00415863"/>
    <w:rsid w:val="004158D9"/>
    <w:rsid w:val="00415904"/>
    <w:rsid w:val="00415F3D"/>
    <w:rsid w:val="00416372"/>
    <w:rsid w:val="00416B36"/>
    <w:rsid w:val="00416E40"/>
    <w:rsid w:val="004175C7"/>
    <w:rsid w:val="00417F5C"/>
    <w:rsid w:val="004201F3"/>
    <w:rsid w:val="004203C9"/>
    <w:rsid w:val="004203DA"/>
    <w:rsid w:val="004204D6"/>
    <w:rsid w:val="00420DFB"/>
    <w:rsid w:val="00420FE0"/>
    <w:rsid w:val="004211E6"/>
    <w:rsid w:val="0042188E"/>
    <w:rsid w:val="004218A2"/>
    <w:rsid w:val="00421D78"/>
    <w:rsid w:val="00421E74"/>
    <w:rsid w:val="00421EBD"/>
    <w:rsid w:val="004221CB"/>
    <w:rsid w:val="00422249"/>
    <w:rsid w:val="00422EEA"/>
    <w:rsid w:val="004230C5"/>
    <w:rsid w:val="00423EF3"/>
    <w:rsid w:val="00424132"/>
    <w:rsid w:val="004242BF"/>
    <w:rsid w:val="0042446B"/>
    <w:rsid w:val="00424599"/>
    <w:rsid w:val="004246A7"/>
    <w:rsid w:val="00424777"/>
    <w:rsid w:val="00424800"/>
    <w:rsid w:val="00424A09"/>
    <w:rsid w:val="00424B7D"/>
    <w:rsid w:val="00425263"/>
    <w:rsid w:val="004252CD"/>
    <w:rsid w:val="00425795"/>
    <w:rsid w:val="00425DD1"/>
    <w:rsid w:val="00425FC4"/>
    <w:rsid w:val="004264A2"/>
    <w:rsid w:val="004267C8"/>
    <w:rsid w:val="0042683F"/>
    <w:rsid w:val="00426C9C"/>
    <w:rsid w:val="00426D45"/>
    <w:rsid w:val="00426F7E"/>
    <w:rsid w:val="0042706B"/>
    <w:rsid w:val="004272B0"/>
    <w:rsid w:val="004273FC"/>
    <w:rsid w:val="004276CE"/>
    <w:rsid w:val="004277B4"/>
    <w:rsid w:val="004278D0"/>
    <w:rsid w:val="00427A4A"/>
    <w:rsid w:val="00427C74"/>
    <w:rsid w:val="004300FD"/>
    <w:rsid w:val="00430377"/>
    <w:rsid w:val="00430705"/>
    <w:rsid w:val="00430A1C"/>
    <w:rsid w:val="00430AB0"/>
    <w:rsid w:val="00430F33"/>
    <w:rsid w:val="00431565"/>
    <w:rsid w:val="004315F2"/>
    <w:rsid w:val="00431AD1"/>
    <w:rsid w:val="00431C4B"/>
    <w:rsid w:val="00431ED2"/>
    <w:rsid w:val="0043221E"/>
    <w:rsid w:val="004322E2"/>
    <w:rsid w:val="00432605"/>
    <w:rsid w:val="00432660"/>
    <w:rsid w:val="00432786"/>
    <w:rsid w:val="004327A9"/>
    <w:rsid w:val="004327E4"/>
    <w:rsid w:val="004329D7"/>
    <w:rsid w:val="00433A2C"/>
    <w:rsid w:val="00433D1E"/>
    <w:rsid w:val="00433E42"/>
    <w:rsid w:val="00433F0D"/>
    <w:rsid w:val="00433F16"/>
    <w:rsid w:val="00433FD0"/>
    <w:rsid w:val="0043406E"/>
    <w:rsid w:val="004342F3"/>
    <w:rsid w:val="00434FB1"/>
    <w:rsid w:val="004350C9"/>
    <w:rsid w:val="004357D1"/>
    <w:rsid w:val="00435866"/>
    <w:rsid w:val="00435B4A"/>
    <w:rsid w:val="00435C58"/>
    <w:rsid w:val="00435E97"/>
    <w:rsid w:val="0043613A"/>
    <w:rsid w:val="00436707"/>
    <w:rsid w:val="00436F3B"/>
    <w:rsid w:val="004371F0"/>
    <w:rsid w:val="0043756B"/>
    <w:rsid w:val="00437694"/>
    <w:rsid w:val="004377A6"/>
    <w:rsid w:val="004377BA"/>
    <w:rsid w:val="00437959"/>
    <w:rsid w:val="004379D1"/>
    <w:rsid w:val="00437C54"/>
    <w:rsid w:val="0044002A"/>
    <w:rsid w:val="004405E7"/>
    <w:rsid w:val="00440686"/>
    <w:rsid w:val="00440D1B"/>
    <w:rsid w:val="00440D4B"/>
    <w:rsid w:val="004410E9"/>
    <w:rsid w:val="00441103"/>
    <w:rsid w:val="0044121F"/>
    <w:rsid w:val="004413BB"/>
    <w:rsid w:val="00441BED"/>
    <w:rsid w:val="00441BF7"/>
    <w:rsid w:val="00441F05"/>
    <w:rsid w:val="004427AB"/>
    <w:rsid w:val="00442923"/>
    <w:rsid w:val="00442BCA"/>
    <w:rsid w:val="00442F3E"/>
    <w:rsid w:val="00442FA8"/>
    <w:rsid w:val="0044341F"/>
    <w:rsid w:val="0044349F"/>
    <w:rsid w:val="0044388B"/>
    <w:rsid w:val="004439F7"/>
    <w:rsid w:val="00443D32"/>
    <w:rsid w:val="00444084"/>
    <w:rsid w:val="0044473D"/>
    <w:rsid w:val="00444FA2"/>
    <w:rsid w:val="00444FD4"/>
    <w:rsid w:val="004453A5"/>
    <w:rsid w:val="00445844"/>
    <w:rsid w:val="0044585C"/>
    <w:rsid w:val="00445869"/>
    <w:rsid w:val="00445E7D"/>
    <w:rsid w:val="00446044"/>
    <w:rsid w:val="00446137"/>
    <w:rsid w:val="004463C9"/>
    <w:rsid w:val="004464BB"/>
    <w:rsid w:val="004464F8"/>
    <w:rsid w:val="00446B3C"/>
    <w:rsid w:val="0044774E"/>
    <w:rsid w:val="0044795E"/>
    <w:rsid w:val="004479FB"/>
    <w:rsid w:val="00447A8C"/>
    <w:rsid w:val="0045025F"/>
    <w:rsid w:val="004503B7"/>
    <w:rsid w:val="00450633"/>
    <w:rsid w:val="004509E3"/>
    <w:rsid w:val="00450D69"/>
    <w:rsid w:val="0045120F"/>
    <w:rsid w:val="00451597"/>
    <w:rsid w:val="004518FF"/>
    <w:rsid w:val="00451A1C"/>
    <w:rsid w:val="004523F0"/>
    <w:rsid w:val="004528BE"/>
    <w:rsid w:val="00452ADF"/>
    <w:rsid w:val="00452E17"/>
    <w:rsid w:val="00452FA0"/>
    <w:rsid w:val="00453180"/>
    <w:rsid w:val="004533F2"/>
    <w:rsid w:val="004535A9"/>
    <w:rsid w:val="00453693"/>
    <w:rsid w:val="00453917"/>
    <w:rsid w:val="00453AC0"/>
    <w:rsid w:val="00453D83"/>
    <w:rsid w:val="00454012"/>
    <w:rsid w:val="004542AD"/>
    <w:rsid w:val="004544A1"/>
    <w:rsid w:val="0045487A"/>
    <w:rsid w:val="00454896"/>
    <w:rsid w:val="004549C5"/>
    <w:rsid w:val="00454A5D"/>
    <w:rsid w:val="00454CDB"/>
    <w:rsid w:val="00454D8E"/>
    <w:rsid w:val="00454FBD"/>
    <w:rsid w:val="00455003"/>
    <w:rsid w:val="004551A2"/>
    <w:rsid w:val="004553D3"/>
    <w:rsid w:val="0045591D"/>
    <w:rsid w:val="00455940"/>
    <w:rsid w:val="00455F30"/>
    <w:rsid w:val="0045616E"/>
    <w:rsid w:val="004566BD"/>
    <w:rsid w:val="00456794"/>
    <w:rsid w:val="00456835"/>
    <w:rsid w:val="00457012"/>
    <w:rsid w:val="004578AF"/>
    <w:rsid w:val="00457B55"/>
    <w:rsid w:val="00457F50"/>
    <w:rsid w:val="00460661"/>
    <w:rsid w:val="004607B4"/>
    <w:rsid w:val="004610D3"/>
    <w:rsid w:val="0046128C"/>
    <w:rsid w:val="00461697"/>
    <w:rsid w:val="004616CD"/>
    <w:rsid w:val="004617F2"/>
    <w:rsid w:val="00461877"/>
    <w:rsid w:val="00461970"/>
    <w:rsid w:val="004619B0"/>
    <w:rsid w:val="00461D60"/>
    <w:rsid w:val="00461E86"/>
    <w:rsid w:val="00461EFA"/>
    <w:rsid w:val="00461F61"/>
    <w:rsid w:val="004624FA"/>
    <w:rsid w:val="0046251E"/>
    <w:rsid w:val="004625B2"/>
    <w:rsid w:val="00462932"/>
    <w:rsid w:val="00462C98"/>
    <w:rsid w:val="0046305F"/>
    <w:rsid w:val="00463163"/>
    <w:rsid w:val="004634B2"/>
    <w:rsid w:val="004635AF"/>
    <w:rsid w:val="004635B0"/>
    <w:rsid w:val="004635FF"/>
    <w:rsid w:val="00463788"/>
    <w:rsid w:val="00463F89"/>
    <w:rsid w:val="00464C09"/>
    <w:rsid w:val="00464E50"/>
    <w:rsid w:val="004654E1"/>
    <w:rsid w:val="00465583"/>
    <w:rsid w:val="00465638"/>
    <w:rsid w:val="0046569F"/>
    <w:rsid w:val="004658B3"/>
    <w:rsid w:val="00465FE4"/>
    <w:rsid w:val="0046611D"/>
    <w:rsid w:val="00466183"/>
    <w:rsid w:val="004669C9"/>
    <w:rsid w:val="00466AF7"/>
    <w:rsid w:val="00466F24"/>
    <w:rsid w:val="0046754E"/>
    <w:rsid w:val="00467DED"/>
    <w:rsid w:val="00467E0B"/>
    <w:rsid w:val="00470038"/>
    <w:rsid w:val="004700BC"/>
    <w:rsid w:val="00470809"/>
    <w:rsid w:val="0047092D"/>
    <w:rsid w:val="004710B1"/>
    <w:rsid w:val="0047137E"/>
    <w:rsid w:val="00471619"/>
    <w:rsid w:val="0047167C"/>
    <w:rsid w:val="004718A8"/>
    <w:rsid w:val="00471A74"/>
    <w:rsid w:val="00472514"/>
    <w:rsid w:val="0047257F"/>
    <w:rsid w:val="0047289C"/>
    <w:rsid w:val="00473035"/>
    <w:rsid w:val="00473312"/>
    <w:rsid w:val="00473375"/>
    <w:rsid w:val="00473BF7"/>
    <w:rsid w:val="004740F8"/>
    <w:rsid w:val="0047410B"/>
    <w:rsid w:val="00474151"/>
    <w:rsid w:val="00474165"/>
    <w:rsid w:val="004747E7"/>
    <w:rsid w:val="0047495D"/>
    <w:rsid w:val="00474C7C"/>
    <w:rsid w:val="00474CED"/>
    <w:rsid w:val="00474D6C"/>
    <w:rsid w:val="00474F7B"/>
    <w:rsid w:val="00475BD9"/>
    <w:rsid w:val="00475CAC"/>
    <w:rsid w:val="00475ED0"/>
    <w:rsid w:val="00475FA4"/>
    <w:rsid w:val="0047670F"/>
    <w:rsid w:val="004769DA"/>
    <w:rsid w:val="00476AC2"/>
    <w:rsid w:val="00476C21"/>
    <w:rsid w:val="00476C32"/>
    <w:rsid w:val="00476DC3"/>
    <w:rsid w:val="00476E23"/>
    <w:rsid w:val="0047703E"/>
    <w:rsid w:val="004776C1"/>
    <w:rsid w:val="004803AB"/>
    <w:rsid w:val="00480654"/>
    <w:rsid w:val="00480B4C"/>
    <w:rsid w:val="00480D35"/>
    <w:rsid w:val="00480D5E"/>
    <w:rsid w:val="00480F97"/>
    <w:rsid w:val="004819B4"/>
    <w:rsid w:val="00481AD0"/>
    <w:rsid w:val="004820D2"/>
    <w:rsid w:val="00482212"/>
    <w:rsid w:val="00482569"/>
    <w:rsid w:val="00482B37"/>
    <w:rsid w:val="00482B7D"/>
    <w:rsid w:val="00482C0D"/>
    <w:rsid w:val="00482C10"/>
    <w:rsid w:val="00482EDA"/>
    <w:rsid w:val="00483161"/>
    <w:rsid w:val="00483321"/>
    <w:rsid w:val="00483715"/>
    <w:rsid w:val="004840E3"/>
    <w:rsid w:val="004841C8"/>
    <w:rsid w:val="00484472"/>
    <w:rsid w:val="004849DD"/>
    <w:rsid w:val="00484FB3"/>
    <w:rsid w:val="00485150"/>
    <w:rsid w:val="00485471"/>
    <w:rsid w:val="0048548C"/>
    <w:rsid w:val="00485C84"/>
    <w:rsid w:val="00485F35"/>
    <w:rsid w:val="004860ED"/>
    <w:rsid w:val="004861C7"/>
    <w:rsid w:val="0048625D"/>
    <w:rsid w:val="004864CA"/>
    <w:rsid w:val="004865C5"/>
    <w:rsid w:val="004866F7"/>
    <w:rsid w:val="0048674B"/>
    <w:rsid w:val="00486829"/>
    <w:rsid w:val="00486A72"/>
    <w:rsid w:val="00486C3F"/>
    <w:rsid w:val="004873C6"/>
    <w:rsid w:val="004874A3"/>
    <w:rsid w:val="00487582"/>
    <w:rsid w:val="00487939"/>
    <w:rsid w:val="0049001E"/>
    <w:rsid w:val="00490381"/>
    <w:rsid w:val="004904E7"/>
    <w:rsid w:val="00490743"/>
    <w:rsid w:val="00490904"/>
    <w:rsid w:val="00491A5D"/>
    <w:rsid w:val="00491B2E"/>
    <w:rsid w:val="00491F29"/>
    <w:rsid w:val="00491FE9"/>
    <w:rsid w:val="0049206A"/>
    <w:rsid w:val="0049228B"/>
    <w:rsid w:val="004925E9"/>
    <w:rsid w:val="00492CE1"/>
    <w:rsid w:val="00492EA1"/>
    <w:rsid w:val="004931EA"/>
    <w:rsid w:val="0049329D"/>
    <w:rsid w:val="00493635"/>
    <w:rsid w:val="00493671"/>
    <w:rsid w:val="00493BA1"/>
    <w:rsid w:val="00493C04"/>
    <w:rsid w:val="00493DAE"/>
    <w:rsid w:val="00493EA6"/>
    <w:rsid w:val="00493EB1"/>
    <w:rsid w:val="0049429D"/>
    <w:rsid w:val="004948CA"/>
    <w:rsid w:val="00494A58"/>
    <w:rsid w:val="00494BAF"/>
    <w:rsid w:val="00494C2D"/>
    <w:rsid w:val="0049515B"/>
    <w:rsid w:val="004954DA"/>
    <w:rsid w:val="004958D0"/>
    <w:rsid w:val="004958FB"/>
    <w:rsid w:val="00495937"/>
    <w:rsid w:val="00495A04"/>
    <w:rsid w:val="00496335"/>
    <w:rsid w:val="00496966"/>
    <w:rsid w:val="004969D2"/>
    <w:rsid w:val="00496B55"/>
    <w:rsid w:val="00496CCD"/>
    <w:rsid w:val="00496F19"/>
    <w:rsid w:val="004970EE"/>
    <w:rsid w:val="0049733B"/>
    <w:rsid w:val="0049756E"/>
    <w:rsid w:val="00497642"/>
    <w:rsid w:val="00497D1B"/>
    <w:rsid w:val="00497E2B"/>
    <w:rsid w:val="004A00CB"/>
    <w:rsid w:val="004A066B"/>
    <w:rsid w:val="004A095B"/>
    <w:rsid w:val="004A0D1B"/>
    <w:rsid w:val="004A0F2B"/>
    <w:rsid w:val="004A11F6"/>
    <w:rsid w:val="004A15CB"/>
    <w:rsid w:val="004A1882"/>
    <w:rsid w:val="004A18F8"/>
    <w:rsid w:val="004A1C11"/>
    <w:rsid w:val="004A1FAB"/>
    <w:rsid w:val="004A20A9"/>
    <w:rsid w:val="004A2183"/>
    <w:rsid w:val="004A30B8"/>
    <w:rsid w:val="004A354B"/>
    <w:rsid w:val="004A3564"/>
    <w:rsid w:val="004A35EA"/>
    <w:rsid w:val="004A3A5C"/>
    <w:rsid w:val="004A3BE9"/>
    <w:rsid w:val="004A3CF4"/>
    <w:rsid w:val="004A4060"/>
    <w:rsid w:val="004A443B"/>
    <w:rsid w:val="004A46F3"/>
    <w:rsid w:val="004A4A6A"/>
    <w:rsid w:val="004A4D64"/>
    <w:rsid w:val="004A4DB0"/>
    <w:rsid w:val="004A4EDC"/>
    <w:rsid w:val="004A553F"/>
    <w:rsid w:val="004A59D9"/>
    <w:rsid w:val="004A5B06"/>
    <w:rsid w:val="004A5DD2"/>
    <w:rsid w:val="004A5E61"/>
    <w:rsid w:val="004A5EBA"/>
    <w:rsid w:val="004A5ECA"/>
    <w:rsid w:val="004A5F58"/>
    <w:rsid w:val="004A6258"/>
    <w:rsid w:val="004A6406"/>
    <w:rsid w:val="004A6684"/>
    <w:rsid w:val="004A6862"/>
    <w:rsid w:val="004A68CA"/>
    <w:rsid w:val="004A6913"/>
    <w:rsid w:val="004A6E53"/>
    <w:rsid w:val="004A6ED5"/>
    <w:rsid w:val="004A7106"/>
    <w:rsid w:val="004A71D4"/>
    <w:rsid w:val="004A734B"/>
    <w:rsid w:val="004A7730"/>
    <w:rsid w:val="004A7745"/>
    <w:rsid w:val="004A78D0"/>
    <w:rsid w:val="004A7AEB"/>
    <w:rsid w:val="004B00B7"/>
    <w:rsid w:val="004B0569"/>
    <w:rsid w:val="004B1086"/>
    <w:rsid w:val="004B10E4"/>
    <w:rsid w:val="004B136C"/>
    <w:rsid w:val="004B188C"/>
    <w:rsid w:val="004B1C39"/>
    <w:rsid w:val="004B1D09"/>
    <w:rsid w:val="004B2347"/>
    <w:rsid w:val="004B257A"/>
    <w:rsid w:val="004B26A8"/>
    <w:rsid w:val="004B2C94"/>
    <w:rsid w:val="004B2D06"/>
    <w:rsid w:val="004B2D45"/>
    <w:rsid w:val="004B31CD"/>
    <w:rsid w:val="004B34E7"/>
    <w:rsid w:val="004B3510"/>
    <w:rsid w:val="004B3AFA"/>
    <w:rsid w:val="004B3CCB"/>
    <w:rsid w:val="004B3D3C"/>
    <w:rsid w:val="004B404D"/>
    <w:rsid w:val="004B4501"/>
    <w:rsid w:val="004B45FF"/>
    <w:rsid w:val="004B466B"/>
    <w:rsid w:val="004B4857"/>
    <w:rsid w:val="004B4EAE"/>
    <w:rsid w:val="004B5047"/>
    <w:rsid w:val="004B5132"/>
    <w:rsid w:val="004B529B"/>
    <w:rsid w:val="004B53D6"/>
    <w:rsid w:val="004B548F"/>
    <w:rsid w:val="004B57B0"/>
    <w:rsid w:val="004B5B51"/>
    <w:rsid w:val="004B646E"/>
    <w:rsid w:val="004B64D7"/>
    <w:rsid w:val="004B6522"/>
    <w:rsid w:val="004B655E"/>
    <w:rsid w:val="004B65C0"/>
    <w:rsid w:val="004B664C"/>
    <w:rsid w:val="004B6868"/>
    <w:rsid w:val="004B68BF"/>
    <w:rsid w:val="004B6BFA"/>
    <w:rsid w:val="004B6C51"/>
    <w:rsid w:val="004B6C56"/>
    <w:rsid w:val="004B6D2F"/>
    <w:rsid w:val="004B6F38"/>
    <w:rsid w:val="004B724A"/>
    <w:rsid w:val="004B7ABD"/>
    <w:rsid w:val="004B7C00"/>
    <w:rsid w:val="004B7E40"/>
    <w:rsid w:val="004B7E41"/>
    <w:rsid w:val="004B7ECB"/>
    <w:rsid w:val="004C00A4"/>
    <w:rsid w:val="004C0569"/>
    <w:rsid w:val="004C08EE"/>
    <w:rsid w:val="004C096D"/>
    <w:rsid w:val="004C0C9F"/>
    <w:rsid w:val="004C0D57"/>
    <w:rsid w:val="004C0D9D"/>
    <w:rsid w:val="004C103A"/>
    <w:rsid w:val="004C107A"/>
    <w:rsid w:val="004C1137"/>
    <w:rsid w:val="004C14E4"/>
    <w:rsid w:val="004C1543"/>
    <w:rsid w:val="004C154D"/>
    <w:rsid w:val="004C1A70"/>
    <w:rsid w:val="004C2097"/>
    <w:rsid w:val="004C2A9C"/>
    <w:rsid w:val="004C2E27"/>
    <w:rsid w:val="004C2FA1"/>
    <w:rsid w:val="004C32A5"/>
    <w:rsid w:val="004C3402"/>
    <w:rsid w:val="004C34E2"/>
    <w:rsid w:val="004C3E52"/>
    <w:rsid w:val="004C3F6B"/>
    <w:rsid w:val="004C3F81"/>
    <w:rsid w:val="004C4179"/>
    <w:rsid w:val="004C434D"/>
    <w:rsid w:val="004C4412"/>
    <w:rsid w:val="004C46CB"/>
    <w:rsid w:val="004C48F9"/>
    <w:rsid w:val="004C52C0"/>
    <w:rsid w:val="004C559E"/>
    <w:rsid w:val="004C5AA4"/>
    <w:rsid w:val="004C5BF3"/>
    <w:rsid w:val="004C5DB5"/>
    <w:rsid w:val="004C5E28"/>
    <w:rsid w:val="004C5E97"/>
    <w:rsid w:val="004C5F7C"/>
    <w:rsid w:val="004C61BC"/>
    <w:rsid w:val="004C64BC"/>
    <w:rsid w:val="004C6629"/>
    <w:rsid w:val="004C69FA"/>
    <w:rsid w:val="004C6B35"/>
    <w:rsid w:val="004C6C2B"/>
    <w:rsid w:val="004C6C6A"/>
    <w:rsid w:val="004C6CE9"/>
    <w:rsid w:val="004C6DB1"/>
    <w:rsid w:val="004C70ED"/>
    <w:rsid w:val="004C718D"/>
    <w:rsid w:val="004C75C3"/>
    <w:rsid w:val="004C75F7"/>
    <w:rsid w:val="004C76DF"/>
    <w:rsid w:val="004C776E"/>
    <w:rsid w:val="004C7B92"/>
    <w:rsid w:val="004C7D20"/>
    <w:rsid w:val="004D01D2"/>
    <w:rsid w:val="004D0205"/>
    <w:rsid w:val="004D043B"/>
    <w:rsid w:val="004D04E3"/>
    <w:rsid w:val="004D071C"/>
    <w:rsid w:val="004D0B36"/>
    <w:rsid w:val="004D0D83"/>
    <w:rsid w:val="004D0FF3"/>
    <w:rsid w:val="004D13BD"/>
    <w:rsid w:val="004D1501"/>
    <w:rsid w:val="004D1591"/>
    <w:rsid w:val="004D18BE"/>
    <w:rsid w:val="004D19E9"/>
    <w:rsid w:val="004D2099"/>
    <w:rsid w:val="004D236A"/>
    <w:rsid w:val="004D24D7"/>
    <w:rsid w:val="004D2539"/>
    <w:rsid w:val="004D261A"/>
    <w:rsid w:val="004D2AE7"/>
    <w:rsid w:val="004D2DF4"/>
    <w:rsid w:val="004D2F7F"/>
    <w:rsid w:val="004D3115"/>
    <w:rsid w:val="004D3142"/>
    <w:rsid w:val="004D32CE"/>
    <w:rsid w:val="004D33C0"/>
    <w:rsid w:val="004D33CB"/>
    <w:rsid w:val="004D37CD"/>
    <w:rsid w:val="004D39EC"/>
    <w:rsid w:val="004D3C7D"/>
    <w:rsid w:val="004D3D42"/>
    <w:rsid w:val="004D3DDC"/>
    <w:rsid w:val="004D402E"/>
    <w:rsid w:val="004D46D5"/>
    <w:rsid w:val="004D4713"/>
    <w:rsid w:val="004D4915"/>
    <w:rsid w:val="004D49EC"/>
    <w:rsid w:val="004D4ACA"/>
    <w:rsid w:val="004D4B48"/>
    <w:rsid w:val="004D4E72"/>
    <w:rsid w:val="004D50CF"/>
    <w:rsid w:val="004D5215"/>
    <w:rsid w:val="004D522E"/>
    <w:rsid w:val="004D5DD3"/>
    <w:rsid w:val="004D5E04"/>
    <w:rsid w:val="004D5E56"/>
    <w:rsid w:val="004D5F38"/>
    <w:rsid w:val="004D5FE6"/>
    <w:rsid w:val="004D67AB"/>
    <w:rsid w:val="004D70F4"/>
    <w:rsid w:val="004D7E4D"/>
    <w:rsid w:val="004D7F8B"/>
    <w:rsid w:val="004E0765"/>
    <w:rsid w:val="004E0A72"/>
    <w:rsid w:val="004E0B9C"/>
    <w:rsid w:val="004E103B"/>
    <w:rsid w:val="004E13D0"/>
    <w:rsid w:val="004E15BD"/>
    <w:rsid w:val="004E18CF"/>
    <w:rsid w:val="004E22A7"/>
    <w:rsid w:val="004E29D6"/>
    <w:rsid w:val="004E32BA"/>
    <w:rsid w:val="004E36DC"/>
    <w:rsid w:val="004E3B5E"/>
    <w:rsid w:val="004E4276"/>
    <w:rsid w:val="004E466E"/>
    <w:rsid w:val="004E506C"/>
    <w:rsid w:val="004E5B8F"/>
    <w:rsid w:val="004E5F81"/>
    <w:rsid w:val="004E6178"/>
    <w:rsid w:val="004E6464"/>
    <w:rsid w:val="004E64AC"/>
    <w:rsid w:val="004E66FA"/>
    <w:rsid w:val="004E6761"/>
    <w:rsid w:val="004E697E"/>
    <w:rsid w:val="004E6E05"/>
    <w:rsid w:val="004E6F71"/>
    <w:rsid w:val="004E7422"/>
    <w:rsid w:val="004E7595"/>
    <w:rsid w:val="004E75B7"/>
    <w:rsid w:val="004F007C"/>
    <w:rsid w:val="004F008A"/>
    <w:rsid w:val="004F05B0"/>
    <w:rsid w:val="004F0978"/>
    <w:rsid w:val="004F09A7"/>
    <w:rsid w:val="004F0D58"/>
    <w:rsid w:val="004F10CA"/>
    <w:rsid w:val="004F11CF"/>
    <w:rsid w:val="004F128F"/>
    <w:rsid w:val="004F12EF"/>
    <w:rsid w:val="004F1630"/>
    <w:rsid w:val="004F179C"/>
    <w:rsid w:val="004F17E6"/>
    <w:rsid w:val="004F1850"/>
    <w:rsid w:val="004F1B93"/>
    <w:rsid w:val="004F1E01"/>
    <w:rsid w:val="004F1ED3"/>
    <w:rsid w:val="004F20C5"/>
    <w:rsid w:val="004F22C8"/>
    <w:rsid w:val="004F23C8"/>
    <w:rsid w:val="004F2586"/>
    <w:rsid w:val="004F2593"/>
    <w:rsid w:val="004F25AA"/>
    <w:rsid w:val="004F2A12"/>
    <w:rsid w:val="004F2CE4"/>
    <w:rsid w:val="004F2DBE"/>
    <w:rsid w:val="004F31EB"/>
    <w:rsid w:val="004F34D7"/>
    <w:rsid w:val="004F35B3"/>
    <w:rsid w:val="004F36F2"/>
    <w:rsid w:val="004F3959"/>
    <w:rsid w:val="004F39B1"/>
    <w:rsid w:val="004F39E1"/>
    <w:rsid w:val="004F3C2F"/>
    <w:rsid w:val="004F3C35"/>
    <w:rsid w:val="004F405C"/>
    <w:rsid w:val="004F41FC"/>
    <w:rsid w:val="004F442B"/>
    <w:rsid w:val="004F4473"/>
    <w:rsid w:val="004F47A7"/>
    <w:rsid w:val="004F4A30"/>
    <w:rsid w:val="004F4B62"/>
    <w:rsid w:val="004F4B90"/>
    <w:rsid w:val="004F4E0C"/>
    <w:rsid w:val="004F50B4"/>
    <w:rsid w:val="004F5663"/>
    <w:rsid w:val="004F5878"/>
    <w:rsid w:val="004F5D0F"/>
    <w:rsid w:val="004F5DFA"/>
    <w:rsid w:val="004F63C8"/>
    <w:rsid w:val="004F6587"/>
    <w:rsid w:val="004F70A3"/>
    <w:rsid w:val="004F7733"/>
    <w:rsid w:val="004F7D0D"/>
    <w:rsid w:val="00500257"/>
    <w:rsid w:val="005006F2"/>
    <w:rsid w:val="00500A23"/>
    <w:rsid w:val="00501255"/>
    <w:rsid w:val="0050142C"/>
    <w:rsid w:val="0050179E"/>
    <w:rsid w:val="00501B50"/>
    <w:rsid w:val="00501D0B"/>
    <w:rsid w:val="005021D1"/>
    <w:rsid w:val="0050224C"/>
    <w:rsid w:val="00502315"/>
    <w:rsid w:val="005023A0"/>
    <w:rsid w:val="00502518"/>
    <w:rsid w:val="00502901"/>
    <w:rsid w:val="00502929"/>
    <w:rsid w:val="00502BCB"/>
    <w:rsid w:val="00502BF8"/>
    <w:rsid w:val="00502C67"/>
    <w:rsid w:val="00502F61"/>
    <w:rsid w:val="0050352D"/>
    <w:rsid w:val="00503567"/>
    <w:rsid w:val="0050386F"/>
    <w:rsid w:val="00503DB5"/>
    <w:rsid w:val="00503E45"/>
    <w:rsid w:val="00503E87"/>
    <w:rsid w:val="005041C1"/>
    <w:rsid w:val="005042BA"/>
    <w:rsid w:val="00504494"/>
    <w:rsid w:val="0050454F"/>
    <w:rsid w:val="005048F6"/>
    <w:rsid w:val="00504BBC"/>
    <w:rsid w:val="00504C36"/>
    <w:rsid w:val="00505B8D"/>
    <w:rsid w:val="00505D4D"/>
    <w:rsid w:val="00505D7F"/>
    <w:rsid w:val="00506047"/>
    <w:rsid w:val="00506118"/>
    <w:rsid w:val="0050637B"/>
    <w:rsid w:val="005065AF"/>
    <w:rsid w:val="00506795"/>
    <w:rsid w:val="00506CF9"/>
    <w:rsid w:val="00506ECE"/>
    <w:rsid w:val="00506F67"/>
    <w:rsid w:val="00507012"/>
    <w:rsid w:val="00507196"/>
    <w:rsid w:val="00507346"/>
    <w:rsid w:val="005074A5"/>
    <w:rsid w:val="005076C6"/>
    <w:rsid w:val="0050770A"/>
    <w:rsid w:val="0050773F"/>
    <w:rsid w:val="00507A9B"/>
    <w:rsid w:val="00507E01"/>
    <w:rsid w:val="00510027"/>
    <w:rsid w:val="0051045C"/>
    <w:rsid w:val="00510A2B"/>
    <w:rsid w:val="00510B36"/>
    <w:rsid w:val="00510FF4"/>
    <w:rsid w:val="00511084"/>
    <w:rsid w:val="005111CB"/>
    <w:rsid w:val="00511211"/>
    <w:rsid w:val="0051125F"/>
    <w:rsid w:val="005114DF"/>
    <w:rsid w:val="00511612"/>
    <w:rsid w:val="0051186B"/>
    <w:rsid w:val="00511F9E"/>
    <w:rsid w:val="00512242"/>
    <w:rsid w:val="0051290A"/>
    <w:rsid w:val="00512AF5"/>
    <w:rsid w:val="00512D9F"/>
    <w:rsid w:val="005136D9"/>
    <w:rsid w:val="0051381C"/>
    <w:rsid w:val="00513BF7"/>
    <w:rsid w:val="00513DCD"/>
    <w:rsid w:val="0051404F"/>
    <w:rsid w:val="0051461E"/>
    <w:rsid w:val="005147F2"/>
    <w:rsid w:val="00514BD9"/>
    <w:rsid w:val="00514D6B"/>
    <w:rsid w:val="00514F5A"/>
    <w:rsid w:val="00514FB3"/>
    <w:rsid w:val="00515415"/>
    <w:rsid w:val="0051573D"/>
    <w:rsid w:val="00515B17"/>
    <w:rsid w:val="005161B1"/>
    <w:rsid w:val="005166BC"/>
    <w:rsid w:val="00516C37"/>
    <w:rsid w:val="00516D46"/>
    <w:rsid w:val="00516ECF"/>
    <w:rsid w:val="005170F0"/>
    <w:rsid w:val="00517294"/>
    <w:rsid w:val="005172BA"/>
    <w:rsid w:val="005174BB"/>
    <w:rsid w:val="0051786F"/>
    <w:rsid w:val="00517AFB"/>
    <w:rsid w:val="00517B17"/>
    <w:rsid w:val="00517EF2"/>
    <w:rsid w:val="00520106"/>
    <w:rsid w:val="0052014D"/>
    <w:rsid w:val="005201A8"/>
    <w:rsid w:val="00520214"/>
    <w:rsid w:val="00520295"/>
    <w:rsid w:val="0052079F"/>
    <w:rsid w:val="00520807"/>
    <w:rsid w:val="00520A98"/>
    <w:rsid w:val="00520AAB"/>
    <w:rsid w:val="00520B84"/>
    <w:rsid w:val="00520CE8"/>
    <w:rsid w:val="0052111C"/>
    <w:rsid w:val="0052117F"/>
    <w:rsid w:val="005211FB"/>
    <w:rsid w:val="0052129F"/>
    <w:rsid w:val="0052190D"/>
    <w:rsid w:val="00521A24"/>
    <w:rsid w:val="00521B33"/>
    <w:rsid w:val="00521D6F"/>
    <w:rsid w:val="0052272B"/>
    <w:rsid w:val="0052286E"/>
    <w:rsid w:val="00522CBB"/>
    <w:rsid w:val="00522E8C"/>
    <w:rsid w:val="0052308A"/>
    <w:rsid w:val="005231A8"/>
    <w:rsid w:val="005234E3"/>
    <w:rsid w:val="00523D02"/>
    <w:rsid w:val="00524292"/>
    <w:rsid w:val="0052453A"/>
    <w:rsid w:val="00524588"/>
    <w:rsid w:val="005247C0"/>
    <w:rsid w:val="00524B04"/>
    <w:rsid w:val="00524D17"/>
    <w:rsid w:val="00524DA6"/>
    <w:rsid w:val="00525075"/>
    <w:rsid w:val="0052510F"/>
    <w:rsid w:val="005251A2"/>
    <w:rsid w:val="005251A3"/>
    <w:rsid w:val="005257E8"/>
    <w:rsid w:val="005257EE"/>
    <w:rsid w:val="00525933"/>
    <w:rsid w:val="0052624F"/>
    <w:rsid w:val="00526601"/>
    <w:rsid w:val="00526678"/>
    <w:rsid w:val="00526907"/>
    <w:rsid w:val="00527B23"/>
    <w:rsid w:val="00527B4D"/>
    <w:rsid w:val="00527BF2"/>
    <w:rsid w:val="00527D06"/>
    <w:rsid w:val="00527DC7"/>
    <w:rsid w:val="0053053F"/>
    <w:rsid w:val="0053069D"/>
    <w:rsid w:val="00530763"/>
    <w:rsid w:val="005308B8"/>
    <w:rsid w:val="00530975"/>
    <w:rsid w:val="00530A4E"/>
    <w:rsid w:val="00530BC3"/>
    <w:rsid w:val="00530BCE"/>
    <w:rsid w:val="00530C56"/>
    <w:rsid w:val="0053115C"/>
    <w:rsid w:val="005312B5"/>
    <w:rsid w:val="005312E9"/>
    <w:rsid w:val="00531300"/>
    <w:rsid w:val="00531AFC"/>
    <w:rsid w:val="00531E62"/>
    <w:rsid w:val="00531F8F"/>
    <w:rsid w:val="00531FE6"/>
    <w:rsid w:val="00532201"/>
    <w:rsid w:val="005322D8"/>
    <w:rsid w:val="005324AC"/>
    <w:rsid w:val="0053251F"/>
    <w:rsid w:val="00532A8F"/>
    <w:rsid w:val="00532E76"/>
    <w:rsid w:val="005337FC"/>
    <w:rsid w:val="00533813"/>
    <w:rsid w:val="005339E1"/>
    <w:rsid w:val="00533B3B"/>
    <w:rsid w:val="00533B7B"/>
    <w:rsid w:val="00533CEE"/>
    <w:rsid w:val="00533D10"/>
    <w:rsid w:val="00533E32"/>
    <w:rsid w:val="00533EB2"/>
    <w:rsid w:val="00533EC2"/>
    <w:rsid w:val="00534062"/>
    <w:rsid w:val="005345EF"/>
    <w:rsid w:val="00534A6E"/>
    <w:rsid w:val="00534BD3"/>
    <w:rsid w:val="00534FA2"/>
    <w:rsid w:val="00534FEA"/>
    <w:rsid w:val="0053500C"/>
    <w:rsid w:val="005350EF"/>
    <w:rsid w:val="005351A2"/>
    <w:rsid w:val="005352AE"/>
    <w:rsid w:val="00535530"/>
    <w:rsid w:val="005356B9"/>
    <w:rsid w:val="00535CD3"/>
    <w:rsid w:val="00535D7E"/>
    <w:rsid w:val="00535DAE"/>
    <w:rsid w:val="0053607A"/>
    <w:rsid w:val="0053617E"/>
    <w:rsid w:val="00536649"/>
    <w:rsid w:val="00536E01"/>
    <w:rsid w:val="005379A5"/>
    <w:rsid w:val="00537BFD"/>
    <w:rsid w:val="00537C2E"/>
    <w:rsid w:val="0054069A"/>
    <w:rsid w:val="005409E2"/>
    <w:rsid w:val="00540CA4"/>
    <w:rsid w:val="00540E7E"/>
    <w:rsid w:val="0054111C"/>
    <w:rsid w:val="00541659"/>
    <w:rsid w:val="0054167C"/>
    <w:rsid w:val="00541AF6"/>
    <w:rsid w:val="00541E2D"/>
    <w:rsid w:val="00541E56"/>
    <w:rsid w:val="00541EA2"/>
    <w:rsid w:val="0054229C"/>
    <w:rsid w:val="00542595"/>
    <w:rsid w:val="0054267C"/>
    <w:rsid w:val="005429B9"/>
    <w:rsid w:val="00542B48"/>
    <w:rsid w:val="00542DC3"/>
    <w:rsid w:val="005430C9"/>
    <w:rsid w:val="005433FA"/>
    <w:rsid w:val="00543493"/>
    <w:rsid w:val="0054369B"/>
    <w:rsid w:val="0054378F"/>
    <w:rsid w:val="00543A6B"/>
    <w:rsid w:val="00543B39"/>
    <w:rsid w:val="00543B61"/>
    <w:rsid w:val="00543D55"/>
    <w:rsid w:val="00543E79"/>
    <w:rsid w:val="00543F5F"/>
    <w:rsid w:val="00544055"/>
    <w:rsid w:val="005441E9"/>
    <w:rsid w:val="0054458A"/>
    <w:rsid w:val="005445B9"/>
    <w:rsid w:val="00544827"/>
    <w:rsid w:val="005448BC"/>
    <w:rsid w:val="005448E8"/>
    <w:rsid w:val="00544B5A"/>
    <w:rsid w:val="00545101"/>
    <w:rsid w:val="0054523A"/>
    <w:rsid w:val="005455D3"/>
    <w:rsid w:val="005455E8"/>
    <w:rsid w:val="00545D8B"/>
    <w:rsid w:val="00546008"/>
    <w:rsid w:val="00546094"/>
    <w:rsid w:val="005461E0"/>
    <w:rsid w:val="005463FF"/>
    <w:rsid w:val="0054648F"/>
    <w:rsid w:val="005464EC"/>
    <w:rsid w:val="00546846"/>
    <w:rsid w:val="00546863"/>
    <w:rsid w:val="00546941"/>
    <w:rsid w:val="005469F3"/>
    <w:rsid w:val="00546A61"/>
    <w:rsid w:val="00546E74"/>
    <w:rsid w:val="00547043"/>
    <w:rsid w:val="005470F3"/>
    <w:rsid w:val="005477FB"/>
    <w:rsid w:val="005478F5"/>
    <w:rsid w:val="00547BBC"/>
    <w:rsid w:val="005503FC"/>
    <w:rsid w:val="00550653"/>
    <w:rsid w:val="00550E2C"/>
    <w:rsid w:val="00551092"/>
    <w:rsid w:val="00551361"/>
    <w:rsid w:val="0055189D"/>
    <w:rsid w:val="00552203"/>
    <w:rsid w:val="005524B5"/>
    <w:rsid w:val="005526D4"/>
    <w:rsid w:val="00552767"/>
    <w:rsid w:val="0055282D"/>
    <w:rsid w:val="00552BBF"/>
    <w:rsid w:val="0055303F"/>
    <w:rsid w:val="005531FF"/>
    <w:rsid w:val="0055355B"/>
    <w:rsid w:val="0055367C"/>
    <w:rsid w:val="005536C2"/>
    <w:rsid w:val="00553890"/>
    <w:rsid w:val="00553A4A"/>
    <w:rsid w:val="00553CFA"/>
    <w:rsid w:val="00553E75"/>
    <w:rsid w:val="005543E0"/>
    <w:rsid w:val="005544A5"/>
    <w:rsid w:val="005545DA"/>
    <w:rsid w:val="00554AA3"/>
    <w:rsid w:val="00554B92"/>
    <w:rsid w:val="00554D4E"/>
    <w:rsid w:val="00554ECF"/>
    <w:rsid w:val="00554F9D"/>
    <w:rsid w:val="00554FB5"/>
    <w:rsid w:val="005551B2"/>
    <w:rsid w:val="005551EA"/>
    <w:rsid w:val="0055525C"/>
    <w:rsid w:val="005555A6"/>
    <w:rsid w:val="00555622"/>
    <w:rsid w:val="005556DE"/>
    <w:rsid w:val="005556E5"/>
    <w:rsid w:val="00555938"/>
    <w:rsid w:val="00555A71"/>
    <w:rsid w:val="00555AFB"/>
    <w:rsid w:val="00555D3E"/>
    <w:rsid w:val="00555EB9"/>
    <w:rsid w:val="00555F31"/>
    <w:rsid w:val="005561C8"/>
    <w:rsid w:val="00556310"/>
    <w:rsid w:val="005565DF"/>
    <w:rsid w:val="0055694C"/>
    <w:rsid w:val="0055697F"/>
    <w:rsid w:val="00556BE9"/>
    <w:rsid w:val="00556C31"/>
    <w:rsid w:val="00556FF6"/>
    <w:rsid w:val="0055726E"/>
    <w:rsid w:val="005575B1"/>
    <w:rsid w:val="0055763C"/>
    <w:rsid w:val="00557B9B"/>
    <w:rsid w:val="00557C97"/>
    <w:rsid w:val="00557EF4"/>
    <w:rsid w:val="00560566"/>
    <w:rsid w:val="005605ED"/>
    <w:rsid w:val="0056065A"/>
    <w:rsid w:val="0056094D"/>
    <w:rsid w:val="0056097E"/>
    <w:rsid w:val="00560A11"/>
    <w:rsid w:val="00560C09"/>
    <w:rsid w:val="00560CA5"/>
    <w:rsid w:val="00560F74"/>
    <w:rsid w:val="00561326"/>
    <w:rsid w:val="005621A8"/>
    <w:rsid w:val="005622CD"/>
    <w:rsid w:val="00562A49"/>
    <w:rsid w:val="00562E3F"/>
    <w:rsid w:val="005633A9"/>
    <w:rsid w:val="005634CE"/>
    <w:rsid w:val="00563C90"/>
    <w:rsid w:val="00563F60"/>
    <w:rsid w:val="0056405B"/>
    <w:rsid w:val="005645F5"/>
    <w:rsid w:val="00564672"/>
    <w:rsid w:val="005646B0"/>
    <w:rsid w:val="00564751"/>
    <w:rsid w:val="005648EA"/>
    <w:rsid w:val="005648FA"/>
    <w:rsid w:val="00564E45"/>
    <w:rsid w:val="00565509"/>
    <w:rsid w:val="00565652"/>
    <w:rsid w:val="00565779"/>
    <w:rsid w:val="005657B4"/>
    <w:rsid w:val="00565807"/>
    <w:rsid w:val="005668A2"/>
    <w:rsid w:val="00566A3A"/>
    <w:rsid w:val="00566BFF"/>
    <w:rsid w:val="00566E3B"/>
    <w:rsid w:val="005671D1"/>
    <w:rsid w:val="00567F5A"/>
    <w:rsid w:val="00570142"/>
    <w:rsid w:val="00570299"/>
    <w:rsid w:val="005704CD"/>
    <w:rsid w:val="005705B5"/>
    <w:rsid w:val="00570660"/>
    <w:rsid w:val="00570836"/>
    <w:rsid w:val="00570C9F"/>
    <w:rsid w:val="00570EAA"/>
    <w:rsid w:val="00570EFF"/>
    <w:rsid w:val="00570F1F"/>
    <w:rsid w:val="0057100C"/>
    <w:rsid w:val="00571010"/>
    <w:rsid w:val="00571237"/>
    <w:rsid w:val="0057131A"/>
    <w:rsid w:val="005713A3"/>
    <w:rsid w:val="00571478"/>
    <w:rsid w:val="00571497"/>
    <w:rsid w:val="00571606"/>
    <w:rsid w:val="00571824"/>
    <w:rsid w:val="00572337"/>
    <w:rsid w:val="0057247B"/>
    <w:rsid w:val="0057259F"/>
    <w:rsid w:val="00572740"/>
    <w:rsid w:val="005727F2"/>
    <w:rsid w:val="00572CE5"/>
    <w:rsid w:val="00572E3A"/>
    <w:rsid w:val="00572E8E"/>
    <w:rsid w:val="00573001"/>
    <w:rsid w:val="005733B8"/>
    <w:rsid w:val="00573609"/>
    <w:rsid w:val="0057372D"/>
    <w:rsid w:val="005737CE"/>
    <w:rsid w:val="00573A51"/>
    <w:rsid w:val="00573A77"/>
    <w:rsid w:val="00573A99"/>
    <w:rsid w:val="00573DC6"/>
    <w:rsid w:val="00573F31"/>
    <w:rsid w:val="0057471D"/>
    <w:rsid w:val="005747CF"/>
    <w:rsid w:val="00574907"/>
    <w:rsid w:val="0057492B"/>
    <w:rsid w:val="00574954"/>
    <w:rsid w:val="00574A12"/>
    <w:rsid w:val="00574CD5"/>
    <w:rsid w:val="00574E62"/>
    <w:rsid w:val="0057528C"/>
    <w:rsid w:val="00575529"/>
    <w:rsid w:val="0057553A"/>
    <w:rsid w:val="005755E3"/>
    <w:rsid w:val="005756AC"/>
    <w:rsid w:val="00575CAE"/>
    <w:rsid w:val="00575DBD"/>
    <w:rsid w:val="00575F1A"/>
    <w:rsid w:val="00575FE2"/>
    <w:rsid w:val="005760DA"/>
    <w:rsid w:val="00576784"/>
    <w:rsid w:val="00576EE9"/>
    <w:rsid w:val="00577096"/>
    <w:rsid w:val="0057721B"/>
    <w:rsid w:val="0057736C"/>
    <w:rsid w:val="00577431"/>
    <w:rsid w:val="005776C0"/>
    <w:rsid w:val="00577719"/>
    <w:rsid w:val="00577848"/>
    <w:rsid w:val="00577AA7"/>
    <w:rsid w:val="00577C00"/>
    <w:rsid w:val="00580065"/>
    <w:rsid w:val="00580150"/>
    <w:rsid w:val="0058016F"/>
    <w:rsid w:val="005804AF"/>
    <w:rsid w:val="0058051A"/>
    <w:rsid w:val="005807F2"/>
    <w:rsid w:val="00580ECF"/>
    <w:rsid w:val="00580EF2"/>
    <w:rsid w:val="00581065"/>
    <w:rsid w:val="005810B1"/>
    <w:rsid w:val="0058115E"/>
    <w:rsid w:val="005813EB"/>
    <w:rsid w:val="0058159A"/>
    <w:rsid w:val="00581795"/>
    <w:rsid w:val="005819E0"/>
    <w:rsid w:val="00581CE5"/>
    <w:rsid w:val="0058206B"/>
    <w:rsid w:val="00582094"/>
    <w:rsid w:val="00582692"/>
    <w:rsid w:val="00582892"/>
    <w:rsid w:val="00582AAB"/>
    <w:rsid w:val="00582AC1"/>
    <w:rsid w:val="00582C5B"/>
    <w:rsid w:val="00582F2E"/>
    <w:rsid w:val="005832D0"/>
    <w:rsid w:val="0058333A"/>
    <w:rsid w:val="00583A5D"/>
    <w:rsid w:val="00583C6F"/>
    <w:rsid w:val="00583F2B"/>
    <w:rsid w:val="0058412F"/>
    <w:rsid w:val="00584191"/>
    <w:rsid w:val="0058443E"/>
    <w:rsid w:val="0058450B"/>
    <w:rsid w:val="0058453F"/>
    <w:rsid w:val="005845F3"/>
    <w:rsid w:val="00584B43"/>
    <w:rsid w:val="00584E44"/>
    <w:rsid w:val="00584E51"/>
    <w:rsid w:val="005850C8"/>
    <w:rsid w:val="00585193"/>
    <w:rsid w:val="0058547B"/>
    <w:rsid w:val="00585890"/>
    <w:rsid w:val="00585B54"/>
    <w:rsid w:val="00585CC1"/>
    <w:rsid w:val="00585D67"/>
    <w:rsid w:val="00585E16"/>
    <w:rsid w:val="00586300"/>
    <w:rsid w:val="00586489"/>
    <w:rsid w:val="005869E7"/>
    <w:rsid w:val="00586EFE"/>
    <w:rsid w:val="00587142"/>
    <w:rsid w:val="00587800"/>
    <w:rsid w:val="00587AE6"/>
    <w:rsid w:val="00590322"/>
    <w:rsid w:val="00590A6E"/>
    <w:rsid w:val="00590C06"/>
    <w:rsid w:val="00590C20"/>
    <w:rsid w:val="00590D94"/>
    <w:rsid w:val="00590DA8"/>
    <w:rsid w:val="00591134"/>
    <w:rsid w:val="00591173"/>
    <w:rsid w:val="005912C3"/>
    <w:rsid w:val="005912CE"/>
    <w:rsid w:val="0059158C"/>
    <w:rsid w:val="005918AF"/>
    <w:rsid w:val="00591A96"/>
    <w:rsid w:val="00591C29"/>
    <w:rsid w:val="00591F93"/>
    <w:rsid w:val="00591FAA"/>
    <w:rsid w:val="00592225"/>
    <w:rsid w:val="005922FE"/>
    <w:rsid w:val="0059236E"/>
    <w:rsid w:val="00592870"/>
    <w:rsid w:val="00592968"/>
    <w:rsid w:val="00592B2D"/>
    <w:rsid w:val="005933CE"/>
    <w:rsid w:val="0059340C"/>
    <w:rsid w:val="00593427"/>
    <w:rsid w:val="00593443"/>
    <w:rsid w:val="0059391F"/>
    <w:rsid w:val="00593A56"/>
    <w:rsid w:val="00593DCC"/>
    <w:rsid w:val="00594059"/>
    <w:rsid w:val="00594182"/>
    <w:rsid w:val="005942B8"/>
    <w:rsid w:val="00594643"/>
    <w:rsid w:val="00594AB6"/>
    <w:rsid w:val="00594B55"/>
    <w:rsid w:val="00594FF1"/>
    <w:rsid w:val="00595371"/>
    <w:rsid w:val="00595756"/>
    <w:rsid w:val="00595798"/>
    <w:rsid w:val="00595AED"/>
    <w:rsid w:val="00595C47"/>
    <w:rsid w:val="00595D54"/>
    <w:rsid w:val="00595E8E"/>
    <w:rsid w:val="00596134"/>
    <w:rsid w:val="00596860"/>
    <w:rsid w:val="00596BEF"/>
    <w:rsid w:val="00597075"/>
    <w:rsid w:val="005970B6"/>
    <w:rsid w:val="00597232"/>
    <w:rsid w:val="00597637"/>
    <w:rsid w:val="005977A6"/>
    <w:rsid w:val="005978B0"/>
    <w:rsid w:val="00597979"/>
    <w:rsid w:val="00597BC4"/>
    <w:rsid w:val="005A00DA"/>
    <w:rsid w:val="005A0154"/>
    <w:rsid w:val="005A02B5"/>
    <w:rsid w:val="005A0693"/>
    <w:rsid w:val="005A0799"/>
    <w:rsid w:val="005A0A77"/>
    <w:rsid w:val="005A0CB4"/>
    <w:rsid w:val="005A0E89"/>
    <w:rsid w:val="005A1674"/>
    <w:rsid w:val="005A1857"/>
    <w:rsid w:val="005A18D1"/>
    <w:rsid w:val="005A1A1A"/>
    <w:rsid w:val="005A1B18"/>
    <w:rsid w:val="005A1B94"/>
    <w:rsid w:val="005A215D"/>
    <w:rsid w:val="005A21E9"/>
    <w:rsid w:val="005A23A9"/>
    <w:rsid w:val="005A2486"/>
    <w:rsid w:val="005A255D"/>
    <w:rsid w:val="005A30D1"/>
    <w:rsid w:val="005A315E"/>
    <w:rsid w:val="005A3C93"/>
    <w:rsid w:val="005A3F1F"/>
    <w:rsid w:val="005A3FDA"/>
    <w:rsid w:val="005A40DE"/>
    <w:rsid w:val="005A417D"/>
    <w:rsid w:val="005A4395"/>
    <w:rsid w:val="005A4959"/>
    <w:rsid w:val="005A4D52"/>
    <w:rsid w:val="005A4E7F"/>
    <w:rsid w:val="005A5146"/>
    <w:rsid w:val="005A5A46"/>
    <w:rsid w:val="005A5CF2"/>
    <w:rsid w:val="005A5E85"/>
    <w:rsid w:val="005A5FEA"/>
    <w:rsid w:val="005A60DE"/>
    <w:rsid w:val="005A6435"/>
    <w:rsid w:val="005A677A"/>
    <w:rsid w:val="005A69EE"/>
    <w:rsid w:val="005A6B31"/>
    <w:rsid w:val="005A6CDD"/>
    <w:rsid w:val="005A6D15"/>
    <w:rsid w:val="005A6E24"/>
    <w:rsid w:val="005A70FC"/>
    <w:rsid w:val="005A71BE"/>
    <w:rsid w:val="005A73A4"/>
    <w:rsid w:val="005A777F"/>
    <w:rsid w:val="005A7AE1"/>
    <w:rsid w:val="005B0012"/>
    <w:rsid w:val="005B0413"/>
    <w:rsid w:val="005B04AB"/>
    <w:rsid w:val="005B05FE"/>
    <w:rsid w:val="005B0D10"/>
    <w:rsid w:val="005B0E6B"/>
    <w:rsid w:val="005B0ED9"/>
    <w:rsid w:val="005B0FE5"/>
    <w:rsid w:val="005B14E1"/>
    <w:rsid w:val="005B168B"/>
    <w:rsid w:val="005B1829"/>
    <w:rsid w:val="005B2064"/>
    <w:rsid w:val="005B22F4"/>
    <w:rsid w:val="005B252F"/>
    <w:rsid w:val="005B2567"/>
    <w:rsid w:val="005B2D46"/>
    <w:rsid w:val="005B3588"/>
    <w:rsid w:val="005B363C"/>
    <w:rsid w:val="005B3739"/>
    <w:rsid w:val="005B3B49"/>
    <w:rsid w:val="005B4410"/>
    <w:rsid w:val="005B445F"/>
    <w:rsid w:val="005B4538"/>
    <w:rsid w:val="005B4A35"/>
    <w:rsid w:val="005B4BEB"/>
    <w:rsid w:val="005B4CA7"/>
    <w:rsid w:val="005B4CC2"/>
    <w:rsid w:val="005B4F90"/>
    <w:rsid w:val="005B5A42"/>
    <w:rsid w:val="005B5BC5"/>
    <w:rsid w:val="005B67C0"/>
    <w:rsid w:val="005B6815"/>
    <w:rsid w:val="005B6C4B"/>
    <w:rsid w:val="005B6F50"/>
    <w:rsid w:val="005B6F74"/>
    <w:rsid w:val="005B6F90"/>
    <w:rsid w:val="005B7007"/>
    <w:rsid w:val="005B7270"/>
    <w:rsid w:val="005B742B"/>
    <w:rsid w:val="005B76E6"/>
    <w:rsid w:val="005B78C8"/>
    <w:rsid w:val="005B79F8"/>
    <w:rsid w:val="005B7A9A"/>
    <w:rsid w:val="005B7AE8"/>
    <w:rsid w:val="005B7C67"/>
    <w:rsid w:val="005C0017"/>
    <w:rsid w:val="005C01E8"/>
    <w:rsid w:val="005C01F7"/>
    <w:rsid w:val="005C0563"/>
    <w:rsid w:val="005C06F0"/>
    <w:rsid w:val="005C073A"/>
    <w:rsid w:val="005C07FE"/>
    <w:rsid w:val="005C08AA"/>
    <w:rsid w:val="005C0A81"/>
    <w:rsid w:val="005C0B81"/>
    <w:rsid w:val="005C0CB6"/>
    <w:rsid w:val="005C0E2E"/>
    <w:rsid w:val="005C0E93"/>
    <w:rsid w:val="005C0F88"/>
    <w:rsid w:val="005C11CE"/>
    <w:rsid w:val="005C12EB"/>
    <w:rsid w:val="005C1F0D"/>
    <w:rsid w:val="005C1F20"/>
    <w:rsid w:val="005C20C7"/>
    <w:rsid w:val="005C2688"/>
    <w:rsid w:val="005C2A6D"/>
    <w:rsid w:val="005C2D93"/>
    <w:rsid w:val="005C3183"/>
    <w:rsid w:val="005C3367"/>
    <w:rsid w:val="005C3501"/>
    <w:rsid w:val="005C3704"/>
    <w:rsid w:val="005C3880"/>
    <w:rsid w:val="005C3AA8"/>
    <w:rsid w:val="005C3BFF"/>
    <w:rsid w:val="005C484C"/>
    <w:rsid w:val="005C4966"/>
    <w:rsid w:val="005C4B34"/>
    <w:rsid w:val="005C4EA8"/>
    <w:rsid w:val="005C4FA6"/>
    <w:rsid w:val="005C4FFF"/>
    <w:rsid w:val="005C528A"/>
    <w:rsid w:val="005C532D"/>
    <w:rsid w:val="005C5438"/>
    <w:rsid w:val="005C5727"/>
    <w:rsid w:val="005C5977"/>
    <w:rsid w:val="005C614C"/>
    <w:rsid w:val="005C61AC"/>
    <w:rsid w:val="005C6223"/>
    <w:rsid w:val="005C6517"/>
    <w:rsid w:val="005C6898"/>
    <w:rsid w:val="005C6B4A"/>
    <w:rsid w:val="005C6E40"/>
    <w:rsid w:val="005C6F3E"/>
    <w:rsid w:val="005C770E"/>
    <w:rsid w:val="005C78CF"/>
    <w:rsid w:val="005C7901"/>
    <w:rsid w:val="005C7C37"/>
    <w:rsid w:val="005D00C2"/>
    <w:rsid w:val="005D03A8"/>
    <w:rsid w:val="005D03C6"/>
    <w:rsid w:val="005D03E8"/>
    <w:rsid w:val="005D0542"/>
    <w:rsid w:val="005D0548"/>
    <w:rsid w:val="005D08FF"/>
    <w:rsid w:val="005D093E"/>
    <w:rsid w:val="005D099E"/>
    <w:rsid w:val="005D0B65"/>
    <w:rsid w:val="005D0CC0"/>
    <w:rsid w:val="005D0D6B"/>
    <w:rsid w:val="005D0EAE"/>
    <w:rsid w:val="005D1294"/>
    <w:rsid w:val="005D1370"/>
    <w:rsid w:val="005D147A"/>
    <w:rsid w:val="005D1605"/>
    <w:rsid w:val="005D1616"/>
    <w:rsid w:val="005D1C89"/>
    <w:rsid w:val="005D1D41"/>
    <w:rsid w:val="005D1E60"/>
    <w:rsid w:val="005D1E7C"/>
    <w:rsid w:val="005D244E"/>
    <w:rsid w:val="005D2468"/>
    <w:rsid w:val="005D277B"/>
    <w:rsid w:val="005D299C"/>
    <w:rsid w:val="005D2ADE"/>
    <w:rsid w:val="005D2EB3"/>
    <w:rsid w:val="005D30D7"/>
    <w:rsid w:val="005D379E"/>
    <w:rsid w:val="005D37FE"/>
    <w:rsid w:val="005D3987"/>
    <w:rsid w:val="005D3A08"/>
    <w:rsid w:val="005D407A"/>
    <w:rsid w:val="005D412F"/>
    <w:rsid w:val="005D4351"/>
    <w:rsid w:val="005D47C9"/>
    <w:rsid w:val="005D47EC"/>
    <w:rsid w:val="005D47F4"/>
    <w:rsid w:val="005D4908"/>
    <w:rsid w:val="005D4A5A"/>
    <w:rsid w:val="005D4AFE"/>
    <w:rsid w:val="005D4BDD"/>
    <w:rsid w:val="005D4CD0"/>
    <w:rsid w:val="005D51E4"/>
    <w:rsid w:val="005D5694"/>
    <w:rsid w:val="005D58EF"/>
    <w:rsid w:val="005D5A64"/>
    <w:rsid w:val="005D5DC9"/>
    <w:rsid w:val="005D5E4A"/>
    <w:rsid w:val="005D5F3F"/>
    <w:rsid w:val="005D624E"/>
    <w:rsid w:val="005D64B6"/>
    <w:rsid w:val="005D64DB"/>
    <w:rsid w:val="005D6501"/>
    <w:rsid w:val="005D7236"/>
    <w:rsid w:val="005D72A8"/>
    <w:rsid w:val="005D72DB"/>
    <w:rsid w:val="005D752C"/>
    <w:rsid w:val="005D7ED0"/>
    <w:rsid w:val="005E051C"/>
    <w:rsid w:val="005E0719"/>
    <w:rsid w:val="005E0BDD"/>
    <w:rsid w:val="005E0C45"/>
    <w:rsid w:val="005E0FDA"/>
    <w:rsid w:val="005E10A5"/>
    <w:rsid w:val="005E11A7"/>
    <w:rsid w:val="005E163C"/>
    <w:rsid w:val="005E18B1"/>
    <w:rsid w:val="005E1C48"/>
    <w:rsid w:val="005E23B4"/>
    <w:rsid w:val="005E2B72"/>
    <w:rsid w:val="005E3404"/>
    <w:rsid w:val="005E34A2"/>
    <w:rsid w:val="005E3566"/>
    <w:rsid w:val="005E36F7"/>
    <w:rsid w:val="005E3B4A"/>
    <w:rsid w:val="005E3B54"/>
    <w:rsid w:val="005E3D18"/>
    <w:rsid w:val="005E3EC3"/>
    <w:rsid w:val="005E3FB2"/>
    <w:rsid w:val="005E42C1"/>
    <w:rsid w:val="005E4BC5"/>
    <w:rsid w:val="005E4D73"/>
    <w:rsid w:val="005E4EE4"/>
    <w:rsid w:val="005E4F5E"/>
    <w:rsid w:val="005E52E2"/>
    <w:rsid w:val="005E5653"/>
    <w:rsid w:val="005E567C"/>
    <w:rsid w:val="005E5688"/>
    <w:rsid w:val="005E5A17"/>
    <w:rsid w:val="005E5E8B"/>
    <w:rsid w:val="005E648B"/>
    <w:rsid w:val="005E66DC"/>
    <w:rsid w:val="005E69F5"/>
    <w:rsid w:val="005E6A6E"/>
    <w:rsid w:val="005E6B3A"/>
    <w:rsid w:val="005E6F84"/>
    <w:rsid w:val="005E6FB3"/>
    <w:rsid w:val="005E7012"/>
    <w:rsid w:val="005E7695"/>
    <w:rsid w:val="005E76C9"/>
    <w:rsid w:val="005E77FF"/>
    <w:rsid w:val="005E797A"/>
    <w:rsid w:val="005E7A6F"/>
    <w:rsid w:val="005E7ADB"/>
    <w:rsid w:val="005E7B40"/>
    <w:rsid w:val="005E7B9E"/>
    <w:rsid w:val="005E7BAA"/>
    <w:rsid w:val="005E7C71"/>
    <w:rsid w:val="005E7EBB"/>
    <w:rsid w:val="005F035A"/>
    <w:rsid w:val="005F0379"/>
    <w:rsid w:val="005F0C53"/>
    <w:rsid w:val="005F0DEE"/>
    <w:rsid w:val="005F11AC"/>
    <w:rsid w:val="005F1290"/>
    <w:rsid w:val="005F14F8"/>
    <w:rsid w:val="005F20A2"/>
    <w:rsid w:val="005F23FF"/>
    <w:rsid w:val="005F256F"/>
    <w:rsid w:val="005F2708"/>
    <w:rsid w:val="005F2BD4"/>
    <w:rsid w:val="005F2E46"/>
    <w:rsid w:val="005F31E5"/>
    <w:rsid w:val="005F32FA"/>
    <w:rsid w:val="005F3322"/>
    <w:rsid w:val="005F33EA"/>
    <w:rsid w:val="005F3A3C"/>
    <w:rsid w:val="005F3C62"/>
    <w:rsid w:val="005F3CFC"/>
    <w:rsid w:val="005F3D84"/>
    <w:rsid w:val="005F3DB1"/>
    <w:rsid w:val="005F3FDD"/>
    <w:rsid w:val="005F434D"/>
    <w:rsid w:val="005F43B7"/>
    <w:rsid w:val="005F43C9"/>
    <w:rsid w:val="005F4E0B"/>
    <w:rsid w:val="005F5091"/>
    <w:rsid w:val="005F51F8"/>
    <w:rsid w:val="005F5221"/>
    <w:rsid w:val="005F53C2"/>
    <w:rsid w:val="005F57DC"/>
    <w:rsid w:val="005F5DFE"/>
    <w:rsid w:val="005F5EA3"/>
    <w:rsid w:val="005F60C8"/>
    <w:rsid w:val="005F6243"/>
    <w:rsid w:val="005F6366"/>
    <w:rsid w:val="005F65DB"/>
    <w:rsid w:val="005F6931"/>
    <w:rsid w:val="005F6B2F"/>
    <w:rsid w:val="005F6CFB"/>
    <w:rsid w:val="005F6FA7"/>
    <w:rsid w:val="005F6FB8"/>
    <w:rsid w:val="005F70A4"/>
    <w:rsid w:val="005F74C9"/>
    <w:rsid w:val="005F77F6"/>
    <w:rsid w:val="005F7E13"/>
    <w:rsid w:val="005F7FA9"/>
    <w:rsid w:val="005F7FCB"/>
    <w:rsid w:val="0060022C"/>
    <w:rsid w:val="00600857"/>
    <w:rsid w:val="006008DB"/>
    <w:rsid w:val="00600A29"/>
    <w:rsid w:val="00600BF3"/>
    <w:rsid w:val="00600C3A"/>
    <w:rsid w:val="00600E49"/>
    <w:rsid w:val="00601177"/>
    <w:rsid w:val="0060151B"/>
    <w:rsid w:val="00601529"/>
    <w:rsid w:val="00602266"/>
    <w:rsid w:val="00602284"/>
    <w:rsid w:val="006022F3"/>
    <w:rsid w:val="00602799"/>
    <w:rsid w:val="00603299"/>
    <w:rsid w:val="006035BC"/>
    <w:rsid w:val="00603615"/>
    <w:rsid w:val="0060364B"/>
    <w:rsid w:val="00603915"/>
    <w:rsid w:val="00603983"/>
    <w:rsid w:val="00603B7C"/>
    <w:rsid w:val="00603E2C"/>
    <w:rsid w:val="00604252"/>
    <w:rsid w:val="00604C2D"/>
    <w:rsid w:val="00604CB9"/>
    <w:rsid w:val="00604DB9"/>
    <w:rsid w:val="00604F19"/>
    <w:rsid w:val="006053A0"/>
    <w:rsid w:val="00605584"/>
    <w:rsid w:val="006056BA"/>
    <w:rsid w:val="006056F5"/>
    <w:rsid w:val="00605E3F"/>
    <w:rsid w:val="00605E83"/>
    <w:rsid w:val="0060611B"/>
    <w:rsid w:val="00606638"/>
    <w:rsid w:val="006066EA"/>
    <w:rsid w:val="00606C3C"/>
    <w:rsid w:val="00607537"/>
    <w:rsid w:val="00607A3B"/>
    <w:rsid w:val="00607A78"/>
    <w:rsid w:val="00607D7B"/>
    <w:rsid w:val="00610049"/>
    <w:rsid w:val="006100F8"/>
    <w:rsid w:val="006101D7"/>
    <w:rsid w:val="00610230"/>
    <w:rsid w:val="0061060B"/>
    <w:rsid w:val="00610787"/>
    <w:rsid w:val="0061092C"/>
    <w:rsid w:val="00610BBF"/>
    <w:rsid w:val="00610D90"/>
    <w:rsid w:val="0061124D"/>
    <w:rsid w:val="00611586"/>
    <w:rsid w:val="00611AC8"/>
    <w:rsid w:val="00611D1B"/>
    <w:rsid w:val="00612535"/>
    <w:rsid w:val="0061257B"/>
    <w:rsid w:val="006127C2"/>
    <w:rsid w:val="00612BD3"/>
    <w:rsid w:val="00612C9A"/>
    <w:rsid w:val="00612E0A"/>
    <w:rsid w:val="00613156"/>
    <w:rsid w:val="0061373C"/>
    <w:rsid w:val="006137B1"/>
    <w:rsid w:val="00613881"/>
    <w:rsid w:val="00613887"/>
    <w:rsid w:val="0061398F"/>
    <w:rsid w:val="00613A93"/>
    <w:rsid w:val="00613B46"/>
    <w:rsid w:val="00613D0B"/>
    <w:rsid w:val="00613DD1"/>
    <w:rsid w:val="0061405F"/>
    <w:rsid w:val="0061420F"/>
    <w:rsid w:val="006143D0"/>
    <w:rsid w:val="0061445D"/>
    <w:rsid w:val="0061446D"/>
    <w:rsid w:val="006150B6"/>
    <w:rsid w:val="006157CA"/>
    <w:rsid w:val="006158E1"/>
    <w:rsid w:val="00615C39"/>
    <w:rsid w:val="00615DBC"/>
    <w:rsid w:val="00615E65"/>
    <w:rsid w:val="00615FF3"/>
    <w:rsid w:val="0061612A"/>
    <w:rsid w:val="006161A0"/>
    <w:rsid w:val="006165FF"/>
    <w:rsid w:val="0061687C"/>
    <w:rsid w:val="00616B2F"/>
    <w:rsid w:val="00616BB5"/>
    <w:rsid w:val="00617315"/>
    <w:rsid w:val="00617343"/>
    <w:rsid w:val="00617348"/>
    <w:rsid w:val="0061797E"/>
    <w:rsid w:val="00617FAB"/>
    <w:rsid w:val="0062001B"/>
    <w:rsid w:val="00620038"/>
    <w:rsid w:val="006206C9"/>
    <w:rsid w:val="006206D1"/>
    <w:rsid w:val="0062091E"/>
    <w:rsid w:val="00620C80"/>
    <w:rsid w:val="00620D7F"/>
    <w:rsid w:val="00620E63"/>
    <w:rsid w:val="00620FB5"/>
    <w:rsid w:val="0062104A"/>
    <w:rsid w:val="00621152"/>
    <w:rsid w:val="00621191"/>
    <w:rsid w:val="0062167A"/>
    <w:rsid w:val="00621725"/>
    <w:rsid w:val="00621B93"/>
    <w:rsid w:val="00621E4A"/>
    <w:rsid w:val="00621EBB"/>
    <w:rsid w:val="00621FA7"/>
    <w:rsid w:val="0062222B"/>
    <w:rsid w:val="0062224D"/>
    <w:rsid w:val="00622675"/>
    <w:rsid w:val="006229EB"/>
    <w:rsid w:val="00622A6B"/>
    <w:rsid w:val="006231AD"/>
    <w:rsid w:val="006232C9"/>
    <w:rsid w:val="00623409"/>
    <w:rsid w:val="00623474"/>
    <w:rsid w:val="006237F0"/>
    <w:rsid w:val="00623877"/>
    <w:rsid w:val="0062387D"/>
    <w:rsid w:val="00623A4A"/>
    <w:rsid w:val="00623F05"/>
    <w:rsid w:val="00623FBB"/>
    <w:rsid w:val="00624055"/>
    <w:rsid w:val="006244A6"/>
    <w:rsid w:val="0062472F"/>
    <w:rsid w:val="0062475C"/>
    <w:rsid w:val="00624978"/>
    <w:rsid w:val="00624A2E"/>
    <w:rsid w:val="00624EB3"/>
    <w:rsid w:val="00624EEE"/>
    <w:rsid w:val="00625009"/>
    <w:rsid w:val="006258BA"/>
    <w:rsid w:val="0062635D"/>
    <w:rsid w:val="0062666D"/>
    <w:rsid w:val="0062687A"/>
    <w:rsid w:val="00626A35"/>
    <w:rsid w:val="00626D05"/>
    <w:rsid w:val="00626E4A"/>
    <w:rsid w:val="00627015"/>
    <w:rsid w:val="006272E1"/>
    <w:rsid w:val="00627627"/>
    <w:rsid w:val="00627917"/>
    <w:rsid w:val="00627B48"/>
    <w:rsid w:val="0063028A"/>
    <w:rsid w:val="00630C56"/>
    <w:rsid w:val="00631252"/>
    <w:rsid w:val="006316FD"/>
    <w:rsid w:val="00631B18"/>
    <w:rsid w:val="00631CF6"/>
    <w:rsid w:val="00631F33"/>
    <w:rsid w:val="00632284"/>
    <w:rsid w:val="00632381"/>
    <w:rsid w:val="0063262B"/>
    <w:rsid w:val="00632731"/>
    <w:rsid w:val="00632902"/>
    <w:rsid w:val="00632A86"/>
    <w:rsid w:val="00632BD7"/>
    <w:rsid w:val="00632BE6"/>
    <w:rsid w:val="00632E71"/>
    <w:rsid w:val="00633081"/>
    <w:rsid w:val="00633092"/>
    <w:rsid w:val="00633250"/>
    <w:rsid w:val="00633271"/>
    <w:rsid w:val="0063340C"/>
    <w:rsid w:val="00633430"/>
    <w:rsid w:val="00633478"/>
    <w:rsid w:val="00633755"/>
    <w:rsid w:val="00633A48"/>
    <w:rsid w:val="00633A6D"/>
    <w:rsid w:val="00633C6A"/>
    <w:rsid w:val="00633D2F"/>
    <w:rsid w:val="00633D42"/>
    <w:rsid w:val="00633EC4"/>
    <w:rsid w:val="00634301"/>
    <w:rsid w:val="006347F6"/>
    <w:rsid w:val="006349BF"/>
    <w:rsid w:val="00634AA7"/>
    <w:rsid w:val="006354E0"/>
    <w:rsid w:val="00635660"/>
    <w:rsid w:val="006356B8"/>
    <w:rsid w:val="006358D7"/>
    <w:rsid w:val="00635A2E"/>
    <w:rsid w:val="00635F5D"/>
    <w:rsid w:val="0063619B"/>
    <w:rsid w:val="00636332"/>
    <w:rsid w:val="006369E0"/>
    <w:rsid w:val="00636D07"/>
    <w:rsid w:val="00636D40"/>
    <w:rsid w:val="00636FAF"/>
    <w:rsid w:val="00637561"/>
    <w:rsid w:val="00637B27"/>
    <w:rsid w:val="00637BCF"/>
    <w:rsid w:val="00637BFD"/>
    <w:rsid w:val="00637CA1"/>
    <w:rsid w:val="00640003"/>
    <w:rsid w:val="0064014C"/>
    <w:rsid w:val="0064032A"/>
    <w:rsid w:val="00640B75"/>
    <w:rsid w:val="00640EB1"/>
    <w:rsid w:val="00641529"/>
    <w:rsid w:val="006421F4"/>
    <w:rsid w:val="0064236B"/>
    <w:rsid w:val="0064246D"/>
    <w:rsid w:val="006425A6"/>
    <w:rsid w:val="00642AF8"/>
    <w:rsid w:val="00642B10"/>
    <w:rsid w:val="00642B55"/>
    <w:rsid w:val="00642E8C"/>
    <w:rsid w:val="00642ED4"/>
    <w:rsid w:val="0064305C"/>
    <w:rsid w:val="006433ED"/>
    <w:rsid w:val="006437CC"/>
    <w:rsid w:val="0064383B"/>
    <w:rsid w:val="00643A3F"/>
    <w:rsid w:val="00643DAA"/>
    <w:rsid w:val="006441CF"/>
    <w:rsid w:val="006442A4"/>
    <w:rsid w:val="006442BD"/>
    <w:rsid w:val="0064435A"/>
    <w:rsid w:val="00644628"/>
    <w:rsid w:val="00644694"/>
    <w:rsid w:val="006448B5"/>
    <w:rsid w:val="0064494C"/>
    <w:rsid w:val="006449BF"/>
    <w:rsid w:val="00644A96"/>
    <w:rsid w:val="00644C72"/>
    <w:rsid w:val="00644D32"/>
    <w:rsid w:val="00644DAF"/>
    <w:rsid w:val="00644F52"/>
    <w:rsid w:val="006450D6"/>
    <w:rsid w:val="0064549A"/>
    <w:rsid w:val="006457C1"/>
    <w:rsid w:val="00645B27"/>
    <w:rsid w:val="00645CF1"/>
    <w:rsid w:val="006461CE"/>
    <w:rsid w:val="00646494"/>
    <w:rsid w:val="00646500"/>
    <w:rsid w:val="006465AF"/>
    <w:rsid w:val="006466D4"/>
    <w:rsid w:val="006467EC"/>
    <w:rsid w:val="00646A1B"/>
    <w:rsid w:val="00646A30"/>
    <w:rsid w:val="00647087"/>
    <w:rsid w:val="006470B3"/>
    <w:rsid w:val="00647457"/>
    <w:rsid w:val="006476B0"/>
    <w:rsid w:val="006476B3"/>
    <w:rsid w:val="006476DB"/>
    <w:rsid w:val="006479BD"/>
    <w:rsid w:val="00647A05"/>
    <w:rsid w:val="00647C5D"/>
    <w:rsid w:val="00647CA6"/>
    <w:rsid w:val="00647FDC"/>
    <w:rsid w:val="00650437"/>
    <w:rsid w:val="006507F7"/>
    <w:rsid w:val="00650812"/>
    <w:rsid w:val="00650CC3"/>
    <w:rsid w:val="00650D85"/>
    <w:rsid w:val="00650F78"/>
    <w:rsid w:val="00652232"/>
    <w:rsid w:val="00652F8E"/>
    <w:rsid w:val="00653009"/>
    <w:rsid w:val="0065312F"/>
    <w:rsid w:val="006532D9"/>
    <w:rsid w:val="0065353F"/>
    <w:rsid w:val="00653EA3"/>
    <w:rsid w:val="00653F46"/>
    <w:rsid w:val="0065469D"/>
    <w:rsid w:val="0065472B"/>
    <w:rsid w:val="006548FF"/>
    <w:rsid w:val="00654CB6"/>
    <w:rsid w:val="00654DCE"/>
    <w:rsid w:val="00654FBA"/>
    <w:rsid w:val="00655173"/>
    <w:rsid w:val="006552A1"/>
    <w:rsid w:val="0065557C"/>
    <w:rsid w:val="00655749"/>
    <w:rsid w:val="00655783"/>
    <w:rsid w:val="00655904"/>
    <w:rsid w:val="00655BBD"/>
    <w:rsid w:val="00655C87"/>
    <w:rsid w:val="00655DF4"/>
    <w:rsid w:val="0065604F"/>
    <w:rsid w:val="00656352"/>
    <w:rsid w:val="00656388"/>
    <w:rsid w:val="00656512"/>
    <w:rsid w:val="006568C7"/>
    <w:rsid w:val="00656A31"/>
    <w:rsid w:val="00656A9E"/>
    <w:rsid w:val="00656AA7"/>
    <w:rsid w:val="00656C50"/>
    <w:rsid w:val="00656CA8"/>
    <w:rsid w:val="00656D19"/>
    <w:rsid w:val="00657951"/>
    <w:rsid w:val="00660245"/>
    <w:rsid w:val="006605EA"/>
    <w:rsid w:val="00660773"/>
    <w:rsid w:val="00660A70"/>
    <w:rsid w:val="00660B0D"/>
    <w:rsid w:val="00660B17"/>
    <w:rsid w:val="00660BD9"/>
    <w:rsid w:val="00661279"/>
    <w:rsid w:val="00661362"/>
    <w:rsid w:val="006614A3"/>
    <w:rsid w:val="006618DC"/>
    <w:rsid w:val="00661954"/>
    <w:rsid w:val="00661981"/>
    <w:rsid w:val="0066198B"/>
    <w:rsid w:val="00661CC1"/>
    <w:rsid w:val="00661D75"/>
    <w:rsid w:val="006621C9"/>
    <w:rsid w:val="006628EB"/>
    <w:rsid w:val="00662E63"/>
    <w:rsid w:val="00663945"/>
    <w:rsid w:val="00663D7B"/>
    <w:rsid w:val="0066436D"/>
    <w:rsid w:val="0066443F"/>
    <w:rsid w:val="006645D8"/>
    <w:rsid w:val="006649BE"/>
    <w:rsid w:val="00664FB1"/>
    <w:rsid w:val="00665085"/>
    <w:rsid w:val="00665258"/>
    <w:rsid w:val="00665405"/>
    <w:rsid w:val="00665834"/>
    <w:rsid w:val="00665893"/>
    <w:rsid w:val="006659A1"/>
    <w:rsid w:val="00665B91"/>
    <w:rsid w:val="00665EE9"/>
    <w:rsid w:val="00666252"/>
    <w:rsid w:val="006665DF"/>
    <w:rsid w:val="006666B7"/>
    <w:rsid w:val="00666A58"/>
    <w:rsid w:val="00666A7A"/>
    <w:rsid w:val="0066704E"/>
    <w:rsid w:val="00667095"/>
    <w:rsid w:val="00667606"/>
    <w:rsid w:val="0067009A"/>
    <w:rsid w:val="006701DA"/>
    <w:rsid w:val="006704CD"/>
    <w:rsid w:val="006705BF"/>
    <w:rsid w:val="0067062C"/>
    <w:rsid w:val="00670784"/>
    <w:rsid w:val="00670A09"/>
    <w:rsid w:val="00670A67"/>
    <w:rsid w:val="006710AD"/>
    <w:rsid w:val="0067112E"/>
    <w:rsid w:val="0067116A"/>
    <w:rsid w:val="00671429"/>
    <w:rsid w:val="006717EB"/>
    <w:rsid w:val="006719AD"/>
    <w:rsid w:val="00671A6D"/>
    <w:rsid w:val="00671B5C"/>
    <w:rsid w:val="00671D48"/>
    <w:rsid w:val="00671EB7"/>
    <w:rsid w:val="00671FC9"/>
    <w:rsid w:val="00672066"/>
    <w:rsid w:val="0067261C"/>
    <w:rsid w:val="006726B8"/>
    <w:rsid w:val="00672878"/>
    <w:rsid w:val="006728AC"/>
    <w:rsid w:val="006729DE"/>
    <w:rsid w:val="00672A55"/>
    <w:rsid w:val="00672A68"/>
    <w:rsid w:val="00672ABD"/>
    <w:rsid w:val="00672C0B"/>
    <w:rsid w:val="00672E96"/>
    <w:rsid w:val="00673426"/>
    <w:rsid w:val="00674C42"/>
    <w:rsid w:val="00674CDF"/>
    <w:rsid w:val="00674DA3"/>
    <w:rsid w:val="0067510A"/>
    <w:rsid w:val="00675328"/>
    <w:rsid w:val="006754D8"/>
    <w:rsid w:val="00675B8D"/>
    <w:rsid w:val="00675C75"/>
    <w:rsid w:val="00675D60"/>
    <w:rsid w:val="0067684C"/>
    <w:rsid w:val="00676BB2"/>
    <w:rsid w:val="00676C7E"/>
    <w:rsid w:val="006773DB"/>
    <w:rsid w:val="00677479"/>
    <w:rsid w:val="00677714"/>
    <w:rsid w:val="00677C9B"/>
    <w:rsid w:val="00677D32"/>
    <w:rsid w:val="00677DBA"/>
    <w:rsid w:val="00677DED"/>
    <w:rsid w:val="00677E70"/>
    <w:rsid w:val="00680396"/>
    <w:rsid w:val="00680622"/>
    <w:rsid w:val="0068087A"/>
    <w:rsid w:val="00680A94"/>
    <w:rsid w:val="00680C5C"/>
    <w:rsid w:val="00680D15"/>
    <w:rsid w:val="00680DF1"/>
    <w:rsid w:val="006810CD"/>
    <w:rsid w:val="00681207"/>
    <w:rsid w:val="00681231"/>
    <w:rsid w:val="006812DA"/>
    <w:rsid w:val="00681419"/>
    <w:rsid w:val="006815A3"/>
    <w:rsid w:val="006818D8"/>
    <w:rsid w:val="006819CA"/>
    <w:rsid w:val="00681B1D"/>
    <w:rsid w:val="00681C57"/>
    <w:rsid w:val="00682005"/>
    <w:rsid w:val="00682040"/>
    <w:rsid w:val="006823FE"/>
    <w:rsid w:val="0068271A"/>
    <w:rsid w:val="0068277E"/>
    <w:rsid w:val="00682E16"/>
    <w:rsid w:val="00683218"/>
    <w:rsid w:val="0068353B"/>
    <w:rsid w:val="00683671"/>
    <w:rsid w:val="00683678"/>
    <w:rsid w:val="006837F5"/>
    <w:rsid w:val="00683B45"/>
    <w:rsid w:val="00683B4A"/>
    <w:rsid w:val="00683C6E"/>
    <w:rsid w:val="00683D66"/>
    <w:rsid w:val="00684019"/>
    <w:rsid w:val="006843B2"/>
    <w:rsid w:val="006845B4"/>
    <w:rsid w:val="006845E4"/>
    <w:rsid w:val="00684854"/>
    <w:rsid w:val="00684951"/>
    <w:rsid w:val="0068496B"/>
    <w:rsid w:val="00684AE9"/>
    <w:rsid w:val="00685464"/>
    <w:rsid w:val="006856B0"/>
    <w:rsid w:val="00685858"/>
    <w:rsid w:val="0068592B"/>
    <w:rsid w:val="00685B55"/>
    <w:rsid w:val="0068605C"/>
    <w:rsid w:val="006860D4"/>
    <w:rsid w:val="0068631D"/>
    <w:rsid w:val="006865F7"/>
    <w:rsid w:val="0068660D"/>
    <w:rsid w:val="006867F8"/>
    <w:rsid w:val="00686916"/>
    <w:rsid w:val="00686C6F"/>
    <w:rsid w:val="006874DA"/>
    <w:rsid w:val="006879AB"/>
    <w:rsid w:val="00687B13"/>
    <w:rsid w:val="00687F88"/>
    <w:rsid w:val="0069009E"/>
    <w:rsid w:val="006903A1"/>
    <w:rsid w:val="006906C9"/>
    <w:rsid w:val="006906D8"/>
    <w:rsid w:val="00690737"/>
    <w:rsid w:val="006909F7"/>
    <w:rsid w:val="00690A6E"/>
    <w:rsid w:val="00690ACA"/>
    <w:rsid w:val="00691242"/>
    <w:rsid w:val="006912C1"/>
    <w:rsid w:val="00691A81"/>
    <w:rsid w:val="006920A7"/>
    <w:rsid w:val="00692326"/>
    <w:rsid w:val="00692613"/>
    <w:rsid w:val="00692AD5"/>
    <w:rsid w:val="00692ADA"/>
    <w:rsid w:val="00692AF1"/>
    <w:rsid w:val="006931C6"/>
    <w:rsid w:val="006933A1"/>
    <w:rsid w:val="006936C8"/>
    <w:rsid w:val="00693AD9"/>
    <w:rsid w:val="00693AFD"/>
    <w:rsid w:val="00693CD3"/>
    <w:rsid w:val="00693D75"/>
    <w:rsid w:val="00694AF6"/>
    <w:rsid w:val="00694DE1"/>
    <w:rsid w:val="00694DFB"/>
    <w:rsid w:val="00694F0A"/>
    <w:rsid w:val="006952BC"/>
    <w:rsid w:val="0069608D"/>
    <w:rsid w:val="0069633B"/>
    <w:rsid w:val="00696346"/>
    <w:rsid w:val="0069672B"/>
    <w:rsid w:val="00696879"/>
    <w:rsid w:val="00696C8E"/>
    <w:rsid w:val="00697166"/>
    <w:rsid w:val="006971B8"/>
    <w:rsid w:val="006972DC"/>
    <w:rsid w:val="006973DF"/>
    <w:rsid w:val="00697611"/>
    <w:rsid w:val="00697AD0"/>
    <w:rsid w:val="00697CFF"/>
    <w:rsid w:val="006A012B"/>
    <w:rsid w:val="006A0619"/>
    <w:rsid w:val="006A0850"/>
    <w:rsid w:val="006A0B1B"/>
    <w:rsid w:val="006A0CB9"/>
    <w:rsid w:val="006A0DB7"/>
    <w:rsid w:val="006A11EF"/>
    <w:rsid w:val="006A12C9"/>
    <w:rsid w:val="006A1492"/>
    <w:rsid w:val="006A18CB"/>
    <w:rsid w:val="006A1A07"/>
    <w:rsid w:val="006A23B4"/>
    <w:rsid w:val="006A2422"/>
    <w:rsid w:val="006A2463"/>
    <w:rsid w:val="006A2555"/>
    <w:rsid w:val="006A26BD"/>
    <w:rsid w:val="006A27BD"/>
    <w:rsid w:val="006A2816"/>
    <w:rsid w:val="006A2850"/>
    <w:rsid w:val="006A2D93"/>
    <w:rsid w:val="006A2DC3"/>
    <w:rsid w:val="006A2DEE"/>
    <w:rsid w:val="006A30F7"/>
    <w:rsid w:val="006A37B8"/>
    <w:rsid w:val="006A3820"/>
    <w:rsid w:val="006A3D29"/>
    <w:rsid w:val="006A3D68"/>
    <w:rsid w:val="006A3DBA"/>
    <w:rsid w:val="006A4480"/>
    <w:rsid w:val="006A448D"/>
    <w:rsid w:val="006A47C1"/>
    <w:rsid w:val="006A498B"/>
    <w:rsid w:val="006A4AC6"/>
    <w:rsid w:val="006A4B17"/>
    <w:rsid w:val="006A4B6F"/>
    <w:rsid w:val="006A4BEA"/>
    <w:rsid w:val="006A4E87"/>
    <w:rsid w:val="006A52ED"/>
    <w:rsid w:val="006A5549"/>
    <w:rsid w:val="006A55B5"/>
    <w:rsid w:val="006A55F2"/>
    <w:rsid w:val="006A5B76"/>
    <w:rsid w:val="006A5C19"/>
    <w:rsid w:val="006A5C3C"/>
    <w:rsid w:val="006A632F"/>
    <w:rsid w:val="006A63D9"/>
    <w:rsid w:val="006A64B1"/>
    <w:rsid w:val="006A6C02"/>
    <w:rsid w:val="006A6EC4"/>
    <w:rsid w:val="006A71C4"/>
    <w:rsid w:val="006A74AC"/>
    <w:rsid w:val="006A7D7D"/>
    <w:rsid w:val="006B0030"/>
    <w:rsid w:val="006B0167"/>
    <w:rsid w:val="006B01D6"/>
    <w:rsid w:val="006B0B1C"/>
    <w:rsid w:val="006B0C35"/>
    <w:rsid w:val="006B1329"/>
    <w:rsid w:val="006B1494"/>
    <w:rsid w:val="006B14DF"/>
    <w:rsid w:val="006B1E87"/>
    <w:rsid w:val="006B1F3E"/>
    <w:rsid w:val="006B2846"/>
    <w:rsid w:val="006B29EA"/>
    <w:rsid w:val="006B3330"/>
    <w:rsid w:val="006B35CA"/>
    <w:rsid w:val="006B363D"/>
    <w:rsid w:val="006B36D1"/>
    <w:rsid w:val="006B36DE"/>
    <w:rsid w:val="006B3AB4"/>
    <w:rsid w:val="006B3B86"/>
    <w:rsid w:val="006B3BA2"/>
    <w:rsid w:val="006B3BEB"/>
    <w:rsid w:val="006B43DF"/>
    <w:rsid w:val="006B49AC"/>
    <w:rsid w:val="006B4A38"/>
    <w:rsid w:val="006B4A87"/>
    <w:rsid w:val="006B4AED"/>
    <w:rsid w:val="006B4C4C"/>
    <w:rsid w:val="006B4EC3"/>
    <w:rsid w:val="006B4EF4"/>
    <w:rsid w:val="006B4FAB"/>
    <w:rsid w:val="006B51D3"/>
    <w:rsid w:val="006B522F"/>
    <w:rsid w:val="006B52A9"/>
    <w:rsid w:val="006B549E"/>
    <w:rsid w:val="006B54AA"/>
    <w:rsid w:val="006B5648"/>
    <w:rsid w:val="006B58E9"/>
    <w:rsid w:val="006B5C8A"/>
    <w:rsid w:val="006B5D01"/>
    <w:rsid w:val="006B5D1F"/>
    <w:rsid w:val="006B619A"/>
    <w:rsid w:val="006B64CF"/>
    <w:rsid w:val="006B6A09"/>
    <w:rsid w:val="006B6CB6"/>
    <w:rsid w:val="006B6D1C"/>
    <w:rsid w:val="006B7275"/>
    <w:rsid w:val="006B74D4"/>
    <w:rsid w:val="006B7507"/>
    <w:rsid w:val="006B76D2"/>
    <w:rsid w:val="006B7757"/>
    <w:rsid w:val="006B779C"/>
    <w:rsid w:val="006B7B55"/>
    <w:rsid w:val="006B7D50"/>
    <w:rsid w:val="006B7EE4"/>
    <w:rsid w:val="006C03EC"/>
    <w:rsid w:val="006C057F"/>
    <w:rsid w:val="006C05F0"/>
    <w:rsid w:val="006C067F"/>
    <w:rsid w:val="006C0716"/>
    <w:rsid w:val="006C0A5B"/>
    <w:rsid w:val="006C0EFD"/>
    <w:rsid w:val="006C1F03"/>
    <w:rsid w:val="006C1F0E"/>
    <w:rsid w:val="006C2219"/>
    <w:rsid w:val="006C2484"/>
    <w:rsid w:val="006C24A4"/>
    <w:rsid w:val="006C2713"/>
    <w:rsid w:val="006C28DA"/>
    <w:rsid w:val="006C2AFA"/>
    <w:rsid w:val="006C2C3D"/>
    <w:rsid w:val="006C2CBA"/>
    <w:rsid w:val="006C2F3A"/>
    <w:rsid w:val="006C3866"/>
    <w:rsid w:val="006C39D2"/>
    <w:rsid w:val="006C3C2B"/>
    <w:rsid w:val="006C3DEC"/>
    <w:rsid w:val="006C4007"/>
    <w:rsid w:val="006C46CA"/>
    <w:rsid w:val="006C4828"/>
    <w:rsid w:val="006C485F"/>
    <w:rsid w:val="006C4944"/>
    <w:rsid w:val="006C4980"/>
    <w:rsid w:val="006C4BCA"/>
    <w:rsid w:val="006C4BD2"/>
    <w:rsid w:val="006C4D08"/>
    <w:rsid w:val="006C4D53"/>
    <w:rsid w:val="006C50F6"/>
    <w:rsid w:val="006C5146"/>
    <w:rsid w:val="006C536D"/>
    <w:rsid w:val="006C53FB"/>
    <w:rsid w:val="006C545E"/>
    <w:rsid w:val="006C5767"/>
    <w:rsid w:val="006C5770"/>
    <w:rsid w:val="006C5A42"/>
    <w:rsid w:val="006C5ACB"/>
    <w:rsid w:val="006C5BBC"/>
    <w:rsid w:val="006C5C5E"/>
    <w:rsid w:val="006C5FA5"/>
    <w:rsid w:val="006C6476"/>
    <w:rsid w:val="006C6558"/>
    <w:rsid w:val="006C667D"/>
    <w:rsid w:val="006C69A3"/>
    <w:rsid w:val="006C6ED0"/>
    <w:rsid w:val="006C799A"/>
    <w:rsid w:val="006C7B45"/>
    <w:rsid w:val="006C7D81"/>
    <w:rsid w:val="006D0118"/>
    <w:rsid w:val="006D025A"/>
    <w:rsid w:val="006D033C"/>
    <w:rsid w:val="006D13AE"/>
    <w:rsid w:val="006D16E8"/>
    <w:rsid w:val="006D1818"/>
    <w:rsid w:val="006D1917"/>
    <w:rsid w:val="006D19B1"/>
    <w:rsid w:val="006D1CF9"/>
    <w:rsid w:val="006D2067"/>
    <w:rsid w:val="006D225C"/>
    <w:rsid w:val="006D2740"/>
    <w:rsid w:val="006D33FD"/>
    <w:rsid w:val="006D3443"/>
    <w:rsid w:val="006D3473"/>
    <w:rsid w:val="006D36B8"/>
    <w:rsid w:val="006D39A4"/>
    <w:rsid w:val="006D3B8C"/>
    <w:rsid w:val="006D3E0B"/>
    <w:rsid w:val="006D4290"/>
    <w:rsid w:val="006D4A21"/>
    <w:rsid w:val="006D4BF7"/>
    <w:rsid w:val="006D4C81"/>
    <w:rsid w:val="006D52F6"/>
    <w:rsid w:val="006D5AA9"/>
    <w:rsid w:val="006D5C20"/>
    <w:rsid w:val="006D61F1"/>
    <w:rsid w:val="006D63F9"/>
    <w:rsid w:val="006D6855"/>
    <w:rsid w:val="006D6908"/>
    <w:rsid w:val="006D6930"/>
    <w:rsid w:val="006D6C32"/>
    <w:rsid w:val="006D6C91"/>
    <w:rsid w:val="006D7095"/>
    <w:rsid w:val="006D73E4"/>
    <w:rsid w:val="006D7460"/>
    <w:rsid w:val="006D76CC"/>
    <w:rsid w:val="006D7727"/>
    <w:rsid w:val="006D77E5"/>
    <w:rsid w:val="006D7BA2"/>
    <w:rsid w:val="006D7BC6"/>
    <w:rsid w:val="006D7CCC"/>
    <w:rsid w:val="006D7D4E"/>
    <w:rsid w:val="006D7FD7"/>
    <w:rsid w:val="006E0659"/>
    <w:rsid w:val="006E0789"/>
    <w:rsid w:val="006E0DA4"/>
    <w:rsid w:val="006E0DBA"/>
    <w:rsid w:val="006E1130"/>
    <w:rsid w:val="006E120F"/>
    <w:rsid w:val="006E1470"/>
    <w:rsid w:val="006E1E8F"/>
    <w:rsid w:val="006E1F9F"/>
    <w:rsid w:val="006E1FB3"/>
    <w:rsid w:val="006E203C"/>
    <w:rsid w:val="006E2270"/>
    <w:rsid w:val="006E22F1"/>
    <w:rsid w:val="006E23CC"/>
    <w:rsid w:val="006E298D"/>
    <w:rsid w:val="006E2A8B"/>
    <w:rsid w:val="006E2EBA"/>
    <w:rsid w:val="006E336A"/>
    <w:rsid w:val="006E33DC"/>
    <w:rsid w:val="006E343D"/>
    <w:rsid w:val="006E35DC"/>
    <w:rsid w:val="006E36F3"/>
    <w:rsid w:val="006E38D9"/>
    <w:rsid w:val="006E3C3E"/>
    <w:rsid w:val="006E42EC"/>
    <w:rsid w:val="006E465E"/>
    <w:rsid w:val="006E4691"/>
    <w:rsid w:val="006E4944"/>
    <w:rsid w:val="006E4D8E"/>
    <w:rsid w:val="006E5322"/>
    <w:rsid w:val="006E544F"/>
    <w:rsid w:val="006E5955"/>
    <w:rsid w:val="006E5D2F"/>
    <w:rsid w:val="006E613B"/>
    <w:rsid w:val="006E619D"/>
    <w:rsid w:val="006E61D4"/>
    <w:rsid w:val="006E650A"/>
    <w:rsid w:val="006E658F"/>
    <w:rsid w:val="006E6E15"/>
    <w:rsid w:val="006F01B3"/>
    <w:rsid w:val="006F044C"/>
    <w:rsid w:val="006F0971"/>
    <w:rsid w:val="006F0D89"/>
    <w:rsid w:val="006F0DDB"/>
    <w:rsid w:val="006F0F00"/>
    <w:rsid w:val="006F126D"/>
    <w:rsid w:val="006F1735"/>
    <w:rsid w:val="006F1878"/>
    <w:rsid w:val="006F1936"/>
    <w:rsid w:val="006F1C11"/>
    <w:rsid w:val="006F1D41"/>
    <w:rsid w:val="006F1F0F"/>
    <w:rsid w:val="006F1F24"/>
    <w:rsid w:val="006F2305"/>
    <w:rsid w:val="006F2510"/>
    <w:rsid w:val="006F2635"/>
    <w:rsid w:val="006F2925"/>
    <w:rsid w:val="006F29AF"/>
    <w:rsid w:val="006F2ABC"/>
    <w:rsid w:val="006F2E5F"/>
    <w:rsid w:val="006F2F80"/>
    <w:rsid w:val="006F30CB"/>
    <w:rsid w:val="006F3274"/>
    <w:rsid w:val="006F3B12"/>
    <w:rsid w:val="006F3E31"/>
    <w:rsid w:val="006F3EAD"/>
    <w:rsid w:val="006F4263"/>
    <w:rsid w:val="006F4A0C"/>
    <w:rsid w:val="006F4A38"/>
    <w:rsid w:val="006F4BED"/>
    <w:rsid w:val="006F4CDF"/>
    <w:rsid w:val="006F54F8"/>
    <w:rsid w:val="006F55A9"/>
    <w:rsid w:val="006F5864"/>
    <w:rsid w:val="006F5A38"/>
    <w:rsid w:val="006F5B44"/>
    <w:rsid w:val="006F5E1F"/>
    <w:rsid w:val="006F5F63"/>
    <w:rsid w:val="006F604A"/>
    <w:rsid w:val="006F6345"/>
    <w:rsid w:val="006F67BD"/>
    <w:rsid w:val="006F67C3"/>
    <w:rsid w:val="006F6AAC"/>
    <w:rsid w:val="006F6DA5"/>
    <w:rsid w:val="006F6E1E"/>
    <w:rsid w:val="006F7543"/>
    <w:rsid w:val="006F77C4"/>
    <w:rsid w:val="006F7B7C"/>
    <w:rsid w:val="006F7CB4"/>
    <w:rsid w:val="006F7E86"/>
    <w:rsid w:val="006F7F2E"/>
    <w:rsid w:val="006F7F68"/>
    <w:rsid w:val="007002A3"/>
    <w:rsid w:val="00700454"/>
    <w:rsid w:val="00700491"/>
    <w:rsid w:val="00700B77"/>
    <w:rsid w:val="00700C67"/>
    <w:rsid w:val="00700CEB"/>
    <w:rsid w:val="00700EB7"/>
    <w:rsid w:val="00700F16"/>
    <w:rsid w:val="00700F2D"/>
    <w:rsid w:val="00700F53"/>
    <w:rsid w:val="00700F85"/>
    <w:rsid w:val="00701762"/>
    <w:rsid w:val="007018AB"/>
    <w:rsid w:val="007018B4"/>
    <w:rsid w:val="007018C6"/>
    <w:rsid w:val="00701E95"/>
    <w:rsid w:val="00701F30"/>
    <w:rsid w:val="00702043"/>
    <w:rsid w:val="00702193"/>
    <w:rsid w:val="0070227A"/>
    <w:rsid w:val="007022ED"/>
    <w:rsid w:val="007023A8"/>
    <w:rsid w:val="00702533"/>
    <w:rsid w:val="0070297C"/>
    <w:rsid w:val="00702A29"/>
    <w:rsid w:val="00702A33"/>
    <w:rsid w:val="00703082"/>
    <w:rsid w:val="00703259"/>
    <w:rsid w:val="0070334C"/>
    <w:rsid w:val="007035C5"/>
    <w:rsid w:val="00703A52"/>
    <w:rsid w:val="00703C7F"/>
    <w:rsid w:val="00703FA4"/>
    <w:rsid w:val="00703FD4"/>
    <w:rsid w:val="007040B5"/>
    <w:rsid w:val="007042D2"/>
    <w:rsid w:val="00704610"/>
    <w:rsid w:val="00704677"/>
    <w:rsid w:val="007047E3"/>
    <w:rsid w:val="00704B28"/>
    <w:rsid w:val="00704D6E"/>
    <w:rsid w:val="007050E6"/>
    <w:rsid w:val="007054E2"/>
    <w:rsid w:val="007054E7"/>
    <w:rsid w:val="00705807"/>
    <w:rsid w:val="00705BAB"/>
    <w:rsid w:val="0070616F"/>
    <w:rsid w:val="0070669B"/>
    <w:rsid w:val="007068D7"/>
    <w:rsid w:val="00706A67"/>
    <w:rsid w:val="00706CE1"/>
    <w:rsid w:val="00706F95"/>
    <w:rsid w:val="007070BE"/>
    <w:rsid w:val="007075BD"/>
    <w:rsid w:val="007076AE"/>
    <w:rsid w:val="007077CC"/>
    <w:rsid w:val="0070793E"/>
    <w:rsid w:val="00707BD1"/>
    <w:rsid w:val="00707CBC"/>
    <w:rsid w:val="00707D62"/>
    <w:rsid w:val="00707E49"/>
    <w:rsid w:val="007101E6"/>
    <w:rsid w:val="00710ABD"/>
    <w:rsid w:val="00710B6B"/>
    <w:rsid w:val="00711043"/>
    <w:rsid w:val="0071124E"/>
    <w:rsid w:val="00711AEC"/>
    <w:rsid w:val="00711D37"/>
    <w:rsid w:val="00711E27"/>
    <w:rsid w:val="00712055"/>
    <w:rsid w:val="007123AA"/>
    <w:rsid w:val="00712580"/>
    <w:rsid w:val="00712632"/>
    <w:rsid w:val="00712A79"/>
    <w:rsid w:val="00712A96"/>
    <w:rsid w:val="00712AAD"/>
    <w:rsid w:val="00712EB1"/>
    <w:rsid w:val="00713293"/>
    <w:rsid w:val="007132E6"/>
    <w:rsid w:val="00713344"/>
    <w:rsid w:val="00713DE6"/>
    <w:rsid w:val="00713EE9"/>
    <w:rsid w:val="0071430B"/>
    <w:rsid w:val="007143D2"/>
    <w:rsid w:val="00714680"/>
    <w:rsid w:val="00714D03"/>
    <w:rsid w:val="00715013"/>
    <w:rsid w:val="00715124"/>
    <w:rsid w:val="00715D3A"/>
    <w:rsid w:val="007162A5"/>
    <w:rsid w:val="007163F5"/>
    <w:rsid w:val="00717329"/>
    <w:rsid w:val="00717EC9"/>
    <w:rsid w:val="0072039E"/>
    <w:rsid w:val="00720447"/>
    <w:rsid w:val="00720AC0"/>
    <w:rsid w:val="00720BDF"/>
    <w:rsid w:val="00720C19"/>
    <w:rsid w:val="00721270"/>
    <w:rsid w:val="007218B2"/>
    <w:rsid w:val="00721C82"/>
    <w:rsid w:val="00721C9D"/>
    <w:rsid w:val="00721CD8"/>
    <w:rsid w:val="00721DB8"/>
    <w:rsid w:val="00722333"/>
    <w:rsid w:val="0072252E"/>
    <w:rsid w:val="00722780"/>
    <w:rsid w:val="00722A17"/>
    <w:rsid w:val="007230ED"/>
    <w:rsid w:val="0072333E"/>
    <w:rsid w:val="0072351D"/>
    <w:rsid w:val="00723630"/>
    <w:rsid w:val="007238BD"/>
    <w:rsid w:val="00723A4E"/>
    <w:rsid w:val="00723CC6"/>
    <w:rsid w:val="00723D83"/>
    <w:rsid w:val="00723DA4"/>
    <w:rsid w:val="007246E9"/>
    <w:rsid w:val="00724864"/>
    <w:rsid w:val="007249B3"/>
    <w:rsid w:val="00724A59"/>
    <w:rsid w:val="00724ABC"/>
    <w:rsid w:val="00724E78"/>
    <w:rsid w:val="0072522E"/>
    <w:rsid w:val="00726148"/>
    <w:rsid w:val="00726810"/>
    <w:rsid w:val="007269E2"/>
    <w:rsid w:val="00726A61"/>
    <w:rsid w:val="00726A90"/>
    <w:rsid w:val="00726EF1"/>
    <w:rsid w:val="00727079"/>
    <w:rsid w:val="0072749A"/>
    <w:rsid w:val="0072764A"/>
    <w:rsid w:val="00727A40"/>
    <w:rsid w:val="00727A66"/>
    <w:rsid w:val="00727A9C"/>
    <w:rsid w:val="00730033"/>
    <w:rsid w:val="00730CDF"/>
    <w:rsid w:val="00730FA8"/>
    <w:rsid w:val="00731542"/>
    <w:rsid w:val="007316B7"/>
    <w:rsid w:val="0073171A"/>
    <w:rsid w:val="00731C83"/>
    <w:rsid w:val="00731E3E"/>
    <w:rsid w:val="0073209F"/>
    <w:rsid w:val="00732189"/>
    <w:rsid w:val="007325A6"/>
    <w:rsid w:val="00732891"/>
    <w:rsid w:val="00732928"/>
    <w:rsid w:val="00732A16"/>
    <w:rsid w:val="007330AB"/>
    <w:rsid w:val="0073320B"/>
    <w:rsid w:val="007334C5"/>
    <w:rsid w:val="00733640"/>
    <w:rsid w:val="0073390A"/>
    <w:rsid w:val="00733A15"/>
    <w:rsid w:val="00733BDE"/>
    <w:rsid w:val="0073450A"/>
    <w:rsid w:val="00734B0F"/>
    <w:rsid w:val="00734D32"/>
    <w:rsid w:val="007352D3"/>
    <w:rsid w:val="0073546F"/>
    <w:rsid w:val="00735642"/>
    <w:rsid w:val="0073579B"/>
    <w:rsid w:val="007359A9"/>
    <w:rsid w:val="00735AF6"/>
    <w:rsid w:val="00735DA7"/>
    <w:rsid w:val="0073607C"/>
    <w:rsid w:val="007360D3"/>
    <w:rsid w:val="0073628B"/>
    <w:rsid w:val="00736375"/>
    <w:rsid w:val="00736386"/>
    <w:rsid w:val="0073652A"/>
    <w:rsid w:val="00736B9E"/>
    <w:rsid w:val="00736D01"/>
    <w:rsid w:val="00736D30"/>
    <w:rsid w:val="00736DB5"/>
    <w:rsid w:val="00736F6E"/>
    <w:rsid w:val="00736FDF"/>
    <w:rsid w:val="00737848"/>
    <w:rsid w:val="00737932"/>
    <w:rsid w:val="00737CEB"/>
    <w:rsid w:val="00737D1B"/>
    <w:rsid w:val="00740009"/>
    <w:rsid w:val="007404DB"/>
    <w:rsid w:val="00740807"/>
    <w:rsid w:val="00740A5F"/>
    <w:rsid w:val="00740B24"/>
    <w:rsid w:val="00740B6B"/>
    <w:rsid w:val="00740B77"/>
    <w:rsid w:val="00740F12"/>
    <w:rsid w:val="007410A3"/>
    <w:rsid w:val="007411C9"/>
    <w:rsid w:val="007411E7"/>
    <w:rsid w:val="00741868"/>
    <w:rsid w:val="00741A5B"/>
    <w:rsid w:val="00741D03"/>
    <w:rsid w:val="007423CD"/>
    <w:rsid w:val="0074246B"/>
    <w:rsid w:val="00742659"/>
    <w:rsid w:val="00742E32"/>
    <w:rsid w:val="00742F52"/>
    <w:rsid w:val="007432C7"/>
    <w:rsid w:val="00743340"/>
    <w:rsid w:val="0074335B"/>
    <w:rsid w:val="007434F8"/>
    <w:rsid w:val="00743763"/>
    <w:rsid w:val="0074378A"/>
    <w:rsid w:val="007438F2"/>
    <w:rsid w:val="00743D79"/>
    <w:rsid w:val="00743EA8"/>
    <w:rsid w:val="00743EEB"/>
    <w:rsid w:val="00744426"/>
    <w:rsid w:val="00744D60"/>
    <w:rsid w:val="00745A83"/>
    <w:rsid w:val="00746006"/>
    <w:rsid w:val="0074607A"/>
    <w:rsid w:val="007463CF"/>
    <w:rsid w:val="007464D4"/>
    <w:rsid w:val="00746801"/>
    <w:rsid w:val="007469C0"/>
    <w:rsid w:val="00746B52"/>
    <w:rsid w:val="00746BBD"/>
    <w:rsid w:val="00746C09"/>
    <w:rsid w:val="00746C52"/>
    <w:rsid w:val="00747459"/>
    <w:rsid w:val="00747AE2"/>
    <w:rsid w:val="00747C42"/>
    <w:rsid w:val="00747C98"/>
    <w:rsid w:val="0075023E"/>
    <w:rsid w:val="007508E2"/>
    <w:rsid w:val="00750B13"/>
    <w:rsid w:val="00750CEC"/>
    <w:rsid w:val="00750F3F"/>
    <w:rsid w:val="00751543"/>
    <w:rsid w:val="0075166D"/>
    <w:rsid w:val="00751799"/>
    <w:rsid w:val="007518F1"/>
    <w:rsid w:val="00751B46"/>
    <w:rsid w:val="00751F02"/>
    <w:rsid w:val="007525C0"/>
    <w:rsid w:val="00752D66"/>
    <w:rsid w:val="00752D7C"/>
    <w:rsid w:val="00752D8D"/>
    <w:rsid w:val="00752ED1"/>
    <w:rsid w:val="00753309"/>
    <w:rsid w:val="00753314"/>
    <w:rsid w:val="00753319"/>
    <w:rsid w:val="0075346F"/>
    <w:rsid w:val="00753696"/>
    <w:rsid w:val="00753894"/>
    <w:rsid w:val="007539F0"/>
    <w:rsid w:val="00753BE3"/>
    <w:rsid w:val="007542D1"/>
    <w:rsid w:val="0075487E"/>
    <w:rsid w:val="007548F8"/>
    <w:rsid w:val="00754EF0"/>
    <w:rsid w:val="0075576B"/>
    <w:rsid w:val="00755B27"/>
    <w:rsid w:val="00755C21"/>
    <w:rsid w:val="00755E37"/>
    <w:rsid w:val="00755F7E"/>
    <w:rsid w:val="00756441"/>
    <w:rsid w:val="00756660"/>
    <w:rsid w:val="00756891"/>
    <w:rsid w:val="007568A4"/>
    <w:rsid w:val="0075754F"/>
    <w:rsid w:val="00757649"/>
    <w:rsid w:val="00757948"/>
    <w:rsid w:val="007579D3"/>
    <w:rsid w:val="00757DBD"/>
    <w:rsid w:val="007603B2"/>
    <w:rsid w:val="00760628"/>
    <w:rsid w:val="007607E8"/>
    <w:rsid w:val="00760CF9"/>
    <w:rsid w:val="0076110E"/>
    <w:rsid w:val="00761136"/>
    <w:rsid w:val="0076192D"/>
    <w:rsid w:val="00761958"/>
    <w:rsid w:val="007619DC"/>
    <w:rsid w:val="00761AFD"/>
    <w:rsid w:val="00761DF0"/>
    <w:rsid w:val="00761E01"/>
    <w:rsid w:val="007621AB"/>
    <w:rsid w:val="0076220A"/>
    <w:rsid w:val="00762347"/>
    <w:rsid w:val="007624AF"/>
    <w:rsid w:val="0076253D"/>
    <w:rsid w:val="00762741"/>
    <w:rsid w:val="0076292C"/>
    <w:rsid w:val="00762A37"/>
    <w:rsid w:val="00762A80"/>
    <w:rsid w:val="00762B3A"/>
    <w:rsid w:val="00762F5A"/>
    <w:rsid w:val="0076340F"/>
    <w:rsid w:val="0076378B"/>
    <w:rsid w:val="007638A2"/>
    <w:rsid w:val="00763B07"/>
    <w:rsid w:val="00763E26"/>
    <w:rsid w:val="00763F29"/>
    <w:rsid w:val="007640E6"/>
    <w:rsid w:val="00764350"/>
    <w:rsid w:val="00764385"/>
    <w:rsid w:val="007644D1"/>
    <w:rsid w:val="007644E2"/>
    <w:rsid w:val="00764712"/>
    <w:rsid w:val="007647E6"/>
    <w:rsid w:val="00764C2A"/>
    <w:rsid w:val="00764ED2"/>
    <w:rsid w:val="0076555F"/>
    <w:rsid w:val="00765AC4"/>
    <w:rsid w:val="0076665C"/>
    <w:rsid w:val="00766681"/>
    <w:rsid w:val="007667CF"/>
    <w:rsid w:val="007667DD"/>
    <w:rsid w:val="00766902"/>
    <w:rsid w:val="00766911"/>
    <w:rsid w:val="007669C2"/>
    <w:rsid w:val="00766C35"/>
    <w:rsid w:val="00766C9E"/>
    <w:rsid w:val="00766D0B"/>
    <w:rsid w:val="00766D78"/>
    <w:rsid w:val="00767238"/>
    <w:rsid w:val="00767295"/>
    <w:rsid w:val="007674D5"/>
    <w:rsid w:val="00767660"/>
    <w:rsid w:val="0076793E"/>
    <w:rsid w:val="00767956"/>
    <w:rsid w:val="00767C4E"/>
    <w:rsid w:val="00767D9C"/>
    <w:rsid w:val="0077031D"/>
    <w:rsid w:val="0077062C"/>
    <w:rsid w:val="0077097F"/>
    <w:rsid w:val="00770A9A"/>
    <w:rsid w:val="00770AAB"/>
    <w:rsid w:val="00770ACF"/>
    <w:rsid w:val="00770C26"/>
    <w:rsid w:val="00770CF6"/>
    <w:rsid w:val="00770D08"/>
    <w:rsid w:val="00770F68"/>
    <w:rsid w:val="0077100A"/>
    <w:rsid w:val="00771133"/>
    <w:rsid w:val="007713CE"/>
    <w:rsid w:val="007715AC"/>
    <w:rsid w:val="0077194A"/>
    <w:rsid w:val="00771D45"/>
    <w:rsid w:val="00771D66"/>
    <w:rsid w:val="007720D4"/>
    <w:rsid w:val="0077217F"/>
    <w:rsid w:val="007723A1"/>
    <w:rsid w:val="00772CD7"/>
    <w:rsid w:val="00772ED2"/>
    <w:rsid w:val="00772FE4"/>
    <w:rsid w:val="0077306B"/>
    <w:rsid w:val="0077308E"/>
    <w:rsid w:val="00773297"/>
    <w:rsid w:val="007733A1"/>
    <w:rsid w:val="007734BF"/>
    <w:rsid w:val="00773934"/>
    <w:rsid w:val="007739DD"/>
    <w:rsid w:val="00773A68"/>
    <w:rsid w:val="00773ADD"/>
    <w:rsid w:val="00773BE1"/>
    <w:rsid w:val="00773C8D"/>
    <w:rsid w:val="00773F49"/>
    <w:rsid w:val="00773F6C"/>
    <w:rsid w:val="00774106"/>
    <w:rsid w:val="007741CD"/>
    <w:rsid w:val="0077428B"/>
    <w:rsid w:val="007743AC"/>
    <w:rsid w:val="00774610"/>
    <w:rsid w:val="00774A97"/>
    <w:rsid w:val="00774D06"/>
    <w:rsid w:val="00775437"/>
    <w:rsid w:val="007754DC"/>
    <w:rsid w:val="00775546"/>
    <w:rsid w:val="00775751"/>
    <w:rsid w:val="007758C8"/>
    <w:rsid w:val="0077600A"/>
    <w:rsid w:val="007760E7"/>
    <w:rsid w:val="00776348"/>
    <w:rsid w:val="0077654B"/>
    <w:rsid w:val="0077673B"/>
    <w:rsid w:val="007768F9"/>
    <w:rsid w:val="00776BC8"/>
    <w:rsid w:val="00776C7F"/>
    <w:rsid w:val="00776E98"/>
    <w:rsid w:val="007774BF"/>
    <w:rsid w:val="007775F4"/>
    <w:rsid w:val="007779CB"/>
    <w:rsid w:val="00777A91"/>
    <w:rsid w:val="00777E9A"/>
    <w:rsid w:val="00777FE3"/>
    <w:rsid w:val="007800A1"/>
    <w:rsid w:val="007804E6"/>
    <w:rsid w:val="007806D3"/>
    <w:rsid w:val="007809F2"/>
    <w:rsid w:val="00780C61"/>
    <w:rsid w:val="00781B73"/>
    <w:rsid w:val="00781C44"/>
    <w:rsid w:val="00781DDA"/>
    <w:rsid w:val="00781ECC"/>
    <w:rsid w:val="00781F57"/>
    <w:rsid w:val="00782114"/>
    <w:rsid w:val="0078236C"/>
    <w:rsid w:val="00782F9B"/>
    <w:rsid w:val="0078355B"/>
    <w:rsid w:val="007839A8"/>
    <w:rsid w:val="00783DC4"/>
    <w:rsid w:val="0078425A"/>
    <w:rsid w:val="0078441A"/>
    <w:rsid w:val="00784611"/>
    <w:rsid w:val="00784701"/>
    <w:rsid w:val="007847B6"/>
    <w:rsid w:val="00784846"/>
    <w:rsid w:val="00784857"/>
    <w:rsid w:val="00784AB5"/>
    <w:rsid w:val="00784B9E"/>
    <w:rsid w:val="00784E89"/>
    <w:rsid w:val="00785660"/>
    <w:rsid w:val="007858BA"/>
    <w:rsid w:val="00785C56"/>
    <w:rsid w:val="00785E1B"/>
    <w:rsid w:val="00785FDD"/>
    <w:rsid w:val="007864F9"/>
    <w:rsid w:val="007868AD"/>
    <w:rsid w:val="00786B01"/>
    <w:rsid w:val="007874B7"/>
    <w:rsid w:val="0078788E"/>
    <w:rsid w:val="007879D7"/>
    <w:rsid w:val="00787CB1"/>
    <w:rsid w:val="00790098"/>
    <w:rsid w:val="0079038D"/>
    <w:rsid w:val="00790660"/>
    <w:rsid w:val="007906C9"/>
    <w:rsid w:val="00791432"/>
    <w:rsid w:val="007914BD"/>
    <w:rsid w:val="00791707"/>
    <w:rsid w:val="00791A54"/>
    <w:rsid w:val="00791BFC"/>
    <w:rsid w:val="00791D11"/>
    <w:rsid w:val="00791FEE"/>
    <w:rsid w:val="0079202C"/>
    <w:rsid w:val="00792156"/>
    <w:rsid w:val="007924B3"/>
    <w:rsid w:val="00792543"/>
    <w:rsid w:val="00792966"/>
    <w:rsid w:val="00792C03"/>
    <w:rsid w:val="00792EFD"/>
    <w:rsid w:val="00792F55"/>
    <w:rsid w:val="00792F85"/>
    <w:rsid w:val="00793051"/>
    <w:rsid w:val="00793081"/>
    <w:rsid w:val="00793222"/>
    <w:rsid w:val="007933E5"/>
    <w:rsid w:val="007935F2"/>
    <w:rsid w:val="00793812"/>
    <w:rsid w:val="00793BDD"/>
    <w:rsid w:val="00793E44"/>
    <w:rsid w:val="007943FF"/>
    <w:rsid w:val="0079448E"/>
    <w:rsid w:val="0079455E"/>
    <w:rsid w:val="007948D8"/>
    <w:rsid w:val="00794974"/>
    <w:rsid w:val="00794BE7"/>
    <w:rsid w:val="00794D75"/>
    <w:rsid w:val="007954EE"/>
    <w:rsid w:val="00795681"/>
    <w:rsid w:val="00795C03"/>
    <w:rsid w:val="00795EE5"/>
    <w:rsid w:val="0079693A"/>
    <w:rsid w:val="00796CC5"/>
    <w:rsid w:val="007973C4"/>
    <w:rsid w:val="00797410"/>
    <w:rsid w:val="007978B9"/>
    <w:rsid w:val="00797A8E"/>
    <w:rsid w:val="00797C28"/>
    <w:rsid w:val="00797C7C"/>
    <w:rsid w:val="00797DF7"/>
    <w:rsid w:val="00797E60"/>
    <w:rsid w:val="007A0258"/>
    <w:rsid w:val="007A0745"/>
    <w:rsid w:val="007A07CF"/>
    <w:rsid w:val="007A08D0"/>
    <w:rsid w:val="007A0AE0"/>
    <w:rsid w:val="007A0B65"/>
    <w:rsid w:val="007A0B85"/>
    <w:rsid w:val="007A0D12"/>
    <w:rsid w:val="007A18DC"/>
    <w:rsid w:val="007A1FE8"/>
    <w:rsid w:val="007A208F"/>
    <w:rsid w:val="007A25BA"/>
    <w:rsid w:val="007A281E"/>
    <w:rsid w:val="007A2AB1"/>
    <w:rsid w:val="007A2BEA"/>
    <w:rsid w:val="007A2CDF"/>
    <w:rsid w:val="007A2D2F"/>
    <w:rsid w:val="007A2E70"/>
    <w:rsid w:val="007A2E9C"/>
    <w:rsid w:val="007A3183"/>
    <w:rsid w:val="007A3267"/>
    <w:rsid w:val="007A3401"/>
    <w:rsid w:val="007A35B0"/>
    <w:rsid w:val="007A3FBA"/>
    <w:rsid w:val="007A4410"/>
    <w:rsid w:val="007A47EC"/>
    <w:rsid w:val="007A4C13"/>
    <w:rsid w:val="007A4D0E"/>
    <w:rsid w:val="007A54BD"/>
    <w:rsid w:val="007A561C"/>
    <w:rsid w:val="007A59AD"/>
    <w:rsid w:val="007A5E7C"/>
    <w:rsid w:val="007A62B8"/>
    <w:rsid w:val="007A6435"/>
    <w:rsid w:val="007A6848"/>
    <w:rsid w:val="007A6860"/>
    <w:rsid w:val="007A6B9F"/>
    <w:rsid w:val="007A7120"/>
    <w:rsid w:val="007A747F"/>
    <w:rsid w:val="007A75FD"/>
    <w:rsid w:val="007A77C2"/>
    <w:rsid w:val="007A7839"/>
    <w:rsid w:val="007A784B"/>
    <w:rsid w:val="007A7B51"/>
    <w:rsid w:val="007A7D5E"/>
    <w:rsid w:val="007A7D91"/>
    <w:rsid w:val="007A7E3D"/>
    <w:rsid w:val="007B031C"/>
    <w:rsid w:val="007B047C"/>
    <w:rsid w:val="007B0F37"/>
    <w:rsid w:val="007B108D"/>
    <w:rsid w:val="007B1681"/>
    <w:rsid w:val="007B18A3"/>
    <w:rsid w:val="007B1923"/>
    <w:rsid w:val="007B19E8"/>
    <w:rsid w:val="007B1E87"/>
    <w:rsid w:val="007B2123"/>
    <w:rsid w:val="007B22D7"/>
    <w:rsid w:val="007B238D"/>
    <w:rsid w:val="007B2518"/>
    <w:rsid w:val="007B28F2"/>
    <w:rsid w:val="007B2C13"/>
    <w:rsid w:val="007B2EB4"/>
    <w:rsid w:val="007B30A6"/>
    <w:rsid w:val="007B3270"/>
    <w:rsid w:val="007B32BF"/>
    <w:rsid w:val="007B3BF5"/>
    <w:rsid w:val="007B422F"/>
    <w:rsid w:val="007B4496"/>
    <w:rsid w:val="007B44FC"/>
    <w:rsid w:val="007B452F"/>
    <w:rsid w:val="007B48B1"/>
    <w:rsid w:val="007B4985"/>
    <w:rsid w:val="007B4A10"/>
    <w:rsid w:val="007B4ABE"/>
    <w:rsid w:val="007B4DC0"/>
    <w:rsid w:val="007B4F17"/>
    <w:rsid w:val="007B5504"/>
    <w:rsid w:val="007B55FF"/>
    <w:rsid w:val="007B5FAB"/>
    <w:rsid w:val="007B67E8"/>
    <w:rsid w:val="007B6B89"/>
    <w:rsid w:val="007B7A4F"/>
    <w:rsid w:val="007B7ACE"/>
    <w:rsid w:val="007B7C1D"/>
    <w:rsid w:val="007B7D8A"/>
    <w:rsid w:val="007B7E2A"/>
    <w:rsid w:val="007B7FD0"/>
    <w:rsid w:val="007C0370"/>
    <w:rsid w:val="007C0731"/>
    <w:rsid w:val="007C073C"/>
    <w:rsid w:val="007C07C2"/>
    <w:rsid w:val="007C0C11"/>
    <w:rsid w:val="007C0D90"/>
    <w:rsid w:val="007C128E"/>
    <w:rsid w:val="007C19A0"/>
    <w:rsid w:val="007C1A03"/>
    <w:rsid w:val="007C1AD3"/>
    <w:rsid w:val="007C1D20"/>
    <w:rsid w:val="007C1D6B"/>
    <w:rsid w:val="007C1EB2"/>
    <w:rsid w:val="007C20E3"/>
    <w:rsid w:val="007C234F"/>
    <w:rsid w:val="007C2475"/>
    <w:rsid w:val="007C2887"/>
    <w:rsid w:val="007C2A93"/>
    <w:rsid w:val="007C30B8"/>
    <w:rsid w:val="007C32B1"/>
    <w:rsid w:val="007C3370"/>
    <w:rsid w:val="007C33A2"/>
    <w:rsid w:val="007C36C1"/>
    <w:rsid w:val="007C372A"/>
    <w:rsid w:val="007C383B"/>
    <w:rsid w:val="007C3D5B"/>
    <w:rsid w:val="007C48E9"/>
    <w:rsid w:val="007C4DB9"/>
    <w:rsid w:val="007C4DBD"/>
    <w:rsid w:val="007C4DF6"/>
    <w:rsid w:val="007C4E13"/>
    <w:rsid w:val="007C4E39"/>
    <w:rsid w:val="007C50D9"/>
    <w:rsid w:val="007C5283"/>
    <w:rsid w:val="007C5748"/>
    <w:rsid w:val="007C5759"/>
    <w:rsid w:val="007C5AE9"/>
    <w:rsid w:val="007C5C57"/>
    <w:rsid w:val="007C5C77"/>
    <w:rsid w:val="007C607E"/>
    <w:rsid w:val="007C622D"/>
    <w:rsid w:val="007C634A"/>
    <w:rsid w:val="007C63C7"/>
    <w:rsid w:val="007C6559"/>
    <w:rsid w:val="007C67C0"/>
    <w:rsid w:val="007C686A"/>
    <w:rsid w:val="007C6C59"/>
    <w:rsid w:val="007C768B"/>
    <w:rsid w:val="007C782B"/>
    <w:rsid w:val="007C7AC0"/>
    <w:rsid w:val="007C7BC7"/>
    <w:rsid w:val="007D01AA"/>
    <w:rsid w:val="007D02B6"/>
    <w:rsid w:val="007D0493"/>
    <w:rsid w:val="007D05EF"/>
    <w:rsid w:val="007D0C2E"/>
    <w:rsid w:val="007D0C3F"/>
    <w:rsid w:val="007D10D1"/>
    <w:rsid w:val="007D15C4"/>
    <w:rsid w:val="007D187E"/>
    <w:rsid w:val="007D1A99"/>
    <w:rsid w:val="007D1B35"/>
    <w:rsid w:val="007D1CB4"/>
    <w:rsid w:val="007D1F9C"/>
    <w:rsid w:val="007D20F6"/>
    <w:rsid w:val="007D24ED"/>
    <w:rsid w:val="007D2DC7"/>
    <w:rsid w:val="007D2F0A"/>
    <w:rsid w:val="007D3393"/>
    <w:rsid w:val="007D33D5"/>
    <w:rsid w:val="007D33DD"/>
    <w:rsid w:val="007D351A"/>
    <w:rsid w:val="007D3E90"/>
    <w:rsid w:val="007D43DF"/>
    <w:rsid w:val="007D49AD"/>
    <w:rsid w:val="007D4B9F"/>
    <w:rsid w:val="007D4D2C"/>
    <w:rsid w:val="007D4ECF"/>
    <w:rsid w:val="007D4FBD"/>
    <w:rsid w:val="007D5253"/>
    <w:rsid w:val="007D5E07"/>
    <w:rsid w:val="007D6114"/>
    <w:rsid w:val="007D6572"/>
    <w:rsid w:val="007D69F0"/>
    <w:rsid w:val="007D6C12"/>
    <w:rsid w:val="007D6DD3"/>
    <w:rsid w:val="007D71B1"/>
    <w:rsid w:val="007D7734"/>
    <w:rsid w:val="007D7BDA"/>
    <w:rsid w:val="007D7D6E"/>
    <w:rsid w:val="007D7ED0"/>
    <w:rsid w:val="007D7F58"/>
    <w:rsid w:val="007D7FE4"/>
    <w:rsid w:val="007E007E"/>
    <w:rsid w:val="007E09F6"/>
    <w:rsid w:val="007E0B97"/>
    <w:rsid w:val="007E0D60"/>
    <w:rsid w:val="007E0D9D"/>
    <w:rsid w:val="007E0EF8"/>
    <w:rsid w:val="007E10D9"/>
    <w:rsid w:val="007E11B5"/>
    <w:rsid w:val="007E125C"/>
    <w:rsid w:val="007E1538"/>
    <w:rsid w:val="007E1742"/>
    <w:rsid w:val="007E1E91"/>
    <w:rsid w:val="007E1F1A"/>
    <w:rsid w:val="007E1F3F"/>
    <w:rsid w:val="007E1FAF"/>
    <w:rsid w:val="007E216D"/>
    <w:rsid w:val="007E218A"/>
    <w:rsid w:val="007E2302"/>
    <w:rsid w:val="007E2C8A"/>
    <w:rsid w:val="007E2CB4"/>
    <w:rsid w:val="007E2F0B"/>
    <w:rsid w:val="007E3A9B"/>
    <w:rsid w:val="007E4426"/>
    <w:rsid w:val="007E4916"/>
    <w:rsid w:val="007E4EF7"/>
    <w:rsid w:val="007E54C9"/>
    <w:rsid w:val="007E575D"/>
    <w:rsid w:val="007E5798"/>
    <w:rsid w:val="007E58D7"/>
    <w:rsid w:val="007E5A51"/>
    <w:rsid w:val="007E5BCC"/>
    <w:rsid w:val="007E5DB2"/>
    <w:rsid w:val="007E5E6C"/>
    <w:rsid w:val="007E600B"/>
    <w:rsid w:val="007E618A"/>
    <w:rsid w:val="007E6515"/>
    <w:rsid w:val="007E671F"/>
    <w:rsid w:val="007E67C5"/>
    <w:rsid w:val="007E6A09"/>
    <w:rsid w:val="007E6D22"/>
    <w:rsid w:val="007E6F95"/>
    <w:rsid w:val="007E70D2"/>
    <w:rsid w:val="007E716B"/>
    <w:rsid w:val="007E771C"/>
    <w:rsid w:val="007E7BFA"/>
    <w:rsid w:val="007F00FD"/>
    <w:rsid w:val="007F067C"/>
    <w:rsid w:val="007F0D5C"/>
    <w:rsid w:val="007F1034"/>
    <w:rsid w:val="007F12EA"/>
    <w:rsid w:val="007F138F"/>
    <w:rsid w:val="007F1BD1"/>
    <w:rsid w:val="007F22A8"/>
    <w:rsid w:val="007F267F"/>
    <w:rsid w:val="007F2B88"/>
    <w:rsid w:val="007F2B9A"/>
    <w:rsid w:val="007F2B9F"/>
    <w:rsid w:val="007F2BBE"/>
    <w:rsid w:val="007F2CBE"/>
    <w:rsid w:val="007F3070"/>
    <w:rsid w:val="007F3396"/>
    <w:rsid w:val="007F34AE"/>
    <w:rsid w:val="007F36C6"/>
    <w:rsid w:val="007F37AD"/>
    <w:rsid w:val="007F3983"/>
    <w:rsid w:val="007F3A6D"/>
    <w:rsid w:val="007F3CFD"/>
    <w:rsid w:val="007F3E4B"/>
    <w:rsid w:val="007F4384"/>
    <w:rsid w:val="007F449B"/>
    <w:rsid w:val="007F4597"/>
    <w:rsid w:val="007F45DB"/>
    <w:rsid w:val="007F4996"/>
    <w:rsid w:val="007F5034"/>
    <w:rsid w:val="007F5590"/>
    <w:rsid w:val="007F586F"/>
    <w:rsid w:val="007F6051"/>
    <w:rsid w:val="007F6CC2"/>
    <w:rsid w:val="007F6E30"/>
    <w:rsid w:val="007F73D5"/>
    <w:rsid w:val="007F7719"/>
    <w:rsid w:val="007F775A"/>
    <w:rsid w:val="007F7BC7"/>
    <w:rsid w:val="007F7F23"/>
    <w:rsid w:val="007F7FEE"/>
    <w:rsid w:val="0080006F"/>
    <w:rsid w:val="0080019C"/>
    <w:rsid w:val="00800B2C"/>
    <w:rsid w:val="00800B76"/>
    <w:rsid w:val="00800C6E"/>
    <w:rsid w:val="00800F21"/>
    <w:rsid w:val="008011F9"/>
    <w:rsid w:val="00801800"/>
    <w:rsid w:val="008018E2"/>
    <w:rsid w:val="008019FD"/>
    <w:rsid w:val="00801A25"/>
    <w:rsid w:val="00801A59"/>
    <w:rsid w:val="00801BAA"/>
    <w:rsid w:val="00801CD6"/>
    <w:rsid w:val="008025E9"/>
    <w:rsid w:val="0080261B"/>
    <w:rsid w:val="00802B12"/>
    <w:rsid w:val="008030BC"/>
    <w:rsid w:val="00803367"/>
    <w:rsid w:val="00803A15"/>
    <w:rsid w:val="00803A55"/>
    <w:rsid w:val="00803B6E"/>
    <w:rsid w:val="00803E9B"/>
    <w:rsid w:val="00803EAF"/>
    <w:rsid w:val="00803F74"/>
    <w:rsid w:val="00803FCF"/>
    <w:rsid w:val="008041AA"/>
    <w:rsid w:val="008041D8"/>
    <w:rsid w:val="00804209"/>
    <w:rsid w:val="00804748"/>
    <w:rsid w:val="008047E5"/>
    <w:rsid w:val="0080481A"/>
    <w:rsid w:val="00804926"/>
    <w:rsid w:val="00804D8B"/>
    <w:rsid w:val="00804D92"/>
    <w:rsid w:val="00804F89"/>
    <w:rsid w:val="008052E5"/>
    <w:rsid w:val="0080588A"/>
    <w:rsid w:val="00805EB4"/>
    <w:rsid w:val="00806147"/>
    <w:rsid w:val="0080635E"/>
    <w:rsid w:val="00806A33"/>
    <w:rsid w:val="00806A59"/>
    <w:rsid w:val="00806C98"/>
    <w:rsid w:val="00806DAC"/>
    <w:rsid w:val="00807020"/>
    <w:rsid w:val="008072AB"/>
    <w:rsid w:val="0080772E"/>
    <w:rsid w:val="008078B4"/>
    <w:rsid w:val="008078E7"/>
    <w:rsid w:val="00807B89"/>
    <w:rsid w:val="00807F0B"/>
    <w:rsid w:val="00810309"/>
    <w:rsid w:val="008104C9"/>
    <w:rsid w:val="00810533"/>
    <w:rsid w:val="00810780"/>
    <w:rsid w:val="00810B9F"/>
    <w:rsid w:val="00810D3D"/>
    <w:rsid w:val="00810E45"/>
    <w:rsid w:val="0081150E"/>
    <w:rsid w:val="008117DB"/>
    <w:rsid w:val="008117F8"/>
    <w:rsid w:val="00811EB0"/>
    <w:rsid w:val="00812130"/>
    <w:rsid w:val="008127A7"/>
    <w:rsid w:val="00812966"/>
    <w:rsid w:val="00812969"/>
    <w:rsid w:val="00812AEA"/>
    <w:rsid w:val="00812E1F"/>
    <w:rsid w:val="00812E8D"/>
    <w:rsid w:val="008133C4"/>
    <w:rsid w:val="00813A0B"/>
    <w:rsid w:val="00813CB9"/>
    <w:rsid w:val="00813ED0"/>
    <w:rsid w:val="0081419D"/>
    <w:rsid w:val="008142F2"/>
    <w:rsid w:val="00814A0E"/>
    <w:rsid w:val="00814B1D"/>
    <w:rsid w:val="00814F8D"/>
    <w:rsid w:val="00814FC9"/>
    <w:rsid w:val="00815025"/>
    <w:rsid w:val="00815230"/>
    <w:rsid w:val="00815255"/>
    <w:rsid w:val="00815278"/>
    <w:rsid w:val="008152B8"/>
    <w:rsid w:val="00815397"/>
    <w:rsid w:val="00815571"/>
    <w:rsid w:val="00815888"/>
    <w:rsid w:val="00815957"/>
    <w:rsid w:val="00815A50"/>
    <w:rsid w:val="00815AFF"/>
    <w:rsid w:val="00815C9D"/>
    <w:rsid w:val="00815D38"/>
    <w:rsid w:val="00815DAC"/>
    <w:rsid w:val="00815DC1"/>
    <w:rsid w:val="00815F96"/>
    <w:rsid w:val="0081648C"/>
    <w:rsid w:val="0081674A"/>
    <w:rsid w:val="008170FC"/>
    <w:rsid w:val="008177D5"/>
    <w:rsid w:val="0081791C"/>
    <w:rsid w:val="00817B7A"/>
    <w:rsid w:val="00817E23"/>
    <w:rsid w:val="00820CD6"/>
    <w:rsid w:val="00820E53"/>
    <w:rsid w:val="00820E61"/>
    <w:rsid w:val="00820EED"/>
    <w:rsid w:val="00820F2C"/>
    <w:rsid w:val="00820FFC"/>
    <w:rsid w:val="0082109F"/>
    <w:rsid w:val="00821362"/>
    <w:rsid w:val="00821712"/>
    <w:rsid w:val="0082183D"/>
    <w:rsid w:val="00821B12"/>
    <w:rsid w:val="00821DCD"/>
    <w:rsid w:val="008222CE"/>
    <w:rsid w:val="008224FB"/>
    <w:rsid w:val="008227ED"/>
    <w:rsid w:val="0082327A"/>
    <w:rsid w:val="00823448"/>
    <w:rsid w:val="00823697"/>
    <w:rsid w:val="00824103"/>
    <w:rsid w:val="0082442B"/>
    <w:rsid w:val="00824554"/>
    <w:rsid w:val="00824712"/>
    <w:rsid w:val="0082487E"/>
    <w:rsid w:val="008249D8"/>
    <w:rsid w:val="008249FC"/>
    <w:rsid w:val="00824B98"/>
    <w:rsid w:val="00824C2A"/>
    <w:rsid w:val="008250FB"/>
    <w:rsid w:val="00825152"/>
    <w:rsid w:val="00825378"/>
    <w:rsid w:val="00825666"/>
    <w:rsid w:val="008256C9"/>
    <w:rsid w:val="00825863"/>
    <w:rsid w:val="00825A32"/>
    <w:rsid w:val="00825AEE"/>
    <w:rsid w:val="00825B22"/>
    <w:rsid w:val="00825D71"/>
    <w:rsid w:val="00825E31"/>
    <w:rsid w:val="00825EB3"/>
    <w:rsid w:val="00825FFF"/>
    <w:rsid w:val="00826228"/>
    <w:rsid w:val="0082626C"/>
    <w:rsid w:val="008263D1"/>
    <w:rsid w:val="0082681D"/>
    <w:rsid w:val="00826A88"/>
    <w:rsid w:val="00826B76"/>
    <w:rsid w:val="00826BCA"/>
    <w:rsid w:val="00826E1F"/>
    <w:rsid w:val="008276F7"/>
    <w:rsid w:val="00827A86"/>
    <w:rsid w:val="00830227"/>
    <w:rsid w:val="00830883"/>
    <w:rsid w:val="00830A82"/>
    <w:rsid w:val="00830DCA"/>
    <w:rsid w:val="00830E9E"/>
    <w:rsid w:val="008311DA"/>
    <w:rsid w:val="008312C1"/>
    <w:rsid w:val="008316CA"/>
    <w:rsid w:val="008319AD"/>
    <w:rsid w:val="00831DA4"/>
    <w:rsid w:val="008321A9"/>
    <w:rsid w:val="00832A1F"/>
    <w:rsid w:val="00832B55"/>
    <w:rsid w:val="0083306D"/>
    <w:rsid w:val="0083379B"/>
    <w:rsid w:val="00834171"/>
    <w:rsid w:val="00834217"/>
    <w:rsid w:val="00834406"/>
    <w:rsid w:val="0083497E"/>
    <w:rsid w:val="00834BF4"/>
    <w:rsid w:val="0083525A"/>
    <w:rsid w:val="008355CE"/>
    <w:rsid w:val="008357D9"/>
    <w:rsid w:val="00835CBB"/>
    <w:rsid w:val="00835D65"/>
    <w:rsid w:val="00836125"/>
    <w:rsid w:val="008364E2"/>
    <w:rsid w:val="008368C8"/>
    <w:rsid w:val="00836995"/>
    <w:rsid w:val="00836E9E"/>
    <w:rsid w:val="00836F5B"/>
    <w:rsid w:val="00837479"/>
    <w:rsid w:val="00837537"/>
    <w:rsid w:val="00837647"/>
    <w:rsid w:val="008377AE"/>
    <w:rsid w:val="00837D86"/>
    <w:rsid w:val="00837F67"/>
    <w:rsid w:val="008402C0"/>
    <w:rsid w:val="0084042A"/>
    <w:rsid w:val="00840621"/>
    <w:rsid w:val="0084075D"/>
    <w:rsid w:val="00840B94"/>
    <w:rsid w:val="00840BEB"/>
    <w:rsid w:val="00840C41"/>
    <w:rsid w:val="00840C9B"/>
    <w:rsid w:val="008414BD"/>
    <w:rsid w:val="00841D10"/>
    <w:rsid w:val="00841E0D"/>
    <w:rsid w:val="00841FDF"/>
    <w:rsid w:val="00842768"/>
    <w:rsid w:val="008429E1"/>
    <w:rsid w:val="00842F7B"/>
    <w:rsid w:val="00843143"/>
    <w:rsid w:val="0084319B"/>
    <w:rsid w:val="00843648"/>
    <w:rsid w:val="008438C8"/>
    <w:rsid w:val="00843B22"/>
    <w:rsid w:val="00844177"/>
    <w:rsid w:val="008441F0"/>
    <w:rsid w:val="008444EC"/>
    <w:rsid w:val="00844621"/>
    <w:rsid w:val="00844861"/>
    <w:rsid w:val="00844EAC"/>
    <w:rsid w:val="00844FAA"/>
    <w:rsid w:val="00845571"/>
    <w:rsid w:val="00845735"/>
    <w:rsid w:val="0084582E"/>
    <w:rsid w:val="00845850"/>
    <w:rsid w:val="00845A11"/>
    <w:rsid w:val="00845A92"/>
    <w:rsid w:val="00845B39"/>
    <w:rsid w:val="008460D0"/>
    <w:rsid w:val="00846301"/>
    <w:rsid w:val="008463D9"/>
    <w:rsid w:val="00846A55"/>
    <w:rsid w:val="00846F46"/>
    <w:rsid w:val="00846FAE"/>
    <w:rsid w:val="00847270"/>
    <w:rsid w:val="00847563"/>
    <w:rsid w:val="008476F8"/>
    <w:rsid w:val="0084790D"/>
    <w:rsid w:val="00847967"/>
    <w:rsid w:val="00847E1C"/>
    <w:rsid w:val="00847E73"/>
    <w:rsid w:val="00847EE6"/>
    <w:rsid w:val="00850054"/>
    <w:rsid w:val="00850858"/>
    <w:rsid w:val="00850999"/>
    <w:rsid w:val="00850A69"/>
    <w:rsid w:val="00850B72"/>
    <w:rsid w:val="00850D9E"/>
    <w:rsid w:val="00851005"/>
    <w:rsid w:val="008517E0"/>
    <w:rsid w:val="00851B9A"/>
    <w:rsid w:val="00851BFD"/>
    <w:rsid w:val="00851D47"/>
    <w:rsid w:val="00852AA2"/>
    <w:rsid w:val="00852D53"/>
    <w:rsid w:val="00852DA6"/>
    <w:rsid w:val="00852F30"/>
    <w:rsid w:val="00852FDC"/>
    <w:rsid w:val="008537AD"/>
    <w:rsid w:val="008539F7"/>
    <w:rsid w:val="00853B14"/>
    <w:rsid w:val="00853E66"/>
    <w:rsid w:val="00854CB2"/>
    <w:rsid w:val="0085518B"/>
    <w:rsid w:val="00855520"/>
    <w:rsid w:val="008556C6"/>
    <w:rsid w:val="00855702"/>
    <w:rsid w:val="00855709"/>
    <w:rsid w:val="00855B62"/>
    <w:rsid w:val="00855FCE"/>
    <w:rsid w:val="00856269"/>
    <w:rsid w:val="0085659C"/>
    <w:rsid w:val="008566F3"/>
    <w:rsid w:val="00856827"/>
    <w:rsid w:val="00857030"/>
    <w:rsid w:val="00857421"/>
    <w:rsid w:val="008575AE"/>
    <w:rsid w:val="0085760F"/>
    <w:rsid w:val="00857B37"/>
    <w:rsid w:val="00857F0C"/>
    <w:rsid w:val="008601DD"/>
    <w:rsid w:val="00860217"/>
    <w:rsid w:val="008606CB"/>
    <w:rsid w:val="00860838"/>
    <w:rsid w:val="008608FE"/>
    <w:rsid w:val="00860E97"/>
    <w:rsid w:val="00861706"/>
    <w:rsid w:val="0086171B"/>
    <w:rsid w:val="00861894"/>
    <w:rsid w:val="0086197E"/>
    <w:rsid w:val="00861D80"/>
    <w:rsid w:val="00861DF1"/>
    <w:rsid w:val="0086215C"/>
    <w:rsid w:val="0086282A"/>
    <w:rsid w:val="00862B87"/>
    <w:rsid w:val="00862D34"/>
    <w:rsid w:val="00862D43"/>
    <w:rsid w:val="00863168"/>
    <w:rsid w:val="008632A0"/>
    <w:rsid w:val="00863334"/>
    <w:rsid w:val="008634C2"/>
    <w:rsid w:val="008634D5"/>
    <w:rsid w:val="00863549"/>
    <w:rsid w:val="00863782"/>
    <w:rsid w:val="00863816"/>
    <w:rsid w:val="00863B24"/>
    <w:rsid w:val="00863BFB"/>
    <w:rsid w:val="00863CE1"/>
    <w:rsid w:val="00863F09"/>
    <w:rsid w:val="00864038"/>
    <w:rsid w:val="008640E0"/>
    <w:rsid w:val="008643E2"/>
    <w:rsid w:val="0086471C"/>
    <w:rsid w:val="008647D2"/>
    <w:rsid w:val="00864819"/>
    <w:rsid w:val="00864D5B"/>
    <w:rsid w:val="0086504C"/>
    <w:rsid w:val="0086546F"/>
    <w:rsid w:val="008654D5"/>
    <w:rsid w:val="008655B0"/>
    <w:rsid w:val="008656FC"/>
    <w:rsid w:val="00865952"/>
    <w:rsid w:val="0086617B"/>
    <w:rsid w:val="00866195"/>
    <w:rsid w:val="0086635E"/>
    <w:rsid w:val="008664D6"/>
    <w:rsid w:val="008665A9"/>
    <w:rsid w:val="00866C45"/>
    <w:rsid w:val="00867019"/>
    <w:rsid w:val="00867062"/>
    <w:rsid w:val="00867173"/>
    <w:rsid w:val="008674E8"/>
    <w:rsid w:val="008674EF"/>
    <w:rsid w:val="008675F6"/>
    <w:rsid w:val="008677D4"/>
    <w:rsid w:val="008678D2"/>
    <w:rsid w:val="00867A1C"/>
    <w:rsid w:val="008700B4"/>
    <w:rsid w:val="008700FE"/>
    <w:rsid w:val="00870226"/>
    <w:rsid w:val="0087055D"/>
    <w:rsid w:val="00870ACF"/>
    <w:rsid w:val="00870DD2"/>
    <w:rsid w:val="0087126C"/>
    <w:rsid w:val="00871A15"/>
    <w:rsid w:val="008725B5"/>
    <w:rsid w:val="0087265A"/>
    <w:rsid w:val="00873607"/>
    <w:rsid w:val="0087360F"/>
    <w:rsid w:val="008736D8"/>
    <w:rsid w:val="00873B79"/>
    <w:rsid w:val="00873FB7"/>
    <w:rsid w:val="008740D3"/>
    <w:rsid w:val="00874771"/>
    <w:rsid w:val="008749CC"/>
    <w:rsid w:val="00874A97"/>
    <w:rsid w:val="00874BF2"/>
    <w:rsid w:val="00874CC4"/>
    <w:rsid w:val="00875136"/>
    <w:rsid w:val="0087522C"/>
    <w:rsid w:val="0087550C"/>
    <w:rsid w:val="008756CA"/>
    <w:rsid w:val="00875851"/>
    <w:rsid w:val="00876292"/>
    <w:rsid w:val="00876476"/>
    <w:rsid w:val="00876702"/>
    <w:rsid w:val="008769FE"/>
    <w:rsid w:val="008769FF"/>
    <w:rsid w:val="00876BF1"/>
    <w:rsid w:val="008771C9"/>
    <w:rsid w:val="00877240"/>
    <w:rsid w:val="008774A1"/>
    <w:rsid w:val="00877604"/>
    <w:rsid w:val="00877692"/>
    <w:rsid w:val="008776AB"/>
    <w:rsid w:val="008777F1"/>
    <w:rsid w:val="00877868"/>
    <w:rsid w:val="00877892"/>
    <w:rsid w:val="008778F4"/>
    <w:rsid w:val="00877A53"/>
    <w:rsid w:val="00877ECE"/>
    <w:rsid w:val="00880273"/>
    <w:rsid w:val="00880883"/>
    <w:rsid w:val="00880950"/>
    <w:rsid w:val="008809E7"/>
    <w:rsid w:val="00880CAB"/>
    <w:rsid w:val="00880D9D"/>
    <w:rsid w:val="00880E5F"/>
    <w:rsid w:val="00881485"/>
    <w:rsid w:val="00881C41"/>
    <w:rsid w:val="00881CA0"/>
    <w:rsid w:val="0088209B"/>
    <w:rsid w:val="008824BB"/>
    <w:rsid w:val="0088254D"/>
    <w:rsid w:val="008827B7"/>
    <w:rsid w:val="00882872"/>
    <w:rsid w:val="00882A93"/>
    <w:rsid w:val="008832C6"/>
    <w:rsid w:val="008835AE"/>
    <w:rsid w:val="00883966"/>
    <w:rsid w:val="00883C22"/>
    <w:rsid w:val="00884438"/>
    <w:rsid w:val="00884553"/>
    <w:rsid w:val="0088460A"/>
    <w:rsid w:val="0088479E"/>
    <w:rsid w:val="00884B40"/>
    <w:rsid w:val="00884E87"/>
    <w:rsid w:val="00885155"/>
    <w:rsid w:val="008853BF"/>
    <w:rsid w:val="00885599"/>
    <w:rsid w:val="0088573E"/>
    <w:rsid w:val="00885914"/>
    <w:rsid w:val="00885A1E"/>
    <w:rsid w:val="00885CFF"/>
    <w:rsid w:val="0088651F"/>
    <w:rsid w:val="00886D72"/>
    <w:rsid w:val="008871E3"/>
    <w:rsid w:val="008876FF"/>
    <w:rsid w:val="00887970"/>
    <w:rsid w:val="00887995"/>
    <w:rsid w:val="00887C0E"/>
    <w:rsid w:val="00887DA3"/>
    <w:rsid w:val="00887FDB"/>
    <w:rsid w:val="00890035"/>
    <w:rsid w:val="00890146"/>
    <w:rsid w:val="008902E9"/>
    <w:rsid w:val="008902F8"/>
    <w:rsid w:val="00890351"/>
    <w:rsid w:val="008909F2"/>
    <w:rsid w:val="00890CF7"/>
    <w:rsid w:val="00890DAE"/>
    <w:rsid w:val="00891023"/>
    <w:rsid w:val="008910F7"/>
    <w:rsid w:val="00891424"/>
    <w:rsid w:val="008914CF"/>
    <w:rsid w:val="00891900"/>
    <w:rsid w:val="00891964"/>
    <w:rsid w:val="00891F13"/>
    <w:rsid w:val="00891F74"/>
    <w:rsid w:val="00892037"/>
    <w:rsid w:val="00892161"/>
    <w:rsid w:val="008921AC"/>
    <w:rsid w:val="008924F0"/>
    <w:rsid w:val="008929A9"/>
    <w:rsid w:val="00892A75"/>
    <w:rsid w:val="00892C5E"/>
    <w:rsid w:val="00892CEA"/>
    <w:rsid w:val="00892D2E"/>
    <w:rsid w:val="00892FEC"/>
    <w:rsid w:val="0089302A"/>
    <w:rsid w:val="00893037"/>
    <w:rsid w:val="0089303A"/>
    <w:rsid w:val="0089327B"/>
    <w:rsid w:val="008932EF"/>
    <w:rsid w:val="0089343C"/>
    <w:rsid w:val="008935EC"/>
    <w:rsid w:val="0089371F"/>
    <w:rsid w:val="00893C65"/>
    <w:rsid w:val="00893D58"/>
    <w:rsid w:val="00894108"/>
    <w:rsid w:val="00894260"/>
    <w:rsid w:val="008942C3"/>
    <w:rsid w:val="00894651"/>
    <w:rsid w:val="00894667"/>
    <w:rsid w:val="00894747"/>
    <w:rsid w:val="00894B5E"/>
    <w:rsid w:val="00894CB1"/>
    <w:rsid w:val="00894D7D"/>
    <w:rsid w:val="00894F72"/>
    <w:rsid w:val="008953BD"/>
    <w:rsid w:val="0089574E"/>
    <w:rsid w:val="008957A7"/>
    <w:rsid w:val="008957C9"/>
    <w:rsid w:val="00895B20"/>
    <w:rsid w:val="00895B4F"/>
    <w:rsid w:val="00896265"/>
    <w:rsid w:val="00896866"/>
    <w:rsid w:val="0089688D"/>
    <w:rsid w:val="008968CA"/>
    <w:rsid w:val="008969E3"/>
    <w:rsid w:val="00896BDC"/>
    <w:rsid w:val="00896D09"/>
    <w:rsid w:val="00897256"/>
    <w:rsid w:val="00897294"/>
    <w:rsid w:val="008972E0"/>
    <w:rsid w:val="008973DD"/>
    <w:rsid w:val="00897443"/>
    <w:rsid w:val="00897656"/>
    <w:rsid w:val="0089771C"/>
    <w:rsid w:val="00897F04"/>
    <w:rsid w:val="008A042E"/>
    <w:rsid w:val="008A04F1"/>
    <w:rsid w:val="008A04FF"/>
    <w:rsid w:val="008A0985"/>
    <w:rsid w:val="008A09B6"/>
    <w:rsid w:val="008A0A20"/>
    <w:rsid w:val="008A12D2"/>
    <w:rsid w:val="008A15B1"/>
    <w:rsid w:val="008A164F"/>
    <w:rsid w:val="008A17E7"/>
    <w:rsid w:val="008A1943"/>
    <w:rsid w:val="008A1FB8"/>
    <w:rsid w:val="008A215F"/>
    <w:rsid w:val="008A21EA"/>
    <w:rsid w:val="008A239C"/>
    <w:rsid w:val="008A262B"/>
    <w:rsid w:val="008A29F0"/>
    <w:rsid w:val="008A2A93"/>
    <w:rsid w:val="008A2D6F"/>
    <w:rsid w:val="008A2F62"/>
    <w:rsid w:val="008A3153"/>
    <w:rsid w:val="008A32C4"/>
    <w:rsid w:val="008A346B"/>
    <w:rsid w:val="008A34E4"/>
    <w:rsid w:val="008A38C0"/>
    <w:rsid w:val="008A3B14"/>
    <w:rsid w:val="008A40CA"/>
    <w:rsid w:val="008A419B"/>
    <w:rsid w:val="008A45C4"/>
    <w:rsid w:val="008A494B"/>
    <w:rsid w:val="008A513C"/>
    <w:rsid w:val="008A5184"/>
    <w:rsid w:val="008A530F"/>
    <w:rsid w:val="008A5597"/>
    <w:rsid w:val="008A5693"/>
    <w:rsid w:val="008A5704"/>
    <w:rsid w:val="008A58CC"/>
    <w:rsid w:val="008A5C93"/>
    <w:rsid w:val="008A5E55"/>
    <w:rsid w:val="008A5EC8"/>
    <w:rsid w:val="008A6091"/>
    <w:rsid w:val="008A60F0"/>
    <w:rsid w:val="008A64AD"/>
    <w:rsid w:val="008A65E4"/>
    <w:rsid w:val="008A690D"/>
    <w:rsid w:val="008A6D5C"/>
    <w:rsid w:val="008A6D5E"/>
    <w:rsid w:val="008A7195"/>
    <w:rsid w:val="008A7236"/>
    <w:rsid w:val="008A73FE"/>
    <w:rsid w:val="008A77F5"/>
    <w:rsid w:val="008A7B4F"/>
    <w:rsid w:val="008A7D4D"/>
    <w:rsid w:val="008B00EE"/>
    <w:rsid w:val="008B046E"/>
    <w:rsid w:val="008B0AD4"/>
    <w:rsid w:val="008B0D5D"/>
    <w:rsid w:val="008B0DBC"/>
    <w:rsid w:val="008B1840"/>
    <w:rsid w:val="008B1B00"/>
    <w:rsid w:val="008B1E98"/>
    <w:rsid w:val="008B1FC1"/>
    <w:rsid w:val="008B205A"/>
    <w:rsid w:val="008B2127"/>
    <w:rsid w:val="008B2405"/>
    <w:rsid w:val="008B2711"/>
    <w:rsid w:val="008B297D"/>
    <w:rsid w:val="008B2CB5"/>
    <w:rsid w:val="008B2E69"/>
    <w:rsid w:val="008B2F9F"/>
    <w:rsid w:val="008B3237"/>
    <w:rsid w:val="008B39E3"/>
    <w:rsid w:val="008B3B1F"/>
    <w:rsid w:val="008B3D0C"/>
    <w:rsid w:val="008B41FE"/>
    <w:rsid w:val="008B47C5"/>
    <w:rsid w:val="008B48F1"/>
    <w:rsid w:val="008B4AE6"/>
    <w:rsid w:val="008B4CCC"/>
    <w:rsid w:val="008B4D9D"/>
    <w:rsid w:val="008B4EC4"/>
    <w:rsid w:val="008B5243"/>
    <w:rsid w:val="008B52BC"/>
    <w:rsid w:val="008B5465"/>
    <w:rsid w:val="008B57AC"/>
    <w:rsid w:val="008B5BB8"/>
    <w:rsid w:val="008B5BFB"/>
    <w:rsid w:val="008B600C"/>
    <w:rsid w:val="008B6523"/>
    <w:rsid w:val="008B683E"/>
    <w:rsid w:val="008B6A31"/>
    <w:rsid w:val="008B6F61"/>
    <w:rsid w:val="008B75D4"/>
    <w:rsid w:val="008B7944"/>
    <w:rsid w:val="008C08D0"/>
    <w:rsid w:val="008C0A49"/>
    <w:rsid w:val="008C0B1C"/>
    <w:rsid w:val="008C0E7E"/>
    <w:rsid w:val="008C1217"/>
    <w:rsid w:val="008C139A"/>
    <w:rsid w:val="008C13D8"/>
    <w:rsid w:val="008C16D4"/>
    <w:rsid w:val="008C1833"/>
    <w:rsid w:val="008C1C17"/>
    <w:rsid w:val="008C1C65"/>
    <w:rsid w:val="008C212D"/>
    <w:rsid w:val="008C23ED"/>
    <w:rsid w:val="008C2C65"/>
    <w:rsid w:val="008C31AE"/>
    <w:rsid w:val="008C3209"/>
    <w:rsid w:val="008C3BFA"/>
    <w:rsid w:val="008C3E58"/>
    <w:rsid w:val="008C3EDB"/>
    <w:rsid w:val="008C3EDD"/>
    <w:rsid w:val="008C4342"/>
    <w:rsid w:val="008C4A02"/>
    <w:rsid w:val="008C4EE3"/>
    <w:rsid w:val="008C52C9"/>
    <w:rsid w:val="008C533C"/>
    <w:rsid w:val="008C56B1"/>
    <w:rsid w:val="008C57C4"/>
    <w:rsid w:val="008C581C"/>
    <w:rsid w:val="008C591A"/>
    <w:rsid w:val="008C5BF1"/>
    <w:rsid w:val="008C5E6E"/>
    <w:rsid w:val="008C5F96"/>
    <w:rsid w:val="008C6171"/>
    <w:rsid w:val="008C6557"/>
    <w:rsid w:val="008C65BD"/>
    <w:rsid w:val="008C6782"/>
    <w:rsid w:val="008C67C5"/>
    <w:rsid w:val="008C6887"/>
    <w:rsid w:val="008D0026"/>
    <w:rsid w:val="008D0245"/>
    <w:rsid w:val="008D035A"/>
    <w:rsid w:val="008D07B3"/>
    <w:rsid w:val="008D199B"/>
    <w:rsid w:val="008D1DB6"/>
    <w:rsid w:val="008D1DD5"/>
    <w:rsid w:val="008D2104"/>
    <w:rsid w:val="008D21BB"/>
    <w:rsid w:val="008D229B"/>
    <w:rsid w:val="008D244B"/>
    <w:rsid w:val="008D2888"/>
    <w:rsid w:val="008D29C0"/>
    <w:rsid w:val="008D2F95"/>
    <w:rsid w:val="008D3153"/>
    <w:rsid w:val="008D3A14"/>
    <w:rsid w:val="008D3A6A"/>
    <w:rsid w:val="008D41DF"/>
    <w:rsid w:val="008D44ED"/>
    <w:rsid w:val="008D4A3F"/>
    <w:rsid w:val="008D4F5C"/>
    <w:rsid w:val="008D57FB"/>
    <w:rsid w:val="008D58F5"/>
    <w:rsid w:val="008D5915"/>
    <w:rsid w:val="008D5B23"/>
    <w:rsid w:val="008D5F97"/>
    <w:rsid w:val="008D60BF"/>
    <w:rsid w:val="008D60DE"/>
    <w:rsid w:val="008D6353"/>
    <w:rsid w:val="008D656F"/>
    <w:rsid w:val="008D6C4B"/>
    <w:rsid w:val="008D72C3"/>
    <w:rsid w:val="008D72EA"/>
    <w:rsid w:val="008D7B88"/>
    <w:rsid w:val="008D7DD1"/>
    <w:rsid w:val="008D7ECC"/>
    <w:rsid w:val="008D7EDA"/>
    <w:rsid w:val="008E001C"/>
    <w:rsid w:val="008E0955"/>
    <w:rsid w:val="008E0A64"/>
    <w:rsid w:val="008E0BE5"/>
    <w:rsid w:val="008E1256"/>
    <w:rsid w:val="008E1471"/>
    <w:rsid w:val="008E147B"/>
    <w:rsid w:val="008E15A9"/>
    <w:rsid w:val="008E170C"/>
    <w:rsid w:val="008E17F4"/>
    <w:rsid w:val="008E1852"/>
    <w:rsid w:val="008E1865"/>
    <w:rsid w:val="008E19B4"/>
    <w:rsid w:val="008E265C"/>
    <w:rsid w:val="008E2FCB"/>
    <w:rsid w:val="008E364F"/>
    <w:rsid w:val="008E395A"/>
    <w:rsid w:val="008E3B98"/>
    <w:rsid w:val="008E3BAF"/>
    <w:rsid w:val="008E3BD2"/>
    <w:rsid w:val="008E4408"/>
    <w:rsid w:val="008E4519"/>
    <w:rsid w:val="008E500F"/>
    <w:rsid w:val="008E5053"/>
    <w:rsid w:val="008E53B6"/>
    <w:rsid w:val="008E5600"/>
    <w:rsid w:val="008E5AA1"/>
    <w:rsid w:val="008E5ACA"/>
    <w:rsid w:val="008E5E25"/>
    <w:rsid w:val="008E5ECE"/>
    <w:rsid w:val="008E613B"/>
    <w:rsid w:val="008E626B"/>
    <w:rsid w:val="008E6786"/>
    <w:rsid w:val="008E6B4F"/>
    <w:rsid w:val="008E6D33"/>
    <w:rsid w:val="008E6EE9"/>
    <w:rsid w:val="008E715E"/>
    <w:rsid w:val="008E78C6"/>
    <w:rsid w:val="008E7956"/>
    <w:rsid w:val="008E7BD9"/>
    <w:rsid w:val="008F05FF"/>
    <w:rsid w:val="008F0B5F"/>
    <w:rsid w:val="008F0BA1"/>
    <w:rsid w:val="008F0BEE"/>
    <w:rsid w:val="008F1128"/>
    <w:rsid w:val="008F1615"/>
    <w:rsid w:val="008F1940"/>
    <w:rsid w:val="008F1A33"/>
    <w:rsid w:val="008F1C4A"/>
    <w:rsid w:val="008F1D51"/>
    <w:rsid w:val="008F1EC4"/>
    <w:rsid w:val="008F1EE2"/>
    <w:rsid w:val="008F1F1E"/>
    <w:rsid w:val="008F2054"/>
    <w:rsid w:val="008F2174"/>
    <w:rsid w:val="008F2531"/>
    <w:rsid w:val="008F25F9"/>
    <w:rsid w:val="008F2A01"/>
    <w:rsid w:val="008F2A03"/>
    <w:rsid w:val="008F2EBC"/>
    <w:rsid w:val="008F2F32"/>
    <w:rsid w:val="008F3073"/>
    <w:rsid w:val="008F3234"/>
    <w:rsid w:val="008F34AA"/>
    <w:rsid w:val="008F3506"/>
    <w:rsid w:val="008F3AA9"/>
    <w:rsid w:val="008F3B9D"/>
    <w:rsid w:val="008F3BD4"/>
    <w:rsid w:val="008F41EF"/>
    <w:rsid w:val="008F4531"/>
    <w:rsid w:val="008F4941"/>
    <w:rsid w:val="008F4BBB"/>
    <w:rsid w:val="008F4E19"/>
    <w:rsid w:val="008F5366"/>
    <w:rsid w:val="008F545B"/>
    <w:rsid w:val="008F54E1"/>
    <w:rsid w:val="008F55AC"/>
    <w:rsid w:val="008F5856"/>
    <w:rsid w:val="008F5A2F"/>
    <w:rsid w:val="008F5C46"/>
    <w:rsid w:val="008F5CBF"/>
    <w:rsid w:val="008F5D96"/>
    <w:rsid w:val="008F604A"/>
    <w:rsid w:val="008F65DE"/>
    <w:rsid w:val="008F66F0"/>
    <w:rsid w:val="008F712C"/>
    <w:rsid w:val="008F718A"/>
    <w:rsid w:val="008F73AB"/>
    <w:rsid w:val="008F78B2"/>
    <w:rsid w:val="008F7B70"/>
    <w:rsid w:val="008F7BA6"/>
    <w:rsid w:val="008F7EF1"/>
    <w:rsid w:val="00900118"/>
    <w:rsid w:val="0090019C"/>
    <w:rsid w:val="00900A0F"/>
    <w:rsid w:val="00900AD1"/>
    <w:rsid w:val="00900AEB"/>
    <w:rsid w:val="00900B5A"/>
    <w:rsid w:val="00900C40"/>
    <w:rsid w:val="00900EE8"/>
    <w:rsid w:val="00900F29"/>
    <w:rsid w:val="00901080"/>
    <w:rsid w:val="009011EE"/>
    <w:rsid w:val="009012D5"/>
    <w:rsid w:val="0090130F"/>
    <w:rsid w:val="00901EE3"/>
    <w:rsid w:val="009020A9"/>
    <w:rsid w:val="00902410"/>
    <w:rsid w:val="009025FD"/>
    <w:rsid w:val="00902763"/>
    <w:rsid w:val="00902AAA"/>
    <w:rsid w:val="00902DFC"/>
    <w:rsid w:val="00902FF0"/>
    <w:rsid w:val="009032D7"/>
    <w:rsid w:val="009034C2"/>
    <w:rsid w:val="00903530"/>
    <w:rsid w:val="009037C4"/>
    <w:rsid w:val="0090421D"/>
    <w:rsid w:val="009042DC"/>
    <w:rsid w:val="0090445D"/>
    <w:rsid w:val="00904846"/>
    <w:rsid w:val="009048DC"/>
    <w:rsid w:val="00904B51"/>
    <w:rsid w:val="00904D81"/>
    <w:rsid w:val="00904D92"/>
    <w:rsid w:val="00904E90"/>
    <w:rsid w:val="00904EA6"/>
    <w:rsid w:val="00904F96"/>
    <w:rsid w:val="0090509B"/>
    <w:rsid w:val="00905125"/>
    <w:rsid w:val="009051C1"/>
    <w:rsid w:val="009055AF"/>
    <w:rsid w:val="009055F0"/>
    <w:rsid w:val="009064C0"/>
    <w:rsid w:val="00906577"/>
    <w:rsid w:val="009066D2"/>
    <w:rsid w:val="00907435"/>
    <w:rsid w:val="009074AB"/>
    <w:rsid w:val="009076DE"/>
    <w:rsid w:val="00907A57"/>
    <w:rsid w:val="00907A64"/>
    <w:rsid w:val="00907A83"/>
    <w:rsid w:val="00910470"/>
    <w:rsid w:val="00910948"/>
    <w:rsid w:val="0091112E"/>
    <w:rsid w:val="009111CA"/>
    <w:rsid w:val="0091148A"/>
    <w:rsid w:val="0091148E"/>
    <w:rsid w:val="0091165C"/>
    <w:rsid w:val="00911DB7"/>
    <w:rsid w:val="009125B1"/>
    <w:rsid w:val="0091299A"/>
    <w:rsid w:val="00912B5C"/>
    <w:rsid w:val="00912BDC"/>
    <w:rsid w:val="00912D81"/>
    <w:rsid w:val="009130ED"/>
    <w:rsid w:val="0091312A"/>
    <w:rsid w:val="009134F7"/>
    <w:rsid w:val="009137D5"/>
    <w:rsid w:val="00914514"/>
    <w:rsid w:val="0091462F"/>
    <w:rsid w:val="00914704"/>
    <w:rsid w:val="0091499C"/>
    <w:rsid w:val="00914B0A"/>
    <w:rsid w:val="00914D9F"/>
    <w:rsid w:val="00914DE7"/>
    <w:rsid w:val="00914E6F"/>
    <w:rsid w:val="00914EA8"/>
    <w:rsid w:val="009151E5"/>
    <w:rsid w:val="00915406"/>
    <w:rsid w:val="00915816"/>
    <w:rsid w:val="00915DA6"/>
    <w:rsid w:val="00915DC4"/>
    <w:rsid w:val="00915F76"/>
    <w:rsid w:val="0091627D"/>
    <w:rsid w:val="00916599"/>
    <w:rsid w:val="00916865"/>
    <w:rsid w:val="00916932"/>
    <w:rsid w:val="00916999"/>
    <w:rsid w:val="00916A5B"/>
    <w:rsid w:val="00916D6C"/>
    <w:rsid w:val="00916E0E"/>
    <w:rsid w:val="00916FE5"/>
    <w:rsid w:val="00917291"/>
    <w:rsid w:val="009173B8"/>
    <w:rsid w:val="009173FD"/>
    <w:rsid w:val="0091799C"/>
    <w:rsid w:val="00917A5F"/>
    <w:rsid w:val="00917B26"/>
    <w:rsid w:val="00920058"/>
    <w:rsid w:val="0092006D"/>
    <w:rsid w:val="00920655"/>
    <w:rsid w:val="0092085F"/>
    <w:rsid w:val="00920B47"/>
    <w:rsid w:val="0092110A"/>
    <w:rsid w:val="0092115B"/>
    <w:rsid w:val="0092135A"/>
    <w:rsid w:val="009215C0"/>
    <w:rsid w:val="00921A36"/>
    <w:rsid w:val="00921C42"/>
    <w:rsid w:val="00921D42"/>
    <w:rsid w:val="00921E07"/>
    <w:rsid w:val="00921E13"/>
    <w:rsid w:val="009220A5"/>
    <w:rsid w:val="009220CC"/>
    <w:rsid w:val="0092266A"/>
    <w:rsid w:val="009228A0"/>
    <w:rsid w:val="00922994"/>
    <w:rsid w:val="0092326F"/>
    <w:rsid w:val="009232B6"/>
    <w:rsid w:val="00923370"/>
    <w:rsid w:val="00923738"/>
    <w:rsid w:val="009239E3"/>
    <w:rsid w:val="00923A5B"/>
    <w:rsid w:val="00923C59"/>
    <w:rsid w:val="00923D05"/>
    <w:rsid w:val="00923DE8"/>
    <w:rsid w:val="00923E31"/>
    <w:rsid w:val="00923E73"/>
    <w:rsid w:val="0092400E"/>
    <w:rsid w:val="00924022"/>
    <w:rsid w:val="009243DF"/>
    <w:rsid w:val="009243E5"/>
    <w:rsid w:val="00924FCE"/>
    <w:rsid w:val="00925113"/>
    <w:rsid w:val="0092514E"/>
    <w:rsid w:val="00925154"/>
    <w:rsid w:val="009251EF"/>
    <w:rsid w:val="0092536E"/>
    <w:rsid w:val="00925C2E"/>
    <w:rsid w:val="0092603E"/>
    <w:rsid w:val="009266A1"/>
    <w:rsid w:val="00926787"/>
    <w:rsid w:val="00926863"/>
    <w:rsid w:val="00926C4E"/>
    <w:rsid w:val="00926DC3"/>
    <w:rsid w:val="00926FF4"/>
    <w:rsid w:val="00927167"/>
    <w:rsid w:val="00927233"/>
    <w:rsid w:val="0092747D"/>
    <w:rsid w:val="009274C6"/>
    <w:rsid w:val="0092785B"/>
    <w:rsid w:val="0092790A"/>
    <w:rsid w:val="00927BD3"/>
    <w:rsid w:val="00927F56"/>
    <w:rsid w:val="009300EC"/>
    <w:rsid w:val="00930348"/>
    <w:rsid w:val="00930405"/>
    <w:rsid w:val="00930C1E"/>
    <w:rsid w:val="00931176"/>
    <w:rsid w:val="009314F5"/>
    <w:rsid w:val="00931624"/>
    <w:rsid w:val="009316EB"/>
    <w:rsid w:val="00931800"/>
    <w:rsid w:val="00931D5C"/>
    <w:rsid w:val="00931E10"/>
    <w:rsid w:val="009324EB"/>
    <w:rsid w:val="009326F6"/>
    <w:rsid w:val="009329E7"/>
    <w:rsid w:val="00932AB9"/>
    <w:rsid w:val="009334CF"/>
    <w:rsid w:val="0093356B"/>
    <w:rsid w:val="0093389C"/>
    <w:rsid w:val="00933E3D"/>
    <w:rsid w:val="00933F00"/>
    <w:rsid w:val="00933FBA"/>
    <w:rsid w:val="00934262"/>
    <w:rsid w:val="00934331"/>
    <w:rsid w:val="009343B3"/>
    <w:rsid w:val="009348A4"/>
    <w:rsid w:val="00934B36"/>
    <w:rsid w:val="00934E2E"/>
    <w:rsid w:val="0093504E"/>
    <w:rsid w:val="009350F5"/>
    <w:rsid w:val="00935D49"/>
    <w:rsid w:val="00935EEB"/>
    <w:rsid w:val="009362AF"/>
    <w:rsid w:val="009363CD"/>
    <w:rsid w:val="00936918"/>
    <w:rsid w:val="009369F3"/>
    <w:rsid w:val="00936CC1"/>
    <w:rsid w:val="00936E52"/>
    <w:rsid w:val="00936E7D"/>
    <w:rsid w:val="00936F23"/>
    <w:rsid w:val="009373AD"/>
    <w:rsid w:val="0093757D"/>
    <w:rsid w:val="00937588"/>
    <w:rsid w:val="00937658"/>
    <w:rsid w:val="009378A2"/>
    <w:rsid w:val="0093791F"/>
    <w:rsid w:val="00937A4D"/>
    <w:rsid w:val="00940391"/>
    <w:rsid w:val="00940606"/>
    <w:rsid w:val="0094063E"/>
    <w:rsid w:val="00940669"/>
    <w:rsid w:val="00940687"/>
    <w:rsid w:val="00940834"/>
    <w:rsid w:val="00940888"/>
    <w:rsid w:val="00940B03"/>
    <w:rsid w:val="00940E38"/>
    <w:rsid w:val="0094102E"/>
    <w:rsid w:val="00941069"/>
    <w:rsid w:val="0094166A"/>
    <w:rsid w:val="00941780"/>
    <w:rsid w:val="00941C32"/>
    <w:rsid w:val="009422E5"/>
    <w:rsid w:val="009429AC"/>
    <w:rsid w:val="00942A5A"/>
    <w:rsid w:val="00942C2F"/>
    <w:rsid w:val="00942D30"/>
    <w:rsid w:val="0094307E"/>
    <w:rsid w:val="00943479"/>
    <w:rsid w:val="00943499"/>
    <w:rsid w:val="0094394D"/>
    <w:rsid w:val="00943A74"/>
    <w:rsid w:val="00944310"/>
    <w:rsid w:val="00944401"/>
    <w:rsid w:val="009445DF"/>
    <w:rsid w:val="00944B63"/>
    <w:rsid w:val="00944BA6"/>
    <w:rsid w:val="00944C40"/>
    <w:rsid w:val="00944C50"/>
    <w:rsid w:val="00945BF9"/>
    <w:rsid w:val="00945E37"/>
    <w:rsid w:val="009461E5"/>
    <w:rsid w:val="00946925"/>
    <w:rsid w:val="00947092"/>
    <w:rsid w:val="0094769B"/>
    <w:rsid w:val="0094769D"/>
    <w:rsid w:val="00947C70"/>
    <w:rsid w:val="00947E9E"/>
    <w:rsid w:val="00950168"/>
    <w:rsid w:val="0095095D"/>
    <w:rsid w:val="00950BC1"/>
    <w:rsid w:val="00950C57"/>
    <w:rsid w:val="00950CEC"/>
    <w:rsid w:val="00950E6D"/>
    <w:rsid w:val="00951864"/>
    <w:rsid w:val="00951994"/>
    <w:rsid w:val="00951FF5"/>
    <w:rsid w:val="0095271F"/>
    <w:rsid w:val="0095285A"/>
    <w:rsid w:val="00952BF2"/>
    <w:rsid w:val="0095322A"/>
    <w:rsid w:val="009535C1"/>
    <w:rsid w:val="009535F1"/>
    <w:rsid w:val="009536F2"/>
    <w:rsid w:val="0095370E"/>
    <w:rsid w:val="00953751"/>
    <w:rsid w:val="00953757"/>
    <w:rsid w:val="00953922"/>
    <w:rsid w:val="00953C8E"/>
    <w:rsid w:val="00954ACF"/>
    <w:rsid w:val="00954CA1"/>
    <w:rsid w:val="00955124"/>
    <w:rsid w:val="00955146"/>
    <w:rsid w:val="0095522A"/>
    <w:rsid w:val="0095526B"/>
    <w:rsid w:val="00955304"/>
    <w:rsid w:val="00955334"/>
    <w:rsid w:val="0095553E"/>
    <w:rsid w:val="009558FD"/>
    <w:rsid w:val="00955903"/>
    <w:rsid w:val="00955D72"/>
    <w:rsid w:val="009560B5"/>
    <w:rsid w:val="009560E3"/>
    <w:rsid w:val="00956183"/>
    <w:rsid w:val="009561A0"/>
    <w:rsid w:val="0095677F"/>
    <w:rsid w:val="009569FC"/>
    <w:rsid w:val="00956B84"/>
    <w:rsid w:val="00956D4E"/>
    <w:rsid w:val="00956EB9"/>
    <w:rsid w:val="009571BA"/>
    <w:rsid w:val="009574B8"/>
    <w:rsid w:val="00957522"/>
    <w:rsid w:val="00957F8D"/>
    <w:rsid w:val="00957FE1"/>
    <w:rsid w:val="00960448"/>
    <w:rsid w:val="0096047E"/>
    <w:rsid w:val="009604AA"/>
    <w:rsid w:val="00960806"/>
    <w:rsid w:val="009608C9"/>
    <w:rsid w:val="009609CB"/>
    <w:rsid w:val="00961161"/>
    <w:rsid w:val="00961185"/>
    <w:rsid w:val="00961273"/>
    <w:rsid w:val="0096186C"/>
    <w:rsid w:val="009622AC"/>
    <w:rsid w:val="009626B1"/>
    <w:rsid w:val="00962CA1"/>
    <w:rsid w:val="00962F14"/>
    <w:rsid w:val="00963473"/>
    <w:rsid w:val="00963500"/>
    <w:rsid w:val="009635E0"/>
    <w:rsid w:val="00963B5A"/>
    <w:rsid w:val="00963C28"/>
    <w:rsid w:val="00963D0C"/>
    <w:rsid w:val="00963E81"/>
    <w:rsid w:val="0096411D"/>
    <w:rsid w:val="00964762"/>
    <w:rsid w:val="009647EB"/>
    <w:rsid w:val="0096485B"/>
    <w:rsid w:val="00964912"/>
    <w:rsid w:val="00965333"/>
    <w:rsid w:val="009656E7"/>
    <w:rsid w:val="00965E3B"/>
    <w:rsid w:val="00965E6D"/>
    <w:rsid w:val="00965E9D"/>
    <w:rsid w:val="00965F76"/>
    <w:rsid w:val="00965F97"/>
    <w:rsid w:val="009662E4"/>
    <w:rsid w:val="00966312"/>
    <w:rsid w:val="00966542"/>
    <w:rsid w:val="009665FD"/>
    <w:rsid w:val="00966AB3"/>
    <w:rsid w:val="00966B1D"/>
    <w:rsid w:val="00967258"/>
    <w:rsid w:val="0096734A"/>
    <w:rsid w:val="0096796A"/>
    <w:rsid w:val="00967B33"/>
    <w:rsid w:val="00967CD6"/>
    <w:rsid w:val="00967D1D"/>
    <w:rsid w:val="00967E20"/>
    <w:rsid w:val="00967F9A"/>
    <w:rsid w:val="00970213"/>
    <w:rsid w:val="009702B4"/>
    <w:rsid w:val="00970630"/>
    <w:rsid w:val="009706A3"/>
    <w:rsid w:val="009707D4"/>
    <w:rsid w:val="00970CDA"/>
    <w:rsid w:val="00970D7B"/>
    <w:rsid w:val="00970DDC"/>
    <w:rsid w:val="009713AA"/>
    <w:rsid w:val="009716B9"/>
    <w:rsid w:val="00971FA2"/>
    <w:rsid w:val="00972094"/>
    <w:rsid w:val="009723AA"/>
    <w:rsid w:val="009724DD"/>
    <w:rsid w:val="00972535"/>
    <w:rsid w:val="009726A6"/>
    <w:rsid w:val="00972A9A"/>
    <w:rsid w:val="00972EC0"/>
    <w:rsid w:val="0097302D"/>
    <w:rsid w:val="00973067"/>
    <w:rsid w:val="0097319C"/>
    <w:rsid w:val="0097380C"/>
    <w:rsid w:val="009739C0"/>
    <w:rsid w:val="00973D92"/>
    <w:rsid w:val="00973E33"/>
    <w:rsid w:val="00973ED5"/>
    <w:rsid w:val="00973ED6"/>
    <w:rsid w:val="009740A2"/>
    <w:rsid w:val="009742A4"/>
    <w:rsid w:val="009742A9"/>
    <w:rsid w:val="009745F3"/>
    <w:rsid w:val="009749AE"/>
    <w:rsid w:val="00974A1B"/>
    <w:rsid w:val="00975BBE"/>
    <w:rsid w:val="00975D5C"/>
    <w:rsid w:val="00976291"/>
    <w:rsid w:val="00976304"/>
    <w:rsid w:val="00976484"/>
    <w:rsid w:val="009765BE"/>
    <w:rsid w:val="00976A53"/>
    <w:rsid w:val="00976DCC"/>
    <w:rsid w:val="0097712E"/>
    <w:rsid w:val="00977280"/>
    <w:rsid w:val="009775A3"/>
    <w:rsid w:val="009778DF"/>
    <w:rsid w:val="00977987"/>
    <w:rsid w:val="009779AF"/>
    <w:rsid w:val="00977B93"/>
    <w:rsid w:val="00977E13"/>
    <w:rsid w:val="00977F5A"/>
    <w:rsid w:val="00980096"/>
    <w:rsid w:val="009806FC"/>
    <w:rsid w:val="00980754"/>
    <w:rsid w:val="009815DC"/>
    <w:rsid w:val="00981725"/>
    <w:rsid w:val="00981894"/>
    <w:rsid w:val="00981C39"/>
    <w:rsid w:val="00981CA9"/>
    <w:rsid w:val="00981D16"/>
    <w:rsid w:val="00981D23"/>
    <w:rsid w:val="009820FA"/>
    <w:rsid w:val="009821D9"/>
    <w:rsid w:val="00982296"/>
    <w:rsid w:val="009827D9"/>
    <w:rsid w:val="0098288D"/>
    <w:rsid w:val="00982CB7"/>
    <w:rsid w:val="00982CFA"/>
    <w:rsid w:val="009832DA"/>
    <w:rsid w:val="009837B8"/>
    <w:rsid w:val="009837DD"/>
    <w:rsid w:val="0098385D"/>
    <w:rsid w:val="00983A13"/>
    <w:rsid w:val="00983B2C"/>
    <w:rsid w:val="00983ED5"/>
    <w:rsid w:val="00983F90"/>
    <w:rsid w:val="009841C3"/>
    <w:rsid w:val="00984208"/>
    <w:rsid w:val="009847E0"/>
    <w:rsid w:val="00984D13"/>
    <w:rsid w:val="00985269"/>
    <w:rsid w:val="009854FF"/>
    <w:rsid w:val="0098556F"/>
    <w:rsid w:val="00985604"/>
    <w:rsid w:val="009856E3"/>
    <w:rsid w:val="00985C5F"/>
    <w:rsid w:val="00986470"/>
    <w:rsid w:val="009864FB"/>
    <w:rsid w:val="0098659E"/>
    <w:rsid w:val="009869D3"/>
    <w:rsid w:val="009872F0"/>
    <w:rsid w:val="0098732F"/>
    <w:rsid w:val="009874E0"/>
    <w:rsid w:val="0098756E"/>
    <w:rsid w:val="00987B55"/>
    <w:rsid w:val="00987B60"/>
    <w:rsid w:val="00987BEE"/>
    <w:rsid w:val="00987D3B"/>
    <w:rsid w:val="00987D81"/>
    <w:rsid w:val="009903E9"/>
    <w:rsid w:val="009910A5"/>
    <w:rsid w:val="009910CB"/>
    <w:rsid w:val="00991503"/>
    <w:rsid w:val="0099152C"/>
    <w:rsid w:val="009915F9"/>
    <w:rsid w:val="009918EC"/>
    <w:rsid w:val="00991B23"/>
    <w:rsid w:val="00992236"/>
    <w:rsid w:val="009925E6"/>
    <w:rsid w:val="00992846"/>
    <w:rsid w:val="009928A3"/>
    <w:rsid w:val="00992BD3"/>
    <w:rsid w:val="00992D0D"/>
    <w:rsid w:val="00992D12"/>
    <w:rsid w:val="00992DE5"/>
    <w:rsid w:val="00992E39"/>
    <w:rsid w:val="00992F04"/>
    <w:rsid w:val="00993264"/>
    <w:rsid w:val="009933BA"/>
    <w:rsid w:val="0099345F"/>
    <w:rsid w:val="009937EF"/>
    <w:rsid w:val="00993996"/>
    <w:rsid w:val="00993B1D"/>
    <w:rsid w:val="00993D87"/>
    <w:rsid w:val="00993EF4"/>
    <w:rsid w:val="0099426E"/>
    <w:rsid w:val="009944D5"/>
    <w:rsid w:val="0099486B"/>
    <w:rsid w:val="00995407"/>
    <w:rsid w:val="0099559A"/>
    <w:rsid w:val="00995603"/>
    <w:rsid w:val="009956D4"/>
    <w:rsid w:val="00995AF8"/>
    <w:rsid w:val="00995BA9"/>
    <w:rsid w:val="00995C82"/>
    <w:rsid w:val="00995E0F"/>
    <w:rsid w:val="0099600A"/>
    <w:rsid w:val="009962FD"/>
    <w:rsid w:val="0099644C"/>
    <w:rsid w:val="00996481"/>
    <w:rsid w:val="009966EC"/>
    <w:rsid w:val="00996781"/>
    <w:rsid w:val="00996789"/>
    <w:rsid w:val="00996BD0"/>
    <w:rsid w:val="00996C99"/>
    <w:rsid w:val="00996FCA"/>
    <w:rsid w:val="0099711F"/>
    <w:rsid w:val="0099723F"/>
    <w:rsid w:val="0099751F"/>
    <w:rsid w:val="0099764C"/>
    <w:rsid w:val="009976B9"/>
    <w:rsid w:val="00997762"/>
    <w:rsid w:val="00997A6E"/>
    <w:rsid w:val="00997B05"/>
    <w:rsid w:val="00997E68"/>
    <w:rsid w:val="009A0061"/>
    <w:rsid w:val="009A01F3"/>
    <w:rsid w:val="009A02A1"/>
    <w:rsid w:val="009A02DF"/>
    <w:rsid w:val="009A0792"/>
    <w:rsid w:val="009A0978"/>
    <w:rsid w:val="009A0A2E"/>
    <w:rsid w:val="009A0AC1"/>
    <w:rsid w:val="009A0D44"/>
    <w:rsid w:val="009A1266"/>
    <w:rsid w:val="009A16F5"/>
    <w:rsid w:val="009A1EA7"/>
    <w:rsid w:val="009A2145"/>
    <w:rsid w:val="009A2356"/>
    <w:rsid w:val="009A24E1"/>
    <w:rsid w:val="009A28A3"/>
    <w:rsid w:val="009A2DBA"/>
    <w:rsid w:val="009A2E23"/>
    <w:rsid w:val="009A2FDF"/>
    <w:rsid w:val="009A3303"/>
    <w:rsid w:val="009A33B2"/>
    <w:rsid w:val="009A38DB"/>
    <w:rsid w:val="009A38FF"/>
    <w:rsid w:val="009A3B50"/>
    <w:rsid w:val="009A3CB7"/>
    <w:rsid w:val="009A40B9"/>
    <w:rsid w:val="009A4126"/>
    <w:rsid w:val="009A4218"/>
    <w:rsid w:val="009A425A"/>
    <w:rsid w:val="009A4C61"/>
    <w:rsid w:val="009A5165"/>
    <w:rsid w:val="009A51D1"/>
    <w:rsid w:val="009A541F"/>
    <w:rsid w:val="009A5C39"/>
    <w:rsid w:val="009A5DF3"/>
    <w:rsid w:val="009A5EF2"/>
    <w:rsid w:val="009A626A"/>
    <w:rsid w:val="009A631A"/>
    <w:rsid w:val="009A6546"/>
    <w:rsid w:val="009A6899"/>
    <w:rsid w:val="009A6A69"/>
    <w:rsid w:val="009A6B11"/>
    <w:rsid w:val="009A70EA"/>
    <w:rsid w:val="009A7258"/>
    <w:rsid w:val="009A73A3"/>
    <w:rsid w:val="009A763A"/>
    <w:rsid w:val="009A767A"/>
    <w:rsid w:val="009A7E87"/>
    <w:rsid w:val="009A7FE1"/>
    <w:rsid w:val="009B0012"/>
    <w:rsid w:val="009B0061"/>
    <w:rsid w:val="009B0143"/>
    <w:rsid w:val="009B0476"/>
    <w:rsid w:val="009B089D"/>
    <w:rsid w:val="009B0B5B"/>
    <w:rsid w:val="009B0B60"/>
    <w:rsid w:val="009B105E"/>
    <w:rsid w:val="009B11DA"/>
    <w:rsid w:val="009B12AF"/>
    <w:rsid w:val="009B171B"/>
    <w:rsid w:val="009B1C3C"/>
    <w:rsid w:val="009B1C68"/>
    <w:rsid w:val="009B1E5A"/>
    <w:rsid w:val="009B1FAF"/>
    <w:rsid w:val="009B2BB2"/>
    <w:rsid w:val="009B31DB"/>
    <w:rsid w:val="009B323A"/>
    <w:rsid w:val="009B3986"/>
    <w:rsid w:val="009B3FF1"/>
    <w:rsid w:val="009B4130"/>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5B"/>
    <w:rsid w:val="009B5ADC"/>
    <w:rsid w:val="009B5AF5"/>
    <w:rsid w:val="009B60D4"/>
    <w:rsid w:val="009B62E6"/>
    <w:rsid w:val="009B65F8"/>
    <w:rsid w:val="009B6B81"/>
    <w:rsid w:val="009B6B86"/>
    <w:rsid w:val="009B7050"/>
    <w:rsid w:val="009B7213"/>
    <w:rsid w:val="009B7AAB"/>
    <w:rsid w:val="009C00F9"/>
    <w:rsid w:val="009C0338"/>
    <w:rsid w:val="009C0552"/>
    <w:rsid w:val="009C082C"/>
    <w:rsid w:val="009C0A5B"/>
    <w:rsid w:val="009C0AE2"/>
    <w:rsid w:val="009C0D51"/>
    <w:rsid w:val="009C0E94"/>
    <w:rsid w:val="009C0FD0"/>
    <w:rsid w:val="009C14B0"/>
    <w:rsid w:val="009C1D22"/>
    <w:rsid w:val="009C1D2A"/>
    <w:rsid w:val="009C1D9B"/>
    <w:rsid w:val="009C21E8"/>
    <w:rsid w:val="009C270E"/>
    <w:rsid w:val="009C2854"/>
    <w:rsid w:val="009C2948"/>
    <w:rsid w:val="009C336A"/>
    <w:rsid w:val="009C33F1"/>
    <w:rsid w:val="009C38DC"/>
    <w:rsid w:val="009C3A18"/>
    <w:rsid w:val="009C3AFE"/>
    <w:rsid w:val="009C3ED6"/>
    <w:rsid w:val="009C41FF"/>
    <w:rsid w:val="009C424F"/>
    <w:rsid w:val="009C4391"/>
    <w:rsid w:val="009C45AD"/>
    <w:rsid w:val="009C45B6"/>
    <w:rsid w:val="009C46C6"/>
    <w:rsid w:val="009C4916"/>
    <w:rsid w:val="009C4DC3"/>
    <w:rsid w:val="009C4FEF"/>
    <w:rsid w:val="009C55AA"/>
    <w:rsid w:val="009C5641"/>
    <w:rsid w:val="009C5685"/>
    <w:rsid w:val="009C5B5E"/>
    <w:rsid w:val="009C5C3E"/>
    <w:rsid w:val="009C5D80"/>
    <w:rsid w:val="009C5DF2"/>
    <w:rsid w:val="009C61AC"/>
    <w:rsid w:val="009C637E"/>
    <w:rsid w:val="009C655F"/>
    <w:rsid w:val="009C6993"/>
    <w:rsid w:val="009C6E93"/>
    <w:rsid w:val="009C7412"/>
    <w:rsid w:val="009D03DB"/>
    <w:rsid w:val="009D0455"/>
    <w:rsid w:val="009D0539"/>
    <w:rsid w:val="009D0BEA"/>
    <w:rsid w:val="009D1469"/>
    <w:rsid w:val="009D196C"/>
    <w:rsid w:val="009D224D"/>
    <w:rsid w:val="009D2276"/>
    <w:rsid w:val="009D22EC"/>
    <w:rsid w:val="009D2376"/>
    <w:rsid w:val="009D23FF"/>
    <w:rsid w:val="009D2517"/>
    <w:rsid w:val="009D2712"/>
    <w:rsid w:val="009D2A65"/>
    <w:rsid w:val="009D2A8E"/>
    <w:rsid w:val="009D2BA1"/>
    <w:rsid w:val="009D2CF2"/>
    <w:rsid w:val="009D2FB5"/>
    <w:rsid w:val="009D3226"/>
    <w:rsid w:val="009D322E"/>
    <w:rsid w:val="009D33D8"/>
    <w:rsid w:val="009D3549"/>
    <w:rsid w:val="009D357D"/>
    <w:rsid w:val="009D3583"/>
    <w:rsid w:val="009D37E5"/>
    <w:rsid w:val="009D437D"/>
    <w:rsid w:val="009D4415"/>
    <w:rsid w:val="009D44EB"/>
    <w:rsid w:val="009D480D"/>
    <w:rsid w:val="009D4931"/>
    <w:rsid w:val="009D4A71"/>
    <w:rsid w:val="009D4B26"/>
    <w:rsid w:val="009D4BEF"/>
    <w:rsid w:val="009D4C4D"/>
    <w:rsid w:val="009D4CD3"/>
    <w:rsid w:val="009D5030"/>
    <w:rsid w:val="009D51AA"/>
    <w:rsid w:val="009D541A"/>
    <w:rsid w:val="009D55A5"/>
    <w:rsid w:val="009D5902"/>
    <w:rsid w:val="009D5B43"/>
    <w:rsid w:val="009D5C33"/>
    <w:rsid w:val="009D5CA0"/>
    <w:rsid w:val="009D5CBD"/>
    <w:rsid w:val="009D5DDA"/>
    <w:rsid w:val="009D5E5E"/>
    <w:rsid w:val="009D60E2"/>
    <w:rsid w:val="009D6434"/>
    <w:rsid w:val="009D66F5"/>
    <w:rsid w:val="009D6D99"/>
    <w:rsid w:val="009D6F9C"/>
    <w:rsid w:val="009D7362"/>
    <w:rsid w:val="009D7751"/>
    <w:rsid w:val="009D7C58"/>
    <w:rsid w:val="009D7F4E"/>
    <w:rsid w:val="009E03DE"/>
    <w:rsid w:val="009E04F4"/>
    <w:rsid w:val="009E05E2"/>
    <w:rsid w:val="009E0719"/>
    <w:rsid w:val="009E0783"/>
    <w:rsid w:val="009E0859"/>
    <w:rsid w:val="009E08A1"/>
    <w:rsid w:val="009E10BC"/>
    <w:rsid w:val="009E118C"/>
    <w:rsid w:val="009E1793"/>
    <w:rsid w:val="009E18CA"/>
    <w:rsid w:val="009E1B20"/>
    <w:rsid w:val="009E1B2A"/>
    <w:rsid w:val="009E1E1F"/>
    <w:rsid w:val="009E2A36"/>
    <w:rsid w:val="009E2D7D"/>
    <w:rsid w:val="009E3338"/>
    <w:rsid w:val="009E3458"/>
    <w:rsid w:val="009E349B"/>
    <w:rsid w:val="009E3514"/>
    <w:rsid w:val="009E39A2"/>
    <w:rsid w:val="009E3A9D"/>
    <w:rsid w:val="009E3D5C"/>
    <w:rsid w:val="009E461D"/>
    <w:rsid w:val="009E49F5"/>
    <w:rsid w:val="009E4EE4"/>
    <w:rsid w:val="009E530D"/>
    <w:rsid w:val="009E556D"/>
    <w:rsid w:val="009E55B2"/>
    <w:rsid w:val="009E57BA"/>
    <w:rsid w:val="009E5A32"/>
    <w:rsid w:val="009E5B2A"/>
    <w:rsid w:val="009E5FCD"/>
    <w:rsid w:val="009E66FB"/>
    <w:rsid w:val="009E70B0"/>
    <w:rsid w:val="009E71C2"/>
    <w:rsid w:val="009E7234"/>
    <w:rsid w:val="009E7493"/>
    <w:rsid w:val="009E7722"/>
    <w:rsid w:val="009F0292"/>
    <w:rsid w:val="009F03AE"/>
    <w:rsid w:val="009F0A90"/>
    <w:rsid w:val="009F0CE5"/>
    <w:rsid w:val="009F11B4"/>
    <w:rsid w:val="009F15C0"/>
    <w:rsid w:val="009F1663"/>
    <w:rsid w:val="009F1BE1"/>
    <w:rsid w:val="009F1F1F"/>
    <w:rsid w:val="009F2114"/>
    <w:rsid w:val="009F23C6"/>
    <w:rsid w:val="009F257B"/>
    <w:rsid w:val="009F25A6"/>
    <w:rsid w:val="009F2A1D"/>
    <w:rsid w:val="009F2F16"/>
    <w:rsid w:val="009F357A"/>
    <w:rsid w:val="009F3AA6"/>
    <w:rsid w:val="009F3DEE"/>
    <w:rsid w:val="009F4453"/>
    <w:rsid w:val="009F4610"/>
    <w:rsid w:val="009F471F"/>
    <w:rsid w:val="009F4A1E"/>
    <w:rsid w:val="009F4AC2"/>
    <w:rsid w:val="009F4C3D"/>
    <w:rsid w:val="009F4D18"/>
    <w:rsid w:val="009F4ECB"/>
    <w:rsid w:val="009F506F"/>
    <w:rsid w:val="009F5B27"/>
    <w:rsid w:val="009F5FE4"/>
    <w:rsid w:val="009F622B"/>
    <w:rsid w:val="009F6508"/>
    <w:rsid w:val="009F6AAD"/>
    <w:rsid w:val="009F6B47"/>
    <w:rsid w:val="009F6D0C"/>
    <w:rsid w:val="009F7909"/>
    <w:rsid w:val="009F7BEF"/>
    <w:rsid w:val="009F7DBD"/>
    <w:rsid w:val="009F7FFE"/>
    <w:rsid w:val="00A000EC"/>
    <w:rsid w:val="00A00193"/>
    <w:rsid w:val="00A0024F"/>
    <w:rsid w:val="00A005B7"/>
    <w:rsid w:val="00A007B8"/>
    <w:rsid w:val="00A009D9"/>
    <w:rsid w:val="00A00E0E"/>
    <w:rsid w:val="00A00EF4"/>
    <w:rsid w:val="00A0103E"/>
    <w:rsid w:val="00A0116C"/>
    <w:rsid w:val="00A01592"/>
    <w:rsid w:val="00A015FC"/>
    <w:rsid w:val="00A01903"/>
    <w:rsid w:val="00A02445"/>
    <w:rsid w:val="00A029DB"/>
    <w:rsid w:val="00A02C98"/>
    <w:rsid w:val="00A02F86"/>
    <w:rsid w:val="00A0316E"/>
    <w:rsid w:val="00A031F4"/>
    <w:rsid w:val="00A032CA"/>
    <w:rsid w:val="00A03722"/>
    <w:rsid w:val="00A0397C"/>
    <w:rsid w:val="00A03D58"/>
    <w:rsid w:val="00A03F0E"/>
    <w:rsid w:val="00A0456B"/>
    <w:rsid w:val="00A04618"/>
    <w:rsid w:val="00A046AE"/>
    <w:rsid w:val="00A049B9"/>
    <w:rsid w:val="00A04AFD"/>
    <w:rsid w:val="00A04DCE"/>
    <w:rsid w:val="00A05268"/>
    <w:rsid w:val="00A052C3"/>
    <w:rsid w:val="00A0537F"/>
    <w:rsid w:val="00A05EAD"/>
    <w:rsid w:val="00A05F8C"/>
    <w:rsid w:val="00A06104"/>
    <w:rsid w:val="00A06312"/>
    <w:rsid w:val="00A06535"/>
    <w:rsid w:val="00A06665"/>
    <w:rsid w:val="00A06894"/>
    <w:rsid w:val="00A06AD8"/>
    <w:rsid w:val="00A0747E"/>
    <w:rsid w:val="00A0749E"/>
    <w:rsid w:val="00A076AE"/>
    <w:rsid w:val="00A077FB"/>
    <w:rsid w:val="00A07E06"/>
    <w:rsid w:val="00A104E8"/>
    <w:rsid w:val="00A10C97"/>
    <w:rsid w:val="00A1120E"/>
    <w:rsid w:val="00A1167E"/>
    <w:rsid w:val="00A12065"/>
    <w:rsid w:val="00A12564"/>
    <w:rsid w:val="00A1262F"/>
    <w:rsid w:val="00A12E4F"/>
    <w:rsid w:val="00A131E4"/>
    <w:rsid w:val="00A13316"/>
    <w:rsid w:val="00A1362B"/>
    <w:rsid w:val="00A13AE7"/>
    <w:rsid w:val="00A13BA6"/>
    <w:rsid w:val="00A13D89"/>
    <w:rsid w:val="00A13EE4"/>
    <w:rsid w:val="00A142ED"/>
    <w:rsid w:val="00A14383"/>
    <w:rsid w:val="00A14483"/>
    <w:rsid w:val="00A1448C"/>
    <w:rsid w:val="00A14A12"/>
    <w:rsid w:val="00A14FA8"/>
    <w:rsid w:val="00A152E0"/>
    <w:rsid w:val="00A1555A"/>
    <w:rsid w:val="00A15562"/>
    <w:rsid w:val="00A15E97"/>
    <w:rsid w:val="00A160E1"/>
    <w:rsid w:val="00A1643A"/>
    <w:rsid w:val="00A16617"/>
    <w:rsid w:val="00A1679F"/>
    <w:rsid w:val="00A1686B"/>
    <w:rsid w:val="00A168E3"/>
    <w:rsid w:val="00A16928"/>
    <w:rsid w:val="00A16C19"/>
    <w:rsid w:val="00A16F4D"/>
    <w:rsid w:val="00A16FE9"/>
    <w:rsid w:val="00A17007"/>
    <w:rsid w:val="00A1713C"/>
    <w:rsid w:val="00A1720F"/>
    <w:rsid w:val="00A172AD"/>
    <w:rsid w:val="00A17325"/>
    <w:rsid w:val="00A173C5"/>
    <w:rsid w:val="00A1741A"/>
    <w:rsid w:val="00A17523"/>
    <w:rsid w:val="00A1757F"/>
    <w:rsid w:val="00A178E7"/>
    <w:rsid w:val="00A17BAD"/>
    <w:rsid w:val="00A2028C"/>
    <w:rsid w:val="00A20691"/>
    <w:rsid w:val="00A20979"/>
    <w:rsid w:val="00A20C34"/>
    <w:rsid w:val="00A20DA7"/>
    <w:rsid w:val="00A21336"/>
    <w:rsid w:val="00A21435"/>
    <w:rsid w:val="00A215FC"/>
    <w:rsid w:val="00A21AC0"/>
    <w:rsid w:val="00A21EC4"/>
    <w:rsid w:val="00A22878"/>
    <w:rsid w:val="00A22880"/>
    <w:rsid w:val="00A228BF"/>
    <w:rsid w:val="00A228C9"/>
    <w:rsid w:val="00A22C94"/>
    <w:rsid w:val="00A2331D"/>
    <w:rsid w:val="00A23480"/>
    <w:rsid w:val="00A234D0"/>
    <w:rsid w:val="00A236D1"/>
    <w:rsid w:val="00A23817"/>
    <w:rsid w:val="00A23DBA"/>
    <w:rsid w:val="00A23EDE"/>
    <w:rsid w:val="00A242A2"/>
    <w:rsid w:val="00A242F7"/>
    <w:rsid w:val="00A24716"/>
    <w:rsid w:val="00A2481E"/>
    <w:rsid w:val="00A249E1"/>
    <w:rsid w:val="00A24A11"/>
    <w:rsid w:val="00A25020"/>
    <w:rsid w:val="00A251CA"/>
    <w:rsid w:val="00A25316"/>
    <w:rsid w:val="00A25569"/>
    <w:rsid w:val="00A2578D"/>
    <w:rsid w:val="00A25BC8"/>
    <w:rsid w:val="00A25D28"/>
    <w:rsid w:val="00A25F54"/>
    <w:rsid w:val="00A262A0"/>
    <w:rsid w:val="00A2633F"/>
    <w:rsid w:val="00A26642"/>
    <w:rsid w:val="00A26D95"/>
    <w:rsid w:val="00A26E95"/>
    <w:rsid w:val="00A27182"/>
    <w:rsid w:val="00A271F2"/>
    <w:rsid w:val="00A27298"/>
    <w:rsid w:val="00A27434"/>
    <w:rsid w:val="00A277CD"/>
    <w:rsid w:val="00A2787C"/>
    <w:rsid w:val="00A27D04"/>
    <w:rsid w:val="00A27E16"/>
    <w:rsid w:val="00A27F7F"/>
    <w:rsid w:val="00A27FA1"/>
    <w:rsid w:val="00A301B5"/>
    <w:rsid w:val="00A3034B"/>
    <w:rsid w:val="00A30A4C"/>
    <w:rsid w:val="00A30CE0"/>
    <w:rsid w:val="00A30EA8"/>
    <w:rsid w:val="00A30FEA"/>
    <w:rsid w:val="00A316D9"/>
    <w:rsid w:val="00A317B5"/>
    <w:rsid w:val="00A31BBC"/>
    <w:rsid w:val="00A31D9F"/>
    <w:rsid w:val="00A31DCC"/>
    <w:rsid w:val="00A31EB5"/>
    <w:rsid w:val="00A31FAC"/>
    <w:rsid w:val="00A321FD"/>
    <w:rsid w:val="00A325B5"/>
    <w:rsid w:val="00A3278A"/>
    <w:rsid w:val="00A3314D"/>
    <w:rsid w:val="00A33368"/>
    <w:rsid w:val="00A33452"/>
    <w:rsid w:val="00A335E6"/>
    <w:rsid w:val="00A336AE"/>
    <w:rsid w:val="00A339FE"/>
    <w:rsid w:val="00A34783"/>
    <w:rsid w:val="00A3496F"/>
    <w:rsid w:val="00A34A67"/>
    <w:rsid w:val="00A34ED3"/>
    <w:rsid w:val="00A34F10"/>
    <w:rsid w:val="00A34FE6"/>
    <w:rsid w:val="00A35B59"/>
    <w:rsid w:val="00A360AB"/>
    <w:rsid w:val="00A3669B"/>
    <w:rsid w:val="00A3673B"/>
    <w:rsid w:val="00A36A23"/>
    <w:rsid w:val="00A36C16"/>
    <w:rsid w:val="00A37259"/>
    <w:rsid w:val="00A37461"/>
    <w:rsid w:val="00A375F2"/>
    <w:rsid w:val="00A37608"/>
    <w:rsid w:val="00A37C70"/>
    <w:rsid w:val="00A37FD3"/>
    <w:rsid w:val="00A4027A"/>
    <w:rsid w:val="00A40605"/>
    <w:rsid w:val="00A4064C"/>
    <w:rsid w:val="00A4095F"/>
    <w:rsid w:val="00A40AE4"/>
    <w:rsid w:val="00A40B9B"/>
    <w:rsid w:val="00A4129D"/>
    <w:rsid w:val="00A4135C"/>
    <w:rsid w:val="00A419AA"/>
    <w:rsid w:val="00A41B73"/>
    <w:rsid w:val="00A41BA8"/>
    <w:rsid w:val="00A42457"/>
    <w:rsid w:val="00A424DA"/>
    <w:rsid w:val="00A4251A"/>
    <w:rsid w:val="00A42553"/>
    <w:rsid w:val="00A426BD"/>
    <w:rsid w:val="00A42A1E"/>
    <w:rsid w:val="00A42ABC"/>
    <w:rsid w:val="00A42B75"/>
    <w:rsid w:val="00A42D7F"/>
    <w:rsid w:val="00A42F40"/>
    <w:rsid w:val="00A42F6A"/>
    <w:rsid w:val="00A430C7"/>
    <w:rsid w:val="00A4353B"/>
    <w:rsid w:val="00A43622"/>
    <w:rsid w:val="00A43A50"/>
    <w:rsid w:val="00A43BFB"/>
    <w:rsid w:val="00A43C09"/>
    <w:rsid w:val="00A44142"/>
    <w:rsid w:val="00A4423A"/>
    <w:rsid w:val="00A443B1"/>
    <w:rsid w:val="00A44A8D"/>
    <w:rsid w:val="00A456AB"/>
    <w:rsid w:val="00A457D0"/>
    <w:rsid w:val="00A458C1"/>
    <w:rsid w:val="00A45A48"/>
    <w:rsid w:val="00A45BC5"/>
    <w:rsid w:val="00A45ED8"/>
    <w:rsid w:val="00A4625A"/>
    <w:rsid w:val="00A46290"/>
    <w:rsid w:val="00A46302"/>
    <w:rsid w:val="00A46633"/>
    <w:rsid w:val="00A46649"/>
    <w:rsid w:val="00A46765"/>
    <w:rsid w:val="00A4693D"/>
    <w:rsid w:val="00A469F3"/>
    <w:rsid w:val="00A46BB4"/>
    <w:rsid w:val="00A46C88"/>
    <w:rsid w:val="00A46D59"/>
    <w:rsid w:val="00A46EC3"/>
    <w:rsid w:val="00A472A8"/>
    <w:rsid w:val="00A4767C"/>
    <w:rsid w:val="00A476B9"/>
    <w:rsid w:val="00A47815"/>
    <w:rsid w:val="00A47B05"/>
    <w:rsid w:val="00A47BA0"/>
    <w:rsid w:val="00A47C44"/>
    <w:rsid w:val="00A47C96"/>
    <w:rsid w:val="00A5021B"/>
    <w:rsid w:val="00A502F9"/>
    <w:rsid w:val="00A506C9"/>
    <w:rsid w:val="00A50D1B"/>
    <w:rsid w:val="00A51806"/>
    <w:rsid w:val="00A518E1"/>
    <w:rsid w:val="00A51A4C"/>
    <w:rsid w:val="00A51CB0"/>
    <w:rsid w:val="00A520AA"/>
    <w:rsid w:val="00A520C9"/>
    <w:rsid w:val="00A521F0"/>
    <w:rsid w:val="00A52267"/>
    <w:rsid w:val="00A52382"/>
    <w:rsid w:val="00A526C8"/>
    <w:rsid w:val="00A5302B"/>
    <w:rsid w:val="00A5316D"/>
    <w:rsid w:val="00A53171"/>
    <w:rsid w:val="00A533C0"/>
    <w:rsid w:val="00A533E8"/>
    <w:rsid w:val="00A534D4"/>
    <w:rsid w:val="00A53542"/>
    <w:rsid w:val="00A53E3C"/>
    <w:rsid w:val="00A53E92"/>
    <w:rsid w:val="00A53FE6"/>
    <w:rsid w:val="00A540E5"/>
    <w:rsid w:val="00A5427E"/>
    <w:rsid w:val="00A542CC"/>
    <w:rsid w:val="00A542D0"/>
    <w:rsid w:val="00A54E04"/>
    <w:rsid w:val="00A54EDF"/>
    <w:rsid w:val="00A55102"/>
    <w:rsid w:val="00A55430"/>
    <w:rsid w:val="00A5562B"/>
    <w:rsid w:val="00A55810"/>
    <w:rsid w:val="00A55AD7"/>
    <w:rsid w:val="00A55F48"/>
    <w:rsid w:val="00A5622B"/>
    <w:rsid w:val="00A56599"/>
    <w:rsid w:val="00A56901"/>
    <w:rsid w:val="00A56B58"/>
    <w:rsid w:val="00A56BC9"/>
    <w:rsid w:val="00A56DA4"/>
    <w:rsid w:val="00A56E05"/>
    <w:rsid w:val="00A5723F"/>
    <w:rsid w:val="00A578E4"/>
    <w:rsid w:val="00A579B6"/>
    <w:rsid w:val="00A57AB7"/>
    <w:rsid w:val="00A57B6F"/>
    <w:rsid w:val="00A57D95"/>
    <w:rsid w:val="00A60DEC"/>
    <w:rsid w:val="00A61084"/>
    <w:rsid w:val="00A61090"/>
    <w:rsid w:val="00A6138B"/>
    <w:rsid w:val="00A6138F"/>
    <w:rsid w:val="00A61790"/>
    <w:rsid w:val="00A617C3"/>
    <w:rsid w:val="00A61828"/>
    <w:rsid w:val="00A61950"/>
    <w:rsid w:val="00A61D9D"/>
    <w:rsid w:val="00A61F29"/>
    <w:rsid w:val="00A62506"/>
    <w:rsid w:val="00A6251F"/>
    <w:rsid w:val="00A62632"/>
    <w:rsid w:val="00A62660"/>
    <w:rsid w:val="00A6289B"/>
    <w:rsid w:val="00A62CF6"/>
    <w:rsid w:val="00A6325C"/>
    <w:rsid w:val="00A63586"/>
    <w:rsid w:val="00A6376A"/>
    <w:rsid w:val="00A64282"/>
    <w:rsid w:val="00A64A82"/>
    <w:rsid w:val="00A64C07"/>
    <w:rsid w:val="00A6506F"/>
    <w:rsid w:val="00A65074"/>
    <w:rsid w:val="00A653C0"/>
    <w:rsid w:val="00A65741"/>
    <w:rsid w:val="00A66756"/>
    <w:rsid w:val="00A66833"/>
    <w:rsid w:val="00A669BC"/>
    <w:rsid w:val="00A66B73"/>
    <w:rsid w:val="00A66C4E"/>
    <w:rsid w:val="00A671B1"/>
    <w:rsid w:val="00A671D4"/>
    <w:rsid w:val="00A67231"/>
    <w:rsid w:val="00A672A9"/>
    <w:rsid w:val="00A67A88"/>
    <w:rsid w:val="00A67FBA"/>
    <w:rsid w:val="00A70B24"/>
    <w:rsid w:val="00A7106A"/>
    <w:rsid w:val="00A7123E"/>
    <w:rsid w:val="00A71520"/>
    <w:rsid w:val="00A716F6"/>
    <w:rsid w:val="00A71722"/>
    <w:rsid w:val="00A71A37"/>
    <w:rsid w:val="00A71DD6"/>
    <w:rsid w:val="00A720FB"/>
    <w:rsid w:val="00A72385"/>
    <w:rsid w:val="00A7238D"/>
    <w:rsid w:val="00A73005"/>
    <w:rsid w:val="00A7311D"/>
    <w:rsid w:val="00A7313F"/>
    <w:rsid w:val="00A73501"/>
    <w:rsid w:val="00A73728"/>
    <w:rsid w:val="00A73B32"/>
    <w:rsid w:val="00A73BA5"/>
    <w:rsid w:val="00A73CD1"/>
    <w:rsid w:val="00A73F2A"/>
    <w:rsid w:val="00A73F6E"/>
    <w:rsid w:val="00A7483F"/>
    <w:rsid w:val="00A7484B"/>
    <w:rsid w:val="00A748E9"/>
    <w:rsid w:val="00A75F6C"/>
    <w:rsid w:val="00A762A1"/>
    <w:rsid w:val="00A7639B"/>
    <w:rsid w:val="00A76506"/>
    <w:rsid w:val="00A767C5"/>
    <w:rsid w:val="00A76910"/>
    <w:rsid w:val="00A76B92"/>
    <w:rsid w:val="00A777BC"/>
    <w:rsid w:val="00A77C20"/>
    <w:rsid w:val="00A77C2E"/>
    <w:rsid w:val="00A77D06"/>
    <w:rsid w:val="00A77ED6"/>
    <w:rsid w:val="00A77F28"/>
    <w:rsid w:val="00A77F40"/>
    <w:rsid w:val="00A80112"/>
    <w:rsid w:val="00A8033F"/>
    <w:rsid w:val="00A80654"/>
    <w:rsid w:val="00A809DE"/>
    <w:rsid w:val="00A80D85"/>
    <w:rsid w:val="00A811D1"/>
    <w:rsid w:val="00A813F3"/>
    <w:rsid w:val="00A81444"/>
    <w:rsid w:val="00A817A5"/>
    <w:rsid w:val="00A81CAD"/>
    <w:rsid w:val="00A81F81"/>
    <w:rsid w:val="00A8236E"/>
    <w:rsid w:val="00A82869"/>
    <w:rsid w:val="00A829E1"/>
    <w:rsid w:val="00A82C07"/>
    <w:rsid w:val="00A82DF5"/>
    <w:rsid w:val="00A82EFD"/>
    <w:rsid w:val="00A82FF8"/>
    <w:rsid w:val="00A831A1"/>
    <w:rsid w:val="00A8384A"/>
    <w:rsid w:val="00A83899"/>
    <w:rsid w:val="00A840D5"/>
    <w:rsid w:val="00A8452B"/>
    <w:rsid w:val="00A84584"/>
    <w:rsid w:val="00A8459B"/>
    <w:rsid w:val="00A845BB"/>
    <w:rsid w:val="00A84A60"/>
    <w:rsid w:val="00A85633"/>
    <w:rsid w:val="00A85A29"/>
    <w:rsid w:val="00A85C79"/>
    <w:rsid w:val="00A85D76"/>
    <w:rsid w:val="00A86169"/>
    <w:rsid w:val="00A86209"/>
    <w:rsid w:val="00A8624A"/>
    <w:rsid w:val="00A862B3"/>
    <w:rsid w:val="00A8658E"/>
    <w:rsid w:val="00A86C6B"/>
    <w:rsid w:val="00A86E5D"/>
    <w:rsid w:val="00A86F8C"/>
    <w:rsid w:val="00A8707B"/>
    <w:rsid w:val="00A871F0"/>
    <w:rsid w:val="00A87775"/>
    <w:rsid w:val="00A87819"/>
    <w:rsid w:val="00A87C89"/>
    <w:rsid w:val="00A87DD9"/>
    <w:rsid w:val="00A87E66"/>
    <w:rsid w:val="00A87E83"/>
    <w:rsid w:val="00A87FE3"/>
    <w:rsid w:val="00A87FF9"/>
    <w:rsid w:val="00A90012"/>
    <w:rsid w:val="00A902B3"/>
    <w:rsid w:val="00A90663"/>
    <w:rsid w:val="00A907E4"/>
    <w:rsid w:val="00A907E9"/>
    <w:rsid w:val="00A90844"/>
    <w:rsid w:val="00A909DE"/>
    <w:rsid w:val="00A909EB"/>
    <w:rsid w:val="00A90A9B"/>
    <w:rsid w:val="00A90C54"/>
    <w:rsid w:val="00A91376"/>
    <w:rsid w:val="00A913C2"/>
    <w:rsid w:val="00A91630"/>
    <w:rsid w:val="00A91956"/>
    <w:rsid w:val="00A91B22"/>
    <w:rsid w:val="00A91D62"/>
    <w:rsid w:val="00A928A8"/>
    <w:rsid w:val="00A9298B"/>
    <w:rsid w:val="00A92D44"/>
    <w:rsid w:val="00A92F7F"/>
    <w:rsid w:val="00A93030"/>
    <w:rsid w:val="00A93039"/>
    <w:rsid w:val="00A934D9"/>
    <w:rsid w:val="00A93C8E"/>
    <w:rsid w:val="00A93F56"/>
    <w:rsid w:val="00A94218"/>
    <w:rsid w:val="00A94271"/>
    <w:rsid w:val="00A943F3"/>
    <w:rsid w:val="00A94403"/>
    <w:rsid w:val="00A94531"/>
    <w:rsid w:val="00A9455F"/>
    <w:rsid w:val="00A94827"/>
    <w:rsid w:val="00A94D07"/>
    <w:rsid w:val="00A94EE1"/>
    <w:rsid w:val="00A94FEB"/>
    <w:rsid w:val="00A953A7"/>
    <w:rsid w:val="00A95741"/>
    <w:rsid w:val="00A9581D"/>
    <w:rsid w:val="00A95F26"/>
    <w:rsid w:val="00A95F44"/>
    <w:rsid w:val="00A960E4"/>
    <w:rsid w:val="00A96985"/>
    <w:rsid w:val="00A96C7A"/>
    <w:rsid w:val="00A96FD4"/>
    <w:rsid w:val="00A9749E"/>
    <w:rsid w:val="00A975AF"/>
    <w:rsid w:val="00AA004A"/>
    <w:rsid w:val="00AA0949"/>
    <w:rsid w:val="00AA0A73"/>
    <w:rsid w:val="00AA0B07"/>
    <w:rsid w:val="00AA0B5D"/>
    <w:rsid w:val="00AA11F1"/>
    <w:rsid w:val="00AA12A9"/>
    <w:rsid w:val="00AA13B7"/>
    <w:rsid w:val="00AA1850"/>
    <w:rsid w:val="00AA1913"/>
    <w:rsid w:val="00AA1D50"/>
    <w:rsid w:val="00AA1DD6"/>
    <w:rsid w:val="00AA2B6C"/>
    <w:rsid w:val="00AA2BF2"/>
    <w:rsid w:val="00AA321D"/>
    <w:rsid w:val="00AA3617"/>
    <w:rsid w:val="00AA3715"/>
    <w:rsid w:val="00AA3764"/>
    <w:rsid w:val="00AA37F3"/>
    <w:rsid w:val="00AA3EA0"/>
    <w:rsid w:val="00AA3F68"/>
    <w:rsid w:val="00AA3F95"/>
    <w:rsid w:val="00AA404F"/>
    <w:rsid w:val="00AA42E8"/>
    <w:rsid w:val="00AA4593"/>
    <w:rsid w:val="00AA477A"/>
    <w:rsid w:val="00AA4982"/>
    <w:rsid w:val="00AA4B7A"/>
    <w:rsid w:val="00AA4BA4"/>
    <w:rsid w:val="00AA4C41"/>
    <w:rsid w:val="00AA4CEB"/>
    <w:rsid w:val="00AA4E97"/>
    <w:rsid w:val="00AA512B"/>
    <w:rsid w:val="00AA5255"/>
    <w:rsid w:val="00AA594B"/>
    <w:rsid w:val="00AA5975"/>
    <w:rsid w:val="00AA5F6A"/>
    <w:rsid w:val="00AA6260"/>
    <w:rsid w:val="00AA6C63"/>
    <w:rsid w:val="00AA7018"/>
    <w:rsid w:val="00AA708F"/>
    <w:rsid w:val="00AA70B2"/>
    <w:rsid w:val="00AA70B4"/>
    <w:rsid w:val="00AA70D6"/>
    <w:rsid w:val="00AA7985"/>
    <w:rsid w:val="00AA7A46"/>
    <w:rsid w:val="00AA7B2D"/>
    <w:rsid w:val="00AA7C48"/>
    <w:rsid w:val="00AB011C"/>
    <w:rsid w:val="00AB050E"/>
    <w:rsid w:val="00AB097D"/>
    <w:rsid w:val="00AB0D4C"/>
    <w:rsid w:val="00AB10B7"/>
    <w:rsid w:val="00AB10D4"/>
    <w:rsid w:val="00AB11BC"/>
    <w:rsid w:val="00AB157A"/>
    <w:rsid w:val="00AB17B5"/>
    <w:rsid w:val="00AB1BE0"/>
    <w:rsid w:val="00AB1C91"/>
    <w:rsid w:val="00AB1D15"/>
    <w:rsid w:val="00AB1DAF"/>
    <w:rsid w:val="00AB2E68"/>
    <w:rsid w:val="00AB32BF"/>
    <w:rsid w:val="00AB343B"/>
    <w:rsid w:val="00AB345D"/>
    <w:rsid w:val="00AB3705"/>
    <w:rsid w:val="00AB3A28"/>
    <w:rsid w:val="00AB3A63"/>
    <w:rsid w:val="00AB3B7F"/>
    <w:rsid w:val="00AB408B"/>
    <w:rsid w:val="00AB4230"/>
    <w:rsid w:val="00AB429C"/>
    <w:rsid w:val="00AB4996"/>
    <w:rsid w:val="00AB4A2D"/>
    <w:rsid w:val="00AB5023"/>
    <w:rsid w:val="00AB556B"/>
    <w:rsid w:val="00AB585A"/>
    <w:rsid w:val="00AB6050"/>
    <w:rsid w:val="00AB620F"/>
    <w:rsid w:val="00AB64FE"/>
    <w:rsid w:val="00AB662F"/>
    <w:rsid w:val="00AB6B76"/>
    <w:rsid w:val="00AB6BCE"/>
    <w:rsid w:val="00AB6CE4"/>
    <w:rsid w:val="00AB6FE0"/>
    <w:rsid w:val="00AB73F3"/>
    <w:rsid w:val="00AB7FBA"/>
    <w:rsid w:val="00AC0314"/>
    <w:rsid w:val="00AC06FF"/>
    <w:rsid w:val="00AC090E"/>
    <w:rsid w:val="00AC0FD0"/>
    <w:rsid w:val="00AC0FE8"/>
    <w:rsid w:val="00AC1779"/>
    <w:rsid w:val="00AC1A5F"/>
    <w:rsid w:val="00AC1B20"/>
    <w:rsid w:val="00AC1BE3"/>
    <w:rsid w:val="00AC1FA6"/>
    <w:rsid w:val="00AC1FBC"/>
    <w:rsid w:val="00AC20D7"/>
    <w:rsid w:val="00AC2377"/>
    <w:rsid w:val="00AC251F"/>
    <w:rsid w:val="00AC26B3"/>
    <w:rsid w:val="00AC2860"/>
    <w:rsid w:val="00AC28AE"/>
    <w:rsid w:val="00AC2FC1"/>
    <w:rsid w:val="00AC3306"/>
    <w:rsid w:val="00AC34BF"/>
    <w:rsid w:val="00AC382B"/>
    <w:rsid w:val="00AC3931"/>
    <w:rsid w:val="00AC39D1"/>
    <w:rsid w:val="00AC430F"/>
    <w:rsid w:val="00AC4389"/>
    <w:rsid w:val="00AC48EB"/>
    <w:rsid w:val="00AC49CF"/>
    <w:rsid w:val="00AC4CE7"/>
    <w:rsid w:val="00AC5415"/>
    <w:rsid w:val="00AC54EE"/>
    <w:rsid w:val="00AC5511"/>
    <w:rsid w:val="00AC576B"/>
    <w:rsid w:val="00AC596C"/>
    <w:rsid w:val="00AC5DD3"/>
    <w:rsid w:val="00AC5DDF"/>
    <w:rsid w:val="00AC6124"/>
    <w:rsid w:val="00AC61D3"/>
    <w:rsid w:val="00AC6AC1"/>
    <w:rsid w:val="00AC6D1F"/>
    <w:rsid w:val="00AC72DF"/>
    <w:rsid w:val="00AC73B0"/>
    <w:rsid w:val="00AC746B"/>
    <w:rsid w:val="00AC77C3"/>
    <w:rsid w:val="00AC796F"/>
    <w:rsid w:val="00AD0168"/>
    <w:rsid w:val="00AD0567"/>
    <w:rsid w:val="00AD0B48"/>
    <w:rsid w:val="00AD0D11"/>
    <w:rsid w:val="00AD0D70"/>
    <w:rsid w:val="00AD0FB8"/>
    <w:rsid w:val="00AD1038"/>
    <w:rsid w:val="00AD10BD"/>
    <w:rsid w:val="00AD1253"/>
    <w:rsid w:val="00AD1308"/>
    <w:rsid w:val="00AD1358"/>
    <w:rsid w:val="00AD1515"/>
    <w:rsid w:val="00AD1AA6"/>
    <w:rsid w:val="00AD1B2D"/>
    <w:rsid w:val="00AD21C5"/>
    <w:rsid w:val="00AD2239"/>
    <w:rsid w:val="00AD28F9"/>
    <w:rsid w:val="00AD291E"/>
    <w:rsid w:val="00AD2D45"/>
    <w:rsid w:val="00AD2D85"/>
    <w:rsid w:val="00AD2E3D"/>
    <w:rsid w:val="00AD3386"/>
    <w:rsid w:val="00AD3685"/>
    <w:rsid w:val="00AD3811"/>
    <w:rsid w:val="00AD39AA"/>
    <w:rsid w:val="00AD3AFE"/>
    <w:rsid w:val="00AD4213"/>
    <w:rsid w:val="00AD432D"/>
    <w:rsid w:val="00AD47C8"/>
    <w:rsid w:val="00AD49C8"/>
    <w:rsid w:val="00AD4A0C"/>
    <w:rsid w:val="00AD4F06"/>
    <w:rsid w:val="00AD4FD4"/>
    <w:rsid w:val="00AD5610"/>
    <w:rsid w:val="00AD5681"/>
    <w:rsid w:val="00AD5A25"/>
    <w:rsid w:val="00AD5BE0"/>
    <w:rsid w:val="00AD5ED9"/>
    <w:rsid w:val="00AD5F23"/>
    <w:rsid w:val="00AD6032"/>
    <w:rsid w:val="00AD654F"/>
    <w:rsid w:val="00AD6634"/>
    <w:rsid w:val="00AD6726"/>
    <w:rsid w:val="00AD6A8C"/>
    <w:rsid w:val="00AD6B3D"/>
    <w:rsid w:val="00AD6C2C"/>
    <w:rsid w:val="00AD6E61"/>
    <w:rsid w:val="00AD71B2"/>
    <w:rsid w:val="00AD79F4"/>
    <w:rsid w:val="00AD7B0A"/>
    <w:rsid w:val="00AD7C8D"/>
    <w:rsid w:val="00AD7EAB"/>
    <w:rsid w:val="00AE01A6"/>
    <w:rsid w:val="00AE0A74"/>
    <w:rsid w:val="00AE0D87"/>
    <w:rsid w:val="00AE0E35"/>
    <w:rsid w:val="00AE12D0"/>
    <w:rsid w:val="00AE14C1"/>
    <w:rsid w:val="00AE1D04"/>
    <w:rsid w:val="00AE1D4B"/>
    <w:rsid w:val="00AE1ED9"/>
    <w:rsid w:val="00AE1F04"/>
    <w:rsid w:val="00AE20D6"/>
    <w:rsid w:val="00AE2123"/>
    <w:rsid w:val="00AE216B"/>
    <w:rsid w:val="00AE2305"/>
    <w:rsid w:val="00AE2639"/>
    <w:rsid w:val="00AE2B51"/>
    <w:rsid w:val="00AE33C4"/>
    <w:rsid w:val="00AE342E"/>
    <w:rsid w:val="00AE36C9"/>
    <w:rsid w:val="00AE3A33"/>
    <w:rsid w:val="00AE3B30"/>
    <w:rsid w:val="00AE3D90"/>
    <w:rsid w:val="00AE4187"/>
    <w:rsid w:val="00AE4528"/>
    <w:rsid w:val="00AE4B44"/>
    <w:rsid w:val="00AE4C43"/>
    <w:rsid w:val="00AE5651"/>
    <w:rsid w:val="00AE5807"/>
    <w:rsid w:val="00AE5836"/>
    <w:rsid w:val="00AE5B34"/>
    <w:rsid w:val="00AE5D00"/>
    <w:rsid w:val="00AE6013"/>
    <w:rsid w:val="00AE61FD"/>
    <w:rsid w:val="00AE6283"/>
    <w:rsid w:val="00AE6284"/>
    <w:rsid w:val="00AE6320"/>
    <w:rsid w:val="00AE63B2"/>
    <w:rsid w:val="00AE6672"/>
    <w:rsid w:val="00AE6D6E"/>
    <w:rsid w:val="00AE7B76"/>
    <w:rsid w:val="00AE7B9C"/>
    <w:rsid w:val="00AE7D76"/>
    <w:rsid w:val="00AF048C"/>
    <w:rsid w:val="00AF080C"/>
    <w:rsid w:val="00AF0C6C"/>
    <w:rsid w:val="00AF0CCA"/>
    <w:rsid w:val="00AF1AD3"/>
    <w:rsid w:val="00AF1EC0"/>
    <w:rsid w:val="00AF1F7F"/>
    <w:rsid w:val="00AF253E"/>
    <w:rsid w:val="00AF2633"/>
    <w:rsid w:val="00AF280A"/>
    <w:rsid w:val="00AF287B"/>
    <w:rsid w:val="00AF2928"/>
    <w:rsid w:val="00AF2AB3"/>
    <w:rsid w:val="00AF3143"/>
    <w:rsid w:val="00AF319E"/>
    <w:rsid w:val="00AF34C8"/>
    <w:rsid w:val="00AF3824"/>
    <w:rsid w:val="00AF387C"/>
    <w:rsid w:val="00AF3CEC"/>
    <w:rsid w:val="00AF3D4D"/>
    <w:rsid w:val="00AF477E"/>
    <w:rsid w:val="00AF4AD9"/>
    <w:rsid w:val="00AF4C5B"/>
    <w:rsid w:val="00AF4C98"/>
    <w:rsid w:val="00AF54CE"/>
    <w:rsid w:val="00AF5BF5"/>
    <w:rsid w:val="00AF5EE9"/>
    <w:rsid w:val="00AF6325"/>
    <w:rsid w:val="00AF64EE"/>
    <w:rsid w:val="00AF656E"/>
    <w:rsid w:val="00AF6EA0"/>
    <w:rsid w:val="00AF70CD"/>
    <w:rsid w:val="00AF7110"/>
    <w:rsid w:val="00AF756D"/>
    <w:rsid w:val="00AF7631"/>
    <w:rsid w:val="00AF76B1"/>
    <w:rsid w:val="00AF7842"/>
    <w:rsid w:val="00AF7A2A"/>
    <w:rsid w:val="00AF7B65"/>
    <w:rsid w:val="00AF7CFD"/>
    <w:rsid w:val="00AF7F3E"/>
    <w:rsid w:val="00AF7F73"/>
    <w:rsid w:val="00AF7FC0"/>
    <w:rsid w:val="00B00064"/>
    <w:rsid w:val="00B0053E"/>
    <w:rsid w:val="00B0083F"/>
    <w:rsid w:val="00B00842"/>
    <w:rsid w:val="00B00CB5"/>
    <w:rsid w:val="00B00D1F"/>
    <w:rsid w:val="00B00D50"/>
    <w:rsid w:val="00B00D62"/>
    <w:rsid w:val="00B012C1"/>
    <w:rsid w:val="00B01642"/>
    <w:rsid w:val="00B01925"/>
    <w:rsid w:val="00B01A94"/>
    <w:rsid w:val="00B01F04"/>
    <w:rsid w:val="00B02539"/>
    <w:rsid w:val="00B02661"/>
    <w:rsid w:val="00B026B3"/>
    <w:rsid w:val="00B02821"/>
    <w:rsid w:val="00B02BB9"/>
    <w:rsid w:val="00B02ECC"/>
    <w:rsid w:val="00B034D3"/>
    <w:rsid w:val="00B03619"/>
    <w:rsid w:val="00B0378E"/>
    <w:rsid w:val="00B037FA"/>
    <w:rsid w:val="00B038FE"/>
    <w:rsid w:val="00B03B57"/>
    <w:rsid w:val="00B03C86"/>
    <w:rsid w:val="00B03E10"/>
    <w:rsid w:val="00B040CE"/>
    <w:rsid w:val="00B042E9"/>
    <w:rsid w:val="00B0461D"/>
    <w:rsid w:val="00B046F1"/>
    <w:rsid w:val="00B04B2A"/>
    <w:rsid w:val="00B04F6F"/>
    <w:rsid w:val="00B05669"/>
    <w:rsid w:val="00B059AF"/>
    <w:rsid w:val="00B059D5"/>
    <w:rsid w:val="00B05D52"/>
    <w:rsid w:val="00B0640F"/>
    <w:rsid w:val="00B0677D"/>
    <w:rsid w:val="00B06851"/>
    <w:rsid w:val="00B069BC"/>
    <w:rsid w:val="00B06A91"/>
    <w:rsid w:val="00B06EF3"/>
    <w:rsid w:val="00B073E3"/>
    <w:rsid w:val="00B0771A"/>
    <w:rsid w:val="00B077F1"/>
    <w:rsid w:val="00B07A36"/>
    <w:rsid w:val="00B07C35"/>
    <w:rsid w:val="00B07C51"/>
    <w:rsid w:val="00B07DDC"/>
    <w:rsid w:val="00B07E35"/>
    <w:rsid w:val="00B10428"/>
    <w:rsid w:val="00B104E9"/>
    <w:rsid w:val="00B10BFA"/>
    <w:rsid w:val="00B10CFF"/>
    <w:rsid w:val="00B11270"/>
    <w:rsid w:val="00B112C0"/>
    <w:rsid w:val="00B114B3"/>
    <w:rsid w:val="00B12169"/>
    <w:rsid w:val="00B12262"/>
    <w:rsid w:val="00B124C7"/>
    <w:rsid w:val="00B12D44"/>
    <w:rsid w:val="00B135C1"/>
    <w:rsid w:val="00B1368D"/>
    <w:rsid w:val="00B13AFF"/>
    <w:rsid w:val="00B13F0E"/>
    <w:rsid w:val="00B1405F"/>
    <w:rsid w:val="00B1448E"/>
    <w:rsid w:val="00B1455B"/>
    <w:rsid w:val="00B14C25"/>
    <w:rsid w:val="00B14CD6"/>
    <w:rsid w:val="00B14CE8"/>
    <w:rsid w:val="00B14D2F"/>
    <w:rsid w:val="00B150FF"/>
    <w:rsid w:val="00B151D9"/>
    <w:rsid w:val="00B154AF"/>
    <w:rsid w:val="00B15513"/>
    <w:rsid w:val="00B15889"/>
    <w:rsid w:val="00B15942"/>
    <w:rsid w:val="00B15971"/>
    <w:rsid w:val="00B15A4B"/>
    <w:rsid w:val="00B15D51"/>
    <w:rsid w:val="00B16360"/>
    <w:rsid w:val="00B16525"/>
    <w:rsid w:val="00B165A1"/>
    <w:rsid w:val="00B16869"/>
    <w:rsid w:val="00B16BA9"/>
    <w:rsid w:val="00B16E02"/>
    <w:rsid w:val="00B1736A"/>
    <w:rsid w:val="00B17489"/>
    <w:rsid w:val="00B17510"/>
    <w:rsid w:val="00B17657"/>
    <w:rsid w:val="00B1768F"/>
    <w:rsid w:val="00B1782B"/>
    <w:rsid w:val="00B179A9"/>
    <w:rsid w:val="00B17D1B"/>
    <w:rsid w:val="00B200EC"/>
    <w:rsid w:val="00B2027C"/>
    <w:rsid w:val="00B205EE"/>
    <w:rsid w:val="00B20CFC"/>
    <w:rsid w:val="00B20DF9"/>
    <w:rsid w:val="00B20EB1"/>
    <w:rsid w:val="00B218F1"/>
    <w:rsid w:val="00B21C13"/>
    <w:rsid w:val="00B22323"/>
    <w:rsid w:val="00B2267B"/>
    <w:rsid w:val="00B227E0"/>
    <w:rsid w:val="00B22C20"/>
    <w:rsid w:val="00B22F07"/>
    <w:rsid w:val="00B22F3F"/>
    <w:rsid w:val="00B22F4B"/>
    <w:rsid w:val="00B2310F"/>
    <w:rsid w:val="00B237A6"/>
    <w:rsid w:val="00B23E26"/>
    <w:rsid w:val="00B23FDE"/>
    <w:rsid w:val="00B24158"/>
    <w:rsid w:val="00B24181"/>
    <w:rsid w:val="00B241BC"/>
    <w:rsid w:val="00B24B95"/>
    <w:rsid w:val="00B24D29"/>
    <w:rsid w:val="00B24D3D"/>
    <w:rsid w:val="00B24FDD"/>
    <w:rsid w:val="00B25215"/>
    <w:rsid w:val="00B25269"/>
    <w:rsid w:val="00B253E2"/>
    <w:rsid w:val="00B25591"/>
    <w:rsid w:val="00B2584A"/>
    <w:rsid w:val="00B25C5F"/>
    <w:rsid w:val="00B25D24"/>
    <w:rsid w:val="00B25FA2"/>
    <w:rsid w:val="00B26D43"/>
    <w:rsid w:val="00B26D61"/>
    <w:rsid w:val="00B26DE2"/>
    <w:rsid w:val="00B273E2"/>
    <w:rsid w:val="00B27783"/>
    <w:rsid w:val="00B27930"/>
    <w:rsid w:val="00B279E6"/>
    <w:rsid w:val="00B27E94"/>
    <w:rsid w:val="00B3004F"/>
    <w:rsid w:val="00B303B6"/>
    <w:rsid w:val="00B3043E"/>
    <w:rsid w:val="00B30986"/>
    <w:rsid w:val="00B30A0D"/>
    <w:rsid w:val="00B30A2E"/>
    <w:rsid w:val="00B30C11"/>
    <w:rsid w:val="00B30DAA"/>
    <w:rsid w:val="00B31006"/>
    <w:rsid w:val="00B31229"/>
    <w:rsid w:val="00B315BB"/>
    <w:rsid w:val="00B3161C"/>
    <w:rsid w:val="00B318C8"/>
    <w:rsid w:val="00B319C2"/>
    <w:rsid w:val="00B31AFA"/>
    <w:rsid w:val="00B31C65"/>
    <w:rsid w:val="00B31D10"/>
    <w:rsid w:val="00B31EFD"/>
    <w:rsid w:val="00B31F2A"/>
    <w:rsid w:val="00B32698"/>
    <w:rsid w:val="00B32719"/>
    <w:rsid w:val="00B32A7E"/>
    <w:rsid w:val="00B32B33"/>
    <w:rsid w:val="00B333D8"/>
    <w:rsid w:val="00B335BE"/>
    <w:rsid w:val="00B33C0D"/>
    <w:rsid w:val="00B33F2E"/>
    <w:rsid w:val="00B34525"/>
    <w:rsid w:val="00B34786"/>
    <w:rsid w:val="00B348CA"/>
    <w:rsid w:val="00B34A5C"/>
    <w:rsid w:val="00B35053"/>
    <w:rsid w:val="00B351CA"/>
    <w:rsid w:val="00B35268"/>
    <w:rsid w:val="00B35287"/>
    <w:rsid w:val="00B3530A"/>
    <w:rsid w:val="00B353D2"/>
    <w:rsid w:val="00B354A9"/>
    <w:rsid w:val="00B35832"/>
    <w:rsid w:val="00B35E0E"/>
    <w:rsid w:val="00B35F23"/>
    <w:rsid w:val="00B35FD4"/>
    <w:rsid w:val="00B36705"/>
    <w:rsid w:val="00B36968"/>
    <w:rsid w:val="00B36C35"/>
    <w:rsid w:val="00B36D99"/>
    <w:rsid w:val="00B36E2B"/>
    <w:rsid w:val="00B36E6F"/>
    <w:rsid w:val="00B36EA5"/>
    <w:rsid w:val="00B36F5D"/>
    <w:rsid w:val="00B37115"/>
    <w:rsid w:val="00B37183"/>
    <w:rsid w:val="00B3741A"/>
    <w:rsid w:val="00B37A67"/>
    <w:rsid w:val="00B37F68"/>
    <w:rsid w:val="00B4066E"/>
    <w:rsid w:val="00B40995"/>
    <w:rsid w:val="00B40EE9"/>
    <w:rsid w:val="00B412CF"/>
    <w:rsid w:val="00B41A9B"/>
    <w:rsid w:val="00B41D64"/>
    <w:rsid w:val="00B41DC5"/>
    <w:rsid w:val="00B421B5"/>
    <w:rsid w:val="00B42368"/>
    <w:rsid w:val="00B42609"/>
    <w:rsid w:val="00B4270B"/>
    <w:rsid w:val="00B4270C"/>
    <w:rsid w:val="00B42884"/>
    <w:rsid w:val="00B42C4E"/>
    <w:rsid w:val="00B42DED"/>
    <w:rsid w:val="00B43267"/>
    <w:rsid w:val="00B43639"/>
    <w:rsid w:val="00B43D7D"/>
    <w:rsid w:val="00B43E20"/>
    <w:rsid w:val="00B43EAD"/>
    <w:rsid w:val="00B43EDA"/>
    <w:rsid w:val="00B44049"/>
    <w:rsid w:val="00B44304"/>
    <w:rsid w:val="00B4444C"/>
    <w:rsid w:val="00B44809"/>
    <w:rsid w:val="00B45665"/>
    <w:rsid w:val="00B45A24"/>
    <w:rsid w:val="00B45C3A"/>
    <w:rsid w:val="00B461AF"/>
    <w:rsid w:val="00B461C6"/>
    <w:rsid w:val="00B461F6"/>
    <w:rsid w:val="00B46657"/>
    <w:rsid w:val="00B4687C"/>
    <w:rsid w:val="00B46B32"/>
    <w:rsid w:val="00B46B92"/>
    <w:rsid w:val="00B46FA2"/>
    <w:rsid w:val="00B474BE"/>
    <w:rsid w:val="00B47594"/>
    <w:rsid w:val="00B479E4"/>
    <w:rsid w:val="00B47BF6"/>
    <w:rsid w:val="00B47D6B"/>
    <w:rsid w:val="00B50139"/>
    <w:rsid w:val="00B502B6"/>
    <w:rsid w:val="00B507D9"/>
    <w:rsid w:val="00B51607"/>
    <w:rsid w:val="00B51974"/>
    <w:rsid w:val="00B519D4"/>
    <w:rsid w:val="00B51BEA"/>
    <w:rsid w:val="00B52485"/>
    <w:rsid w:val="00B524BC"/>
    <w:rsid w:val="00B527CB"/>
    <w:rsid w:val="00B5288B"/>
    <w:rsid w:val="00B5352F"/>
    <w:rsid w:val="00B53990"/>
    <w:rsid w:val="00B53F43"/>
    <w:rsid w:val="00B54125"/>
    <w:rsid w:val="00B54695"/>
    <w:rsid w:val="00B54AEC"/>
    <w:rsid w:val="00B54C2D"/>
    <w:rsid w:val="00B54F62"/>
    <w:rsid w:val="00B55184"/>
    <w:rsid w:val="00B552C2"/>
    <w:rsid w:val="00B55502"/>
    <w:rsid w:val="00B55816"/>
    <w:rsid w:val="00B558F6"/>
    <w:rsid w:val="00B55963"/>
    <w:rsid w:val="00B55ABC"/>
    <w:rsid w:val="00B560A0"/>
    <w:rsid w:val="00B56261"/>
    <w:rsid w:val="00B56327"/>
    <w:rsid w:val="00B566F5"/>
    <w:rsid w:val="00B56920"/>
    <w:rsid w:val="00B56A16"/>
    <w:rsid w:val="00B56AAF"/>
    <w:rsid w:val="00B56FEB"/>
    <w:rsid w:val="00B56FF6"/>
    <w:rsid w:val="00B575A6"/>
    <w:rsid w:val="00B578A6"/>
    <w:rsid w:val="00B57B5C"/>
    <w:rsid w:val="00B57CAE"/>
    <w:rsid w:val="00B57CAF"/>
    <w:rsid w:val="00B6012E"/>
    <w:rsid w:val="00B606DE"/>
    <w:rsid w:val="00B60944"/>
    <w:rsid w:val="00B60F2C"/>
    <w:rsid w:val="00B611C6"/>
    <w:rsid w:val="00B61372"/>
    <w:rsid w:val="00B618B7"/>
    <w:rsid w:val="00B61DD8"/>
    <w:rsid w:val="00B621B4"/>
    <w:rsid w:val="00B6253C"/>
    <w:rsid w:val="00B6277F"/>
    <w:rsid w:val="00B62DBC"/>
    <w:rsid w:val="00B62FA5"/>
    <w:rsid w:val="00B6300C"/>
    <w:rsid w:val="00B631B7"/>
    <w:rsid w:val="00B633FD"/>
    <w:rsid w:val="00B6358B"/>
    <w:rsid w:val="00B646CF"/>
    <w:rsid w:val="00B64885"/>
    <w:rsid w:val="00B6489C"/>
    <w:rsid w:val="00B64B13"/>
    <w:rsid w:val="00B64E0D"/>
    <w:rsid w:val="00B65297"/>
    <w:rsid w:val="00B65361"/>
    <w:rsid w:val="00B6591C"/>
    <w:rsid w:val="00B659BF"/>
    <w:rsid w:val="00B65BC5"/>
    <w:rsid w:val="00B65D1B"/>
    <w:rsid w:val="00B65D51"/>
    <w:rsid w:val="00B66128"/>
    <w:rsid w:val="00B6612F"/>
    <w:rsid w:val="00B66547"/>
    <w:rsid w:val="00B66909"/>
    <w:rsid w:val="00B66921"/>
    <w:rsid w:val="00B66969"/>
    <w:rsid w:val="00B66C13"/>
    <w:rsid w:val="00B671DC"/>
    <w:rsid w:val="00B675FE"/>
    <w:rsid w:val="00B6782F"/>
    <w:rsid w:val="00B67B7A"/>
    <w:rsid w:val="00B70532"/>
    <w:rsid w:val="00B707DE"/>
    <w:rsid w:val="00B70CAD"/>
    <w:rsid w:val="00B70D05"/>
    <w:rsid w:val="00B71327"/>
    <w:rsid w:val="00B7147B"/>
    <w:rsid w:val="00B717EA"/>
    <w:rsid w:val="00B71884"/>
    <w:rsid w:val="00B71DA6"/>
    <w:rsid w:val="00B72239"/>
    <w:rsid w:val="00B72288"/>
    <w:rsid w:val="00B72667"/>
    <w:rsid w:val="00B72ACD"/>
    <w:rsid w:val="00B72C60"/>
    <w:rsid w:val="00B72D10"/>
    <w:rsid w:val="00B72EFB"/>
    <w:rsid w:val="00B72F53"/>
    <w:rsid w:val="00B732C9"/>
    <w:rsid w:val="00B7342C"/>
    <w:rsid w:val="00B7403C"/>
    <w:rsid w:val="00B74086"/>
    <w:rsid w:val="00B74160"/>
    <w:rsid w:val="00B7430F"/>
    <w:rsid w:val="00B74317"/>
    <w:rsid w:val="00B745DA"/>
    <w:rsid w:val="00B746A7"/>
    <w:rsid w:val="00B7479A"/>
    <w:rsid w:val="00B7482D"/>
    <w:rsid w:val="00B74CC2"/>
    <w:rsid w:val="00B74FBD"/>
    <w:rsid w:val="00B755FB"/>
    <w:rsid w:val="00B7568C"/>
    <w:rsid w:val="00B75A83"/>
    <w:rsid w:val="00B760FA"/>
    <w:rsid w:val="00B762AC"/>
    <w:rsid w:val="00B762DD"/>
    <w:rsid w:val="00B76D34"/>
    <w:rsid w:val="00B770B9"/>
    <w:rsid w:val="00B771CC"/>
    <w:rsid w:val="00B77DB5"/>
    <w:rsid w:val="00B805B6"/>
    <w:rsid w:val="00B80E38"/>
    <w:rsid w:val="00B80E3A"/>
    <w:rsid w:val="00B814AD"/>
    <w:rsid w:val="00B816C5"/>
    <w:rsid w:val="00B81710"/>
    <w:rsid w:val="00B8171A"/>
    <w:rsid w:val="00B817A6"/>
    <w:rsid w:val="00B817B6"/>
    <w:rsid w:val="00B81921"/>
    <w:rsid w:val="00B8199E"/>
    <w:rsid w:val="00B819CA"/>
    <w:rsid w:val="00B81A0B"/>
    <w:rsid w:val="00B81CAE"/>
    <w:rsid w:val="00B82210"/>
    <w:rsid w:val="00B82314"/>
    <w:rsid w:val="00B8233D"/>
    <w:rsid w:val="00B82A0D"/>
    <w:rsid w:val="00B82A13"/>
    <w:rsid w:val="00B82AF0"/>
    <w:rsid w:val="00B82B1E"/>
    <w:rsid w:val="00B82B2A"/>
    <w:rsid w:val="00B82F99"/>
    <w:rsid w:val="00B83006"/>
    <w:rsid w:val="00B83846"/>
    <w:rsid w:val="00B8388C"/>
    <w:rsid w:val="00B83C97"/>
    <w:rsid w:val="00B83F62"/>
    <w:rsid w:val="00B84198"/>
    <w:rsid w:val="00B842F2"/>
    <w:rsid w:val="00B84312"/>
    <w:rsid w:val="00B8453A"/>
    <w:rsid w:val="00B846D6"/>
    <w:rsid w:val="00B84870"/>
    <w:rsid w:val="00B84A52"/>
    <w:rsid w:val="00B84B7B"/>
    <w:rsid w:val="00B851A3"/>
    <w:rsid w:val="00B85505"/>
    <w:rsid w:val="00B856DE"/>
    <w:rsid w:val="00B856F0"/>
    <w:rsid w:val="00B85E9B"/>
    <w:rsid w:val="00B85EBB"/>
    <w:rsid w:val="00B86024"/>
    <w:rsid w:val="00B8619E"/>
    <w:rsid w:val="00B862E1"/>
    <w:rsid w:val="00B863FE"/>
    <w:rsid w:val="00B8697B"/>
    <w:rsid w:val="00B87195"/>
    <w:rsid w:val="00B877D8"/>
    <w:rsid w:val="00B87804"/>
    <w:rsid w:val="00B87BA4"/>
    <w:rsid w:val="00B87BF5"/>
    <w:rsid w:val="00B905E6"/>
    <w:rsid w:val="00B9085B"/>
    <w:rsid w:val="00B90B57"/>
    <w:rsid w:val="00B90D9F"/>
    <w:rsid w:val="00B90F0D"/>
    <w:rsid w:val="00B913A0"/>
    <w:rsid w:val="00B91538"/>
    <w:rsid w:val="00B91631"/>
    <w:rsid w:val="00B91780"/>
    <w:rsid w:val="00B918F9"/>
    <w:rsid w:val="00B9194F"/>
    <w:rsid w:val="00B91B39"/>
    <w:rsid w:val="00B923E9"/>
    <w:rsid w:val="00B92496"/>
    <w:rsid w:val="00B9279E"/>
    <w:rsid w:val="00B9283A"/>
    <w:rsid w:val="00B928CA"/>
    <w:rsid w:val="00B92955"/>
    <w:rsid w:val="00B936BB"/>
    <w:rsid w:val="00B93AD8"/>
    <w:rsid w:val="00B93DED"/>
    <w:rsid w:val="00B93F2F"/>
    <w:rsid w:val="00B94051"/>
    <w:rsid w:val="00B94315"/>
    <w:rsid w:val="00B943BE"/>
    <w:rsid w:val="00B944A3"/>
    <w:rsid w:val="00B944A9"/>
    <w:rsid w:val="00B94743"/>
    <w:rsid w:val="00B949EF"/>
    <w:rsid w:val="00B95074"/>
    <w:rsid w:val="00B957BA"/>
    <w:rsid w:val="00B95864"/>
    <w:rsid w:val="00B95F65"/>
    <w:rsid w:val="00B96052"/>
    <w:rsid w:val="00B96698"/>
    <w:rsid w:val="00B96782"/>
    <w:rsid w:val="00B96859"/>
    <w:rsid w:val="00B96994"/>
    <w:rsid w:val="00B96B8F"/>
    <w:rsid w:val="00B96C59"/>
    <w:rsid w:val="00B96CD2"/>
    <w:rsid w:val="00B96CD6"/>
    <w:rsid w:val="00B96E97"/>
    <w:rsid w:val="00B9720D"/>
    <w:rsid w:val="00B97841"/>
    <w:rsid w:val="00B979B6"/>
    <w:rsid w:val="00B97B0D"/>
    <w:rsid w:val="00B97BC5"/>
    <w:rsid w:val="00BA00AA"/>
    <w:rsid w:val="00BA056D"/>
    <w:rsid w:val="00BA0974"/>
    <w:rsid w:val="00BA0C3E"/>
    <w:rsid w:val="00BA0D83"/>
    <w:rsid w:val="00BA0DCD"/>
    <w:rsid w:val="00BA1033"/>
    <w:rsid w:val="00BA14E8"/>
    <w:rsid w:val="00BA158C"/>
    <w:rsid w:val="00BA18FB"/>
    <w:rsid w:val="00BA1C85"/>
    <w:rsid w:val="00BA29B2"/>
    <w:rsid w:val="00BA2BCE"/>
    <w:rsid w:val="00BA2C85"/>
    <w:rsid w:val="00BA2DCF"/>
    <w:rsid w:val="00BA2E86"/>
    <w:rsid w:val="00BA311A"/>
    <w:rsid w:val="00BA3561"/>
    <w:rsid w:val="00BA3EE4"/>
    <w:rsid w:val="00BA3F1C"/>
    <w:rsid w:val="00BA450F"/>
    <w:rsid w:val="00BA4BDF"/>
    <w:rsid w:val="00BA4C13"/>
    <w:rsid w:val="00BA4CCF"/>
    <w:rsid w:val="00BA521C"/>
    <w:rsid w:val="00BA52D5"/>
    <w:rsid w:val="00BA5383"/>
    <w:rsid w:val="00BA5C47"/>
    <w:rsid w:val="00BA5FEF"/>
    <w:rsid w:val="00BA63FF"/>
    <w:rsid w:val="00BA65DE"/>
    <w:rsid w:val="00BA6703"/>
    <w:rsid w:val="00BA67CF"/>
    <w:rsid w:val="00BA68F4"/>
    <w:rsid w:val="00BA6BDC"/>
    <w:rsid w:val="00BA6C4B"/>
    <w:rsid w:val="00BA6CBA"/>
    <w:rsid w:val="00BA6FF4"/>
    <w:rsid w:val="00BA741C"/>
    <w:rsid w:val="00BA7458"/>
    <w:rsid w:val="00BA771E"/>
    <w:rsid w:val="00BA7831"/>
    <w:rsid w:val="00BA7908"/>
    <w:rsid w:val="00BA7C07"/>
    <w:rsid w:val="00BB019E"/>
    <w:rsid w:val="00BB0557"/>
    <w:rsid w:val="00BB0692"/>
    <w:rsid w:val="00BB06F8"/>
    <w:rsid w:val="00BB0B04"/>
    <w:rsid w:val="00BB0CDC"/>
    <w:rsid w:val="00BB0D22"/>
    <w:rsid w:val="00BB0D26"/>
    <w:rsid w:val="00BB1145"/>
    <w:rsid w:val="00BB11F7"/>
    <w:rsid w:val="00BB1254"/>
    <w:rsid w:val="00BB1648"/>
    <w:rsid w:val="00BB17B9"/>
    <w:rsid w:val="00BB18B7"/>
    <w:rsid w:val="00BB1A51"/>
    <w:rsid w:val="00BB1B51"/>
    <w:rsid w:val="00BB1D32"/>
    <w:rsid w:val="00BB225B"/>
    <w:rsid w:val="00BB231D"/>
    <w:rsid w:val="00BB24CD"/>
    <w:rsid w:val="00BB25BA"/>
    <w:rsid w:val="00BB265B"/>
    <w:rsid w:val="00BB2DD8"/>
    <w:rsid w:val="00BB315E"/>
    <w:rsid w:val="00BB3583"/>
    <w:rsid w:val="00BB3665"/>
    <w:rsid w:val="00BB381E"/>
    <w:rsid w:val="00BB394D"/>
    <w:rsid w:val="00BB3971"/>
    <w:rsid w:val="00BB3E1C"/>
    <w:rsid w:val="00BB457B"/>
    <w:rsid w:val="00BB515A"/>
    <w:rsid w:val="00BB56BF"/>
    <w:rsid w:val="00BB5782"/>
    <w:rsid w:val="00BB579B"/>
    <w:rsid w:val="00BB594F"/>
    <w:rsid w:val="00BB595C"/>
    <w:rsid w:val="00BB5F73"/>
    <w:rsid w:val="00BB633A"/>
    <w:rsid w:val="00BB65F8"/>
    <w:rsid w:val="00BB6948"/>
    <w:rsid w:val="00BB6A05"/>
    <w:rsid w:val="00BB6A7C"/>
    <w:rsid w:val="00BB70B0"/>
    <w:rsid w:val="00BB70FF"/>
    <w:rsid w:val="00BB724D"/>
    <w:rsid w:val="00BB753B"/>
    <w:rsid w:val="00BB7549"/>
    <w:rsid w:val="00BB76A6"/>
    <w:rsid w:val="00BB7BE1"/>
    <w:rsid w:val="00BB7DB4"/>
    <w:rsid w:val="00BB7F67"/>
    <w:rsid w:val="00BC00D6"/>
    <w:rsid w:val="00BC04D6"/>
    <w:rsid w:val="00BC050B"/>
    <w:rsid w:val="00BC060D"/>
    <w:rsid w:val="00BC0A99"/>
    <w:rsid w:val="00BC10A4"/>
    <w:rsid w:val="00BC1141"/>
    <w:rsid w:val="00BC1205"/>
    <w:rsid w:val="00BC1272"/>
    <w:rsid w:val="00BC14C2"/>
    <w:rsid w:val="00BC17AA"/>
    <w:rsid w:val="00BC1EFC"/>
    <w:rsid w:val="00BC2092"/>
    <w:rsid w:val="00BC2253"/>
    <w:rsid w:val="00BC25C0"/>
    <w:rsid w:val="00BC2712"/>
    <w:rsid w:val="00BC32EC"/>
    <w:rsid w:val="00BC36B9"/>
    <w:rsid w:val="00BC3712"/>
    <w:rsid w:val="00BC3910"/>
    <w:rsid w:val="00BC3E1F"/>
    <w:rsid w:val="00BC426F"/>
    <w:rsid w:val="00BC4284"/>
    <w:rsid w:val="00BC43C9"/>
    <w:rsid w:val="00BC4681"/>
    <w:rsid w:val="00BC49B5"/>
    <w:rsid w:val="00BC49CA"/>
    <w:rsid w:val="00BC4D58"/>
    <w:rsid w:val="00BC4E54"/>
    <w:rsid w:val="00BC5072"/>
    <w:rsid w:val="00BC576F"/>
    <w:rsid w:val="00BC59EE"/>
    <w:rsid w:val="00BC5A56"/>
    <w:rsid w:val="00BC5DC4"/>
    <w:rsid w:val="00BC5E2B"/>
    <w:rsid w:val="00BC60F2"/>
    <w:rsid w:val="00BC62EB"/>
    <w:rsid w:val="00BC683B"/>
    <w:rsid w:val="00BC68E6"/>
    <w:rsid w:val="00BC693E"/>
    <w:rsid w:val="00BC69AB"/>
    <w:rsid w:val="00BC6B36"/>
    <w:rsid w:val="00BC6D02"/>
    <w:rsid w:val="00BC7236"/>
    <w:rsid w:val="00BC7377"/>
    <w:rsid w:val="00BC7441"/>
    <w:rsid w:val="00BC7445"/>
    <w:rsid w:val="00BC76C0"/>
    <w:rsid w:val="00BC799E"/>
    <w:rsid w:val="00BC7BB1"/>
    <w:rsid w:val="00BC7D96"/>
    <w:rsid w:val="00BC7F0B"/>
    <w:rsid w:val="00BD0267"/>
    <w:rsid w:val="00BD02DB"/>
    <w:rsid w:val="00BD03B1"/>
    <w:rsid w:val="00BD0634"/>
    <w:rsid w:val="00BD09C8"/>
    <w:rsid w:val="00BD0BDE"/>
    <w:rsid w:val="00BD0C6D"/>
    <w:rsid w:val="00BD0C71"/>
    <w:rsid w:val="00BD0EBD"/>
    <w:rsid w:val="00BD1223"/>
    <w:rsid w:val="00BD1593"/>
    <w:rsid w:val="00BD17EE"/>
    <w:rsid w:val="00BD1923"/>
    <w:rsid w:val="00BD198B"/>
    <w:rsid w:val="00BD1CFA"/>
    <w:rsid w:val="00BD1DD6"/>
    <w:rsid w:val="00BD2223"/>
    <w:rsid w:val="00BD26B8"/>
    <w:rsid w:val="00BD274E"/>
    <w:rsid w:val="00BD27BB"/>
    <w:rsid w:val="00BD2A4F"/>
    <w:rsid w:val="00BD2B19"/>
    <w:rsid w:val="00BD2B36"/>
    <w:rsid w:val="00BD30C3"/>
    <w:rsid w:val="00BD341F"/>
    <w:rsid w:val="00BD3627"/>
    <w:rsid w:val="00BD36A1"/>
    <w:rsid w:val="00BD43EF"/>
    <w:rsid w:val="00BD4938"/>
    <w:rsid w:val="00BD4ADF"/>
    <w:rsid w:val="00BD50BD"/>
    <w:rsid w:val="00BD54B0"/>
    <w:rsid w:val="00BD55F8"/>
    <w:rsid w:val="00BD56E9"/>
    <w:rsid w:val="00BD5A3D"/>
    <w:rsid w:val="00BD5ADB"/>
    <w:rsid w:val="00BD5EA0"/>
    <w:rsid w:val="00BD68FD"/>
    <w:rsid w:val="00BD6D06"/>
    <w:rsid w:val="00BD7131"/>
    <w:rsid w:val="00BD71BE"/>
    <w:rsid w:val="00BD7222"/>
    <w:rsid w:val="00BD75DE"/>
    <w:rsid w:val="00BD7620"/>
    <w:rsid w:val="00BD76E0"/>
    <w:rsid w:val="00BE01ED"/>
    <w:rsid w:val="00BE038D"/>
    <w:rsid w:val="00BE03AF"/>
    <w:rsid w:val="00BE0491"/>
    <w:rsid w:val="00BE05FC"/>
    <w:rsid w:val="00BE0C35"/>
    <w:rsid w:val="00BE0E81"/>
    <w:rsid w:val="00BE17FA"/>
    <w:rsid w:val="00BE18B9"/>
    <w:rsid w:val="00BE1E7A"/>
    <w:rsid w:val="00BE1F1A"/>
    <w:rsid w:val="00BE2408"/>
    <w:rsid w:val="00BE249F"/>
    <w:rsid w:val="00BE2564"/>
    <w:rsid w:val="00BE265D"/>
    <w:rsid w:val="00BE2862"/>
    <w:rsid w:val="00BE313C"/>
    <w:rsid w:val="00BE35A9"/>
    <w:rsid w:val="00BE3754"/>
    <w:rsid w:val="00BE387F"/>
    <w:rsid w:val="00BE39A0"/>
    <w:rsid w:val="00BE3F42"/>
    <w:rsid w:val="00BE4241"/>
    <w:rsid w:val="00BE42F2"/>
    <w:rsid w:val="00BE5258"/>
    <w:rsid w:val="00BE5505"/>
    <w:rsid w:val="00BE55E4"/>
    <w:rsid w:val="00BE5E18"/>
    <w:rsid w:val="00BE650F"/>
    <w:rsid w:val="00BE674D"/>
    <w:rsid w:val="00BE6BD0"/>
    <w:rsid w:val="00BE6D7E"/>
    <w:rsid w:val="00BE6F1C"/>
    <w:rsid w:val="00BE724E"/>
    <w:rsid w:val="00BE76DB"/>
    <w:rsid w:val="00BE77AA"/>
    <w:rsid w:val="00BE7837"/>
    <w:rsid w:val="00BE7D48"/>
    <w:rsid w:val="00BE7DE0"/>
    <w:rsid w:val="00BE7F98"/>
    <w:rsid w:val="00BF0027"/>
    <w:rsid w:val="00BF0079"/>
    <w:rsid w:val="00BF06A4"/>
    <w:rsid w:val="00BF06BC"/>
    <w:rsid w:val="00BF0A7E"/>
    <w:rsid w:val="00BF11E7"/>
    <w:rsid w:val="00BF12FD"/>
    <w:rsid w:val="00BF14B3"/>
    <w:rsid w:val="00BF16A2"/>
    <w:rsid w:val="00BF16B0"/>
    <w:rsid w:val="00BF183B"/>
    <w:rsid w:val="00BF1ADE"/>
    <w:rsid w:val="00BF1C3B"/>
    <w:rsid w:val="00BF249C"/>
    <w:rsid w:val="00BF265A"/>
    <w:rsid w:val="00BF29E2"/>
    <w:rsid w:val="00BF29F8"/>
    <w:rsid w:val="00BF2A57"/>
    <w:rsid w:val="00BF2B3D"/>
    <w:rsid w:val="00BF2B6E"/>
    <w:rsid w:val="00BF33E7"/>
    <w:rsid w:val="00BF370B"/>
    <w:rsid w:val="00BF3BEA"/>
    <w:rsid w:val="00BF3D85"/>
    <w:rsid w:val="00BF3E5B"/>
    <w:rsid w:val="00BF461F"/>
    <w:rsid w:val="00BF487E"/>
    <w:rsid w:val="00BF495A"/>
    <w:rsid w:val="00BF4A54"/>
    <w:rsid w:val="00BF4C62"/>
    <w:rsid w:val="00BF4E0A"/>
    <w:rsid w:val="00BF4E37"/>
    <w:rsid w:val="00BF4F6E"/>
    <w:rsid w:val="00BF5291"/>
    <w:rsid w:val="00BF545A"/>
    <w:rsid w:val="00BF5B73"/>
    <w:rsid w:val="00BF5C85"/>
    <w:rsid w:val="00BF5E58"/>
    <w:rsid w:val="00BF60B1"/>
    <w:rsid w:val="00BF64B4"/>
    <w:rsid w:val="00BF6778"/>
    <w:rsid w:val="00BF6E81"/>
    <w:rsid w:val="00BF7046"/>
    <w:rsid w:val="00BF70A1"/>
    <w:rsid w:val="00BF767F"/>
    <w:rsid w:val="00BF7899"/>
    <w:rsid w:val="00BF798F"/>
    <w:rsid w:val="00BF7E8B"/>
    <w:rsid w:val="00C00636"/>
    <w:rsid w:val="00C00C9C"/>
    <w:rsid w:val="00C00DAD"/>
    <w:rsid w:val="00C011E3"/>
    <w:rsid w:val="00C0155F"/>
    <w:rsid w:val="00C017EE"/>
    <w:rsid w:val="00C01825"/>
    <w:rsid w:val="00C01979"/>
    <w:rsid w:val="00C01CD6"/>
    <w:rsid w:val="00C01E4F"/>
    <w:rsid w:val="00C01FC7"/>
    <w:rsid w:val="00C020B3"/>
    <w:rsid w:val="00C02257"/>
    <w:rsid w:val="00C023A5"/>
    <w:rsid w:val="00C02756"/>
    <w:rsid w:val="00C02796"/>
    <w:rsid w:val="00C027F2"/>
    <w:rsid w:val="00C02FCC"/>
    <w:rsid w:val="00C0310D"/>
    <w:rsid w:val="00C0389B"/>
    <w:rsid w:val="00C03DDF"/>
    <w:rsid w:val="00C045F8"/>
    <w:rsid w:val="00C04786"/>
    <w:rsid w:val="00C049EF"/>
    <w:rsid w:val="00C04B15"/>
    <w:rsid w:val="00C04B7B"/>
    <w:rsid w:val="00C04D87"/>
    <w:rsid w:val="00C05220"/>
    <w:rsid w:val="00C05547"/>
    <w:rsid w:val="00C05ACF"/>
    <w:rsid w:val="00C05BDE"/>
    <w:rsid w:val="00C05EBA"/>
    <w:rsid w:val="00C05F8F"/>
    <w:rsid w:val="00C060A0"/>
    <w:rsid w:val="00C061BE"/>
    <w:rsid w:val="00C062B2"/>
    <w:rsid w:val="00C06310"/>
    <w:rsid w:val="00C065D0"/>
    <w:rsid w:val="00C06D00"/>
    <w:rsid w:val="00C06DC8"/>
    <w:rsid w:val="00C07034"/>
    <w:rsid w:val="00C07303"/>
    <w:rsid w:val="00C07C2E"/>
    <w:rsid w:val="00C07D4A"/>
    <w:rsid w:val="00C07ED2"/>
    <w:rsid w:val="00C10503"/>
    <w:rsid w:val="00C10660"/>
    <w:rsid w:val="00C106C3"/>
    <w:rsid w:val="00C10A7E"/>
    <w:rsid w:val="00C10C88"/>
    <w:rsid w:val="00C110AB"/>
    <w:rsid w:val="00C11161"/>
    <w:rsid w:val="00C1182A"/>
    <w:rsid w:val="00C118A3"/>
    <w:rsid w:val="00C11ABC"/>
    <w:rsid w:val="00C11F17"/>
    <w:rsid w:val="00C121E2"/>
    <w:rsid w:val="00C122BB"/>
    <w:rsid w:val="00C12513"/>
    <w:rsid w:val="00C1276B"/>
    <w:rsid w:val="00C128A0"/>
    <w:rsid w:val="00C12A27"/>
    <w:rsid w:val="00C12B7C"/>
    <w:rsid w:val="00C12CD0"/>
    <w:rsid w:val="00C12D59"/>
    <w:rsid w:val="00C12DE5"/>
    <w:rsid w:val="00C12E4B"/>
    <w:rsid w:val="00C12E91"/>
    <w:rsid w:val="00C12E9D"/>
    <w:rsid w:val="00C12F56"/>
    <w:rsid w:val="00C135F2"/>
    <w:rsid w:val="00C13788"/>
    <w:rsid w:val="00C1438E"/>
    <w:rsid w:val="00C1495E"/>
    <w:rsid w:val="00C14A46"/>
    <w:rsid w:val="00C14D2B"/>
    <w:rsid w:val="00C1566C"/>
    <w:rsid w:val="00C15708"/>
    <w:rsid w:val="00C15D94"/>
    <w:rsid w:val="00C15DD2"/>
    <w:rsid w:val="00C16069"/>
    <w:rsid w:val="00C1607F"/>
    <w:rsid w:val="00C16214"/>
    <w:rsid w:val="00C1661B"/>
    <w:rsid w:val="00C16781"/>
    <w:rsid w:val="00C168ED"/>
    <w:rsid w:val="00C16AEA"/>
    <w:rsid w:val="00C16C6E"/>
    <w:rsid w:val="00C16CC4"/>
    <w:rsid w:val="00C16DC8"/>
    <w:rsid w:val="00C1732D"/>
    <w:rsid w:val="00C173C5"/>
    <w:rsid w:val="00C176EB"/>
    <w:rsid w:val="00C17921"/>
    <w:rsid w:val="00C179EE"/>
    <w:rsid w:val="00C17C08"/>
    <w:rsid w:val="00C17D12"/>
    <w:rsid w:val="00C17E97"/>
    <w:rsid w:val="00C17EA9"/>
    <w:rsid w:val="00C20102"/>
    <w:rsid w:val="00C20312"/>
    <w:rsid w:val="00C20412"/>
    <w:rsid w:val="00C2072D"/>
    <w:rsid w:val="00C2073E"/>
    <w:rsid w:val="00C209C2"/>
    <w:rsid w:val="00C20BE5"/>
    <w:rsid w:val="00C20D0B"/>
    <w:rsid w:val="00C20D95"/>
    <w:rsid w:val="00C20F8D"/>
    <w:rsid w:val="00C210A6"/>
    <w:rsid w:val="00C21758"/>
    <w:rsid w:val="00C21942"/>
    <w:rsid w:val="00C21A9F"/>
    <w:rsid w:val="00C22148"/>
    <w:rsid w:val="00C2233D"/>
    <w:rsid w:val="00C2234E"/>
    <w:rsid w:val="00C22467"/>
    <w:rsid w:val="00C226E7"/>
    <w:rsid w:val="00C22734"/>
    <w:rsid w:val="00C22908"/>
    <w:rsid w:val="00C22EE0"/>
    <w:rsid w:val="00C230E7"/>
    <w:rsid w:val="00C23221"/>
    <w:rsid w:val="00C23285"/>
    <w:rsid w:val="00C23DF3"/>
    <w:rsid w:val="00C241A3"/>
    <w:rsid w:val="00C243B8"/>
    <w:rsid w:val="00C245CD"/>
    <w:rsid w:val="00C2478B"/>
    <w:rsid w:val="00C24A16"/>
    <w:rsid w:val="00C24ADE"/>
    <w:rsid w:val="00C24F74"/>
    <w:rsid w:val="00C2526B"/>
    <w:rsid w:val="00C2548D"/>
    <w:rsid w:val="00C2555B"/>
    <w:rsid w:val="00C25703"/>
    <w:rsid w:val="00C2572C"/>
    <w:rsid w:val="00C259CD"/>
    <w:rsid w:val="00C25ADE"/>
    <w:rsid w:val="00C25F18"/>
    <w:rsid w:val="00C263AD"/>
    <w:rsid w:val="00C26442"/>
    <w:rsid w:val="00C26DA8"/>
    <w:rsid w:val="00C26E00"/>
    <w:rsid w:val="00C2734A"/>
    <w:rsid w:val="00C273F0"/>
    <w:rsid w:val="00C27429"/>
    <w:rsid w:val="00C275C1"/>
    <w:rsid w:val="00C2796E"/>
    <w:rsid w:val="00C27976"/>
    <w:rsid w:val="00C27B8B"/>
    <w:rsid w:val="00C27D79"/>
    <w:rsid w:val="00C30075"/>
    <w:rsid w:val="00C304F7"/>
    <w:rsid w:val="00C30643"/>
    <w:rsid w:val="00C30983"/>
    <w:rsid w:val="00C30ACB"/>
    <w:rsid w:val="00C31740"/>
    <w:rsid w:val="00C31B00"/>
    <w:rsid w:val="00C31B93"/>
    <w:rsid w:val="00C31BB7"/>
    <w:rsid w:val="00C320BC"/>
    <w:rsid w:val="00C3233A"/>
    <w:rsid w:val="00C323F3"/>
    <w:rsid w:val="00C32938"/>
    <w:rsid w:val="00C334C5"/>
    <w:rsid w:val="00C33C76"/>
    <w:rsid w:val="00C33F75"/>
    <w:rsid w:val="00C3406C"/>
    <w:rsid w:val="00C340D2"/>
    <w:rsid w:val="00C341F6"/>
    <w:rsid w:val="00C34330"/>
    <w:rsid w:val="00C344A4"/>
    <w:rsid w:val="00C3477F"/>
    <w:rsid w:val="00C348B3"/>
    <w:rsid w:val="00C34E22"/>
    <w:rsid w:val="00C350A0"/>
    <w:rsid w:val="00C35597"/>
    <w:rsid w:val="00C35673"/>
    <w:rsid w:val="00C36644"/>
    <w:rsid w:val="00C3667D"/>
    <w:rsid w:val="00C36747"/>
    <w:rsid w:val="00C369F1"/>
    <w:rsid w:val="00C36D25"/>
    <w:rsid w:val="00C37064"/>
    <w:rsid w:val="00C3714E"/>
    <w:rsid w:val="00C37179"/>
    <w:rsid w:val="00C371C0"/>
    <w:rsid w:val="00C37570"/>
    <w:rsid w:val="00C37777"/>
    <w:rsid w:val="00C37861"/>
    <w:rsid w:val="00C3789C"/>
    <w:rsid w:val="00C37ACC"/>
    <w:rsid w:val="00C37BA3"/>
    <w:rsid w:val="00C37E6B"/>
    <w:rsid w:val="00C37EE0"/>
    <w:rsid w:val="00C4005F"/>
    <w:rsid w:val="00C4044C"/>
    <w:rsid w:val="00C404D0"/>
    <w:rsid w:val="00C4096C"/>
    <w:rsid w:val="00C40BFC"/>
    <w:rsid w:val="00C40E5B"/>
    <w:rsid w:val="00C40F59"/>
    <w:rsid w:val="00C41173"/>
    <w:rsid w:val="00C41189"/>
    <w:rsid w:val="00C412E5"/>
    <w:rsid w:val="00C41D22"/>
    <w:rsid w:val="00C42118"/>
    <w:rsid w:val="00C42654"/>
    <w:rsid w:val="00C42664"/>
    <w:rsid w:val="00C42A05"/>
    <w:rsid w:val="00C42CE3"/>
    <w:rsid w:val="00C42D14"/>
    <w:rsid w:val="00C42E81"/>
    <w:rsid w:val="00C43763"/>
    <w:rsid w:val="00C43A92"/>
    <w:rsid w:val="00C43EDA"/>
    <w:rsid w:val="00C43FC3"/>
    <w:rsid w:val="00C4444E"/>
    <w:rsid w:val="00C444B6"/>
    <w:rsid w:val="00C444E8"/>
    <w:rsid w:val="00C44747"/>
    <w:rsid w:val="00C449F1"/>
    <w:rsid w:val="00C44AF1"/>
    <w:rsid w:val="00C44B1D"/>
    <w:rsid w:val="00C45052"/>
    <w:rsid w:val="00C4507B"/>
    <w:rsid w:val="00C45093"/>
    <w:rsid w:val="00C45100"/>
    <w:rsid w:val="00C451D0"/>
    <w:rsid w:val="00C45250"/>
    <w:rsid w:val="00C457A4"/>
    <w:rsid w:val="00C46495"/>
    <w:rsid w:val="00C46560"/>
    <w:rsid w:val="00C4679E"/>
    <w:rsid w:val="00C46A5F"/>
    <w:rsid w:val="00C47198"/>
    <w:rsid w:val="00C472DE"/>
    <w:rsid w:val="00C4775A"/>
    <w:rsid w:val="00C47879"/>
    <w:rsid w:val="00C47992"/>
    <w:rsid w:val="00C47A36"/>
    <w:rsid w:val="00C47D54"/>
    <w:rsid w:val="00C500BC"/>
    <w:rsid w:val="00C502CA"/>
    <w:rsid w:val="00C5072A"/>
    <w:rsid w:val="00C5092F"/>
    <w:rsid w:val="00C50BF3"/>
    <w:rsid w:val="00C50D43"/>
    <w:rsid w:val="00C51213"/>
    <w:rsid w:val="00C51298"/>
    <w:rsid w:val="00C513E2"/>
    <w:rsid w:val="00C5208C"/>
    <w:rsid w:val="00C525CF"/>
    <w:rsid w:val="00C525EB"/>
    <w:rsid w:val="00C52712"/>
    <w:rsid w:val="00C5283A"/>
    <w:rsid w:val="00C52B18"/>
    <w:rsid w:val="00C52D3D"/>
    <w:rsid w:val="00C53132"/>
    <w:rsid w:val="00C5345D"/>
    <w:rsid w:val="00C53467"/>
    <w:rsid w:val="00C5359C"/>
    <w:rsid w:val="00C53BE3"/>
    <w:rsid w:val="00C53BF6"/>
    <w:rsid w:val="00C53DBB"/>
    <w:rsid w:val="00C540DF"/>
    <w:rsid w:val="00C548C6"/>
    <w:rsid w:val="00C54D8C"/>
    <w:rsid w:val="00C5559B"/>
    <w:rsid w:val="00C558DD"/>
    <w:rsid w:val="00C55980"/>
    <w:rsid w:val="00C55994"/>
    <w:rsid w:val="00C55BBE"/>
    <w:rsid w:val="00C55C07"/>
    <w:rsid w:val="00C55D41"/>
    <w:rsid w:val="00C55ECC"/>
    <w:rsid w:val="00C56420"/>
    <w:rsid w:val="00C56465"/>
    <w:rsid w:val="00C56903"/>
    <w:rsid w:val="00C56B51"/>
    <w:rsid w:val="00C56BB0"/>
    <w:rsid w:val="00C56D35"/>
    <w:rsid w:val="00C56E9B"/>
    <w:rsid w:val="00C5705D"/>
    <w:rsid w:val="00C575E1"/>
    <w:rsid w:val="00C57A4A"/>
    <w:rsid w:val="00C60398"/>
    <w:rsid w:val="00C603C6"/>
    <w:rsid w:val="00C60509"/>
    <w:rsid w:val="00C6073D"/>
    <w:rsid w:val="00C60F1F"/>
    <w:rsid w:val="00C6108E"/>
    <w:rsid w:val="00C614BA"/>
    <w:rsid w:val="00C61681"/>
    <w:rsid w:val="00C61EC9"/>
    <w:rsid w:val="00C61F1C"/>
    <w:rsid w:val="00C61F8E"/>
    <w:rsid w:val="00C6234B"/>
    <w:rsid w:val="00C62588"/>
    <w:rsid w:val="00C62D12"/>
    <w:rsid w:val="00C62D88"/>
    <w:rsid w:val="00C637A9"/>
    <w:rsid w:val="00C63947"/>
    <w:rsid w:val="00C63F45"/>
    <w:rsid w:val="00C63F51"/>
    <w:rsid w:val="00C646E2"/>
    <w:rsid w:val="00C648F9"/>
    <w:rsid w:val="00C64DC5"/>
    <w:rsid w:val="00C64FE6"/>
    <w:rsid w:val="00C650A4"/>
    <w:rsid w:val="00C658C9"/>
    <w:rsid w:val="00C65D12"/>
    <w:rsid w:val="00C65E4B"/>
    <w:rsid w:val="00C66347"/>
    <w:rsid w:val="00C6663F"/>
    <w:rsid w:val="00C667B7"/>
    <w:rsid w:val="00C669B1"/>
    <w:rsid w:val="00C66A6E"/>
    <w:rsid w:val="00C66AB8"/>
    <w:rsid w:val="00C66B04"/>
    <w:rsid w:val="00C66BFB"/>
    <w:rsid w:val="00C66DA8"/>
    <w:rsid w:val="00C6701D"/>
    <w:rsid w:val="00C67260"/>
    <w:rsid w:val="00C67928"/>
    <w:rsid w:val="00C7058D"/>
    <w:rsid w:val="00C70B27"/>
    <w:rsid w:val="00C70E63"/>
    <w:rsid w:val="00C71577"/>
    <w:rsid w:val="00C71A19"/>
    <w:rsid w:val="00C71A27"/>
    <w:rsid w:val="00C71C81"/>
    <w:rsid w:val="00C71D04"/>
    <w:rsid w:val="00C71D5B"/>
    <w:rsid w:val="00C72290"/>
    <w:rsid w:val="00C727F2"/>
    <w:rsid w:val="00C7334C"/>
    <w:rsid w:val="00C733F4"/>
    <w:rsid w:val="00C7342F"/>
    <w:rsid w:val="00C7365D"/>
    <w:rsid w:val="00C736CA"/>
    <w:rsid w:val="00C737ED"/>
    <w:rsid w:val="00C739FC"/>
    <w:rsid w:val="00C73DAD"/>
    <w:rsid w:val="00C73F63"/>
    <w:rsid w:val="00C74028"/>
    <w:rsid w:val="00C7470A"/>
    <w:rsid w:val="00C74CC7"/>
    <w:rsid w:val="00C74EF3"/>
    <w:rsid w:val="00C75006"/>
    <w:rsid w:val="00C752EE"/>
    <w:rsid w:val="00C75341"/>
    <w:rsid w:val="00C75414"/>
    <w:rsid w:val="00C75998"/>
    <w:rsid w:val="00C759AE"/>
    <w:rsid w:val="00C759E4"/>
    <w:rsid w:val="00C75C60"/>
    <w:rsid w:val="00C761A2"/>
    <w:rsid w:val="00C762E2"/>
    <w:rsid w:val="00C763D0"/>
    <w:rsid w:val="00C766F5"/>
    <w:rsid w:val="00C76930"/>
    <w:rsid w:val="00C76E7B"/>
    <w:rsid w:val="00C76F00"/>
    <w:rsid w:val="00C7724F"/>
    <w:rsid w:val="00C77510"/>
    <w:rsid w:val="00C77A48"/>
    <w:rsid w:val="00C77A74"/>
    <w:rsid w:val="00C77A83"/>
    <w:rsid w:val="00C77C5C"/>
    <w:rsid w:val="00C77E0D"/>
    <w:rsid w:val="00C77F85"/>
    <w:rsid w:val="00C800D5"/>
    <w:rsid w:val="00C8025F"/>
    <w:rsid w:val="00C802A0"/>
    <w:rsid w:val="00C80467"/>
    <w:rsid w:val="00C80B29"/>
    <w:rsid w:val="00C80E44"/>
    <w:rsid w:val="00C80E80"/>
    <w:rsid w:val="00C81172"/>
    <w:rsid w:val="00C8134D"/>
    <w:rsid w:val="00C817EF"/>
    <w:rsid w:val="00C819D2"/>
    <w:rsid w:val="00C81ED2"/>
    <w:rsid w:val="00C82157"/>
    <w:rsid w:val="00C8263D"/>
    <w:rsid w:val="00C827D2"/>
    <w:rsid w:val="00C828C1"/>
    <w:rsid w:val="00C82BDB"/>
    <w:rsid w:val="00C83774"/>
    <w:rsid w:val="00C83AAB"/>
    <w:rsid w:val="00C83B32"/>
    <w:rsid w:val="00C8408E"/>
    <w:rsid w:val="00C84820"/>
    <w:rsid w:val="00C84B2C"/>
    <w:rsid w:val="00C84B84"/>
    <w:rsid w:val="00C84CAD"/>
    <w:rsid w:val="00C84DD4"/>
    <w:rsid w:val="00C852B1"/>
    <w:rsid w:val="00C853BF"/>
    <w:rsid w:val="00C855B8"/>
    <w:rsid w:val="00C859E3"/>
    <w:rsid w:val="00C85B05"/>
    <w:rsid w:val="00C85B8D"/>
    <w:rsid w:val="00C85E26"/>
    <w:rsid w:val="00C85E33"/>
    <w:rsid w:val="00C85E71"/>
    <w:rsid w:val="00C86149"/>
    <w:rsid w:val="00C86446"/>
    <w:rsid w:val="00C865D4"/>
    <w:rsid w:val="00C86656"/>
    <w:rsid w:val="00C8732E"/>
    <w:rsid w:val="00C873FE"/>
    <w:rsid w:val="00C87552"/>
    <w:rsid w:val="00C87A3C"/>
    <w:rsid w:val="00C87A7B"/>
    <w:rsid w:val="00C87AD3"/>
    <w:rsid w:val="00C901C0"/>
    <w:rsid w:val="00C90668"/>
    <w:rsid w:val="00C907D8"/>
    <w:rsid w:val="00C9081C"/>
    <w:rsid w:val="00C90867"/>
    <w:rsid w:val="00C909B2"/>
    <w:rsid w:val="00C90E75"/>
    <w:rsid w:val="00C915DC"/>
    <w:rsid w:val="00C916ED"/>
    <w:rsid w:val="00C9179C"/>
    <w:rsid w:val="00C91ECE"/>
    <w:rsid w:val="00C9200F"/>
    <w:rsid w:val="00C92951"/>
    <w:rsid w:val="00C929C7"/>
    <w:rsid w:val="00C92FE6"/>
    <w:rsid w:val="00C93683"/>
    <w:rsid w:val="00C9437E"/>
    <w:rsid w:val="00C94967"/>
    <w:rsid w:val="00C94B64"/>
    <w:rsid w:val="00C94D0D"/>
    <w:rsid w:val="00C94E60"/>
    <w:rsid w:val="00C951ED"/>
    <w:rsid w:val="00C95348"/>
    <w:rsid w:val="00C95563"/>
    <w:rsid w:val="00C95695"/>
    <w:rsid w:val="00C959FE"/>
    <w:rsid w:val="00C95ADD"/>
    <w:rsid w:val="00C95C7C"/>
    <w:rsid w:val="00C95F5F"/>
    <w:rsid w:val="00C95F9D"/>
    <w:rsid w:val="00C961D5"/>
    <w:rsid w:val="00C961F5"/>
    <w:rsid w:val="00C963F7"/>
    <w:rsid w:val="00C96946"/>
    <w:rsid w:val="00C96A5C"/>
    <w:rsid w:val="00C96AD1"/>
    <w:rsid w:val="00C96BCA"/>
    <w:rsid w:val="00C96E1E"/>
    <w:rsid w:val="00C96F04"/>
    <w:rsid w:val="00C96F34"/>
    <w:rsid w:val="00C9707D"/>
    <w:rsid w:val="00C97A3C"/>
    <w:rsid w:val="00C97B49"/>
    <w:rsid w:val="00CA02C4"/>
    <w:rsid w:val="00CA054B"/>
    <w:rsid w:val="00CA07CE"/>
    <w:rsid w:val="00CA0A4D"/>
    <w:rsid w:val="00CA0A98"/>
    <w:rsid w:val="00CA0C34"/>
    <w:rsid w:val="00CA0C3E"/>
    <w:rsid w:val="00CA152F"/>
    <w:rsid w:val="00CA1557"/>
    <w:rsid w:val="00CA182E"/>
    <w:rsid w:val="00CA1BC4"/>
    <w:rsid w:val="00CA20D8"/>
    <w:rsid w:val="00CA2103"/>
    <w:rsid w:val="00CA2231"/>
    <w:rsid w:val="00CA2255"/>
    <w:rsid w:val="00CA22AB"/>
    <w:rsid w:val="00CA2472"/>
    <w:rsid w:val="00CA2E95"/>
    <w:rsid w:val="00CA2EEF"/>
    <w:rsid w:val="00CA2F0D"/>
    <w:rsid w:val="00CA3179"/>
    <w:rsid w:val="00CA32B7"/>
    <w:rsid w:val="00CA3700"/>
    <w:rsid w:val="00CA3814"/>
    <w:rsid w:val="00CA387D"/>
    <w:rsid w:val="00CA39F9"/>
    <w:rsid w:val="00CA3AB4"/>
    <w:rsid w:val="00CA3D15"/>
    <w:rsid w:val="00CA4033"/>
    <w:rsid w:val="00CA4527"/>
    <w:rsid w:val="00CA4B13"/>
    <w:rsid w:val="00CA4F86"/>
    <w:rsid w:val="00CA51C2"/>
    <w:rsid w:val="00CA54CC"/>
    <w:rsid w:val="00CA60F3"/>
    <w:rsid w:val="00CA6459"/>
    <w:rsid w:val="00CA65AB"/>
    <w:rsid w:val="00CA68B7"/>
    <w:rsid w:val="00CA6C5A"/>
    <w:rsid w:val="00CA6D00"/>
    <w:rsid w:val="00CA719C"/>
    <w:rsid w:val="00CA746A"/>
    <w:rsid w:val="00CA782D"/>
    <w:rsid w:val="00CA79F1"/>
    <w:rsid w:val="00CA7A28"/>
    <w:rsid w:val="00CA7E1D"/>
    <w:rsid w:val="00CA7E49"/>
    <w:rsid w:val="00CA7E7D"/>
    <w:rsid w:val="00CB0180"/>
    <w:rsid w:val="00CB0361"/>
    <w:rsid w:val="00CB0DD0"/>
    <w:rsid w:val="00CB1380"/>
    <w:rsid w:val="00CB14A4"/>
    <w:rsid w:val="00CB1761"/>
    <w:rsid w:val="00CB1E88"/>
    <w:rsid w:val="00CB209B"/>
    <w:rsid w:val="00CB2E06"/>
    <w:rsid w:val="00CB2EBD"/>
    <w:rsid w:val="00CB301C"/>
    <w:rsid w:val="00CB31A7"/>
    <w:rsid w:val="00CB3273"/>
    <w:rsid w:val="00CB3628"/>
    <w:rsid w:val="00CB3BD6"/>
    <w:rsid w:val="00CB3C2E"/>
    <w:rsid w:val="00CB3D8C"/>
    <w:rsid w:val="00CB420F"/>
    <w:rsid w:val="00CB4324"/>
    <w:rsid w:val="00CB4B74"/>
    <w:rsid w:val="00CB4C7E"/>
    <w:rsid w:val="00CB5240"/>
    <w:rsid w:val="00CB5635"/>
    <w:rsid w:val="00CB5715"/>
    <w:rsid w:val="00CB58DE"/>
    <w:rsid w:val="00CB5968"/>
    <w:rsid w:val="00CB5DB2"/>
    <w:rsid w:val="00CB6368"/>
    <w:rsid w:val="00CB6493"/>
    <w:rsid w:val="00CB6506"/>
    <w:rsid w:val="00CB657C"/>
    <w:rsid w:val="00CB67B9"/>
    <w:rsid w:val="00CB68E8"/>
    <w:rsid w:val="00CB6C38"/>
    <w:rsid w:val="00CB6D5F"/>
    <w:rsid w:val="00CB70E1"/>
    <w:rsid w:val="00CB7179"/>
    <w:rsid w:val="00CB7503"/>
    <w:rsid w:val="00CB787A"/>
    <w:rsid w:val="00CB7BDC"/>
    <w:rsid w:val="00CC0175"/>
    <w:rsid w:val="00CC10F8"/>
    <w:rsid w:val="00CC121A"/>
    <w:rsid w:val="00CC129F"/>
    <w:rsid w:val="00CC17FF"/>
    <w:rsid w:val="00CC1832"/>
    <w:rsid w:val="00CC1847"/>
    <w:rsid w:val="00CC1C00"/>
    <w:rsid w:val="00CC1E3A"/>
    <w:rsid w:val="00CC20DE"/>
    <w:rsid w:val="00CC2172"/>
    <w:rsid w:val="00CC2206"/>
    <w:rsid w:val="00CC2249"/>
    <w:rsid w:val="00CC2D79"/>
    <w:rsid w:val="00CC326F"/>
    <w:rsid w:val="00CC361D"/>
    <w:rsid w:val="00CC3A6B"/>
    <w:rsid w:val="00CC403F"/>
    <w:rsid w:val="00CC41FB"/>
    <w:rsid w:val="00CC47D9"/>
    <w:rsid w:val="00CC4B3E"/>
    <w:rsid w:val="00CC4BCF"/>
    <w:rsid w:val="00CC4C3D"/>
    <w:rsid w:val="00CC4DF7"/>
    <w:rsid w:val="00CC500D"/>
    <w:rsid w:val="00CC52F3"/>
    <w:rsid w:val="00CC5D1B"/>
    <w:rsid w:val="00CC61E4"/>
    <w:rsid w:val="00CC6375"/>
    <w:rsid w:val="00CC694A"/>
    <w:rsid w:val="00CC6B98"/>
    <w:rsid w:val="00CC6D3B"/>
    <w:rsid w:val="00CC6FF6"/>
    <w:rsid w:val="00CC7027"/>
    <w:rsid w:val="00CC70FD"/>
    <w:rsid w:val="00CC722C"/>
    <w:rsid w:val="00CC762F"/>
    <w:rsid w:val="00CC7651"/>
    <w:rsid w:val="00CC7808"/>
    <w:rsid w:val="00CC782D"/>
    <w:rsid w:val="00CC7B43"/>
    <w:rsid w:val="00CC7E9C"/>
    <w:rsid w:val="00CD02B1"/>
    <w:rsid w:val="00CD02D0"/>
    <w:rsid w:val="00CD07C7"/>
    <w:rsid w:val="00CD0845"/>
    <w:rsid w:val="00CD09E2"/>
    <w:rsid w:val="00CD09FA"/>
    <w:rsid w:val="00CD10EE"/>
    <w:rsid w:val="00CD12C2"/>
    <w:rsid w:val="00CD1745"/>
    <w:rsid w:val="00CD197F"/>
    <w:rsid w:val="00CD199F"/>
    <w:rsid w:val="00CD1E78"/>
    <w:rsid w:val="00CD1FCD"/>
    <w:rsid w:val="00CD2118"/>
    <w:rsid w:val="00CD2504"/>
    <w:rsid w:val="00CD2799"/>
    <w:rsid w:val="00CD2BC9"/>
    <w:rsid w:val="00CD2F26"/>
    <w:rsid w:val="00CD3118"/>
    <w:rsid w:val="00CD3538"/>
    <w:rsid w:val="00CD392A"/>
    <w:rsid w:val="00CD39E9"/>
    <w:rsid w:val="00CD3A27"/>
    <w:rsid w:val="00CD3E24"/>
    <w:rsid w:val="00CD4148"/>
    <w:rsid w:val="00CD429D"/>
    <w:rsid w:val="00CD42BE"/>
    <w:rsid w:val="00CD43CC"/>
    <w:rsid w:val="00CD446E"/>
    <w:rsid w:val="00CD4E20"/>
    <w:rsid w:val="00CD4FAB"/>
    <w:rsid w:val="00CD5066"/>
    <w:rsid w:val="00CD51CF"/>
    <w:rsid w:val="00CD53D5"/>
    <w:rsid w:val="00CD543D"/>
    <w:rsid w:val="00CD573B"/>
    <w:rsid w:val="00CD58B0"/>
    <w:rsid w:val="00CD5AEC"/>
    <w:rsid w:val="00CD5DFB"/>
    <w:rsid w:val="00CD5E00"/>
    <w:rsid w:val="00CD5F1D"/>
    <w:rsid w:val="00CD633E"/>
    <w:rsid w:val="00CD6695"/>
    <w:rsid w:val="00CD67B7"/>
    <w:rsid w:val="00CD69B5"/>
    <w:rsid w:val="00CD6A9D"/>
    <w:rsid w:val="00CD6D01"/>
    <w:rsid w:val="00CD6F87"/>
    <w:rsid w:val="00CD7516"/>
    <w:rsid w:val="00CD7990"/>
    <w:rsid w:val="00CD7A22"/>
    <w:rsid w:val="00CD7BC5"/>
    <w:rsid w:val="00CD7D74"/>
    <w:rsid w:val="00CE00D0"/>
    <w:rsid w:val="00CE01F8"/>
    <w:rsid w:val="00CE06EF"/>
    <w:rsid w:val="00CE07C1"/>
    <w:rsid w:val="00CE09DE"/>
    <w:rsid w:val="00CE0C65"/>
    <w:rsid w:val="00CE0FC7"/>
    <w:rsid w:val="00CE15D3"/>
    <w:rsid w:val="00CE17F0"/>
    <w:rsid w:val="00CE1802"/>
    <w:rsid w:val="00CE18F2"/>
    <w:rsid w:val="00CE1904"/>
    <w:rsid w:val="00CE22FC"/>
    <w:rsid w:val="00CE22FD"/>
    <w:rsid w:val="00CE2683"/>
    <w:rsid w:val="00CE2727"/>
    <w:rsid w:val="00CE2E29"/>
    <w:rsid w:val="00CE2E93"/>
    <w:rsid w:val="00CE2E9A"/>
    <w:rsid w:val="00CE2F00"/>
    <w:rsid w:val="00CE2FD6"/>
    <w:rsid w:val="00CE3019"/>
    <w:rsid w:val="00CE337C"/>
    <w:rsid w:val="00CE33C0"/>
    <w:rsid w:val="00CE401F"/>
    <w:rsid w:val="00CE41BA"/>
    <w:rsid w:val="00CE426A"/>
    <w:rsid w:val="00CE4345"/>
    <w:rsid w:val="00CE4466"/>
    <w:rsid w:val="00CE46E7"/>
    <w:rsid w:val="00CE4730"/>
    <w:rsid w:val="00CE4A19"/>
    <w:rsid w:val="00CE4B06"/>
    <w:rsid w:val="00CE4B99"/>
    <w:rsid w:val="00CE5211"/>
    <w:rsid w:val="00CE55AA"/>
    <w:rsid w:val="00CE5724"/>
    <w:rsid w:val="00CE57A4"/>
    <w:rsid w:val="00CE62C7"/>
    <w:rsid w:val="00CE643F"/>
    <w:rsid w:val="00CE6CD8"/>
    <w:rsid w:val="00CE73A6"/>
    <w:rsid w:val="00CE77DB"/>
    <w:rsid w:val="00CE7914"/>
    <w:rsid w:val="00CE7B0F"/>
    <w:rsid w:val="00CE7D07"/>
    <w:rsid w:val="00CE7E3D"/>
    <w:rsid w:val="00CE7FC6"/>
    <w:rsid w:val="00CF026D"/>
    <w:rsid w:val="00CF0577"/>
    <w:rsid w:val="00CF05B7"/>
    <w:rsid w:val="00CF09D7"/>
    <w:rsid w:val="00CF0B02"/>
    <w:rsid w:val="00CF0B75"/>
    <w:rsid w:val="00CF0FF2"/>
    <w:rsid w:val="00CF107C"/>
    <w:rsid w:val="00CF151B"/>
    <w:rsid w:val="00CF1850"/>
    <w:rsid w:val="00CF1934"/>
    <w:rsid w:val="00CF193A"/>
    <w:rsid w:val="00CF2182"/>
    <w:rsid w:val="00CF21DA"/>
    <w:rsid w:val="00CF230B"/>
    <w:rsid w:val="00CF247A"/>
    <w:rsid w:val="00CF289D"/>
    <w:rsid w:val="00CF2AF8"/>
    <w:rsid w:val="00CF2B92"/>
    <w:rsid w:val="00CF2D5F"/>
    <w:rsid w:val="00CF3935"/>
    <w:rsid w:val="00CF3D99"/>
    <w:rsid w:val="00CF41D6"/>
    <w:rsid w:val="00CF41F4"/>
    <w:rsid w:val="00CF4667"/>
    <w:rsid w:val="00CF4A76"/>
    <w:rsid w:val="00CF4F17"/>
    <w:rsid w:val="00CF4FBC"/>
    <w:rsid w:val="00CF5602"/>
    <w:rsid w:val="00CF578D"/>
    <w:rsid w:val="00CF611C"/>
    <w:rsid w:val="00CF61FC"/>
    <w:rsid w:val="00CF658A"/>
    <w:rsid w:val="00CF6627"/>
    <w:rsid w:val="00CF6B2E"/>
    <w:rsid w:val="00CF6F4A"/>
    <w:rsid w:val="00CF6FF4"/>
    <w:rsid w:val="00CF720B"/>
    <w:rsid w:val="00CF73B8"/>
    <w:rsid w:val="00CF768E"/>
    <w:rsid w:val="00CF7699"/>
    <w:rsid w:val="00CF7A67"/>
    <w:rsid w:val="00CF7A81"/>
    <w:rsid w:val="00CF7B92"/>
    <w:rsid w:val="00CF7E2A"/>
    <w:rsid w:val="00CF7F24"/>
    <w:rsid w:val="00D001D1"/>
    <w:rsid w:val="00D002B1"/>
    <w:rsid w:val="00D0157C"/>
    <w:rsid w:val="00D0159C"/>
    <w:rsid w:val="00D0164F"/>
    <w:rsid w:val="00D019E2"/>
    <w:rsid w:val="00D01C19"/>
    <w:rsid w:val="00D01E99"/>
    <w:rsid w:val="00D01F72"/>
    <w:rsid w:val="00D025A5"/>
    <w:rsid w:val="00D0263D"/>
    <w:rsid w:val="00D02646"/>
    <w:rsid w:val="00D0276D"/>
    <w:rsid w:val="00D02785"/>
    <w:rsid w:val="00D02867"/>
    <w:rsid w:val="00D02F0D"/>
    <w:rsid w:val="00D0310C"/>
    <w:rsid w:val="00D03321"/>
    <w:rsid w:val="00D03428"/>
    <w:rsid w:val="00D03479"/>
    <w:rsid w:val="00D0350C"/>
    <w:rsid w:val="00D037D2"/>
    <w:rsid w:val="00D03863"/>
    <w:rsid w:val="00D03B06"/>
    <w:rsid w:val="00D03EFA"/>
    <w:rsid w:val="00D03F2E"/>
    <w:rsid w:val="00D0402B"/>
    <w:rsid w:val="00D040A4"/>
    <w:rsid w:val="00D04767"/>
    <w:rsid w:val="00D047F2"/>
    <w:rsid w:val="00D04976"/>
    <w:rsid w:val="00D04BB9"/>
    <w:rsid w:val="00D04F35"/>
    <w:rsid w:val="00D04FD6"/>
    <w:rsid w:val="00D051BD"/>
    <w:rsid w:val="00D05269"/>
    <w:rsid w:val="00D05334"/>
    <w:rsid w:val="00D05462"/>
    <w:rsid w:val="00D05508"/>
    <w:rsid w:val="00D0555E"/>
    <w:rsid w:val="00D05892"/>
    <w:rsid w:val="00D05F3C"/>
    <w:rsid w:val="00D06633"/>
    <w:rsid w:val="00D06BFF"/>
    <w:rsid w:val="00D078D9"/>
    <w:rsid w:val="00D07910"/>
    <w:rsid w:val="00D07DD9"/>
    <w:rsid w:val="00D10062"/>
    <w:rsid w:val="00D101C6"/>
    <w:rsid w:val="00D10202"/>
    <w:rsid w:val="00D10C49"/>
    <w:rsid w:val="00D1103C"/>
    <w:rsid w:val="00D1134C"/>
    <w:rsid w:val="00D113F6"/>
    <w:rsid w:val="00D1145C"/>
    <w:rsid w:val="00D1147A"/>
    <w:rsid w:val="00D11B2F"/>
    <w:rsid w:val="00D11BCE"/>
    <w:rsid w:val="00D11D4B"/>
    <w:rsid w:val="00D12061"/>
    <w:rsid w:val="00D120B6"/>
    <w:rsid w:val="00D12161"/>
    <w:rsid w:val="00D12372"/>
    <w:rsid w:val="00D124C8"/>
    <w:rsid w:val="00D1251A"/>
    <w:rsid w:val="00D12558"/>
    <w:rsid w:val="00D125ED"/>
    <w:rsid w:val="00D127F1"/>
    <w:rsid w:val="00D1290D"/>
    <w:rsid w:val="00D12DB0"/>
    <w:rsid w:val="00D1300F"/>
    <w:rsid w:val="00D136B0"/>
    <w:rsid w:val="00D13742"/>
    <w:rsid w:val="00D13D23"/>
    <w:rsid w:val="00D13D41"/>
    <w:rsid w:val="00D14335"/>
    <w:rsid w:val="00D146BF"/>
    <w:rsid w:val="00D14E70"/>
    <w:rsid w:val="00D14E8A"/>
    <w:rsid w:val="00D1500A"/>
    <w:rsid w:val="00D151C8"/>
    <w:rsid w:val="00D155C5"/>
    <w:rsid w:val="00D156AE"/>
    <w:rsid w:val="00D15711"/>
    <w:rsid w:val="00D157E8"/>
    <w:rsid w:val="00D1587D"/>
    <w:rsid w:val="00D158D9"/>
    <w:rsid w:val="00D158E5"/>
    <w:rsid w:val="00D1597A"/>
    <w:rsid w:val="00D15C32"/>
    <w:rsid w:val="00D15F35"/>
    <w:rsid w:val="00D15F3A"/>
    <w:rsid w:val="00D15F97"/>
    <w:rsid w:val="00D160DA"/>
    <w:rsid w:val="00D161E2"/>
    <w:rsid w:val="00D164AF"/>
    <w:rsid w:val="00D16CE7"/>
    <w:rsid w:val="00D16ED2"/>
    <w:rsid w:val="00D17078"/>
    <w:rsid w:val="00D1740F"/>
    <w:rsid w:val="00D17591"/>
    <w:rsid w:val="00D175BF"/>
    <w:rsid w:val="00D179C3"/>
    <w:rsid w:val="00D20047"/>
    <w:rsid w:val="00D207CF"/>
    <w:rsid w:val="00D207F8"/>
    <w:rsid w:val="00D20981"/>
    <w:rsid w:val="00D20A80"/>
    <w:rsid w:val="00D20D75"/>
    <w:rsid w:val="00D20F46"/>
    <w:rsid w:val="00D213F2"/>
    <w:rsid w:val="00D216ED"/>
    <w:rsid w:val="00D21718"/>
    <w:rsid w:val="00D21AEC"/>
    <w:rsid w:val="00D21ED5"/>
    <w:rsid w:val="00D22404"/>
    <w:rsid w:val="00D22695"/>
    <w:rsid w:val="00D229F9"/>
    <w:rsid w:val="00D22CEB"/>
    <w:rsid w:val="00D22E82"/>
    <w:rsid w:val="00D22FC5"/>
    <w:rsid w:val="00D2376B"/>
    <w:rsid w:val="00D237E8"/>
    <w:rsid w:val="00D23C0D"/>
    <w:rsid w:val="00D2400D"/>
    <w:rsid w:val="00D24593"/>
    <w:rsid w:val="00D24D32"/>
    <w:rsid w:val="00D24E30"/>
    <w:rsid w:val="00D24FBD"/>
    <w:rsid w:val="00D250E5"/>
    <w:rsid w:val="00D25159"/>
    <w:rsid w:val="00D25279"/>
    <w:rsid w:val="00D2590A"/>
    <w:rsid w:val="00D259D9"/>
    <w:rsid w:val="00D25C76"/>
    <w:rsid w:val="00D25E3B"/>
    <w:rsid w:val="00D263CF"/>
    <w:rsid w:val="00D26608"/>
    <w:rsid w:val="00D268D6"/>
    <w:rsid w:val="00D26BAC"/>
    <w:rsid w:val="00D27049"/>
    <w:rsid w:val="00D275E1"/>
    <w:rsid w:val="00D2767B"/>
    <w:rsid w:val="00D27708"/>
    <w:rsid w:val="00D27784"/>
    <w:rsid w:val="00D278B5"/>
    <w:rsid w:val="00D300A9"/>
    <w:rsid w:val="00D302DC"/>
    <w:rsid w:val="00D30908"/>
    <w:rsid w:val="00D30C66"/>
    <w:rsid w:val="00D30D5A"/>
    <w:rsid w:val="00D3117A"/>
    <w:rsid w:val="00D31388"/>
    <w:rsid w:val="00D31425"/>
    <w:rsid w:val="00D3178B"/>
    <w:rsid w:val="00D317EE"/>
    <w:rsid w:val="00D31A20"/>
    <w:rsid w:val="00D31B25"/>
    <w:rsid w:val="00D31BC3"/>
    <w:rsid w:val="00D31F3C"/>
    <w:rsid w:val="00D31FA1"/>
    <w:rsid w:val="00D32031"/>
    <w:rsid w:val="00D321D9"/>
    <w:rsid w:val="00D323CA"/>
    <w:rsid w:val="00D323E0"/>
    <w:rsid w:val="00D325B3"/>
    <w:rsid w:val="00D3273D"/>
    <w:rsid w:val="00D32AC8"/>
    <w:rsid w:val="00D32AE0"/>
    <w:rsid w:val="00D32B33"/>
    <w:rsid w:val="00D333A3"/>
    <w:rsid w:val="00D3362F"/>
    <w:rsid w:val="00D337B3"/>
    <w:rsid w:val="00D33905"/>
    <w:rsid w:val="00D33F25"/>
    <w:rsid w:val="00D33FC3"/>
    <w:rsid w:val="00D34144"/>
    <w:rsid w:val="00D34414"/>
    <w:rsid w:val="00D34434"/>
    <w:rsid w:val="00D346CD"/>
    <w:rsid w:val="00D349CE"/>
    <w:rsid w:val="00D34E4A"/>
    <w:rsid w:val="00D35079"/>
    <w:rsid w:val="00D35174"/>
    <w:rsid w:val="00D352BC"/>
    <w:rsid w:val="00D354ED"/>
    <w:rsid w:val="00D35579"/>
    <w:rsid w:val="00D355C5"/>
    <w:rsid w:val="00D357D3"/>
    <w:rsid w:val="00D35F6B"/>
    <w:rsid w:val="00D361F5"/>
    <w:rsid w:val="00D3642D"/>
    <w:rsid w:val="00D364B7"/>
    <w:rsid w:val="00D3659E"/>
    <w:rsid w:val="00D3696D"/>
    <w:rsid w:val="00D37355"/>
    <w:rsid w:val="00D401DD"/>
    <w:rsid w:val="00D4031C"/>
    <w:rsid w:val="00D4034A"/>
    <w:rsid w:val="00D4040F"/>
    <w:rsid w:val="00D405EB"/>
    <w:rsid w:val="00D406DB"/>
    <w:rsid w:val="00D40756"/>
    <w:rsid w:val="00D40AB7"/>
    <w:rsid w:val="00D40AF4"/>
    <w:rsid w:val="00D40BB1"/>
    <w:rsid w:val="00D40E4F"/>
    <w:rsid w:val="00D411B6"/>
    <w:rsid w:val="00D4141E"/>
    <w:rsid w:val="00D41837"/>
    <w:rsid w:val="00D41877"/>
    <w:rsid w:val="00D4197D"/>
    <w:rsid w:val="00D41AA2"/>
    <w:rsid w:val="00D41ABB"/>
    <w:rsid w:val="00D41BE0"/>
    <w:rsid w:val="00D421B7"/>
    <w:rsid w:val="00D4222E"/>
    <w:rsid w:val="00D42273"/>
    <w:rsid w:val="00D42725"/>
    <w:rsid w:val="00D428EB"/>
    <w:rsid w:val="00D42A12"/>
    <w:rsid w:val="00D42A5E"/>
    <w:rsid w:val="00D42E0B"/>
    <w:rsid w:val="00D432D1"/>
    <w:rsid w:val="00D438B6"/>
    <w:rsid w:val="00D43B83"/>
    <w:rsid w:val="00D43C6B"/>
    <w:rsid w:val="00D43EAD"/>
    <w:rsid w:val="00D4402B"/>
    <w:rsid w:val="00D4409E"/>
    <w:rsid w:val="00D445EF"/>
    <w:rsid w:val="00D44B9A"/>
    <w:rsid w:val="00D44E8A"/>
    <w:rsid w:val="00D44F28"/>
    <w:rsid w:val="00D45792"/>
    <w:rsid w:val="00D457E9"/>
    <w:rsid w:val="00D4593F"/>
    <w:rsid w:val="00D45B54"/>
    <w:rsid w:val="00D45C6C"/>
    <w:rsid w:val="00D45F35"/>
    <w:rsid w:val="00D46329"/>
    <w:rsid w:val="00D4641C"/>
    <w:rsid w:val="00D4658D"/>
    <w:rsid w:val="00D46599"/>
    <w:rsid w:val="00D4683F"/>
    <w:rsid w:val="00D46919"/>
    <w:rsid w:val="00D471D6"/>
    <w:rsid w:val="00D47503"/>
    <w:rsid w:val="00D4773C"/>
    <w:rsid w:val="00D47763"/>
    <w:rsid w:val="00D4785A"/>
    <w:rsid w:val="00D5042E"/>
    <w:rsid w:val="00D50943"/>
    <w:rsid w:val="00D50DF9"/>
    <w:rsid w:val="00D50EA5"/>
    <w:rsid w:val="00D511CD"/>
    <w:rsid w:val="00D51658"/>
    <w:rsid w:val="00D51CF1"/>
    <w:rsid w:val="00D51DC8"/>
    <w:rsid w:val="00D52025"/>
    <w:rsid w:val="00D52A54"/>
    <w:rsid w:val="00D52C9C"/>
    <w:rsid w:val="00D52DA5"/>
    <w:rsid w:val="00D538BE"/>
    <w:rsid w:val="00D53E47"/>
    <w:rsid w:val="00D53F8B"/>
    <w:rsid w:val="00D54297"/>
    <w:rsid w:val="00D543F2"/>
    <w:rsid w:val="00D548EC"/>
    <w:rsid w:val="00D54B2C"/>
    <w:rsid w:val="00D5505D"/>
    <w:rsid w:val="00D5528F"/>
    <w:rsid w:val="00D55292"/>
    <w:rsid w:val="00D554C0"/>
    <w:rsid w:val="00D55718"/>
    <w:rsid w:val="00D55A41"/>
    <w:rsid w:val="00D55ABB"/>
    <w:rsid w:val="00D55DC5"/>
    <w:rsid w:val="00D55EE0"/>
    <w:rsid w:val="00D55EF7"/>
    <w:rsid w:val="00D55F76"/>
    <w:rsid w:val="00D564A8"/>
    <w:rsid w:val="00D565E0"/>
    <w:rsid w:val="00D56757"/>
    <w:rsid w:val="00D56B22"/>
    <w:rsid w:val="00D56DEB"/>
    <w:rsid w:val="00D576A4"/>
    <w:rsid w:val="00D57736"/>
    <w:rsid w:val="00D5773F"/>
    <w:rsid w:val="00D57A19"/>
    <w:rsid w:val="00D57B62"/>
    <w:rsid w:val="00D57E3A"/>
    <w:rsid w:val="00D57FFC"/>
    <w:rsid w:val="00D602E3"/>
    <w:rsid w:val="00D6057F"/>
    <w:rsid w:val="00D6059D"/>
    <w:rsid w:val="00D608F7"/>
    <w:rsid w:val="00D60904"/>
    <w:rsid w:val="00D60968"/>
    <w:rsid w:val="00D609C3"/>
    <w:rsid w:val="00D60BBC"/>
    <w:rsid w:val="00D60C66"/>
    <w:rsid w:val="00D61319"/>
    <w:rsid w:val="00D614A2"/>
    <w:rsid w:val="00D615FC"/>
    <w:rsid w:val="00D61771"/>
    <w:rsid w:val="00D61825"/>
    <w:rsid w:val="00D6195A"/>
    <w:rsid w:val="00D61B10"/>
    <w:rsid w:val="00D61C9B"/>
    <w:rsid w:val="00D62004"/>
    <w:rsid w:val="00D6233D"/>
    <w:rsid w:val="00D62392"/>
    <w:rsid w:val="00D6246B"/>
    <w:rsid w:val="00D62A55"/>
    <w:rsid w:val="00D62BA2"/>
    <w:rsid w:val="00D62D2B"/>
    <w:rsid w:val="00D62F29"/>
    <w:rsid w:val="00D63136"/>
    <w:rsid w:val="00D63206"/>
    <w:rsid w:val="00D632BD"/>
    <w:rsid w:val="00D633A1"/>
    <w:rsid w:val="00D637DE"/>
    <w:rsid w:val="00D643C7"/>
    <w:rsid w:val="00D6446F"/>
    <w:rsid w:val="00D64781"/>
    <w:rsid w:val="00D64882"/>
    <w:rsid w:val="00D64E44"/>
    <w:rsid w:val="00D64E6A"/>
    <w:rsid w:val="00D64F19"/>
    <w:rsid w:val="00D650FE"/>
    <w:rsid w:val="00D65194"/>
    <w:rsid w:val="00D65483"/>
    <w:rsid w:val="00D654B9"/>
    <w:rsid w:val="00D65622"/>
    <w:rsid w:val="00D65966"/>
    <w:rsid w:val="00D659E7"/>
    <w:rsid w:val="00D65A79"/>
    <w:rsid w:val="00D65F51"/>
    <w:rsid w:val="00D66180"/>
    <w:rsid w:val="00D66357"/>
    <w:rsid w:val="00D66464"/>
    <w:rsid w:val="00D66A35"/>
    <w:rsid w:val="00D66AA3"/>
    <w:rsid w:val="00D66C9D"/>
    <w:rsid w:val="00D66D33"/>
    <w:rsid w:val="00D66E4F"/>
    <w:rsid w:val="00D66FE3"/>
    <w:rsid w:val="00D670AB"/>
    <w:rsid w:val="00D674D2"/>
    <w:rsid w:val="00D6756A"/>
    <w:rsid w:val="00D676BD"/>
    <w:rsid w:val="00D679A7"/>
    <w:rsid w:val="00D67A3B"/>
    <w:rsid w:val="00D70240"/>
    <w:rsid w:val="00D70306"/>
    <w:rsid w:val="00D703D0"/>
    <w:rsid w:val="00D70575"/>
    <w:rsid w:val="00D706A4"/>
    <w:rsid w:val="00D70910"/>
    <w:rsid w:val="00D710B6"/>
    <w:rsid w:val="00D710EB"/>
    <w:rsid w:val="00D7138B"/>
    <w:rsid w:val="00D71806"/>
    <w:rsid w:val="00D71830"/>
    <w:rsid w:val="00D71A63"/>
    <w:rsid w:val="00D71A8A"/>
    <w:rsid w:val="00D7223B"/>
    <w:rsid w:val="00D72400"/>
    <w:rsid w:val="00D72686"/>
    <w:rsid w:val="00D72729"/>
    <w:rsid w:val="00D7284E"/>
    <w:rsid w:val="00D728DE"/>
    <w:rsid w:val="00D729C4"/>
    <w:rsid w:val="00D7321C"/>
    <w:rsid w:val="00D73491"/>
    <w:rsid w:val="00D734CB"/>
    <w:rsid w:val="00D73B30"/>
    <w:rsid w:val="00D73E4E"/>
    <w:rsid w:val="00D73ECD"/>
    <w:rsid w:val="00D748C3"/>
    <w:rsid w:val="00D748CD"/>
    <w:rsid w:val="00D74ADB"/>
    <w:rsid w:val="00D74F6B"/>
    <w:rsid w:val="00D7500B"/>
    <w:rsid w:val="00D7592F"/>
    <w:rsid w:val="00D75DBF"/>
    <w:rsid w:val="00D76355"/>
    <w:rsid w:val="00D76605"/>
    <w:rsid w:val="00D76737"/>
    <w:rsid w:val="00D767FA"/>
    <w:rsid w:val="00D76957"/>
    <w:rsid w:val="00D76AF9"/>
    <w:rsid w:val="00D76F6A"/>
    <w:rsid w:val="00D775DE"/>
    <w:rsid w:val="00D778AB"/>
    <w:rsid w:val="00D778D7"/>
    <w:rsid w:val="00D779AA"/>
    <w:rsid w:val="00D804D2"/>
    <w:rsid w:val="00D804D9"/>
    <w:rsid w:val="00D80702"/>
    <w:rsid w:val="00D80BE0"/>
    <w:rsid w:val="00D80CE6"/>
    <w:rsid w:val="00D80CFE"/>
    <w:rsid w:val="00D81394"/>
    <w:rsid w:val="00D816ED"/>
    <w:rsid w:val="00D81837"/>
    <w:rsid w:val="00D819A0"/>
    <w:rsid w:val="00D81EA0"/>
    <w:rsid w:val="00D8240E"/>
    <w:rsid w:val="00D82457"/>
    <w:rsid w:val="00D828D9"/>
    <w:rsid w:val="00D82908"/>
    <w:rsid w:val="00D829A7"/>
    <w:rsid w:val="00D82BCF"/>
    <w:rsid w:val="00D82F18"/>
    <w:rsid w:val="00D8313B"/>
    <w:rsid w:val="00D83148"/>
    <w:rsid w:val="00D832C8"/>
    <w:rsid w:val="00D83C0E"/>
    <w:rsid w:val="00D83DB4"/>
    <w:rsid w:val="00D83EDF"/>
    <w:rsid w:val="00D842E5"/>
    <w:rsid w:val="00D846E8"/>
    <w:rsid w:val="00D84793"/>
    <w:rsid w:val="00D84A4B"/>
    <w:rsid w:val="00D84FC8"/>
    <w:rsid w:val="00D85165"/>
    <w:rsid w:val="00D85B84"/>
    <w:rsid w:val="00D85D1B"/>
    <w:rsid w:val="00D85EC3"/>
    <w:rsid w:val="00D86065"/>
    <w:rsid w:val="00D860FC"/>
    <w:rsid w:val="00D86260"/>
    <w:rsid w:val="00D862AC"/>
    <w:rsid w:val="00D86878"/>
    <w:rsid w:val="00D869EC"/>
    <w:rsid w:val="00D86D6E"/>
    <w:rsid w:val="00D870E5"/>
    <w:rsid w:val="00D876DA"/>
    <w:rsid w:val="00D87AB6"/>
    <w:rsid w:val="00D87EE6"/>
    <w:rsid w:val="00D87FC1"/>
    <w:rsid w:val="00D90246"/>
    <w:rsid w:val="00D9066B"/>
    <w:rsid w:val="00D907DF"/>
    <w:rsid w:val="00D90980"/>
    <w:rsid w:val="00D90A4F"/>
    <w:rsid w:val="00D90C27"/>
    <w:rsid w:val="00D90D77"/>
    <w:rsid w:val="00D90F76"/>
    <w:rsid w:val="00D90FB6"/>
    <w:rsid w:val="00D91034"/>
    <w:rsid w:val="00D9157D"/>
    <w:rsid w:val="00D919A8"/>
    <w:rsid w:val="00D919ED"/>
    <w:rsid w:val="00D91AFB"/>
    <w:rsid w:val="00D91CD5"/>
    <w:rsid w:val="00D91CFA"/>
    <w:rsid w:val="00D91EDD"/>
    <w:rsid w:val="00D92949"/>
    <w:rsid w:val="00D92954"/>
    <w:rsid w:val="00D92C56"/>
    <w:rsid w:val="00D92E0D"/>
    <w:rsid w:val="00D92EEC"/>
    <w:rsid w:val="00D92F63"/>
    <w:rsid w:val="00D93095"/>
    <w:rsid w:val="00D932DF"/>
    <w:rsid w:val="00D93498"/>
    <w:rsid w:val="00D93567"/>
    <w:rsid w:val="00D936BB"/>
    <w:rsid w:val="00D93739"/>
    <w:rsid w:val="00D93765"/>
    <w:rsid w:val="00D937AC"/>
    <w:rsid w:val="00D93826"/>
    <w:rsid w:val="00D93837"/>
    <w:rsid w:val="00D93962"/>
    <w:rsid w:val="00D93976"/>
    <w:rsid w:val="00D93D42"/>
    <w:rsid w:val="00D93DAB"/>
    <w:rsid w:val="00D93DB7"/>
    <w:rsid w:val="00D93E44"/>
    <w:rsid w:val="00D942C8"/>
    <w:rsid w:val="00D942E2"/>
    <w:rsid w:val="00D942F7"/>
    <w:rsid w:val="00D94679"/>
    <w:rsid w:val="00D946A9"/>
    <w:rsid w:val="00D94BA2"/>
    <w:rsid w:val="00D94D41"/>
    <w:rsid w:val="00D94EC6"/>
    <w:rsid w:val="00D95041"/>
    <w:rsid w:val="00D951B1"/>
    <w:rsid w:val="00D952E2"/>
    <w:rsid w:val="00D954C7"/>
    <w:rsid w:val="00D95546"/>
    <w:rsid w:val="00D965B3"/>
    <w:rsid w:val="00D969CF"/>
    <w:rsid w:val="00D96AED"/>
    <w:rsid w:val="00D96E4F"/>
    <w:rsid w:val="00D970E5"/>
    <w:rsid w:val="00D972B0"/>
    <w:rsid w:val="00D973EB"/>
    <w:rsid w:val="00D9749A"/>
    <w:rsid w:val="00D97896"/>
    <w:rsid w:val="00D97A58"/>
    <w:rsid w:val="00D97B75"/>
    <w:rsid w:val="00D97F8E"/>
    <w:rsid w:val="00DA0161"/>
    <w:rsid w:val="00DA03A7"/>
    <w:rsid w:val="00DA0471"/>
    <w:rsid w:val="00DA0694"/>
    <w:rsid w:val="00DA0EA8"/>
    <w:rsid w:val="00DA10A1"/>
    <w:rsid w:val="00DA1287"/>
    <w:rsid w:val="00DA1795"/>
    <w:rsid w:val="00DA1853"/>
    <w:rsid w:val="00DA19BA"/>
    <w:rsid w:val="00DA1AD8"/>
    <w:rsid w:val="00DA1B9B"/>
    <w:rsid w:val="00DA1EC7"/>
    <w:rsid w:val="00DA1ED8"/>
    <w:rsid w:val="00DA1F0B"/>
    <w:rsid w:val="00DA225A"/>
    <w:rsid w:val="00DA23EF"/>
    <w:rsid w:val="00DA2504"/>
    <w:rsid w:val="00DA2B93"/>
    <w:rsid w:val="00DA3155"/>
    <w:rsid w:val="00DA3471"/>
    <w:rsid w:val="00DA35F6"/>
    <w:rsid w:val="00DA46BE"/>
    <w:rsid w:val="00DA46F4"/>
    <w:rsid w:val="00DA4811"/>
    <w:rsid w:val="00DA4922"/>
    <w:rsid w:val="00DA4D67"/>
    <w:rsid w:val="00DA4E34"/>
    <w:rsid w:val="00DA4E7C"/>
    <w:rsid w:val="00DA4F3F"/>
    <w:rsid w:val="00DA52E6"/>
    <w:rsid w:val="00DA5459"/>
    <w:rsid w:val="00DA54A6"/>
    <w:rsid w:val="00DA55B9"/>
    <w:rsid w:val="00DA577D"/>
    <w:rsid w:val="00DA582D"/>
    <w:rsid w:val="00DA591B"/>
    <w:rsid w:val="00DA5945"/>
    <w:rsid w:val="00DA59D6"/>
    <w:rsid w:val="00DA5A9E"/>
    <w:rsid w:val="00DA5AE0"/>
    <w:rsid w:val="00DA5C39"/>
    <w:rsid w:val="00DA6532"/>
    <w:rsid w:val="00DA6F70"/>
    <w:rsid w:val="00DA75F8"/>
    <w:rsid w:val="00DA7840"/>
    <w:rsid w:val="00DA7876"/>
    <w:rsid w:val="00DA7895"/>
    <w:rsid w:val="00DA7D9B"/>
    <w:rsid w:val="00DB01DE"/>
    <w:rsid w:val="00DB07C0"/>
    <w:rsid w:val="00DB0A3B"/>
    <w:rsid w:val="00DB0B57"/>
    <w:rsid w:val="00DB0C27"/>
    <w:rsid w:val="00DB1237"/>
    <w:rsid w:val="00DB177A"/>
    <w:rsid w:val="00DB1926"/>
    <w:rsid w:val="00DB1B0D"/>
    <w:rsid w:val="00DB1BA0"/>
    <w:rsid w:val="00DB1CE3"/>
    <w:rsid w:val="00DB23B7"/>
    <w:rsid w:val="00DB2846"/>
    <w:rsid w:val="00DB2CBF"/>
    <w:rsid w:val="00DB2F16"/>
    <w:rsid w:val="00DB3456"/>
    <w:rsid w:val="00DB3675"/>
    <w:rsid w:val="00DB3AAE"/>
    <w:rsid w:val="00DB45BE"/>
    <w:rsid w:val="00DB466A"/>
    <w:rsid w:val="00DB4DC6"/>
    <w:rsid w:val="00DB4E8A"/>
    <w:rsid w:val="00DB4EF6"/>
    <w:rsid w:val="00DB5419"/>
    <w:rsid w:val="00DB5704"/>
    <w:rsid w:val="00DB5D73"/>
    <w:rsid w:val="00DB6007"/>
    <w:rsid w:val="00DB61AB"/>
    <w:rsid w:val="00DB6ABF"/>
    <w:rsid w:val="00DB6C94"/>
    <w:rsid w:val="00DB6DE4"/>
    <w:rsid w:val="00DB7037"/>
    <w:rsid w:val="00DB74FC"/>
    <w:rsid w:val="00DB7505"/>
    <w:rsid w:val="00DB7755"/>
    <w:rsid w:val="00DB79DB"/>
    <w:rsid w:val="00DB7A37"/>
    <w:rsid w:val="00DB7CFB"/>
    <w:rsid w:val="00DC0030"/>
    <w:rsid w:val="00DC004E"/>
    <w:rsid w:val="00DC00F2"/>
    <w:rsid w:val="00DC02BC"/>
    <w:rsid w:val="00DC0348"/>
    <w:rsid w:val="00DC06E7"/>
    <w:rsid w:val="00DC096B"/>
    <w:rsid w:val="00DC0970"/>
    <w:rsid w:val="00DC0CB3"/>
    <w:rsid w:val="00DC0F6D"/>
    <w:rsid w:val="00DC11CE"/>
    <w:rsid w:val="00DC12C5"/>
    <w:rsid w:val="00DC16EA"/>
    <w:rsid w:val="00DC18DB"/>
    <w:rsid w:val="00DC193B"/>
    <w:rsid w:val="00DC1E91"/>
    <w:rsid w:val="00DC2185"/>
    <w:rsid w:val="00DC21B2"/>
    <w:rsid w:val="00DC242A"/>
    <w:rsid w:val="00DC2E26"/>
    <w:rsid w:val="00DC31FD"/>
    <w:rsid w:val="00DC32C5"/>
    <w:rsid w:val="00DC366F"/>
    <w:rsid w:val="00DC3767"/>
    <w:rsid w:val="00DC38C6"/>
    <w:rsid w:val="00DC3BDC"/>
    <w:rsid w:val="00DC4124"/>
    <w:rsid w:val="00DC413F"/>
    <w:rsid w:val="00DC448C"/>
    <w:rsid w:val="00DC4592"/>
    <w:rsid w:val="00DC459E"/>
    <w:rsid w:val="00DC4634"/>
    <w:rsid w:val="00DC4960"/>
    <w:rsid w:val="00DC49E4"/>
    <w:rsid w:val="00DC4A50"/>
    <w:rsid w:val="00DC4C9E"/>
    <w:rsid w:val="00DC5317"/>
    <w:rsid w:val="00DC5415"/>
    <w:rsid w:val="00DC5675"/>
    <w:rsid w:val="00DC5743"/>
    <w:rsid w:val="00DC5795"/>
    <w:rsid w:val="00DC59AD"/>
    <w:rsid w:val="00DC5A07"/>
    <w:rsid w:val="00DC5B03"/>
    <w:rsid w:val="00DC5ED8"/>
    <w:rsid w:val="00DC62E6"/>
    <w:rsid w:val="00DC63BE"/>
    <w:rsid w:val="00DC6509"/>
    <w:rsid w:val="00DC6D32"/>
    <w:rsid w:val="00DC707D"/>
    <w:rsid w:val="00DC7205"/>
    <w:rsid w:val="00DC78B4"/>
    <w:rsid w:val="00DC7B35"/>
    <w:rsid w:val="00DC7BFA"/>
    <w:rsid w:val="00DC7DBD"/>
    <w:rsid w:val="00DC7E32"/>
    <w:rsid w:val="00DC7F56"/>
    <w:rsid w:val="00DD03AE"/>
    <w:rsid w:val="00DD069C"/>
    <w:rsid w:val="00DD0D90"/>
    <w:rsid w:val="00DD1254"/>
    <w:rsid w:val="00DD1476"/>
    <w:rsid w:val="00DD1781"/>
    <w:rsid w:val="00DD1F19"/>
    <w:rsid w:val="00DD20F7"/>
    <w:rsid w:val="00DD21AE"/>
    <w:rsid w:val="00DD2387"/>
    <w:rsid w:val="00DD2459"/>
    <w:rsid w:val="00DD29A8"/>
    <w:rsid w:val="00DD2CC7"/>
    <w:rsid w:val="00DD2DBB"/>
    <w:rsid w:val="00DD300B"/>
    <w:rsid w:val="00DD3671"/>
    <w:rsid w:val="00DD368C"/>
    <w:rsid w:val="00DD3FEE"/>
    <w:rsid w:val="00DD4088"/>
    <w:rsid w:val="00DD43B9"/>
    <w:rsid w:val="00DD43D0"/>
    <w:rsid w:val="00DD4F99"/>
    <w:rsid w:val="00DD4FCD"/>
    <w:rsid w:val="00DD52D4"/>
    <w:rsid w:val="00DD54A5"/>
    <w:rsid w:val="00DD54EB"/>
    <w:rsid w:val="00DD5F02"/>
    <w:rsid w:val="00DD5F73"/>
    <w:rsid w:val="00DD60B9"/>
    <w:rsid w:val="00DD6226"/>
    <w:rsid w:val="00DD68D0"/>
    <w:rsid w:val="00DD6B14"/>
    <w:rsid w:val="00DD6B1F"/>
    <w:rsid w:val="00DD6BC5"/>
    <w:rsid w:val="00DD7160"/>
    <w:rsid w:val="00DD740B"/>
    <w:rsid w:val="00DD7679"/>
    <w:rsid w:val="00DD77A3"/>
    <w:rsid w:val="00DD7F23"/>
    <w:rsid w:val="00DD7FF9"/>
    <w:rsid w:val="00DE0028"/>
    <w:rsid w:val="00DE04AF"/>
    <w:rsid w:val="00DE08A6"/>
    <w:rsid w:val="00DE08BF"/>
    <w:rsid w:val="00DE0E94"/>
    <w:rsid w:val="00DE146D"/>
    <w:rsid w:val="00DE21F5"/>
    <w:rsid w:val="00DE2232"/>
    <w:rsid w:val="00DE2255"/>
    <w:rsid w:val="00DE23D2"/>
    <w:rsid w:val="00DE2495"/>
    <w:rsid w:val="00DE2681"/>
    <w:rsid w:val="00DE2895"/>
    <w:rsid w:val="00DE2D68"/>
    <w:rsid w:val="00DE2DE1"/>
    <w:rsid w:val="00DE2E89"/>
    <w:rsid w:val="00DE2F0C"/>
    <w:rsid w:val="00DE315E"/>
    <w:rsid w:val="00DE316B"/>
    <w:rsid w:val="00DE365A"/>
    <w:rsid w:val="00DE3B7C"/>
    <w:rsid w:val="00DE414B"/>
    <w:rsid w:val="00DE43FF"/>
    <w:rsid w:val="00DE484C"/>
    <w:rsid w:val="00DE4AE6"/>
    <w:rsid w:val="00DE4B01"/>
    <w:rsid w:val="00DE4C57"/>
    <w:rsid w:val="00DE4FAD"/>
    <w:rsid w:val="00DE506A"/>
    <w:rsid w:val="00DE5124"/>
    <w:rsid w:val="00DE521F"/>
    <w:rsid w:val="00DE523B"/>
    <w:rsid w:val="00DE5300"/>
    <w:rsid w:val="00DE543B"/>
    <w:rsid w:val="00DE55C8"/>
    <w:rsid w:val="00DE5728"/>
    <w:rsid w:val="00DE5A24"/>
    <w:rsid w:val="00DE5BE2"/>
    <w:rsid w:val="00DE5EF8"/>
    <w:rsid w:val="00DE61E8"/>
    <w:rsid w:val="00DE646B"/>
    <w:rsid w:val="00DE6501"/>
    <w:rsid w:val="00DE6CC7"/>
    <w:rsid w:val="00DE6D27"/>
    <w:rsid w:val="00DE717B"/>
    <w:rsid w:val="00DE7543"/>
    <w:rsid w:val="00DE7586"/>
    <w:rsid w:val="00DE765B"/>
    <w:rsid w:val="00DE7724"/>
    <w:rsid w:val="00DE7766"/>
    <w:rsid w:val="00DE798C"/>
    <w:rsid w:val="00DE7C8F"/>
    <w:rsid w:val="00DF021F"/>
    <w:rsid w:val="00DF0375"/>
    <w:rsid w:val="00DF03BC"/>
    <w:rsid w:val="00DF080F"/>
    <w:rsid w:val="00DF086E"/>
    <w:rsid w:val="00DF0B52"/>
    <w:rsid w:val="00DF0DAE"/>
    <w:rsid w:val="00DF0E75"/>
    <w:rsid w:val="00DF0F7A"/>
    <w:rsid w:val="00DF12AC"/>
    <w:rsid w:val="00DF1485"/>
    <w:rsid w:val="00DF14F0"/>
    <w:rsid w:val="00DF177D"/>
    <w:rsid w:val="00DF1D12"/>
    <w:rsid w:val="00DF23EC"/>
    <w:rsid w:val="00DF2569"/>
    <w:rsid w:val="00DF2A4D"/>
    <w:rsid w:val="00DF2AAC"/>
    <w:rsid w:val="00DF3322"/>
    <w:rsid w:val="00DF36A0"/>
    <w:rsid w:val="00DF3918"/>
    <w:rsid w:val="00DF3B19"/>
    <w:rsid w:val="00DF3DA8"/>
    <w:rsid w:val="00DF40C4"/>
    <w:rsid w:val="00DF438F"/>
    <w:rsid w:val="00DF43AF"/>
    <w:rsid w:val="00DF43B5"/>
    <w:rsid w:val="00DF43D3"/>
    <w:rsid w:val="00DF45CF"/>
    <w:rsid w:val="00DF4674"/>
    <w:rsid w:val="00DF4D47"/>
    <w:rsid w:val="00DF4E7D"/>
    <w:rsid w:val="00DF552F"/>
    <w:rsid w:val="00DF5AA3"/>
    <w:rsid w:val="00DF5B20"/>
    <w:rsid w:val="00DF5B7B"/>
    <w:rsid w:val="00DF5B98"/>
    <w:rsid w:val="00DF5FAF"/>
    <w:rsid w:val="00DF64D1"/>
    <w:rsid w:val="00DF65D8"/>
    <w:rsid w:val="00DF663D"/>
    <w:rsid w:val="00DF68D4"/>
    <w:rsid w:val="00DF690F"/>
    <w:rsid w:val="00DF69E9"/>
    <w:rsid w:val="00DF6AA9"/>
    <w:rsid w:val="00DF766C"/>
    <w:rsid w:val="00DF76FE"/>
    <w:rsid w:val="00DF77EA"/>
    <w:rsid w:val="00DF7C39"/>
    <w:rsid w:val="00E00151"/>
    <w:rsid w:val="00E004EC"/>
    <w:rsid w:val="00E0062C"/>
    <w:rsid w:val="00E00B67"/>
    <w:rsid w:val="00E00C3D"/>
    <w:rsid w:val="00E00D06"/>
    <w:rsid w:val="00E00D25"/>
    <w:rsid w:val="00E00DED"/>
    <w:rsid w:val="00E01182"/>
    <w:rsid w:val="00E012D6"/>
    <w:rsid w:val="00E0133B"/>
    <w:rsid w:val="00E0143C"/>
    <w:rsid w:val="00E018DD"/>
    <w:rsid w:val="00E01BEB"/>
    <w:rsid w:val="00E02106"/>
    <w:rsid w:val="00E02258"/>
    <w:rsid w:val="00E023D8"/>
    <w:rsid w:val="00E02428"/>
    <w:rsid w:val="00E025D3"/>
    <w:rsid w:val="00E02812"/>
    <w:rsid w:val="00E02AA6"/>
    <w:rsid w:val="00E02CED"/>
    <w:rsid w:val="00E02D7F"/>
    <w:rsid w:val="00E02F26"/>
    <w:rsid w:val="00E02FA5"/>
    <w:rsid w:val="00E03077"/>
    <w:rsid w:val="00E0314C"/>
    <w:rsid w:val="00E034B8"/>
    <w:rsid w:val="00E03C34"/>
    <w:rsid w:val="00E04173"/>
    <w:rsid w:val="00E04501"/>
    <w:rsid w:val="00E04623"/>
    <w:rsid w:val="00E04B58"/>
    <w:rsid w:val="00E04F2C"/>
    <w:rsid w:val="00E05112"/>
    <w:rsid w:val="00E055E7"/>
    <w:rsid w:val="00E059A5"/>
    <w:rsid w:val="00E059C1"/>
    <w:rsid w:val="00E05A1D"/>
    <w:rsid w:val="00E05DCF"/>
    <w:rsid w:val="00E06046"/>
    <w:rsid w:val="00E0654B"/>
    <w:rsid w:val="00E068E8"/>
    <w:rsid w:val="00E06A0C"/>
    <w:rsid w:val="00E06BD5"/>
    <w:rsid w:val="00E06D14"/>
    <w:rsid w:val="00E06DA4"/>
    <w:rsid w:val="00E06FE8"/>
    <w:rsid w:val="00E07084"/>
    <w:rsid w:val="00E0733E"/>
    <w:rsid w:val="00E073F8"/>
    <w:rsid w:val="00E07554"/>
    <w:rsid w:val="00E0770D"/>
    <w:rsid w:val="00E07DC3"/>
    <w:rsid w:val="00E10053"/>
    <w:rsid w:val="00E10054"/>
    <w:rsid w:val="00E10272"/>
    <w:rsid w:val="00E103A0"/>
    <w:rsid w:val="00E104F6"/>
    <w:rsid w:val="00E1070A"/>
    <w:rsid w:val="00E10D32"/>
    <w:rsid w:val="00E10E00"/>
    <w:rsid w:val="00E10E63"/>
    <w:rsid w:val="00E10F00"/>
    <w:rsid w:val="00E1109A"/>
    <w:rsid w:val="00E112F9"/>
    <w:rsid w:val="00E115D8"/>
    <w:rsid w:val="00E11997"/>
    <w:rsid w:val="00E11C1F"/>
    <w:rsid w:val="00E11E21"/>
    <w:rsid w:val="00E11E74"/>
    <w:rsid w:val="00E11F52"/>
    <w:rsid w:val="00E121E2"/>
    <w:rsid w:val="00E12288"/>
    <w:rsid w:val="00E12348"/>
    <w:rsid w:val="00E12565"/>
    <w:rsid w:val="00E125E3"/>
    <w:rsid w:val="00E12692"/>
    <w:rsid w:val="00E12852"/>
    <w:rsid w:val="00E129E4"/>
    <w:rsid w:val="00E12FEB"/>
    <w:rsid w:val="00E13040"/>
    <w:rsid w:val="00E1309D"/>
    <w:rsid w:val="00E130D8"/>
    <w:rsid w:val="00E13138"/>
    <w:rsid w:val="00E13293"/>
    <w:rsid w:val="00E1393D"/>
    <w:rsid w:val="00E13B45"/>
    <w:rsid w:val="00E13D22"/>
    <w:rsid w:val="00E13E12"/>
    <w:rsid w:val="00E13E8B"/>
    <w:rsid w:val="00E1403D"/>
    <w:rsid w:val="00E1408E"/>
    <w:rsid w:val="00E14488"/>
    <w:rsid w:val="00E14A0E"/>
    <w:rsid w:val="00E14C82"/>
    <w:rsid w:val="00E14E0A"/>
    <w:rsid w:val="00E14EED"/>
    <w:rsid w:val="00E15354"/>
    <w:rsid w:val="00E15418"/>
    <w:rsid w:val="00E154DA"/>
    <w:rsid w:val="00E1556F"/>
    <w:rsid w:val="00E15689"/>
    <w:rsid w:val="00E15800"/>
    <w:rsid w:val="00E158CD"/>
    <w:rsid w:val="00E15AED"/>
    <w:rsid w:val="00E15D1B"/>
    <w:rsid w:val="00E15F83"/>
    <w:rsid w:val="00E160A5"/>
    <w:rsid w:val="00E160D3"/>
    <w:rsid w:val="00E16138"/>
    <w:rsid w:val="00E1621B"/>
    <w:rsid w:val="00E16DD3"/>
    <w:rsid w:val="00E17517"/>
    <w:rsid w:val="00E17573"/>
    <w:rsid w:val="00E17B2C"/>
    <w:rsid w:val="00E17B79"/>
    <w:rsid w:val="00E17BBB"/>
    <w:rsid w:val="00E200E2"/>
    <w:rsid w:val="00E20260"/>
    <w:rsid w:val="00E203E6"/>
    <w:rsid w:val="00E20728"/>
    <w:rsid w:val="00E209EA"/>
    <w:rsid w:val="00E21152"/>
    <w:rsid w:val="00E2123A"/>
    <w:rsid w:val="00E21398"/>
    <w:rsid w:val="00E213EA"/>
    <w:rsid w:val="00E219D1"/>
    <w:rsid w:val="00E21F75"/>
    <w:rsid w:val="00E22379"/>
    <w:rsid w:val="00E22485"/>
    <w:rsid w:val="00E22638"/>
    <w:rsid w:val="00E22776"/>
    <w:rsid w:val="00E22B46"/>
    <w:rsid w:val="00E22B5E"/>
    <w:rsid w:val="00E22DD8"/>
    <w:rsid w:val="00E22F30"/>
    <w:rsid w:val="00E231E6"/>
    <w:rsid w:val="00E232C7"/>
    <w:rsid w:val="00E23500"/>
    <w:rsid w:val="00E2370B"/>
    <w:rsid w:val="00E238C6"/>
    <w:rsid w:val="00E23911"/>
    <w:rsid w:val="00E23D59"/>
    <w:rsid w:val="00E23DCC"/>
    <w:rsid w:val="00E2444D"/>
    <w:rsid w:val="00E24740"/>
    <w:rsid w:val="00E2493F"/>
    <w:rsid w:val="00E24C0C"/>
    <w:rsid w:val="00E24C7A"/>
    <w:rsid w:val="00E24CAD"/>
    <w:rsid w:val="00E24E0B"/>
    <w:rsid w:val="00E25006"/>
    <w:rsid w:val="00E250BF"/>
    <w:rsid w:val="00E2519A"/>
    <w:rsid w:val="00E252DE"/>
    <w:rsid w:val="00E257FA"/>
    <w:rsid w:val="00E259BF"/>
    <w:rsid w:val="00E25AC6"/>
    <w:rsid w:val="00E25CC0"/>
    <w:rsid w:val="00E25DE2"/>
    <w:rsid w:val="00E2614F"/>
    <w:rsid w:val="00E26355"/>
    <w:rsid w:val="00E2648C"/>
    <w:rsid w:val="00E267C3"/>
    <w:rsid w:val="00E267DA"/>
    <w:rsid w:val="00E2686B"/>
    <w:rsid w:val="00E26B5F"/>
    <w:rsid w:val="00E26DD2"/>
    <w:rsid w:val="00E27068"/>
    <w:rsid w:val="00E272DD"/>
    <w:rsid w:val="00E27391"/>
    <w:rsid w:val="00E27530"/>
    <w:rsid w:val="00E27867"/>
    <w:rsid w:val="00E27993"/>
    <w:rsid w:val="00E30294"/>
    <w:rsid w:val="00E30319"/>
    <w:rsid w:val="00E30446"/>
    <w:rsid w:val="00E3050F"/>
    <w:rsid w:val="00E30705"/>
    <w:rsid w:val="00E3070E"/>
    <w:rsid w:val="00E307F0"/>
    <w:rsid w:val="00E30874"/>
    <w:rsid w:val="00E3088B"/>
    <w:rsid w:val="00E308A1"/>
    <w:rsid w:val="00E30956"/>
    <w:rsid w:val="00E3097A"/>
    <w:rsid w:val="00E30E52"/>
    <w:rsid w:val="00E3111C"/>
    <w:rsid w:val="00E311BF"/>
    <w:rsid w:val="00E31239"/>
    <w:rsid w:val="00E31362"/>
    <w:rsid w:val="00E313B4"/>
    <w:rsid w:val="00E31AA6"/>
    <w:rsid w:val="00E31D9E"/>
    <w:rsid w:val="00E31EAE"/>
    <w:rsid w:val="00E31EE6"/>
    <w:rsid w:val="00E31F26"/>
    <w:rsid w:val="00E321BB"/>
    <w:rsid w:val="00E32322"/>
    <w:rsid w:val="00E32701"/>
    <w:rsid w:val="00E32BB7"/>
    <w:rsid w:val="00E330A5"/>
    <w:rsid w:val="00E330A6"/>
    <w:rsid w:val="00E335EF"/>
    <w:rsid w:val="00E336DB"/>
    <w:rsid w:val="00E33819"/>
    <w:rsid w:val="00E33861"/>
    <w:rsid w:val="00E33997"/>
    <w:rsid w:val="00E33B63"/>
    <w:rsid w:val="00E33CD2"/>
    <w:rsid w:val="00E33D72"/>
    <w:rsid w:val="00E33DDB"/>
    <w:rsid w:val="00E33EEF"/>
    <w:rsid w:val="00E344F9"/>
    <w:rsid w:val="00E3460D"/>
    <w:rsid w:val="00E347B6"/>
    <w:rsid w:val="00E349FC"/>
    <w:rsid w:val="00E34EB2"/>
    <w:rsid w:val="00E34F87"/>
    <w:rsid w:val="00E35035"/>
    <w:rsid w:val="00E352ED"/>
    <w:rsid w:val="00E3533A"/>
    <w:rsid w:val="00E35820"/>
    <w:rsid w:val="00E3585F"/>
    <w:rsid w:val="00E35D11"/>
    <w:rsid w:val="00E362A2"/>
    <w:rsid w:val="00E364B6"/>
    <w:rsid w:val="00E3664B"/>
    <w:rsid w:val="00E36DB6"/>
    <w:rsid w:val="00E36EE3"/>
    <w:rsid w:val="00E3725C"/>
    <w:rsid w:val="00E3745F"/>
    <w:rsid w:val="00E37650"/>
    <w:rsid w:val="00E377E7"/>
    <w:rsid w:val="00E37A3B"/>
    <w:rsid w:val="00E40061"/>
    <w:rsid w:val="00E401B8"/>
    <w:rsid w:val="00E4021C"/>
    <w:rsid w:val="00E402A1"/>
    <w:rsid w:val="00E40A6F"/>
    <w:rsid w:val="00E40F5D"/>
    <w:rsid w:val="00E417D9"/>
    <w:rsid w:val="00E41812"/>
    <w:rsid w:val="00E41A02"/>
    <w:rsid w:val="00E41C56"/>
    <w:rsid w:val="00E41EBB"/>
    <w:rsid w:val="00E41FFA"/>
    <w:rsid w:val="00E4207F"/>
    <w:rsid w:val="00E42261"/>
    <w:rsid w:val="00E4272F"/>
    <w:rsid w:val="00E42A15"/>
    <w:rsid w:val="00E42E12"/>
    <w:rsid w:val="00E42FF9"/>
    <w:rsid w:val="00E43175"/>
    <w:rsid w:val="00E433BC"/>
    <w:rsid w:val="00E433D9"/>
    <w:rsid w:val="00E43687"/>
    <w:rsid w:val="00E43C35"/>
    <w:rsid w:val="00E44265"/>
    <w:rsid w:val="00E442BB"/>
    <w:rsid w:val="00E44AAE"/>
    <w:rsid w:val="00E45293"/>
    <w:rsid w:val="00E45350"/>
    <w:rsid w:val="00E45404"/>
    <w:rsid w:val="00E45A20"/>
    <w:rsid w:val="00E45BA2"/>
    <w:rsid w:val="00E45BEC"/>
    <w:rsid w:val="00E45F42"/>
    <w:rsid w:val="00E45F6C"/>
    <w:rsid w:val="00E46032"/>
    <w:rsid w:val="00E46181"/>
    <w:rsid w:val="00E4630F"/>
    <w:rsid w:val="00E46438"/>
    <w:rsid w:val="00E46B13"/>
    <w:rsid w:val="00E46B79"/>
    <w:rsid w:val="00E46BB8"/>
    <w:rsid w:val="00E46D1D"/>
    <w:rsid w:val="00E46D56"/>
    <w:rsid w:val="00E472E3"/>
    <w:rsid w:val="00E47BA7"/>
    <w:rsid w:val="00E47C79"/>
    <w:rsid w:val="00E47C85"/>
    <w:rsid w:val="00E504B6"/>
    <w:rsid w:val="00E5099A"/>
    <w:rsid w:val="00E50CE0"/>
    <w:rsid w:val="00E5113D"/>
    <w:rsid w:val="00E5144C"/>
    <w:rsid w:val="00E515FE"/>
    <w:rsid w:val="00E51717"/>
    <w:rsid w:val="00E5185D"/>
    <w:rsid w:val="00E51A3A"/>
    <w:rsid w:val="00E51A8F"/>
    <w:rsid w:val="00E51B30"/>
    <w:rsid w:val="00E51C86"/>
    <w:rsid w:val="00E51EA3"/>
    <w:rsid w:val="00E51F16"/>
    <w:rsid w:val="00E5200E"/>
    <w:rsid w:val="00E5217A"/>
    <w:rsid w:val="00E5218D"/>
    <w:rsid w:val="00E52361"/>
    <w:rsid w:val="00E52644"/>
    <w:rsid w:val="00E5286E"/>
    <w:rsid w:val="00E52B24"/>
    <w:rsid w:val="00E52DFE"/>
    <w:rsid w:val="00E534DE"/>
    <w:rsid w:val="00E53548"/>
    <w:rsid w:val="00E5377D"/>
    <w:rsid w:val="00E537B7"/>
    <w:rsid w:val="00E53906"/>
    <w:rsid w:val="00E53DB0"/>
    <w:rsid w:val="00E53DE5"/>
    <w:rsid w:val="00E540FA"/>
    <w:rsid w:val="00E541D7"/>
    <w:rsid w:val="00E54394"/>
    <w:rsid w:val="00E54AFA"/>
    <w:rsid w:val="00E54BD3"/>
    <w:rsid w:val="00E54D60"/>
    <w:rsid w:val="00E54F60"/>
    <w:rsid w:val="00E5515C"/>
    <w:rsid w:val="00E55233"/>
    <w:rsid w:val="00E55363"/>
    <w:rsid w:val="00E554C7"/>
    <w:rsid w:val="00E556E4"/>
    <w:rsid w:val="00E560DE"/>
    <w:rsid w:val="00E56135"/>
    <w:rsid w:val="00E56582"/>
    <w:rsid w:val="00E567E3"/>
    <w:rsid w:val="00E5693B"/>
    <w:rsid w:val="00E56A31"/>
    <w:rsid w:val="00E56D45"/>
    <w:rsid w:val="00E575D9"/>
    <w:rsid w:val="00E577B9"/>
    <w:rsid w:val="00E57A88"/>
    <w:rsid w:val="00E57ADF"/>
    <w:rsid w:val="00E57F2F"/>
    <w:rsid w:val="00E6005C"/>
    <w:rsid w:val="00E60740"/>
    <w:rsid w:val="00E60742"/>
    <w:rsid w:val="00E607AF"/>
    <w:rsid w:val="00E609FB"/>
    <w:rsid w:val="00E610F5"/>
    <w:rsid w:val="00E6113A"/>
    <w:rsid w:val="00E6175D"/>
    <w:rsid w:val="00E618F5"/>
    <w:rsid w:val="00E61923"/>
    <w:rsid w:val="00E61BCC"/>
    <w:rsid w:val="00E61DB4"/>
    <w:rsid w:val="00E61E1F"/>
    <w:rsid w:val="00E62067"/>
    <w:rsid w:val="00E62147"/>
    <w:rsid w:val="00E621DE"/>
    <w:rsid w:val="00E624EE"/>
    <w:rsid w:val="00E62D65"/>
    <w:rsid w:val="00E62D83"/>
    <w:rsid w:val="00E634B0"/>
    <w:rsid w:val="00E635E1"/>
    <w:rsid w:val="00E63774"/>
    <w:rsid w:val="00E63801"/>
    <w:rsid w:val="00E63983"/>
    <w:rsid w:val="00E63B0E"/>
    <w:rsid w:val="00E63E04"/>
    <w:rsid w:val="00E63F1E"/>
    <w:rsid w:val="00E64A82"/>
    <w:rsid w:val="00E64F16"/>
    <w:rsid w:val="00E65059"/>
    <w:rsid w:val="00E653D0"/>
    <w:rsid w:val="00E65678"/>
    <w:rsid w:val="00E65C1F"/>
    <w:rsid w:val="00E6613C"/>
    <w:rsid w:val="00E66223"/>
    <w:rsid w:val="00E66B8B"/>
    <w:rsid w:val="00E66C22"/>
    <w:rsid w:val="00E66FC8"/>
    <w:rsid w:val="00E672BF"/>
    <w:rsid w:val="00E67367"/>
    <w:rsid w:val="00E675F7"/>
    <w:rsid w:val="00E67DFD"/>
    <w:rsid w:val="00E70177"/>
    <w:rsid w:val="00E70710"/>
    <w:rsid w:val="00E707D8"/>
    <w:rsid w:val="00E70BF2"/>
    <w:rsid w:val="00E70C09"/>
    <w:rsid w:val="00E70D7D"/>
    <w:rsid w:val="00E710FF"/>
    <w:rsid w:val="00E712B2"/>
    <w:rsid w:val="00E7132A"/>
    <w:rsid w:val="00E7133C"/>
    <w:rsid w:val="00E71610"/>
    <w:rsid w:val="00E716F5"/>
    <w:rsid w:val="00E71A58"/>
    <w:rsid w:val="00E71AEC"/>
    <w:rsid w:val="00E71B18"/>
    <w:rsid w:val="00E71C6D"/>
    <w:rsid w:val="00E72159"/>
    <w:rsid w:val="00E72240"/>
    <w:rsid w:val="00E7279B"/>
    <w:rsid w:val="00E7281D"/>
    <w:rsid w:val="00E728FF"/>
    <w:rsid w:val="00E72F7D"/>
    <w:rsid w:val="00E73042"/>
    <w:rsid w:val="00E73786"/>
    <w:rsid w:val="00E7388F"/>
    <w:rsid w:val="00E7397B"/>
    <w:rsid w:val="00E73CDE"/>
    <w:rsid w:val="00E74101"/>
    <w:rsid w:val="00E74152"/>
    <w:rsid w:val="00E74A58"/>
    <w:rsid w:val="00E74AA5"/>
    <w:rsid w:val="00E74C40"/>
    <w:rsid w:val="00E74D5C"/>
    <w:rsid w:val="00E75142"/>
    <w:rsid w:val="00E75267"/>
    <w:rsid w:val="00E75321"/>
    <w:rsid w:val="00E7534F"/>
    <w:rsid w:val="00E757F9"/>
    <w:rsid w:val="00E75A52"/>
    <w:rsid w:val="00E75AF8"/>
    <w:rsid w:val="00E75D0F"/>
    <w:rsid w:val="00E75F13"/>
    <w:rsid w:val="00E75FAB"/>
    <w:rsid w:val="00E7600A"/>
    <w:rsid w:val="00E764B3"/>
    <w:rsid w:val="00E765F1"/>
    <w:rsid w:val="00E76694"/>
    <w:rsid w:val="00E7683C"/>
    <w:rsid w:val="00E76978"/>
    <w:rsid w:val="00E76B1A"/>
    <w:rsid w:val="00E76E8A"/>
    <w:rsid w:val="00E77011"/>
    <w:rsid w:val="00E77015"/>
    <w:rsid w:val="00E774B4"/>
    <w:rsid w:val="00E77B14"/>
    <w:rsid w:val="00E77B16"/>
    <w:rsid w:val="00E77BF4"/>
    <w:rsid w:val="00E77CB0"/>
    <w:rsid w:val="00E800FD"/>
    <w:rsid w:val="00E81014"/>
    <w:rsid w:val="00E8114C"/>
    <w:rsid w:val="00E8117C"/>
    <w:rsid w:val="00E81252"/>
    <w:rsid w:val="00E8199A"/>
    <w:rsid w:val="00E81B78"/>
    <w:rsid w:val="00E81E30"/>
    <w:rsid w:val="00E8201C"/>
    <w:rsid w:val="00E82143"/>
    <w:rsid w:val="00E82E63"/>
    <w:rsid w:val="00E830D7"/>
    <w:rsid w:val="00E83457"/>
    <w:rsid w:val="00E834F3"/>
    <w:rsid w:val="00E8392E"/>
    <w:rsid w:val="00E83A49"/>
    <w:rsid w:val="00E83C16"/>
    <w:rsid w:val="00E83E45"/>
    <w:rsid w:val="00E83F46"/>
    <w:rsid w:val="00E8422D"/>
    <w:rsid w:val="00E84241"/>
    <w:rsid w:val="00E84410"/>
    <w:rsid w:val="00E8447E"/>
    <w:rsid w:val="00E846A9"/>
    <w:rsid w:val="00E84712"/>
    <w:rsid w:val="00E8492A"/>
    <w:rsid w:val="00E84B8F"/>
    <w:rsid w:val="00E84BD5"/>
    <w:rsid w:val="00E84C83"/>
    <w:rsid w:val="00E84D4C"/>
    <w:rsid w:val="00E84D67"/>
    <w:rsid w:val="00E84F48"/>
    <w:rsid w:val="00E8532E"/>
    <w:rsid w:val="00E85333"/>
    <w:rsid w:val="00E85573"/>
    <w:rsid w:val="00E855F2"/>
    <w:rsid w:val="00E85D38"/>
    <w:rsid w:val="00E8652F"/>
    <w:rsid w:val="00E86700"/>
    <w:rsid w:val="00E869A6"/>
    <w:rsid w:val="00E86A57"/>
    <w:rsid w:val="00E86B14"/>
    <w:rsid w:val="00E86BE1"/>
    <w:rsid w:val="00E86D01"/>
    <w:rsid w:val="00E87098"/>
    <w:rsid w:val="00E8709B"/>
    <w:rsid w:val="00E87172"/>
    <w:rsid w:val="00E8722B"/>
    <w:rsid w:val="00E87488"/>
    <w:rsid w:val="00E87538"/>
    <w:rsid w:val="00E87ACA"/>
    <w:rsid w:val="00E87B21"/>
    <w:rsid w:val="00E87CE9"/>
    <w:rsid w:val="00E87D8A"/>
    <w:rsid w:val="00E87FC0"/>
    <w:rsid w:val="00E90008"/>
    <w:rsid w:val="00E90106"/>
    <w:rsid w:val="00E904A5"/>
    <w:rsid w:val="00E90737"/>
    <w:rsid w:val="00E9093A"/>
    <w:rsid w:val="00E90A64"/>
    <w:rsid w:val="00E90D6C"/>
    <w:rsid w:val="00E91751"/>
    <w:rsid w:val="00E919B5"/>
    <w:rsid w:val="00E91CD6"/>
    <w:rsid w:val="00E91F52"/>
    <w:rsid w:val="00E920CD"/>
    <w:rsid w:val="00E923EC"/>
    <w:rsid w:val="00E9253C"/>
    <w:rsid w:val="00E926D2"/>
    <w:rsid w:val="00E927B9"/>
    <w:rsid w:val="00E9299A"/>
    <w:rsid w:val="00E92D1B"/>
    <w:rsid w:val="00E932CB"/>
    <w:rsid w:val="00E935CD"/>
    <w:rsid w:val="00E9381A"/>
    <w:rsid w:val="00E93E27"/>
    <w:rsid w:val="00E93E40"/>
    <w:rsid w:val="00E93EA5"/>
    <w:rsid w:val="00E94097"/>
    <w:rsid w:val="00E942D4"/>
    <w:rsid w:val="00E94EC7"/>
    <w:rsid w:val="00E954A4"/>
    <w:rsid w:val="00E9577C"/>
    <w:rsid w:val="00E9598E"/>
    <w:rsid w:val="00E95B54"/>
    <w:rsid w:val="00E95EB1"/>
    <w:rsid w:val="00E96082"/>
    <w:rsid w:val="00E96208"/>
    <w:rsid w:val="00E962EA"/>
    <w:rsid w:val="00E967F9"/>
    <w:rsid w:val="00E9689E"/>
    <w:rsid w:val="00E96996"/>
    <w:rsid w:val="00E96B6C"/>
    <w:rsid w:val="00E96BD6"/>
    <w:rsid w:val="00E96D97"/>
    <w:rsid w:val="00E96F74"/>
    <w:rsid w:val="00E972C3"/>
    <w:rsid w:val="00E9774A"/>
    <w:rsid w:val="00E977EE"/>
    <w:rsid w:val="00E978C6"/>
    <w:rsid w:val="00E97C00"/>
    <w:rsid w:val="00E97CFC"/>
    <w:rsid w:val="00EA0032"/>
    <w:rsid w:val="00EA0CEA"/>
    <w:rsid w:val="00EA1090"/>
    <w:rsid w:val="00EA1098"/>
    <w:rsid w:val="00EA1193"/>
    <w:rsid w:val="00EA11AE"/>
    <w:rsid w:val="00EA123D"/>
    <w:rsid w:val="00EA12FF"/>
    <w:rsid w:val="00EA13D2"/>
    <w:rsid w:val="00EA14B1"/>
    <w:rsid w:val="00EA1DC2"/>
    <w:rsid w:val="00EA1F1C"/>
    <w:rsid w:val="00EA1F6E"/>
    <w:rsid w:val="00EA20E2"/>
    <w:rsid w:val="00EA20FF"/>
    <w:rsid w:val="00EA24A3"/>
    <w:rsid w:val="00EA2A4B"/>
    <w:rsid w:val="00EA3273"/>
    <w:rsid w:val="00EA32B8"/>
    <w:rsid w:val="00EA378D"/>
    <w:rsid w:val="00EA3981"/>
    <w:rsid w:val="00EA3A24"/>
    <w:rsid w:val="00EA3EA7"/>
    <w:rsid w:val="00EA40CF"/>
    <w:rsid w:val="00EA4161"/>
    <w:rsid w:val="00EA4894"/>
    <w:rsid w:val="00EA4C1E"/>
    <w:rsid w:val="00EA4F57"/>
    <w:rsid w:val="00EA563B"/>
    <w:rsid w:val="00EA5E77"/>
    <w:rsid w:val="00EA5F59"/>
    <w:rsid w:val="00EA5FAA"/>
    <w:rsid w:val="00EA62AD"/>
    <w:rsid w:val="00EA62AF"/>
    <w:rsid w:val="00EA66E8"/>
    <w:rsid w:val="00EA69BC"/>
    <w:rsid w:val="00EA6DCA"/>
    <w:rsid w:val="00EA7081"/>
    <w:rsid w:val="00EA71CD"/>
    <w:rsid w:val="00EA768F"/>
    <w:rsid w:val="00EA76E5"/>
    <w:rsid w:val="00EA7A1B"/>
    <w:rsid w:val="00EA7B4F"/>
    <w:rsid w:val="00EA7C3F"/>
    <w:rsid w:val="00EA7C5C"/>
    <w:rsid w:val="00EA7EC1"/>
    <w:rsid w:val="00EA7F9F"/>
    <w:rsid w:val="00EB0370"/>
    <w:rsid w:val="00EB049C"/>
    <w:rsid w:val="00EB087B"/>
    <w:rsid w:val="00EB0A9B"/>
    <w:rsid w:val="00EB0D7C"/>
    <w:rsid w:val="00EB0E30"/>
    <w:rsid w:val="00EB0E39"/>
    <w:rsid w:val="00EB103A"/>
    <w:rsid w:val="00EB11EB"/>
    <w:rsid w:val="00EB1879"/>
    <w:rsid w:val="00EB223E"/>
    <w:rsid w:val="00EB24CB"/>
    <w:rsid w:val="00EB3377"/>
    <w:rsid w:val="00EB38FC"/>
    <w:rsid w:val="00EB3A8D"/>
    <w:rsid w:val="00EB41C4"/>
    <w:rsid w:val="00EB4250"/>
    <w:rsid w:val="00EB45F3"/>
    <w:rsid w:val="00EB46BB"/>
    <w:rsid w:val="00EB47E2"/>
    <w:rsid w:val="00EB499B"/>
    <w:rsid w:val="00EB4A2F"/>
    <w:rsid w:val="00EB4CA8"/>
    <w:rsid w:val="00EB4CE4"/>
    <w:rsid w:val="00EB58B9"/>
    <w:rsid w:val="00EB5A91"/>
    <w:rsid w:val="00EB5F93"/>
    <w:rsid w:val="00EB5FC3"/>
    <w:rsid w:val="00EB60C9"/>
    <w:rsid w:val="00EB612B"/>
    <w:rsid w:val="00EB6580"/>
    <w:rsid w:val="00EB671F"/>
    <w:rsid w:val="00EB67B5"/>
    <w:rsid w:val="00EB6DD2"/>
    <w:rsid w:val="00EB6E27"/>
    <w:rsid w:val="00EB71A8"/>
    <w:rsid w:val="00EB72AB"/>
    <w:rsid w:val="00EB7428"/>
    <w:rsid w:val="00EB7553"/>
    <w:rsid w:val="00EB7994"/>
    <w:rsid w:val="00EB7A9A"/>
    <w:rsid w:val="00EC02DE"/>
    <w:rsid w:val="00EC057C"/>
    <w:rsid w:val="00EC0E42"/>
    <w:rsid w:val="00EC152D"/>
    <w:rsid w:val="00EC1697"/>
    <w:rsid w:val="00EC19D4"/>
    <w:rsid w:val="00EC1A38"/>
    <w:rsid w:val="00EC1D48"/>
    <w:rsid w:val="00EC2049"/>
    <w:rsid w:val="00EC2883"/>
    <w:rsid w:val="00EC2C1F"/>
    <w:rsid w:val="00EC2DC1"/>
    <w:rsid w:val="00EC314F"/>
    <w:rsid w:val="00EC32A0"/>
    <w:rsid w:val="00EC3441"/>
    <w:rsid w:val="00EC34D2"/>
    <w:rsid w:val="00EC3655"/>
    <w:rsid w:val="00EC39DE"/>
    <w:rsid w:val="00EC3D01"/>
    <w:rsid w:val="00EC44CA"/>
    <w:rsid w:val="00EC4BAA"/>
    <w:rsid w:val="00EC4C7D"/>
    <w:rsid w:val="00EC4D6F"/>
    <w:rsid w:val="00EC517F"/>
    <w:rsid w:val="00EC51B1"/>
    <w:rsid w:val="00EC527C"/>
    <w:rsid w:val="00EC54A0"/>
    <w:rsid w:val="00EC560C"/>
    <w:rsid w:val="00EC5C01"/>
    <w:rsid w:val="00EC5C7A"/>
    <w:rsid w:val="00EC5DB8"/>
    <w:rsid w:val="00EC5E42"/>
    <w:rsid w:val="00EC60A7"/>
    <w:rsid w:val="00EC61F6"/>
    <w:rsid w:val="00EC647E"/>
    <w:rsid w:val="00EC6620"/>
    <w:rsid w:val="00EC71B3"/>
    <w:rsid w:val="00EC7986"/>
    <w:rsid w:val="00EC7B21"/>
    <w:rsid w:val="00EC7E0B"/>
    <w:rsid w:val="00ED00B6"/>
    <w:rsid w:val="00ED0157"/>
    <w:rsid w:val="00ED01BB"/>
    <w:rsid w:val="00ED01F1"/>
    <w:rsid w:val="00ED02BC"/>
    <w:rsid w:val="00ED033D"/>
    <w:rsid w:val="00ED0522"/>
    <w:rsid w:val="00ED05D6"/>
    <w:rsid w:val="00ED09E7"/>
    <w:rsid w:val="00ED0B0E"/>
    <w:rsid w:val="00ED0B24"/>
    <w:rsid w:val="00ED0C8C"/>
    <w:rsid w:val="00ED0CAA"/>
    <w:rsid w:val="00ED0CFC"/>
    <w:rsid w:val="00ED0DC5"/>
    <w:rsid w:val="00ED1005"/>
    <w:rsid w:val="00ED10FD"/>
    <w:rsid w:val="00ED12D4"/>
    <w:rsid w:val="00ED1348"/>
    <w:rsid w:val="00ED1380"/>
    <w:rsid w:val="00ED15B0"/>
    <w:rsid w:val="00ED1A59"/>
    <w:rsid w:val="00ED1AAA"/>
    <w:rsid w:val="00ED20F4"/>
    <w:rsid w:val="00ED2308"/>
    <w:rsid w:val="00ED257A"/>
    <w:rsid w:val="00ED2599"/>
    <w:rsid w:val="00ED25D8"/>
    <w:rsid w:val="00ED25E6"/>
    <w:rsid w:val="00ED28D7"/>
    <w:rsid w:val="00ED2985"/>
    <w:rsid w:val="00ED3022"/>
    <w:rsid w:val="00ED32A4"/>
    <w:rsid w:val="00ED352B"/>
    <w:rsid w:val="00ED35FC"/>
    <w:rsid w:val="00ED379D"/>
    <w:rsid w:val="00ED3898"/>
    <w:rsid w:val="00ED3A52"/>
    <w:rsid w:val="00ED3FAC"/>
    <w:rsid w:val="00ED43E8"/>
    <w:rsid w:val="00ED472F"/>
    <w:rsid w:val="00ED486C"/>
    <w:rsid w:val="00ED4EEB"/>
    <w:rsid w:val="00ED5356"/>
    <w:rsid w:val="00ED55F3"/>
    <w:rsid w:val="00ED6435"/>
    <w:rsid w:val="00ED6486"/>
    <w:rsid w:val="00ED661A"/>
    <w:rsid w:val="00ED66A4"/>
    <w:rsid w:val="00ED74AE"/>
    <w:rsid w:val="00ED7AA1"/>
    <w:rsid w:val="00ED7D63"/>
    <w:rsid w:val="00ED7DB0"/>
    <w:rsid w:val="00EE01C8"/>
    <w:rsid w:val="00EE021E"/>
    <w:rsid w:val="00EE029C"/>
    <w:rsid w:val="00EE0461"/>
    <w:rsid w:val="00EE068D"/>
    <w:rsid w:val="00EE0B28"/>
    <w:rsid w:val="00EE0B5A"/>
    <w:rsid w:val="00EE0CF5"/>
    <w:rsid w:val="00EE1162"/>
    <w:rsid w:val="00EE1213"/>
    <w:rsid w:val="00EE1297"/>
    <w:rsid w:val="00EE1622"/>
    <w:rsid w:val="00EE1923"/>
    <w:rsid w:val="00EE1BBE"/>
    <w:rsid w:val="00EE1C09"/>
    <w:rsid w:val="00EE203F"/>
    <w:rsid w:val="00EE2187"/>
    <w:rsid w:val="00EE2539"/>
    <w:rsid w:val="00EE2641"/>
    <w:rsid w:val="00EE2B6E"/>
    <w:rsid w:val="00EE2D0E"/>
    <w:rsid w:val="00EE33A1"/>
    <w:rsid w:val="00EE351D"/>
    <w:rsid w:val="00EE3BE3"/>
    <w:rsid w:val="00EE3CFE"/>
    <w:rsid w:val="00EE3D2E"/>
    <w:rsid w:val="00EE4767"/>
    <w:rsid w:val="00EE481E"/>
    <w:rsid w:val="00EE4A85"/>
    <w:rsid w:val="00EE4BA8"/>
    <w:rsid w:val="00EE4D9C"/>
    <w:rsid w:val="00EE5061"/>
    <w:rsid w:val="00EE56C4"/>
    <w:rsid w:val="00EE5C2C"/>
    <w:rsid w:val="00EE5ECD"/>
    <w:rsid w:val="00EE642B"/>
    <w:rsid w:val="00EE6864"/>
    <w:rsid w:val="00EE69C7"/>
    <w:rsid w:val="00EE6C59"/>
    <w:rsid w:val="00EE708F"/>
    <w:rsid w:val="00EE70A6"/>
    <w:rsid w:val="00EE71AB"/>
    <w:rsid w:val="00EE733D"/>
    <w:rsid w:val="00EE73DC"/>
    <w:rsid w:val="00EE7435"/>
    <w:rsid w:val="00EE799A"/>
    <w:rsid w:val="00EE79A3"/>
    <w:rsid w:val="00EE7A20"/>
    <w:rsid w:val="00EE7C1A"/>
    <w:rsid w:val="00EF00BF"/>
    <w:rsid w:val="00EF01D2"/>
    <w:rsid w:val="00EF0334"/>
    <w:rsid w:val="00EF034B"/>
    <w:rsid w:val="00EF047C"/>
    <w:rsid w:val="00EF0511"/>
    <w:rsid w:val="00EF0708"/>
    <w:rsid w:val="00EF0EDB"/>
    <w:rsid w:val="00EF11E4"/>
    <w:rsid w:val="00EF13BF"/>
    <w:rsid w:val="00EF1560"/>
    <w:rsid w:val="00EF1CF4"/>
    <w:rsid w:val="00EF2270"/>
    <w:rsid w:val="00EF240A"/>
    <w:rsid w:val="00EF25EE"/>
    <w:rsid w:val="00EF261A"/>
    <w:rsid w:val="00EF2B43"/>
    <w:rsid w:val="00EF2D45"/>
    <w:rsid w:val="00EF2EEE"/>
    <w:rsid w:val="00EF354E"/>
    <w:rsid w:val="00EF35D4"/>
    <w:rsid w:val="00EF3639"/>
    <w:rsid w:val="00EF373F"/>
    <w:rsid w:val="00EF3744"/>
    <w:rsid w:val="00EF37E2"/>
    <w:rsid w:val="00EF39A8"/>
    <w:rsid w:val="00EF3A45"/>
    <w:rsid w:val="00EF3AF4"/>
    <w:rsid w:val="00EF3CDC"/>
    <w:rsid w:val="00EF4155"/>
    <w:rsid w:val="00EF4560"/>
    <w:rsid w:val="00EF45A2"/>
    <w:rsid w:val="00EF4B1A"/>
    <w:rsid w:val="00EF4D53"/>
    <w:rsid w:val="00EF5277"/>
    <w:rsid w:val="00EF5535"/>
    <w:rsid w:val="00EF5593"/>
    <w:rsid w:val="00EF58D6"/>
    <w:rsid w:val="00EF5AA0"/>
    <w:rsid w:val="00EF5F7C"/>
    <w:rsid w:val="00EF5F95"/>
    <w:rsid w:val="00EF610B"/>
    <w:rsid w:val="00EF62D1"/>
    <w:rsid w:val="00EF6464"/>
    <w:rsid w:val="00EF65C2"/>
    <w:rsid w:val="00EF67C0"/>
    <w:rsid w:val="00EF67DC"/>
    <w:rsid w:val="00EF69B4"/>
    <w:rsid w:val="00EF6D32"/>
    <w:rsid w:val="00EF7072"/>
    <w:rsid w:val="00EF7194"/>
    <w:rsid w:val="00EF7208"/>
    <w:rsid w:val="00EF72DE"/>
    <w:rsid w:val="00EF7385"/>
    <w:rsid w:val="00EF78D4"/>
    <w:rsid w:val="00EF7A38"/>
    <w:rsid w:val="00EF7D64"/>
    <w:rsid w:val="00EF7FD1"/>
    <w:rsid w:val="00F00354"/>
    <w:rsid w:val="00F00942"/>
    <w:rsid w:val="00F00AE9"/>
    <w:rsid w:val="00F00D8E"/>
    <w:rsid w:val="00F010E6"/>
    <w:rsid w:val="00F0150C"/>
    <w:rsid w:val="00F016E6"/>
    <w:rsid w:val="00F01708"/>
    <w:rsid w:val="00F01E19"/>
    <w:rsid w:val="00F01EF7"/>
    <w:rsid w:val="00F01FF9"/>
    <w:rsid w:val="00F02047"/>
    <w:rsid w:val="00F02471"/>
    <w:rsid w:val="00F024A4"/>
    <w:rsid w:val="00F03F06"/>
    <w:rsid w:val="00F04344"/>
    <w:rsid w:val="00F04597"/>
    <w:rsid w:val="00F046CA"/>
    <w:rsid w:val="00F04921"/>
    <w:rsid w:val="00F04CFF"/>
    <w:rsid w:val="00F04EA6"/>
    <w:rsid w:val="00F050DA"/>
    <w:rsid w:val="00F054DE"/>
    <w:rsid w:val="00F05706"/>
    <w:rsid w:val="00F057B9"/>
    <w:rsid w:val="00F05B08"/>
    <w:rsid w:val="00F05D30"/>
    <w:rsid w:val="00F0623F"/>
    <w:rsid w:val="00F0656C"/>
    <w:rsid w:val="00F068BC"/>
    <w:rsid w:val="00F06FCE"/>
    <w:rsid w:val="00F071D1"/>
    <w:rsid w:val="00F07679"/>
    <w:rsid w:val="00F078BB"/>
    <w:rsid w:val="00F100AC"/>
    <w:rsid w:val="00F102F6"/>
    <w:rsid w:val="00F10B44"/>
    <w:rsid w:val="00F10C3A"/>
    <w:rsid w:val="00F10D0B"/>
    <w:rsid w:val="00F111D0"/>
    <w:rsid w:val="00F1129A"/>
    <w:rsid w:val="00F112E3"/>
    <w:rsid w:val="00F11354"/>
    <w:rsid w:val="00F11697"/>
    <w:rsid w:val="00F11C67"/>
    <w:rsid w:val="00F122AD"/>
    <w:rsid w:val="00F12699"/>
    <w:rsid w:val="00F12ABB"/>
    <w:rsid w:val="00F12F5A"/>
    <w:rsid w:val="00F12F5B"/>
    <w:rsid w:val="00F13086"/>
    <w:rsid w:val="00F13091"/>
    <w:rsid w:val="00F13250"/>
    <w:rsid w:val="00F133D3"/>
    <w:rsid w:val="00F134F0"/>
    <w:rsid w:val="00F1370B"/>
    <w:rsid w:val="00F138A8"/>
    <w:rsid w:val="00F13980"/>
    <w:rsid w:val="00F13A37"/>
    <w:rsid w:val="00F13A8B"/>
    <w:rsid w:val="00F13B6C"/>
    <w:rsid w:val="00F13C54"/>
    <w:rsid w:val="00F13F0C"/>
    <w:rsid w:val="00F142AA"/>
    <w:rsid w:val="00F142F9"/>
    <w:rsid w:val="00F147A4"/>
    <w:rsid w:val="00F148CA"/>
    <w:rsid w:val="00F14B94"/>
    <w:rsid w:val="00F150AB"/>
    <w:rsid w:val="00F1523A"/>
    <w:rsid w:val="00F153A7"/>
    <w:rsid w:val="00F15659"/>
    <w:rsid w:val="00F15719"/>
    <w:rsid w:val="00F15A1A"/>
    <w:rsid w:val="00F15E66"/>
    <w:rsid w:val="00F16463"/>
    <w:rsid w:val="00F16545"/>
    <w:rsid w:val="00F16753"/>
    <w:rsid w:val="00F16A58"/>
    <w:rsid w:val="00F16BA5"/>
    <w:rsid w:val="00F16FFD"/>
    <w:rsid w:val="00F17642"/>
    <w:rsid w:val="00F17A33"/>
    <w:rsid w:val="00F17AD9"/>
    <w:rsid w:val="00F17E17"/>
    <w:rsid w:val="00F17FBA"/>
    <w:rsid w:val="00F20920"/>
    <w:rsid w:val="00F2092A"/>
    <w:rsid w:val="00F20C20"/>
    <w:rsid w:val="00F20C43"/>
    <w:rsid w:val="00F20D0E"/>
    <w:rsid w:val="00F21343"/>
    <w:rsid w:val="00F2143B"/>
    <w:rsid w:val="00F2157D"/>
    <w:rsid w:val="00F21859"/>
    <w:rsid w:val="00F21E01"/>
    <w:rsid w:val="00F21E95"/>
    <w:rsid w:val="00F22023"/>
    <w:rsid w:val="00F2207D"/>
    <w:rsid w:val="00F221AD"/>
    <w:rsid w:val="00F2230F"/>
    <w:rsid w:val="00F228AF"/>
    <w:rsid w:val="00F22CF3"/>
    <w:rsid w:val="00F22D78"/>
    <w:rsid w:val="00F2339F"/>
    <w:rsid w:val="00F235ED"/>
    <w:rsid w:val="00F23797"/>
    <w:rsid w:val="00F23860"/>
    <w:rsid w:val="00F23A5C"/>
    <w:rsid w:val="00F23D9A"/>
    <w:rsid w:val="00F23E7E"/>
    <w:rsid w:val="00F24484"/>
    <w:rsid w:val="00F24719"/>
    <w:rsid w:val="00F24804"/>
    <w:rsid w:val="00F249AB"/>
    <w:rsid w:val="00F24CB0"/>
    <w:rsid w:val="00F2505A"/>
    <w:rsid w:val="00F250E4"/>
    <w:rsid w:val="00F250FC"/>
    <w:rsid w:val="00F25247"/>
    <w:rsid w:val="00F253A5"/>
    <w:rsid w:val="00F2545D"/>
    <w:rsid w:val="00F25746"/>
    <w:rsid w:val="00F2585B"/>
    <w:rsid w:val="00F25860"/>
    <w:rsid w:val="00F25A9E"/>
    <w:rsid w:val="00F25BF1"/>
    <w:rsid w:val="00F25C90"/>
    <w:rsid w:val="00F26C23"/>
    <w:rsid w:val="00F26DB6"/>
    <w:rsid w:val="00F270C3"/>
    <w:rsid w:val="00F270FA"/>
    <w:rsid w:val="00F27CF6"/>
    <w:rsid w:val="00F27FEF"/>
    <w:rsid w:val="00F30454"/>
    <w:rsid w:val="00F30F8C"/>
    <w:rsid w:val="00F30FB0"/>
    <w:rsid w:val="00F3127F"/>
    <w:rsid w:val="00F3182E"/>
    <w:rsid w:val="00F31C63"/>
    <w:rsid w:val="00F32169"/>
    <w:rsid w:val="00F32AC1"/>
    <w:rsid w:val="00F32C6A"/>
    <w:rsid w:val="00F32E49"/>
    <w:rsid w:val="00F334D0"/>
    <w:rsid w:val="00F338B2"/>
    <w:rsid w:val="00F33D83"/>
    <w:rsid w:val="00F34C0B"/>
    <w:rsid w:val="00F350AC"/>
    <w:rsid w:val="00F35262"/>
    <w:rsid w:val="00F35302"/>
    <w:rsid w:val="00F359AA"/>
    <w:rsid w:val="00F35A1A"/>
    <w:rsid w:val="00F35CF8"/>
    <w:rsid w:val="00F35F40"/>
    <w:rsid w:val="00F36097"/>
    <w:rsid w:val="00F3625E"/>
    <w:rsid w:val="00F365B7"/>
    <w:rsid w:val="00F365F4"/>
    <w:rsid w:val="00F36605"/>
    <w:rsid w:val="00F36659"/>
    <w:rsid w:val="00F369D5"/>
    <w:rsid w:val="00F36A2B"/>
    <w:rsid w:val="00F36B87"/>
    <w:rsid w:val="00F36D85"/>
    <w:rsid w:val="00F3708C"/>
    <w:rsid w:val="00F37342"/>
    <w:rsid w:val="00F3734D"/>
    <w:rsid w:val="00F37397"/>
    <w:rsid w:val="00F3741B"/>
    <w:rsid w:val="00F3766E"/>
    <w:rsid w:val="00F37820"/>
    <w:rsid w:val="00F3792E"/>
    <w:rsid w:val="00F37DA8"/>
    <w:rsid w:val="00F37F14"/>
    <w:rsid w:val="00F400E5"/>
    <w:rsid w:val="00F4057F"/>
    <w:rsid w:val="00F407B0"/>
    <w:rsid w:val="00F40B32"/>
    <w:rsid w:val="00F40B69"/>
    <w:rsid w:val="00F40D2F"/>
    <w:rsid w:val="00F412CE"/>
    <w:rsid w:val="00F41602"/>
    <w:rsid w:val="00F41964"/>
    <w:rsid w:val="00F41AA7"/>
    <w:rsid w:val="00F41FFB"/>
    <w:rsid w:val="00F421F5"/>
    <w:rsid w:val="00F429A4"/>
    <w:rsid w:val="00F42A4F"/>
    <w:rsid w:val="00F43109"/>
    <w:rsid w:val="00F4328A"/>
    <w:rsid w:val="00F432B5"/>
    <w:rsid w:val="00F43736"/>
    <w:rsid w:val="00F438D7"/>
    <w:rsid w:val="00F43910"/>
    <w:rsid w:val="00F43BA3"/>
    <w:rsid w:val="00F43D16"/>
    <w:rsid w:val="00F441FB"/>
    <w:rsid w:val="00F4431A"/>
    <w:rsid w:val="00F44482"/>
    <w:rsid w:val="00F4468A"/>
    <w:rsid w:val="00F448E0"/>
    <w:rsid w:val="00F4497F"/>
    <w:rsid w:val="00F44983"/>
    <w:rsid w:val="00F44F5E"/>
    <w:rsid w:val="00F44FAC"/>
    <w:rsid w:val="00F452BD"/>
    <w:rsid w:val="00F45C9A"/>
    <w:rsid w:val="00F46227"/>
    <w:rsid w:val="00F464D9"/>
    <w:rsid w:val="00F46A5A"/>
    <w:rsid w:val="00F46B25"/>
    <w:rsid w:val="00F46BE2"/>
    <w:rsid w:val="00F47112"/>
    <w:rsid w:val="00F47134"/>
    <w:rsid w:val="00F4751D"/>
    <w:rsid w:val="00F47C33"/>
    <w:rsid w:val="00F47DC7"/>
    <w:rsid w:val="00F500E0"/>
    <w:rsid w:val="00F503AE"/>
    <w:rsid w:val="00F5051C"/>
    <w:rsid w:val="00F5055B"/>
    <w:rsid w:val="00F50949"/>
    <w:rsid w:val="00F50EA8"/>
    <w:rsid w:val="00F50FCA"/>
    <w:rsid w:val="00F514EA"/>
    <w:rsid w:val="00F51565"/>
    <w:rsid w:val="00F518F2"/>
    <w:rsid w:val="00F51A38"/>
    <w:rsid w:val="00F51E7A"/>
    <w:rsid w:val="00F51F89"/>
    <w:rsid w:val="00F5279F"/>
    <w:rsid w:val="00F5286A"/>
    <w:rsid w:val="00F52A75"/>
    <w:rsid w:val="00F5314C"/>
    <w:rsid w:val="00F53427"/>
    <w:rsid w:val="00F540E7"/>
    <w:rsid w:val="00F540F8"/>
    <w:rsid w:val="00F5425A"/>
    <w:rsid w:val="00F5456B"/>
    <w:rsid w:val="00F54DDD"/>
    <w:rsid w:val="00F550F2"/>
    <w:rsid w:val="00F55583"/>
    <w:rsid w:val="00F556B9"/>
    <w:rsid w:val="00F55CA2"/>
    <w:rsid w:val="00F55E97"/>
    <w:rsid w:val="00F561E5"/>
    <w:rsid w:val="00F564A9"/>
    <w:rsid w:val="00F56EB3"/>
    <w:rsid w:val="00F57054"/>
    <w:rsid w:val="00F571BF"/>
    <w:rsid w:val="00F57346"/>
    <w:rsid w:val="00F5787B"/>
    <w:rsid w:val="00F57B29"/>
    <w:rsid w:val="00F57F6D"/>
    <w:rsid w:val="00F602BB"/>
    <w:rsid w:val="00F60792"/>
    <w:rsid w:val="00F60914"/>
    <w:rsid w:val="00F6092E"/>
    <w:rsid w:val="00F60ACF"/>
    <w:rsid w:val="00F60B20"/>
    <w:rsid w:val="00F612F4"/>
    <w:rsid w:val="00F61970"/>
    <w:rsid w:val="00F61C21"/>
    <w:rsid w:val="00F61CD6"/>
    <w:rsid w:val="00F61D8F"/>
    <w:rsid w:val="00F61DAC"/>
    <w:rsid w:val="00F61F2B"/>
    <w:rsid w:val="00F6206D"/>
    <w:rsid w:val="00F62115"/>
    <w:rsid w:val="00F623F8"/>
    <w:rsid w:val="00F6242D"/>
    <w:rsid w:val="00F62593"/>
    <w:rsid w:val="00F62A17"/>
    <w:rsid w:val="00F62AB1"/>
    <w:rsid w:val="00F62B31"/>
    <w:rsid w:val="00F62D59"/>
    <w:rsid w:val="00F62DEF"/>
    <w:rsid w:val="00F62EBF"/>
    <w:rsid w:val="00F633B4"/>
    <w:rsid w:val="00F63C4A"/>
    <w:rsid w:val="00F64085"/>
    <w:rsid w:val="00F645A0"/>
    <w:rsid w:val="00F64BDA"/>
    <w:rsid w:val="00F64BE5"/>
    <w:rsid w:val="00F6521A"/>
    <w:rsid w:val="00F65230"/>
    <w:rsid w:val="00F65248"/>
    <w:rsid w:val="00F65299"/>
    <w:rsid w:val="00F652AF"/>
    <w:rsid w:val="00F6534D"/>
    <w:rsid w:val="00F6579E"/>
    <w:rsid w:val="00F660ED"/>
    <w:rsid w:val="00F66DB4"/>
    <w:rsid w:val="00F66E4B"/>
    <w:rsid w:val="00F6734C"/>
    <w:rsid w:val="00F6755F"/>
    <w:rsid w:val="00F6785C"/>
    <w:rsid w:val="00F67A20"/>
    <w:rsid w:val="00F67FB3"/>
    <w:rsid w:val="00F701A6"/>
    <w:rsid w:val="00F701DD"/>
    <w:rsid w:val="00F70BED"/>
    <w:rsid w:val="00F70D13"/>
    <w:rsid w:val="00F70E8A"/>
    <w:rsid w:val="00F710C5"/>
    <w:rsid w:val="00F7118B"/>
    <w:rsid w:val="00F7149B"/>
    <w:rsid w:val="00F71A54"/>
    <w:rsid w:val="00F71BFB"/>
    <w:rsid w:val="00F71C94"/>
    <w:rsid w:val="00F71EF7"/>
    <w:rsid w:val="00F721EE"/>
    <w:rsid w:val="00F7292D"/>
    <w:rsid w:val="00F72A79"/>
    <w:rsid w:val="00F7318C"/>
    <w:rsid w:val="00F73200"/>
    <w:rsid w:val="00F73438"/>
    <w:rsid w:val="00F73474"/>
    <w:rsid w:val="00F73722"/>
    <w:rsid w:val="00F73756"/>
    <w:rsid w:val="00F743FF"/>
    <w:rsid w:val="00F744F0"/>
    <w:rsid w:val="00F74B2C"/>
    <w:rsid w:val="00F74BF2"/>
    <w:rsid w:val="00F74BF9"/>
    <w:rsid w:val="00F74E18"/>
    <w:rsid w:val="00F75341"/>
    <w:rsid w:val="00F753BF"/>
    <w:rsid w:val="00F755A3"/>
    <w:rsid w:val="00F75684"/>
    <w:rsid w:val="00F757D4"/>
    <w:rsid w:val="00F75BF6"/>
    <w:rsid w:val="00F75C5D"/>
    <w:rsid w:val="00F75D54"/>
    <w:rsid w:val="00F76001"/>
    <w:rsid w:val="00F764F0"/>
    <w:rsid w:val="00F76F5E"/>
    <w:rsid w:val="00F77286"/>
    <w:rsid w:val="00F77C5E"/>
    <w:rsid w:val="00F80101"/>
    <w:rsid w:val="00F805A6"/>
    <w:rsid w:val="00F805B9"/>
    <w:rsid w:val="00F805FD"/>
    <w:rsid w:val="00F80FF9"/>
    <w:rsid w:val="00F810B7"/>
    <w:rsid w:val="00F81312"/>
    <w:rsid w:val="00F814A3"/>
    <w:rsid w:val="00F81522"/>
    <w:rsid w:val="00F81711"/>
    <w:rsid w:val="00F81B9D"/>
    <w:rsid w:val="00F81EF9"/>
    <w:rsid w:val="00F81F28"/>
    <w:rsid w:val="00F82271"/>
    <w:rsid w:val="00F82709"/>
    <w:rsid w:val="00F82919"/>
    <w:rsid w:val="00F82EB7"/>
    <w:rsid w:val="00F82EE8"/>
    <w:rsid w:val="00F83384"/>
    <w:rsid w:val="00F835F9"/>
    <w:rsid w:val="00F8363D"/>
    <w:rsid w:val="00F83792"/>
    <w:rsid w:val="00F83A9D"/>
    <w:rsid w:val="00F83DD7"/>
    <w:rsid w:val="00F84048"/>
    <w:rsid w:val="00F84116"/>
    <w:rsid w:val="00F84241"/>
    <w:rsid w:val="00F84242"/>
    <w:rsid w:val="00F8442D"/>
    <w:rsid w:val="00F84498"/>
    <w:rsid w:val="00F84A59"/>
    <w:rsid w:val="00F84B18"/>
    <w:rsid w:val="00F84E8D"/>
    <w:rsid w:val="00F85C82"/>
    <w:rsid w:val="00F86365"/>
    <w:rsid w:val="00F86561"/>
    <w:rsid w:val="00F86BB2"/>
    <w:rsid w:val="00F86DBF"/>
    <w:rsid w:val="00F87134"/>
    <w:rsid w:val="00F8722B"/>
    <w:rsid w:val="00F872CB"/>
    <w:rsid w:val="00F8749B"/>
    <w:rsid w:val="00F87640"/>
    <w:rsid w:val="00F87846"/>
    <w:rsid w:val="00F87CDD"/>
    <w:rsid w:val="00F90442"/>
    <w:rsid w:val="00F90799"/>
    <w:rsid w:val="00F90837"/>
    <w:rsid w:val="00F90BA4"/>
    <w:rsid w:val="00F90BCC"/>
    <w:rsid w:val="00F90C89"/>
    <w:rsid w:val="00F91E1F"/>
    <w:rsid w:val="00F920F0"/>
    <w:rsid w:val="00F9221A"/>
    <w:rsid w:val="00F923C6"/>
    <w:rsid w:val="00F923EB"/>
    <w:rsid w:val="00F9250A"/>
    <w:rsid w:val="00F9269D"/>
    <w:rsid w:val="00F92A72"/>
    <w:rsid w:val="00F92B17"/>
    <w:rsid w:val="00F92F74"/>
    <w:rsid w:val="00F93207"/>
    <w:rsid w:val="00F932F3"/>
    <w:rsid w:val="00F93460"/>
    <w:rsid w:val="00F935E3"/>
    <w:rsid w:val="00F93B98"/>
    <w:rsid w:val="00F93F86"/>
    <w:rsid w:val="00F94052"/>
    <w:rsid w:val="00F9427A"/>
    <w:rsid w:val="00F94564"/>
    <w:rsid w:val="00F94898"/>
    <w:rsid w:val="00F94A73"/>
    <w:rsid w:val="00F94C78"/>
    <w:rsid w:val="00F94F03"/>
    <w:rsid w:val="00F94FEF"/>
    <w:rsid w:val="00F953D1"/>
    <w:rsid w:val="00F95875"/>
    <w:rsid w:val="00F95927"/>
    <w:rsid w:val="00F95BF5"/>
    <w:rsid w:val="00F960BA"/>
    <w:rsid w:val="00F965A7"/>
    <w:rsid w:val="00F9671E"/>
    <w:rsid w:val="00F9672F"/>
    <w:rsid w:val="00F9685D"/>
    <w:rsid w:val="00F96A9D"/>
    <w:rsid w:val="00F96AC0"/>
    <w:rsid w:val="00F96DDC"/>
    <w:rsid w:val="00F97411"/>
    <w:rsid w:val="00F97C22"/>
    <w:rsid w:val="00FA020C"/>
    <w:rsid w:val="00FA030D"/>
    <w:rsid w:val="00FA03AE"/>
    <w:rsid w:val="00FA0595"/>
    <w:rsid w:val="00FA0899"/>
    <w:rsid w:val="00FA0CAC"/>
    <w:rsid w:val="00FA0E9D"/>
    <w:rsid w:val="00FA0E9F"/>
    <w:rsid w:val="00FA1801"/>
    <w:rsid w:val="00FA1847"/>
    <w:rsid w:val="00FA19FE"/>
    <w:rsid w:val="00FA1A00"/>
    <w:rsid w:val="00FA1D1F"/>
    <w:rsid w:val="00FA2141"/>
    <w:rsid w:val="00FA21C8"/>
    <w:rsid w:val="00FA2602"/>
    <w:rsid w:val="00FA272A"/>
    <w:rsid w:val="00FA274D"/>
    <w:rsid w:val="00FA2AB7"/>
    <w:rsid w:val="00FA2C70"/>
    <w:rsid w:val="00FA3047"/>
    <w:rsid w:val="00FA3132"/>
    <w:rsid w:val="00FA3473"/>
    <w:rsid w:val="00FA381A"/>
    <w:rsid w:val="00FA387A"/>
    <w:rsid w:val="00FA3AD5"/>
    <w:rsid w:val="00FA3BE2"/>
    <w:rsid w:val="00FA3E3E"/>
    <w:rsid w:val="00FA40C4"/>
    <w:rsid w:val="00FA40FF"/>
    <w:rsid w:val="00FA436A"/>
    <w:rsid w:val="00FA47BD"/>
    <w:rsid w:val="00FA492B"/>
    <w:rsid w:val="00FA4AFC"/>
    <w:rsid w:val="00FA4D9D"/>
    <w:rsid w:val="00FA5958"/>
    <w:rsid w:val="00FA5BA0"/>
    <w:rsid w:val="00FA5E7F"/>
    <w:rsid w:val="00FA60F4"/>
    <w:rsid w:val="00FA64BF"/>
    <w:rsid w:val="00FA6538"/>
    <w:rsid w:val="00FA65A3"/>
    <w:rsid w:val="00FA68A4"/>
    <w:rsid w:val="00FA6973"/>
    <w:rsid w:val="00FA6E18"/>
    <w:rsid w:val="00FA6EDA"/>
    <w:rsid w:val="00FA712D"/>
    <w:rsid w:val="00FA7215"/>
    <w:rsid w:val="00FA72C2"/>
    <w:rsid w:val="00FA7A7C"/>
    <w:rsid w:val="00FA7A81"/>
    <w:rsid w:val="00FA7B65"/>
    <w:rsid w:val="00FA7B8A"/>
    <w:rsid w:val="00FA7EDF"/>
    <w:rsid w:val="00FB019D"/>
    <w:rsid w:val="00FB0239"/>
    <w:rsid w:val="00FB04FE"/>
    <w:rsid w:val="00FB07C4"/>
    <w:rsid w:val="00FB0963"/>
    <w:rsid w:val="00FB0EE2"/>
    <w:rsid w:val="00FB119D"/>
    <w:rsid w:val="00FB12DB"/>
    <w:rsid w:val="00FB15E0"/>
    <w:rsid w:val="00FB183D"/>
    <w:rsid w:val="00FB248C"/>
    <w:rsid w:val="00FB2516"/>
    <w:rsid w:val="00FB2857"/>
    <w:rsid w:val="00FB2AB1"/>
    <w:rsid w:val="00FB2B75"/>
    <w:rsid w:val="00FB2B8E"/>
    <w:rsid w:val="00FB2C8A"/>
    <w:rsid w:val="00FB2F65"/>
    <w:rsid w:val="00FB34C7"/>
    <w:rsid w:val="00FB3559"/>
    <w:rsid w:val="00FB3B0A"/>
    <w:rsid w:val="00FB412E"/>
    <w:rsid w:val="00FB4240"/>
    <w:rsid w:val="00FB444D"/>
    <w:rsid w:val="00FB4568"/>
    <w:rsid w:val="00FB47BA"/>
    <w:rsid w:val="00FB4985"/>
    <w:rsid w:val="00FB49E9"/>
    <w:rsid w:val="00FB4D40"/>
    <w:rsid w:val="00FB5036"/>
    <w:rsid w:val="00FB5040"/>
    <w:rsid w:val="00FB506C"/>
    <w:rsid w:val="00FB52B4"/>
    <w:rsid w:val="00FB58FE"/>
    <w:rsid w:val="00FB5ABA"/>
    <w:rsid w:val="00FB5E5C"/>
    <w:rsid w:val="00FB5E98"/>
    <w:rsid w:val="00FB5EBF"/>
    <w:rsid w:val="00FB6160"/>
    <w:rsid w:val="00FB6678"/>
    <w:rsid w:val="00FB685C"/>
    <w:rsid w:val="00FB6EF3"/>
    <w:rsid w:val="00FB743F"/>
    <w:rsid w:val="00FB75D6"/>
    <w:rsid w:val="00FB77F0"/>
    <w:rsid w:val="00FB7886"/>
    <w:rsid w:val="00FB7A08"/>
    <w:rsid w:val="00FB7FFA"/>
    <w:rsid w:val="00FC0594"/>
    <w:rsid w:val="00FC09B0"/>
    <w:rsid w:val="00FC1074"/>
    <w:rsid w:val="00FC1152"/>
    <w:rsid w:val="00FC1469"/>
    <w:rsid w:val="00FC1643"/>
    <w:rsid w:val="00FC197B"/>
    <w:rsid w:val="00FC19C4"/>
    <w:rsid w:val="00FC1A2E"/>
    <w:rsid w:val="00FC1D0E"/>
    <w:rsid w:val="00FC1EE9"/>
    <w:rsid w:val="00FC2048"/>
    <w:rsid w:val="00FC23FC"/>
    <w:rsid w:val="00FC251B"/>
    <w:rsid w:val="00FC2AD7"/>
    <w:rsid w:val="00FC2CEC"/>
    <w:rsid w:val="00FC2FE5"/>
    <w:rsid w:val="00FC3388"/>
    <w:rsid w:val="00FC36E4"/>
    <w:rsid w:val="00FC37C1"/>
    <w:rsid w:val="00FC37EF"/>
    <w:rsid w:val="00FC3B3C"/>
    <w:rsid w:val="00FC3D26"/>
    <w:rsid w:val="00FC3D5F"/>
    <w:rsid w:val="00FC3DC3"/>
    <w:rsid w:val="00FC3E4F"/>
    <w:rsid w:val="00FC3FBE"/>
    <w:rsid w:val="00FC4073"/>
    <w:rsid w:val="00FC4168"/>
    <w:rsid w:val="00FC417B"/>
    <w:rsid w:val="00FC4677"/>
    <w:rsid w:val="00FC46C6"/>
    <w:rsid w:val="00FC4A4A"/>
    <w:rsid w:val="00FC4C27"/>
    <w:rsid w:val="00FC4DAF"/>
    <w:rsid w:val="00FC4E14"/>
    <w:rsid w:val="00FC506B"/>
    <w:rsid w:val="00FC52A2"/>
    <w:rsid w:val="00FC5600"/>
    <w:rsid w:val="00FC5607"/>
    <w:rsid w:val="00FC59FE"/>
    <w:rsid w:val="00FC5A3C"/>
    <w:rsid w:val="00FC5C1F"/>
    <w:rsid w:val="00FC5C9B"/>
    <w:rsid w:val="00FC610B"/>
    <w:rsid w:val="00FC69E8"/>
    <w:rsid w:val="00FC6DE4"/>
    <w:rsid w:val="00FC76EC"/>
    <w:rsid w:val="00FC781D"/>
    <w:rsid w:val="00FC7A52"/>
    <w:rsid w:val="00FC7BC3"/>
    <w:rsid w:val="00FC7C92"/>
    <w:rsid w:val="00FC7FF6"/>
    <w:rsid w:val="00FD0438"/>
    <w:rsid w:val="00FD06A2"/>
    <w:rsid w:val="00FD0921"/>
    <w:rsid w:val="00FD0AA0"/>
    <w:rsid w:val="00FD0DD9"/>
    <w:rsid w:val="00FD1157"/>
    <w:rsid w:val="00FD11A4"/>
    <w:rsid w:val="00FD13DD"/>
    <w:rsid w:val="00FD1425"/>
    <w:rsid w:val="00FD1646"/>
    <w:rsid w:val="00FD172D"/>
    <w:rsid w:val="00FD1D1C"/>
    <w:rsid w:val="00FD1D63"/>
    <w:rsid w:val="00FD1FA2"/>
    <w:rsid w:val="00FD299C"/>
    <w:rsid w:val="00FD2F7C"/>
    <w:rsid w:val="00FD2F7F"/>
    <w:rsid w:val="00FD356A"/>
    <w:rsid w:val="00FD38A8"/>
    <w:rsid w:val="00FD397C"/>
    <w:rsid w:val="00FD3B47"/>
    <w:rsid w:val="00FD3C71"/>
    <w:rsid w:val="00FD3CDF"/>
    <w:rsid w:val="00FD3D40"/>
    <w:rsid w:val="00FD3E41"/>
    <w:rsid w:val="00FD3F6E"/>
    <w:rsid w:val="00FD3FE8"/>
    <w:rsid w:val="00FD440C"/>
    <w:rsid w:val="00FD4F39"/>
    <w:rsid w:val="00FD509D"/>
    <w:rsid w:val="00FD5357"/>
    <w:rsid w:val="00FD53D5"/>
    <w:rsid w:val="00FD58AC"/>
    <w:rsid w:val="00FD5F02"/>
    <w:rsid w:val="00FD61CC"/>
    <w:rsid w:val="00FD6426"/>
    <w:rsid w:val="00FD65EB"/>
    <w:rsid w:val="00FD6ACB"/>
    <w:rsid w:val="00FD6BAF"/>
    <w:rsid w:val="00FD6C18"/>
    <w:rsid w:val="00FD6DCE"/>
    <w:rsid w:val="00FD712E"/>
    <w:rsid w:val="00FD71C5"/>
    <w:rsid w:val="00FD7247"/>
    <w:rsid w:val="00FD73B5"/>
    <w:rsid w:val="00FD7565"/>
    <w:rsid w:val="00FD77AA"/>
    <w:rsid w:val="00FD7D4D"/>
    <w:rsid w:val="00FD7DEF"/>
    <w:rsid w:val="00FD7EAB"/>
    <w:rsid w:val="00FE0254"/>
    <w:rsid w:val="00FE02EE"/>
    <w:rsid w:val="00FE0C0D"/>
    <w:rsid w:val="00FE0D34"/>
    <w:rsid w:val="00FE0EB3"/>
    <w:rsid w:val="00FE103B"/>
    <w:rsid w:val="00FE112E"/>
    <w:rsid w:val="00FE13DF"/>
    <w:rsid w:val="00FE162A"/>
    <w:rsid w:val="00FE16EA"/>
    <w:rsid w:val="00FE17AB"/>
    <w:rsid w:val="00FE1C99"/>
    <w:rsid w:val="00FE1E24"/>
    <w:rsid w:val="00FE1FF2"/>
    <w:rsid w:val="00FE23DE"/>
    <w:rsid w:val="00FE269F"/>
    <w:rsid w:val="00FE2955"/>
    <w:rsid w:val="00FE29BF"/>
    <w:rsid w:val="00FE2D06"/>
    <w:rsid w:val="00FE2FDE"/>
    <w:rsid w:val="00FE30B4"/>
    <w:rsid w:val="00FE3740"/>
    <w:rsid w:val="00FE38AC"/>
    <w:rsid w:val="00FE3988"/>
    <w:rsid w:val="00FE421B"/>
    <w:rsid w:val="00FE4375"/>
    <w:rsid w:val="00FE4C4D"/>
    <w:rsid w:val="00FE5212"/>
    <w:rsid w:val="00FE5C7E"/>
    <w:rsid w:val="00FE6260"/>
    <w:rsid w:val="00FE6330"/>
    <w:rsid w:val="00FE68D9"/>
    <w:rsid w:val="00FE6F66"/>
    <w:rsid w:val="00FE712C"/>
    <w:rsid w:val="00FE73FB"/>
    <w:rsid w:val="00FE7487"/>
    <w:rsid w:val="00FE7533"/>
    <w:rsid w:val="00FE7560"/>
    <w:rsid w:val="00FE77E1"/>
    <w:rsid w:val="00FE7946"/>
    <w:rsid w:val="00FE7A53"/>
    <w:rsid w:val="00FE7B3C"/>
    <w:rsid w:val="00FE7C36"/>
    <w:rsid w:val="00FF0292"/>
    <w:rsid w:val="00FF0499"/>
    <w:rsid w:val="00FF05B8"/>
    <w:rsid w:val="00FF089B"/>
    <w:rsid w:val="00FF0B25"/>
    <w:rsid w:val="00FF10C2"/>
    <w:rsid w:val="00FF17D4"/>
    <w:rsid w:val="00FF19B4"/>
    <w:rsid w:val="00FF1B34"/>
    <w:rsid w:val="00FF21DE"/>
    <w:rsid w:val="00FF28FC"/>
    <w:rsid w:val="00FF296C"/>
    <w:rsid w:val="00FF2B03"/>
    <w:rsid w:val="00FF2BCF"/>
    <w:rsid w:val="00FF2CD9"/>
    <w:rsid w:val="00FF2E32"/>
    <w:rsid w:val="00FF33B0"/>
    <w:rsid w:val="00FF371A"/>
    <w:rsid w:val="00FF3738"/>
    <w:rsid w:val="00FF38AE"/>
    <w:rsid w:val="00FF394F"/>
    <w:rsid w:val="00FF3A66"/>
    <w:rsid w:val="00FF3FD8"/>
    <w:rsid w:val="00FF3FF6"/>
    <w:rsid w:val="00FF43F6"/>
    <w:rsid w:val="00FF442A"/>
    <w:rsid w:val="00FF4536"/>
    <w:rsid w:val="00FF4617"/>
    <w:rsid w:val="00FF486F"/>
    <w:rsid w:val="00FF4957"/>
    <w:rsid w:val="00FF4AD8"/>
    <w:rsid w:val="00FF4D62"/>
    <w:rsid w:val="00FF516B"/>
    <w:rsid w:val="00FF580D"/>
    <w:rsid w:val="00FF5924"/>
    <w:rsid w:val="00FF5A43"/>
    <w:rsid w:val="00FF5E53"/>
    <w:rsid w:val="00FF61B8"/>
    <w:rsid w:val="00FF64C6"/>
    <w:rsid w:val="00FF6821"/>
    <w:rsid w:val="00FF6925"/>
    <w:rsid w:val="00FF70DC"/>
    <w:rsid w:val="00FF7193"/>
    <w:rsid w:val="00FF73B8"/>
    <w:rsid w:val="00FF747C"/>
    <w:rsid w:val="00FF752F"/>
    <w:rsid w:val="00FF7642"/>
    <w:rsid w:val="00FF78CE"/>
    <w:rsid w:val="00FF7B64"/>
    <w:rsid w:val="00FF7FFE"/>
    <w:rsid w:val="159FB70E"/>
    <w:rsid w:val="16B0D87D"/>
    <w:rsid w:val="17421C37"/>
    <w:rsid w:val="330BAF26"/>
    <w:rsid w:val="3BCDAC6B"/>
    <w:rsid w:val="3F9C846B"/>
    <w:rsid w:val="40B7B53A"/>
    <w:rsid w:val="43A2AE56"/>
    <w:rsid w:val="43D29732"/>
    <w:rsid w:val="622A65B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DE7EF3AC-31C5-49AD-8124-B0EBA5FB3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0153bd8d-61e3-4d9a-b03f-287c4fda417d"/>
    <ds:schemaRef ds:uri="http://purl.org/dc/terms/"/>
    <ds:schemaRef ds:uri="http://schemas.openxmlformats.org/package/2006/metadata/core-properties"/>
    <ds:schemaRef ds:uri="http://schemas.microsoft.com/office/2006/documentManagement/types"/>
    <ds:schemaRef ds:uri="http://purl.org/dc/elements/1.1/"/>
    <ds:schemaRef ds:uri="d685628e-7c0a-498b-8a01-f41cb0ae94ad"/>
    <ds:schemaRef ds:uri="http://www.w3.org/XML/1998/namespace"/>
    <ds:schemaRef ds:uri="http://purl.org/dc/dcmitype/"/>
  </ds:schemaRefs>
</ds:datastoreItem>
</file>

<file path=customXml/itemProps2.xml><?xml version="1.0" encoding="utf-8"?>
<ds:datastoreItem xmlns:ds="http://schemas.openxmlformats.org/officeDocument/2006/customXml" ds:itemID="{2435E847-32EE-4BD1-9706-8DE778F5C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43A64463-4885-4D73-9E2D-E8DA9335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TotalTime>
  <Pages>6</Pages>
  <Words>6482</Words>
  <Characters>36949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Kanokporn Kraikhum</cp:lastModifiedBy>
  <cp:revision>6</cp:revision>
  <cp:lastPrinted>2020-05-16T00:12:00Z</cp:lastPrinted>
  <dcterms:created xsi:type="dcterms:W3CDTF">2020-05-15T12:23:00Z</dcterms:created>
  <dcterms:modified xsi:type="dcterms:W3CDTF">2020-05-15T12:56:00Z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