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7FE299B5" w14:textId="77777777"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5B192EDD" w14:textId="77777777" w:rsidR="00E65FA4" w:rsidRDefault="00E65FA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65FA4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3D4D4A">
        <w:rPr>
          <w:rFonts w:ascii="Angsana New" w:hAnsi="Angsana New"/>
          <w:sz w:val="30"/>
          <w:szCs w:val="30"/>
        </w:rPr>
        <w:t>2019</w:t>
      </w:r>
      <w:r w:rsidRPr="00E65FA4">
        <w:rPr>
          <w:rFonts w:ascii="Angsana New" w:hAnsi="Angsana New"/>
          <w:sz w:val="30"/>
          <w:szCs w:val="30"/>
          <w:cs/>
        </w:rPr>
        <w:t xml:space="preserve"> (</w:t>
      </w:r>
      <w:r w:rsidRPr="00E65FA4">
        <w:rPr>
          <w:rFonts w:ascii="Angsana New" w:hAnsi="Angsana New"/>
          <w:sz w:val="30"/>
          <w:szCs w:val="30"/>
        </w:rPr>
        <w:t>Covid-</w:t>
      </w:r>
      <w:r w:rsidR="003D4D4A">
        <w:rPr>
          <w:rFonts w:ascii="Angsana New" w:hAnsi="Angsana New"/>
          <w:sz w:val="30"/>
          <w:szCs w:val="30"/>
        </w:rPr>
        <w:t>19</w:t>
      </w:r>
      <w:r w:rsidRPr="00E65FA4">
        <w:rPr>
          <w:rFonts w:ascii="Angsana New" w:hAnsi="Angsana New"/>
          <w:sz w:val="30"/>
          <w:szCs w:val="30"/>
          <w:cs/>
        </w:rPr>
        <w:t>)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77777777" w:rsidR="003776E4" w:rsidRPr="009A176D" w:rsidRDefault="00E85E3F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B675AF">
        <w:rPr>
          <w:rFonts w:ascii="Angsana New" w:hAnsi="Angsana New" w:hint="cs"/>
          <w:sz w:val="30"/>
          <w:szCs w:val="30"/>
          <w:cs/>
        </w:rPr>
        <w:t>อื่น</w:t>
      </w:r>
    </w:p>
    <w:p w14:paraId="49DF3EB9" w14:textId="77777777"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14762244" w14:textId="77777777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130D4321" w14:textId="77777777" w:rsidR="003776E4" w:rsidRPr="00D21C4B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เงิ</w:t>
      </w:r>
      <w:r w:rsidR="0080164C" w:rsidRPr="00D21C4B">
        <w:rPr>
          <w:rFonts w:ascii="Angsana New" w:hAnsi="Angsana New"/>
          <w:sz w:val="30"/>
          <w:szCs w:val="30"/>
          <w:cs/>
        </w:rPr>
        <w:t>นลงทุน</w:t>
      </w:r>
      <w:r w:rsidR="0080164C" w:rsidRPr="00D21C4B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D21C4B">
        <w:rPr>
          <w:rFonts w:ascii="Angsana New" w:hAnsi="Angsana New" w:hint="cs"/>
          <w:sz w:val="30"/>
          <w:szCs w:val="30"/>
          <w:cs/>
        </w:rPr>
        <w:t>ย่อย</w:t>
      </w:r>
    </w:p>
    <w:p w14:paraId="7ED4F3D8" w14:textId="4C12A27F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="00985C2F">
        <w:rPr>
          <w:rFonts w:ascii="Angsana New" w:hAnsi="Angsana New" w:hint="cs"/>
          <w:sz w:val="30"/>
          <w:szCs w:val="30"/>
          <w:cs/>
        </w:rPr>
        <w:t>และสินทรัพย์สิทธิการใช้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77777777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F2F5522" w14:textId="77777777" w:rsidR="006F03A7" w:rsidRPr="00D21C4B" w:rsidRDefault="006F03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5E1E579" w14:textId="77777777"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62D30FE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</w:t>
      </w:r>
      <w:r w:rsidR="00720049">
        <w:rPr>
          <w:rFonts w:ascii="Angsana New" w:hAnsi="Angsana New"/>
          <w:sz w:val="30"/>
          <w:szCs w:val="30"/>
        </w:rPr>
        <w:t xml:space="preserve"> </w:t>
      </w:r>
      <w:r w:rsidR="007200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6D">
        <w:rPr>
          <w:rFonts w:ascii="Angsana New" w:hAnsi="Angsana New"/>
          <w:sz w:val="30"/>
          <w:szCs w:val="30"/>
          <w:cs/>
        </w:rPr>
        <w:t>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3AEB11E9" w14:textId="77777777" w:rsidR="00BE6DB1" w:rsidRPr="00BE6DB1" w:rsidRDefault="00BE6DB1" w:rsidP="00947FF5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71AE09F" w14:textId="77777777" w:rsidR="00743F3A" w:rsidRDefault="00743F3A" w:rsidP="003C00FB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0D2830D2" w14:textId="77777777"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14:paraId="59E5A1D5" w14:textId="77777777"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2CEDBCFC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นี้ได้รับอนุมัติให้ออกงบการเงินจากคณะกรรมการตรวจสอบตามการมอบหมายจากคณะกรรมการบริษัทเมื่อวั</w:t>
      </w:r>
      <w:r w:rsidRPr="00C6788E">
        <w:rPr>
          <w:cs/>
        </w:rPr>
        <w:t xml:space="preserve">นที่ </w:t>
      </w:r>
      <w:r w:rsidR="0001523C">
        <w:rPr>
          <w:lang w:val="en-US"/>
        </w:rPr>
        <w:t>1</w:t>
      </w:r>
      <w:r w:rsidR="00D957EE">
        <w:rPr>
          <w:lang w:val="en-US"/>
        </w:rPr>
        <w:t>5</w:t>
      </w:r>
      <w:r w:rsidR="0001523C">
        <w:rPr>
          <w:lang w:val="en-US"/>
        </w:rPr>
        <w:t xml:space="preserve"> </w:t>
      </w:r>
      <w:r w:rsidR="0001523C">
        <w:rPr>
          <w:rFonts w:hint="cs"/>
          <w:cs/>
          <w:lang w:val="en-US"/>
        </w:rPr>
        <w:t xml:space="preserve">พฤษภาคม </w:t>
      </w:r>
      <w:r w:rsidR="00780B97" w:rsidRPr="0001523C">
        <w:rPr>
          <w:lang w:val="en-US"/>
        </w:rPr>
        <w:t>2563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39D87A9A" w14:textId="77777777"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14:paraId="40E444E1" w14:textId="77777777" w:rsidR="007B2482" w:rsidRPr="009A176D" w:rsidRDefault="007B2482" w:rsidP="0020792C">
      <w:pPr>
        <w:pStyle w:val="Bo-Blankline"/>
        <w:rPr>
          <w:cs/>
        </w:rPr>
      </w:pPr>
    </w:p>
    <w:p w14:paraId="10334AE7" w14:textId="77777777" w:rsidR="00C863AF" w:rsidRPr="00E06DE8" w:rsidRDefault="00C863AF" w:rsidP="002F2F54">
      <w:pPr>
        <w:pStyle w:val="Bo-C1Content"/>
        <w:ind w:right="-2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716EF5">
        <w:t>26</w:t>
      </w:r>
      <w:r w:rsidRPr="00E06DE8">
        <w:t>/</w:t>
      </w:r>
      <w:r w:rsidR="00716EF5">
        <w:t>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14:paraId="1ACD2742" w14:textId="77777777" w:rsidR="00C863AF" w:rsidRPr="009A3560" w:rsidRDefault="00C863AF" w:rsidP="009A3560">
      <w:pPr>
        <w:pStyle w:val="Bo-Blankline"/>
        <w:rPr>
          <w:cs/>
        </w:rPr>
      </w:pPr>
    </w:p>
    <w:p w14:paraId="4B67D050" w14:textId="77777777"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780B97">
        <w:rPr>
          <w:lang w:val="en-US"/>
        </w:rPr>
        <w:t>2533</w:t>
      </w:r>
    </w:p>
    <w:p w14:paraId="68AF75E3" w14:textId="77777777" w:rsidR="00C863AF" w:rsidRPr="009A3560" w:rsidRDefault="00C863AF" w:rsidP="009A3560">
      <w:pPr>
        <w:pStyle w:val="Bo-Blankline"/>
      </w:pPr>
    </w:p>
    <w:p w14:paraId="2E4A63BA" w14:textId="77777777"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080BD6"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3D4D4A"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</w:t>
      </w:r>
      <w:r w:rsidR="00780B97">
        <w:t xml:space="preserve"> 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023832"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780B97">
        <w:t xml:space="preserve">4 </w:t>
      </w:r>
      <w:r w:rsidRPr="00394717">
        <w:rPr>
          <w:cs/>
        </w:rPr>
        <w:t xml:space="preserve">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080BD6"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780B97">
        <w:t xml:space="preserve">31 </w:t>
      </w:r>
      <w:r w:rsidR="00780B97">
        <w:rPr>
          <w:rFonts w:hint="cs"/>
          <w:cs/>
        </w:rPr>
        <w:t>มีนาคม</w:t>
      </w:r>
      <w:r w:rsidR="000A322D">
        <w:rPr>
          <w:rFonts w:hint="cs"/>
          <w:cs/>
        </w:rPr>
        <w:t xml:space="preserve"> </w:t>
      </w:r>
      <w:r w:rsidR="00716EF5">
        <w:rPr>
          <w:lang w:val="en-US"/>
        </w:rPr>
        <w:t>256</w:t>
      </w:r>
      <w:r w:rsidR="00780B97">
        <w:rPr>
          <w:lang w:val="en-US"/>
        </w:rPr>
        <w:t>3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780B97">
        <w:t>31</w:t>
      </w:r>
      <w:r w:rsidRPr="00E06DE8">
        <w:rPr>
          <w:cs/>
        </w:rPr>
        <w:t xml:space="preserve"> ธันวาคม </w:t>
      </w:r>
      <w:r w:rsidR="00780B97">
        <w:t>2562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397DB6">
        <w:rPr>
          <w:lang w:val="en-US"/>
        </w:rPr>
        <w:t>9</w:t>
      </w:r>
    </w:p>
    <w:p w14:paraId="76E09D60" w14:textId="77777777" w:rsidR="00C863AF" w:rsidRPr="009A3560" w:rsidRDefault="00C863AF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3F362226" w14:textId="77777777" w:rsidR="00EF58C8" w:rsidRPr="00C52B49" w:rsidRDefault="00EF58C8" w:rsidP="00CB149F">
      <w:pPr>
        <w:pStyle w:val="Bo-H2Main"/>
        <w:rPr>
          <w:b w:val="0"/>
          <w:bCs w:val="0"/>
        </w:rPr>
      </w:pPr>
      <w:r w:rsidRPr="00C52B49">
        <w:rPr>
          <w:b w:val="0"/>
          <w:bCs w:val="0"/>
          <w:cs/>
        </w:rPr>
        <w:t>(ก)</w:t>
      </w:r>
      <w:r w:rsidRPr="00C52B49">
        <w:rPr>
          <w:b w:val="0"/>
          <w:bCs w:val="0"/>
          <w:cs/>
        </w:rPr>
        <w:tab/>
        <w:t>เกณฑ์การถือปฏิบัติ</w:t>
      </w:r>
    </w:p>
    <w:p w14:paraId="1AC8E3B3" w14:textId="77777777"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7D3FFFA" w14:textId="77777777" w:rsidR="005F6C18" w:rsidRPr="009A176D" w:rsidRDefault="00F53050" w:rsidP="002F2F54">
      <w:pPr>
        <w:pStyle w:val="Bo-C1Content"/>
        <w:ind w:right="-25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716EF5" w:rsidRPr="00050B11">
        <w:rPr>
          <w:cs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0FEB45" w14:textId="77777777"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CC17A8C" w14:textId="77777777" w:rsidR="00316382" w:rsidRDefault="0050554C" w:rsidP="00316382">
      <w:pPr>
        <w:pStyle w:val="Bo-C1Content"/>
      </w:pPr>
      <w:r w:rsidRPr="0050554C">
        <w:rPr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t>31</w:t>
      </w:r>
      <w:r w:rsidRPr="0050554C">
        <w:rPr>
          <w:cs/>
        </w:rPr>
        <w:t xml:space="preserve"> ธันวาคม </w:t>
      </w:r>
      <w:r>
        <w:t>2562</w:t>
      </w:r>
    </w:p>
    <w:p w14:paraId="25874DD0" w14:textId="77777777" w:rsidR="00D8719F" w:rsidRPr="00D8719F" w:rsidRDefault="00D8719F" w:rsidP="00316382">
      <w:pPr>
        <w:pStyle w:val="Bo-C1Content"/>
        <w:rPr>
          <w:sz w:val="20"/>
          <w:szCs w:val="20"/>
        </w:rPr>
      </w:pPr>
    </w:p>
    <w:p w14:paraId="52C0EF44" w14:textId="095DB058" w:rsidR="00D8719F" w:rsidRPr="0050554C" w:rsidRDefault="009F0237" w:rsidP="00316382">
      <w:pPr>
        <w:pStyle w:val="Bo-C1Content"/>
        <w:rPr>
          <w:lang w:val="en-US"/>
        </w:rPr>
      </w:pPr>
      <w:r w:rsidRPr="00131AA5">
        <w:rPr>
          <w:cs/>
          <w:lang w:val="en-US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131AA5">
        <w:rPr>
          <w:lang w:val="en-US"/>
        </w:rPr>
        <w:t>16</w:t>
      </w:r>
      <w:r w:rsidRPr="00131AA5">
        <w:rPr>
          <w:cs/>
          <w:lang w:val="en-US"/>
        </w:rPr>
        <w:t xml:space="preserve"> เรื่อง สัญญาเช่า (</w:t>
      </w:r>
      <w:r w:rsidRPr="00131AA5">
        <w:rPr>
          <w:lang w:val="en-US"/>
        </w:rPr>
        <w:t>TFRS 16</w:t>
      </w:r>
      <w:r w:rsidRPr="00131AA5">
        <w:rPr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131AA5">
        <w:rPr>
          <w:lang w:val="en-US"/>
        </w:rPr>
        <w:t>3</w:t>
      </w:r>
    </w:p>
    <w:p w14:paraId="4EA7E137" w14:textId="77777777" w:rsidR="00012E2C" w:rsidRPr="009A176D" w:rsidRDefault="00012E2C" w:rsidP="000912A8">
      <w:pPr>
        <w:pStyle w:val="Bo-H2Main"/>
      </w:pPr>
      <w:r w:rsidRPr="004064FD">
        <w:rPr>
          <w:b w:val="0"/>
          <w:bCs w:val="0"/>
          <w:cs/>
        </w:rPr>
        <w:lastRenderedPageBreak/>
        <w:t>(</w:t>
      </w:r>
      <w:r w:rsidR="00B75FBD" w:rsidRPr="004064FD">
        <w:rPr>
          <w:rFonts w:hint="cs"/>
          <w:b w:val="0"/>
          <w:bCs w:val="0"/>
          <w:cs/>
        </w:rPr>
        <w:t>ข</w:t>
      </w:r>
      <w:r w:rsidRPr="004064FD">
        <w:rPr>
          <w:b w:val="0"/>
          <w:bCs w:val="0"/>
          <w:cs/>
        </w:rPr>
        <w:t>)</w:t>
      </w:r>
      <w:r w:rsidRPr="009A176D">
        <w:rPr>
          <w:cs/>
        </w:rPr>
        <w:tab/>
      </w:r>
      <w:r w:rsidR="000E4D32" w:rsidRPr="001D4A95">
        <w:rPr>
          <w:b w:val="0"/>
          <w:bCs w:val="0"/>
          <w:cs/>
        </w:rPr>
        <w:t>การใช้วิจารณญาณ</w:t>
      </w:r>
      <w:r w:rsidR="001D4A95" w:rsidRPr="001D4A95">
        <w:rPr>
          <w:rFonts w:hint="cs"/>
          <w:b w:val="0"/>
          <w:bCs w:val="0"/>
          <w:cs/>
        </w:rPr>
        <w:t>และ</w:t>
      </w:r>
      <w:r w:rsidR="000E4D32" w:rsidRPr="001D4A95">
        <w:rPr>
          <w:b w:val="0"/>
          <w:bCs w:val="0"/>
          <w:cs/>
        </w:rPr>
        <w:t>การประมาณการ</w:t>
      </w:r>
    </w:p>
    <w:p w14:paraId="1977C8D5" w14:textId="77777777"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36062A8" w14:textId="77777777" w:rsidR="00E5614A" w:rsidRPr="00E5614A" w:rsidRDefault="00212D13" w:rsidP="00E5614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2D1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12D1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756EA">
        <w:rPr>
          <w:rFonts w:ascii="Angsana New" w:hAnsi="Angsana New"/>
          <w:sz w:val="30"/>
          <w:szCs w:val="30"/>
        </w:rPr>
        <w:t>2562</w:t>
      </w:r>
      <w:r w:rsidR="00080BD6" w:rsidRPr="002756EA">
        <w:rPr>
          <w:rFonts w:ascii="Angsana New" w:hAnsi="Angsana New"/>
          <w:sz w:val="30"/>
          <w:szCs w:val="30"/>
        </w:rPr>
        <w:t xml:space="preserve">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080BD6" w:rsidRPr="002756EA">
        <w:rPr>
          <w:rFonts w:ascii="Angsana New" w:hAnsi="Angsana New"/>
          <w:sz w:val="30"/>
          <w:szCs w:val="30"/>
        </w:rPr>
        <w:t xml:space="preserve">2019 (Covid-19)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080BD6" w:rsidRPr="002756EA">
        <w:rPr>
          <w:rFonts w:ascii="Angsana New" w:hAnsi="Angsana New"/>
          <w:sz w:val="30"/>
          <w:szCs w:val="30"/>
        </w:rPr>
        <w:t xml:space="preserve">3 </w:t>
      </w:r>
      <w:r w:rsidR="00080BD6" w:rsidRPr="002756EA">
        <w:rPr>
          <w:rFonts w:ascii="Angsana New" w:hAnsi="Angsana New"/>
          <w:sz w:val="30"/>
          <w:szCs w:val="30"/>
          <w:cs/>
        </w:rPr>
        <w:t xml:space="preserve">และ </w:t>
      </w:r>
      <w:r w:rsidR="00080BD6" w:rsidRPr="002756EA">
        <w:rPr>
          <w:rFonts w:ascii="Angsana New" w:hAnsi="Angsana New"/>
          <w:sz w:val="30"/>
          <w:szCs w:val="30"/>
        </w:rPr>
        <w:t xml:space="preserve">4 </w:t>
      </w:r>
      <w:r w:rsidR="00080BD6" w:rsidRPr="002756EA">
        <w:rPr>
          <w:rFonts w:ascii="Angsana New" w:hAnsi="Angsana New"/>
          <w:sz w:val="30"/>
          <w:szCs w:val="30"/>
          <w:cs/>
        </w:rPr>
        <w:t>ตามลำดับ</w:t>
      </w:r>
      <w:r w:rsidR="00080BD6">
        <w:rPr>
          <w:rFonts w:ascii="Angsana New" w:hAnsi="Angsana New"/>
          <w:sz w:val="30"/>
          <w:szCs w:val="30"/>
        </w:rPr>
        <w:t xml:space="preserve"> </w:t>
      </w:r>
    </w:p>
    <w:p w14:paraId="43B58140" w14:textId="77777777" w:rsidR="00E5614A" w:rsidRDefault="00E5614A" w:rsidP="000E4D32">
      <w:pPr>
        <w:pStyle w:val="Bo-C1Content"/>
        <w:rPr>
          <w:sz w:val="20"/>
          <w:szCs w:val="20"/>
        </w:rPr>
      </w:pPr>
    </w:p>
    <w:p w14:paraId="252C5343" w14:textId="77777777" w:rsidR="00C44920" w:rsidRDefault="00DD7706" w:rsidP="00C44920">
      <w:pPr>
        <w:pStyle w:val="Caption"/>
        <w:ind w:hanging="900"/>
        <w:rPr>
          <w:cs/>
        </w:rPr>
      </w:pPr>
      <w:r>
        <w:rPr>
          <w:rFonts w:hint="cs"/>
          <w:cs/>
        </w:rPr>
        <w:t>การ</w:t>
      </w:r>
      <w:r w:rsidRPr="00DD7706">
        <w:rPr>
          <w:cs/>
        </w:rPr>
        <w:t>เปลี่ยนแปลงนโยบายการบัญชี</w:t>
      </w:r>
    </w:p>
    <w:p w14:paraId="3082F11B" w14:textId="77777777" w:rsidR="00C44920" w:rsidRDefault="00C44920" w:rsidP="000E4D32">
      <w:pPr>
        <w:pStyle w:val="Bo-C1Content"/>
        <w:rPr>
          <w:sz w:val="20"/>
          <w:szCs w:val="20"/>
        </w:rPr>
      </w:pPr>
    </w:p>
    <w:p w14:paraId="2A686264" w14:textId="4A668174" w:rsidR="005F3F35" w:rsidRDefault="0075778C" w:rsidP="000E4D32">
      <w:pPr>
        <w:pStyle w:val="Bo-C1Content"/>
      </w:pPr>
      <w:r w:rsidRPr="0075778C">
        <w:rPr>
          <w:cs/>
        </w:rPr>
        <w:t xml:space="preserve">ตั้งแต่วันที่ </w:t>
      </w:r>
      <w:r w:rsidRPr="0075778C">
        <w:t xml:space="preserve">1 </w:t>
      </w:r>
      <w:r w:rsidRPr="0075778C">
        <w:rPr>
          <w:cs/>
        </w:rPr>
        <w:t xml:space="preserve">มกราคม </w:t>
      </w:r>
      <w:r w:rsidRPr="0075778C">
        <w:t xml:space="preserve">2563 </w:t>
      </w:r>
      <w:r w:rsidRPr="0075778C">
        <w:rPr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5778C">
        <w:t xml:space="preserve">TFRS 16 </w:t>
      </w:r>
      <w:r w:rsidRPr="0075778C">
        <w:rPr>
          <w:cs/>
        </w:rPr>
        <w:t>เป็นครั้งแรก ผลกระทบจากการเปลี่ยนแปลงนโยบายการบัญชี มีดังนี้</w:t>
      </w:r>
    </w:p>
    <w:p w14:paraId="59810D24" w14:textId="650FF525" w:rsidR="009F0237" w:rsidRDefault="009F0237" w:rsidP="009F0237">
      <w:pPr>
        <w:pStyle w:val="Bo-Blankline"/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00"/>
        <w:gridCol w:w="1530"/>
        <w:gridCol w:w="230"/>
        <w:gridCol w:w="1662"/>
      </w:tblGrid>
      <w:tr w:rsidR="00522F63" w:rsidRPr="00D539F1" w14:paraId="4A83293A" w14:textId="77777777" w:rsidTr="00522F6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987961E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A2BD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EDFC15" w14:textId="56A5BCE5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vAlign w:val="bottom"/>
          </w:tcPr>
          <w:p w14:paraId="16ECA027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vAlign w:val="bottom"/>
          </w:tcPr>
          <w:p w14:paraId="25362CA6" w14:textId="2F4C8B7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63" w:rsidRPr="00D539F1" w14:paraId="185D8E3F" w14:textId="77777777" w:rsidTr="00522F6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073FA99D" w14:textId="77777777" w:rsidR="00522F63" w:rsidRPr="00D539F1" w:rsidRDefault="00522F63" w:rsidP="00522F63">
            <w:pPr>
              <w:spacing w:line="240" w:lineRule="auto"/>
              <w:ind w:left="175" w:right="-80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A9133" w14:textId="77777777" w:rsidR="00522F63" w:rsidRPr="00D539F1" w:rsidRDefault="00522F63" w:rsidP="00522F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D812EF7" w14:textId="2A7C0CE8" w:rsidR="00522F63" w:rsidRPr="00D539F1" w:rsidRDefault="00522F63" w:rsidP="00522F6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30" w:type="dxa"/>
            <w:vAlign w:val="bottom"/>
          </w:tcPr>
          <w:p w14:paraId="7FF3809C" w14:textId="77777777" w:rsidR="00522F63" w:rsidRPr="00D539F1" w:rsidRDefault="00522F63" w:rsidP="00522F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vAlign w:val="bottom"/>
          </w:tcPr>
          <w:p w14:paraId="3B99DA6E" w14:textId="7407F28D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</w:tr>
      <w:tr w:rsidR="00522F63" w:rsidRPr="00D539F1" w14:paraId="1DAED442" w14:textId="77777777" w:rsidTr="00522F63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42779E6" w14:textId="77777777" w:rsidR="00522F63" w:rsidRPr="00D539F1" w:rsidRDefault="00522F63" w:rsidP="00522F6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C2DD1" w14:textId="30A140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22" w:type="dxa"/>
            <w:gridSpan w:val="3"/>
            <w:vAlign w:val="bottom"/>
          </w:tcPr>
          <w:p w14:paraId="03BB9333" w14:textId="316EE26B" w:rsidR="00522F63" w:rsidRPr="00D539F1" w:rsidRDefault="00522F63" w:rsidP="00522F63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539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F63" w:rsidRPr="00D539F1" w14:paraId="6398C979" w14:textId="77777777" w:rsidTr="00522F63">
        <w:trPr>
          <w:cantSplit/>
          <w:trHeight w:val="20"/>
        </w:trPr>
        <w:tc>
          <w:tcPr>
            <w:tcW w:w="4680" w:type="dxa"/>
          </w:tcPr>
          <w:p w14:paraId="0BC3E191" w14:textId="77777777" w:rsidR="00522F63" w:rsidRPr="00D539F1" w:rsidRDefault="00522F63" w:rsidP="00522F63">
            <w:pPr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9F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74B13F87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DF25AA" w14:textId="7A1BF5AE" w:rsidR="00522F63" w:rsidRPr="00D539F1" w:rsidRDefault="00D8585F" w:rsidP="00D539F1">
            <w:pPr>
              <w:tabs>
                <w:tab w:val="decimal" w:pos="127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13,341,336</w:t>
            </w:r>
          </w:p>
        </w:tc>
        <w:tc>
          <w:tcPr>
            <w:tcW w:w="230" w:type="dxa"/>
            <w:vAlign w:val="bottom"/>
          </w:tcPr>
          <w:p w14:paraId="61B4BBE7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0" w:type="dxa"/>
            <w:vAlign w:val="bottom"/>
          </w:tcPr>
          <w:p w14:paraId="2FD34325" w14:textId="6F443A32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10,676,370</w:t>
            </w:r>
          </w:p>
        </w:tc>
      </w:tr>
      <w:tr w:rsidR="00522F63" w:rsidRPr="00D539F1" w14:paraId="7820A322" w14:textId="77777777" w:rsidTr="00522F63">
        <w:trPr>
          <w:cantSplit/>
          <w:trHeight w:val="254"/>
        </w:trPr>
        <w:tc>
          <w:tcPr>
            <w:tcW w:w="4680" w:type="dxa"/>
          </w:tcPr>
          <w:p w14:paraId="7776013E" w14:textId="366B9FA9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 เนื่องจาก</w:t>
            </w:r>
          </w:p>
        </w:tc>
        <w:tc>
          <w:tcPr>
            <w:tcW w:w="900" w:type="dxa"/>
            <w:vAlign w:val="bottom"/>
          </w:tcPr>
          <w:p w14:paraId="051AA302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EC4463" w14:textId="77777777" w:rsidR="00522F63" w:rsidRPr="00D539F1" w:rsidRDefault="00522F63" w:rsidP="00D539F1">
            <w:pPr>
              <w:tabs>
                <w:tab w:val="decimal" w:pos="127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280880CE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0" w:type="dxa"/>
            <w:vAlign w:val="bottom"/>
          </w:tcPr>
          <w:p w14:paraId="13775D19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79AA5622" w14:textId="77777777" w:rsidTr="00522F63">
        <w:trPr>
          <w:cantSplit/>
          <w:trHeight w:val="254"/>
        </w:trPr>
        <w:tc>
          <w:tcPr>
            <w:tcW w:w="4680" w:type="dxa"/>
          </w:tcPr>
          <w:p w14:paraId="171F588C" w14:textId="7AF4681C" w:rsidR="00522F63" w:rsidRPr="00D539F1" w:rsidRDefault="00522F63" w:rsidP="00522F63">
            <w:pPr>
              <w:spacing w:line="240" w:lineRule="auto"/>
              <w:ind w:left="194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</w:t>
            </w:r>
            <w:r w:rsidRPr="00D539F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539F1">
              <w:rPr>
                <w:rFonts w:asciiTheme="majorBidi" w:hAnsiTheme="majorBidi"/>
                <w:sz w:val="30"/>
                <w:szCs w:val="30"/>
              </w:rPr>
              <w:br/>
            </w:r>
            <w:r w:rsidRPr="00D539F1">
              <w:rPr>
                <w:rFonts w:asciiTheme="majorBidi" w:hAnsiTheme="majorBidi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894BCD1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1C5C1D" w14:textId="77777777" w:rsidR="00522F63" w:rsidRPr="00D539F1" w:rsidRDefault="00522F63" w:rsidP="00D539F1">
            <w:pPr>
              <w:tabs>
                <w:tab w:val="decimal" w:pos="127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7406BB98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0" w:type="dxa"/>
            <w:vAlign w:val="bottom"/>
          </w:tcPr>
          <w:p w14:paraId="43B4CC51" w14:textId="77777777" w:rsidR="00522F63" w:rsidRPr="00D539F1" w:rsidRDefault="00522F63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2F63" w:rsidRPr="00D539F1" w14:paraId="404D57E5" w14:textId="77777777" w:rsidTr="00522F63">
        <w:trPr>
          <w:cantSplit/>
          <w:trHeight w:val="20"/>
        </w:trPr>
        <w:tc>
          <w:tcPr>
            <w:tcW w:w="4680" w:type="dxa"/>
          </w:tcPr>
          <w:p w14:paraId="5EDAD777" w14:textId="77777777" w:rsidR="00522F63" w:rsidRPr="00D539F1" w:rsidRDefault="00522F63" w:rsidP="00522F63">
            <w:pPr>
              <w:tabs>
                <w:tab w:val="left" w:pos="371"/>
              </w:tabs>
              <w:spacing w:line="240" w:lineRule="auto"/>
              <w:ind w:left="194" w:right="8" w:hanging="4"/>
              <w:rPr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C88E0ED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D53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A299EC3" w14:textId="5BBC5F64" w:rsidR="00522F63" w:rsidRPr="00D539F1" w:rsidRDefault="00D8585F" w:rsidP="00D539F1">
            <w:pPr>
              <w:tabs>
                <w:tab w:val="decimal" w:pos="127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(60,040)</w:t>
            </w:r>
          </w:p>
        </w:tc>
        <w:tc>
          <w:tcPr>
            <w:tcW w:w="230" w:type="dxa"/>
            <w:vAlign w:val="bottom"/>
          </w:tcPr>
          <w:p w14:paraId="29BCA7A9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60" w:type="dxa"/>
            <w:vAlign w:val="bottom"/>
          </w:tcPr>
          <w:p w14:paraId="7502C9E9" w14:textId="3AD31AEF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sz w:val="30"/>
                <w:szCs w:val="30"/>
                <w:lang w:val="en-US"/>
              </w:rPr>
              <w:t>(60,040)</w:t>
            </w:r>
          </w:p>
        </w:tc>
      </w:tr>
      <w:tr w:rsidR="00522F63" w:rsidRPr="00D539F1" w14:paraId="7C9A0CEF" w14:textId="77777777" w:rsidTr="00522F63">
        <w:trPr>
          <w:cantSplit/>
          <w:trHeight w:val="20"/>
        </w:trPr>
        <w:tc>
          <w:tcPr>
            <w:tcW w:w="4680" w:type="dxa"/>
          </w:tcPr>
          <w:p w14:paraId="3B6176B6" w14:textId="77777777" w:rsidR="00522F63" w:rsidRPr="00D539F1" w:rsidRDefault="00522F63" w:rsidP="00522F63">
            <w:pPr>
              <w:spacing w:line="240" w:lineRule="auto"/>
              <w:ind w:left="14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D539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2513F604" w14:textId="77777777" w:rsidR="00522F63" w:rsidRPr="00D539F1" w:rsidRDefault="00522F63" w:rsidP="00522F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1BF63" w14:textId="0C1F3D31" w:rsidR="00522F63" w:rsidRPr="00D539F1" w:rsidRDefault="00D8585F" w:rsidP="00D539F1">
            <w:pPr>
              <w:tabs>
                <w:tab w:val="decimal" w:pos="127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13,281,296</w:t>
            </w:r>
          </w:p>
        </w:tc>
        <w:tc>
          <w:tcPr>
            <w:tcW w:w="230" w:type="dxa"/>
            <w:vAlign w:val="bottom"/>
          </w:tcPr>
          <w:p w14:paraId="4EA7FAD4" w14:textId="77777777" w:rsidR="00522F63" w:rsidRPr="00D539F1" w:rsidRDefault="00522F63" w:rsidP="00D539F1">
            <w:pPr>
              <w:tabs>
                <w:tab w:val="decimal" w:pos="118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C48BD" w14:textId="6783441E" w:rsidR="00522F63" w:rsidRPr="00D539F1" w:rsidRDefault="00D8585F" w:rsidP="00D539F1">
            <w:pPr>
              <w:tabs>
                <w:tab w:val="decimal" w:pos="1400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9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10,616,330</w:t>
            </w:r>
          </w:p>
        </w:tc>
      </w:tr>
    </w:tbl>
    <w:p w14:paraId="0193580B" w14:textId="17E3C5E6" w:rsidR="00AF2ABD" w:rsidRDefault="00AF2ABD" w:rsidP="003D4D4A">
      <w:pPr>
        <w:pStyle w:val="Bo-Blankline"/>
      </w:pPr>
    </w:p>
    <w:p w14:paraId="0CA55CF0" w14:textId="77777777" w:rsidR="00325D0A" w:rsidRPr="00D21C4B" w:rsidRDefault="00325D0A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D21C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EEB2CD8" w14:textId="77777777" w:rsidR="00325D0A" w:rsidRPr="00D21C4B" w:rsidRDefault="00325D0A" w:rsidP="003D4D4A">
      <w:pPr>
        <w:pStyle w:val="Bo-Blankline"/>
      </w:pPr>
    </w:p>
    <w:p w14:paraId="35B7095F" w14:textId="77777777" w:rsidR="009F0237" w:rsidRPr="00D21C4B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1C4B">
        <w:rPr>
          <w:rFonts w:ascii="Angsana New" w:hAnsi="Angsana New"/>
          <w:sz w:val="30"/>
          <w:szCs w:val="30"/>
          <w:cs/>
        </w:rPr>
        <w:t>ได้</w:t>
      </w:r>
      <w:r w:rsidRPr="00D21C4B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ผลกระทบสะสมกับกำไรสะสม ณ วันที่ 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1 </w:t>
      </w:r>
      <w:r w:rsidRPr="002756EA">
        <w:rPr>
          <w:rFonts w:ascii="Angsana New" w:hAnsi="Angsana New" w:hint="cs"/>
          <w:spacing w:val="-8"/>
          <w:sz w:val="30"/>
          <w:szCs w:val="30"/>
          <w:cs/>
        </w:rPr>
        <w:t xml:space="preserve">มกราคม </w:t>
      </w:r>
      <w:r w:rsidRPr="002756EA">
        <w:rPr>
          <w:rFonts w:ascii="Angsana New" w:hAnsi="Angsana New"/>
          <w:spacing w:val="-8"/>
          <w:sz w:val="30"/>
          <w:szCs w:val="30"/>
        </w:rPr>
        <w:t xml:space="preserve">2563 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 xml:space="preserve">ดังนั้น </w:t>
      </w:r>
      <w:r w:rsidRPr="002756EA">
        <w:rPr>
          <w:rFonts w:ascii="Angsana New" w:hAnsi="Angsana New"/>
          <w:spacing w:val="-8"/>
          <w:sz w:val="30"/>
          <w:szCs w:val="30"/>
          <w:cs/>
        </w:rPr>
        <w:t>กลุ่มบริษัทจึงไม่</w:t>
      </w:r>
      <w:r w:rsidRPr="002756EA">
        <w:rPr>
          <w:rFonts w:asciiTheme="majorBidi" w:hAnsiTheme="majorBidi" w:cstheme="majorBidi"/>
          <w:spacing w:val="-8"/>
          <w:sz w:val="30"/>
          <w:szCs w:val="30"/>
          <w:cs/>
        </w:rPr>
        <w:t>ปรับปรุงข้อมูลที่นำเสนอในปี</w:t>
      </w:r>
      <w:r w:rsidRPr="002756EA">
        <w:rPr>
          <w:rFonts w:asciiTheme="majorBidi" w:hAnsiTheme="majorBidi" w:cstheme="majorBidi"/>
          <w:spacing w:val="-8"/>
          <w:sz w:val="30"/>
          <w:szCs w:val="30"/>
        </w:rPr>
        <w:t xml:space="preserve"> 2562</w:t>
      </w:r>
      <w:r w:rsidRPr="00D21C4B">
        <w:rPr>
          <w:rFonts w:ascii="Angsana New" w:hAnsi="Angsana New"/>
          <w:sz w:val="30"/>
          <w:szCs w:val="30"/>
        </w:rPr>
        <w:t xml:space="preserve"> </w:t>
      </w:r>
    </w:p>
    <w:p w14:paraId="49EF3EE1" w14:textId="77777777" w:rsidR="009F0237" w:rsidRPr="009F0237" w:rsidRDefault="009F0237" w:rsidP="009F0237">
      <w:pPr>
        <w:pStyle w:val="Bo-Blankline"/>
        <w:rPr>
          <w:lang w:val="en-US"/>
        </w:rPr>
      </w:pPr>
    </w:p>
    <w:p w14:paraId="7A4C0E82" w14:textId="61354C70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D21C4B">
        <w:rPr>
          <w:rFonts w:ascii="Angsana New" w:hAnsi="Angsana New" w:hint="cs"/>
          <w:sz w:val="30"/>
          <w:szCs w:val="30"/>
          <w:cs/>
        </w:rPr>
        <w:t>กลุ่ม</w:t>
      </w:r>
      <w:r w:rsidRPr="00D21C4B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54C253A8" w14:textId="0D4AFCA0" w:rsidR="00522F63" w:rsidRDefault="00522F63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52D58A16" w14:textId="77777777" w:rsidR="009F0237" w:rsidRPr="00D21C4B" w:rsidRDefault="009F0237" w:rsidP="0079564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1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51F4761" w14:textId="77777777" w:rsidR="009F0237" w:rsidRPr="00D21C4B" w:rsidRDefault="009F0237" w:rsidP="009F0237">
      <w:pPr>
        <w:pStyle w:val="Bo-Blankline"/>
      </w:pPr>
    </w:p>
    <w:p w14:paraId="7C0248D3" w14:textId="3A6F4AD7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1C4B">
        <w:rPr>
          <w:rFonts w:ascii="Angsana New" w:hAnsi="Angsana New"/>
          <w:sz w:val="30"/>
          <w:szCs w:val="30"/>
        </w:rPr>
        <w:t xml:space="preserve">9 (“TFRS </w:t>
      </w:r>
      <w:r>
        <w:rPr>
          <w:rFonts w:ascii="Angsana New" w:hAnsi="Angsana New"/>
          <w:sz w:val="30"/>
          <w:szCs w:val="30"/>
        </w:rPr>
        <w:t>9</w:t>
      </w:r>
      <w:r w:rsidRPr="00D21C4B">
        <w:rPr>
          <w:rFonts w:ascii="Angsana New" w:hAnsi="Angsana New"/>
          <w:sz w:val="30"/>
          <w:szCs w:val="30"/>
        </w:rPr>
        <w:t xml:space="preserve">”) </w:t>
      </w:r>
      <w:r w:rsidRPr="00D21C4B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D21C4B">
        <w:rPr>
          <w:rFonts w:ascii="Angsana New" w:hAnsi="Angsana New"/>
          <w:sz w:val="30"/>
          <w:szCs w:val="30"/>
        </w:rPr>
        <w:t xml:space="preserve">3 </w:t>
      </w:r>
      <w:r w:rsidRPr="00D21C4B">
        <w:rPr>
          <w:rFonts w:ascii="Angsana New" w:hAnsi="Angsana New"/>
          <w:sz w:val="30"/>
          <w:szCs w:val="30"/>
          <w:cs/>
        </w:rPr>
        <w:t>ประเภท ได้แก่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D21C4B">
        <w:rPr>
          <w:rFonts w:ascii="Angsana New" w:hAnsi="Angsana New" w:hint="cs"/>
          <w:sz w:val="30"/>
          <w:szCs w:val="30"/>
          <w:cs/>
        </w:rPr>
        <w:t xml:space="preserve"> </w:t>
      </w:r>
      <w:r w:rsidRPr="00D21C4B">
        <w:rPr>
          <w:rFonts w:ascii="Angsana New" w:hAnsi="Angsana New"/>
          <w:sz w:val="30"/>
          <w:szCs w:val="30"/>
        </w:rPr>
        <w:t>(FVOCI)</w:t>
      </w:r>
      <w:r w:rsidRPr="00D21C4B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D21C4B">
        <w:rPr>
          <w:rFonts w:ascii="Angsana New" w:hAnsi="Angsana New"/>
          <w:sz w:val="30"/>
          <w:szCs w:val="30"/>
        </w:rPr>
        <w:t xml:space="preserve"> (FVTPL) </w:t>
      </w:r>
      <w:r w:rsidRPr="00D21C4B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D21C4B">
        <w:rPr>
          <w:rFonts w:ascii="Angsana New" w:hAnsi="Angsana New"/>
          <w:sz w:val="30"/>
          <w:szCs w:val="30"/>
        </w:rPr>
        <w:t xml:space="preserve">TFRS 9 </w:t>
      </w:r>
      <w:r w:rsidRPr="00D21C4B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756EA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756EA">
        <w:rPr>
          <w:rFonts w:ascii="Angsana New" w:hAnsi="Angsana New" w:hint="cs"/>
          <w:spacing w:val="-2"/>
          <w:sz w:val="30"/>
          <w:szCs w:val="30"/>
          <w:cs/>
        </w:rPr>
        <w:t xml:space="preserve"> ทั้งนี้ </w:t>
      </w:r>
      <w:r w:rsidRPr="002756EA">
        <w:rPr>
          <w:rFonts w:ascii="Angsana New" w:hAnsi="Angsana New"/>
          <w:spacing w:val="-2"/>
          <w:sz w:val="30"/>
          <w:szCs w:val="30"/>
        </w:rPr>
        <w:t>TFRS 9</w:t>
      </w:r>
      <w:r w:rsidRPr="00D21C4B">
        <w:rPr>
          <w:rFonts w:ascii="Angsana New" w:hAnsi="Angsana New"/>
          <w:sz w:val="30"/>
          <w:szCs w:val="30"/>
        </w:rPr>
        <w:t xml:space="preserve"> </w:t>
      </w:r>
      <w:r w:rsidRPr="00D21C4B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D21C4B">
        <w:rPr>
          <w:rFonts w:ascii="Angsana New" w:hAnsi="Angsana New" w:hint="cs"/>
          <w:sz w:val="30"/>
          <w:szCs w:val="30"/>
        </w:rPr>
        <w:t>105</w:t>
      </w:r>
    </w:p>
    <w:p w14:paraId="5A96EF73" w14:textId="6B6CE458" w:rsidR="00522F63" w:rsidRDefault="00522F63" w:rsidP="00522F63">
      <w:pPr>
        <w:pStyle w:val="Bo-Blankline"/>
      </w:pPr>
    </w:p>
    <w:p w14:paraId="42F49FAC" w14:textId="77777777" w:rsidR="00522F63" w:rsidRDefault="00522F63" w:rsidP="00E00826">
      <w:pPr>
        <w:pStyle w:val="BodyText2"/>
        <w:tabs>
          <w:tab w:val="clear" w:pos="540"/>
        </w:tabs>
        <w:ind w:left="1260"/>
        <w:jc w:val="thaiDistribute"/>
        <w:rPr>
          <w:rFonts w:ascii="Angsana New" w:hAnsi="Angsana New"/>
          <w:sz w:val="20"/>
          <w:szCs w:val="20"/>
        </w:rPr>
      </w:pP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2756EA">
        <w:rPr>
          <w:rFonts w:ascii="Angsana New" w:hAnsi="Angsana New"/>
          <w:sz w:val="30"/>
          <w:szCs w:val="30"/>
          <w:lang w:val="en-US"/>
        </w:rPr>
        <w:t xml:space="preserve">TFRS 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2756EA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7F491D7A" w14:textId="77777777" w:rsidR="00D32EB0" w:rsidRPr="009E4A31" w:rsidRDefault="00D32EB0" w:rsidP="00D32EB0">
      <w:pPr>
        <w:pStyle w:val="Bo-C1Content"/>
        <w:rPr>
          <w:sz w:val="20"/>
          <w:szCs w:val="20"/>
        </w:rPr>
      </w:pPr>
    </w:p>
    <w:p w14:paraId="32FCD2F3" w14:textId="22D938D7" w:rsidR="00D32EB0" w:rsidRPr="00285DB1" w:rsidRDefault="00D32EB0" w:rsidP="00F26269">
      <w:pPr>
        <w:pStyle w:val="Bo-C1Content"/>
        <w:ind w:left="1260"/>
      </w:pPr>
      <w:r w:rsidRPr="00D21C4B">
        <w:rPr>
          <w:rFonts w:asciiTheme="majorBidi" w:hAnsiTheme="majorBidi" w:cstheme="majorBidi" w:hint="cs"/>
          <w:cs/>
        </w:rPr>
        <w:t>กลุ่มบริษัทและบริษัท</w:t>
      </w:r>
      <w:r w:rsidRPr="00D21C4B">
        <w:rPr>
          <w:cs/>
        </w:rPr>
        <w:t xml:space="preserve">ตั้งใจจะถือตราสารทุนที่ไม่อยู่ในความต้องการของตลาดจำนวน </w:t>
      </w:r>
      <w:r w:rsidR="002908C1" w:rsidRPr="002908C1">
        <w:t>45</w:t>
      </w:r>
      <w:r w:rsidRPr="00D21C4B">
        <w:t xml:space="preserve"> </w:t>
      </w:r>
      <w:r w:rsidRPr="00D21C4B">
        <w:rPr>
          <w:cs/>
        </w:rPr>
        <w:t>ล้านบาท</w:t>
      </w:r>
      <w:r w:rsidRPr="00D21C4B">
        <w:t xml:space="preserve"> </w:t>
      </w:r>
      <w:r w:rsidRPr="002908C1">
        <w:rPr>
          <w:cs/>
        </w:rPr>
        <w:t xml:space="preserve">และ </w:t>
      </w:r>
      <w:r w:rsidR="002908C1">
        <w:br/>
        <w:t>45</w:t>
      </w:r>
      <w:r w:rsidRPr="002908C1">
        <w:t xml:space="preserve"> </w:t>
      </w:r>
      <w:r w:rsidRPr="002908C1">
        <w:rPr>
          <w:cs/>
        </w:rPr>
        <w:t>ล้านบาท ตามลำดับ</w:t>
      </w:r>
      <w:r w:rsidR="002908C1">
        <w:t xml:space="preserve"> </w:t>
      </w:r>
      <w:r w:rsidRPr="00D21C4B">
        <w:rPr>
          <w:cs/>
        </w:rPr>
        <w:t>เพื่อวัตถุประสงค์ทางกลยุทธ์</w:t>
      </w:r>
      <w:r w:rsidRPr="00D21C4B">
        <w:rPr>
          <w:rFonts w:hint="cs"/>
          <w:cs/>
        </w:rPr>
        <w:t xml:space="preserve">ในระยะยาว </w:t>
      </w:r>
      <w:r w:rsidRPr="002908C1">
        <w:rPr>
          <w:rFonts w:hint="cs"/>
          <w:cs/>
        </w:rPr>
        <w:t>กลุ่ม</w:t>
      </w:r>
      <w:r w:rsidRPr="00D21C4B">
        <w:rPr>
          <w:rFonts w:asciiTheme="majorBidi" w:hAnsiTheme="majorBidi" w:cstheme="majorBidi" w:hint="cs"/>
          <w:cs/>
        </w:rPr>
        <w:t>บริษัท</w:t>
      </w:r>
      <w:r w:rsidRPr="00D21C4B">
        <w:rPr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D21C4B">
        <w:rPr>
          <w:rFonts w:hint="cs"/>
          <w:cs/>
        </w:rPr>
        <w:t>สะสม</w:t>
      </w:r>
      <w:r w:rsidRPr="00D21C4B">
        <w:rPr>
          <w:cs/>
        </w:rPr>
        <w:t>จากการวัดมูลค่ายุติธรรมของเงินลงทุนดังกล่าว</w:t>
      </w:r>
      <w:r w:rsidRPr="00D21C4B">
        <w:rPr>
          <w:rFonts w:hint="cs"/>
          <w:cs/>
        </w:rPr>
        <w:t xml:space="preserve">จะไม่ถูกจัดประเภทไปยังกำไรหรือขาดทุนในภายหลัง </w:t>
      </w:r>
    </w:p>
    <w:p w14:paraId="7EB0B8C4" w14:textId="77777777" w:rsidR="009F0237" w:rsidRPr="009F0237" w:rsidRDefault="009F0237" w:rsidP="009F0237">
      <w:pPr>
        <w:pStyle w:val="Bo-Blankline"/>
      </w:pPr>
    </w:p>
    <w:p w14:paraId="1F325723" w14:textId="77777777" w:rsidR="009F0237" w:rsidRPr="00D21C4B" w:rsidRDefault="009F0237" w:rsidP="009F023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69459295" w14:textId="77777777" w:rsidR="009F0237" w:rsidRPr="009F0237" w:rsidRDefault="009F0237" w:rsidP="009F0237">
      <w:pPr>
        <w:pStyle w:val="Bo-Blankline"/>
      </w:pPr>
    </w:p>
    <w:p w14:paraId="2D15592A" w14:textId="77777777" w:rsidR="009F0237" w:rsidRPr="00D21C4B" w:rsidRDefault="009F0237" w:rsidP="009F023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  <w:cs/>
        </w:rPr>
        <w:t>เดิม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D21C4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D21C4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D21C4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D21C4B">
        <w:rPr>
          <w:rFonts w:asciiTheme="majorBidi" w:hAnsiTheme="majorBidi" w:cstheme="majorBidi"/>
          <w:sz w:val="30"/>
          <w:szCs w:val="30"/>
        </w:rPr>
        <w:t xml:space="preserve"> 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และเงินลงทุนในตราสารหนี้ที่วัดมูลค่าด้วย</w:t>
      </w:r>
      <w:r w:rsidRPr="00D21C4B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270A5D7A" w14:textId="77777777" w:rsidR="009F0237" w:rsidRPr="00D21C4B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53B0D428" w14:textId="58E09359" w:rsidR="009F0237" w:rsidRDefault="009F0237" w:rsidP="009F0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21C4B">
        <w:rPr>
          <w:rFonts w:asciiTheme="majorBidi" w:hAnsiTheme="majorBidi" w:cstheme="majorBidi" w:hint="cs"/>
          <w:sz w:val="30"/>
          <w:szCs w:val="30"/>
          <w:cs/>
        </w:rPr>
        <w:t>กลุ่มบริษัทได้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D21C4B">
        <w:rPr>
          <w:rFonts w:asciiTheme="majorBidi" w:hAnsiTheme="majorBidi" w:cstheme="majorBidi"/>
          <w:sz w:val="30"/>
          <w:szCs w:val="30"/>
        </w:rPr>
        <w:t xml:space="preserve">TFRS 9 </w:t>
      </w:r>
      <w:r w:rsidRPr="00D21C4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1C4B">
        <w:rPr>
          <w:rFonts w:asciiTheme="majorBidi" w:hAnsiTheme="majorBidi" w:cstheme="majorBidi"/>
          <w:sz w:val="30"/>
          <w:szCs w:val="30"/>
        </w:rPr>
        <w:t xml:space="preserve">1 </w:t>
      </w:r>
      <w:r w:rsidRPr="00D21C4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21C4B">
        <w:rPr>
          <w:rFonts w:asciiTheme="majorBidi" w:hAnsiTheme="majorBidi" w:cstheme="majorBidi"/>
          <w:sz w:val="30"/>
          <w:szCs w:val="30"/>
        </w:rPr>
        <w:t xml:space="preserve">2563 </w:t>
      </w:r>
      <w:r w:rsidRPr="00D21C4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D21C4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D21C4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D21C4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A81A5C8" w14:textId="37C5CB05" w:rsidR="00AF2ABD" w:rsidRDefault="00AF2AB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8360" w:type="dxa"/>
        <w:tblInd w:w="1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190"/>
        <w:gridCol w:w="180"/>
        <w:gridCol w:w="1140"/>
      </w:tblGrid>
      <w:tr w:rsidR="009F0237" w:rsidRPr="0047113D" w14:paraId="2D780604" w14:textId="77777777" w:rsidTr="00D1676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6534A6FF" w14:textId="77777777" w:rsidR="009F0237" w:rsidRPr="00D965CF" w:rsidRDefault="009F0237" w:rsidP="009F023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FF77A93" w14:textId="77777777" w:rsidR="009F0237" w:rsidRPr="00D965CF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4262F7F" w14:textId="77777777" w:rsidR="009F0237" w:rsidRPr="0047113D" w:rsidRDefault="009F0237" w:rsidP="009F023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7F8E9AA" w14:textId="77777777" w:rsidR="009F0237" w:rsidRPr="0047113D" w:rsidRDefault="009F0237" w:rsidP="009F02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328E004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022701AD" w14:textId="77777777" w:rsidR="009F0237" w:rsidRPr="0047113D" w:rsidRDefault="009F0237" w:rsidP="009F023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  <w:r w:rsidRPr="0047113D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</w:p>
        </w:tc>
      </w:tr>
      <w:tr w:rsidR="009F0237" w:rsidRPr="0047113D" w14:paraId="28DDD60A" w14:textId="77777777" w:rsidTr="00D16761">
        <w:trPr>
          <w:cantSplit/>
          <w:tblHeader/>
        </w:trPr>
        <w:tc>
          <w:tcPr>
            <w:tcW w:w="5850" w:type="dxa"/>
          </w:tcPr>
          <w:p w14:paraId="708B9BD2" w14:textId="77777777" w:rsidR="009F0237" w:rsidRPr="0047113D" w:rsidRDefault="009F0237" w:rsidP="009F02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36E5CC5D" w14:textId="77777777" w:rsidR="009F0237" w:rsidRPr="0047113D" w:rsidRDefault="009F0237" w:rsidP="009F023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0237" w:rsidRPr="0047113D" w14:paraId="0714AD98" w14:textId="77777777" w:rsidTr="00D16761">
        <w:trPr>
          <w:cantSplit/>
          <w:trHeight w:val="191"/>
        </w:trPr>
        <w:tc>
          <w:tcPr>
            <w:tcW w:w="5850" w:type="dxa"/>
          </w:tcPr>
          <w:p w14:paraId="616917B2" w14:textId="77777777" w:rsidR="009F0237" w:rsidRPr="0047113D" w:rsidRDefault="009F0237" w:rsidP="00244D91">
            <w:pPr>
              <w:spacing w:line="240" w:lineRule="auto"/>
              <w:ind w:left="17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90" w:type="dxa"/>
          </w:tcPr>
          <w:p w14:paraId="17BEEE3E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C68D8E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312992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1DE50830" w14:textId="77777777" w:rsidTr="00D16761">
        <w:trPr>
          <w:cantSplit/>
          <w:trHeight w:val="191"/>
        </w:trPr>
        <w:tc>
          <w:tcPr>
            <w:tcW w:w="5850" w:type="dxa"/>
          </w:tcPr>
          <w:p w14:paraId="3F5454B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90" w:type="dxa"/>
          </w:tcPr>
          <w:p w14:paraId="2143E387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7C781A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1850EA" w14:textId="77777777" w:rsidR="009F0237" w:rsidRPr="0047113D" w:rsidRDefault="009F0237" w:rsidP="009F0237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28CBC890" w14:textId="77777777" w:rsidTr="00D16761">
        <w:trPr>
          <w:cantSplit/>
          <w:trHeight w:val="191"/>
        </w:trPr>
        <w:tc>
          <w:tcPr>
            <w:tcW w:w="5850" w:type="dxa"/>
          </w:tcPr>
          <w:p w14:paraId="7677D18E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DAF36A9" w14:textId="77777777" w:rsidR="009F0237" w:rsidRPr="0047113D" w:rsidRDefault="009F0237" w:rsidP="009F0237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D0D7D2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7F478D1" w14:textId="77777777" w:rsidR="009F0237" w:rsidRPr="0047113D" w:rsidRDefault="009F0237" w:rsidP="009F023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F0237" w:rsidRPr="0047113D" w14:paraId="328CDB79" w14:textId="77777777" w:rsidTr="00D16761">
        <w:trPr>
          <w:cantSplit/>
          <w:trHeight w:val="191"/>
        </w:trPr>
        <w:tc>
          <w:tcPr>
            <w:tcW w:w="5850" w:type="dxa"/>
          </w:tcPr>
          <w:p w14:paraId="2CD9FF99" w14:textId="77777777" w:rsidR="009F0237" w:rsidRPr="0047113D" w:rsidRDefault="009F0237" w:rsidP="009F0237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4711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190" w:type="dxa"/>
          </w:tcPr>
          <w:p w14:paraId="422F6EC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93B68" w14:textId="77777777" w:rsidR="009F0237" w:rsidRPr="0047113D" w:rsidRDefault="009F0237" w:rsidP="009F02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28D554" w14:textId="77777777" w:rsidR="009F0237" w:rsidRPr="0047113D" w:rsidRDefault="009F0237" w:rsidP="009F02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237" w:rsidRPr="0047113D" w14:paraId="283FE29F" w14:textId="77777777" w:rsidTr="00D16761">
        <w:trPr>
          <w:cantSplit/>
        </w:trPr>
        <w:tc>
          <w:tcPr>
            <w:tcW w:w="5850" w:type="dxa"/>
          </w:tcPr>
          <w:p w14:paraId="60CC7045" w14:textId="77777777" w:rsidR="009F0237" w:rsidRPr="0047113D" w:rsidRDefault="009F0237" w:rsidP="009F0237">
            <w:pPr>
              <w:spacing w:line="240" w:lineRule="auto"/>
              <w:ind w:left="7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7113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DFBF391" w14:textId="1BE2E625" w:rsidR="009F0237" w:rsidRPr="0047113D" w:rsidRDefault="00522F63" w:rsidP="00DE2270">
            <w:pPr>
              <w:tabs>
                <w:tab w:val="decimal" w:pos="96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180" w:type="dxa"/>
          </w:tcPr>
          <w:p w14:paraId="65BBB5C0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6D3869CE" w14:textId="42A8815C" w:rsidR="009F0237" w:rsidRPr="0047113D" w:rsidRDefault="00522F63" w:rsidP="00DE2270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60,040</w:t>
            </w:r>
          </w:p>
        </w:tc>
      </w:tr>
      <w:tr w:rsidR="009F0237" w:rsidRPr="007C1364" w14:paraId="50DB515C" w14:textId="77777777" w:rsidTr="00D16761">
        <w:trPr>
          <w:cantSplit/>
        </w:trPr>
        <w:tc>
          <w:tcPr>
            <w:tcW w:w="5850" w:type="dxa"/>
            <w:vAlign w:val="bottom"/>
          </w:tcPr>
          <w:p w14:paraId="35E5BF0F" w14:textId="77777777" w:rsidR="009F0237" w:rsidRPr="0047113D" w:rsidRDefault="009F0237" w:rsidP="009F0237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711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F5C" w14:textId="20121F3A" w:rsidR="009F0237" w:rsidRPr="0047113D" w:rsidRDefault="00522F63" w:rsidP="00DE2270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180" w:type="dxa"/>
          </w:tcPr>
          <w:p w14:paraId="1E25CF41" w14:textId="77777777" w:rsidR="009F0237" w:rsidRPr="0047113D" w:rsidRDefault="009F0237" w:rsidP="009F0237">
            <w:pPr>
              <w:tabs>
                <w:tab w:val="decimal" w:pos="9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BA7F" w14:textId="4EE17DBC" w:rsidR="009F0237" w:rsidRPr="00195163" w:rsidRDefault="00522F63" w:rsidP="00DE2270">
            <w:pPr>
              <w:tabs>
                <w:tab w:val="decimal" w:pos="94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60,040</w:t>
            </w:r>
          </w:p>
        </w:tc>
      </w:tr>
    </w:tbl>
    <w:p w14:paraId="3B823BFC" w14:textId="77777777" w:rsidR="00AF2ABD" w:rsidRDefault="00AF2ABD" w:rsidP="00AF2ABD">
      <w:pPr>
        <w:pStyle w:val="Bo-Blankline"/>
        <w:rPr>
          <w:highlight w:val="cyan"/>
        </w:rPr>
      </w:pPr>
    </w:p>
    <w:p w14:paraId="153D9593" w14:textId="612E0446" w:rsidR="009F0237" w:rsidRPr="00D76E04" w:rsidRDefault="009F0237" w:rsidP="00D16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320" w:right="65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D4DF3">
        <w:rPr>
          <w:rFonts w:asciiTheme="majorBidi" w:hAnsiTheme="majorBidi" w:cstheme="majorBidi" w:hint="cs"/>
          <w:sz w:val="30"/>
          <w:szCs w:val="30"/>
          <w:cs/>
        </w:rPr>
        <w:t>กลุ่มบริษัทเลื</w:t>
      </w:r>
      <w:r w:rsidRPr="007D4DF3">
        <w:rPr>
          <w:rFonts w:asciiTheme="majorBidi" w:hAnsiTheme="majorBidi" w:cstheme="majorBidi"/>
          <w:sz w:val="30"/>
          <w:szCs w:val="30"/>
          <w:cs/>
        </w:rPr>
        <w:t>อกที่จะรับรู้</w:t>
      </w:r>
      <w:r w:rsidRPr="007D4DF3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D4DF3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D4DF3">
        <w:rPr>
          <w:rFonts w:asciiTheme="majorBidi" w:hAnsiTheme="majorBidi" w:cstheme="majorBidi"/>
          <w:sz w:val="30"/>
          <w:szCs w:val="30"/>
        </w:rPr>
        <w:t xml:space="preserve">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D4DF3">
        <w:rPr>
          <w:rFonts w:asciiTheme="majorBidi" w:hAnsiTheme="majorBidi" w:cstheme="majorBidi"/>
          <w:sz w:val="30"/>
          <w:szCs w:val="30"/>
        </w:rPr>
        <w:br/>
      </w:r>
      <w:r w:rsidRPr="007D4DF3">
        <w:rPr>
          <w:rFonts w:asciiTheme="majorBidi" w:hAnsiTheme="majorBidi" w:cstheme="majorBidi"/>
          <w:sz w:val="30"/>
          <w:szCs w:val="30"/>
        </w:rPr>
        <w:t xml:space="preserve">1 </w:t>
      </w:r>
      <w:r w:rsidRPr="007D4D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D4DF3">
        <w:rPr>
          <w:rFonts w:asciiTheme="majorBidi" w:hAnsiTheme="majorBidi" w:cstheme="majorBidi"/>
          <w:sz w:val="30"/>
          <w:szCs w:val="30"/>
        </w:rPr>
        <w:t>2563</w:t>
      </w:r>
    </w:p>
    <w:p w14:paraId="0A1E861A" w14:textId="77777777" w:rsidR="002756EA" w:rsidRPr="009F0237" w:rsidRDefault="002756EA" w:rsidP="009F0237">
      <w:pPr>
        <w:pStyle w:val="Bo-Blankline"/>
        <w:rPr>
          <w:lang w:val="en-US"/>
        </w:rPr>
      </w:pPr>
    </w:p>
    <w:p w14:paraId="500B4738" w14:textId="77777777" w:rsidR="008E13E0" w:rsidRPr="001F4CA3" w:rsidRDefault="008E13E0" w:rsidP="00C151C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F4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1F4CA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B81CE3" w14:textId="77777777" w:rsidR="008E13E0" w:rsidRPr="001F4CA3" w:rsidRDefault="008E13E0" w:rsidP="00F3013A">
      <w:pPr>
        <w:pStyle w:val="Bo-Blankline"/>
      </w:pPr>
    </w:p>
    <w:p w14:paraId="41391FBC" w14:textId="77777777" w:rsidR="008E13E0" w:rsidRDefault="008E13E0" w:rsidP="001F4CA3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F4CA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1 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F4CA3">
        <w:rPr>
          <w:rFonts w:asciiTheme="majorBidi" w:hAnsiTheme="majorBidi" w:cstheme="majorBidi"/>
          <w:sz w:val="30"/>
          <w:szCs w:val="30"/>
        </w:rPr>
        <w:t xml:space="preserve">2563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กลุ่มบริษัทถื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อปฏิบัติตาม </w:t>
      </w:r>
      <w:r w:rsidRPr="001F4CA3">
        <w:rPr>
          <w:rFonts w:asciiTheme="majorBidi" w:hAnsiTheme="majorBidi" w:cstheme="majorBidi"/>
          <w:sz w:val="30"/>
          <w:szCs w:val="30"/>
        </w:rPr>
        <w:t xml:space="preserve">TFRS 16 </w:t>
      </w:r>
      <w:r w:rsidRPr="001F4CA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17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(TAS 17)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F4CA3">
        <w:rPr>
          <w:rFonts w:asciiTheme="majorBidi" w:hAnsiTheme="majorBidi" w:cstheme="majorBidi"/>
          <w:sz w:val="30"/>
          <w:szCs w:val="30"/>
        </w:rPr>
        <w:t xml:space="preserve">4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F4CA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F4CA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 xml:space="preserve">(TFRIC 4) 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F4CA3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4CA3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F4C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833F05" w14:textId="77777777" w:rsidR="005768E9" w:rsidRDefault="005768E9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11586D9" w14:textId="77777777" w:rsidR="008E13E0" w:rsidRPr="00895D50" w:rsidRDefault="008E13E0" w:rsidP="008E1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F4CA3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1F4CA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1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="003D672C" w:rsidRPr="001F4CA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="001F4CA3" w:rsidRPr="001F4C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F4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3D672C" w:rsidRPr="001F4C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F4CA3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95D5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1E2F91E" w14:textId="77777777" w:rsidR="008E13E0" w:rsidRPr="00895D50" w:rsidRDefault="008E13E0" w:rsidP="0036411E">
      <w:pPr>
        <w:pStyle w:val="Bo-Blankline"/>
        <w:rPr>
          <w:highlight w:val="cyan"/>
        </w:rPr>
      </w:pPr>
    </w:p>
    <w:p w14:paraId="7B7BB5E8" w14:textId="77777777" w:rsidR="00137B39" w:rsidRDefault="008E13E0" w:rsidP="00137B39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="00137B39" w:rsidRPr="001F4CA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</w:p>
    <w:p w14:paraId="53FE8676" w14:textId="77777777" w:rsidR="001E6A95" w:rsidRPr="001F4CA3" w:rsidRDefault="001E6A95" w:rsidP="001E6A95">
      <w:pPr>
        <w:pStyle w:val="Bo-Blankline"/>
      </w:pPr>
    </w:p>
    <w:p w14:paraId="66792D1D" w14:textId="77777777" w:rsidR="008E13E0" w:rsidRPr="001E2595" w:rsidRDefault="008E13E0" w:rsidP="00C151C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12 </w:t>
      </w:r>
      <w:r w:rsidRPr="001E2595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เดือน</w:t>
      </w:r>
    </w:p>
    <w:p w14:paraId="51C49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ใช้ข้อเท็จจริงที่ทราบภายหลังในการกำหนดอายุสัญญาเช่า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F3A2FFB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02660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026609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และ</w:t>
      </w: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764F9B2E" w14:textId="77777777" w:rsidR="008E13E0" w:rsidRPr="001F4CA3" w:rsidRDefault="008E13E0" w:rsidP="00C151C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1F4C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ไม่รวมต้นทุนทางตรงเริ่มแรกในการวัดมูลค่าสินทรัพย์สิทธิการใช้</w:t>
      </w:r>
      <w:r w:rsidRPr="001F4C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</w:p>
    <w:p w14:paraId="67011C3C" w14:textId="77777777" w:rsidR="0036411E" w:rsidRDefault="0036411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8641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441"/>
        <w:gridCol w:w="181"/>
        <w:gridCol w:w="1350"/>
      </w:tblGrid>
      <w:tr w:rsidR="008E13E0" w:rsidRPr="0036411E" w14:paraId="007A4C46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30A5129F" w14:textId="77777777" w:rsidR="008E13E0" w:rsidRPr="0036411E" w:rsidRDefault="008E13E0" w:rsidP="00285DB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ถือ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ปฏิบัติ</w:t>
            </w:r>
            <w:r w:rsidRPr="003641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ตาม</w:t>
            </w:r>
            <w:r w:rsidRPr="003641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41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441" w:type="dxa"/>
            <w:vAlign w:val="bottom"/>
          </w:tcPr>
          <w:p w14:paraId="47C83C05" w14:textId="77777777" w:rsidR="008E13E0" w:rsidRPr="0036411E" w:rsidRDefault="008E13E0" w:rsidP="00285DB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7B378FC" w14:textId="77777777" w:rsidR="008E13E0" w:rsidRPr="0036411E" w:rsidRDefault="008E13E0" w:rsidP="00285D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E56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</w:t>
            </w:r>
          </w:p>
          <w:p w14:paraId="770B1D91" w14:textId="77777777" w:rsidR="008E13E0" w:rsidRPr="0036411E" w:rsidRDefault="008E13E0" w:rsidP="00285DB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8E13E0" w:rsidRPr="0036411E" w14:paraId="3BB4E322" w14:textId="77777777" w:rsidTr="0036411E">
        <w:trPr>
          <w:cantSplit/>
          <w:trHeight w:val="20"/>
          <w:tblHeader/>
        </w:trPr>
        <w:tc>
          <w:tcPr>
            <w:tcW w:w="5669" w:type="dxa"/>
          </w:tcPr>
          <w:p w14:paraId="6ECCD1FF" w14:textId="77777777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42A12929" w14:textId="77777777" w:rsidR="008E13E0" w:rsidRPr="0036411E" w:rsidRDefault="008E13E0" w:rsidP="001F4CA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13E0" w:rsidRPr="0036411E" w14:paraId="3C320CA7" w14:textId="77777777" w:rsidTr="0036411E">
        <w:trPr>
          <w:cantSplit/>
          <w:trHeight w:val="20"/>
        </w:trPr>
        <w:tc>
          <w:tcPr>
            <w:tcW w:w="5669" w:type="dxa"/>
          </w:tcPr>
          <w:p w14:paraId="257A7601" w14:textId="77777777" w:rsidR="008E13E0" w:rsidRPr="0036411E" w:rsidRDefault="008E13E0" w:rsidP="00285DB1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2" w:type="dxa"/>
            <w:gridSpan w:val="3"/>
          </w:tcPr>
          <w:p w14:paraId="660DD85B" w14:textId="77777777" w:rsidR="008E13E0" w:rsidRPr="0036411E" w:rsidRDefault="008E13E0" w:rsidP="00285DB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13E0" w:rsidRPr="0036411E" w14:paraId="48696F47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671C243A" w14:textId="77777777" w:rsidR="008E13E0" w:rsidRPr="0036411E" w:rsidRDefault="001F4CA3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13E0"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DA6C2CD" w14:textId="766468F3" w:rsidR="008E13E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626,762</w:t>
            </w:r>
          </w:p>
        </w:tc>
        <w:tc>
          <w:tcPr>
            <w:tcW w:w="181" w:type="dxa"/>
            <w:vAlign w:val="bottom"/>
          </w:tcPr>
          <w:p w14:paraId="418C045F" w14:textId="77777777" w:rsidR="008E13E0" w:rsidRPr="0036411E" w:rsidRDefault="008E13E0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07872" w14:textId="77777777" w:rsidR="008E13E0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922668" w:rsidRPr="0036411E" w14:paraId="55BC461E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DEC3AC" w14:textId="77777777" w:rsidR="00922668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="00B16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1" w:type="dxa"/>
            <w:vAlign w:val="bottom"/>
          </w:tcPr>
          <w:p w14:paraId="70055EE5" w14:textId="3C554F69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(1,486)</w:t>
            </w:r>
          </w:p>
        </w:tc>
        <w:tc>
          <w:tcPr>
            <w:tcW w:w="181" w:type="dxa"/>
            <w:vAlign w:val="bottom"/>
          </w:tcPr>
          <w:p w14:paraId="191666FD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79ABB0" w14:textId="77777777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877292" w:rsidRPr="0036411E" w14:paraId="00B735AF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32DADC2B" w14:textId="77777777" w:rsidR="00877292" w:rsidRPr="0036411E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1F14F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772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เงินทดรองจ่ายแก่กิจการที่เกี่ยวข้องกันลดลง</w:t>
            </w:r>
          </w:p>
        </w:tc>
        <w:tc>
          <w:tcPr>
            <w:tcW w:w="1441" w:type="dxa"/>
            <w:vAlign w:val="bottom"/>
          </w:tcPr>
          <w:p w14:paraId="113D2D59" w14:textId="07583D63" w:rsidR="00877292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(1,272)</w:t>
            </w:r>
          </w:p>
        </w:tc>
        <w:tc>
          <w:tcPr>
            <w:tcW w:w="181" w:type="dxa"/>
            <w:vAlign w:val="bottom"/>
          </w:tcPr>
          <w:p w14:paraId="73016CFF" w14:textId="77777777" w:rsidR="00877292" w:rsidRPr="0036411E" w:rsidRDefault="00877292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BF5F49" w14:textId="77777777" w:rsidR="00877292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(1,712)</w:t>
            </w:r>
          </w:p>
        </w:tc>
      </w:tr>
      <w:tr w:rsidR="00922668" w:rsidRPr="0036411E" w14:paraId="55640AF5" w14:textId="77777777" w:rsidTr="005D089A">
        <w:trPr>
          <w:cantSplit/>
          <w:trHeight w:val="20"/>
        </w:trPr>
        <w:tc>
          <w:tcPr>
            <w:tcW w:w="5669" w:type="dxa"/>
            <w:vAlign w:val="bottom"/>
          </w:tcPr>
          <w:p w14:paraId="0F933CF7" w14:textId="77777777" w:rsidR="00922668" w:rsidRDefault="00922668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1" w:type="dxa"/>
            <w:vAlign w:val="bottom"/>
          </w:tcPr>
          <w:p w14:paraId="1E9680AA" w14:textId="00B095B0" w:rsidR="00922668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(170,565)</w:t>
            </w:r>
          </w:p>
        </w:tc>
        <w:tc>
          <w:tcPr>
            <w:tcW w:w="181" w:type="dxa"/>
            <w:vAlign w:val="bottom"/>
          </w:tcPr>
          <w:p w14:paraId="0ED2A9D4" w14:textId="77777777" w:rsidR="00922668" w:rsidRPr="0036411E" w:rsidRDefault="00922668" w:rsidP="00285DB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C9DE5A" w14:textId="77777777" w:rsidR="00922668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(125,559)</w:t>
            </w:r>
          </w:p>
        </w:tc>
      </w:tr>
      <w:tr w:rsidR="008E13E0" w:rsidRPr="0036411E" w14:paraId="225AA989" w14:textId="77777777" w:rsidTr="005D089A">
        <w:trPr>
          <w:cantSplit/>
          <w:trHeight w:val="20"/>
        </w:trPr>
        <w:tc>
          <w:tcPr>
            <w:tcW w:w="5669" w:type="dxa"/>
          </w:tcPr>
          <w:p w14:paraId="7A053C81" w14:textId="77777777" w:rsidR="008E13E0" w:rsidRPr="0036411E" w:rsidRDefault="008E13E0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35EF2975" w14:textId="3F7ACC2F" w:rsidR="008E13E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(453,439)</w:t>
            </w:r>
          </w:p>
        </w:tc>
        <w:tc>
          <w:tcPr>
            <w:tcW w:w="181" w:type="dxa"/>
          </w:tcPr>
          <w:p w14:paraId="33164C70" w14:textId="77777777" w:rsidR="008E13E0" w:rsidRPr="0036411E" w:rsidRDefault="008E13E0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7F43D8" w14:textId="77777777" w:rsidR="008E13E0" w:rsidRPr="007150F1" w:rsidRDefault="00B162D9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50F1" w:rsidRPr="007150F1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089A" w:rsidRPr="0036411E" w14:paraId="2592F5C4" w14:textId="77777777" w:rsidTr="005D089A">
        <w:trPr>
          <w:cantSplit/>
          <w:trHeight w:val="20"/>
        </w:trPr>
        <w:tc>
          <w:tcPr>
            <w:tcW w:w="5669" w:type="dxa"/>
          </w:tcPr>
          <w:p w14:paraId="0B26AE2F" w14:textId="77777777" w:rsidR="005D089A" w:rsidRPr="0036411E" w:rsidRDefault="005D089A" w:rsidP="00285DB1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65F50A81" w14:textId="77777777" w:rsidR="005D089A" w:rsidRPr="00811F3E" w:rsidRDefault="005D089A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4A0D102" w14:textId="77777777" w:rsidR="005D089A" w:rsidRPr="0036411E" w:rsidRDefault="005D089A" w:rsidP="00285D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7EDA8C" w14:textId="77777777" w:rsidR="005D089A" w:rsidRPr="0036411E" w:rsidRDefault="005D089A" w:rsidP="00B162D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35C78BF1" w14:textId="77777777" w:rsidTr="005D089A">
        <w:trPr>
          <w:cantSplit/>
          <w:trHeight w:val="20"/>
          <w:tblHeader/>
        </w:trPr>
        <w:tc>
          <w:tcPr>
            <w:tcW w:w="5669" w:type="dxa"/>
            <w:shd w:val="clear" w:color="auto" w:fill="auto"/>
            <w:vAlign w:val="bottom"/>
          </w:tcPr>
          <w:p w14:paraId="11EB2FEE" w14:textId="77777777" w:rsidR="00895D50" w:rsidRPr="0036411E" w:rsidRDefault="00895D50" w:rsidP="00143E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364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069A7B21" w14:textId="77777777" w:rsidR="00895D50" w:rsidRPr="00811F3E" w:rsidRDefault="00895D50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F726745" w14:textId="77777777" w:rsidR="00895D50" w:rsidRPr="0036411E" w:rsidRDefault="00895D50" w:rsidP="00143E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0AA72" w14:textId="77777777" w:rsidR="00895D50" w:rsidRPr="0036411E" w:rsidRDefault="00895D50" w:rsidP="00143E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0" w:rsidRPr="0036411E" w14:paraId="71AC628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43505CB1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738BF" w:rsidRPr="0036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1" w:type="dxa"/>
            <w:vAlign w:val="bottom"/>
          </w:tcPr>
          <w:p w14:paraId="7D00B85B" w14:textId="13FDE084" w:rsidR="00895D5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623,208</w:t>
            </w:r>
          </w:p>
        </w:tc>
        <w:tc>
          <w:tcPr>
            <w:tcW w:w="181" w:type="dxa"/>
            <w:vAlign w:val="bottom"/>
          </w:tcPr>
          <w:p w14:paraId="1FAD74E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6A3627" w14:textId="77777777" w:rsidR="00895D50" w:rsidRPr="0036411E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,957</w:t>
            </w:r>
          </w:p>
        </w:tc>
      </w:tr>
      <w:tr w:rsidR="00895D50" w:rsidRPr="0036411E" w14:paraId="543FA6B6" w14:textId="77777777" w:rsidTr="009A0F5C">
        <w:trPr>
          <w:cantSplit/>
          <w:trHeight w:val="20"/>
        </w:trPr>
        <w:tc>
          <w:tcPr>
            <w:tcW w:w="5669" w:type="dxa"/>
          </w:tcPr>
          <w:p w14:paraId="7D4C2E74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1" w:type="dxa"/>
          </w:tcPr>
          <w:p w14:paraId="6E9F0383" w14:textId="563C43BE" w:rsidR="00895D50" w:rsidRPr="00811F3E" w:rsidRDefault="00811F3E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(31,882)</w:t>
            </w:r>
          </w:p>
        </w:tc>
        <w:tc>
          <w:tcPr>
            <w:tcW w:w="181" w:type="dxa"/>
          </w:tcPr>
          <w:p w14:paraId="65569DAB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EB844F" w14:textId="477E6EEF" w:rsidR="00895D50" w:rsidRPr="0036411E" w:rsidRDefault="00057E98" w:rsidP="008D23CE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D23C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E0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23CE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1F02AE" w:rsidRPr="0036411E" w14:paraId="744F6E8D" w14:textId="77777777" w:rsidTr="009A0F5C">
        <w:trPr>
          <w:cantSplit/>
          <w:trHeight w:val="20"/>
        </w:trPr>
        <w:tc>
          <w:tcPr>
            <w:tcW w:w="5669" w:type="dxa"/>
          </w:tcPr>
          <w:p w14:paraId="6F0C6817" w14:textId="77777777" w:rsidR="001F02AE" w:rsidRPr="0036411E" w:rsidRDefault="001F02AE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สัญญาบริการที่ไม่เข้าเงื่อนไข</w:t>
            </w:r>
          </w:p>
        </w:tc>
        <w:tc>
          <w:tcPr>
            <w:tcW w:w="1441" w:type="dxa"/>
          </w:tcPr>
          <w:p w14:paraId="4A0229B3" w14:textId="43C9C766" w:rsidR="001F02AE" w:rsidRPr="00811F3E" w:rsidRDefault="007E543B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(83,008)</w:t>
            </w:r>
          </w:p>
        </w:tc>
        <w:tc>
          <w:tcPr>
            <w:tcW w:w="181" w:type="dxa"/>
          </w:tcPr>
          <w:p w14:paraId="50068EDE" w14:textId="77777777" w:rsidR="001F02AE" w:rsidRPr="0036411E" w:rsidRDefault="001F02AE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A3C87F" w14:textId="3E55E91B" w:rsidR="001F02AE" w:rsidRPr="007150F1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23C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D23CE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7150F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95D50" w:rsidRPr="0036411E" w14:paraId="340AA1C5" w14:textId="77777777" w:rsidTr="009A0F5C">
        <w:trPr>
          <w:cantSplit/>
          <w:trHeight w:val="20"/>
        </w:trPr>
        <w:tc>
          <w:tcPr>
            <w:tcW w:w="5669" w:type="dxa"/>
          </w:tcPr>
          <w:p w14:paraId="2650FCD4" w14:textId="132F797C" w:rsidR="00895D50" w:rsidRPr="0036411E" w:rsidRDefault="008D622D" w:rsidP="00143EAD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สิทธิในการเลือกขยายอายุสัญญาเช่า</w:t>
            </w:r>
          </w:p>
        </w:tc>
        <w:tc>
          <w:tcPr>
            <w:tcW w:w="1441" w:type="dxa"/>
            <w:vAlign w:val="bottom"/>
          </w:tcPr>
          <w:p w14:paraId="0C00102F" w14:textId="52C89D62" w:rsidR="00895D50" w:rsidRPr="00811F3E" w:rsidRDefault="007E543B" w:rsidP="00811F3E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53,929</w:t>
            </w:r>
          </w:p>
        </w:tc>
        <w:tc>
          <w:tcPr>
            <w:tcW w:w="181" w:type="dxa"/>
          </w:tcPr>
          <w:p w14:paraId="7979934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3A0BF" w14:textId="0882E347" w:rsidR="00895D50" w:rsidRPr="007150F1" w:rsidRDefault="008D23CE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7288A" w:rsidRPr="007150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895D50" w:rsidRPr="0036411E" w14:paraId="70A83308" w14:textId="77777777" w:rsidTr="009A0F5C">
        <w:trPr>
          <w:cantSplit/>
          <w:trHeight w:val="20"/>
        </w:trPr>
        <w:tc>
          <w:tcPr>
            <w:tcW w:w="5669" w:type="dxa"/>
          </w:tcPr>
          <w:p w14:paraId="16ECC900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4E7D4F4" w14:textId="4E63B5A7" w:rsidR="00895D50" w:rsidRPr="00811F3E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562,247</w:t>
            </w:r>
          </w:p>
        </w:tc>
        <w:tc>
          <w:tcPr>
            <w:tcW w:w="181" w:type="dxa"/>
            <w:vAlign w:val="bottom"/>
          </w:tcPr>
          <w:p w14:paraId="1CE140DA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A51E" w14:textId="34FDF9EF" w:rsidR="00895D50" w:rsidRPr="007150F1" w:rsidRDefault="00F7288A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D23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D23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</w:tr>
      <w:tr w:rsidR="00895D50" w:rsidRPr="0036411E" w14:paraId="2FBA847A" w14:textId="77777777" w:rsidTr="009A0F5C">
        <w:trPr>
          <w:cantSplit/>
          <w:trHeight w:val="20"/>
        </w:trPr>
        <w:tc>
          <w:tcPr>
            <w:tcW w:w="5669" w:type="dxa"/>
          </w:tcPr>
          <w:p w14:paraId="7FBAB084" w14:textId="77777777" w:rsidR="00895D50" w:rsidRPr="0036411E" w:rsidRDefault="00895D50" w:rsidP="00143EAD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3812A679" w14:textId="77777777" w:rsidR="00895D50" w:rsidRPr="0036411E" w:rsidRDefault="00895D50" w:rsidP="00143EAD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8946CD" w14:textId="2DFFFF68" w:rsidR="00895D50" w:rsidRPr="00811F3E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453,439</w:t>
            </w:r>
          </w:p>
        </w:tc>
        <w:tc>
          <w:tcPr>
            <w:tcW w:w="181" w:type="dxa"/>
            <w:vAlign w:val="bottom"/>
          </w:tcPr>
          <w:p w14:paraId="336DEDF5" w14:textId="77777777" w:rsidR="00895D50" w:rsidRPr="0036411E" w:rsidRDefault="00895D50" w:rsidP="00143E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E8E6C" w14:textId="41AAA600" w:rsidR="00895D50" w:rsidRPr="00AE0275" w:rsidRDefault="00AE0275" w:rsidP="00AE0275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198,505</w:t>
            </w:r>
          </w:p>
        </w:tc>
      </w:tr>
      <w:tr w:rsidR="00895D50" w:rsidRPr="0036411E" w14:paraId="260E65CF" w14:textId="77777777" w:rsidTr="009A0F5C">
        <w:trPr>
          <w:cantSplit/>
          <w:trHeight w:val="20"/>
        </w:trPr>
        <w:tc>
          <w:tcPr>
            <w:tcW w:w="5669" w:type="dxa"/>
          </w:tcPr>
          <w:p w14:paraId="2178FB7D" w14:textId="77777777" w:rsidR="00895D50" w:rsidRPr="0036411E" w:rsidRDefault="00895D50" w:rsidP="00143EAD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1" w:type="dxa"/>
          </w:tcPr>
          <w:p w14:paraId="3954A29B" w14:textId="77777777" w:rsidR="00895D50" w:rsidRPr="00811F3E" w:rsidRDefault="00F7288A" w:rsidP="00811F3E">
            <w:pPr>
              <w:spacing w:line="240" w:lineRule="auto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F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7EEEF6FC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862A38" w14:textId="77777777" w:rsidR="00895D50" w:rsidRPr="0036411E" w:rsidRDefault="00F7288A" w:rsidP="00AE0275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D50" w:rsidRPr="0036411E" w14:paraId="41412573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11648A46" w14:textId="77777777" w:rsidR="00895D50" w:rsidRPr="0036411E" w:rsidRDefault="00895D50" w:rsidP="00143E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94B43" w14:textId="5B58B13F" w:rsidR="00895D50" w:rsidRPr="007E543B" w:rsidRDefault="007E543B" w:rsidP="007E543B">
            <w:pPr>
              <w:tabs>
                <w:tab w:val="decimal" w:pos="1180"/>
              </w:tabs>
              <w:spacing w:line="240" w:lineRule="auto"/>
              <w:ind w:left="-80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453,439</w:t>
            </w:r>
          </w:p>
        </w:tc>
        <w:tc>
          <w:tcPr>
            <w:tcW w:w="181" w:type="dxa"/>
          </w:tcPr>
          <w:p w14:paraId="3A692D25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5BC2E" w14:textId="4A71CAE2" w:rsidR="00895D50" w:rsidRPr="0036411E" w:rsidRDefault="007150F1" w:rsidP="007150F1">
            <w:pPr>
              <w:tabs>
                <w:tab w:val="decimal" w:pos="1090"/>
              </w:tabs>
              <w:spacing w:line="240" w:lineRule="auto"/>
              <w:ind w:left="-80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</w:t>
            </w:r>
            <w:r w:rsidRPr="007150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  <w:tr w:rsidR="00895D50" w:rsidRPr="001F4CA3" w14:paraId="745E9B78" w14:textId="77777777" w:rsidTr="009A0F5C">
        <w:trPr>
          <w:cantSplit/>
          <w:trHeight w:val="20"/>
        </w:trPr>
        <w:tc>
          <w:tcPr>
            <w:tcW w:w="5669" w:type="dxa"/>
            <w:vAlign w:val="bottom"/>
          </w:tcPr>
          <w:p w14:paraId="7B46869D" w14:textId="77777777" w:rsidR="00895D50" w:rsidRPr="0036411E" w:rsidRDefault="00895D50" w:rsidP="00143E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1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41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3641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72D12" w14:textId="52E4FD52" w:rsidR="00895D50" w:rsidRPr="007E543B" w:rsidRDefault="00AF2ABD" w:rsidP="007E543B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="007E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4.51</w:t>
            </w:r>
          </w:p>
        </w:tc>
        <w:tc>
          <w:tcPr>
            <w:tcW w:w="181" w:type="dxa"/>
            <w:shd w:val="clear" w:color="auto" w:fill="auto"/>
          </w:tcPr>
          <w:p w14:paraId="3778E514" w14:textId="77777777" w:rsidR="00895D50" w:rsidRPr="0036411E" w:rsidRDefault="00895D50" w:rsidP="00143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90C6E" w14:textId="07789F20" w:rsidR="00895D50" w:rsidRPr="001F4CA3" w:rsidRDefault="00AF2ABD" w:rsidP="008D23C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</w:t>
            </w:r>
            <w:r w:rsidR="007E5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C7F3DAE" w14:textId="1B7561BE" w:rsidR="00AF2ABD" w:rsidRDefault="00AF2ABD" w:rsidP="0036411E">
      <w:pPr>
        <w:pStyle w:val="Bo-Blankline"/>
        <w:rPr>
          <w:highlight w:val="yellow"/>
        </w:rPr>
      </w:pPr>
    </w:p>
    <w:p w14:paraId="01336708" w14:textId="77777777" w:rsidR="00AF2ABD" w:rsidRDefault="00AF2ABD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p w14:paraId="686E3C69" w14:textId="77777777" w:rsidR="0036411E" w:rsidRPr="0036411E" w:rsidRDefault="0036411E" w:rsidP="00621F7F">
      <w:pPr>
        <w:pStyle w:val="Caption"/>
        <w:ind w:hanging="900"/>
      </w:pPr>
      <w:r w:rsidRPr="0036411E">
        <w:rPr>
          <w:cs/>
        </w:rPr>
        <w:lastRenderedPageBreak/>
        <w:t xml:space="preserve">ผลกระทบจากการแพร่ระบาดของโรคติดเชื้อโคโรนา </w:t>
      </w:r>
      <w:r w:rsidR="00601A5E">
        <w:t>2019</w:t>
      </w:r>
      <w:r w:rsidRPr="0036411E">
        <w:rPr>
          <w:cs/>
        </w:rPr>
        <w:t xml:space="preserve"> (</w:t>
      </w:r>
      <w:proofErr w:type="spellStart"/>
      <w:r w:rsidRPr="0036411E">
        <w:t>Covid</w:t>
      </w:r>
      <w:proofErr w:type="spellEnd"/>
      <w:r w:rsidRPr="0036411E">
        <w:t>-</w:t>
      </w:r>
      <w:r w:rsidRPr="0036411E">
        <w:rPr>
          <w:cs/>
        </w:rPr>
        <w:t>19)</w:t>
      </w:r>
    </w:p>
    <w:p w14:paraId="68108041" w14:textId="77777777" w:rsidR="0036411E" w:rsidRPr="0036411E" w:rsidRDefault="0036411E" w:rsidP="0036411E">
      <w:pPr>
        <w:pStyle w:val="Bo-Blankline"/>
      </w:pPr>
    </w:p>
    <w:p w14:paraId="5C151DF8" w14:textId="77777777" w:rsidR="0036411E" w:rsidRPr="0036411E" w:rsidRDefault="0036411E" w:rsidP="0036411E">
      <w:pPr>
        <w:pStyle w:val="Ang15"/>
        <w:rPr>
          <w:lang w:val="en-US"/>
        </w:rPr>
      </w:pPr>
      <w:r w:rsidRPr="0036411E">
        <w:rPr>
          <w:cs/>
          <w:lang w:val="en-US"/>
        </w:rPr>
        <w:t xml:space="preserve">ในช่วงต้นปี </w:t>
      </w:r>
      <w:r>
        <w:rPr>
          <w:lang w:val="en-US"/>
        </w:rPr>
        <w:t>2563</w:t>
      </w:r>
      <w:r w:rsidRPr="0036411E">
        <w:rPr>
          <w:cs/>
          <w:lang w:val="en-US"/>
        </w:rPr>
        <w:t xml:space="preserve"> เกิดการแพร่ระบาดของโรคติดเชื้อไวรัสโคโรนา </w:t>
      </w:r>
      <w:r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>
        <w:rPr>
          <w:lang w:val="en-US"/>
        </w:rPr>
        <w:t>19</w:t>
      </w:r>
      <w:r w:rsidRPr="0036411E">
        <w:rPr>
          <w:cs/>
          <w:lang w:val="en-US"/>
        </w:rPr>
        <w:t xml:space="preserve">) ทำให้ประเทศไทยมีการประกาศมาตรการป้องกันหลายประการเพื่อป้องกันการแพร่ระบาดของโรค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ผู้บริหารมีการติดตามสถานการณ์ดังกล่าวอย่างใกล้ชิดเพื่อควบคุมให้มีผลกระทบต่อธุรกิจให้น้อยที่สุด ทั้งนี้ ณ วันที่ </w:t>
      </w:r>
      <w:r>
        <w:rPr>
          <w:lang w:val="en-US"/>
        </w:rPr>
        <w:t>31</w:t>
      </w:r>
      <w:r w:rsidRPr="0036411E">
        <w:rPr>
          <w:cs/>
          <w:lang w:val="en-US"/>
        </w:rPr>
        <w:t xml:space="preserve"> มีนาคม </w:t>
      </w:r>
      <w:r>
        <w:rPr>
          <w:lang w:val="en-US"/>
        </w:rPr>
        <w:t>2563</w:t>
      </w:r>
      <w:r w:rsidRPr="0036411E">
        <w:rPr>
          <w:cs/>
          <w:lang w:val="en-US"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>
        <w:rPr>
          <w:lang w:val="en-US"/>
        </w:rPr>
        <w:t>2019</w:t>
      </w:r>
      <w:r w:rsidRPr="0036411E">
        <w:rPr>
          <w:cs/>
          <w:lang w:val="en-US"/>
        </w:rPr>
        <w:t xml:space="preserve"> (</w:t>
      </w:r>
      <w:r w:rsidRPr="0036411E">
        <w:rPr>
          <w:lang w:val="en-US"/>
        </w:rPr>
        <w:t>COVID-</w:t>
      </w:r>
      <w:r>
        <w:rPr>
          <w:lang w:val="en-US"/>
        </w:rPr>
        <w:t>19</w:t>
      </w:r>
      <w:r w:rsidRPr="0036411E">
        <w:rPr>
          <w:cs/>
          <w:lang w:val="en-US"/>
        </w:rPr>
        <w:t xml:space="preserve">) ในเรื่องดังต่อไปนี้ </w:t>
      </w:r>
    </w:p>
    <w:p w14:paraId="312BA390" w14:textId="77777777" w:rsidR="0036411E" w:rsidRPr="0036411E" w:rsidRDefault="0036411E" w:rsidP="0036411E">
      <w:pPr>
        <w:pStyle w:val="Bo-Blankline"/>
      </w:pPr>
    </w:p>
    <w:p w14:paraId="722E9770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0749283" w14:textId="77777777" w:rsidR="0036411E" w:rsidRPr="0036411E" w:rsidRDefault="0036411E" w:rsidP="0036411E">
      <w:pPr>
        <w:pStyle w:val="Bo-Blankline"/>
      </w:pPr>
    </w:p>
    <w:p w14:paraId="13255195" w14:textId="77777777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411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Simplified approach)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36411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36411E">
        <w:rPr>
          <w:rFonts w:ascii="Angsana New" w:hAnsi="Angsana New"/>
          <w:color w:val="000000"/>
          <w:sz w:val="30"/>
          <w:szCs w:val="30"/>
        </w:rPr>
        <w:t>loss rate)</w:t>
      </w:r>
      <w:r w:rsidRPr="0036411E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6411E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6411E">
        <w:rPr>
          <w:rFonts w:ascii="Angsana New" w:hAnsi="Angsana New"/>
          <w:sz w:val="30"/>
          <w:szCs w:val="30"/>
        </w:rPr>
        <w:t xml:space="preserve">(Forward-looking information) </w:t>
      </w:r>
      <w:r w:rsidRPr="0036411E">
        <w:rPr>
          <w:rFonts w:ascii="Angsana New" w:hAnsi="Angsana New"/>
          <w:sz w:val="30"/>
          <w:szCs w:val="30"/>
          <w:cs/>
        </w:rPr>
        <w:t>มา</w:t>
      </w:r>
      <w:r w:rsidRPr="0036411E">
        <w:rPr>
          <w:rFonts w:ascii="Angsana New" w:hAnsi="Angsana New" w:hint="cs"/>
          <w:sz w:val="30"/>
          <w:szCs w:val="30"/>
          <w:cs/>
        </w:rPr>
        <w:t>พิจารณา</w:t>
      </w:r>
    </w:p>
    <w:p w14:paraId="19B77821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2E885568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3F413695" w14:textId="77777777" w:rsidR="0036411E" w:rsidRPr="0036411E" w:rsidRDefault="0036411E" w:rsidP="0036411E">
      <w:pPr>
        <w:pStyle w:val="Bo-Blankline"/>
      </w:pPr>
    </w:p>
    <w:p w14:paraId="43D7D260" w14:textId="77777777" w:rsidR="0036411E" w:rsidRP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411E">
        <w:rPr>
          <w:rFonts w:ascii="Angsana New" w:hAnsi="Angsana New"/>
          <w:sz w:val="30"/>
          <w:szCs w:val="30"/>
          <w:cs/>
        </w:rPr>
        <w:t>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36411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36411E">
        <w:rPr>
          <w:rFonts w:ascii="Angsana New" w:hAnsi="Angsana New"/>
          <w:sz w:val="30"/>
          <w:szCs w:val="30"/>
        </w:rPr>
        <w:t xml:space="preserve">31 </w:t>
      </w:r>
      <w:r w:rsidRPr="003641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6411E">
        <w:rPr>
          <w:rFonts w:ascii="Angsana New" w:hAnsi="Angsana New"/>
          <w:sz w:val="30"/>
          <w:szCs w:val="30"/>
        </w:rPr>
        <w:t>2563</w:t>
      </w:r>
      <w:r w:rsidRPr="0036411E">
        <w:rPr>
          <w:rFonts w:ascii="Angsana New" w:hAnsi="Angsana New" w:hint="cs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36411E">
        <w:rPr>
          <w:rFonts w:ascii="Angsana New" w:hAnsi="Angsana New"/>
          <w:sz w:val="30"/>
          <w:szCs w:val="30"/>
        </w:rPr>
        <w:t>1</w:t>
      </w:r>
      <w:r w:rsidRPr="0036411E">
        <w:rPr>
          <w:rFonts w:ascii="Angsana New" w:hAnsi="Angsana New"/>
          <w:sz w:val="30"/>
          <w:szCs w:val="30"/>
          <w:cs/>
        </w:rPr>
        <w:t xml:space="preserve"> มกราคม </w:t>
      </w:r>
      <w:r w:rsidRPr="0036411E">
        <w:rPr>
          <w:rFonts w:ascii="Angsana New" w:hAnsi="Angsana New"/>
          <w:sz w:val="30"/>
          <w:szCs w:val="30"/>
        </w:rPr>
        <w:t>2563</w:t>
      </w:r>
    </w:p>
    <w:p w14:paraId="49AE7FBF" w14:textId="77777777" w:rsidR="0036411E" w:rsidRPr="0036411E" w:rsidRDefault="0036411E" w:rsidP="0036411E">
      <w:pPr>
        <w:pStyle w:val="Bo-Blankline"/>
        <w:rPr>
          <w:highlight w:val="cyan"/>
        </w:rPr>
      </w:pPr>
    </w:p>
    <w:p w14:paraId="4667982E" w14:textId="77777777" w:rsidR="0036411E" w:rsidRPr="0036411E" w:rsidRDefault="0036411E" w:rsidP="00C151CD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6411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F45F5BB" w14:textId="77777777" w:rsidR="0036411E" w:rsidRPr="0036411E" w:rsidRDefault="0036411E" w:rsidP="0036411E">
      <w:pPr>
        <w:pStyle w:val="Bo-Blankline"/>
        <w:rPr>
          <w:shd w:val="clear" w:color="auto" w:fill="D9D9D9" w:themeFill="background1" w:themeFillShade="D9"/>
        </w:rPr>
      </w:pPr>
    </w:p>
    <w:p w14:paraId="09F0B252" w14:textId="77777777" w:rsidR="0036411E" w:rsidRDefault="0036411E" w:rsidP="003641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36411E">
        <w:rPr>
          <w:rFonts w:ascii="Angsana New" w:hAnsi="Angsana New"/>
          <w:sz w:val="30"/>
          <w:szCs w:val="30"/>
          <w:cs/>
        </w:rPr>
        <w:t>กลุ่มบริษัท</w:t>
      </w:r>
      <w:r w:rsidRPr="0036411E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36411E">
        <w:rPr>
          <w:rFonts w:ascii="Angsana New" w:hAnsi="Angsana New"/>
          <w:sz w:val="30"/>
          <w:szCs w:val="30"/>
          <w:cs/>
        </w:rPr>
        <w:t xml:space="preserve"> </w:t>
      </w:r>
      <w:r w:rsidRPr="0036411E">
        <w:rPr>
          <w:rFonts w:ascii="Angsana New" w:hAnsi="Angsana New"/>
          <w:sz w:val="30"/>
          <w:szCs w:val="30"/>
        </w:rPr>
        <w:t xml:space="preserve">COVID-19 </w:t>
      </w:r>
      <w:r w:rsidRPr="0036411E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36411E">
        <w:rPr>
          <w:rFonts w:ascii="Angsana New" w:hAnsi="Angsana New"/>
          <w:sz w:val="30"/>
          <w:szCs w:val="30"/>
        </w:rPr>
        <w:t xml:space="preserve">31 </w:t>
      </w:r>
      <w:r w:rsidRPr="003641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6411E">
        <w:rPr>
          <w:rFonts w:ascii="Angsana New" w:hAnsi="Angsana New"/>
          <w:sz w:val="30"/>
          <w:szCs w:val="30"/>
        </w:rPr>
        <w:t>2563</w:t>
      </w:r>
    </w:p>
    <w:p w14:paraId="71F5ADC8" w14:textId="77777777" w:rsidR="0036411E" w:rsidRDefault="0036411E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77777777" w:rsidR="00F91B1B" w:rsidRDefault="00EA4D1F" w:rsidP="00F91B1B">
      <w:pPr>
        <w:pStyle w:val="Bo-Blankline"/>
        <w:rPr>
          <w:b/>
          <w:sz w:val="30"/>
          <w:szCs w:val="30"/>
        </w:rPr>
      </w:pPr>
      <w:r w:rsidRPr="00EA4D1F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E97114">
        <w:rPr>
          <w:bCs/>
          <w:sz w:val="30"/>
          <w:szCs w:val="30"/>
          <w:lang w:val="en-US"/>
        </w:rPr>
        <w:t>9</w:t>
      </w:r>
      <w:r w:rsidRPr="00EA4D1F">
        <w:rPr>
          <w:b/>
          <w:sz w:val="30"/>
          <w:szCs w:val="30"/>
          <w:cs/>
        </w:rPr>
        <w:t xml:space="preserve"> และ </w:t>
      </w:r>
      <w:r w:rsidR="00E97114">
        <w:rPr>
          <w:bCs/>
          <w:sz w:val="30"/>
          <w:szCs w:val="30"/>
        </w:rPr>
        <w:t>8</w:t>
      </w:r>
      <w:r w:rsidRPr="00EA4D1F">
        <w:rPr>
          <w:b/>
          <w:sz w:val="30"/>
          <w:szCs w:val="30"/>
          <w:cs/>
        </w:rPr>
        <w:t xml:space="preserve"> </w:t>
      </w:r>
      <w:r w:rsidR="00247690">
        <w:rPr>
          <w:rFonts w:hint="cs"/>
          <w:b/>
          <w:sz w:val="30"/>
          <w:szCs w:val="30"/>
          <w:cs/>
        </w:rPr>
        <w:t>สำหรับ</w:t>
      </w:r>
      <w:r w:rsidRPr="00EA4D1F">
        <w:rPr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 ในระหว่าง</w:t>
      </w:r>
      <w:r w:rsidR="00247690">
        <w:rPr>
          <w:rFonts w:hint="cs"/>
          <w:b/>
          <w:sz w:val="30"/>
          <w:szCs w:val="30"/>
          <w:cs/>
        </w:rPr>
        <w:t>งวด</w:t>
      </w:r>
      <w:r w:rsidRPr="00EA4D1F">
        <w:rPr>
          <w:b/>
          <w:sz w:val="30"/>
          <w:szCs w:val="30"/>
          <w:cs/>
        </w:rPr>
        <w:t>มีดังต่อไปนี้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852"/>
      </w:tblGrid>
      <w:tr w:rsidR="00F91B1B" w:rsidRPr="002E2783" w14:paraId="6B244B51" w14:textId="77777777" w:rsidTr="002B6355">
        <w:trPr>
          <w:trHeight w:val="20"/>
          <w:tblHeader/>
        </w:trPr>
        <w:tc>
          <w:tcPr>
            <w:tcW w:w="3911" w:type="dxa"/>
            <w:shd w:val="clear" w:color="auto" w:fill="auto"/>
          </w:tcPr>
          <w:p w14:paraId="452935E9" w14:textId="77777777"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590612E5" w14:textId="77777777"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0FC091" w14:textId="77777777"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52" w:type="dxa"/>
            <w:shd w:val="clear" w:color="auto" w:fill="auto"/>
          </w:tcPr>
          <w:p w14:paraId="4C5B71A9" w14:textId="77777777"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D1F" w:rsidRPr="002E2783" w14:paraId="75A2A197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A6A43FB" w14:textId="77777777" w:rsidR="00EA4D1F" w:rsidRPr="00744476" w:rsidRDefault="00EA4D1F" w:rsidP="00EA4D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14:paraId="09BEE135" w14:textId="77777777" w:rsidR="00EA4D1F" w:rsidRPr="00744476" w:rsidRDefault="00EA4D1F" w:rsidP="00EA4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AD26CBE" w14:textId="77777777" w:rsidR="00EA4D1F" w:rsidRPr="00744476" w:rsidRDefault="00EA4D1F" w:rsidP="00661902">
            <w:pPr>
              <w:ind w:left="252" w:right="-13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D1F" w:rsidRPr="002E2783" w14:paraId="7E4DC855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7B1E25B2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4E992A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64ED4A71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72F98B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90B6BAE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62E9CFF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1549B19D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C092484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803A085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0E31CC96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278247CC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A46FB50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15CAB9C4" w14:textId="77777777" w:rsidR="00EA4D1F" w:rsidRPr="00930523" w:rsidRDefault="00EA4D1F" w:rsidP="00EA4D1F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14:paraId="1D45579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83D1478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69975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023FCF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14:paraId="7FAD2FFA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2168142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018F2E5C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1E0DB8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14:paraId="2A5361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5BBD205B" w14:textId="77777777" w:rsidR="00EA4D1F" w:rsidRPr="00930523" w:rsidRDefault="00EA4D1F" w:rsidP="00EA4D1F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AA2188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CF23717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14:paraId="23386BFD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69386E0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975678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2DD5364C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14:paraId="6790DDEB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B9E782F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7FB1AB92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3812B38A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14:paraId="407E7FC3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FF83262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54885919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5E0FF54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25426F27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0AEFF64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28CBF26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DCEEFA6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14:paraId="56CC70E5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C13E6DE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C8DC8E2" w14:textId="77777777" w:rsidR="00F91B1B" w:rsidRPr="002C4E0B" w:rsidRDefault="00F91B1B" w:rsidP="00F91B1B">
      <w:pPr>
        <w:pStyle w:val="Bo-Blankline"/>
        <w:rPr>
          <w:sz w:val="12"/>
          <w:szCs w:val="12"/>
        </w:rPr>
      </w:pPr>
    </w:p>
    <w:p w14:paraId="366042CB" w14:textId="77777777"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14:paraId="25EF4488" w14:textId="77777777"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724E6A0" w14:textId="77777777"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14:paraId="5E741883" w14:textId="77777777" w:rsidTr="00BB3DBA">
        <w:trPr>
          <w:tblHeader/>
        </w:trPr>
        <w:tc>
          <w:tcPr>
            <w:tcW w:w="4053" w:type="dxa"/>
          </w:tcPr>
          <w:p w14:paraId="0DB0846F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47D556EA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14:paraId="763A43A2" w14:textId="77777777" w:rsidTr="00BB3DBA">
        <w:tc>
          <w:tcPr>
            <w:tcW w:w="4053" w:type="dxa"/>
          </w:tcPr>
          <w:p w14:paraId="26DD3AB3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14:paraId="1021A817" w14:textId="77777777"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14:paraId="1B6F93A3" w14:textId="77777777" w:rsidTr="00BB3DBA">
        <w:tc>
          <w:tcPr>
            <w:tcW w:w="4053" w:type="dxa"/>
          </w:tcPr>
          <w:p w14:paraId="3441906B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14:paraId="524E285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79ED65C" w14:textId="77777777" w:rsidTr="00BB3DBA">
        <w:tc>
          <w:tcPr>
            <w:tcW w:w="4053" w:type="dxa"/>
          </w:tcPr>
          <w:p w14:paraId="227FA6DD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14:paraId="16312D2D" w14:textId="77777777"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468D48F2" w14:textId="77777777" w:rsidTr="00BB3DBA">
        <w:tc>
          <w:tcPr>
            <w:tcW w:w="4053" w:type="dxa"/>
          </w:tcPr>
          <w:p w14:paraId="23927E69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14:paraId="460846B4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14:paraId="6D3ADEA3" w14:textId="77777777" w:rsidTr="00BB3DBA">
        <w:tc>
          <w:tcPr>
            <w:tcW w:w="4053" w:type="dxa"/>
          </w:tcPr>
          <w:p w14:paraId="353458C9" w14:textId="77777777"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14:paraId="343EEDF0" w14:textId="77777777"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41A466A8" w14:textId="77777777" w:rsidTr="00BB3DBA">
        <w:tc>
          <w:tcPr>
            <w:tcW w:w="4053" w:type="dxa"/>
          </w:tcPr>
          <w:p w14:paraId="067BF3E0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14:paraId="5C479823" w14:textId="77777777" w:rsidR="00F91B1B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574C2A30" w14:textId="77777777" w:rsidTr="00BB3DBA">
        <w:tc>
          <w:tcPr>
            <w:tcW w:w="4053" w:type="dxa"/>
            <w:shd w:val="clear" w:color="auto" w:fill="auto"/>
          </w:tcPr>
          <w:p w14:paraId="5B03231B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14:paraId="2266A81D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F91B1B" w14:paraId="6D01B3AD" w14:textId="77777777" w:rsidTr="00BB3DBA">
        <w:tc>
          <w:tcPr>
            <w:tcW w:w="4053" w:type="dxa"/>
            <w:shd w:val="clear" w:color="auto" w:fill="auto"/>
          </w:tcPr>
          <w:p w14:paraId="1FFB627C" w14:textId="77777777" w:rsidR="00F91B1B" w:rsidRPr="005420D9" w:rsidRDefault="00F91B1B" w:rsidP="00D47F2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47F2D">
              <w:rPr>
                <w:rFonts w:ascii="Angsana New" w:hAnsi="Angsana New" w:hint="cs"/>
                <w:sz w:val="30"/>
                <w:szCs w:val="30"/>
                <w:cs/>
              </w:rPr>
              <w:t>ไอน้ำ</w:t>
            </w:r>
          </w:p>
        </w:tc>
        <w:tc>
          <w:tcPr>
            <w:tcW w:w="4819" w:type="dxa"/>
            <w:shd w:val="clear" w:color="auto" w:fill="auto"/>
          </w:tcPr>
          <w:p w14:paraId="09FDE9DF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1C137A35" w14:textId="77777777" w:rsidTr="00BB3DBA">
        <w:tc>
          <w:tcPr>
            <w:tcW w:w="4053" w:type="dxa"/>
            <w:shd w:val="clear" w:color="auto" w:fill="auto"/>
          </w:tcPr>
          <w:p w14:paraId="7556DF5E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14:paraId="20C40C2A" w14:textId="77777777" w:rsidR="00F91B1B" w:rsidRPr="009470C0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:rsidRPr="00DE3B72" w14:paraId="0520BA26" w14:textId="77777777" w:rsidTr="00BB3DBA">
        <w:tc>
          <w:tcPr>
            <w:tcW w:w="4053" w:type="dxa"/>
            <w:shd w:val="clear" w:color="auto" w:fill="auto"/>
          </w:tcPr>
          <w:p w14:paraId="403E5688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14:paraId="328A77BF" w14:textId="77777777"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035BD4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  <w:r w:rsidR="001E31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97114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1E318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971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91B1B" w14:paraId="44F8D0C0" w14:textId="77777777" w:rsidTr="00BB3DBA">
        <w:tc>
          <w:tcPr>
            <w:tcW w:w="4053" w:type="dxa"/>
            <w:shd w:val="clear" w:color="auto" w:fill="auto"/>
          </w:tcPr>
          <w:p w14:paraId="5391FC86" w14:textId="77777777" w:rsidR="00F91B1B" w:rsidRPr="00DE3B72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14:paraId="22918DC7" w14:textId="77777777" w:rsidR="00F91B1B" w:rsidRPr="00DE3B72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716EF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91B1B" w14:paraId="13FD0E1D" w14:textId="77777777" w:rsidTr="00BB3DBA">
        <w:tc>
          <w:tcPr>
            <w:tcW w:w="4053" w:type="dxa"/>
          </w:tcPr>
          <w:p w14:paraId="186D3E34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31F80C4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EEADEB3" w14:textId="77777777" w:rsidTr="00BB3DBA">
        <w:tc>
          <w:tcPr>
            <w:tcW w:w="4053" w:type="dxa"/>
          </w:tcPr>
          <w:p w14:paraId="6E133916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14:paraId="7281F6ED" w14:textId="77777777" w:rsidR="00F91B1B" w:rsidRPr="005420D9" w:rsidRDefault="00716EF5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1832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 w:rsidR="00F91B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D1832">
              <w:rPr>
                <w:rFonts w:ascii="Angsana New" w:hAnsi="Angsana New"/>
                <w:sz w:val="30"/>
                <w:szCs w:val="30"/>
              </w:rPr>
              <w:t>2.6</w:t>
            </w:r>
            <w:r w:rsidR="00F91B1B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136E7BEE" w14:textId="77777777" w:rsidR="00F91B1B" w:rsidRDefault="00F91B1B" w:rsidP="00F91B1B">
      <w:pPr>
        <w:pStyle w:val="Bo-C1Content"/>
        <w:rPr>
          <w:sz w:val="20"/>
          <w:szCs w:val="20"/>
        </w:rPr>
      </w:pPr>
    </w:p>
    <w:p w14:paraId="10951987" w14:textId="77777777" w:rsidR="00780B97" w:rsidRDefault="000A322D" w:rsidP="00780B97">
      <w:pPr>
        <w:pStyle w:val="Bo-C1Content"/>
      </w:pPr>
      <w:r w:rsidRPr="000A322D">
        <w:rPr>
          <w:cs/>
        </w:rPr>
        <w:t>รายการที่สำคัญกับบุคคลหรือกิจการที่เกี่ยวข้องกันสำหรับ</w:t>
      </w:r>
      <w:r w:rsidR="00780B97">
        <w:rPr>
          <w:rFonts w:hint="cs"/>
          <w:cs/>
        </w:rPr>
        <w:t>งวดสามเดือน</w:t>
      </w:r>
      <w:r w:rsidR="00780B97" w:rsidRPr="00B66F41">
        <w:rPr>
          <w:cs/>
        </w:rPr>
        <w:t xml:space="preserve">สิ้นสุดวันที่ </w:t>
      </w:r>
      <w:r w:rsidR="00780B97">
        <w:rPr>
          <w:lang w:val="en-US"/>
        </w:rPr>
        <w:t xml:space="preserve">31 </w:t>
      </w:r>
      <w:r w:rsidR="00780B97">
        <w:rPr>
          <w:rFonts w:hint="cs"/>
          <w:cs/>
          <w:lang w:val="en-US"/>
        </w:rPr>
        <w:t xml:space="preserve">มีนาคม </w:t>
      </w:r>
      <w:r w:rsidR="00780B97">
        <w:rPr>
          <w:lang w:val="en-US"/>
        </w:rPr>
        <w:t>25</w:t>
      </w:r>
      <w:r w:rsidR="00780B97">
        <w:rPr>
          <w:rFonts w:hint="cs"/>
          <w:cs/>
          <w:lang w:val="en-US"/>
        </w:rPr>
        <w:t>6</w:t>
      </w:r>
      <w:r w:rsidR="00DC04CF">
        <w:rPr>
          <w:lang w:val="en-US"/>
        </w:rPr>
        <w:t xml:space="preserve">3 </w:t>
      </w:r>
      <w:r w:rsidR="00780B97">
        <w:rPr>
          <w:rFonts w:hint="cs"/>
          <w:cs/>
          <w:lang w:val="en-US"/>
        </w:rPr>
        <w:t xml:space="preserve">และ </w:t>
      </w:r>
      <w:r w:rsidR="00780B97">
        <w:rPr>
          <w:lang w:val="en-US"/>
        </w:rPr>
        <w:t>256</w:t>
      </w:r>
      <w:r w:rsidR="00DC04CF">
        <w:rPr>
          <w:lang w:val="en-US"/>
        </w:rPr>
        <w:t>2</w:t>
      </w:r>
      <w:r w:rsidR="00780B97">
        <w:rPr>
          <w:rFonts w:hint="cs"/>
          <w:cs/>
        </w:rPr>
        <w:t xml:space="preserve"> </w:t>
      </w:r>
      <w:r w:rsidR="00780B97" w:rsidRPr="006C6EE0">
        <w:rPr>
          <w:cs/>
        </w:rPr>
        <w:t>สรุปได้ดังนี้</w:t>
      </w:r>
    </w:p>
    <w:p w14:paraId="43010F22" w14:textId="77777777" w:rsidR="00DC04CF" w:rsidRPr="00364D9D" w:rsidRDefault="00DC04CF" w:rsidP="00780B97">
      <w:pPr>
        <w:pStyle w:val="Bo-C1Content"/>
        <w:rPr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C04CF" w:rsidRPr="005E6955" w14:paraId="233265A2" w14:textId="77777777" w:rsidTr="00BA0B70">
        <w:trPr>
          <w:tblHeader/>
        </w:trPr>
        <w:tc>
          <w:tcPr>
            <w:tcW w:w="3931" w:type="dxa"/>
          </w:tcPr>
          <w:p w14:paraId="1AAE62F2" w14:textId="77777777" w:rsidR="00DC04CF" w:rsidRPr="005E6955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2F169E5B" w14:textId="77777777" w:rsidR="00DC04CF" w:rsidRPr="005E6955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C5C4A1" w14:textId="77777777" w:rsidR="00DC04CF" w:rsidRPr="005E6955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B151779" w14:textId="77777777" w:rsidR="00DC04CF" w:rsidRPr="005E6955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CF" w:rsidRPr="005E6955" w14:paraId="629E90F3" w14:textId="77777777" w:rsidTr="00BA0B70">
        <w:trPr>
          <w:tblHeader/>
        </w:trPr>
        <w:tc>
          <w:tcPr>
            <w:tcW w:w="3931" w:type="dxa"/>
          </w:tcPr>
          <w:p w14:paraId="5F71C83F" w14:textId="77777777" w:rsidR="00DC04CF" w:rsidRPr="00242972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</w:tcPr>
          <w:p w14:paraId="2B1C1545" w14:textId="77777777" w:rsidR="00DC04CF" w:rsidRPr="00DC04CF" w:rsidRDefault="00DC04CF" w:rsidP="00DC04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F68BF9F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C2283" w14:textId="77777777" w:rsidR="00DC04CF" w:rsidRPr="00D87537" w:rsidRDefault="00DC04CF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B14B6DC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4B7E366" w14:textId="77777777" w:rsidR="00DC04CF" w:rsidRPr="00BA4E15" w:rsidRDefault="00DC04CF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D9B92DA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5D8406" w14:textId="77777777" w:rsidR="00DC04CF" w:rsidRPr="00D87537" w:rsidRDefault="00DC04CF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C04CF" w:rsidRPr="005E6955" w14:paraId="548708E1" w14:textId="77777777" w:rsidTr="00BA0B70">
        <w:trPr>
          <w:tblHeader/>
        </w:trPr>
        <w:tc>
          <w:tcPr>
            <w:tcW w:w="3931" w:type="dxa"/>
          </w:tcPr>
          <w:p w14:paraId="782BB202" w14:textId="77777777" w:rsidR="00DC04CF" w:rsidRPr="005E6955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F5900F8" w14:textId="77777777" w:rsidR="00DC04CF" w:rsidRPr="005E6955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04CF" w:rsidRPr="005E6955" w14:paraId="3290DFC1" w14:textId="77777777" w:rsidTr="00BA0B70">
        <w:tc>
          <w:tcPr>
            <w:tcW w:w="3931" w:type="dxa"/>
          </w:tcPr>
          <w:p w14:paraId="5B6C70F6" w14:textId="77777777" w:rsidR="00DC04CF" w:rsidRPr="00242972" w:rsidRDefault="00DC04CF" w:rsidP="00B37E56">
            <w:pPr>
              <w:spacing w:line="240" w:lineRule="atLeast"/>
              <w:rPr>
                <w:b/>
                <w:bCs/>
                <w:sz w:val="30"/>
                <w:szCs w:val="30"/>
              </w:rPr>
            </w:pPr>
            <w:r w:rsidRPr="001E365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A36634F" w14:textId="77777777" w:rsidR="00DC04CF" w:rsidRPr="00604263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CB4A7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FB342D" w14:textId="77777777" w:rsidR="00DC04CF" w:rsidRPr="00604263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D5D17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B924C7" w14:textId="77777777" w:rsidR="00DC04CF" w:rsidRPr="00604263" w:rsidRDefault="00DC04CF" w:rsidP="00B37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4D5F1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502464" w14:textId="77777777" w:rsidR="00DC04CF" w:rsidRPr="00604263" w:rsidRDefault="00DC04CF" w:rsidP="00B37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12E9F740" w14:textId="77777777" w:rsidTr="0036414F">
        <w:tc>
          <w:tcPr>
            <w:tcW w:w="3931" w:type="dxa"/>
          </w:tcPr>
          <w:p w14:paraId="7AE4B744" w14:textId="77777777" w:rsidR="00BD1832" w:rsidRPr="00242972" w:rsidRDefault="00BD1832" w:rsidP="00BD1832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3357A8D6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F4DA68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6B9842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ABCD29A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E82161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3,398,888</w:t>
            </w:r>
          </w:p>
        </w:tc>
        <w:tc>
          <w:tcPr>
            <w:tcW w:w="236" w:type="dxa"/>
          </w:tcPr>
          <w:p w14:paraId="7C557DD2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C8DD98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3,741,836</w:t>
            </w:r>
          </w:p>
        </w:tc>
      </w:tr>
      <w:tr w:rsidR="00BD1832" w:rsidRPr="005E6955" w14:paraId="00F94FAD" w14:textId="77777777" w:rsidTr="0036414F">
        <w:tc>
          <w:tcPr>
            <w:tcW w:w="3931" w:type="dxa"/>
          </w:tcPr>
          <w:p w14:paraId="34BEFC70" w14:textId="77777777" w:rsidR="00BD1832" w:rsidRPr="00242972" w:rsidRDefault="00BD1832" w:rsidP="00BD1832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14:paraId="1DE71248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B51378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B8CF16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ED7FCB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74C71E1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62,211</w:t>
            </w:r>
          </w:p>
        </w:tc>
        <w:tc>
          <w:tcPr>
            <w:tcW w:w="236" w:type="dxa"/>
          </w:tcPr>
          <w:p w14:paraId="1AB98421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0EB317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59,078</w:t>
            </w:r>
          </w:p>
        </w:tc>
      </w:tr>
      <w:tr w:rsidR="00BD1832" w:rsidRPr="005E6955" w14:paraId="100FCBD0" w14:textId="77777777" w:rsidTr="0036414F">
        <w:tc>
          <w:tcPr>
            <w:tcW w:w="3931" w:type="dxa"/>
          </w:tcPr>
          <w:p w14:paraId="77725CE9" w14:textId="77777777" w:rsidR="00BD1832" w:rsidRPr="00D87537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79635845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3E3D95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CD7A56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6DAFCCD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A2109DB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83,861</w:t>
            </w:r>
          </w:p>
        </w:tc>
        <w:tc>
          <w:tcPr>
            <w:tcW w:w="236" w:type="dxa"/>
          </w:tcPr>
          <w:p w14:paraId="2083F80B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1CF7D8A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874,530</w:t>
            </w:r>
          </w:p>
        </w:tc>
      </w:tr>
      <w:tr w:rsidR="00BD1832" w:rsidRPr="005E6955" w14:paraId="4BCF0648" w14:textId="77777777" w:rsidTr="0036414F">
        <w:tc>
          <w:tcPr>
            <w:tcW w:w="3931" w:type="dxa"/>
            <w:shd w:val="clear" w:color="auto" w:fill="auto"/>
          </w:tcPr>
          <w:p w14:paraId="490A9247" w14:textId="77777777" w:rsidR="00BD1832" w:rsidRPr="00242972" w:rsidRDefault="00BD1832" w:rsidP="00BD1832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14:paraId="359A829D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918C31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BBEE66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5742E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936DA3C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391,848</w:t>
            </w:r>
          </w:p>
        </w:tc>
        <w:tc>
          <w:tcPr>
            <w:tcW w:w="236" w:type="dxa"/>
            <w:shd w:val="clear" w:color="auto" w:fill="auto"/>
          </w:tcPr>
          <w:p w14:paraId="585F1240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24C1503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538,605</w:t>
            </w:r>
          </w:p>
        </w:tc>
      </w:tr>
      <w:tr w:rsidR="00BD1832" w:rsidRPr="005E6955" w14:paraId="3F326865" w14:textId="77777777" w:rsidTr="0036414F">
        <w:tc>
          <w:tcPr>
            <w:tcW w:w="3931" w:type="dxa"/>
            <w:shd w:val="clear" w:color="auto" w:fill="auto"/>
          </w:tcPr>
          <w:p w14:paraId="6030CB1A" w14:textId="77777777" w:rsidR="00BD1832" w:rsidRPr="00D47F2D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F2D">
              <w:rPr>
                <w:rFonts w:ascii="Angsana New" w:hAnsi="Angsana New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14:paraId="4AEC8135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5A325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4F0BAED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3FF2F0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A5796B0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9,050</w:t>
            </w:r>
          </w:p>
        </w:tc>
        <w:tc>
          <w:tcPr>
            <w:tcW w:w="236" w:type="dxa"/>
            <w:shd w:val="clear" w:color="auto" w:fill="auto"/>
          </w:tcPr>
          <w:p w14:paraId="4D3CABF0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CF366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8,857</w:t>
            </w:r>
          </w:p>
        </w:tc>
      </w:tr>
      <w:tr w:rsidR="00BD1832" w:rsidRPr="005E6955" w14:paraId="210707FC" w14:textId="77777777" w:rsidTr="0036414F">
        <w:tc>
          <w:tcPr>
            <w:tcW w:w="3931" w:type="dxa"/>
          </w:tcPr>
          <w:p w14:paraId="0BDBCA74" w14:textId="77777777" w:rsidR="00BD1832" w:rsidRPr="00D87537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09F27CDD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ACF105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A71247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B74EFE1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0236C85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15,250</w:t>
            </w:r>
          </w:p>
        </w:tc>
        <w:tc>
          <w:tcPr>
            <w:tcW w:w="236" w:type="dxa"/>
          </w:tcPr>
          <w:p w14:paraId="5A0705BA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73A17C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9,678</w:t>
            </w:r>
          </w:p>
        </w:tc>
      </w:tr>
      <w:tr w:rsidR="00BD1832" w:rsidRPr="005E6955" w14:paraId="0987D0F3" w14:textId="77777777" w:rsidTr="0036414F">
        <w:tc>
          <w:tcPr>
            <w:tcW w:w="3931" w:type="dxa"/>
          </w:tcPr>
          <w:p w14:paraId="25CA24A4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14:paraId="56EC761A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87BAB12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5EB365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150C13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17CFB56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5,779</w:t>
            </w:r>
          </w:p>
        </w:tc>
        <w:tc>
          <w:tcPr>
            <w:tcW w:w="236" w:type="dxa"/>
          </w:tcPr>
          <w:p w14:paraId="72C2E230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6C445F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</w:tr>
      <w:tr w:rsidR="00BD1832" w:rsidRPr="005E6955" w14:paraId="487DDC88" w14:textId="77777777" w:rsidTr="0036414F">
        <w:tc>
          <w:tcPr>
            <w:tcW w:w="3931" w:type="dxa"/>
          </w:tcPr>
          <w:p w14:paraId="3A67A4FD" w14:textId="77777777" w:rsidR="00BD1832" w:rsidRPr="00D87537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353145EB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E541134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24C0A6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EFF6218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62F8A1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6DE8FE05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65F53D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BD1832" w:rsidRPr="005E6955" w14:paraId="330B544D" w14:textId="77777777" w:rsidTr="00BA0B70">
        <w:tc>
          <w:tcPr>
            <w:tcW w:w="3931" w:type="dxa"/>
          </w:tcPr>
          <w:p w14:paraId="1F82302A" w14:textId="77777777" w:rsidR="00BD1832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7E7E2B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BB1953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C77FF5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84CF1E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0A8823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15A98A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15F2AB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0F1" w:rsidRPr="005E6955" w14:paraId="33C260BF" w14:textId="77777777" w:rsidTr="00BA0B70">
        <w:tc>
          <w:tcPr>
            <w:tcW w:w="3931" w:type="dxa"/>
          </w:tcPr>
          <w:p w14:paraId="2FD680E5" w14:textId="77777777" w:rsidR="004B40F1" w:rsidRDefault="004B40F1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1B8C29" w14:textId="77777777" w:rsidR="004B40F1" w:rsidRDefault="004B40F1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CD8DC" w14:textId="77777777" w:rsidR="004B40F1" w:rsidRPr="00604263" w:rsidRDefault="004B40F1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785334" w14:textId="77777777" w:rsidR="004B40F1" w:rsidRDefault="004B40F1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1CBF38" w14:textId="77777777" w:rsidR="004B40F1" w:rsidRPr="00604263" w:rsidRDefault="004B40F1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5E08C35" w14:textId="77777777" w:rsidR="004B40F1" w:rsidRDefault="004B40F1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F7DF5" w14:textId="77777777" w:rsidR="004B40F1" w:rsidRPr="00604263" w:rsidRDefault="004B40F1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3FFC63" w14:textId="77777777" w:rsidR="004B40F1" w:rsidRDefault="004B40F1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0F1" w:rsidRPr="005E6955" w14:paraId="0EFE87EC" w14:textId="77777777" w:rsidTr="00BA0B70">
        <w:tc>
          <w:tcPr>
            <w:tcW w:w="3931" w:type="dxa"/>
          </w:tcPr>
          <w:p w14:paraId="055FA02D" w14:textId="77777777" w:rsidR="004B40F1" w:rsidRDefault="004B40F1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909652" w14:textId="77777777" w:rsidR="004B40F1" w:rsidRDefault="004B40F1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39592" w14:textId="77777777" w:rsidR="004B40F1" w:rsidRPr="00604263" w:rsidRDefault="004B40F1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EDA3FC" w14:textId="77777777" w:rsidR="004B40F1" w:rsidRDefault="004B40F1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B8B8E3" w14:textId="77777777" w:rsidR="004B40F1" w:rsidRPr="00604263" w:rsidRDefault="004B40F1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99BB19" w14:textId="77777777" w:rsidR="004B40F1" w:rsidRDefault="004B40F1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B97BA" w14:textId="77777777" w:rsidR="004B40F1" w:rsidRPr="00604263" w:rsidRDefault="004B40F1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E8BF45" w14:textId="77777777" w:rsidR="004B40F1" w:rsidRDefault="004B40F1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6D5AEF9A" w14:textId="77777777" w:rsidTr="00BA0B70">
        <w:tc>
          <w:tcPr>
            <w:tcW w:w="3931" w:type="dxa"/>
          </w:tcPr>
          <w:p w14:paraId="54ADE111" w14:textId="77777777" w:rsidR="00BD1832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Pr="00923A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A033E0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F2E506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49106B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78873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0A8ABB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0872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45AF17" w14:textId="77777777" w:rsid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1EC09935" w14:textId="77777777" w:rsidTr="007746ED">
        <w:tc>
          <w:tcPr>
            <w:tcW w:w="3931" w:type="dxa"/>
          </w:tcPr>
          <w:p w14:paraId="54A6D683" w14:textId="77777777" w:rsidR="00BD1832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จากการกำจัดขยะ</w:t>
            </w:r>
          </w:p>
        </w:tc>
        <w:tc>
          <w:tcPr>
            <w:tcW w:w="1134" w:type="dxa"/>
            <w:shd w:val="clear" w:color="auto" w:fill="auto"/>
          </w:tcPr>
          <w:p w14:paraId="1F804B44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D423DB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704C38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8DB02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D66AD53" w14:textId="77777777" w:rsidR="00BD1832" w:rsidRPr="006A42C4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64,799</w:t>
            </w:r>
          </w:p>
        </w:tc>
        <w:tc>
          <w:tcPr>
            <w:tcW w:w="236" w:type="dxa"/>
          </w:tcPr>
          <w:p w14:paraId="77141B92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72A8BF" w14:textId="77777777" w:rsidR="00BD1832" w:rsidRPr="006A42C4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D1832" w:rsidRPr="005E6955" w14:paraId="34957621" w14:textId="77777777" w:rsidTr="007746ED">
        <w:tc>
          <w:tcPr>
            <w:tcW w:w="3931" w:type="dxa"/>
          </w:tcPr>
          <w:p w14:paraId="5DC2365B" w14:textId="77777777" w:rsidR="00BD1832" w:rsidRPr="00D87537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7EAC326C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17529F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C95B21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B9D1C3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B0F856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47,126</w:t>
            </w:r>
          </w:p>
        </w:tc>
        <w:tc>
          <w:tcPr>
            <w:tcW w:w="236" w:type="dxa"/>
          </w:tcPr>
          <w:p w14:paraId="0233D490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6E3935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45,566</w:t>
            </w:r>
          </w:p>
        </w:tc>
      </w:tr>
      <w:tr w:rsidR="00BD1832" w:rsidRPr="005E6955" w14:paraId="206A791A" w14:textId="77777777" w:rsidTr="007746ED">
        <w:tc>
          <w:tcPr>
            <w:tcW w:w="3931" w:type="dxa"/>
          </w:tcPr>
          <w:p w14:paraId="64E1B298" w14:textId="77777777" w:rsidR="00BD1832" w:rsidRPr="00D87537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418D4C8E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BECD88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DFD478" w14:textId="77777777" w:rsidR="00BD1832" w:rsidRPr="00604263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E6AEF3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D27253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11,847</w:t>
            </w:r>
          </w:p>
        </w:tc>
        <w:tc>
          <w:tcPr>
            <w:tcW w:w="236" w:type="dxa"/>
          </w:tcPr>
          <w:p w14:paraId="4B78B005" w14:textId="77777777" w:rsidR="00BD1832" w:rsidRPr="00604263" w:rsidRDefault="00BD1832" w:rsidP="00BD18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058FCC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12,521</w:t>
            </w:r>
          </w:p>
        </w:tc>
      </w:tr>
      <w:tr w:rsidR="00BD1832" w:rsidRPr="005E6955" w14:paraId="4F528F07" w14:textId="77777777" w:rsidTr="007746ED">
        <w:tc>
          <w:tcPr>
            <w:tcW w:w="3931" w:type="dxa"/>
          </w:tcPr>
          <w:p w14:paraId="2FB494D1" w14:textId="77777777" w:rsidR="00BD1832" w:rsidRPr="00D87537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DBDDC82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1451D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8533DE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38651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6E4B3E3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5B2A8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338A6F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057F0536" w14:textId="77777777" w:rsidTr="003D4D4A">
        <w:tc>
          <w:tcPr>
            <w:tcW w:w="3931" w:type="dxa"/>
          </w:tcPr>
          <w:p w14:paraId="2D45DD0E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6C3E2FEF" w14:textId="77777777" w:rsidR="00BD1832" w:rsidRPr="00F033E9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</w:tcPr>
          <w:p w14:paraId="28C1D977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C0649A" w14:textId="77777777" w:rsidR="00BD1832" w:rsidRPr="00F033E9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4,927</w:t>
            </w:r>
          </w:p>
        </w:tc>
        <w:tc>
          <w:tcPr>
            <w:tcW w:w="236" w:type="dxa"/>
          </w:tcPr>
          <w:p w14:paraId="02E02E88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D65CEED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6" w:type="dxa"/>
          </w:tcPr>
          <w:p w14:paraId="75C04ACA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021F7E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4,893</w:t>
            </w:r>
          </w:p>
        </w:tc>
      </w:tr>
      <w:tr w:rsidR="00BD1832" w:rsidRPr="005E6955" w14:paraId="0F233E05" w14:textId="77777777" w:rsidTr="003D4D4A">
        <w:tc>
          <w:tcPr>
            <w:tcW w:w="3931" w:type="dxa"/>
          </w:tcPr>
          <w:p w14:paraId="74F79366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14:paraId="58DEA564" w14:textId="77777777" w:rsidR="00BD1832" w:rsidRPr="005E5C18" w:rsidRDefault="00E431DC" w:rsidP="00E431D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163,751</w:t>
            </w:r>
          </w:p>
        </w:tc>
        <w:tc>
          <w:tcPr>
            <w:tcW w:w="236" w:type="dxa"/>
          </w:tcPr>
          <w:p w14:paraId="707BD88C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A2F704A" w14:textId="77777777" w:rsidR="00BD1832" w:rsidRPr="00B519D1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151,089</w:t>
            </w:r>
          </w:p>
        </w:tc>
        <w:tc>
          <w:tcPr>
            <w:tcW w:w="236" w:type="dxa"/>
          </w:tcPr>
          <w:p w14:paraId="68F3A36B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5D12639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157,425</w:t>
            </w:r>
          </w:p>
        </w:tc>
        <w:tc>
          <w:tcPr>
            <w:tcW w:w="236" w:type="dxa"/>
          </w:tcPr>
          <w:p w14:paraId="23B43732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3B62E83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138,310</w:t>
            </w:r>
          </w:p>
        </w:tc>
      </w:tr>
      <w:tr w:rsidR="00BD1832" w:rsidRPr="005E6955" w14:paraId="301EF742" w14:textId="77777777" w:rsidTr="003D4D4A">
        <w:tc>
          <w:tcPr>
            <w:tcW w:w="3931" w:type="dxa"/>
          </w:tcPr>
          <w:p w14:paraId="560F04E8" w14:textId="77777777" w:rsidR="00BD1832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193C0FE0" w14:textId="72637CE7" w:rsidR="00BD1832" w:rsidRPr="00604263" w:rsidRDefault="00AF2ABD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3039C4D1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340417F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1D681F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3055EF" w14:textId="77777777" w:rsidR="00BD1832" w:rsidRP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0B5DA884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1678A4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1832" w:rsidRPr="005E6955" w14:paraId="415ADC46" w14:textId="77777777" w:rsidTr="003D4D4A">
        <w:tc>
          <w:tcPr>
            <w:tcW w:w="3931" w:type="dxa"/>
          </w:tcPr>
          <w:p w14:paraId="2F0063FD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3D089F8D" w14:textId="77777777" w:rsidR="00BD1832" w:rsidRPr="005E5C18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DDB85F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F6C750" w14:textId="77777777" w:rsidR="00BD1832" w:rsidRPr="0060426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84927C0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986A294" w14:textId="77777777" w:rsidR="00BD1832" w:rsidRPr="00860725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17D996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0336D2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D1832" w:rsidRPr="005E6955" w14:paraId="0323C5CA" w14:textId="77777777" w:rsidTr="003D4D4A">
        <w:tc>
          <w:tcPr>
            <w:tcW w:w="3931" w:type="dxa"/>
          </w:tcPr>
          <w:p w14:paraId="55C135EE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14:paraId="703ED6C1" w14:textId="77777777" w:rsidR="00BD1832" w:rsidRPr="00604263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6,509</w:t>
            </w:r>
          </w:p>
        </w:tc>
        <w:tc>
          <w:tcPr>
            <w:tcW w:w="236" w:type="dxa"/>
          </w:tcPr>
          <w:p w14:paraId="35C1AE83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50AFEE" w14:textId="77777777" w:rsidR="00BD1832" w:rsidRPr="0060426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5,412</w:t>
            </w:r>
          </w:p>
        </w:tc>
        <w:tc>
          <w:tcPr>
            <w:tcW w:w="236" w:type="dxa"/>
          </w:tcPr>
          <w:p w14:paraId="4C7A1D38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3BFCC6F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5,177</w:t>
            </w:r>
          </w:p>
        </w:tc>
        <w:tc>
          <w:tcPr>
            <w:tcW w:w="236" w:type="dxa"/>
          </w:tcPr>
          <w:p w14:paraId="70125EB1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BC79820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4,082</w:t>
            </w:r>
          </w:p>
        </w:tc>
      </w:tr>
      <w:tr w:rsidR="00BD1832" w:rsidRPr="005E6955" w14:paraId="0250D7B6" w14:textId="77777777" w:rsidTr="003D4D4A">
        <w:tc>
          <w:tcPr>
            <w:tcW w:w="3931" w:type="dxa"/>
          </w:tcPr>
          <w:p w14:paraId="0E6798C6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375C94DC" w14:textId="77777777" w:rsidR="00BD1832" w:rsidRPr="00604263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75C79DDA" w14:textId="77777777" w:rsidR="00BD1832" w:rsidRPr="000F3C8A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5FF9D8C" w14:textId="77777777" w:rsidR="00BD1832" w:rsidRPr="000F3C8A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14:paraId="3A4BC652" w14:textId="77777777" w:rsidR="00BD1832" w:rsidRPr="000F3C8A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804160D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1FCEB788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863A8D5" w14:textId="77777777" w:rsidR="00BD1832" w:rsidRPr="0086072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BD1832" w:rsidRPr="005E6955" w14:paraId="32EA0AFF" w14:textId="77777777" w:rsidTr="003D4D4A">
        <w:tc>
          <w:tcPr>
            <w:tcW w:w="3931" w:type="dxa"/>
          </w:tcPr>
          <w:p w14:paraId="72701CE8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211EE89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8F116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45A160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CA52F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69D697" w14:textId="77777777" w:rsidR="00BD1832" w:rsidRPr="009F1ED2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5A2285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EAFC9E" w14:textId="77777777" w:rsidR="00BD1832" w:rsidRPr="009F1ED2" w:rsidRDefault="00BD1832" w:rsidP="00BD1832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6CFF3C18" w14:textId="77777777" w:rsidTr="003D4D4A">
        <w:tc>
          <w:tcPr>
            <w:tcW w:w="3931" w:type="dxa"/>
          </w:tcPr>
          <w:p w14:paraId="57B4AB0F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14:paraId="491330CC" w14:textId="77777777" w:rsidR="00BD1832" w:rsidRPr="005E5C18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36" w:type="dxa"/>
          </w:tcPr>
          <w:p w14:paraId="0043CD7E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2F03E9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</w:tcPr>
          <w:p w14:paraId="5AB5D0C5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C16F69A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36" w:type="dxa"/>
          </w:tcPr>
          <w:p w14:paraId="67FF2E09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960309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BD1832" w:rsidRPr="005E6955" w14:paraId="147B745F" w14:textId="77777777" w:rsidTr="003D4D4A">
        <w:tc>
          <w:tcPr>
            <w:tcW w:w="3931" w:type="dxa"/>
          </w:tcPr>
          <w:p w14:paraId="16B15E08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ด้ค่าขนส่ง</w:t>
            </w:r>
          </w:p>
        </w:tc>
        <w:tc>
          <w:tcPr>
            <w:tcW w:w="1134" w:type="dxa"/>
            <w:shd w:val="clear" w:color="auto" w:fill="auto"/>
          </w:tcPr>
          <w:p w14:paraId="2D710F61" w14:textId="77777777" w:rsidR="00BD1832" w:rsidRPr="00604263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567D819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DA2B72" w14:textId="77777777" w:rsidR="00BD1832" w:rsidRPr="0060426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5BC191A0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FC7F78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B2D7FE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14E3FF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D1832" w:rsidRPr="005E6955" w14:paraId="433A11CC" w14:textId="77777777" w:rsidTr="003D4D4A">
        <w:tc>
          <w:tcPr>
            <w:tcW w:w="3931" w:type="dxa"/>
          </w:tcPr>
          <w:p w14:paraId="5F2C25F8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3BB9838B" w14:textId="56DCF94F" w:rsidR="00BD1832" w:rsidRPr="00604263" w:rsidRDefault="00AF2ABD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36" w:type="dxa"/>
          </w:tcPr>
          <w:p w14:paraId="56F84D47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B97835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4553CE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AACFBC7" w14:textId="31690B76" w:rsidR="00BD1832" w:rsidRPr="00BD183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F2ABD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</w:tcPr>
          <w:p w14:paraId="2943B12D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F0C173" w14:textId="77777777" w:rsidR="00BD1832" w:rsidRDefault="00BD1832" w:rsidP="00BD18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1832" w:rsidRPr="005E6955" w14:paraId="75176D7B" w14:textId="77777777" w:rsidTr="003D4D4A">
        <w:tc>
          <w:tcPr>
            <w:tcW w:w="3931" w:type="dxa"/>
          </w:tcPr>
          <w:p w14:paraId="25C9A1B8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14:paraId="434DC4D1" w14:textId="77777777" w:rsidR="00BD1832" w:rsidRPr="00604263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 w:rsidR="003D4D4A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36" w:type="dxa"/>
          </w:tcPr>
          <w:p w14:paraId="19846FE1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C4B813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48,777</w:t>
            </w:r>
          </w:p>
        </w:tc>
        <w:tc>
          <w:tcPr>
            <w:tcW w:w="236" w:type="dxa"/>
          </w:tcPr>
          <w:p w14:paraId="7DD66041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379606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</w:t>
            </w:r>
            <w:r w:rsidR="003D4D4A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14:paraId="03833A20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599E36" w14:textId="77777777" w:rsidR="00BD1832" w:rsidRPr="009F1ED2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28,764</w:t>
            </w:r>
          </w:p>
        </w:tc>
      </w:tr>
      <w:tr w:rsidR="00BD1832" w:rsidRPr="005E6955" w14:paraId="4BA55493" w14:textId="77777777" w:rsidTr="003D4D4A">
        <w:tc>
          <w:tcPr>
            <w:tcW w:w="3931" w:type="dxa"/>
            <w:shd w:val="clear" w:color="auto" w:fill="auto"/>
          </w:tcPr>
          <w:p w14:paraId="1ED00F28" w14:textId="77777777" w:rsidR="00BD1832" w:rsidRPr="00D87537" w:rsidRDefault="00BD1832" w:rsidP="00BD183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14:paraId="2EE23498" w14:textId="77777777" w:rsidR="00BD1832" w:rsidRPr="00604263" w:rsidRDefault="00EC5ABA" w:rsidP="00EC5ABA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19,443</w:t>
            </w:r>
          </w:p>
        </w:tc>
        <w:tc>
          <w:tcPr>
            <w:tcW w:w="236" w:type="dxa"/>
            <w:shd w:val="clear" w:color="auto" w:fill="auto"/>
          </w:tcPr>
          <w:p w14:paraId="37087480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6A1EB3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29,583</w:t>
            </w:r>
          </w:p>
        </w:tc>
        <w:tc>
          <w:tcPr>
            <w:tcW w:w="236" w:type="dxa"/>
            <w:shd w:val="clear" w:color="auto" w:fill="auto"/>
          </w:tcPr>
          <w:p w14:paraId="3428AED1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C75016" w14:textId="77777777" w:rsidR="00BD1832" w:rsidRPr="00F15B0D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17,994</w:t>
            </w:r>
          </w:p>
        </w:tc>
        <w:tc>
          <w:tcPr>
            <w:tcW w:w="236" w:type="dxa"/>
            <w:shd w:val="clear" w:color="auto" w:fill="auto"/>
          </w:tcPr>
          <w:p w14:paraId="54580C65" w14:textId="77777777" w:rsidR="00BD1832" w:rsidRPr="009F1ED2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0E06591" w14:textId="77777777" w:rsidR="00BD1832" w:rsidRPr="00F15B0D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26,032</w:t>
            </w:r>
          </w:p>
        </w:tc>
      </w:tr>
      <w:tr w:rsidR="00BD1832" w:rsidRPr="00DC04CF" w14:paraId="62F320B5" w14:textId="77777777" w:rsidTr="00BA0B70">
        <w:tc>
          <w:tcPr>
            <w:tcW w:w="3931" w:type="dxa"/>
            <w:shd w:val="clear" w:color="auto" w:fill="auto"/>
          </w:tcPr>
          <w:p w14:paraId="20AA70A2" w14:textId="77777777" w:rsidR="00BD1832" w:rsidRPr="00DC04CF" w:rsidRDefault="00BD1832" w:rsidP="00BD1832">
            <w:pPr>
              <w:pStyle w:val="Ang15"/>
              <w:rPr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AFB98A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16DAFF0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680344A1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06CC867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4850FCA5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5F92EFD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238C9314" w14:textId="77777777" w:rsidR="00BD1832" w:rsidRPr="00DC04CF" w:rsidRDefault="00BD1832" w:rsidP="00BD1832">
            <w:pPr>
              <w:pStyle w:val="Bo-Blankline"/>
              <w:rPr>
                <w:sz w:val="16"/>
                <w:szCs w:val="16"/>
              </w:rPr>
            </w:pPr>
          </w:p>
        </w:tc>
      </w:tr>
      <w:tr w:rsidR="00BD1832" w:rsidRPr="005E6955" w14:paraId="5D044191" w14:textId="77777777" w:rsidTr="007746ED">
        <w:tc>
          <w:tcPr>
            <w:tcW w:w="3931" w:type="dxa"/>
          </w:tcPr>
          <w:p w14:paraId="243AB3AC" w14:textId="77777777" w:rsidR="00BD1832" w:rsidRPr="00137C0B" w:rsidRDefault="00BD1832" w:rsidP="00BD183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7B0B80E2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C4F2C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560236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F8014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701240E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10E0C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14977C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3AC887BF" w14:textId="77777777" w:rsidTr="007746ED">
        <w:tc>
          <w:tcPr>
            <w:tcW w:w="3931" w:type="dxa"/>
          </w:tcPr>
          <w:p w14:paraId="0754497F" w14:textId="77777777" w:rsidR="00BD1832" w:rsidRPr="00D87537" w:rsidRDefault="00BD1832" w:rsidP="00BD183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47943D3E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E3E87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B19410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A0D8B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365E45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B4F91" w14:textId="77777777" w:rsidR="00BD1832" w:rsidRPr="00604263" w:rsidRDefault="00BD1832" w:rsidP="00BD183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B820A1" w14:textId="77777777" w:rsidR="00BD1832" w:rsidRPr="00604263" w:rsidRDefault="00BD1832" w:rsidP="00BD1832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1832" w:rsidRPr="005E6955" w14:paraId="556179DD" w14:textId="77777777" w:rsidTr="00BA0B70">
        <w:tc>
          <w:tcPr>
            <w:tcW w:w="3931" w:type="dxa"/>
            <w:shd w:val="clear" w:color="auto" w:fill="auto"/>
          </w:tcPr>
          <w:p w14:paraId="3A0C7A43" w14:textId="77777777" w:rsidR="00BD1832" w:rsidRPr="00D87537" w:rsidRDefault="00BD1832" w:rsidP="00BD183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0BBB27F2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91,937</w:t>
            </w:r>
          </w:p>
        </w:tc>
        <w:tc>
          <w:tcPr>
            <w:tcW w:w="236" w:type="dxa"/>
            <w:shd w:val="clear" w:color="auto" w:fill="auto"/>
          </w:tcPr>
          <w:p w14:paraId="25F82CF5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CE175C4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96,628</w:t>
            </w:r>
          </w:p>
        </w:tc>
        <w:tc>
          <w:tcPr>
            <w:tcW w:w="236" w:type="dxa"/>
            <w:shd w:val="clear" w:color="auto" w:fill="auto"/>
          </w:tcPr>
          <w:p w14:paraId="306FB3F9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8583425" w14:textId="77777777" w:rsidR="00BD1832" w:rsidRPr="006535B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72,357</w:t>
            </w:r>
          </w:p>
        </w:tc>
        <w:tc>
          <w:tcPr>
            <w:tcW w:w="236" w:type="dxa"/>
            <w:shd w:val="clear" w:color="auto" w:fill="auto"/>
          </w:tcPr>
          <w:p w14:paraId="7AD53D5D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A01564" w14:textId="77777777" w:rsidR="00BD1832" w:rsidRPr="006535B5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78,225</w:t>
            </w:r>
          </w:p>
        </w:tc>
      </w:tr>
      <w:tr w:rsidR="00BD1832" w:rsidRPr="005E6955" w14:paraId="61116E44" w14:textId="77777777" w:rsidTr="00BA0B70">
        <w:tc>
          <w:tcPr>
            <w:tcW w:w="3931" w:type="dxa"/>
            <w:shd w:val="clear" w:color="auto" w:fill="auto"/>
          </w:tcPr>
          <w:p w14:paraId="178CF9A4" w14:textId="77777777" w:rsidR="00BD1832" w:rsidRPr="00D87537" w:rsidRDefault="00BD1832" w:rsidP="00BD183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51C0B4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236" w:type="dxa"/>
            <w:shd w:val="clear" w:color="auto" w:fill="auto"/>
          </w:tcPr>
          <w:p w14:paraId="595A6EBD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D572F15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236" w:type="dxa"/>
            <w:shd w:val="clear" w:color="auto" w:fill="auto"/>
          </w:tcPr>
          <w:p w14:paraId="14B64473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6CA128" w14:textId="77777777" w:rsidR="00BD1832" w:rsidRPr="0060426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236" w:type="dxa"/>
            <w:shd w:val="clear" w:color="auto" w:fill="auto"/>
          </w:tcPr>
          <w:p w14:paraId="756F49E7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97322F8" w14:textId="77777777" w:rsidR="00BD1832" w:rsidRPr="0060426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</w:tr>
      <w:tr w:rsidR="00BD1832" w:rsidRPr="005E6955" w14:paraId="1B24FA2C" w14:textId="77777777" w:rsidTr="00BA0B70">
        <w:tc>
          <w:tcPr>
            <w:tcW w:w="3931" w:type="dxa"/>
            <w:shd w:val="clear" w:color="auto" w:fill="auto"/>
          </w:tcPr>
          <w:p w14:paraId="74C00F4D" w14:textId="77777777" w:rsidR="00BD1832" w:rsidRPr="00D87537" w:rsidRDefault="00BD1832" w:rsidP="00BD1832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17ECB2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94,532</w:t>
            </w:r>
          </w:p>
        </w:tc>
        <w:tc>
          <w:tcPr>
            <w:tcW w:w="236" w:type="dxa"/>
            <w:shd w:val="clear" w:color="auto" w:fill="auto"/>
          </w:tcPr>
          <w:p w14:paraId="3BE0158C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76E22" w14:textId="77777777" w:rsidR="00BD1832" w:rsidRPr="00F726A3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99,055</w:t>
            </w:r>
          </w:p>
        </w:tc>
        <w:tc>
          <w:tcPr>
            <w:tcW w:w="236" w:type="dxa"/>
            <w:shd w:val="clear" w:color="auto" w:fill="auto"/>
          </w:tcPr>
          <w:p w14:paraId="1838D2C4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A5675" w14:textId="77777777" w:rsidR="00BD1832" w:rsidRPr="00CA65A8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74,102</w:t>
            </w:r>
          </w:p>
        </w:tc>
        <w:tc>
          <w:tcPr>
            <w:tcW w:w="236" w:type="dxa"/>
            <w:shd w:val="clear" w:color="auto" w:fill="auto"/>
          </w:tcPr>
          <w:p w14:paraId="5CD3BB9E" w14:textId="77777777" w:rsidR="00BD1832" w:rsidRPr="00604263" w:rsidRDefault="00BD1832" w:rsidP="00BD18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D17291" w14:textId="77777777" w:rsidR="00BD1832" w:rsidRPr="00CA65A8" w:rsidRDefault="00BD1832" w:rsidP="00BD18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79,707</w:t>
            </w:r>
          </w:p>
        </w:tc>
      </w:tr>
    </w:tbl>
    <w:p w14:paraId="749E271F" w14:textId="77777777" w:rsidR="00DC04CF" w:rsidRDefault="00DC04CF" w:rsidP="00780B97">
      <w:pPr>
        <w:pStyle w:val="Bo-C1Content"/>
      </w:pPr>
    </w:p>
    <w:p w14:paraId="724FD8DA" w14:textId="77777777" w:rsidR="000A322D" w:rsidRPr="000A322D" w:rsidRDefault="000A322D" w:rsidP="000A322D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7C3F287D" w14:textId="77777777" w:rsidR="000A322D" w:rsidRPr="000A322D" w:rsidRDefault="000A322D" w:rsidP="000A322D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p w14:paraId="1E014902" w14:textId="77777777" w:rsidR="00F25FB6" w:rsidRDefault="00F25FB6" w:rsidP="0048241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cs/>
        </w:rPr>
      </w:pPr>
    </w:p>
    <w:p w14:paraId="325AA679" w14:textId="77777777" w:rsidR="005C345C" w:rsidRDefault="005C345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5AB13424" w14:textId="77777777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DC04CF">
        <w:t xml:space="preserve">31 </w:t>
      </w:r>
      <w:r w:rsidR="00DC04CF">
        <w:rPr>
          <w:rFonts w:hint="cs"/>
          <w:cs/>
        </w:rPr>
        <w:t xml:space="preserve">มีนาคม </w:t>
      </w:r>
      <w:r w:rsidR="00DC04CF">
        <w:t xml:space="preserve">2563 </w:t>
      </w:r>
      <w:r w:rsidR="00DC04CF">
        <w:rPr>
          <w:rFonts w:hint="cs"/>
          <w:cs/>
        </w:rPr>
        <w:t xml:space="preserve">และ </w:t>
      </w:r>
      <w:r w:rsidR="00DC04CF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DC04CF">
        <w:t xml:space="preserve">2562 </w:t>
      </w:r>
      <w:r>
        <w:rPr>
          <w:cs/>
        </w:rPr>
        <w:t>มีดังนี้</w:t>
      </w:r>
    </w:p>
    <w:p w14:paraId="5B2A2E28" w14:textId="77777777" w:rsidR="00DC04CF" w:rsidRPr="00364D9D" w:rsidRDefault="00DC04CF" w:rsidP="00BB3DBA">
      <w:pPr>
        <w:pStyle w:val="Bo-C1Content"/>
        <w:ind w:hanging="7"/>
        <w:rPr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C04CF" w:rsidRPr="00744476" w14:paraId="75EE7A6B" w14:textId="77777777" w:rsidTr="00B37E56">
        <w:trPr>
          <w:tblHeader/>
        </w:trPr>
        <w:tc>
          <w:tcPr>
            <w:tcW w:w="3931" w:type="dxa"/>
          </w:tcPr>
          <w:p w14:paraId="7C398FA4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05" w:type="dxa"/>
            <w:gridSpan w:val="3"/>
          </w:tcPr>
          <w:p w14:paraId="474881FC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AF80AE" w14:textId="77777777" w:rsidR="00DC04CF" w:rsidRPr="00744476" w:rsidRDefault="00DC04CF" w:rsidP="00B37E5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EE86EC6" w14:textId="77777777" w:rsidR="00DC04CF" w:rsidRPr="00744476" w:rsidRDefault="00DC04CF" w:rsidP="00B37E5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CF" w:rsidRPr="00744476" w14:paraId="7140985C" w14:textId="77777777" w:rsidTr="00B37E56">
        <w:trPr>
          <w:tblHeader/>
        </w:trPr>
        <w:tc>
          <w:tcPr>
            <w:tcW w:w="3931" w:type="dxa"/>
          </w:tcPr>
          <w:p w14:paraId="58DB4891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7BB984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888EACB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A4790A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C441E2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3205F5A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BF7013F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F7A9FA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04CF" w:rsidRPr="00744476" w14:paraId="2BBD450C" w14:textId="77777777" w:rsidTr="00B37E56">
        <w:trPr>
          <w:tblHeader/>
        </w:trPr>
        <w:tc>
          <w:tcPr>
            <w:tcW w:w="3931" w:type="dxa"/>
          </w:tcPr>
          <w:p w14:paraId="5621F8A2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4C3863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371C307E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7D156F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CAC1DFE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2074482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2BDC01A6" w14:textId="77777777" w:rsidR="00DC04CF" w:rsidRPr="00744476" w:rsidRDefault="00DC04CF" w:rsidP="00DC04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380FA7" w14:textId="77777777" w:rsidR="00DC04CF" w:rsidRPr="00744476" w:rsidRDefault="00DC04CF" w:rsidP="00DC04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DC04CF" w:rsidRPr="00744476" w14:paraId="09BAF602" w14:textId="77777777" w:rsidTr="00B37E56">
        <w:trPr>
          <w:tblHeader/>
        </w:trPr>
        <w:tc>
          <w:tcPr>
            <w:tcW w:w="3931" w:type="dxa"/>
          </w:tcPr>
          <w:p w14:paraId="170EACDC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90A430C" w14:textId="77777777" w:rsidR="00DC04CF" w:rsidRPr="00744476" w:rsidRDefault="00DC04CF" w:rsidP="00DC04C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04CF" w:rsidRPr="00744476" w14:paraId="2B67684F" w14:textId="77777777" w:rsidTr="00B37E56">
        <w:tc>
          <w:tcPr>
            <w:tcW w:w="3931" w:type="dxa"/>
          </w:tcPr>
          <w:p w14:paraId="647C6B9D" w14:textId="77777777" w:rsidR="00DC04CF" w:rsidRPr="00744476" w:rsidRDefault="00DC04CF" w:rsidP="00DC04C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4394B6B" w14:textId="77777777" w:rsidR="00DC04CF" w:rsidRPr="00744476" w:rsidRDefault="00DC04CF" w:rsidP="00DC04C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F221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6BC6E9" w14:textId="77777777" w:rsidR="00DC04CF" w:rsidRPr="00744476" w:rsidRDefault="00DC04CF" w:rsidP="00DC04C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ABA47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890346" w14:textId="77777777" w:rsidR="00DC04CF" w:rsidRPr="00744476" w:rsidRDefault="00DC04CF" w:rsidP="00DC04C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F40DC" w14:textId="77777777" w:rsidR="00DC04CF" w:rsidRPr="00744476" w:rsidRDefault="00DC04CF" w:rsidP="00DC04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782D1C" w14:textId="77777777" w:rsidR="00DC04CF" w:rsidRPr="00744476" w:rsidRDefault="00DC04CF" w:rsidP="00DC04C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ABA" w:rsidRPr="00744476" w14:paraId="38604B4D" w14:textId="77777777" w:rsidTr="007746ED">
        <w:tc>
          <w:tcPr>
            <w:tcW w:w="3931" w:type="dxa"/>
          </w:tcPr>
          <w:p w14:paraId="39197012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1FED466C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CB3559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E6FF62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6E02CBD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213C34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1,135,856</w:t>
            </w:r>
          </w:p>
        </w:tc>
        <w:tc>
          <w:tcPr>
            <w:tcW w:w="236" w:type="dxa"/>
          </w:tcPr>
          <w:p w14:paraId="230F862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59AA2B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1,002,883</w:t>
            </w:r>
          </w:p>
        </w:tc>
      </w:tr>
      <w:tr w:rsidR="00EC5ABA" w:rsidRPr="00744476" w14:paraId="483AFD8E" w14:textId="77777777" w:rsidTr="007746ED">
        <w:tc>
          <w:tcPr>
            <w:tcW w:w="3931" w:type="dxa"/>
            <w:vAlign w:val="bottom"/>
          </w:tcPr>
          <w:p w14:paraId="61358B22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27801A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A3CBD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A8E998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51611E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B9D92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164,815</w:t>
            </w:r>
          </w:p>
        </w:tc>
        <w:tc>
          <w:tcPr>
            <w:tcW w:w="236" w:type="dxa"/>
          </w:tcPr>
          <w:p w14:paraId="26CBD4C1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ADBD10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196,727</w:t>
            </w:r>
          </w:p>
        </w:tc>
      </w:tr>
      <w:tr w:rsidR="00EC5ABA" w:rsidRPr="00744476" w14:paraId="3A448E3C" w14:textId="77777777" w:rsidTr="007746ED">
        <w:tc>
          <w:tcPr>
            <w:tcW w:w="3931" w:type="dxa"/>
            <w:vAlign w:val="bottom"/>
          </w:tcPr>
          <w:p w14:paraId="1A1E1C69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1034AA3C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737B37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4AC865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F6953E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C86176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332,119</w:t>
            </w:r>
          </w:p>
        </w:tc>
        <w:tc>
          <w:tcPr>
            <w:tcW w:w="236" w:type="dxa"/>
          </w:tcPr>
          <w:p w14:paraId="4B4FC21C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D688A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309,302</w:t>
            </w:r>
          </w:p>
        </w:tc>
      </w:tr>
      <w:tr w:rsidR="00EC5ABA" w:rsidRPr="00744476" w14:paraId="47BE20B6" w14:textId="77777777" w:rsidTr="007746ED">
        <w:tc>
          <w:tcPr>
            <w:tcW w:w="3931" w:type="dxa"/>
            <w:vAlign w:val="bottom"/>
          </w:tcPr>
          <w:p w14:paraId="73117666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7FF828C1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405E22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683F74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8571DC8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11E56ED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1,668,842</w:t>
            </w:r>
          </w:p>
        </w:tc>
        <w:tc>
          <w:tcPr>
            <w:tcW w:w="236" w:type="dxa"/>
          </w:tcPr>
          <w:p w14:paraId="23F990B3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830EB4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1,675,989</w:t>
            </w:r>
          </w:p>
        </w:tc>
      </w:tr>
      <w:tr w:rsidR="00EC5ABA" w:rsidRPr="00744476" w14:paraId="45D16DA4" w14:textId="77777777" w:rsidTr="007746ED">
        <w:tc>
          <w:tcPr>
            <w:tcW w:w="3931" w:type="dxa"/>
            <w:vAlign w:val="bottom"/>
          </w:tcPr>
          <w:p w14:paraId="63F9C8DF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09BFC4A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2A5E3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6DAB85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159C13E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573CA5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27,931</w:t>
            </w:r>
          </w:p>
        </w:tc>
        <w:tc>
          <w:tcPr>
            <w:tcW w:w="236" w:type="dxa"/>
          </w:tcPr>
          <w:p w14:paraId="4CBE469B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A778C8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27,335</w:t>
            </w:r>
          </w:p>
        </w:tc>
      </w:tr>
      <w:tr w:rsidR="00EC5ABA" w:rsidRPr="00744476" w14:paraId="385F48A8" w14:textId="77777777" w:rsidTr="007746ED">
        <w:tc>
          <w:tcPr>
            <w:tcW w:w="3931" w:type="dxa"/>
            <w:vAlign w:val="bottom"/>
          </w:tcPr>
          <w:p w14:paraId="0E681661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4A2F4CFF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3A9B09A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FE8AEE0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89CAA6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D30252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  <w:tc>
          <w:tcPr>
            <w:tcW w:w="236" w:type="dxa"/>
          </w:tcPr>
          <w:p w14:paraId="1B0D799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FE99CD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</w:tr>
      <w:tr w:rsidR="00EC5ABA" w:rsidRPr="00744476" w14:paraId="4DD4B934" w14:textId="77777777" w:rsidTr="007746ED">
        <w:tc>
          <w:tcPr>
            <w:tcW w:w="3931" w:type="dxa"/>
          </w:tcPr>
          <w:p w14:paraId="3A73202F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6DA68C07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56EA65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6AF64B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77474E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AF74DB0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4C6BFDF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FA4923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EC5ABA" w:rsidRPr="00744476" w14:paraId="2013AE9F" w14:textId="77777777" w:rsidTr="007746ED">
        <w:tc>
          <w:tcPr>
            <w:tcW w:w="3931" w:type="dxa"/>
          </w:tcPr>
          <w:p w14:paraId="74D1D289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086B906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74DA58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CE94088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5D5DB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7E16483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9DB6B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C36C03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ABA" w:rsidRPr="00744476" w14:paraId="71AE5285" w14:textId="77777777" w:rsidTr="003D4D4A">
        <w:tc>
          <w:tcPr>
            <w:tcW w:w="3931" w:type="dxa"/>
            <w:vAlign w:val="bottom"/>
          </w:tcPr>
          <w:p w14:paraId="2E1EC33C" w14:textId="77777777" w:rsidR="00EC5ABA" w:rsidRPr="00744476" w:rsidRDefault="00EC5ABA" w:rsidP="00EC5AB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D34947C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5314206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BEA617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5F685E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D7B44E2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0E6FC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267A0" w14:textId="77777777" w:rsidR="00EC5ABA" w:rsidRPr="00744476" w:rsidRDefault="00EC5ABA" w:rsidP="00EC5AB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ABA" w:rsidRPr="00744476" w14:paraId="7D666619" w14:textId="77777777" w:rsidTr="003D4D4A">
        <w:tc>
          <w:tcPr>
            <w:tcW w:w="3931" w:type="dxa"/>
          </w:tcPr>
          <w:p w14:paraId="47A099A6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77334D58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D4D4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62B133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8D14B3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685FEA32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A871D5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5323C0E9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AC7DE4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C5ABA" w:rsidRPr="00744476" w14:paraId="69306A14" w14:textId="77777777" w:rsidTr="003D4D4A">
        <w:tc>
          <w:tcPr>
            <w:tcW w:w="3931" w:type="dxa"/>
          </w:tcPr>
          <w:p w14:paraId="5C67B7DA" w14:textId="77777777" w:rsidR="00EC5ABA" w:rsidRPr="00744476" w:rsidRDefault="00EC5ABA" w:rsidP="00EC5A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12052042" w14:textId="77777777" w:rsidR="00EC5ABA" w:rsidRPr="00744476" w:rsidRDefault="0036414F" w:rsidP="0036414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B3335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C515EE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36" w:type="dxa"/>
          </w:tcPr>
          <w:p w14:paraId="15E6FAF8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936B5B6" w14:textId="77777777" w:rsidR="00EC5ABA" w:rsidRPr="00744476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E5FB1C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DF1B8A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</w:tr>
      <w:tr w:rsidR="00EC5ABA" w:rsidRPr="00744476" w14:paraId="549819D8" w14:textId="77777777" w:rsidTr="003D4D4A">
        <w:tc>
          <w:tcPr>
            <w:tcW w:w="3931" w:type="dxa"/>
          </w:tcPr>
          <w:p w14:paraId="01625F4E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5EEE53D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DD2DF4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38B1F2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0F759E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6200D08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0D58D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2D86C6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ABA" w:rsidRPr="00744476" w14:paraId="4E513760" w14:textId="77777777" w:rsidTr="003D4D4A">
        <w:tc>
          <w:tcPr>
            <w:tcW w:w="3931" w:type="dxa"/>
          </w:tcPr>
          <w:p w14:paraId="6A244AFC" w14:textId="77777777" w:rsidR="00EC5ABA" w:rsidRPr="00744476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D8562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57D2C04A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27BFDB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4EF820C1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0D710B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EB6802C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5FF544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C5ABA" w:rsidRPr="00744476" w14:paraId="4CB76E75" w14:textId="77777777" w:rsidTr="003D4D4A">
        <w:tc>
          <w:tcPr>
            <w:tcW w:w="3931" w:type="dxa"/>
          </w:tcPr>
          <w:p w14:paraId="1CC63984" w14:textId="77777777" w:rsidR="00EC5ABA" w:rsidRPr="00744476" w:rsidRDefault="00EC5ABA" w:rsidP="00EC5A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7B99360C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3FBB53EF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8FCF1E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78097CD3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069D12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5BC47D1A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C0025D0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ABA" w:rsidRPr="00744476" w14:paraId="0BAAA294" w14:textId="77777777" w:rsidTr="003D4D4A">
        <w:tc>
          <w:tcPr>
            <w:tcW w:w="3931" w:type="dxa"/>
          </w:tcPr>
          <w:p w14:paraId="34156CCD" w14:textId="77777777" w:rsidR="00EC5ABA" w:rsidRPr="00744476" w:rsidRDefault="00EC5ABA" w:rsidP="00EC5A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34FBB656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378ECE1F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863CAC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4D28247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ADCB7EE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0891301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AAFCA3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5ABA" w:rsidRPr="00744476" w14:paraId="276FEAEC" w14:textId="77777777" w:rsidTr="003D4D4A">
        <w:tc>
          <w:tcPr>
            <w:tcW w:w="3931" w:type="dxa"/>
          </w:tcPr>
          <w:p w14:paraId="2C2BC56F" w14:textId="77777777" w:rsidR="00EC5ABA" w:rsidRPr="00744476" w:rsidRDefault="00EC5ABA" w:rsidP="00EC5A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2641F99C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1,649</w:t>
            </w:r>
          </w:p>
        </w:tc>
        <w:tc>
          <w:tcPr>
            <w:tcW w:w="236" w:type="dxa"/>
          </w:tcPr>
          <w:p w14:paraId="4C1197AF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F4EF63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236" w:type="dxa"/>
          </w:tcPr>
          <w:p w14:paraId="24908880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7D160AE" w14:textId="77777777" w:rsidR="00EC5ABA" w:rsidRPr="00744476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76C64F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A28908" w14:textId="77777777" w:rsidR="00EC5ABA" w:rsidRPr="00744476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ABA" w:rsidRPr="00744476" w14:paraId="7CA3831B" w14:textId="77777777" w:rsidTr="003D4D4A">
        <w:tc>
          <w:tcPr>
            <w:tcW w:w="3931" w:type="dxa"/>
          </w:tcPr>
          <w:p w14:paraId="0B94329C" w14:textId="77777777" w:rsidR="00EC5ABA" w:rsidRPr="00744476" w:rsidRDefault="00EC5ABA" w:rsidP="00EC5ABA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F663A1A" w14:textId="77777777" w:rsidR="00EC5ABA" w:rsidRPr="00744476" w:rsidRDefault="0036414F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1FCFD076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7D109E" w14:textId="77777777" w:rsidR="00EC5ABA" w:rsidRPr="00744476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12F33765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A0E7CD" w14:textId="77777777" w:rsidR="00EC5ABA" w:rsidRPr="00744476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E9603E" w14:textId="77777777" w:rsidR="00EC5ABA" w:rsidRPr="00744476" w:rsidRDefault="00EC5ABA" w:rsidP="00EC5A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1DE9EA" w14:textId="77777777" w:rsidR="00EC5ABA" w:rsidRPr="00744476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EC5ABA" w:rsidRPr="001F7848" w14:paraId="3981A0D0" w14:textId="77777777" w:rsidTr="003D4D4A">
        <w:trPr>
          <w:trHeight w:val="70"/>
        </w:trPr>
        <w:tc>
          <w:tcPr>
            <w:tcW w:w="3931" w:type="dxa"/>
            <w:vAlign w:val="bottom"/>
          </w:tcPr>
          <w:p w14:paraId="27E99F7E" w14:textId="77777777" w:rsidR="00EC5ABA" w:rsidRPr="001F7848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9861D7" w14:textId="77777777" w:rsidR="00EC5ABA" w:rsidRPr="001F7848" w:rsidRDefault="001675B1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8EE505F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98E0922" w14:textId="77777777" w:rsidR="00EC5ABA" w:rsidRPr="001F7848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29010ECE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8A1CA2E" w14:textId="77777777" w:rsidR="00EC5ABA" w:rsidRPr="001F7848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3,333,434</w:t>
            </w:r>
          </w:p>
        </w:tc>
        <w:tc>
          <w:tcPr>
            <w:tcW w:w="236" w:type="dxa"/>
          </w:tcPr>
          <w:p w14:paraId="61D61C47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E07BA43" w14:textId="77777777" w:rsidR="00EC5ABA" w:rsidRPr="001F7848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3,217,177</w:t>
            </w:r>
          </w:p>
        </w:tc>
      </w:tr>
      <w:tr w:rsidR="00EC5ABA" w:rsidRPr="001F7848" w14:paraId="4883D3A5" w14:textId="77777777" w:rsidTr="003D4D4A">
        <w:trPr>
          <w:trHeight w:val="70"/>
        </w:trPr>
        <w:tc>
          <w:tcPr>
            <w:tcW w:w="3931" w:type="dxa"/>
            <w:vAlign w:val="bottom"/>
          </w:tcPr>
          <w:p w14:paraId="3D032ACC" w14:textId="77777777" w:rsidR="00EC5ABA" w:rsidRPr="009357E7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357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3D8DA8C7" w14:textId="77777777" w:rsidR="00EC5ABA" w:rsidRPr="001F7848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0BDDF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1D0FD37" w14:textId="77777777" w:rsidR="00EC5ABA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EDB5C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18820AA0" w14:textId="77777777" w:rsidR="00EC5ABA" w:rsidRPr="001F7848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E6A6D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2A5AA52" w14:textId="77777777" w:rsidR="00EC5ABA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ABA" w:rsidRPr="001F7848" w14:paraId="26BEC415" w14:textId="77777777" w:rsidTr="003D4D4A">
        <w:trPr>
          <w:trHeight w:val="70"/>
        </w:trPr>
        <w:tc>
          <w:tcPr>
            <w:tcW w:w="3931" w:type="dxa"/>
            <w:vAlign w:val="bottom"/>
          </w:tcPr>
          <w:p w14:paraId="045B4234" w14:textId="289D3EF0" w:rsidR="00EC5ABA" w:rsidRPr="009357E7" w:rsidRDefault="00EC5ABA" w:rsidP="00EC5ABA">
            <w:pPr>
              <w:spacing w:line="240" w:lineRule="auto"/>
              <w:ind w:left="52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357E7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F2A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="00AF2ABD" w:rsidRPr="00AF2A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ค่า</w:t>
            </w:r>
            <w:r w:rsidRPr="00AF2ABD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เผื่อหนี้</w:t>
            </w:r>
            <w:r w:rsidRPr="00AF2ABD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สงสัยจะสูญ</w:t>
            </w:r>
            <w:r>
              <w:rPr>
                <w:rFonts w:asciiTheme="majorBidi" w:hAnsi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076F87" w14:textId="77777777" w:rsidR="00EC5ABA" w:rsidRPr="009357E7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4E4F16" w14:textId="77777777" w:rsidR="00EC5ABA" w:rsidRPr="009357E7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B3CA594" w14:textId="77777777" w:rsidR="00EC5ABA" w:rsidRPr="00247690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0A90D82" w14:textId="77777777" w:rsidR="00EC5ABA" w:rsidRPr="009357E7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0781FE7" w14:textId="77777777" w:rsidR="00EC5ABA" w:rsidRPr="009357E7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6C9525" w14:textId="77777777" w:rsidR="00EC5ABA" w:rsidRPr="009357E7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FA27712" w14:textId="77777777" w:rsidR="00EC5ABA" w:rsidRPr="009357E7" w:rsidRDefault="00EC5ABA" w:rsidP="00EC5A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ABA" w:rsidRPr="001F7848" w14:paraId="406CB60F" w14:textId="77777777" w:rsidTr="003D4D4A">
        <w:trPr>
          <w:trHeight w:val="70"/>
        </w:trPr>
        <w:tc>
          <w:tcPr>
            <w:tcW w:w="3931" w:type="dxa"/>
            <w:vAlign w:val="bottom"/>
          </w:tcPr>
          <w:p w14:paraId="7F752B99" w14:textId="77777777" w:rsidR="00EC5ABA" w:rsidRPr="001F7848" w:rsidRDefault="00EC5ABA" w:rsidP="00EC5AB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81D8" w14:textId="77777777" w:rsidR="00EC5ABA" w:rsidRPr="001F7848" w:rsidRDefault="001675B1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3801FA5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AF787" w14:textId="77777777" w:rsidR="00EC5ABA" w:rsidRDefault="00EC5ABA" w:rsidP="00EC5ABA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7806AFCF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39A20" w14:textId="77777777" w:rsidR="00EC5ABA" w:rsidRPr="001F7848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3,333,434</w:t>
            </w:r>
          </w:p>
        </w:tc>
        <w:tc>
          <w:tcPr>
            <w:tcW w:w="236" w:type="dxa"/>
          </w:tcPr>
          <w:p w14:paraId="408C9644" w14:textId="77777777" w:rsidR="00EC5ABA" w:rsidRPr="001F7848" w:rsidRDefault="00EC5ABA" w:rsidP="00EC5AB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C6D83F8" w14:textId="77777777" w:rsidR="00EC5ABA" w:rsidRDefault="00EC5ABA" w:rsidP="00EC5AB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3,217,177</w:t>
            </w:r>
          </w:p>
        </w:tc>
      </w:tr>
    </w:tbl>
    <w:p w14:paraId="259125C2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p w14:paraId="4C6241D1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3D753D" w:rsidRPr="00744476" w14:paraId="60F4BE1C" w14:textId="77777777" w:rsidTr="009F0237">
        <w:tc>
          <w:tcPr>
            <w:tcW w:w="3931" w:type="dxa"/>
          </w:tcPr>
          <w:p w14:paraId="7083CD8F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0B71D09A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5C5BEB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14:paraId="7A3F1425" w14:textId="77777777" w:rsidR="003D753D" w:rsidRPr="005E6955" w:rsidRDefault="003D753D" w:rsidP="009F02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753D" w:rsidRPr="00744476" w14:paraId="1A88FF13" w14:textId="77777777" w:rsidTr="009F0237">
        <w:tc>
          <w:tcPr>
            <w:tcW w:w="3931" w:type="dxa"/>
          </w:tcPr>
          <w:p w14:paraId="282E1CF4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C197BE2" w14:textId="77777777" w:rsidR="003D753D" w:rsidRPr="00DC04CF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8B24C44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24AB42" w14:textId="77777777" w:rsidR="003D753D" w:rsidRPr="00D87537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8CB0C0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098FE33" w14:textId="77777777" w:rsidR="003D753D" w:rsidRPr="00DC04CF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5CB0F5" w14:textId="77777777" w:rsidR="003D753D" w:rsidRPr="00D87537" w:rsidRDefault="003D753D" w:rsidP="009F02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D9D52" w14:textId="77777777" w:rsidR="003D753D" w:rsidRPr="00D87537" w:rsidRDefault="003D753D" w:rsidP="009F0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753D" w:rsidRPr="00744476" w14:paraId="052D6777" w14:textId="77777777" w:rsidTr="009F0237">
        <w:tc>
          <w:tcPr>
            <w:tcW w:w="3931" w:type="dxa"/>
          </w:tcPr>
          <w:p w14:paraId="14AE3CCB" w14:textId="77777777" w:rsidR="003D753D" w:rsidRPr="00744476" w:rsidRDefault="003D753D" w:rsidP="009F02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14:paraId="7B5EF6C2" w14:textId="77777777" w:rsidR="003D753D" w:rsidRPr="00744476" w:rsidRDefault="003D753D" w:rsidP="009F023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53D" w:rsidRPr="00744476" w14:paraId="596D265D" w14:textId="77777777" w:rsidTr="009F0237">
        <w:tc>
          <w:tcPr>
            <w:tcW w:w="3931" w:type="dxa"/>
          </w:tcPr>
          <w:p w14:paraId="39E704CA" w14:textId="7777777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1134" w:type="dxa"/>
            <w:shd w:val="clear" w:color="auto" w:fill="auto"/>
          </w:tcPr>
          <w:p w14:paraId="6EAF9AF0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7D60E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3BD471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C879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848022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45857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2DF71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53D" w:rsidRPr="00744476" w14:paraId="2551D829" w14:textId="77777777" w:rsidTr="009F0237">
        <w:tc>
          <w:tcPr>
            <w:tcW w:w="3931" w:type="dxa"/>
          </w:tcPr>
          <w:p w14:paraId="4B65A509" w14:textId="77777777" w:rsidR="003D753D" w:rsidRPr="00744476" w:rsidRDefault="003D753D" w:rsidP="009F0237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D813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: หนี้สูญและหนี้สงสัยจะสูญ)</w:t>
            </w:r>
            <w:r w:rsidRPr="001F4AF4">
              <w:rPr>
                <w:rFonts w:asciiTheme="majorBidi" w:hAnsiTheme="majorBidi"/>
                <w:sz w:val="30"/>
                <w:szCs w:val="30"/>
                <w:cs/>
              </w:rPr>
              <w:t xml:space="preserve"> สำหรับ</w:t>
            </w:r>
          </w:p>
        </w:tc>
        <w:tc>
          <w:tcPr>
            <w:tcW w:w="1134" w:type="dxa"/>
            <w:shd w:val="clear" w:color="auto" w:fill="auto"/>
          </w:tcPr>
          <w:p w14:paraId="15792FA7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5C3ED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4DA4604" w14:textId="77777777" w:rsidR="003D753D" w:rsidRPr="00744476" w:rsidRDefault="003D753D" w:rsidP="009F023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D0F5F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039C89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8F255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959A6B" w14:textId="77777777" w:rsidR="003D753D" w:rsidRPr="00744476" w:rsidRDefault="003D753D" w:rsidP="009F023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53D" w:rsidRPr="00744476" w14:paraId="27D3B6A7" w14:textId="77777777" w:rsidTr="009F0237">
        <w:tc>
          <w:tcPr>
            <w:tcW w:w="3931" w:type="dxa"/>
          </w:tcPr>
          <w:p w14:paraId="4FDE55D7" w14:textId="77777777" w:rsidR="003D753D" w:rsidRDefault="003D753D" w:rsidP="009F0237">
            <w:pPr>
              <w:tabs>
                <w:tab w:val="left" w:pos="720"/>
              </w:tabs>
              <w:spacing w:line="240" w:lineRule="auto"/>
              <w:ind w:left="15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31</w:t>
            </w:r>
            <w:r w:rsidRPr="00D813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F8FF4BF" w14:textId="77777777" w:rsidR="003D753D" w:rsidRPr="00744476" w:rsidRDefault="003D753D" w:rsidP="009F02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ACFC7B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5EE442" w14:textId="77777777" w:rsidR="003D753D" w:rsidRPr="00271F1B" w:rsidRDefault="003D753D" w:rsidP="009F02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678F44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75F014FE" w14:textId="77777777" w:rsidR="003D753D" w:rsidRPr="00744476" w:rsidRDefault="003D753D" w:rsidP="009F02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6246B1" w14:textId="77777777" w:rsidR="003D753D" w:rsidRPr="00744476" w:rsidRDefault="003D753D" w:rsidP="009F023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33EB5DD" w14:textId="77777777" w:rsidR="003D753D" w:rsidRPr="00744476" w:rsidRDefault="003D753D" w:rsidP="009F02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012F692" w14:textId="77777777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810"/>
        <w:gridCol w:w="990"/>
        <w:gridCol w:w="270"/>
        <w:gridCol w:w="900"/>
        <w:gridCol w:w="236"/>
        <w:gridCol w:w="934"/>
        <w:gridCol w:w="270"/>
        <w:gridCol w:w="990"/>
      </w:tblGrid>
      <w:tr w:rsidR="00CE2164" w:rsidRPr="00F472FE" w14:paraId="58F1400D" w14:textId="77777777" w:rsidTr="00983C12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7289E09B" w14:textId="77777777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 w:type="page"/>
            </w:r>
            <w:r w:rsidRPr="00F472F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</w:t>
            </w:r>
            <w:r w:rsidR="006F39B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="002476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1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983C12">
        <w:trPr>
          <w:trHeight w:val="240"/>
        </w:trPr>
        <w:tc>
          <w:tcPr>
            <w:tcW w:w="288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640271" w:rsidRPr="00F472FE" w14:paraId="14629F0C" w14:textId="77777777" w:rsidTr="00983C12">
        <w:trPr>
          <w:trHeight w:val="240"/>
        </w:trPr>
        <w:tc>
          <w:tcPr>
            <w:tcW w:w="2880" w:type="dxa"/>
            <w:tcBorders>
              <w:top w:val="nil"/>
            </w:tcBorders>
          </w:tcPr>
          <w:p w14:paraId="280C5A35" w14:textId="77777777" w:rsidR="00640271" w:rsidRPr="00F472FE" w:rsidRDefault="00640271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77777777" w:rsidR="00640271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</w:tcBorders>
          </w:tcPr>
          <w:p w14:paraId="38811178" w14:textId="77777777" w:rsidR="00640271" w:rsidRPr="00640271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87F159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640271" w:rsidRPr="00F472FE" w:rsidRDefault="00640271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8519F5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640271" w:rsidRPr="00F472FE" w:rsidRDefault="00640271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8792430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640271" w:rsidRPr="00F472FE" w:rsidRDefault="00640271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4551DF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084BB9" w:rsidRPr="00F472FE" w14:paraId="1F6C49F7" w14:textId="77777777" w:rsidTr="00983C12">
        <w:trPr>
          <w:trHeight w:val="240"/>
        </w:trPr>
        <w:tc>
          <w:tcPr>
            <w:tcW w:w="2880" w:type="dxa"/>
            <w:tcBorders>
              <w:top w:val="nil"/>
            </w:tcBorders>
          </w:tcPr>
          <w:p w14:paraId="267C4A5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93C507C" w14:textId="77777777" w:rsidR="00084BB9" w:rsidRPr="00F472FE" w:rsidRDefault="00084BB9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6402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</w:tcBorders>
          </w:tcPr>
          <w:p w14:paraId="69E861F6" w14:textId="77777777" w:rsidR="00084BB9" w:rsidRPr="00F472FE" w:rsidRDefault="00084BB9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4027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3030E0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E11FC4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DE6FF03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A0871D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</w:tr>
      <w:tr w:rsidR="00F472FE" w:rsidRPr="00F472FE" w14:paraId="7E758E63" w14:textId="77777777" w:rsidTr="00983C12">
        <w:trPr>
          <w:trHeight w:val="240"/>
        </w:trPr>
        <w:tc>
          <w:tcPr>
            <w:tcW w:w="2880" w:type="dxa"/>
          </w:tcPr>
          <w:p w14:paraId="185E5ED3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7768932D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0" w:type="dxa"/>
            <w:gridSpan w:val="7"/>
            <w:tcBorders>
              <w:top w:val="nil"/>
              <w:bottom w:val="nil"/>
            </w:tcBorders>
          </w:tcPr>
          <w:p w14:paraId="01E30CFA" w14:textId="77777777" w:rsidR="00F472FE" w:rsidRPr="00F472FE" w:rsidRDefault="00F472FE" w:rsidP="00F472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472FE" w:rsidRPr="00F472FE" w14:paraId="3A2A56D3" w14:textId="77777777" w:rsidTr="00983C12">
        <w:trPr>
          <w:trHeight w:val="247"/>
        </w:trPr>
        <w:tc>
          <w:tcPr>
            <w:tcW w:w="2880" w:type="dxa"/>
            <w:tcBorders>
              <w:top w:val="nil"/>
            </w:tcBorders>
          </w:tcPr>
          <w:p w14:paraId="7EE45550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7AF693A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F64A8CB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776434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F472FE" w:rsidRPr="00F472FE" w:rsidRDefault="00F472FE" w:rsidP="00F472F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83EBEDE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EEF3753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57198" w:rsidRPr="00F472FE" w14:paraId="10323895" w14:textId="77777777" w:rsidTr="00983C12">
        <w:tc>
          <w:tcPr>
            <w:tcW w:w="2880" w:type="dxa"/>
          </w:tcPr>
          <w:p w14:paraId="0551B73F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4379FEB6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A2D5E17" w14:textId="77777777" w:rsidR="00857198" w:rsidRPr="00994219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245,796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F6740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7A90CB8" w14:textId="77777777" w:rsidR="00857198" w:rsidRPr="00857198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59BC19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1C8F9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7D3A5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DF3CF3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</w:tr>
      <w:tr w:rsidR="00857198" w:rsidRPr="00F472FE" w14:paraId="510F2D9D" w14:textId="77777777" w:rsidTr="00983C12">
        <w:tc>
          <w:tcPr>
            <w:tcW w:w="2880" w:type="dxa"/>
          </w:tcPr>
          <w:p w14:paraId="71B15ACE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57B893B8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F07E464" w14:textId="77777777" w:rsidR="00857198" w:rsidRPr="00994219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1B568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2931E5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BF33C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24DB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5BA26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49346C7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857198" w:rsidRPr="00F472FE" w14:paraId="21189E80" w14:textId="77777777" w:rsidTr="00983C12">
        <w:tc>
          <w:tcPr>
            <w:tcW w:w="2880" w:type="dxa"/>
          </w:tcPr>
          <w:p w14:paraId="4E55BA79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บริการ จำกัด</w:t>
            </w:r>
          </w:p>
        </w:tc>
        <w:tc>
          <w:tcPr>
            <w:tcW w:w="900" w:type="dxa"/>
          </w:tcPr>
          <w:p w14:paraId="49DF9703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21B12CE0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5135E99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20E986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0ABA0A1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3E3081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7B3E8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DAC76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E6E1B43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</w:t>
            </w:r>
          </w:p>
        </w:tc>
      </w:tr>
      <w:tr w:rsidR="00857198" w:rsidRPr="00F472FE" w14:paraId="5D41976E" w14:textId="77777777" w:rsidTr="00983C12">
        <w:tc>
          <w:tcPr>
            <w:tcW w:w="2880" w:type="dxa"/>
          </w:tcPr>
          <w:p w14:paraId="48856114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1048338A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CEDE769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D37C6B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58BD1D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5BA367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88428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2AEED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CD7D02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</w:tr>
      <w:tr w:rsidR="00857198" w:rsidRPr="00F472FE" w14:paraId="7B978F5B" w14:textId="77777777" w:rsidTr="00983C12">
        <w:tc>
          <w:tcPr>
            <w:tcW w:w="2880" w:type="dxa"/>
          </w:tcPr>
          <w:p w14:paraId="385B51C5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225CC13E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6E36B9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3630D3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CB6B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9B7ADA0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8CA061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E382D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8DF25C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57198" w:rsidRPr="00F472FE" w14:paraId="60FC00C2" w14:textId="77777777" w:rsidTr="00983C12">
        <w:tc>
          <w:tcPr>
            <w:tcW w:w="2880" w:type="dxa"/>
          </w:tcPr>
          <w:p w14:paraId="00639165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06CD8292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1516DB55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8E907E4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06D04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2C2F09B" w14:textId="77777777" w:rsidR="00857198" w:rsidRPr="00857198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954AB5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FBC33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3BE13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85FDF09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138,819</w:t>
            </w:r>
          </w:p>
        </w:tc>
      </w:tr>
      <w:tr w:rsidR="00857198" w:rsidRPr="00F472FE" w14:paraId="26FBDF90" w14:textId="77777777" w:rsidTr="00983C12">
        <w:tc>
          <w:tcPr>
            <w:tcW w:w="2880" w:type="dxa"/>
          </w:tcPr>
          <w:p w14:paraId="3EB5FDED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3519C8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2AC0D5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878B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B40BA03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2CC8BF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CDC42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C2A89F9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57198" w:rsidRPr="00F472FE" w14:paraId="0D198414" w14:textId="77777777" w:rsidTr="00983C12">
        <w:tc>
          <w:tcPr>
            <w:tcW w:w="2880" w:type="dxa"/>
          </w:tcPr>
          <w:p w14:paraId="27BC6371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left="210" w:right="-108" w:firstLine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810" w:type="dxa"/>
          </w:tcPr>
          <w:p w14:paraId="03167D82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0D99443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197784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A0AAB61" w14:textId="77777777" w:rsidR="00857198" w:rsidRPr="00857198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5D6EB6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FC5E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A85D8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8D699D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10,100</w:t>
            </w:r>
          </w:p>
        </w:tc>
      </w:tr>
      <w:tr w:rsidR="00857198" w:rsidRPr="00F472FE" w14:paraId="51B72D1C" w14:textId="77777777" w:rsidTr="00983C12">
        <w:tc>
          <w:tcPr>
            <w:tcW w:w="2880" w:type="dxa"/>
          </w:tcPr>
          <w:p w14:paraId="26ECB727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0BC541D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3F389B8" w14:textId="77777777" w:rsidR="00857198" w:rsidRPr="00994219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497,261</w:t>
            </w:r>
          </w:p>
        </w:tc>
        <w:tc>
          <w:tcPr>
            <w:tcW w:w="270" w:type="dxa"/>
          </w:tcPr>
          <w:p w14:paraId="50F71FA0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385176A" w14:textId="77777777" w:rsidR="00857198" w:rsidRPr="00F472FE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48,900</w:t>
            </w:r>
          </w:p>
        </w:tc>
        <w:tc>
          <w:tcPr>
            <w:tcW w:w="236" w:type="dxa"/>
          </w:tcPr>
          <w:p w14:paraId="13E012A1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71687A4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65E7B90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546,161</w:t>
            </w:r>
          </w:p>
        </w:tc>
      </w:tr>
      <w:tr w:rsidR="00857198" w:rsidRPr="00F472FE" w14:paraId="038AE017" w14:textId="77777777" w:rsidTr="00983C12">
        <w:trPr>
          <w:trHeight w:val="80"/>
        </w:trPr>
        <w:tc>
          <w:tcPr>
            <w:tcW w:w="2880" w:type="dxa"/>
          </w:tcPr>
          <w:p w14:paraId="7B4A774A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2B00B4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7C6BDF3" w14:textId="77777777" w:rsidR="00857198" w:rsidRPr="00994219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1,910</w:t>
            </w:r>
          </w:p>
        </w:tc>
        <w:tc>
          <w:tcPr>
            <w:tcW w:w="270" w:type="dxa"/>
            <w:tcBorders>
              <w:bottom w:val="nil"/>
            </w:tcBorders>
          </w:tcPr>
          <w:p w14:paraId="4E71F4D5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4CA7C41" w14:textId="77777777" w:rsidR="00857198" w:rsidRPr="00F472FE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5,780</w:t>
            </w:r>
          </w:p>
        </w:tc>
        <w:tc>
          <w:tcPr>
            <w:tcW w:w="236" w:type="dxa"/>
            <w:tcBorders>
              <w:bottom w:val="nil"/>
            </w:tcBorders>
          </w:tcPr>
          <w:p w14:paraId="670D7A2A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77777777" w:rsidR="00857198" w:rsidRPr="00F472FE" w:rsidRDefault="00857198" w:rsidP="0085719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(5,640)</w:t>
            </w:r>
          </w:p>
        </w:tc>
        <w:tc>
          <w:tcPr>
            <w:tcW w:w="270" w:type="dxa"/>
            <w:tcBorders>
              <w:bottom w:val="nil"/>
            </w:tcBorders>
          </w:tcPr>
          <w:p w14:paraId="2F349D33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07F6D25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2,050</w:t>
            </w:r>
          </w:p>
        </w:tc>
      </w:tr>
      <w:tr w:rsidR="00857198" w:rsidRPr="00F472FE" w14:paraId="62E37254" w14:textId="77777777" w:rsidTr="00983C12">
        <w:tc>
          <w:tcPr>
            <w:tcW w:w="2880" w:type="dxa"/>
          </w:tcPr>
          <w:p w14:paraId="01C375F3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2C2314B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EE9ECC7" w14:textId="77777777" w:rsidR="00857198" w:rsidRPr="00E13518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135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499,171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D62A9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B2EDB76" w14:textId="77777777" w:rsidR="00857198" w:rsidRPr="00F472FE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54,680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A6378C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77777777" w:rsidR="00857198" w:rsidRPr="00F472FE" w:rsidRDefault="00857198" w:rsidP="0085719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(5,640)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E9697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6D4202F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548,211</w:t>
            </w:r>
          </w:p>
        </w:tc>
      </w:tr>
      <w:tr w:rsidR="00857198" w:rsidRPr="00F472FE" w14:paraId="4FB9C5CB" w14:textId="77777777" w:rsidTr="00983C12">
        <w:tc>
          <w:tcPr>
            <w:tcW w:w="2880" w:type="dxa"/>
            <w:tcBorders>
              <w:bottom w:val="nil"/>
            </w:tcBorders>
          </w:tcPr>
          <w:p w14:paraId="4AA5F6C1" w14:textId="77777777" w:rsidR="00857198" w:rsidRPr="00DA64FF" w:rsidRDefault="00857198" w:rsidP="0085719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  <w:r w:rsidRPr="00DA6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BF815B7" w14:textId="77777777" w:rsidR="00857198" w:rsidRPr="00DA64FF" w:rsidRDefault="00857198" w:rsidP="0085719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Pr="00DA64F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900" w:type="dxa"/>
            <w:tcBorders>
              <w:bottom w:val="nil"/>
            </w:tcBorders>
          </w:tcPr>
          <w:p w14:paraId="5765F1E2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FD5439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D9508D8" w14:textId="77777777" w:rsidR="00857198" w:rsidRPr="00857198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80FCF0" w14:textId="77777777" w:rsidR="00857198" w:rsidRPr="00F472FE" w:rsidRDefault="00857198" w:rsidP="00857198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4748569" w14:textId="77777777" w:rsidR="00857198" w:rsidRPr="00857198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2F01A8" w14:textId="77777777" w:rsidR="00857198" w:rsidRPr="00F472FE" w:rsidRDefault="00857198" w:rsidP="00857198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5F752D" w14:textId="77777777" w:rsidR="00857198" w:rsidRPr="00857198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1F35D0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C6026B5" w14:textId="77777777" w:rsidR="00857198" w:rsidRPr="00857198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571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57198" w:rsidRPr="00F472FE" w14:paraId="5595D4B4" w14:textId="77777777" w:rsidTr="00983C12">
        <w:tc>
          <w:tcPr>
            <w:tcW w:w="2880" w:type="dxa"/>
            <w:tcBorders>
              <w:bottom w:val="nil"/>
            </w:tcBorders>
          </w:tcPr>
          <w:p w14:paraId="24E5E6FF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BDD5CB3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A38EF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499,171</w:t>
            </w:r>
          </w:p>
        </w:tc>
        <w:tc>
          <w:tcPr>
            <w:tcW w:w="270" w:type="dxa"/>
            <w:tcBorders>
              <w:bottom w:val="nil"/>
            </w:tcBorders>
          </w:tcPr>
          <w:p w14:paraId="12A716F9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290262" w14:textId="77777777" w:rsidR="00857198" w:rsidRPr="00F472FE" w:rsidRDefault="00857198" w:rsidP="00857198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54,680</w:t>
            </w:r>
          </w:p>
        </w:tc>
        <w:tc>
          <w:tcPr>
            <w:tcW w:w="236" w:type="dxa"/>
            <w:tcBorders>
              <w:bottom w:val="nil"/>
            </w:tcBorders>
          </w:tcPr>
          <w:p w14:paraId="534D3EB8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BFFDF" w14:textId="77777777" w:rsidR="00857198" w:rsidRPr="00F472FE" w:rsidRDefault="00857198" w:rsidP="00857198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(5,640)</w:t>
            </w:r>
          </w:p>
        </w:tc>
        <w:tc>
          <w:tcPr>
            <w:tcW w:w="270" w:type="dxa"/>
            <w:tcBorders>
              <w:bottom w:val="nil"/>
            </w:tcBorders>
          </w:tcPr>
          <w:p w14:paraId="2B43DE7C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BB1808" w14:textId="77777777" w:rsidR="00857198" w:rsidRPr="00F472FE" w:rsidRDefault="00857198" w:rsidP="00857198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548,211</w:t>
            </w:r>
          </w:p>
        </w:tc>
      </w:tr>
    </w:tbl>
    <w:p w14:paraId="700DE982" w14:textId="77777777" w:rsidR="00F472FE" w:rsidRPr="00572712" w:rsidRDefault="00F472FE" w:rsidP="00B37E56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60C4248C" w14:textId="77777777" w:rsidR="00A67313" w:rsidRDefault="00A67313" w:rsidP="00B37E56">
      <w:pPr>
        <w:pStyle w:val="Bo-C1Content"/>
        <w:rPr>
          <w:spacing w:val="-4"/>
        </w:rPr>
      </w:pPr>
    </w:p>
    <w:p w14:paraId="5FBB06AB" w14:textId="77777777" w:rsidR="00DA64FF" w:rsidRDefault="00DA64FF" w:rsidP="00B37E56">
      <w:pPr>
        <w:pStyle w:val="Bo-C1Content"/>
        <w:rPr>
          <w:spacing w:val="-4"/>
        </w:rPr>
      </w:pPr>
    </w:p>
    <w:p w14:paraId="24FBB8F9" w14:textId="77777777" w:rsidR="00DA64FF" w:rsidRPr="00B37E56" w:rsidRDefault="00DA64FF" w:rsidP="00B37E56">
      <w:pPr>
        <w:pStyle w:val="Bo-C1Content"/>
        <w:rPr>
          <w:cs/>
          <w:lang w:val="en-US"/>
        </w:rPr>
      </w:pPr>
    </w:p>
    <w:p w14:paraId="67F3DCAE" w14:textId="77777777" w:rsidR="005C345C" w:rsidRDefault="005C345C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18"/>
        <w:gridCol w:w="17"/>
        <w:gridCol w:w="219"/>
        <w:gridCol w:w="17"/>
        <w:gridCol w:w="1077"/>
        <w:gridCol w:w="239"/>
        <w:gridCol w:w="1103"/>
      </w:tblGrid>
      <w:tr w:rsidR="00B37E56" w:rsidRPr="00CF6422" w14:paraId="2F12B268" w14:textId="77777777" w:rsidTr="001675B1">
        <w:trPr>
          <w:tblHeader/>
        </w:trPr>
        <w:tc>
          <w:tcPr>
            <w:tcW w:w="3870" w:type="dxa"/>
          </w:tcPr>
          <w:p w14:paraId="1165F035" w14:textId="77777777" w:rsidR="00B37E56" w:rsidRPr="00CF6422" w:rsidRDefault="00B37E56" w:rsidP="00B37E56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lastRenderedPageBreak/>
              <w:br w:type="page"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58" w:type="dxa"/>
            <w:gridSpan w:val="3"/>
          </w:tcPr>
          <w:p w14:paraId="0EBCD170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CBB614B" w14:textId="77777777" w:rsidR="00B37E56" w:rsidRPr="00CF6422" w:rsidRDefault="00B37E56" w:rsidP="00B37E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1" w:type="dxa"/>
            <w:gridSpan w:val="4"/>
          </w:tcPr>
          <w:p w14:paraId="3B906F82" w14:textId="77777777" w:rsidR="00B37E56" w:rsidRPr="00CF6422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422" w:rsidRPr="00CF6422" w14:paraId="2952257A" w14:textId="77777777" w:rsidTr="001675B1">
        <w:trPr>
          <w:tblHeader/>
        </w:trPr>
        <w:tc>
          <w:tcPr>
            <w:tcW w:w="3870" w:type="dxa"/>
          </w:tcPr>
          <w:p w14:paraId="7B5313FF" w14:textId="77777777" w:rsidR="00CF6422" w:rsidRPr="00CF6422" w:rsidRDefault="00CF6422" w:rsidP="00CF642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F64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70" w:type="dxa"/>
          </w:tcPr>
          <w:p w14:paraId="3D332422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DFE07FD" w14:textId="77777777" w:rsidR="00CF6422" w:rsidRPr="00CF6422" w:rsidRDefault="00CF6422" w:rsidP="00CF642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585545E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270283E0" w14:textId="77777777" w:rsidR="00CF6422" w:rsidRPr="00CF6422" w:rsidRDefault="00CF6422" w:rsidP="00CF642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2689E72B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13761858" w14:textId="77777777" w:rsidR="00CF6422" w:rsidRPr="00CF6422" w:rsidRDefault="00CF6422" w:rsidP="00CF642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4909287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6422" w:rsidRPr="00CF6422" w14:paraId="46F2BA3B" w14:textId="77777777" w:rsidTr="001675B1">
        <w:trPr>
          <w:tblHeader/>
        </w:trPr>
        <w:tc>
          <w:tcPr>
            <w:tcW w:w="3870" w:type="dxa"/>
          </w:tcPr>
          <w:p w14:paraId="4F748A64" w14:textId="77777777" w:rsidR="00CF6422" w:rsidRPr="00CF6422" w:rsidRDefault="00CF6422" w:rsidP="00CF642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E0CB3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B69F7DB" w14:textId="77777777" w:rsidR="00CF6422" w:rsidRPr="00CF6422" w:rsidRDefault="00CF6422" w:rsidP="00CF642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567BAE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2FD38413" w14:textId="77777777" w:rsidR="00CF6422" w:rsidRPr="00CF6422" w:rsidRDefault="00CF6422" w:rsidP="00CF642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607E99C7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73DE4F11" w14:textId="77777777" w:rsidR="00CF6422" w:rsidRPr="00CF6422" w:rsidRDefault="00CF6422" w:rsidP="00CF642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28C2EF8" w14:textId="77777777" w:rsidR="00CF6422" w:rsidRPr="00CF6422" w:rsidRDefault="00CF6422" w:rsidP="00CF642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B37E56" w:rsidRPr="00B37E56" w14:paraId="5B5BD614" w14:textId="77777777" w:rsidTr="001675B1">
        <w:trPr>
          <w:tblHeader/>
        </w:trPr>
        <w:tc>
          <w:tcPr>
            <w:tcW w:w="3870" w:type="dxa"/>
          </w:tcPr>
          <w:p w14:paraId="68DF56FA" w14:textId="77777777" w:rsidR="00B37E56" w:rsidRPr="00B37E56" w:rsidRDefault="00B37E56" w:rsidP="00B37E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5" w:type="dxa"/>
            <w:gridSpan w:val="9"/>
          </w:tcPr>
          <w:p w14:paraId="5B18A416" w14:textId="77777777" w:rsidR="00B37E56" w:rsidRPr="00B37E56" w:rsidRDefault="00B37E56" w:rsidP="00B37E5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37E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7E56" w:rsidRPr="00B37E56" w14:paraId="1CFE0C88" w14:textId="77777777" w:rsidTr="001675B1">
        <w:tc>
          <w:tcPr>
            <w:tcW w:w="3870" w:type="dxa"/>
          </w:tcPr>
          <w:p w14:paraId="6D30A14B" w14:textId="77777777" w:rsidR="00B37E56" w:rsidRPr="00B37E56" w:rsidRDefault="00B37E56" w:rsidP="00B37E5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A8A6E4" w14:textId="77777777" w:rsidR="00B37E56" w:rsidRPr="00B37E56" w:rsidRDefault="00B37E56" w:rsidP="00B37E5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7615A" w14:textId="77777777" w:rsidR="00B37E56" w:rsidRPr="00B37E56" w:rsidRDefault="00B37E56" w:rsidP="00B37E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DFEA284" w14:textId="77777777" w:rsidR="00B37E56" w:rsidRPr="00B37E56" w:rsidRDefault="00B37E56" w:rsidP="00B37E5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CADA694" w14:textId="77777777" w:rsidR="00B37E56" w:rsidRPr="00B37E56" w:rsidRDefault="00B37E56" w:rsidP="00B37E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CDC42BA" w14:textId="77777777" w:rsidR="00B37E56" w:rsidRPr="00B37E56" w:rsidRDefault="00B37E56" w:rsidP="00B37E56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F88D92" w14:textId="77777777" w:rsidR="00B37E56" w:rsidRPr="00B37E56" w:rsidRDefault="00B37E56" w:rsidP="00B37E5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5BF621" w14:textId="77777777" w:rsidR="00B37E56" w:rsidRPr="00B37E56" w:rsidRDefault="00B37E56" w:rsidP="00B37E5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5B1" w:rsidRPr="00B37E56" w14:paraId="4B881C97" w14:textId="77777777" w:rsidTr="001675B1">
        <w:tc>
          <w:tcPr>
            <w:tcW w:w="3870" w:type="dxa"/>
          </w:tcPr>
          <w:p w14:paraId="59338E41" w14:textId="77777777" w:rsidR="001675B1" w:rsidRPr="00B37E56" w:rsidRDefault="001675B1" w:rsidP="001675B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14:paraId="29E54415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71A5C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1F0CBEF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DCC5C1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3F627D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239" w:type="dxa"/>
          </w:tcPr>
          <w:p w14:paraId="3563273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E4471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1675B1" w:rsidRPr="00B37E56" w14:paraId="79CEDA51" w14:textId="77777777" w:rsidTr="001675B1">
        <w:tc>
          <w:tcPr>
            <w:tcW w:w="3870" w:type="dxa"/>
            <w:vAlign w:val="bottom"/>
          </w:tcPr>
          <w:p w14:paraId="3FBDA186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68EA7542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5A14E2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840EF17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E20F79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C5F740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92,975</w:t>
            </w:r>
          </w:p>
        </w:tc>
        <w:tc>
          <w:tcPr>
            <w:tcW w:w="239" w:type="dxa"/>
          </w:tcPr>
          <w:p w14:paraId="42AB24F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AB62C50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105,593</w:t>
            </w:r>
          </w:p>
        </w:tc>
      </w:tr>
      <w:tr w:rsidR="001675B1" w:rsidRPr="00B37E56" w14:paraId="4A913788" w14:textId="77777777" w:rsidTr="001675B1">
        <w:tc>
          <w:tcPr>
            <w:tcW w:w="3870" w:type="dxa"/>
            <w:vAlign w:val="bottom"/>
          </w:tcPr>
          <w:p w14:paraId="0F9A4CCA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</w:tcPr>
          <w:p w14:paraId="2D80A27F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AE6B60F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FE321B6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9108C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20B7776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26,467</w:t>
            </w:r>
          </w:p>
        </w:tc>
        <w:tc>
          <w:tcPr>
            <w:tcW w:w="239" w:type="dxa"/>
          </w:tcPr>
          <w:p w14:paraId="6CF2E5A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D60EDD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</w:tr>
      <w:tr w:rsidR="001675B1" w:rsidRPr="00B37E56" w14:paraId="40A42CB6" w14:textId="77777777" w:rsidTr="001675B1">
        <w:tc>
          <w:tcPr>
            <w:tcW w:w="3870" w:type="dxa"/>
            <w:vAlign w:val="bottom"/>
          </w:tcPr>
          <w:p w14:paraId="400C41DC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1997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</w:tcPr>
          <w:p w14:paraId="31476C84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C1AC46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9ED1242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6E2575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43CF3D4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4162DC5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ABC4A9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675B1" w:rsidRPr="00B37E56" w14:paraId="07A10862" w14:textId="77777777" w:rsidTr="001675B1">
        <w:tc>
          <w:tcPr>
            <w:tcW w:w="3870" w:type="dxa"/>
            <w:vAlign w:val="bottom"/>
          </w:tcPr>
          <w:p w14:paraId="75540720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</w:tcPr>
          <w:p w14:paraId="33A23BA1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D663A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8B91704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FB4D448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740DA92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5,285</w:t>
            </w:r>
          </w:p>
        </w:tc>
        <w:tc>
          <w:tcPr>
            <w:tcW w:w="239" w:type="dxa"/>
          </w:tcPr>
          <w:p w14:paraId="6E0DFC2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98FAB08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</w:tr>
      <w:tr w:rsidR="001675B1" w:rsidRPr="00B37E56" w14:paraId="33FE188B" w14:textId="77777777" w:rsidTr="001675B1">
        <w:tc>
          <w:tcPr>
            <w:tcW w:w="3870" w:type="dxa"/>
            <w:vAlign w:val="bottom"/>
          </w:tcPr>
          <w:p w14:paraId="47CB4D1A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14:paraId="5D59AC72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4396EA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55C877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F85CF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E1434FE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89,681</w:t>
            </w:r>
          </w:p>
        </w:tc>
        <w:tc>
          <w:tcPr>
            <w:tcW w:w="239" w:type="dxa"/>
          </w:tcPr>
          <w:p w14:paraId="4841E15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6FBEF9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87,154</w:t>
            </w:r>
          </w:p>
        </w:tc>
      </w:tr>
      <w:tr w:rsidR="001675B1" w:rsidRPr="00B37E56" w14:paraId="524D275B" w14:textId="77777777" w:rsidTr="001675B1">
        <w:tc>
          <w:tcPr>
            <w:tcW w:w="3870" w:type="dxa"/>
            <w:vAlign w:val="bottom"/>
          </w:tcPr>
          <w:p w14:paraId="36006E47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</w:tcPr>
          <w:p w14:paraId="49937535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043CCF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29DA0C5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42DA206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5AD8EC9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9" w:type="dxa"/>
          </w:tcPr>
          <w:p w14:paraId="6E4B56E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512033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675B1" w:rsidRPr="00B37E56" w14:paraId="747491C6" w14:textId="77777777" w:rsidTr="001675B1">
        <w:tc>
          <w:tcPr>
            <w:tcW w:w="3870" w:type="dxa"/>
            <w:vAlign w:val="bottom"/>
          </w:tcPr>
          <w:p w14:paraId="74EBBE4C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</w:tcPr>
          <w:p w14:paraId="12F06D90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CA7DBD8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EA9BF97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127E0B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1E3C22A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9" w:type="dxa"/>
          </w:tcPr>
          <w:p w14:paraId="599C934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6CA282F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675B1" w:rsidRPr="00B37E56" w14:paraId="34894C7F" w14:textId="77777777" w:rsidTr="001675B1">
        <w:tc>
          <w:tcPr>
            <w:tcW w:w="3870" w:type="dxa"/>
          </w:tcPr>
          <w:p w14:paraId="37095F0D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</w:tcPr>
          <w:p w14:paraId="7D9054F4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5180FAD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71E1D37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95397C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6F1999C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9" w:type="dxa"/>
          </w:tcPr>
          <w:p w14:paraId="1D9ECEFD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077872A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675B1" w:rsidRPr="00B37E56" w14:paraId="0E046F92" w14:textId="77777777" w:rsidTr="001675B1">
        <w:tc>
          <w:tcPr>
            <w:tcW w:w="3870" w:type="dxa"/>
          </w:tcPr>
          <w:p w14:paraId="12486FE4" w14:textId="77777777" w:rsidR="001675B1" w:rsidRPr="00B37E56" w:rsidRDefault="001675B1" w:rsidP="001675B1">
            <w:pPr>
              <w:spacing w:line="240" w:lineRule="auto"/>
              <w:ind w:left="250" w:right="-11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(อินเตอร์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E65FA4">
              <w:rPr>
                <w:rFonts w:asciiTheme="majorBidi" w:hAnsiTheme="majorBidi"/>
                <w:sz w:val="30"/>
                <w:szCs w:val="30"/>
                <w:cs/>
              </w:rPr>
              <w:t>เนชั่นแนล) จำกัด</w:t>
            </w:r>
          </w:p>
        </w:tc>
        <w:tc>
          <w:tcPr>
            <w:tcW w:w="1170" w:type="dxa"/>
            <w:vAlign w:val="bottom"/>
          </w:tcPr>
          <w:p w14:paraId="7FF949CD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144B9" w14:textId="77777777" w:rsidR="001675B1" w:rsidRPr="00B37E56" w:rsidRDefault="001675B1" w:rsidP="001675B1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5061B6F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657744D" w14:textId="77777777" w:rsidR="001675B1" w:rsidRPr="00B37E56" w:rsidRDefault="001675B1" w:rsidP="001675B1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1574EE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633A8D4" w14:textId="77777777" w:rsidR="001675B1" w:rsidRPr="00B37E56" w:rsidRDefault="001675B1" w:rsidP="001675B1">
            <w:pPr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6E082BE" w14:textId="77777777" w:rsidR="001675B1" w:rsidRPr="00B37E56" w:rsidRDefault="001675B1" w:rsidP="001675B1">
            <w:pPr>
              <w:tabs>
                <w:tab w:val="decimal" w:pos="76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675B1" w:rsidRPr="00B37E56" w14:paraId="3A10DA7C" w14:textId="77777777" w:rsidTr="001675B1">
        <w:tc>
          <w:tcPr>
            <w:tcW w:w="3870" w:type="dxa"/>
          </w:tcPr>
          <w:p w14:paraId="5B38DE86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</w:tcPr>
          <w:p w14:paraId="2FBD9425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E924A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92F48DA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60A792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AD7DD70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656D1C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BB99835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1675B1" w:rsidRPr="00B37E56" w14:paraId="09910518" w14:textId="77777777" w:rsidTr="001675B1">
        <w:tc>
          <w:tcPr>
            <w:tcW w:w="3870" w:type="dxa"/>
          </w:tcPr>
          <w:p w14:paraId="339A877C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</w:tcPr>
          <w:p w14:paraId="4A4C81FA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33D2B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6EE834D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72FCB0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F8BE1BE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46023F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74FC04C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675B1" w:rsidRPr="00B37E56" w14:paraId="529D4E9E" w14:textId="77777777" w:rsidTr="001675B1">
        <w:tc>
          <w:tcPr>
            <w:tcW w:w="3870" w:type="dxa"/>
          </w:tcPr>
          <w:p w14:paraId="1B7D2943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14:paraId="2BA4A404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34FB8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9A24E3A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29FB4E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3ECC83B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6DCA5AFF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11D822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675B1" w:rsidRPr="00B37E56" w14:paraId="6BCF8FD0" w14:textId="77777777" w:rsidTr="001675B1">
        <w:tc>
          <w:tcPr>
            <w:tcW w:w="3870" w:type="dxa"/>
          </w:tcPr>
          <w:p w14:paraId="77DDDB10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</w:tcPr>
          <w:p w14:paraId="1529E296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64C0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FEFFC8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CA77CB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676565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9" w:type="dxa"/>
          </w:tcPr>
          <w:p w14:paraId="49A9BE7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FFCAEEE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1675B1" w:rsidRPr="00B37E56" w14:paraId="6876CFA3" w14:textId="77777777" w:rsidTr="001675B1">
        <w:tc>
          <w:tcPr>
            <w:tcW w:w="3870" w:type="dxa"/>
          </w:tcPr>
          <w:p w14:paraId="14CD16FA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</w:tcPr>
          <w:p w14:paraId="1AF72467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3C440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09CA3C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FA01A8B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C27098F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0A67C3A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DF8AFA3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4,114</w:t>
            </w:r>
          </w:p>
        </w:tc>
      </w:tr>
      <w:tr w:rsidR="001675B1" w:rsidRPr="00B37E56" w14:paraId="5061176E" w14:textId="77777777" w:rsidTr="001675B1">
        <w:tc>
          <w:tcPr>
            <w:tcW w:w="3870" w:type="dxa"/>
          </w:tcPr>
          <w:p w14:paraId="31088EBC" w14:textId="77777777" w:rsidR="001675B1" w:rsidRPr="00B37E56" w:rsidRDefault="001675B1" w:rsidP="001675B1">
            <w:pPr>
              <w:spacing w:line="240" w:lineRule="auto"/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Polene</w:t>
            </w:r>
            <w:proofErr w:type="spellEnd"/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</w:tcPr>
          <w:p w14:paraId="30589911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4E1B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8305D6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F83C7F8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9B5E26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9" w:type="dxa"/>
          </w:tcPr>
          <w:p w14:paraId="1C777E3F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32F155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1675B1" w:rsidRPr="00B37E56" w14:paraId="6CDB078D" w14:textId="77777777" w:rsidTr="001675B1">
        <w:tc>
          <w:tcPr>
            <w:tcW w:w="3870" w:type="dxa"/>
          </w:tcPr>
          <w:p w14:paraId="37CCB0BA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2A49A46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F4CF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8F78767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1249B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7A1EBE2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E31C1D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8BA444E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5B1" w:rsidRPr="00B37E56" w14:paraId="02EBCF00" w14:textId="77777777" w:rsidTr="003D4D4A">
        <w:tc>
          <w:tcPr>
            <w:tcW w:w="3870" w:type="dxa"/>
            <w:vAlign w:val="bottom"/>
          </w:tcPr>
          <w:p w14:paraId="29BD944D" w14:textId="77777777" w:rsidR="001675B1" w:rsidRPr="00B37E56" w:rsidRDefault="001675B1" w:rsidP="001675B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8EF0CFC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4,397</w:t>
            </w:r>
          </w:p>
        </w:tc>
        <w:tc>
          <w:tcPr>
            <w:tcW w:w="270" w:type="dxa"/>
          </w:tcPr>
          <w:p w14:paraId="35D2168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7B74A54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6,839</w:t>
            </w:r>
          </w:p>
        </w:tc>
        <w:tc>
          <w:tcPr>
            <w:tcW w:w="236" w:type="dxa"/>
            <w:gridSpan w:val="2"/>
          </w:tcPr>
          <w:p w14:paraId="2DAB5A1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1AB5169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39" w:type="dxa"/>
          </w:tcPr>
          <w:p w14:paraId="445F001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B923444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5,875</w:t>
            </w:r>
          </w:p>
        </w:tc>
      </w:tr>
      <w:tr w:rsidR="001675B1" w:rsidRPr="00B37E56" w14:paraId="7439592F" w14:textId="77777777" w:rsidTr="003D4D4A">
        <w:tc>
          <w:tcPr>
            <w:tcW w:w="3870" w:type="dxa"/>
            <w:vAlign w:val="bottom"/>
          </w:tcPr>
          <w:p w14:paraId="2B70F29E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18530C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1,346</w:t>
            </w:r>
          </w:p>
        </w:tc>
        <w:tc>
          <w:tcPr>
            <w:tcW w:w="270" w:type="dxa"/>
          </w:tcPr>
          <w:p w14:paraId="6B36ADF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BBC4521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36" w:type="dxa"/>
            <w:gridSpan w:val="2"/>
          </w:tcPr>
          <w:p w14:paraId="70B4D49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44C50E9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5EC8F35A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2CB56F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675B1" w:rsidRPr="00B37E56" w14:paraId="29861823" w14:textId="77777777" w:rsidTr="001675B1">
        <w:tc>
          <w:tcPr>
            <w:tcW w:w="3870" w:type="dxa"/>
            <w:vAlign w:val="bottom"/>
          </w:tcPr>
          <w:p w14:paraId="571F5590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2247F5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F694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63E5C7FD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1362BE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63EDB1E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468C91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F76FBA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63E3C972" w14:textId="77777777" w:rsidTr="001675B1">
        <w:tc>
          <w:tcPr>
            <w:tcW w:w="3870" w:type="dxa"/>
            <w:vAlign w:val="bottom"/>
          </w:tcPr>
          <w:p w14:paraId="1858C58B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09F1C45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0C547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B103091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724096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88E538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CE6F6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C94CF5C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5094B2C3" w14:textId="77777777" w:rsidTr="001675B1">
        <w:tc>
          <w:tcPr>
            <w:tcW w:w="3870" w:type="dxa"/>
            <w:vAlign w:val="bottom"/>
          </w:tcPr>
          <w:p w14:paraId="34B41021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DB832C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44303C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CFB5460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0E0B3E6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7627444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7133C5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7FE4472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33E8D9B2" w14:textId="77777777" w:rsidTr="001675B1">
        <w:tc>
          <w:tcPr>
            <w:tcW w:w="3870" w:type="dxa"/>
            <w:vAlign w:val="bottom"/>
          </w:tcPr>
          <w:p w14:paraId="739ACB83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47E5747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E70DD7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40AE326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B8EDD1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882990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FAF73D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FB188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7D782452" w14:textId="77777777" w:rsidTr="001675B1">
        <w:tc>
          <w:tcPr>
            <w:tcW w:w="3870" w:type="dxa"/>
            <w:vAlign w:val="bottom"/>
          </w:tcPr>
          <w:p w14:paraId="06F455AA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686FF9F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095EAF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6825D4E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2424B3B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4D04BB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9BB3BCC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EF1CDFC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18455B30" w14:textId="77777777" w:rsidTr="001675B1">
        <w:tc>
          <w:tcPr>
            <w:tcW w:w="3870" w:type="dxa"/>
            <w:vAlign w:val="bottom"/>
          </w:tcPr>
          <w:p w14:paraId="05164D96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3AB2745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0E494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71CE527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A8FFF4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14044A4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996343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25E573C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1E9EF569" w14:textId="77777777" w:rsidTr="001675B1">
        <w:tc>
          <w:tcPr>
            <w:tcW w:w="3870" w:type="dxa"/>
            <w:vAlign w:val="bottom"/>
          </w:tcPr>
          <w:p w14:paraId="37C7F15E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C836E15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22C15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55F2847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E98FC3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E0FB9D1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C5874D8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8876E4B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B37E56" w14:paraId="1B4F398F" w14:textId="77777777" w:rsidTr="001675B1">
        <w:tc>
          <w:tcPr>
            <w:tcW w:w="3870" w:type="dxa"/>
          </w:tcPr>
          <w:p w14:paraId="53397F88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FDE5BB2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0ACF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DA7FF0F" w14:textId="77777777" w:rsidR="001675B1" w:rsidRPr="00B37E56" w:rsidRDefault="001675B1" w:rsidP="001675B1">
            <w:pPr>
              <w:tabs>
                <w:tab w:val="decimal" w:pos="82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0F0A40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AD0DE75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9F30066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63375A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5B1" w:rsidRPr="00B37E56" w14:paraId="68497BC4" w14:textId="77777777" w:rsidTr="003D4D4A">
        <w:tc>
          <w:tcPr>
            <w:tcW w:w="3870" w:type="dxa"/>
            <w:vAlign w:val="bottom"/>
          </w:tcPr>
          <w:p w14:paraId="495FEFD3" w14:textId="77777777" w:rsidR="001675B1" w:rsidRPr="00B37E56" w:rsidRDefault="001675B1" w:rsidP="001675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0596F" w14:textId="77777777" w:rsidR="001675B1" w:rsidRPr="00B37E56" w:rsidRDefault="001675B1" w:rsidP="009D665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48,466</w:t>
            </w:r>
          </w:p>
        </w:tc>
        <w:tc>
          <w:tcPr>
            <w:tcW w:w="270" w:type="dxa"/>
          </w:tcPr>
          <w:p w14:paraId="56F39A6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A76C877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67,502</w:t>
            </w:r>
          </w:p>
        </w:tc>
        <w:tc>
          <w:tcPr>
            <w:tcW w:w="236" w:type="dxa"/>
            <w:gridSpan w:val="2"/>
          </w:tcPr>
          <w:p w14:paraId="19F5763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8C5E968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27,080</w:t>
            </w:r>
          </w:p>
        </w:tc>
        <w:tc>
          <w:tcPr>
            <w:tcW w:w="239" w:type="dxa"/>
          </w:tcPr>
          <w:p w14:paraId="5B984685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BD65360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24,029</w:t>
            </w:r>
          </w:p>
        </w:tc>
      </w:tr>
      <w:tr w:rsidR="001675B1" w:rsidRPr="00B37E56" w14:paraId="74E3F181" w14:textId="77777777" w:rsidTr="003D4D4A">
        <w:tc>
          <w:tcPr>
            <w:tcW w:w="3870" w:type="dxa"/>
            <w:vAlign w:val="bottom"/>
          </w:tcPr>
          <w:p w14:paraId="661DEBA3" w14:textId="77777777" w:rsidR="001675B1" w:rsidRPr="00B37E56" w:rsidRDefault="001675B1" w:rsidP="001675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4E5B976" w14:textId="77777777" w:rsidR="001675B1" w:rsidRPr="00B37E56" w:rsidRDefault="003D4D4A" w:rsidP="009D665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1675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C08B74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56B658D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236" w:type="dxa"/>
            <w:gridSpan w:val="2"/>
          </w:tcPr>
          <w:p w14:paraId="54238E6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1A66B2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6E2A8BC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07007B1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675B1" w:rsidRPr="00B37E56" w14:paraId="2FE2807B" w14:textId="77777777" w:rsidTr="003D4D4A">
        <w:tc>
          <w:tcPr>
            <w:tcW w:w="3870" w:type="dxa"/>
            <w:vAlign w:val="bottom"/>
          </w:tcPr>
          <w:p w14:paraId="67B4EAC1" w14:textId="77777777" w:rsidR="001675B1" w:rsidRPr="00B37E56" w:rsidRDefault="001675B1" w:rsidP="001675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29EE8EC" w14:textId="77777777" w:rsidR="001675B1" w:rsidRPr="00B37E56" w:rsidRDefault="001675B1" w:rsidP="009D665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55A7469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A30AF58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gridSpan w:val="2"/>
          </w:tcPr>
          <w:p w14:paraId="78C39C94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35AE343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50CD40C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6D3BF2E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1675B1" w:rsidRPr="00B37E56" w14:paraId="36EBA11F" w14:textId="77777777" w:rsidTr="003D4D4A">
        <w:tc>
          <w:tcPr>
            <w:tcW w:w="3870" w:type="dxa"/>
            <w:vAlign w:val="bottom"/>
          </w:tcPr>
          <w:p w14:paraId="1F67AC34" w14:textId="77777777" w:rsidR="001675B1" w:rsidRPr="00B37E56" w:rsidRDefault="001675B1" w:rsidP="001675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6745FF3C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5D916B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A06993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FFEEC9E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1C8366E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8DCC2F2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82FA577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675B1" w:rsidRPr="00B37E56" w14:paraId="5322337D" w14:textId="77777777" w:rsidTr="003D4D4A">
        <w:tc>
          <w:tcPr>
            <w:tcW w:w="3870" w:type="dxa"/>
            <w:vAlign w:val="bottom"/>
          </w:tcPr>
          <w:p w14:paraId="0890E267" w14:textId="77777777" w:rsidR="001675B1" w:rsidRPr="00B37E56" w:rsidRDefault="001675B1" w:rsidP="001675B1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394A4F7A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D7CECA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C25028F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14:paraId="12E00670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763AC0A" w14:textId="77777777" w:rsidR="001675B1" w:rsidRPr="00B37E56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5CBBBB3" w14:textId="77777777" w:rsidR="001675B1" w:rsidRPr="00B37E56" w:rsidRDefault="001675B1" w:rsidP="001675B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3EC811D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675B1" w:rsidRPr="00B37E56" w14:paraId="2DF24574" w14:textId="77777777" w:rsidTr="003D4D4A">
        <w:tc>
          <w:tcPr>
            <w:tcW w:w="3870" w:type="dxa"/>
            <w:vAlign w:val="bottom"/>
          </w:tcPr>
          <w:p w14:paraId="621E2949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22BE6B" w14:textId="77777777" w:rsidR="001675B1" w:rsidRPr="00B37E56" w:rsidRDefault="001675B1" w:rsidP="009D665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54,8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1EFF419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4D744C22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36" w:type="dxa"/>
            <w:gridSpan w:val="2"/>
          </w:tcPr>
          <w:p w14:paraId="01998128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8FC95F9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248,856</w:t>
            </w:r>
          </w:p>
        </w:tc>
        <w:tc>
          <w:tcPr>
            <w:tcW w:w="239" w:type="dxa"/>
          </w:tcPr>
          <w:p w14:paraId="0D126560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5C7D2E5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E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  <w:tr w:rsidR="001675B1" w:rsidRPr="00B37E56" w14:paraId="5926BC9F" w14:textId="77777777" w:rsidTr="003D4D4A">
        <w:tc>
          <w:tcPr>
            <w:tcW w:w="3870" w:type="dxa"/>
            <w:vAlign w:val="bottom"/>
          </w:tcPr>
          <w:p w14:paraId="425F37B3" w14:textId="77777777" w:rsidR="001675B1" w:rsidRPr="00F1518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D4A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1518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ค่าเผื่อผลขาดทุนจากการด้อยค่า </w:t>
            </w:r>
          </w:p>
          <w:p w14:paraId="59E8AF95" w14:textId="77777777" w:rsidR="001675B1" w:rsidRPr="00F1518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151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F151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(2562: </w:t>
            </w:r>
            <w:r w:rsidRPr="00F1518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D400" w14:textId="77777777" w:rsidR="001675B1" w:rsidRPr="00286814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65DAEB" w14:textId="77777777" w:rsidR="001675B1" w:rsidRPr="00286814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vAlign w:val="bottom"/>
          </w:tcPr>
          <w:p w14:paraId="728C37D1" w14:textId="77777777" w:rsidR="001675B1" w:rsidRPr="00286814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4653F3" w14:textId="77777777" w:rsidR="001675B1" w:rsidRPr="00286814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510B" w14:textId="77777777" w:rsidR="001675B1" w:rsidRPr="00286814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68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FA4DC94" w14:textId="77777777" w:rsidR="001675B1" w:rsidRPr="00286814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2AEDB7B" w14:textId="77777777" w:rsidR="001675B1" w:rsidRPr="00286814" w:rsidRDefault="001675B1" w:rsidP="001675B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75B1" w:rsidRPr="00B37E56" w14:paraId="78845EDD" w14:textId="77777777" w:rsidTr="003D4D4A">
        <w:tc>
          <w:tcPr>
            <w:tcW w:w="3870" w:type="dxa"/>
            <w:vAlign w:val="bottom"/>
          </w:tcPr>
          <w:p w14:paraId="3E1F0FC8" w14:textId="77777777" w:rsidR="001675B1" w:rsidRPr="00B37E5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3456" w14:textId="77777777" w:rsidR="001675B1" w:rsidRPr="00B37E56" w:rsidRDefault="001675B1" w:rsidP="009D665F">
            <w:pPr>
              <w:tabs>
                <w:tab w:val="decimal" w:pos="95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54,8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7BDA86D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327A2" w14:textId="77777777" w:rsidR="001675B1" w:rsidRPr="00B37E56" w:rsidRDefault="001675B1" w:rsidP="009D665F">
            <w:pPr>
              <w:tabs>
                <w:tab w:val="decimal" w:pos="8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79,070</w:t>
            </w:r>
          </w:p>
        </w:tc>
        <w:tc>
          <w:tcPr>
            <w:tcW w:w="236" w:type="dxa"/>
            <w:gridSpan w:val="2"/>
          </w:tcPr>
          <w:p w14:paraId="684410A5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F7CE3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248,856</w:t>
            </w:r>
          </w:p>
        </w:tc>
        <w:tc>
          <w:tcPr>
            <w:tcW w:w="239" w:type="dxa"/>
          </w:tcPr>
          <w:p w14:paraId="1CA6CD02" w14:textId="77777777" w:rsidR="001675B1" w:rsidRPr="00B37E56" w:rsidRDefault="001675B1" w:rsidP="001675B1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46139693" w14:textId="77777777" w:rsidR="001675B1" w:rsidRPr="00B37E56" w:rsidRDefault="001675B1" w:rsidP="001675B1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262,886</w:t>
            </w:r>
          </w:p>
        </w:tc>
      </w:tr>
    </w:tbl>
    <w:p w14:paraId="09383FD8" w14:textId="77777777" w:rsidR="00084DB1" w:rsidRDefault="00084DB1">
      <w:pPr>
        <w:spacing w:line="240" w:lineRule="auto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083"/>
        <w:gridCol w:w="270"/>
        <w:gridCol w:w="1123"/>
        <w:gridCol w:w="236"/>
        <w:gridCol w:w="1245"/>
        <w:gridCol w:w="239"/>
        <w:gridCol w:w="1025"/>
      </w:tblGrid>
      <w:tr w:rsidR="007D4C8C" w:rsidRPr="00F80D7C" w14:paraId="0094ABC6" w14:textId="77777777" w:rsidTr="00DB4670">
        <w:tc>
          <w:tcPr>
            <w:tcW w:w="3957" w:type="dxa"/>
          </w:tcPr>
          <w:p w14:paraId="4DF6092D" w14:textId="77777777" w:rsidR="007D4C8C" w:rsidRPr="00F80D7C" w:rsidRDefault="007D4C8C" w:rsidP="00DB4670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br w:type="page"/>
            </w:r>
            <w:r w:rsidRPr="00F80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476" w:type="dxa"/>
            <w:gridSpan w:val="3"/>
          </w:tcPr>
          <w:p w14:paraId="72CAD6AA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9A375C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94AAB26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C8C" w:rsidRPr="00F80D7C" w14:paraId="79BF1268" w14:textId="77777777" w:rsidTr="00DB4670">
        <w:tc>
          <w:tcPr>
            <w:tcW w:w="3957" w:type="dxa"/>
          </w:tcPr>
          <w:p w14:paraId="628E6BAC" w14:textId="77777777" w:rsidR="007D4C8C" w:rsidRPr="00F80D7C" w:rsidRDefault="007D4C8C" w:rsidP="00DB467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C58DCA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1DD3755" w14:textId="77777777" w:rsidR="007D4C8C" w:rsidRPr="00CF6422" w:rsidRDefault="007D4C8C" w:rsidP="00DB467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A06D27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B8850A1" w14:textId="77777777" w:rsidR="007D4C8C" w:rsidRPr="00CF6422" w:rsidRDefault="007D4C8C" w:rsidP="00DB467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5789F3D9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625CB0FC" w14:textId="77777777" w:rsidR="007D4C8C" w:rsidRPr="00CF6422" w:rsidRDefault="007D4C8C" w:rsidP="00DB467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8FE95A1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4C8C" w:rsidRPr="00F80D7C" w14:paraId="1EC90469" w14:textId="77777777" w:rsidTr="00DB4670">
        <w:tc>
          <w:tcPr>
            <w:tcW w:w="3957" w:type="dxa"/>
          </w:tcPr>
          <w:p w14:paraId="32322694" w14:textId="77777777" w:rsidR="007D4C8C" w:rsidRPr="00F80D7C" w:rsidRDefault="007D4C8C" w:rsidP="00DB467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FECCEA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207FBFB" w14:textId="77777777" w:rsidR="007D4C8C" w:rsidRPr="00CF6422" w:rsidRDefault="007D4C8C" w:rsidP="00DB467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75AB742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E35282F" w14:textId="77777777" w:rsidR="007D4C8C" w:rsidRPr="00CF6422" w:rsidRDefault="007D4C8C" w:rsidP="00DB467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14:paraId="4853584F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406FA23F" w14:textId="77777777" w:rsidR="007D4C8C" w:rsidRPr="00CF6422" w:rsidRDefault="007D4C8C" w:rsidP="00DB467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5B012AC" w14:textId="77777777" w:rsidR="007D4C8C" w:rsidRPr="00CF6422" w:rsidRDefault="007D4C8C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7D4C8C" w:rsidRPr="00F80D7C" w14:paraId="5ABE609F" w14:textId="77777777" w:rsidTr="00DB4670">
        <w:tc>
          <w:tcPr>
            <w:tcW w:w="3957" w:type="dxa"/>
          </w:tcPr>
          <w:p w14:paraId="20BB0544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41C5C25E" w14:textId="77777777" w:rsidR="007D4C8C" w:rsidRPr="00F80D7C" w:rsidRDefault="007D4C8C" w:rsidP="00DB46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80D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4C8C" w:rsidRPr="00F80D7C" w14:paraId="77942485" w14:textId="77777777" w:rsidTr="00DB4670">
        <w:tc>
          <w:tcPr>
            <w:tcW w:w="3957" w:type="dxa"/>
          </w:tcPr>
          <w:p w14:paraId="548D90BF" w14:textId="77777777" w:rsidR="007D4C8C" w:rsidRPr="00F80D7C" w:rsidRDefault="007D4C8C" w:rsidP="00DB467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D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</w:tcPr>
          <w:p w14:paraId="55F6D92F" w14:textId="77777777" w:rsidR="007D4C8C" w:rsidRPr="00F80D7C" w:rsidRDefault="007D4C8C" w:rsidP="00DB4670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F6CC31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C047821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13513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51DDDE63" w14:textId="77777777" w:rsidR="007D4C8C" w:rsidRPr="00F80D7C" w:rsidRDefault="007D4C8C" w:rsidP="00DB467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A9568E" w14:textId="77777777" w:rsidR="007D4C8C" w:rsidRPr="00F80D7C" w:rsidRDefault="007D4C8C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66A5037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C8C" w:rsidRPr="00F80D7C" w14:paraId="5BC530F4" w14:textId="77777777" w:rsidTr="003D4D4A">
        <w:tc>
          <w:tcPr>
            <w:tcW w:w="3957" w:type="dxa"/>
            <w:vAlign w:val="bottom"/>
          </w:tcPr>
          <w:p w14:paraId="0949FAA8" w14:textId="77777777" w:rsidR="007D4C8C" w:rsidRPr="00F80D7C" w:rsidRDefault="007D4C8C" w:rsidP="00DB467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0D7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F80D7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80D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3" w:type="dxa"/>
            <w:shd w:val="clear" w:color="auto" w:fill="auto"/>
          </w:tcPr>
          <w:p w14:paraId="7621A7B7" w14:textId="77777777" w:rsidR="007D4C8C" w:rsidRPr="00F80D7C" w:rsidRDefault="001675B1" w:rsidP="00DB467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70" w:type="dxa"/>
          </w:tcPr>
          <w:p w14:paraId="042C0986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</w:tcPr>
          <w:p w14:paraId="28761ED7" w14:textId="77777777" w:rsidR="007D4C8C" w:rsidRPr="00F80D7C" w:rsidRDefault="007D4C8C" w:rsidP="00D26DF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14:paraId="5689EAAE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3FD077B" w14:textId="77777777" w:rsidR="007D4C8C" w:rsidRPr="00F80D7C" w:rsidRDefault="00ED1128" w:rsidP="00D26DFC">
            <w:pPr>
              <w:tabs>
                <w:tab w:val="decimal" w:pos="10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  <w:tc>
          <w:tcPr>
            <w:tcW w:w="239" w:type="dxa"/>
          </w:tcPr>
          <w:p w14:paraId="1D14AD3D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3D46AF70" w14:textId="77777777" w:rsidR="007D4C8C" w:rsidRPr="00F80D7C" w:rsidRDefault="007D4C8C" w:rsidP="00DB4670">
            <w:pPr>
              <w:tabs>
                <w:tab w:val="decimal" w:pos="965"/>
              </w:tabs>
              <w:spacing w:line="240" w:lineRule="atLeast"/>
              <w:ind w:left="-115"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0D7C">
              <w:rPr>
                <w:rFonts w:asciiTheme="majorBidi" w:hAnsiTheme="majorBidi" w:cstheme="majorBidi"/>
                <w:sz w:val="30"/>
                <w:szCs w:val="30"/>
              </w:rPr>
              <w:t>45,653</w:t>
            </w:r>
          </w:p>
        </w:tc>
      </w:tr>
      <w:tr w:rsidR="007D4C8C" w:rsidRPr="00F80D7C" w14:paraId="0E2B36CD" w14:textId="77777777" w:rsidTr="003D4D4A">
        <w:tc>
          <w:tcPr>
            <w:tcW w:w="3957" w:type="dxa"/>
            <w:vAlign w:val="bottom"/>
          </w:tcPr>
          <w:p w14:paraId="36F3F59B" w14:textId="77777777" w:rsidR="007D4C8C" w:rsidRPr="00F80D7C" w:rsidRDefault="007D4C8C" w:rsidP="00DB467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0D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2038A" w14:textId="77777777" w:rsidR="007D4C8C" w:rsidRPr="00F80D7C" w:rsidRDefault="001675B1" w:rsidP="00DB4670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  <w:tc>
          <w:tcPr>
            <w:tcW w:w="270" w:type="dxa"/>
          </w:tcPr>
          <w:p w14:paraId="5BEEA2DE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CEB0167" w14:textId="77777777" w:rsidR="007D4C8C" w:rsidRPr="00F80D7C" w:rsidRDefault="007D4C8C" w:rsidP="00D26DFC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14:paraId="0EA1B5B2" w14:textId="77777777" w:rsidR="007D4C8C" w:rsidRPr="00F80D7C" w:rsidRDefault="007D4C8C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CC42914" w14:textId="77777777" w:rsidR="007D4C8C" w:rsidRPr="00F80D7C" w:rsidRDefault="00ED1128" w:rsidP="00D26DFC">
            <w:pPr>
              <w:tabs>
                <w:tab w:val="decimal" w:pos="10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  <w:tc>
          <w:tcPr>
            <w:tcW w:w="239" w:type="dxa"/>
          </w:tcPr>
          <w:p w14:paraId="3C68E60B" w14:textId="77777777" w:rsidR="007D4C8C" w:rsidRPr="00F80D7C" w:rsidRDefault="007D4C8C" w:rsidP="00DB467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F4DFE8D" w14:textId="77777777" w:rsidR="007D4C8C" w:rsidRPr="00F80D7C" w:rsidRDefault="007D4C8C" w:rsidP="00DB4670">
            <w:pPr>
              <w:tabs>
                <w:tab w:val="decimal" w:pos="965"/>
              </w:tabs>
              <w:spacing w:line="240" w:lineRule="atLeast"/>
              <w:ind w:left="-115"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0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45,653</w:t>
            </w:r>
          </w:p>
        </w:tc>
      </w:tr>
    </w:tbl>
    <w:p w14:paraId="2AE20634" w14:textId="77777777" w:rsidR="000A2706" w:rsidRPr="007D4C8C" w:rsidRDefault="000A2706" w:rsidP="00F91B1B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083"/>
        <w:gridCol w:w="270"/>
        <w:gridCol w:w="1077"/>
        <w:gridCol w:w="270"/>
        <w:gridCol w:w="1257"/>
        <w:gridCol w:w="239"/>
        <w:gridCol w:w="1025"/>
      </w:tblGrid>
      <w:tr w:rsidR="00E23698" w:rsidRPr="00744476" w14:paraId="621E8DA5" w14:textId="77777777" w:rsidTr="00DB4670">
        <w:tc>
          <w:tcPr>
            <w:tcW w:w="3957" w:type="dxa"/>
          </w:tcPr>
          <w:p w14:paraId="3C14C76B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430" w:type="dxa"/>
            <w:gridSpan w:val="3"/>
          </w:tcPr>
          <w:p w14:paraId="04331523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E9B35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95522A2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853" w:rsidRPr="00744476" w14:paraId="2FFD1D09" w14:textId="77777777" w:rsidTr="00DB4670">
        <w:tc>
          <w:tcPr>
            <w:tcW w:w="3957" w:type="dxa"/>
          </w:tcPr>
          <w:p w14:paraId="492CE941" w14:textId="77777777" w:rsidR="00F95853" w:rsidRPr="00744476" w:rsidRDefault="00F95853" w:rsidP="00F95853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083" w:type="dxa"/>
          </w:tcPr>
          <w:p w14:paraId="5AFD352F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EEE2C5C" w14:textId="77777777" w:rsidR="00F95853" w:rsidRPr="00CF6422" w:rsidRDefault="00F95853" w:rsidP="00F958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28888F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0BA632" w14:textId="77777777" w:rsidR="00F95853" w:rsidRPr="00CF6422" w:rsidRDefault="00F95853" w:rsidP="00F9585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1F3BA9B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2E4AC29F" w14:textId="77777777" w:rsidR="00F95853" w:rsidRPr="00CF6422" w:rsidRDefault="00F95853" w:rsidP="00F958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5192069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5853" w:rsidRPr="00744476" w14:paraId="3E06A69D" w14:textId="77777777" w:rsidTr="00DB4670">
        <w:tc>
          <w:tcPr>
            <w:tcW w:w="3957" w:type="dxa"/>
          </w:tcPr>
          <w:p w14:paraId="1C4FA149" w14:textId="77777777" w:rsidR="00F95853" w:rsidRPr="00744476" w:rsidRDefault="00F95853" w:rsidP="00F95853">
            <w:pPr>
              <w:tabs>
                <w:tab w:val="left" w:pos="270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5EB3E25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CBBD601" w14:textId="77777777" w:rsidR="00F95853" w:rsidRPr="00CF6422" w:rsidRDefault="00F95853" w:rsidP="00F958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D0D9F8E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EAEF775" w14:textId="77777777" w:rsidR="00F95853" w:rsidRPr="00CF6422" w:rsidRDefault="00F95853" w:rsidP="00F9585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9581A7F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9" w:type="dxa"/>
          </w:tcPr>
          <w:p w14:paraId="23FD4F8F" w14:textId="77777777" w:rsidR="00F95853" w:rsidRPr="00CF6422" w:rsidRDefault="00F95853" w:rsidP="00F958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7E1D71F" w14:textId="77777777" w:rsidR="00F95853" w:rsidRPr="00CF6422" w:rsidRDefault="00F95853" w:rsidP="00F958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E23698" w:rsidRPr="00744476" w14:paraId="16E8DFF9" w14:textId="77777777" w:rsidTr="00DB4670">
        <w:tc>
          <w:tcPr>
            <w:tcW w:w="3957" w:type="dxa"/>
          </w:tcPr>
          <w:p w14:paraId="2032B386" w14:textId="77777777" w:rsidR="00E23698" w:rsidRPr="00744476" w:rsidRDefault="00E23698" w:rsidP="00DB467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7"/>
          </w:tcPr>
          <w:p w14:paraId="541DD107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23698" w:rsidRPr="00744476" w14:paraId="0F58AB8E" w14:textId="77777777" w:rsidTr="00DB4670">
        <w:tc>
          <w:tcPr>
            <w:tcW w:w="3957" w:type="dxa"/>
          </w:tcPr>
          <w:p w14:paraId="7EE5128B" w14:textId="77777777" w:rsidR="00E23698" w:rsidRPr="00744476" w:rsidRDefault="00E23698" w:rsidP="00DB467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5055C74" w14:textId="77777777" w:rsidR="00E23698" w:rsidRPr="00744476" w:rsidRDefault="00E23698" w:rsidP="00DB4670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88EA8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458592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1F0E8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723B6F8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2F14E5" w14:textId="77777777" w:rsidR="00E23698" w:rsidRPr="00744476" w:rsidRDefault="00E2369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94175FF" w14:textId="77777777" w:rsidR="00E23698" w:rsidRPr="00744476" w:rsidRDefault="00E2369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698" w:rsidRPr="0072575E" w14:paraId="0DE69A10" w14:textId="77777777" w:rsidTr="00DB4670">
        <w:tc>
          <w:tcPr>
            <w:tcW w:w="3957" w:type="dxa"/>
            <w:vAlign w:val="bottom"/>
          </w:tcPr>
          <w:p w14:paraId="57BA19FC" w14:textId="77777777" w:rsidR="00E23698" w:rsidRPr="00744476" w:rsidRDefault="00E23698" w:rsidP="00DB467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983C99E" w14:textId="77777777" w:rsidR="00E23698" w:rsidRPr="00744476" w:rsidRDefault="001675B1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DA698B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0FEDB6" w14:textId="77777777" w:rsidR="00E23698" w:rsidRPr="00744476" w:rsidRDefault="00E2369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31F2E77" w14:textId="77777777" w:rsidR="00E23698" w:rsidRPr="00744476" w:rsidRDefault="00E2369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3E4672C8" w14:textId="77777777" w:rsidR="00E23698" w:rsidRPr="0072575E" w:rsidRDefault="00ED1128" w:rsidP="00DB4670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421,984</w:t>
            </w:r>
          </w:p>
        </w:tc>
        <w:tc>
          <w:tcPr>
            <w:tcW w:w="239" w:type="dxa"/>
          </w:tcPr>
          <w:p w14:paraId="2FAE3D8C" w14:textId="77777777" w:rsidR="00E23698" w:rsidRPr="00744476" w:rsidRDefault="00E2369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A7BE3FF" w14:textId="77777777" w:rsidR="00E23698" w:rsidRPr="0072575E" w:rsidRDefault="00E23698" w:rsidP="00DB4670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7257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</w:tbl>
    <w:p w14:paraId="62B104EB" w14:textId="77777777" w:rsidR="00F15186" w:rsidRDefault="00F15186" w:rsidP="00F3013A">
      <w:pPr>
        <w:pStyle w:val="Bo-Blankline"/>
        <w:rPr>
          <w:cs/>
        </w:rPr>
      </w:pPr>
    </w:p>
    <w:p w14:paraId="3C16928C" w14:textId="77777777" w:rsidR="00F15186" w:rsidRDefault="00F15186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4900E345" w14:textId="73732532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lastRenderedPageBreak/>
        <w:t>ใน</w:t>
      </w:r>
      <w:r w:rsidRPr="00E4496F">
        <w:rPr>
          <w:spacing w:val="2"/>
          <w:cs/>
        </w:rPr>
        <w:t xml:space="preserve">ปี </w:t>
      </w:r>
      <w:r w:rsidR="00716EF5" w:rsidRPr="00E4496F">
        <w:rPr>
          <w:spacing w:val="2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716EF5" w:rsidRPr="00E4496F">
        <w:rPr>
          <w:spacing w:val="2"/>
          <w:lang w:val="en-US"/>
        </w:rPr>
        <w:t>47</w:t>
      </w:r>
      <w:r w:rsidR="00716EF5" w:rsidRPr="00E4496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E462A">
        <w:rPr>
          <w:spacing w:val="-4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717C74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781205"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781205"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77777777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716EF5" w:rsidRPr="00E4496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E462A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ED1128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77777777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9E462A">
        <w:rPr>
          <w:spacing w:val="-2"/>
        </w:rPr>
        <w:t xml:space="preserve">31 </w:t>
      </w:r>
      <w:r w:rsidR="009E462A">
        <w:rPr>
          <w:rFonts w:hint="cs"/>
          <w:spacing w:val="-2"/>
          <w:cs/>
        </w:rPr>
        <w:t>มีนาคม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9E462A">
        <w:rPr>
          <w:spacing w:val="6"/>
          <w:lang w:val="en-US"/>
        </w:rPr>
        <w:t xml:space="preserve">2563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ED1128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5A01E9" w:rsidRPr="00ED1128">
        <w:rPr>
          <w:lang w:val="en-US"/>
        </w:rPr>
        <w:t xml:space="preserve"> </w:t>
      </w:r>
      <w:r w:rsidR="00ED1128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ED1128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77777777" w:rsidR="00F15186" w:rsidRDefault="00F15186" w:rsidP="00F15186">
      <w:pPr>
        <w:pStyle w:val="Bo-Blankline"/>
        <w:rPr>
          <w:cs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9E462A" w:rsidRPr="00744476" w14:paraId="27E6D7A2" w14:textId="77777777" w:rsidTr="00DB4670">
        <w:trPr>
          <w:tblHeader/>
        </w:trPr>
        <w:tc>
          <w:tcPr>
            <w:tcW w:w="3931" w:type="dxa"/>
          </w:tcPr>
          <w:p w14:paraId="2CCB0126" w14:textId="77777777" w:rsidR="009E462A" w:rsidRPr="00744476" w:rsidRDefault="009E462A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02F7E367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DB9CAA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56161314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62A" w:rsidRPr="00744476" w14:paraId="6E226107" w14:textId="77777777" w:rsidTr="00DB4670">
        <w:trPr>
          <w:tblHeader/>
        </w:trPr>
        <w:tc>
          <w:tcPr>
            <w:tcW w:w="3931" w:type="dxa"/>
          </w:tcPr>
          <w:p w14:paraId="5DEB34DF" w14:textId="77777777" w:rsidR="009E462A" w:rsidRPr="00744476" w:rsidRDefault="009E462A" w:rsidP="009E46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5832BE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99F73CD" w14:textId="77777777" w:rsidR="009E462A" w:rsidRPr="00CF6422" w:rsidRDefault="009E462A" w:rsidP="009E462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2A2B9B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DD7B29F" w14:textId="77777777" w:rsidR="009E462A" w:rsidRPr="00CF6422" w:rsidRDefault="009E462A" w:rsidP="009E462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56EC6B61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46E05E8D" w14:textId="77777777" w:rsidR="009E462A" w:rsidRPr="00CF6422" w:rsidRDefault="009E462A" w:rsidP="009E462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9819CC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E462A" w:rsidRPr="00744476" w14:paraId="217650CE" w14:textId="77777777" w:rsidTr="00DB4670">
        <w:trPr>
          <w:tblHeader/>
        </w:trPr>
        <w:tc>
          <w:tcPr>
            <w:tcW w:w="3931" w:type="dxa"/>
          </w:tcPr>
          <w:p w14:paraId="37F1330B" w14:textId="77777777" w:rsidR="009E462A" w:rsidRPr="00744476" w:rsidRDefault="009E462A" w:rsidP="009E46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3FFD3F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20E321F8" w14:textId="77777777" w:rsidR="009E462A" w:rsidRPr="00CF6422" w:rsidRDefault="009E462A" w:rsidP="009E462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49AF6E4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7FE73D4" w14:textId="77777777" w:rsidR="009E462A" w:rsidRPr="00CF6422" w:rsidRDefault="009E462A" w:rsidP="009E462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47AE4E2D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4F9FD1A" w14:textId="77777777" w:rsidR="009E462A" w:rsidRPr="00CF6422" w:rsidRDefault="009E462A" w:rsidP="009E462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6F7F61" w14:textId="77777777" w:rsidR="009E462A" w:rsidRPr="00CF6422" w:rsidRDefault="009E462A" w:rsidP="009E46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9E462A" w:rsidRPr="00744476" w14:paraId="5FC6B9D2" w14:textId="77777777" w:rsidTr="00DB4670">
        <w:trPr>
          <w:tblHeader/>
        </w:trPr>
        <w:tc>
          <w:tcPr>
            <w:tcW w:w="3931" w:type="dxa"/>
          </w:tcPr>
          <w:p w14:paraId="5306BAE3" w14:textId="77777777" w:rsidR="009E462A" w:rsidRPr="00744476" w:rsidRDefault="009E462A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43C7E51" w14:textId="77777777" w:rsidR="009E462A" w:rsidRPr="00744476" w:rsidRDefault="009E462A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E462A" w:rsidRPr="00744476" w14:paraId="54C6908C" w14:textId="77777777" w:rsidTr="00DB4670">
        <w:tc>
          <w:tcPr>
            <w:tcW w:w="3931" w:type="dxa"/>
          </w:tcPr>
          <w:p w14:paraId="65D3A9AB" w14:textId="77777777" w:rsidR="009E462A" w:rsidRPr="00744476" w:rsidRDefault="009E462A" w:rsidP="00DB467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420F30B" w14:textId="77777777" w:rsidR="009E462A" w:rsidRPr="00744476" w:rsidRDefault="009E462A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8B260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8014B8" w14:textId="77777777" w:rsidR="009E462A" w:rsidRPr="00744476" w:rsidRDefault="009E462A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7BCD2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03A660" w14:textId="77777777" w:rsidR="009E462A" w:rsidRPr="00744476" w:rsidRDefault="009E462A" w:rsidP="00DB4670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125B70" w14:textId="77777777" w:rsidR="009E462A" w:rsidRPr="00744476" w:rsidRDefault="009E462A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14A91C1" w14:textId="77777777" w:rsidR="009E462A" w:rsidRPr="00744476" w:rsidRDefault="009E462A" w:rsidP="00DB4670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744476" w14:paraId="442C74FB" w14:textId="77777777" w:rsidTr="00DB4670">
        <w:tc>
          <w:tcPr>
            <w:tcW w:w="3931" w:type="dxa"/>
            <w:vAlign w:val="bottom"/>
          </w:tcPr>
          <w:p w14:paraId="60A43960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14:paraId="173A1502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44AE3E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7DD431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E627BAD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32F84E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5,011</w:t>
            </w:r>
          </w:p>
        </w:tc>
        <w:tc>
          <w:tcPr>
            <w:tcW w:w="236" w:type="dxa"/>
          </w:tcPr>
          <w:p w14:paraId="610A3881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269B9B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4,585</w:t>
            </w:r>
          </w:p>
        </w:tc>
      </w:tr>
      <w:tr w:rsidR="001675B1" w:rsidRPr="00744476" w14:paraId="39382789" w14:textId="77777777" w:rsidTr="00DB4670">
        <w:tc>
          <w:tcPr>
            <w:tcW w:w="3931" w:type="dxa"/>
            <w:vAlign w:val="bottom"/>
          </w:tcPr>
          <w:p w14:paraId="78909BB2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14:paraId="5EB1E5B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9C56BAC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C0A469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A7044CE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00C8BEC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8,183</w:t>
            </w:r>
          </w:p>
        </w:tc>
        <w:tc>
          <w:tcPr>
            <w:tcW w:w="236" w:type="dxa"/>
          </w:tcPr>
          <w:p w14:paraId="1C60A498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297161D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9,086</w:t>
            </w:r>
          </w:p>
        </w:tc>
      </w:tr>
      <w:tr w:rsidR="001675B1" w:rsidRPr="00744476" w14:paraId="1E5D1D58" w14:textId="77777777" w:rsidTr="00DB4670">
        <w:tc>
          <w:tcPr>
            <w:tcW w:w="3931" w:type="dxa"/>
            <w:vAlign w:val="bottom"/>
          </w:tcPr>
          <w:p w14:paraId="3A5173CF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14:paraId="61D49926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404358D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72789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0466E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ED2F6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40,031</w:t>
            </w:r>
          </w:p>
        </w:tc>
        <w:tc>
          <w:tcPr>
            <w:tcW w:w="236" w:type="dxa"/>
          </w:tcPr>
          <w:p w14:paraId="5940106E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C32488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251,973</w:t>
            </w:r>
          </w:p>
        </w:tc>
      </w:tr>
      <w:tr w:rsidR="001675B1" w:rsidRPr="00744476" w14:paraId="77F339F7" w14:textId="77777777" w:rsidTr="00DB4670">
        <w:tc>
          <w:tcPr>
            <w:tcW w:w="3931" w:type="dxa"/>
            <w:vAlign w:val="bottom"/>
          </w:tcPr>
          <w:p w14:paraId="753B8BB0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14:paraId="086ACD29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44D58DE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56EE41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EF087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5E5EBC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65172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36309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1675B1" w:rsidRPr="00744476" w14:paraId="6A9DAC92" w14:textId="77777777" w:rsidTr="00DB4670">
        <w:tc>
          <w:tcPr>
            <w:tcW w:w="3931" w:type="dxa"/>
          </w:tcPr>
          <w:p w14:paraId="4903B782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</w:tcPr>
          <w:p w14:paraId="2EA3DCF4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F60579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D9C6B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3676C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378B70C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7,190</w:t>
            </w:r>
          </w:p>
        </w:tc>
        <w:tc>
          <w:tcPr>
            <w:tcW w:w="236" w:type="dxa"/>
          </w:tcPr>
          <w:p w14:paraId="391304A7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9A6447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5,393</w:t>
            </w:r>
          </w:p>
        </w:tc>
      </w:tr>
      <w:tr w:rsidR="001675B1" w:rsidRPr="00744476" w14:paraId="1BEC8CCF" w14:textId="77777777" w:rsidTr="00DB4670">
        <w:tc>
          <w:tcPr>
            <w:tcW w:w="3931" w:type="dxa"/>
          </w:tcPr>
          <w:p w14:paraId="3DF25C58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</w:tcPr>
          <w:p w14:paraId="15CD66C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3EB91D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47BB6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EC47E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C8EAC9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11,799</w:t>
            </w:r>
          </w:p>
        </w:tc>
        <w:tc>
          <w:tcPr>
            <w:tcW w:w="236" w:type="dxa"/>
          </w:tcPr>
          <w:p w14:paraId="38806165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252441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7,919</w:t>
            </w:r>
          </w:p>
        </w:tc>
      </w:tr>
      <w:tr w:rsidR="001675B1" w:rsidRPr="00744476" w14:paraId="1DB380C8" w14:textId="77777777" w:rsidTr="00DB4670">
        <w:tc>
          <w:tcPr>
            <w:tcW w:w="3931" w:type="dxa"/>
          </w:tcPr>
          <w:p w14:paraId="5CE2A7B5" w14:textId="77777777" w:rsidR="001675B1" w:rsidRPr="00744476" w:rsidRDefault="001675B1" w:rsidP="001675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</w:tcPr>
          <w:p w14:paraId="7E48A1AB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6F11E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0FDE8F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D9DA88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EA1714A" w14:textId="77777777" w:rsidR="001675B1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841494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0162C6F" w14:textId="77777777" w:rsidR="001675B1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675B1" w:rsidRPr="00744476" w14:paraId="2DDD9774" w14:textId="77777777" w:rsidTr="00DB4670">
        <w:tc>
          <w:tcPr>
            <w:tcW w:w="3931" w:type="dxa"/>
          </w:tcPr>
          <w:p w14:paraId="0A604636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A723905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023F84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4BAED4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7EC8D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CBBED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F22D5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C15B6F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744476" w14:paraId="63661BF2" w14:textId="77777777" w:rsidTr="003D4D4A">
        <w:tc>
          <w:tcPr>
            <w:tcW w:w="3931" w:type="dxa"/>
          </w:tcPr>
          <w:p w14:paraId="290806CC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33F988CA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2,544</w:t>
            </w:r>
          </w:p>
        </w:tc>
        <w:tc>
          <w:tcPr>
            <w:tcW w:w="236" w:type="dxa"/>
          </w:tcPr>
          <w:p w14:paraId="07018E9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C71AB4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2,069</w:t>
            </w:r>
          </w:p>
        </w:tc>
        <w:tc>
          <w:tcPr>
            <w:tcW w:w="236" w:type="dxa"/>
          </w:tcPr>
          <w:p w14:paraId="2E5856E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0B1B97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B2E1565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1F79D9C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75B1" w:rsidRPr="00744476" w14:paraId="2DAE58B3" w14:textId="77777777" w:rsidTr="003D4D4A">
        <w:tc>
          <w:tcPr>
            <w:tcW w:w="3931" w:type="dxa"/>
          </w:tcPr>
          <w:p w14:paraId="5F4B0E8B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5D79DF75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</w:t>
            </w:r>
            <w:r w:rsidR="003D4D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36" w:type="dxa"/>
          </w:tcPr>
          <w:p w14:paraId="277E7A1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1EEED1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84,896</w:t>
            </w:r>
          </w:p>
        </w:tc>
        <w:tc>
          <w:tcPr>
            <w:tcW w:w="236" w:type="dxa"/>
          </w:tcPr>
          <w:p w14:paraId="4FBCAAAE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3ECBE7D" w14:textId="77777777" w:rsidR="001675B1" w:rsidRPr="00744476" w:rsidRDefault="001675B1" w:rsidP="001675B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78,775</w:t>
            </w:r>
          </w:p>
        </w:tc>
        <w:tc>
          <w:tcPr>
            <w:tcW w:w="236" w:type="dxa"/>
          </w:tcPr>
          <w:p w14:paraId="7C547CC0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42CC8F" w14:textId="77777777" w:rsidR="001675B1" w:rsidRPr="00744476" w:rsidRDefault="001675B1" w:rsidP="001675B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84,452</w:t>
            </w:r>
          </w:p>
        </w:tc>
      </w:tr>
      <w:tr w:rsidR="001675B1" w:rsidRPr="00744476" w14:paraId="55EA11B5" w14:textId="77777777" w:rsidTr="003D4D4A">
        <w:tc>
          <w:tcPr>
            <w:tcW w:w="3931" w:type="dxa"/>
          </w:tcPr>
          <w:p w14:paraId="148DA133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186DD0A9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</w:t>
            </w:r>
            <w:r w:rsidR="003D4D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</w:tcPr>
          <w:p w14:paraId="47EAA08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F1D8A01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152,996</w:t>
            </w:r>
          </w:p>
        </w:tc>
        <w:tc>
          <w:tcPr>
            <w:tcW w:w="236" w:type="dxa"/>
          </w:tcPr>
          <w:p w14:paraId="7B4400D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AE1D01C" w14:textId="77777777" w:rsidR="001675B1" w:rsidRPr="00744476" w:rsidRDefault="001675B1" w:rsidP="001675B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167,220</w:t>
            </w:r>
          </w:p>
        </w:tc>
        <w:tc>
          <w:tcPr>
            <w:tcW w:w="236" w:type="dxa"/>
          </w:tcPr>
          <w:p w14:paraId="43F9BA6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71FC54" w14:textId="77777777" w:rsidR="001675B1" w:rsidRPr="00744476" w:rsidRDefault="001675B1" w:rsidP="001675B1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148,736</w:t>
            </w:r>
          </w:p>
        </w:tc>
      </w:tr>
      <w:tr w:rsidR="001675B1" w:rsidRPr="00744476" w14:paraId="369D0C89" w14:textId="77777777" w:rsidTr="003D4D4A">
        <w:tc>
          <w:tcPr>
            <w:tcW w:w="3931" w:type="dxa"/>
            <w:vAlign w:val="bottom"/>
          </w:tcPr>
          <w:p w14:paraId="0FB63BE0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3C229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236" w:type="dxa"/>
          </w:tcPr>
          <w:p w14:paraId="3FDC8B2B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AD3B628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239,961</w:t>
            </w:r>
          </w:p>
        </w:tc>
        <w:tc>
          <w:tcPr>
            <w:tcW w:w="236" w:type="dxa"/>
          </w:tcPr>
          <w:p w14:paraId="76FFE595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8927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318,209</w:t>
            </w:r>
          </w:p>
        </w:tc>
        <w:tc>
          <w:tcPr>
            <w:tcW w:w="236" w:type="dxa"/>
          </w:tcPr>
          <w:p w14:paraId="6BF5791A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333D5C7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512,167</w:t>
            </w:r>
          </w:p>
        </w:tc>
      </w:tr>
    </w:tbl>
    <w:p w14:paraId="41F6A40F" w14:textId="77777777" w:rsidR="00084DB1" w:rsidRDefault="00084DB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B427F8" w:rsidRPr="00744476" w14:paraId="2DD8EF55" w14:textId="77777777" w:rsidTr="00DB4670">
        <w:trPr>
          <w:tblHeader/>
        </w:trPr>
        <w:tc>
          <w:tcPr>
            <w:tcW w:w="3931" w:type="dxa"/>
          </w:tcPr>
          <w:p w14:paraId="2E00A772" w14:textId="77777777" w:rsidR="00B427F8" w:rsidRPr="00744476" w:rsidRDefault="00B427F8" w:rsidP="00DB4670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lastRenderedPageBreak/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05" w:type="dxa"/>
            <w:gridSpan w:val="3"/>
          </w:tcPr>
          <w:p w14:paraId="6A248BA4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0DFA82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E4FFE3C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7F8" w:rsidRPr="00744476" w14:paraId="1A433A23" w14:textId="77777777" w:rsidTr="00DB4670">
        <w:trPr>
          <w:tblHeader/>
        </w:trPr>
        <w:tc>
          <w:tcPr>
            <w:tcW w:w="3931" w:type="dxa"/>
          </w:tcPr>
          <w:p w14:paraId="766257CF" w14:textId="77777777" w:rsidR="00B427F8" w:rsidRPr="00744476" w:rsidRDefault="00B427F8" w:rsidP="00B427F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35CF886D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5B18A8C" w14:textId="77777777" w:rsidR="00B427F8" w:rsidRPr="00CF6422" w:rsidRDefault="00B427F8" w:rsidP="00B427F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1D0B9B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052FEC4" w14:textId="77777777" w:rsidR="00B427F8" w:rsidRPr="00CF6422" w:rsidRDefault="00B427F8" w:rsidP="00B427F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B048DA7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8BB219A" w14:textId="77777777" w:rsidR="00B427F8" w:rsidRPr="00CF6422" w:rsidRDefault="00B427F8" w:rsidP="00B427F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4D3EE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27F8" w:rsidRPr="00744476" w14:paraId="357EB580" w14:textId="77777777" w:rsidTr="00DB4670">
        <w:trPr>
          <w:tblHeader/>
        </w:trPr>
        <w:tc>
          <w:tcPr>
            <w:tcW w:w="3931" w:type="dxa"/>
          </w:tcPr>
          <w:p w14:paraId="201A211D" w14:textId="77777777" w:rsidR="00B427F8" w:rsidRPr="00744476" w:rsidRDefault="00B427F8" w:rsidP="00B427F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5752B8E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1B14AE25" w14:textId="77777777" w:rsidR="00B427F8" w:rsidRPr="00CF6422" w:rsidRDefault="00B427F8" w:rsidP="00B427F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36986D4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2662E23" w14:textId="77777777" w:rsidR="00B427F8" w:rsidRPr="00CF6422" w:rsidRDefault="00B427F8" w:rsidP="00B427F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2504B442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4083FCA7" w14:textId="77777777" w:rsidR="00B427F8" w:rsidRPr="00CF6422" w:rsidRDefault="00B427F8" w:rsidP="00B427F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8077C0" w14:textId="77777777" w:rsidR="00B427F8" w:rsidRPr="00CF6422" w:rsidRDefault="00B427F8" w:rsidP="00B427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B427F8" w:rsidRPr="00744476" w14:paraId="5A53642E" w14:textId="77777777" w:rsidTr="00DB4670">
        <w:trPr>
          <w:tblHeader/>
        </w:trPr>
        <w:tc>
          <w:tcPr>
            <w:tcW w:w="3931" w:type="dxa"/>
          </w:tcPr>
          <w:p w14:paraId="5905C48B" w14:textId="77777777" w:rsidR="00B427F8" w:rsidRPr="00744476" w:rsidRDefault="00B427F8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D51E88E" w14:textId="77777777" w:rsidR="00B427F8" w:rsidRPr="00744476" w:rsidRDefault="00B427F8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27F8" w:rsidRPr="00744476" w14:paraId="7093236E" w14:textId="77777777" w:rsidTr="00DB4670">
        <w:tc>
          <w:tcPr>
            <w:tcW w:w="3931" w:type="dxa"/>
          </w:tcPr>
          <w:p w14:paraId="4C371552" w14:textId="77777777" w:rsidR="00B427F8" w:rsidRPr="00744476" w:rsidRDefault="00B427F8" w:rsidP="00DB467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839D81B" w14:textId="77777777" w:rsidR="00B427F8" w:rsidRPr="00744476" w:rsidRDefault="00B427F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48489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9FD5802" w14:textId="77777777" w:rsidR="00B427F8" w:rsidRPr="00744476" w:rsidRDefault="00B427F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60F35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222CDD" w14:textId="77777777" w:rsidR="00B427F8" w:rsidRPr="00744476" w:rsidRDefault="00B427F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1FCE23" w14:textId="77777777" w:rsidR="00B427F8" w:rsidRPr="00744476" w:rsidRDefault="00B427F8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33E2DD" w14:textId="77777777" w:rsidR="00B427F8" w:rsidRPr="00744476" w:rsidRDefault="00B427F8" w:rsidP="00DB467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5B1" w:rsidRPr="00744476" w14:paraId="250EFD74" w14:textId="77777777" w:rsidTr="00DB4670">
        <w:tc>
          <w:tcPr>
            <w:tcW w:w="3931" w:type="dxa"/>
          </w:tcPr>
          <w:p w14:paraId="57C3296C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14:paraId="7518F4D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74D4EF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19BAF3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25EC38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9E40892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2,543</w:t>
            </w:r>
          </w:p>
        </w:tc>
        <w:tc>
          <w:tcPr>
            <w:tcW w:w="236" w:type="dxa"/>
          </w:tcPr>
          <w:p w14:paraId="2C2995E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26919C8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</w:t>
            </w:r>
          </w:p>
        </w:tc>
      </w:tr>
      <w:tr w:rsidR="001675B1" w:rsidRPr="00744476" w14:paraId="031ECCFD" w14:textId="77777777" w:rsidTr="00DB4670">
        <w:tc>
          <w:tcPr>
            <w:tcW w:w="3931" w:type="dxa"/>
            <w:vAlign w:val="bottom"/>
          </w:tcPr>
          <w:p w14:paraId="4B1DFEEA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14:paraId="58C9448D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C57C47E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9E58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861D2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19C0E7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373,256</w:t>
            </w:r>
          </w:p>
        </w:tc>
        <w:tc>
          <w:tcPr>
            <w:tcW w:w="236" w:type="dxa"/>
          </w:tcPr>
          <w:p w14:paraId="7D0A464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E378610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569,442</w:t>
            </w:r>
          </w:p>
        </w:tc>
      </w:tr>
      <w:tr w:rsidR="001675B1" w:rsidRPr="00744476" w14:paraId="3B4D973B" w14:textId="77777777" w:rsidTr="00DB4670">
        <w:tc>
          <w:tcPr>
            <w:tcW w:w="3931" w:type="dxa"/>
            <w:vAlign w:val="bottom"/>
          </w:tcPr>
          <w:p w14:paraId="4FAAA9BA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</w:tcPr>
          <w:p w14:paraId="613E17AB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61ED676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8163075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64DA5D6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DFD87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4,027</w:t>
            </w:r>
          </w:p>
        </w:tc>
        <w:tc>
          <w:tcPr>
            <w:tcW w:w="236" w:type="dxa"/>
          </w:tcPr>
          <w:p w14:paraId="557FF8E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97CFEF4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1675B1" w:rsidRPr="00744476" w14:paraId="64075C85" w14:textId="77777777" w:rsidTr="00DB4670">
        <w:tc>
          <w:tcPr>
            <w:tcW w:w="3931" w:type="dxa"/>
            <w:vAlign w:val="bottom"/>
          </w:tcPr>
          <w:p w14:paraId="2AAF7BF1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</w:tcPr>
          <w:p w14:paraId="2932874C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27D31AC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E75CC3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DE9768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63403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1A2F96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44707E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1675B1" w:rsidRPr="00744476" w14:paraId="46FEBF04" w14:textId="77777777" w:rsidTr="00DB4670">
        <w:tc>
          <w:tcPr>
            <w:tcW w:w="3931" w:type="dxa"/>
            <w:vAlign w:val="bottom"/>
          </w:tcPr>
          <w:p w14:paraId="0975434B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</w:tcPr>
          <w:p w14:paraId="72A35A14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FC39631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D65C96B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ECCBD7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54B2E6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236" w:type="dxa"/>
          </w:tcPr>
          <w:p w14:paraId="5B5FF97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BF166BB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1,488</w:t>
            </w:r>
          </w:p>
        </w:tc>
      </w:tr>
      <w:tr w:rsidR="001675B1" w:rsidRPr="00744476" w14:paraId="700595C6" w14:textId="77777777" w:rsidTr="00DB4670">
        <w:tc>
          <w:tcPr>
            <w:tcW w:w="3931" w:type="dxa"/>
            <w:vAlign w:val="bottom"/>
          </w:tcPr>
          <w:p w14:paraId="35F2E74D" w14:textId="77777777" w:rsidR="001675B1" w:rsidRPr="00744476" w:rsidRDefault="001675B1" w:rsidP="001675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42A04F90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1911F2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BD22118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74C67B1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32C034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1,612</w:t>
            </w:r>
          </w:p>
        </w:tc>
        <w:tc>
          <w:tcPr>
            <w:tcW w:w="236" w:type="dxa"/>
          </w:tcPr>
          <w:p w14:paraId="7B0448A1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E633C1A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1675B1" w:rsidRPr="00744476" w14:paraId="4D507E7D" w14:textId="77777777" w:rsidTr="00DB4670">
        <w:tc>
          <w:tcPr>
            <w:tcW w:w="3931" w:type="dxa"/>
            <w:vAlign w:val="bottom"/>
          </w:tcPr>
          <w:p w14:paraId="214FAF2A" w14:textId="77777777" w:rsidR="001675B1" w:rsidRPr="00744476" w:rsidRDefault="001675B1" w:rsidP="001675B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14:paraId="08FF96D5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04A222D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0DE60C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B3F420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D62246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236" w:type="dxa"/>
          </w:tcPr>
          <w:p w14:paraId="65EDB5C3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B62EDFA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</w:tr>
      <w:tr w:rsidR="001675B1" w:rsidRPr="00744476" w14:paraId="202E3629" w14:textId="77777777" w:rsidTr="00DB4670">
        <w:tc>
          <w:tcPr>
            <w:tcW w:w="3931" w:type="dxa"/>
          </w:tcPr>
          <w:p w14:paraId="24116631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4A8A250A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BBD62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13C175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F161D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42979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BE880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976086D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744476" w14:paraId="365FC148" w14:textId="77777777" w:rsidTr="003D4D4A">
        <w:tc>
          <w:tcPr>
            <w:tcW w:w="3931" w:type="dxa"/>
            <w:vAlign w:val="bottom"/>
          </w:tcPr>
          <w:p w14:paraId="27E08056" w14:textId="77777777" w:rsidR="001675B1" w:rsidRPr="00744476" w:rsidRDefault="001675B1" w:rsidP="001675B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AA83AFB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18,354</w:t>
            </w:r>
          </w:p>
        </w:tc>
        <w:tc>
          <w:tcPr>
            <w:tcW w:w="236" w:type="dxa"/>
          </w:tcPr>
          <w:p w14:paraId="52EBA3EC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FC6E6D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36" w:type="dxa"/>
          </w:tcPr>
          <w:p w14:paraId="53250F55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CA1183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18,335</w:t>
            </w:r>
          </w:p>
        </w:tc>
        <w:tc>
          <w:tcPr>
            <w:tcW w:w="236" w:type="dxa"/>
          </w:tcPr>
          <w:p w14:paraId="160E9C1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9860AF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1675B1" w:rsidRPr="00744476" w14:paraId="713FCBE6" w14:textId="77777777" w:rsidTr="003D4D4A">
        <w:tc>
          <w:tcPr>
            <w:tcW w:w="3931" w:type="dxa"/>
          </w:tcPr>
          <w:p w14:paraId="1286C44C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5429E" w14:textId="77777777" w:rsidR="001675B1" w:rsidRPr="00744476" w:rsidRDefault="003D4D4A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675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6" w:type="dxa"/>
          </w:tcPr>
          <w:p w14:paraId="4B798B47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0E10181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236" w:type="dxa"/>
          </w:tcPr>
          <w:p w14:paraId="23037C1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BD64F6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D717F2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1BE6BF1" w14:textId="77777777" w:rsidR="001675B1" w:rsidRPr="00744476" w:rsidRDefault="001675B1" w:rsidP="001675B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75B1" w:rsidRPr="00744476" w14:paraId="261D9EDB" w14:textId="77777777" w:rsidTr="003D4D4A">
        <w:tc>
          <w:tcPr>
            <w:tcW w:w="3931" w:type="dxa"/>
          </w:tcPr>
          <w:p w14:paraId="377E1E1B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5CCD8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236" w:type="dxa"/>
          </w:tcPr>
          <w:p w14:paraId="02A06EE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CB9E9C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2190A8D5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5A9BBE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36" w:type="dxa"/>
          </w:tcPr>
          <w:p w14:paraId="1B9AACE4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7E7791A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1675B1" w:rsidRPr="00744476" w14:paraId="25CBCA2B" w14:textId="77777777" w:rsidTr="003D4D4A">
        <w:tc>
          <w:tcPr>
            <w:tcW w:w="3931" w:type="dxa"/>
          </w:tcPr>
          <w:p w14:paraId="59640B2D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E0DB275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842F09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0D41E9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A67916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8801AFB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97EEC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B0B2E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75B1" w:rsidRPr="00744476" w14:paraId="0EFB48A7" w14:textId="77777777" w:rsidTr="003D4D4A">
        <w:tc>
          <w:tcPr>
            <w:tcW w:w="3931" w:type="dxa"/>
          </w:tcPr>
          <w:p w14:paraId="16179855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223BBE03" w14:textId="77777777" w:rsidR="001675B1" w:rsidRPr="00744476" w:rsidRDefault="003D4D4A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36" w:type="dxa"/>
          </w:tcPr>
          <w:p w14:paraId="68F5375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5975BA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36" w:type="dxa"/>
          </w:tcPr>
          <w:p w14:paraId="5D0627FA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0387FA1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36" w:type="dxa"/>
          </w:tcPr>
          <w:p w14:paraId="22852D37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2455C5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1675B1" w:rsidRPr="00744476" w14:paraId="4FFA237E" w14:textId="77777777" w:rsidTr="003D4D4A">
        <w:tc>
          <w:tcPr>
            <w:tcW w:w="3931" w:type="dxa"/>
          </w:tcPr>
          <w:p w14:paraId="591ED93A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06682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12,496</w:t>
            </w:r>
          </w:p>
        </w:tc>
        <w:tc>
          <w:tcPr>
            <w:tcW w:w="236" w:type="dxa"/>
          </w:tcPr>
          <w:p w14:paraId="4BE933E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C7A4631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5,560</w:t>
            </w:r>
          </w:p>
        </w:tc>
        <w:tc>
          <w:tcPr>
            <w:tcW w:w="236" w:type="dxa"/>
          </w:tcPr>
          <w:p w14:paraId="09E3B4F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A36363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4,572</w:t>
            </w:r>
          </w:p>
        </w:tc>
        <w:tc>
          <w:tcPr>
            <w:tcW w:w="236" w:type="dxa"/>
          </w:tcPr>
          <w:p w14:paraId="3A28DB7B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78C3BE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4,867</w:t>
            </w:r>
          </w:p>
        </w:tc>
      </w:tr>
      <w:tr w:rsidR="001675B1" w:rsidRPr="00744476" w14:paraId="4364192D" w14:textId="77777777" w:rsidTr="003D4D4A">
        <w:tc>
          <w:tcPr>
            <w:tcW w:w="3931" w:type="dxa"/>
          </w:tcPr>
          <w:p w14:paraId="4A307FF3" w14:textId="77777777" w:rsidR="001675B1" w:rsidRPr="00744476" w:rsidRDefault="001675B1" w:rsidP="001675B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34" w:type="dxa"/>
            <w:shd w:val="clear" w:color="auto" w:fill="auto"/>
          </w:tcPr>
          <w:p w14:paraId="41A96BB0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1B9513A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20E4C2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6" w:type="dxa"/>
          </w:tcPr>
          <w:p w14:paraId="25F4CB8F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B31E1B3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03AC6513" w14:textId="77777777" w:rsidR="001675B1" w:rsidRPr="00744476" w:rsidRDefault="001675B1" w:rsidP="001675B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7AE439A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1675B1" w:rsidRPr="00744476" w14:paraId="64229E95" w14:textId="77777777" w:rsidTr="003D4D4A">
        <w:tc>
          <w:tcPr>
            <w:tcW w:w="3931" w:type="dxa"/>
            <w:vAlign w:val="bottom"/>
          </w:tcPr>
          <w:p w14:paraId="7226AFF5" w14:textId="77777777" w:rsidR="001675B1" w:rsidRPr="00744476" w:rsidRDefault="001675B1" w:rsidP="001675B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93753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D4D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  <w:tc>
          <w:tcPr>
            <w:tcW w:w="236" w:type="dxa"/>
          </w:tcPr>
          <w:p w14:paraId="1B0C4598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D694E9" w14:textId="77777777" w:rsidR="001675B1" w:rsidRPr="00744476" w:rsidRDefault="001675B1" w:rsidP="001675B1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9,827</w:t>
            </w:r>
          </w:p>
        </w:tc>
        <w:tc>
          <w:tcPr>
            <w:tcW w:w="236" w:type="dxa"/>
          </w:tcPr>
          <w:p w14:paraId="031B8D6F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D862F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409,355</w:t>
            </w:r>
          </w:p>
        </w:tc>
        <w:tc>
          <w:tcPr>
            <w:tcW w:w="236" w:type="dxa"/>
          </w:tcPr>
          <w:p w14:paraId="48E18F05" w14:textId="77777777" w:rsidR="001675B1" w:rsidRPr="00744476" w:rsidRDefault="001675B1" w:rsidP="001675B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0388A69" w14:textId="77777777" w:rsidR="001675B1" w:rsidRPr="00744476" w:rsidRDefault="001675B1" w:rsidP="001675B1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581,604</w:t>
            </w:r>
          </w:p>
        </w:tc>
      </w:tr>
    </w:tbl>
    <w:p w14:paraId="1F2A9C10" w14:textId="77777777" w:rsidR="001C1D6B" w:rsidRDefault="001C1D6B" w:rsidP="001C1D6B">
      <w:pPr>
        <w:pStyle w:val="Bo-Blankline"/>
        <w:rPr>
          <w:cs/>
        </w:rPr>
      </w:pPr>
    </w:p>
    <w:p w14:paraId="40B1D4CC" w14:textId="77777777" w:rsidR="001C1D6B" w:rsidRDefault="001C1D6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8B59B5" w:rsidRPr="00A82EE4" w14:paraId="3D874842" w14:textId="77777777" w:rsidTr="008B59B5">
        <w:tc>
          <w:tcPr>
            <w:tcW w:w="3959" w:type="dxa"/>
          </w:tcPr>
          <w:p w14:paraId="013D7ECA" w14:textId="77777777" w:rsidR="008B59B5" w:rsidRPr="00A7698F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2F35B558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7AC005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12255700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9B5" w14:paraId="5442CAC9" w14:textId="77777777" w:rsidTr="008B59B5">
        <w:tc>
          <w:tcPr>
            <w:tcW w:w="3959" w:type="dxa"/>
          </w:tcPr>
          <w:p w14:paraId="09EBDABB" w14:textId="77777777" w:rsidR="008B59B5" w:rsidRPr="00776898" w:rsidRDefault="008B59B5" w:rsidP="008B59B5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7689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AB7162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หนึ่ง</w:t>
            </w:r>
            <w:r w:rsidRPr="00776898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3832E7BD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13F11328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78A2AD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090582B8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3748557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182C32CC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2A58DEE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59B5" w14:paraId="779654E4" w14:textId="77777777" w:rsidTr="008B59B5">
        <w:tc>
          <w:tcPr>
            <w:tcW w:w="3959" w:type="dxa"/>
          </w:tcPr>
          <w:p w14:paraId="216A6D71" w14:textId="77777777" w:rsidR="008B59B5" w:rsidRPr="00FC5BFF" w:rsidRDefault="008B59B5" w:rsidP="008B59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F55B86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14:paraId="01C4E47F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7E942E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0807A3D3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8248A7B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1CE14656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95406D2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8B59B5" w:rsidRPr="00D87537" w14:paraId="786C9F1E" w14:textId="77777777" w:rsidTr="008B59B5">
        <w:tc>
          <w:tcPr>
            <w:tcW w:w="3959" w:type="dxa"/>
          </w:tcPr>
          <w:p w14:paraId="5D43AE48" w14:textId="77777777" w:rsidR="008B59B5" w:rsidRPr="00970BCB" w:rsidRDefault="008B59B5" w:rsidP="008B59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0881D8F3" w14:textId="77777777" w:rsidR="008B59B5" w:rsidRPr="00D87537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59B5" w:rsidRPr="0033434F" w14:paraId="78DCA0B1" w14:textId="77777777" w:rsidTr="008B59B5">
        <w:tc>
          <w:tcPr>
            <w:tcW w:w="3959" w:type="dxa"/>
          </w:tcPr>
          <w:p w14:paraId="7A212E9E" w14:textId="77777777" w:rsidR="008B59B5" w:rsidRPr="00C12557" w:rsidRDefault="008B59B5" w:rsidP="008B59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60652D1" w14:textId="77777777" w:rsidR="008B59B5" w:rsidRPr="0033434F" w:rsidRDefault="008B59B5" w:rsidP="008B59B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A3F9AA" w14:textId="77777777" w:rsidR="008B59B5" w:rsidRDefault="008B59B5" w:rsidP="008B59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CADAB26" w14:textId="77777777" w:rsidR="008B59B5" w:rsidRPr="0033434F" w:rsidRDefault="008B59B5" w:rsidP="008B59B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D8BBA15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46E730C" w14:textId="77777777" w:rsidR="008B59B5" w:rsidRPr="0033434F" w:rsidRDefault="008B59B5" w:rsidP="008B59B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C406EC5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EE66C7C" w14:textId="77777777" w:rsidR="008B59B5" w:rsidRPr="0033434F" w:rsidRDefault="008B59B5" w:rsidP="008B59B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9B5" w:rsidRPr="0033434F" w14:paraId="1CF0A8D3" w14:textId="77777777" w:rsidTr="00363948">
        <w:tc>
          <w:tcPr>
            <w:tcW w:w="3959" w:type="dxa"/>
          </w:tcPr>
          <w:p w14:paraId="430DA9BA" w14:textId="77777777" w:rsidR="008B59B5" w:rsidRPr="00C12557" w:rsidRDefault="008B59B5" w:rsidP="008B59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7E350F1F" w14:textId="77777777" w:rsidR="008B59B5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20E33" w14:textId="77777777" w:rsidR="008B59B5" w:rsidRDefault="008B59B5" w:rsidP="008B59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23790C6" w14:textId="77777777" w:rsidR="008B59B5" w:rsidRDefault="008B59B5" w:rsidP="008B59B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8B9B208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6EF95ED" w14:textId="77777777" w:rsidR="008B59B5" w:rsidRPr="0033434F" w:rsidRDefault="008B59B5" w:rsidP="008B59B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245" w:type="dxa"/>
          </w:tcPr>
          <w:p w14:paraId="60579EB4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C70581A" w14:textId="77777777" w:rsidR="008B59B5" w:rsidRDefault="008B59B5" w:rsidP="008B59B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2F466578" w14:textId="77777777" w:rsidTr="00363948">
        <w:tc>
          <w:tcPr>
            <w:tcW w:w="3959" w:type="dxa"/>
          </w:tcPr>
          <w:p w14:paraId="57897626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4F86854B" w14:textId="77777777" w:rsidR="000345EB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B460E4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0F5F215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654CEC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E8E204F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3,196</w:t>
            </w:r>
          </w:p>
        </w:tc>
        <w:tc>
          <w:tcPr>
            <w:tcW w:w="245" w:type="dxa"/>
          </w:tcPr>
          <w:p w14:paraId="1D7A3E8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5BEAED7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7E1901DA" w14:textId="77777777" w:rsidTr="00363948">
        <w:tc>
          <w:tcPr>
            <w:tcW w:w="3959" w:type="dxa"/>
          </w:tcPr>
          <w:p w14:paraId="3AAF6DB5" w14:textId="77777777" w:rsidR="000345EB" w:rsidRPr="0074447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7108CAC" w14:textId="77777777" w:rsidR="000345EB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18D1B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DBF30EE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C4F86D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17B1888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45" w:type="dxa"/>
          </w:tcPr>
          <w:p w14:paraId="2A68F652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7BE6442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30201547" w14:textId="77777777" w:rsidTr="00363948">
        <w:tc>
          <w:tcPr>
            <w:tcW w:w="3959" w:type="dxa"/>
          </w:tcPr>
          <w:p w14:paraId="20690C25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903BC55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5D015E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0A299F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6EB949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6B18C20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45984E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94CBDF5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:rsidRPr="0033434F" w14:paraId="721DE283" w14:textId="77777777" w:rsidTr="00363948">
        <w:tc>
          <w:tcPr>
            <w:tcW w:w="3959" w:type="dxa"/>
          </w:tcPr>
          <w:p w14:paraId="59DD2440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3C494D4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15,299</w:t>
            </w:r>
          </w:p>
        </w:tc>
        <w:tc>
          <w:tcPr>
            <w:tcW w:w="236" w:type="dxa"/>
            <w:shd w:val="clear" w:color="auto" w:fill="auto"/>
          </w:tcPr>
          <w:p w14:paraId="778E39DE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4EE3F9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8C97B5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1BA4C2D6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1,521</w:t>
            </w:r>
          </w:p>
        </w:tc>
        <w:tc>
          <w:tcPr>
            <w:tcW w:w="245" w:type="dxa"/>
          </w:tcPr>
          <w:p w14:paraId="1AD35B8B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96BA822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5F9B4950" w14:textId="77777777" w:rsidTr="00363948">
        <w:tc>
          <w:tcPr>
            <w:tcW w:w="3959" w:type="dxa"/>
          </w:tcPr>
          <w:p w14:paraId="7F87A456" w14:textId="77777777" w:rsidR="000345EB" w:rsidRPr="00522E6A" w:rsidRDefault="000345EB" w:rsidP="000345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1B8750D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F264C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1D22BF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CB0462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673D4FA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4BE6F8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8CA9AA4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14:paraId="4833D3AD" w14:textId="77777777" w:rsidTr="00363948">
        <w:tc>
          <w:tcPr>
            <w:tcW w:w="3959" w:type="dxa"/>
          </w:tcPr>
          <w:p w14:paraId="635863B1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57124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26,542</w:t>
            </w:r>
          </w:p>
        </w:tc>
        <w:tc>
          <w:tcPr>
            <w:tcW w:w="236" w:type="dxa"/>
            <w:shd w:val="clear" w:color="auto" w:fill="auto"/>
          </w:tcPr>
          <w:p w14:paraId="730244DF" w14:textId="77777777" w:rsidR="000345EB" w:rsidRDefault="000345EB" w:rsidP="000345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191433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228C5AB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DC21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25,961</w:t>
            </w:r>
          </w:p>
        </w:tc>
        <w:tc>
          <w:tcPr>
            <w:tcW w:w="245" w:type="dxa"/>
          </w:tcPr>
          <w:p w14:paraId="7D90C1DD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56A405C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2B355B66" w14:textId="77777777" w:rsidTr="00363948">
        <w:tc>
          <w:tcPr>
            <w:tcW w:w="3959" w:type="dxa"/>
          </w:tcPr>
          <w:p w14:paraId="074C6DEA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16A39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4,196</w:t>
            </w:r>
          </w:p>
        </w:tc>
        <w:tc>
          <w:tcPr>
            <w:tcW w:w="236" w:type="dxa"/>
            <w:shd w:val="clear" w:color="auto" w:fill="auto"/>
          </w:tcPr>
          <w:p w14:paraId="0EF4D9BD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251D0A5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7BE317D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9A9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2,115</w:t>
            </w:r>
          </w:p>
        </w:tc>
        <w:tc>
          <w:tcPr>
            <w:tcW w:w="245" w:type="dxa"/>
          </w:tcPr>
          <w:p w14:paraId="2916FEF9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240637B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4DD9EFC1" w14:textId="77777777" w:rsidTr="00363948">
        <w:tc>
          <w:tcPr>
            <w:tcW w:w="3959" w:type="dxa"/>
          </w:tcPr>
          <w:p w14:paraId="39001951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81A48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4751E8A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215A91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69C3C9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E98B3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14:paraId="1AC4C4F3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9C4616B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3A46B048" w14:textId="77777777" w:rsidTr="00363948">
        <w:tc>
          <w:tcPr>
            <w:tcW w:w="3959" w:type="dxa"/>
          </w:tcPr>
          <w:p w14:paraId="3CCFAD8F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216C0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1,095</w:t>
            </w:r>
          </w:p>
        </w:tc>
        <w:tc>
          <w:tcPr>
            <w:tcW w:w="236" w:type="dxa"/>
            <w:shd w:val="clear" w:color="auto" w:fill="auto"/>
          </w:tcPr>
          <w:p w14:paraId="306F8863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1D00020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3A1B45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9E2A" w14:textId="77777777" w:rsidR="000345EB" w:rsidRDefault="000345EB" w:rsidP="000345E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66DA28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701C747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4E3CC537" w14:textId="77777777" w:rsidTr="00363948">
        <w:tc>
          <w:tcPr>
            <w:tcW w:w="3959" w:type="dxa"/>
          </w:tcPr>
          <w:p w14:paraId="44E58A8E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13F9B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3,417</w:t>
            </w:r>
          </w:p>
        </w:tc>
        <w:tc>
          <w:tcPr>
            <w:tcW w:w="236" w:type="dxa"/>
            <w:shd w:val="clear" w:color="auto" w:fill="auto"/>
          </w:tcPr>
          <w:p w14:paraId="0BF1E4DE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E5DE08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283BA63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4DDD" w14:textId="77777777" w:rsidR="000345EB" w:rsidRDefault="000345EB" w:rsidP="000345E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1C218AF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E39E617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911ADB" w14:paraId="7941C157" w14:textId="77777777" w:rsidTr="00363948">
        <w:tc>
          <w:tcPr>
            <w:tcW w:w="3959" w:type="dxa"/>
            <w:vAlign w:val="bottom"/>
          </w:tcPr>
          <w:p w14:paraId="0C66A60D" w14:textId="77777777" w:rsidR="000345EB" w:rsidRPr="00AD37E5" w:rsidRDefault="000345EB" w:rsidP="000345E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CF6BF" w14:textId="77777777" w:rsidR="000345EB" w:rsidRPr="00457348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50,560</w:t>
            </w:r>
          </w:p>
        </w:tc>
        <w:tc>
          <w:tcPr>
            <w:tcW w:w="236" w:type="dxa"/>
            <w:shd w:val="clear" w:color="auto" w:fill="auto"/>
          </w:tcPr>
          <w:p w14:paraId="7B92D5CC" w14:textId="77777777" w:rsidR="000345EB" w:rsidRPr="00911AD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10033" w14:textId="77777777" w:rsidR="000345EB" w:rsidRPr="00911AD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117F91" w14:textId="77777777" w:rsidR="000345EB" w:rsidRPr="00911AD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7ABC0" w14:textId="77777777" w:rsidR="000345EB" w:rsidRPr="00911AD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38,660</w:t>
            </w:r>
          </w:p>
        </w:tc>
        <w:tc>
          <w:tcPr>
            <w:tcW w:w="245" w:type="dxa"/>
          </w:tcPr>
          <w:p w14:paraId="7C64C8ED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17D26AE" w14:textId="77777777" w:rsidR="000345EB" w:rsidRPr="00911AD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AA32887" w14:textId="77777777" w:rsidR="001C1D6B" w:rsidRDefault="001C1D6B" w:rsidP="001C1D6B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05"/>
      </w:tblGrid>
      <w:tr w:rsidR="008B59B5" w:rsidRPr="00A82EE4" w14:paraId="650D7819" w14:textId="77777777" w:rsidTr="008B59B5">
        <w:trPr>
          <w:tblHeader/>
        </w:trPr>
        <w:tc>
          <w:tcPr>
            <w:tcW w:w="3959" w:type="dxa"/>
          </w:tcPr>
          <w:p w14:paraId="1056C20D" w14:textId="77777777" w:rsidR="008B59B5" w:rsidRPr="00A7698F" w:rsidRDefault="008B59B5" w:rsidP="008B59B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6B5F1BA0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3AB3BE17" w14:textId="77777777" w:rsidR="008B59B5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1C9040AA" w14:textId="77777777" w:rsidR="008B59B5" w:rsidRPr="00A82EE4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9B5" w14:paraId="489B1BE8" w14:textId="77777777" w:rsidTr="008B59B5">
        <w:trPr>
          <w:tblHeader/>
        </w:trPr>
        <w:tc>
          <w:tcPr>
            <w:tcW w:w="3959" w:type="dxa"/>
          </w:tcPr>
          <w:p w14:paraId="50C535B7" w14:textId="77777777" w:rsidR="008B59B5" w:rsidRPr="00776898" w:rsidRDefault="008B59B5" w:rsidP="008B59B5">
            <w:pPr>
              <w:spacing w:line="240" w:lineRule="auto"/>
              <w:ind w:left="16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A9721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0374AB2D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DD79D30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3B60AFC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D04980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45" w:type="dxa"/>
          </w:tcPr>
          <w:p w14:paraId="06A0992E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213FD8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59B5" w14:paraId="5FFF42F1" w14:textId="77777777" w:rsidTr="008B59B5">
        <w:trPr>
          <w:tblHeader/>
        </w:trPr>
        <w:tc>
          <w:tcPr>
            <w:tcW w:w="3959" w:type="dxa"/>
          </w:tcPr>
          <w:p w14:paraId="018A7657" w14:textId="77777777" w:rsidR="008B59B5" w:rsidRPr="00FC5BFF" w:rsidRDefault="008B59B5" w:rsidP="008B59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7EAA007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14:paraId="3F09FDC4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59299B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0" w:type="dxa"/>
          </w:tcPr>
          <w:p w14:paraId="609E249B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DEF2D8B" w14:textId="77777777" w:rsidR="008B59B5" w:rsidRPr="00F32380" w:rsidRDefault="008B59B5" w:rsidP="008B59B5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45" w:type="dxa"/>
          </w:tcPr>
          <w:p w14:paraId="4BB3022A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66E8D7" w14:textId="77777777" w:rsidR="008B59B5" w:rsidRDefault="008B59B5" w:rsidP="008B59B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8B59B5" w:rsidRPr="00D87537" w14:paraId="3A60DF14" w14:textId="77777777" w:rsidTr="008B59B5">
        <w:trPr>
          <w:tblHeader/>
        </w:trPr>
        <w:tc>
          <w:tcPr>
            <w:tcW w:w="3959" w:type="dxa"/>
          </w:tcPr>
          <w:p w14:paraId="5EB7F24A" w14:textId="77777777" w:rsidR="008B59B5" w:rsidRPr="00970BCB" w:rsidRDefault="008B59B5" w:rsidP="008B59B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1" w:type="dxa"/>
            <w:gridSpan w:val="7"/>
          </w:tcPr>
          <w:p w14:paraId="51D6D973" w14:textId="77777777" w:rsidR="008B59B5" w:rsidRPr="00D87537" w:rsidRDefault="008B59B5" w:rsidP="008B59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B59B5" w:rsidRPr="0033434F" w14:paraId="68708A21" w14:textId="77777777" w:rsidTr="008B59B5">
        <w:tc>
          <w:tcPr>
            <w:tcW w:w="3959" w:type="dxa"/>
          </w:tcPr>
          <w:p w14:paraId="315AD4FD" w14:textId="77777777" w:rsidR="008B59B5" w:rsidRPr="00C12557" w:rsidRDefault="008B59B5" w:rsidP="008B59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4A9B5C5" w14:textId="77777777" w:rsidR="008B59B5" w:rsidRPr="0033434F" w:rsidRDefault="008B59B5" w:rsidP="008B59B5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AF0175" w14:textId="77777777" w:rsidR="008B59B5" w:rsidRDefault="008B59B5" w:rsidP="008B59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DD7DCDD" w14:textId="77777777" w:rsidR="008B59B5" w:rsidRPr="0033434F" w:rsidRDefault="008B59B5" w:rsidP="008B59B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D40F1C3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F8799C2" w14:textId="77777777" w:rsidR="008B59B5" w:rsidRPr="0033434F" w:rsidRDefault="008B59B5" w:rsidP="008B59B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0229219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94BB520" w14:textId="77777777" w:rsidR="008B59B5" w:rsidRPr="0033434F" w:rsidRDefault="008B59B5" w:rsidP="008B59B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9B5" w:rsidRPr="0033434F" w14:paraId="6E411CDF" w14:textId="77777777" w:rsidTr="00363948">
        <w:tc>
          <w:tcPr>
            <w:tcW w:w="3959" w:type="dxa"/>
          </w:tcPr>
          <w:p w14:paraId="406FF76B" w14:textId="77777777" w:rsidR="008B59B5" w:rsidRPr="00C12557" w:rsidRDefault="008B59B5" w:rsidP="008B59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2739F23" w14:textId="77777777" w:rsidR="008B59B5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CBE55" w14:textId="77777777" w:rsidR="008B59B5" w:rsidRDefault="008B59B5" w:rsidP="008B59B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60E9AB2" w14:textId="77777777" w:rsidR="008B59B5" w:rsidRDefault="008B59B5" w:rsidP="008B59B5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9517403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4DC464B" w14:textId="77777777" w:rsidR="008B59B5" w:rsidRPr="0033434F" w:rsidRDefault="008B59B5" w:rsidP="008B59B5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3,985</w:t>
            </w:r>
          </w:p>
        </w:tc>
        <w:tc>
          <w:tcPr>
            <w:tcW w:w="245" w:type="dxa"/>
          </w:tcPr>
          <w:p w14:paraId="718195B7" w14:textId="77777777" w:rsidR="008B59B5" w:rsidRPr="00BE704B" w:rsidRDefault="008B59B5" w:rsidP="008B59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991F5" w14:textId="77777777" w:rsidR="008B59B5" w:rsidRDefault="008B59B5" w:rsidP="008B59B5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5751AFCF" w14:textId="77777777" w:rsidTr="00363948">
        <w:tc>
          <w:tcPr>
            <w:tcW w:w="3959" w:type="dxa"/>
          </w:tcPr>
          <w:p w14:paraId="52FD920B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D893B9" w14:textId="77777777" w:rsidR="000345EB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81757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945D77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D2778B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540FD1E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2,480</w:t>
            </w:r>
          </w:p>
        </w:tc>
        <w:tc>
          <w:tcPr>
            <w:tcW w:w="245" w:type="dxa"/>
          </w:tcPr>
          <w:p w14:paraId="193B37C6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FD77289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59ADCEAF" w14:textId="77777777" w:rsidTr="00363948">
        <w:tc>
          <w:tcPr>
            <w:tcW w:w="3959" w:type="dxa"/>
          </w:tcPr>
          <w:p w14:paraId="73D28152" w14:textId="77777777" w:rsidR="000345EB" w:rsidRPr="0074447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DB820EB" w14:textId="77777777" w:rsidR="000345EB" w:rsidRPr="0033434F" w:rsidRDefault="000345EB" w:rsidP="000345EB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3DA92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974EEFB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600C1C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6173B79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13,609</w:t>
            </w:r>
          </w:p>
        </w:tc>
        <w:tc>
          <w:tcPr>
            <w:tcW w:w="245" w:type="dxa"/>
          </w:tcPr>
          <w:p w14:paraId="545169A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24FC7B8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3C5C2314" w14:textId="77777777" w:rsidTr="00363948">
        <w:tc>
          <w:tcPr>
            <w:tcW w:w="3959" w:type="dxa"/>
          </w:tcPr>
          <w:p w14:paraId="7BDEFE8A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34D7F4B6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D3B844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450F3D9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0A7C24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ED597C2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32B9F28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2B85856B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:rsidRPr="0033434F" w14:paraId="548E5300" w14:textId="77777777" w:rsidTr="00363948">
        <w:tc>
          <w:tcPr>
            <w:tcW w:w="3959" w:type="dxa"/>
          </w:tcPr>
          <w:p w14:paraId="35BA7B80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4E20B10B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147,625</w:t>
            </w:r>
          </w:p>
        </w:tc>
        <w:tc>
          <w:tcPr>
            <w:tcW w:w="236" w:type="dxa"/>
            <w:shd w:val="clear" w:color="auto" w:fill="auto"/>
          </w:tcPr>
          <w:p w14:paraId="5734E124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2ADFC5E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B77745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46752BB" w14:textId="77777777" w:rsidR="000345EB" w:rsidRPr="0033434F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45" w:type="dxa"/>
          </w:tcPr>
          <w:p w14:paraId="2ADDA068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35F92C5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33434F" w14:paraId="58273AC4" w14:textId="77777777" w:rsidTr="008B59B5">
        <w:tc>
          <w:tcPr>
            <w:tcW w:w="3959" w:type="dxa"/>
          </w:tcPr>
          <w:p w14:paraId="7313131E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16A39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E4DE28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82B6904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468990B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BC405A1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A18A1A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DFEEF18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:rsidRPr="0033434F" w14:paraId="596EEF32" w14:textId="77777777" w:rsidTr="008B59B5">
        <w:tc>
          <w:tcPr>
            <w:tcW w:w="3959" w:type="dxa"/>
          </w:tcPr>
          <w:p w14:paraId="7406633E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1A2CE6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393244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C4A5C2F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BF25C2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F183D2D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FEF9594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A2B61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:rsidRPr="0033434F" w14:paraId="16AB50CA" w14:textId="77777777" w:rsidTr="008B59B5">
        <w:tc>
          <w:tcPr>
            <w:tcW w:w="3959" w:type="dxa"/>
          </w:tcPr>
          <w:p w14:paraId="0FDB2B88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21B621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654F2E5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3F70C09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795B518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551556C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C470C2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CAA91E1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:rsidRPr="0033434F" w14:paraId="09E2DA78" w14:textId="77777777" w:rsidTr="008B59B5">
        <w:tc>
          <w:tcPr>
            <w:tcW w:w="3959" w:type="dxa"/>
          </w:tcPr>
          <w:p w14:paraId="45470603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BE7682" w14:textId="77777777" w:rsidR="000345EB" w:rsidRPr="0033434F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D535C4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7C6031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1831648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CFACA3B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C2D1FD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2C205F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14:paraId="5DA8B191" w14:textId="77777777" w:rsidTr="008B59B5">
        <w:tc>
          <w:tcPr>
            <w:tcW w:w="3959" w:type="dxa"/>
          </w:tcPr>
          <w:p w14:paraId="5EE3EE1B" w14:textId="77777777" w:rsidR="000345EB" w:rsidRPr="00522E6A" w:rsidRDefault="000345EB" w:rsidP="000345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9326AB5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3486FB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02B343B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47FAE9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15A0463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5673DE2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4BDBA80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45EB" w14:paraId="333BF489" w14:textId="77777777" w:rsidTr="00363948">
        <w:tc>
          <w:tcPr>
            <w:tcW w:w="3959" w:type="dxa"/>
          </w:tcPr>
          <w:p w14:paraId="2BB0E530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5304A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26,739</w:t>
            </w:r>
          </w:p>
        </w:tc>
        <w:tc>
          <w:tcPr>
            <w:tcW w:w="236" w:type="dxa"/>
            <w:shd w:val="clear" w:color="auto" w:fill="auto"/>
          </w:tcPr>
          <w:p w14:paraId="2B2A5629" w14:textId="77777777" w:rsidR="000345EB" w:rsidRDefault="000345EB" w:rsidP="000345E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381D1E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C1C08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7A9F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25,809</w:t>
            </w:r>
          </w:p>
        </w:tc>
        <w:tc>
          <w:tcPr>
            <w:tcW w:w="245" w:type="dxa"/>
          </w:tcPr>
          <w:p w14:paraId="0FE115B5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490A8277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4ECB4A1C" w14:textId="77777777" w:rsidTr="00363948">
        <w:tc>
          <w:tcPr>
            <w:tcW w:w="3959" w:type="dxa"/>
          </w:tcPr>
          <w:p w14:paraId="1E20F56D" w14:textId="77777777" w:rsidR="000345EB" w:rsidRPr="00C12557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41F47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6,937</w:t>
            </w:r>
          </w:p>
        </w:tc>
        <w:tc>
          <w:tcPr>
            <w:tcW w:w="236" w:type="dxa"/>
            <w:shd w:val="clear" w:color="auto" w:fill="auto"/>
          </w:tcPr>
          <w:p w14:paraId="0EE0C7FA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648BEC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C58CF3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AC87" w14:textId="77777777" w:rsidR="000345EB" w:rsidRDefault="000345EB" w:rsidP="00BF1AE3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5718352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EC7B72E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2AA35F3E" w14:textId="77777777" w:rsidTr="00363948">
        <w:tc>
          <w:tcPr>
            <w:tcW w:w="3959" w:type="dxa"/>
          </w:tcPr>
          <w:p w14:paraId="67E6EB50" w14:textId="77777777" w:rsidR="000345EB" w:rsidRPr="00F63BCB" w:rsidRDefault="000345EB" w:rsidP="000345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DE3F6B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36" w:type="dxa"/>
            <w:shd w:val="clear" w:color="auto" w:fill="auto"/>
          </w:tcPr>
          <w:p w14:paraId="0933C02B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15FF25D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E18ADC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1926" w14:textId="77777777" w:rsidR="000345E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45" w:type="dxa"/>
          </w:tcPr>
          <w:p w14:paraId="2F66B121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1A60F3D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00C9E3BF" w14:textId="77777777" w:rsidTr="00363948">
        <w:tc>
          <w:tcPr>
            <w:tcW w:w="3959" w:type="dxa"/>
          </w:tcPr>
          <w:p w14:paraId="58899D52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53DCA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  <w:shd w:val="clear" w:color="auto" w:fill="auto"/>
          </w:tcPr>
          <w:p w14:paraId="7100308B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F532D3F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FBA154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EC61" w14:textId="77777777" w:rsidR="000345EB" w:rsidRDefault="000345EB" w:rsidP="000345E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8412F6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67C4B7BE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14:paraId="4C3E240A" w14:textId="77777777" w:rsidTr="00363948">
        <w:tc>
          <w:tcPr>
            <w:tcW w:w="3959" w:type="dxa"/>
          </w:tcPr>
          <w:p w14:paraId="5C32C331" w14:textId="77777777" w:rsidR="000345EB" w:rsidRPr="00B37E56" w:rsidRDefault="000345EB" w:rsidP="000345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72078" w14:textId="77777777" w:rsidR="000345EB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15,706</w:t>
            </w:r>
          </w:p>
        </w:tc>
        <w:tc>
          <w:tcPr>
            <w:tcW w:w="236" w:type="dxa"/>
            <w:shd w:val="clear" w:color="auto" w:fill="auto"/>
          </w:tcPr>
          <w:p w14:paraId="4F256F96" w14:textId="77777777" w:rsidR="000345E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36BF15" w14:textId="77777777" w:rsidR="000345E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14D708E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CEF4" w14:textId="77777777" w:rsidR="000345EB" w:rsidRDefault="000345EB" w:rsidP="000345E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887388A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1690CE11" w14:textId="77777777" w:rsidR="000345E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5EB" w:rsidRPr="00911ADB" w14:paraId="37E8A831" w14:textId="77777777" w:rsidTr="00363948">
        <w:tc>
          <w:tcPr>
            <w:tcW w:w="3959" w:type="dxa"/>
            <w:vAlign w:val="bottom"/>
          </w:tcPr>
          <w:p w14:paraId="06F96083" w14:textId="77777777" w:rsidR="000345EB" w:rsidRPr="00AD37E5" w:rsidRDefault="000345EB" w:rsidP="000345E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84301" w14:textId="77777777" w:rsidR="000345EB" w:rsidRPr="00457348" w:rsidRDefault="000345EB" w:rsidP="000345E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203,585</w:t>
            </w:r>
          </w:p>
        </w:tc>
        <w:tc>
          <w:tcPr>
            <w:tcW w:w="236" w:type="dxa"/>
            <w:shd w:val="clear" w:color="auto" w:fill="auto"/>
          </w:tcPr>
          <w:p w14:paraId="7A2F46CA" w14:textId="77777777" w:rsidR="000345EB" w:rsidRPr="00911ADB" w:rsidRDefault="000345EB" w:rsidP="000345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BB3E4" w14:textId="77777777" w:rsidR="000345EB" w:rsidRPr="00911ADB" w:rsidRDefault="000345EB" w:rsidP="000345EB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5F0D2B8" w14:textId="77777777" w:rsidR="000345EB" w:rsidRPr="00911AD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0D316" w14:textId="77777777" w:rsidR="000345EB" w:rsidRPr="00911ADB" w:rsidRDefault="000345EB" w:rsidP="000345E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47,689</w:t>
            </w:r>
          </w:p>
        </w:tc>
        <w:tc>
          <w:tcPr>
            <w:tcW w:w="245" w:type="dxa"/>
          </w:tcPr>
          <w:p w14:paraId="103EAF50" w14:textId="77777777" w:rsidR="000345EB" w:rsidRPr="00BE704B" w:rsidRDefault="000345EB" w:rsidP="000345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FD84C01" w14:textId="77777777" w:rsidR="000345EB" w:rsidRPr="00911ADB" w:rsidRDefault="000345EB" w:rsidP="000345EB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38933DE" w14:textId="77777777" w:rsidR="008B59B5" w:rsidRPr="001C1D6B" w:rsidRDefault="008B59B5" w:rsidP="001C1D6B">
      <w:pPr>
        <w:pStyle w:val="Bo-Blankline"/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6035C22" w14:textId="77777777"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716EF5"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716EF5"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716EF5">
        <w:t>2</w:t>
      </w:r>
      <w:r w:rsidR="004B5416">
        <w:t>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716EF5" w:rsidRPr="00402D37">
        <w:rPr>
          <w:spacing w:val="-2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716EF5" w:rsidRPr="00402D37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716EF5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716EF5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16EF5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716EF5">
        <w:t>24</w:t>
      </w:r>
      <w:r>
        <w:t xml:space="preserve"> </w:t>
      </w:r>
      <w:r>
        <w:rPr>
          <w:cs/>
        </w:rPr>
        <w:t xml:space="preserve">กรกฎาคม </w:t>
      </w:r>
      <w:r w:rsidR="00716EF5"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716EF5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716EF5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14:paraId="19F2508E" w14:textId="77777777" w:rsidR="00F91B1B" w:rsidRPr="00F96BFF" w:rsidRDefault="00F91B1B" w:rsidP="00D21AFE">
      <w:pPr>
        <w:pStyle w:val="Bo-Blankline"/>
        <w:ind w:right="-115"/>
      </w:pPr>
    </w:p>
    <w:p w14:paraId="00092704" w14:textId="77777777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t xml:space="preserve">เมื่อวันที่ </w:t>
      </w:r>
      <w:r w:rsidR="00FC0A5B"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716EF5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77777777" w:rsidR="00F91B1B" w:rsidRDefault="00F91B1B" w:rsidP="00D21AFE">
      <w:pPr>
        <w:pStyle w:val="Bo-Blankline"/>
        <w:ind w:right="-115"/>
        <w:rPr>
          <w:lang w:val="en-US"/>
        </w:rPr>
      </w:pPr>
    </w:p>
    <w:p w14:paraId="47A155A8" w14:textId="77777777" w:rsidR="008B59B5" w:rsidRDefault="00F91B1B" w:rsidP="00EC5ABA">
      <w:pPr>
        <w:pStyle w:val="Ang15"/>
        <w:tabs>
          <w:tab w:val="left" w:pos="547"/>
        </w:tabs>
        <w:rPr>
          <w:sz w:val="20"/>
          <w:szCs w:val="20"/>
        </w:rPr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231569">
        <w:t xml:space="preserve">31 </w:t>
      </w:r>
      <w:r w:rsidR="00231569">
        <w:rPr>
          <w:rFonts w:hint="cs"/>
          <w:cs/>
        </w:rPr>
        <w:t>มีนาคม</w:t>
      </w:r>
      <w:r w:rsidR="00231569">
        <w:t xml:space="preserve"> 2563</w:t>
      </w:r>
      <w:r w:rsidR="00231569">
        <w:rPr>
          <w:lang w:val="en-US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  <w:r w:rsidR="008B59B5">
        <w:br w:type="page"/>
      </w: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lastRenderedPageBreak/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77777777" w:rsidR="00231569" w:rsidRPr="00231569" w:rsidRDefault="00231569" w:rsidP="00F91B1B">
      <w:pPr>
        <w:pStyle w:val="Bo-C1Content"/>
        <w:rPr>
          <w:sz w:val="20"/>
          <w:szCs w:val="20"/>
        </w:rPr>
      </w:pPr>
    </w:p>
    <w:p w14:paraId="5E89C5EE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ญาที่ทำกับกิจการที่เกี่ยวข้อง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77777777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734A1F"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77777777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34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734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D755E7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5C3BD5CC" w:rsidR="004678A1" w:rsidRPr="00020D75" w:rsidRDefault="009D4983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6409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6A2D99B9" w:rsidR="004678A1" w:rsidRPr="00020D75" w:rsidRDefault="006409D6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D498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4983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4678A1" w:rsidRPr="006479D0" w14:paraId="4E3C2EC3" w14:textId="77777777" w:rsidTr="00D755E7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0A090A29" w:rsidR="004678A1" w:rsidRPr="00020D75" w:rsidRDefault="006409D6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22668">
              <w:rPr>
                <w:rFonts w:ascii="Angsana New" w:hAnsi="Angsana New"/>
                <w:sz w:val="30"/>
                <w:szCs w:val="30"/>
              </w:rPr>
              <w:t>1</w:t>
            </w:r>
            <w:r w:rsidR="00D755E7">
              <w:rPr>
                <w:rFonts w:ascii="Angsana New" w:hAnsi="Angsana New"/>
                <w:sz w:val="30"/>
                <w:szCs w:val="30"/>
              </w:rPr>
              <w:t>,</w:t>
            </w:r>
            <w:r w:rsidR="009D4983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77777777" w:rsidR="004678A1" w:rsidRPr="00020D75" w:rsidRDefault="006409D6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226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2668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4678A1" w:rsidRPr="00031E80" w14:paraId="530480A0" w14:textId="77777777" w:rsidTr="00D755E7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436679B4" w:rsidR="004678A1" w:rsidRPr="00020D75" w:rsidRDefault="00922668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D4983">
              <w:rPr>
                <w:rFonts w:ascii="Angsana New" w:hAnsi="Angsana New"/>
                <w:b/>
                <w:bCs/>
                <w:sz w:val="30"/>
                <w:szCs w:val="30"/>
              </w:rPr>
              <w:t>0,636</w:t>
            </w:r>
          </w:p>
        </w:tc>
        <w:tc>
          <w:tcPr>
            <w:tcW w:w="270" w:type="dxa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1CC00ECA" w:rsidR="004678A1" w:rsidRPr="00020D75" w:rsidRDefault="006409D6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D4983">
              <w:rPr>
                <w:rFonts w:ascii="Angsana New" w:hAnsi="Angsana New"/>
                <w:b/>
                <w:bCs/>
                <w:sz w:val="30"/>
                <w:szCs w:val="30"/>
              </w:rPr>
              <w:t>8,337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77777777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C00005">
        <w:rPr>
          <w:sz w:val="30"/>
          <w:szCs w:val="30"/>
          <w:lang w:val="en-US"/>
        </w:rPr>
        <w:t xml:space="preserve">31 </w:t>
      </w:r>
      <w:r w:rsidR="00C00005">
        <w:rPr>
          <w:rFonts w:hint="cs"/>
          <w:sz w:val="30"/>
          <w:szCs w:val="30"/>
          <w:cs/>
          <w:lang w:val="en-US"/>
        </w:rPr>
        <w:t>มีนาคม</w:t>
      </w:r>
      <w:r w:rsidR="00782C32">
        <w:rPr>
          <w:rFonts w:hint="cs"/>
          <w:sz w:val="30"/>
          <w:szCs w:val="30"/>
          <w:cs/>
        </w:rPr>
        <w:t xml:space="preserve"> </w:t>
      </w:r>
      <w:r w:rsidR="00C00005" w:rsidRPr="003D4D4A">
        <w:rPr>
          <w:sz w:val="30"/>
          <w:szCs w:val="30"/>
        </w:rPr>
        <w:t>2563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782C32" w:rsidRPr="003D4D4A">
        <w:rPr>
          <w:sz w:val="30"/>
          <w:szCs w:val="30"/>
        </w:rPr>
        <w:t xml:space="preserve"> </w:t>
      </w:r>
      <w:r w:rsidR="003D4D4A" w:rsidRPr="003D4D4A">
        <w:rPr>
          <w:sz w:val="30"/>
          <w:szCs w:val="30"/>
        </w:rPr>
        <w:t>288.34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716EF5">
        <w:rPr>
          <w:i/>
          <w:iCs/>
          <w:sz w:val="30"/>
          <w:szCs w:val="30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C00005">
        <w:rPr>
          <w:i/>
          <w:iCs/>
          <w:sz w:val="30"/>
          <w:szCs w:val="30"/>
        </w:rPr>
        <w:t>2562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C53541">
        <w:rPr>
          <w:i/>
          <w:iCs/>
          <w:sz w:val="30"/>
          <w:szCs w:val="30"/>
          <w:lang w:val="en-US"/>
        </w:rPr>
        <w:t>286.1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Default="008B59B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3C0C59C0" w14:textId="77777777" w:rsidR="00204756" w:rsidRDefault="00764A6D" w:rsidP="00646CB5">
      <w:pPr>
        <w:pStyle w:val="Caption"/>
        <w:ind w:hanging="900"/>
      </w:pPr>
      <w:r>
        <w:rPr>
          <w:rFonts w:hint="cs"/>
          <w:cs/>
        </w:rPr>
        <w:lastRenderedPageBreak/>
        <w:t>สินทรัพย์ทางการเงินอื่น</w:t>
      </w:r>
    </w:p>
    <w:p w14:paraId="40DBE108" w14:textId="77777777" w:rsidR="00FA7ADF" w:rsidRPr="002D33BA" w:rsidRDefault="00FA7ADF" w:rsidP="002D33BA">
      <w:pPr>
        <w:pStyle w:val="Ang15"/>
        <w:tabs>
          <w:tab w:val="left" w:pos="547"/>
        </w:tabs>
        <w:rPr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39"/>
        <w:gridCol w:w="236"/>
        <w:gridCol w:w="1114"/>
        <w:gridCol w:w="236"/>
        <w:gridCol w:w="1114"/>
        <w:gridCol w:w="236"/>
        <w:gridCol w:w="1024"/>
      </w:tblGrid>
      <w:tr w:rsidR="008B59B5" w:rsidRPr="00744476" w14:paraId="2253B2AE" w14:textId="77777777" w:rsidTr="006836EF">
        <w:trPr>
          <w:tblHeader/>
        </w:trPr>
        <w:tc>
          <w:tcPr>
            <w:tcW w:w="3150" w:type="dxa"/>
          </w:tcPr>
          <w:p w14:paraId="4E54D848" w14:textId="77777777" w:rsidR="008B59B5" w:rsidRPr="00744476" w:rsidRDefault="008B59B5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A1CF9" w14:textId="77777777" w:rsidR="008B59B5" w:rsidRPr="00744476" w:rsidRDefault="008B59B5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9" w:type="dxa"/>
            <w:gridSpan w:val="3"/>
          </w:tcPr>
          <w:p w14:paraId="413635A1" w14:textId="77777777" w:rsidR="008B59B5" w:rsidRPr="00744476" w:rsidRDefault="008B59B5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B42BAB" w14:textId="77777777" w:rsidR="008B59B5" w:rsidRPr="00744476" w:rsidRDefault="008B59B5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5FC1238" w14:textId="77777777" w:rsidR="008B59B5" w:rsidRPr="00744476" w:rsidRDefault="008B59B5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9B5" w:rsidRPr="00744476" w14:paraId="27E8F162" w14:textId="77777777" w:rsidTr="006836EF">
        <w:trPr>
          <w:tblHeader/>
        </w:trPr>
        <w:tc>
          <w:tcPr>
            <w:tcW w:w="3150" w:type="dxa"/>
          </w:tcPr>
          <w:p w14:paraId="7FFA89DC" w14:textId="77777777" w:rsidR="008B59B5" w:rsidRPr="00744476" w:rsidRDefault="008B59B5" w:rsidP="008C38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4987B628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663F279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359F2E8" w14:textId="77777777" w:rsidR="008B59B5" w:rsidRPr="00CF6422" w:rsidRDefault="008B59B5" w:rsidP="008C38B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C89E4C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76DB8BB" w14:textId="77777777" w:rsidR="008B59B5" w:rsidRPr="00CF6422" w:rsidRDefault="008B59B5" w:rsidP="008C38B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7549FB8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3480421E" w14:textId="77777777" w:rsidR="008B59B5" w:rsidRPr="00CF6422" w:rsidRDefault="008B59B5" w:rsidP="008C38B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753E6F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59B5" w:rsidRPr="00744476" w14:paraId="7786D96D" w14:textId="77777777" w:rsidTr="006836EF">
        <w:trPr>
          <w:tblHeader/>
        </w:trPr>
        <w:tc>
          <w:tcPr>
            <w:tcW w:w="3150" w:type="dxa"/>
          </w:tcPr>
          <w:p w14:paraId="2E80F3E6" w14:textId="77777777" w:rsidR="008B59B5" w:rsidRPr="00744476" w:rsidRDefault="008B59B5" w:rsidP="008C38B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24199A58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0542E901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72F18654" w14:textId="77777777" w:rsidR="008B59B5" w:rsidRPr="00CF6422" w:rsidRDefault="008B59B5" w:rsidP="008C38B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BB42D8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49003BE6" w14:textId="77777777" w:rsidR="008B59B5" w:rsidRPr="00CF6422" w:rsidRDefault="008B59B5" w:rsidP="008C38B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906C1D2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34651E9" w14:textId="77777777" w:rsidR="008B59B5" w:rsidRPr="00CF6422" w:rsidRDefault="008B59B5" w:rsidP="008C38B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C10919" w14:textId="77777777" w:rsidR="008B59B5" w:rsidRPr="00CF6422" w:rsidRDefault="008B59B5" w:rsidP="008C38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42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8B59B5" w:rsidRPr="00744476" w14:paraId="21518E5F" w14:textId="77777777" w:rsidTr="006836EF">
        <w:trPr>
          <w:tblHeader/>
        </w:trPr>
        <w:tc>
          <w:tcPr>
            <w:tcW w:w="3150" w:type="dxa"/>
          </w:tcPr>
          <w:p w14:paraId="0B50172C" w14:textId="77777777" w:rsidR="008B59B5" w:rsidRPr="00744476" w:rsidRDefault="008B59B5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95AE1B" w14:textId="77777777" w:rsidR="008B59B5" w:rsidRPr="00744476" w:rsidRDefault="006836EF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99" w:type="dxa"/>
            <w:gridSpan w:val="7"/>
          </w:tcPr>
          <w:p w14:paraId="7B450158" w14:textId="77777777" w:rsidR="008B59B5" w:rsidRPr="00744476" w:rsidRDefault="008B59B5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59B5" w:rsidRPr="006836EF" w14:paraId="53E929D3" w14:textId="77777777" w:rsidTr="006836EF">
        <w:tc>
          <w:tcPr>
            <w:tcW w:w="3150" w:type="dxa"/>
          </w:tcPr>
          <w:p w14:paraId="50CFA0A9" w14:textId="77777777" w:rsidR="008B59B5" w:rsidRPr="006836EF" w:rsidRDefault="006836EF" w:rsidP="006836EF">
            <w:pPr>
              <w:spacing w:line="240" w:lineRule="atLeas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36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48535E8B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415ECA98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8F09B9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74FC9C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0BD700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43C4D0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220AD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0C60C4" w14:textId="77777777" w:rsidR="008B59B5" w:rsidRPr="006836EF" w:rsidRDefault="008B59B5" w:rsidP="00DB467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59B5" w:rsidRPr="00744476" w14:paraId="75DA274E" w14:textId="77777777" w:rsidTr="003D4D4A">
        <w:tc>
          <w:tcPr>
            <w:tcW w:w="3150" w:type="dxa"/>
          </w:tcPr>
          <w:p w14:paraId="5BE1BE2F" w14:textId="4DC06668" w:rsidR="008B59B5" w:rsidRPr="00744476" w:rsidRDefault="008B59B5" w:rsidP="006836EF">
            <w:pPr>
              <w:spacing w:line="240" w:lineRule="atLeast"/>
              <w:ind w:left="270" w:right="-110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</w:tcPr>
          <w:p w14:paraId="7E4A0609" w14:textId="77777777" w:rsidR="008B59B5" w:rsidRPr="006836EF" w:rsidRDefault="006836EF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836E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8D675DC" w14:textId="77777777" w:rsidR="008B59B5" w:rsidRPr="00744476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747D05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DED0BA5" w14:textId="1F2C6E04" w:rsidR="008B59B5" w:rsidRPr="00744476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200,249</w:t>
            </w:r>
          </w:p>
        </w:tc>
        <w:tc>
          <w:tcPr>
            <w:tcW w:w="236" w:type="dxa"/>
          </w:tcPr>
          <w:p w14:paraId="19E4A930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3B4DA8" w14:textId="77777777" w:rsidR="008B59B5" w:rsidRPr="00122127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21F2137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F4A0623" w14:textId="77777777" w:rsidR="008B59B5" w:rsidRPr="00122127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57BAB" w:rsidRPr="00744476" w14:paraId="57B8DDA9" w14:textId="77777777" w:rsidTr="003D4D4A">
        <w:tc>
          <w:tcPr>
            <w:tcW w:w="3150" w:type="dxa"/>
          </w:tcPr>
          <w:p w14:paraId="5F413D2B" w14:textId="32003A11" w:rsidR="00057BAB" w:rsidRPr="00744476" w:rsidRDefault="00057BAB" w:rsidP="006836EF">
            <w:pPr>
              <w:spacing w:line="240" w:lineRule="atLeast"/>
              <w:ind w:left="270" w:right="-110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64D4816C" w14:textId="579A3240" w:rsidR="00057BAB" w:rsidRPr="006836EF" w:rsidRDefault="00057BAB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836E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775EE2A" w14:textId="72216809" w:rsidR="00057BAB" w:rsidRDefault="00057BAB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3EAA9C" w14:textId="77777777" w:rsidR="00057BAB" w:rsidRPr="00744476" w:rsidRDefault="00057BAB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23E4FD" w14:textId="55A33B29" w:rsidR="00057BAB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1,129,100</w:t>
            </w:r>
          </w:p>
        </w:tc>
        <w:tc>
          <w:tcPr>
            <w:tcW w:w="236" w:type="dxa"/>
          </w:tcPr>
          <w:p w14:paraId="411467DF" w14:textId="77777777" w:rsidR="00057BAB" w:rsidRPr="00744476" w:rsidRDefault="00057BAB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E1A510" w14:textId="06856028" w:rsidR="00057BAB" w:rsidRDefault="00057BAB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986227D" w14:textId="77777777" w:rsidR="00057BAB" w:rsidRPr="00744476" w:rsidRDefault="00057BAB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9E600C9" w14:textId="45C683B2" w:rsidR="00057BAB" w:rsidRDefault="00057BAB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59B5" w:rsidRPr="00744476" w14:paraId="082BEF52" w14:textId="77777777" w:rsidTr="003D4D4A">
        <w:tc>
          <w:tcPr>
            <w:tcW w:w="3150" w:type="dxa"/>
          </w:tcPr>
          <w:p w14:paraId="4D22DD30" w14:textId="69258184" w:rsidR="008B59B5" w:rsidRPr="00A74970" w:rsidRDefault="008B59B5" w:rsidP="006836EF">
            <w:pPr>
              <w:spacing w:line="240" w:lineRule="atLeast"/>
              <w:ind w:left="252" w:right="-110" w:hanging="252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ตราสารหนี้</w:t>
            </w: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(</w:t>
            </w:r>
            <w:r w:rsidRPr="00A7497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8C4C09" w14:textId="77777777" w:rsidR="008B59B5" w:rsidRPr="006836EF" w:rsidRDefault="006836EF" w:rsidP="006836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A4DC7B1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41,747</w:t>
            </w:r>
          </w:p>
        </w:tc>
        <w:tc>
          <w:tcPr>
            <w:tcW w:w="236" w:type="dxa"/>
            <w:vAlign w:val="bottom"/>
          </w:tcPr>
          <w:p w14:paraId="34F2A3A6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7CE2AE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1,321,347</w:t>
            </w:r>
          </w:p>
        </w:tc>
        <w:tc>
          <w:tcPr>
            <w:tcW w:w="236" w:type="dxa"/>
            <w:vAlign w:val="bottom"/>
          </w:tcPr>
          <w:p w14:paraId="61112312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7B5F06" w14:textId="77777777" w:rsidR="008B59B5" w:rsidRPr="00122127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F96230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638B2B0" w14:textId="77777777" w:rsidR="008B59B5" w:rsidRPr="00122127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59B5" w:rsidRPr="00744476" w14:paraId="1AD2BE98" w14:textId="77777777" w:rsidTr="003D4D4A">
        <w:tc>
          <w:tcPr>
            <w:tcW w:w="3150" w:type="dxa"/>
          </w:tcPr>
          <w:p w14:paraId="276BE8DD" w14:textId="77777777" w:rsidR="008B59B5" w:rsidRPr="00744476" w:rsidRDefault="008B59B5" w:rsidP="00E97114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D1376E" w14:textId="77777777" w:rsidR="008B59B5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6C4E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41,747</w:t>
            </w:r>
          </w:p>
        </w:tc>
        <w:tc>
          <w:tcPr>
            <w:tcW w:w="236" w:type="dxa"/>
          </w:tcPr>
          <w:p w14:paraId="2F6F8AD5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DE472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2,650,696</w:t>
            </w:r>
          </w:p>
        </w:tc>
        <w:tc>
          <w:tcPr>
            <w:tcW w:w="236" w:type="dxa"/>
          </w:tcPr>
          <w:p w14:paraId="2CA1DCCE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09A2F" w14:textId="77777777" w:rsidR="008B59B5" w:rsidRPr="004F6C7C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6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47E4A1" w14:textId="77777777" w:rsidR="008B59B5" w:rsidRPr="004F6C7C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AA903" w14:textId="77777777" w:rsidR="008B59B5" w:rsidRPr="004F6C7C" w:rsidRDefault="008B59B5" w:rsidP="00E9711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F6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B59B5" w:rsidRPr="00744476" w14:paraId="0428F17F" w14:textId="77777777" w:rsidTr="003D4D4A">
        <w:tc>
          <w:tcPr>
            <w:tcW w:w="3150" w:type="dxa"/>
          </w:tcPr>
          <w:p w14:paraId="21E69347" w14:textId="77777777" w:rsidR="008B59B5" w:rsidRPr="00970542" w:rsidRDefault="008B59B5" w:rsidP="00E97114">
            <w:pPr>
              <w:pStyle w:val="Bo-Blankline"/>
              <w:jc w:val="thaiDistribute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ACDE44" w14:textId="77777777" w:rsidR="008B59B5" w:rsidRPr="005330D7" w:rsidRDefault="008B59B5" w:rsidP="00E97114">
            <w:pPr>
              <w:pStyle w:val="Bo-Blankline"/>
              <w:tabs>
                <w:tab w:val="decimal" w:pos="920"/>
              </w:tabs>
              <w:rPr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79783" w14:textId="77777777" w:rsidR="008B59B5" w:rsidRPr="005330D7" w:rsidRDefault="008B59B5" w:rsidP="00E97114">
            <w:pPr>
              <w:pStyle w:val="Bo-Blankline"/>
              <w:tabs>
                <w:tab w:val="decimal" w:pos="920"/>
              </w:tabs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30DC815D" w14:textId="77777777" w:rsidR="008B59B5" w:rsidRPr="005330D7" w:rsidRDefault="008B59B5" w:rsidP="00E97114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65BA188" w14:textId="77777777" w:rsidR="008B59B5" w:rsidRPr="005330D7" w:rsidRDefault="008B59B5" w:rsidP="00E97114">
            <w:pPr>
              <w:pStyle w:val="Bo-Blankline"/>
              <w:tabs>
                <w:tab w:val="decimal" w:pos="920"/>
              </w:tabs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5450A297" w14:textId="77777777" w:rsidR="008B59B5" w:rsidRPr="005330D7" w:rsidRDefault="008B59B5" w:rsidP="00E97114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A5FEF" w14:textId="77777777" w:rsidR="008B59B5" w:rsidRPr="005330D7" w:rsidRDefault="008B59B5" w:rsidP="00E97114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55BF2EF0" w14:textId="77777777" w:rsidR="008B59B5" w:rsidRPr="005330D7" w:rsidRDefault="008B59B5" w:rsidP="00E97114">
            <w:pPr>
              <w:pStyle w:val="Bo-Blankline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278823C" w14:textId="77777777" w:rsidR="008B59B5" w:rsidRPr="005330D7" w:rsidRDefault="008B59B5" w:rsidP="00E97114">
            <w:pPr>
              <w:pStyle w:val="Bo-Blankline"/>
              <w:rPr>
                <w:sz w:val="12"/>
                <w:szCs w:val="12"/>
              </w:rPr>
            </w:pPr>
          </w:p>
        </w:tc>
      </w:tr>
      <w:tr w:rsidR="008B59B5" w:rsidRPr="00744476" w14:paraId="5856286A" w14:textId="77777777" w:rsidTr="003D4D4A">
        <w:tc>
          <w:tcPr>
            <w:tcW w:w="3150" w:type="dxa"/>
          </w:tcPr>
          <w:p w14:paraId="31C5435E" w14:textId="77777777" w:rsidR="008B59B5" w:rsidRPr="00744476" w:rsidRDefault="006836EF" w:rsidP="006836EF">
            <w:pPr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36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</w:t>
            </w:r>
            <w:r w:rsidRPr="006836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7B649C2" w14:textId="77777777" w:rsidR="008B59B5" w:rsidRPr="006836EF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73884CC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4B608C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C3BDEA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998CB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447750C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6203E8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3CBE1C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9B5" w:rsidRPr="00744476" w14:paraId="006C69BE" w14:textId="77777777" w:rsidTr="003D4D4A">
        <w:tc>
          <w:tcPr>
            <w:tcW w:w="3150" w:type="dxa"/>
          </w:tcPr>
          <w:p w14:paraId="7C59483D" w14:textId="3D2A7FF1" w:rsidR="008B59B5" w:rsidRPr="00744476" w:rsidRDefault="008B59B5" w:rsidP="00E97114">
            <w:pPr>
              <w:spacing w:line="240" w:lineRule="atLeast"/>
              <w:ind w:left="270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เงินฝากกับสถาบันการเงิน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08355548" w14:textId="77777777" w:rsidR="008B59B5" w:rsidRPr="006836EF" w:rsidRDefault="008B59B5" w:rsidP="006836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14:paraId="01156E39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14:paraId="2E3223A0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8D7D54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236" w:type="dxa"/>
          </w:tcPr>
          <w:p w14:paraId="530DDA71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81F7D1" w14:textId="77777777" w:rsidR="008B59B5" w:rsidRPr="00050CF7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4,820</w:t>
            </w:r>
          </w:p>
        </w:tc>
        <w:tc>
          <w:tcPr>
            <w:tcW w:w="236" w:type="dxa"/>
          </w:tcPr>
          <w:p w14:paraId="760CF3CD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F1E85F" w14:textId="77777777" w:rsidR="008B59B5" w:rsidRPr="00050CF7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0CF7">
              <w:rPr>
                <w:rFonts w:asciiTheme="majorBidi" w:hAnsiTheme="majorBidi" w:cstheme="majorBidi"/>
                <w:sz w:val="30"/>
                <w:szCs w:val="30"/>
              </w:rPr>
              <w:t>4,820</w:t>
            </w:r>
          </w:p>
        </w:tc>
      </w:tr>
      <w:tr w:rsidR="008B59B5" w:rsidRPr="00744476" w14:paraId="6B94553B" w14:textId="77777777" w:rsidTr="003D4D4A">
        <w:tc>
          <w:tcPr>
            <w:tcW w:w="3150" w:type="dxa"/>
          </w:tcPr>
          <w:p w14:paraId="5A2160B5" w14:textId="68CDCB3F" w:rsidR="008B59B5" w:rsidRPr="00744476" w:rsidRDefault="008B59B5" w:rsidP="006836EF">
            <w:pPr>
              <w:spacing w:line="240" w:lineRule="atLeast"/>
              <w:ind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</w:tcPr>
          <w:p w14:paraId="4D87F2EB" w14:textId="77777777" w:rsidR="008B59B5" w:rsidRPr="006836EF" w:rsidRDefault="006836EF" w:rsidP="006836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39" w:type="dxa"/>
            <w:shd w:val="clear" w:color="auto" w:fill="auto"/>
          </w:tcPr>
          <w:p w14:paraId="737F0DA4" w14:textId="32EFC3E8" w:rsidR="008B59B5" w:rsidRPr="00744476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236" w:type="dxa"/>
          </w:tcPr>
          <w:p w14:paraId="6C3B3879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F26960" w14:textId="15B67ABD" w:rsidR="008B59B5" w:rsidRPr="00744476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0CC1659D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263F46D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376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7FA4E2DE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A066CA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8B59B5" w:rsidRPr="00744476" w14:paraId="0C8A680C" w14:textId="77777777" w:rsidTr="003D4D4A">
        <w:tc>
          <w:tcPr>
            <w:tcW w:w="3150" w:type="dxa"/>
          </w:tcPr>
          <w:p w14:paraId="3496B065" w14:textId="4D5FA1C4" w:rsidR="008B59B5" w:rsidRPr="001337F5" w:rsidRDefault="008B59B5" w:rsidP="006F39B4">
            <w:pPr>
              <w:spacing w:line="240" w:lineRule="atLeast"/>
              <w:ind w:left="270" w:right="-110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337F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</w:t>
            </w:r>
            <w:r w:rsidR="00057BA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F9E531" w14:textId="7D29697E" w:rsidR="008B59B5" w:rsidRPr="006836EF" w:rsidRDefault="00057BAB" w:rsidP="006836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4DA3BC0" w14:textId="765023FD" w:rsidR="008B59B5" w:rsidRPr="00744476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28,732</w:t>
            </w:r>
          </w:p>
        </w:tc>
        <w:tc>
          <w:tcPr>
            <w:tcW w:w="236" w:type="dxa"/>
          </w:tcPr>
          <w:p w14:paraId="7333225E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BBA6677" w14:textId="2C1561B0" w:rsidR="008B59B5" w:rsidRPr="00744476" w:rsidRDefault="00057BAB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28,331</w:t>
            </w:r>
          </w:p>
        </w:tc>
        <w:tc>
          <w:tcPr>
            <w:tcW w:w="236" w:type="dxa"/>
            <w:vAlign w:val="bottom"/>
          </w:tcPr>
          <w:p w14:paraId="08F98F84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037BD7" w14:textId="5BA477DE" w:rsidR="008B59B5" w:rsidRPr="00744476" w:rsidRDefault="00057BAB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11,722</w:t>
            </w:r>
          </w:p>
        </w:tc>
        <w:tc>
          <w:tcPr>
            <w:tcW w:w="236" w:type="dxa"/>
            <w:vAlign w:val="bottom"/>
          </w:tcPr>
          <w:p w14:paraId="45B2CC7C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5B81AB" w14:textId="34722C6D" w:rsidR="008B59B5" w:rsidRPr="00744476" w:rsidRDefault="00057BAB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11,712</w:t>
            </w:r>
          </w:p>
        </w:tc>
      </w:tr>
      <w:tr w:rsidR="00057BAB" w:rsidRPr="00744476" w14:paraId="5B93899C" w14:textId="77777777" w:rsidTr="001716BE">
        <w:tc>
          <w:tcPr>
            <w:tcW w:w="3150" w:type="dxa"/>
          </w:tcPr>
          <w:p w14:paraId="34C64FA1" w14:textId="240B03D5" w:rsidR="00057BAB" w:rsidRPr="00744476" w:rsidRDefault="00057BAB" w:rsidP="00DB6057">
            <w:pPr>
              <w:spacing w:line="240" w:lineRule="atLeast"/>
              <w:ind w:left="250" w:right="-11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1337F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ตราสารทุนอื่นที่ไม่อยู่ใน</w:t>
            </w:r>
            <w:r w:rsidR="00DB605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1337F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900" w:type="dxa"/>
            <w:shd w:val="clear" w:color="auto" w:fill="auto"/>
          </w:tcPr>
          <w:p w14:paraId="36E9A0F7" w14:textId="5FC5D86E" w:rsidR="00057BAB" w:rsidRPr="006836EF" w:rsidRDefault="00057BAB" w:rsidP="00057BA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0F687" w14:textId="447960E7" w:rsidR="00057BAB" w:rsidRPr="00744476" w:rsidRDefault="00057BAB" w:rsidP="00057BAB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</w:tcPr>
          <w:p w14:paraId="5A8E67DE" w14:textId="77777777" w:rsidR="00057BAB" w:rsidRPr="00744476" w:rsidRDefault="00057BAB" w:rsidP="00057BA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4338CC9" w14:textId="07AB8EBA" w:rsidR="00057BAB" w:rsidRPr="00744476" w:rsidRDefault="00057BAB" w:rsidP="00057BAB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1,596</w:t>
            </w:r>
          </w:p>
        </w:tc>
        <w:tc>
          <w:tcPr>
            <w:tcW w:w="236" w:type="dxa"/>
            <w:vAlign w:val="bottom"/>
          </w:tcPr>
          <w:p w14:paraId="68ACCC64" w14:textId="77777777" w:rsidR="00057BAB" w:rsidRPr="00744476" w:rsidRDefault="00057BAB" w:rsidP="00057BAB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9FC35" w14:textId="20262C03" w:rsidR="00057BAB" w:rsidRPr="00744476" w:rsidRDefault="00057BAB" w:rsidP="00057BAB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  <w:tc>
          <w:tcPr>
            <w:tcW w:w="236" w:type="dxa"/>
            <w:vAlign w:val="bottom"/>
          </w:tcPr>
          <w:p w14:paraId="0DBD5BF7" w14:textId="77777777" w:rsidR="00057BAB" w:rsidRPr="00744476" w:rsidRDefault="00057BAB" w:rsidP="00057BAB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7DDCFC" w14:textId="27FE2CEE" w:rsidR="00057BAB" w:rsidRPr="00744476" w:rsidRDefault="00057BAB" w:rsidP="00057BAB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1,596</w:t>
            </w:r>
          </w:p>
        </w:tc>
      </w:tr>
      <w:tr w:rsidR="008B59B5" w:rsidRPr="00744476" w14:paraId="4B927FFB" w14:textId="77777777" w:rsidTr="003D4D4A">
        <w:tc>
          <w:tcPr>
            <w:tcW w:w="3150" w:type="dxa"/>
          </w:tcPr>
          <w:p w14:paraId="46130C40" w14:textId="77777777" w:rsidR="008B59B5" w:rsidRPr="00744476" w:rsidRDefault="008B59B5" w:rsidP="00E971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3C9C046" w14:textId="77777777" w:rsidR="008B59B5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23324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35,277</w:t>
            </w:r>
          </w:p>
        </w:tc>
        <w:tc>
          <w:tcPr>
            <w:tcW w:w="236" w:type="dxa"/>
          </w:tcPr>
          <w:p w14:paraId="79D0D3A0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53A260" w14:textId="77777777" w:rsidR="008B59B5" w:rsidRPr="00744476" w:rsidRDefault="008B59B5" w:rsidP="00E97114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34,970</w:t>
            </w:r>
          </w:p>
        </w:tc>
        <w:tc>
          <w:tcPr>
            <w:tcW w:w="236" w:type="dxa"/>
          </w:tcPr>
          <w:p w14:paraId="32892374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1E62B" w14:textId="77777777" w:rsidR="008B59B5" w:rsidRPr="00050CF7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18,267</w:t>
            </w:r>
          </w:p>
        </w:tc>
        <w:tc>
          <w:tcPr>
            <w:tcW w:w="236" w:type="dxa"/>
          </w:tcPr>
          <w:p w14:paraId="7987CEF8" w14:textId="77777777" w:rsidR="008B59B5" w:rsidRPr="00050CF7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A1BE7A4" w14:textId="77777777" w:rsidR="008B59B5" w:rsidRPr="00050CF7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18,351</w:t>
            </w:r>
          </w:p>
        </w:tc>
      </w:tr>
      <w:tr w:rsidR="008B59B5" w:rsidRPr="00744476" w14:paraId="1C06B2F8" w14:textId="77777777" w:rsidTr="003D4D4A">
        <w:tc>
          <w:tcPr>
            <w:tcW w:w="3150" w:type="dxa"/>
          </w:tcPr>
          <w:p w14:paraId="4E448E42" w14:textId="77777777" w:rsidR="008B59B5" w:rsidRPr="0061786C" w:rsidRDefault="008B59B5" w:rsidP="00E971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125E28" w14:textId="77777777" w:rsidR="008B59B5" w:rsidRPr="00151F18" w:rsidRDefault="008B59B5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6B2F8C0" w14:textId="77777777" w:rsidR="008B59B5" w:rsidRPr="00151F18" w:rsidRDefault="008B59B5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14:paraId="2AFDBDE2" w14:textId="77777777" w:rsidR="008B59B5" w:rsidRPr="00151F18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36A62A9" w14:textId="77777777" w:rsidR="008B59B5" w:rsidRPr="00151F18" w:rsidRDefault="008B59B5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14:paraId="0357EC41" w14:textId="77777777" w:rsidR="008B59B5" w:rsidRPr="00151F18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F0F1A95" w14:textId="77777777" w:rsidR="008B59B5" w:rsidRPr="00151F18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17B9CF8" w14:textId="77777777" w:rsidR="008B59B5" w:rsidRPr="00151F18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41C3F0" w14:textId="77777777" w:rsidR="008B59B5" w:rsidRPr="00151F18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B59B5" w:rsidRPr="00744476" w14:paraId="5099EDCE" w14:textId="77777777" w:rsidTr="003D4D4A">
        <w:tc>
          <w:tcPr>
            <w:tcW w:w="3150" w:type="dxa"/>
          </w:tcPr>
          <w:p w14:paraId="480C9355" w14:textId="77777777" w:rsidR="008B59B5" w:rsidRPr="00744476" w:rsidRDefault="008B59B5" w:rsidP="00E9711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57D0969" w14:textId="77777777" w:rsidR="008B59B5" w:rsidRDefault="008B59B5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48DEB957" w14:textId="77777777" w:rsidR="008B59B5" w:rsidRPr="00744476" w:rsidRDefault="008B59B5" w:rsidP="00BF1AE3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77,024</w:t>
            </w:r>
          </w:p>
        </w:tc>
        <w:tc>
          <w:tcPr>
            <w:tcW w:w="236" w:type="dxa"/>
          </w:tcPr>
          <w:p w14:paraId="2379214A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8FECFD3" w14:textId="77777777" w:rsidR="008B59B5" w:rsidRPr="00744476" w:rsidRDefault="008B59B5" w:rsidP="00BF1AE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2,685,666</w:t>
            </w:r>
          </w:p>
        </w:tc>
        <w:tc>
          <w:tcPr>
            <w:tcW w:w="236" w:type="dxa"/>
          </w:tcPr>
          <w:p w14:paraId="6277B77A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5C6BDD4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18,267</w:t>
            </w:r>
          </w:p>
        </w:tc>
        <w:tc>
          <w:tcPr>
            <w:tcW w:w="236" w:type="dxa"/>
          </w:tcPr>
          <w:p w14:paraId="546D472E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F508F64" w14:textId="77777777" w:rsidR="008B59B5" w:rsidRPr="00744476" w:rsidRDefault="008B59B5" w:rsidP="00E97114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18,351</w:t>
            </w:r>
          </w:p>
        </w:tc>
      </w:tr>
    </w:tbl>
    <w:p w14:paraId="3C44E90E" w14:textId="77777777" w:rsidR="00D6376B" w:rsidRDefault="00D6376B" w:rsidP="008B59B5">
      <w:pPr>
        <w:pStyle w:val="Bo-Blankline"/>
      </w:pP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t>สินค้าคงเหลือ</w:t>
      </w:r>
    </w:p>
    <w:p w14:paraId="39ED3B3E" w14:textId="77777777" w:rsidR="002878CD" w:rsidRPr="00E4556A" w:rsidRDefault="002878CD" w:rsidP="00EF4EA2">
      <w:pPr>
        <w:pStyle w:val="Bo-Blankline"/>
      </w:pPr>
    </w:p>
    <w:tbl>
      <w:tblPr>
        <w:tblW w:w="9178" w:type="dxa"/>
        <w:tblInd w:w="441" w:type="dxa"/>
        <w:tblLook w:val="04A0" w:firstRow="1" w:lastRow="0" w:firstColumn="1" w:lastColumn="0" w:noHBand="0" w:noVBand="1"/>
      </w:tblPr>
      <w:tblGrid>
        <w:gridCol w:w="2845"/>
        <w:gridCol w:w="753"/>
        <w:gridCol w:w="1165"/>
        <w:gridCol w:w="269"/>
        <w:gridCol w:w="1169"/>
        <w:gridCol w:w="269"/>
        <w:gridCol w:w="1200"/>
        <w:gridCol w:w="269"/>
        <w:gridCol w:w="1239"/>
      </w:tblGrid>
      <w:tr w:rsidR="009275A9" w:rsidRPr="00112979" w14:paraId="7547A279" w14:textId="77777777" w:rsidTr="009275A9">
        <w:tc>
          <w:tcPr>
            <w:tcW w:w="2845" w:type="dxa"/>
          </w:tcPr>
          <w:p w14:paraId="5D069310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044A8F9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45134255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EE4839C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3"/>
          </w:tcPr>
          <w:p w14:paraId="6F99AB25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5A9" w:rsidRPr="00112979" w14:paraId="41399ADE" w14:textId="77777777" w:rsidTr="009275A9">
        <w:tc>
          <w:tcPr>
            <w:tcW w:w="2845" w:type="dxa"/>
          </w:tcPr>
          <w:p w14:paraId="5830FBDC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A3B0328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F5065F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702597A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2F9DF9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2DCC2EA7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D26844E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9AE4A54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E662F83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275A9" w:rsidRPr="0083281A" w14:paraId="29AB7FE8" w14:textId="77777777" w:rsidTr="009275A9">
        <w:tc>
          <w:tcPr>
            <w:tcW w:w="2845" w:type="dxa"/>
          </w:tcPr>
          <w:p w14:paraId="59F70E2A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75E74117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B8F568" w14:textId="77777777" w:rsidR="009275A9" w:rsidRPr="0083281A" w:rsidRDefault="009275A9" w:rsidP="00DB4670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75A9" w:rsidRPr="00724B21" w14:paraId="7D1C5671" w14:textId="77777777" w:rsidTr="00512F1D">
        <w:tc>
          <w:tcPr>
            <w:tcW w:w="3598" w:type="dxa"/>
            <w:gridSpan w:val="2"/>
          </w:tcPr>
          <w:p w14:paraId="3356BB0D" w14:textId="77777777" w:rsidR="009275A9" w:rsidRPr="0083281A" w:rsidRDefault="009275A9" w:rsidP="009275A9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br/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CD173E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2BE69" w14:textId="77777777" w:rsidR="009275A9" w:rsidRPr="00295353" w:rsidRDefault="00E97114" w:rsidP="009275A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9,363</w:t>
            </w:r>
          </w:p>
        </w:tc>
        <w:tc>
          <w:tcPr>
            <w:tcW w:w="269" w:type="dxa"/>
          </w:tcPr>
          <w:p w14:paraId="7E5F9011" w14:textId="77777777" w:rsidR="009275A9" w:rsidRPr="0083281A" w:rsidRDefault="009275A9" w:rsidP="009275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326D8C8" w14:textId="77777777" w:rsidR="009275A9" w:rsidRPr="00295353" w:rsidRDefault="009275A9" w:rsidP="009275A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(12,732)</w:t>
            </w:r>
          </w:p>
        </w:tc>
        <w:tc>
          <w:tcPr>
            <w:tcW w:w="269" w:type="dxa"/>
            <w:vAlign w:val="bottom"/>
          </w:tcPr>
          <w:p w14:paraId="74574D31" w14:textId="77777777" w:rsidR="009275A9" w:rsidRPr="0083281A" w:rsidRDefault="009275A9" w:rsidP="009275A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93727" w14:textId="77777777" w:rsidR="009275A9" w:rsidRPr="00724B21" w:rsidRDefault="00E97114" w:rsidP="009275A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9,363</w:t>
            </w:r>
          </w:p>
        </w:tc>
        <w:tc>
          <w:tcPr>
            <w:tcW w:w="269" w:type="dxa"/>
            <w:vAlign w:val="bottom"/>
          </w:tcPr>
          <w:p w14:paraId="3205B1CE" w14:textId="77777777" w:rsidR="009275A9" w:rsidRPr="0083281A" w:rsidRDefault="009275A9" w:rsidP="009275A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F82EF20" w14:textId="77777777" w:rsidR="009275A9" w:rsidRPr="00724B21" w:rsidRDefault="009275A9" w:rsidP="009275A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(12,732)</w:t>
            </w:r>
          </w:p>
        </w:tc>
      </w:tr>
    </w:tbl>
    <w:p w14:paraId="432D399E" w14:textId="77777777" w:rsidR="00941FE8" w:rsidRDefault="00941FE8" w:rsidP="00B472F8">
      <w:pPr>
        <w:pStyle w:val="Bo-Blankline"/>
        <w:rPr>
          <w:lang w:val="en-US"/>
        </w:rPr>
      </w:pPr>
    </w:p>
    <w:p w14:paraId="390832F2" w14:textId="40EAB4DF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  <w: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E311C1">
        <w:rPr>
          <w:b w:val="0"/>
          <w:bCs w:val="0"/>
          <w:spacing w:val="-4"/>
        </w:rPr>
        <w:t>31</w:t>
      </w:r>
      <w:r w:rsidR="00F25E86">
        <w:rPr>
          <w:b w:val="0"/>
          <w:bCs w:val="0"/>
        </w:rPr>
        <w:t xml:space="preserve"> </w:t>
      </w:r>
      <w:r w:rsidR="00F25E86">
        <w:rPr>
          <w:rFonts w:hint="cs"/>
          <w:b w:val="0"/>
          <w:bCs w:val="0"/>
          <w:cs/>
        </w:rPr>
        <w:t xml:space="preserve">มีนาคม </w:t>
      </w:r>
      <w:r w:rsidR="00E311C1">
        <w:rPr>
          <w:b w:val="0"/>
          <w:bCs w:val="0"/>
        </w:rPr>
        <w:t>2563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</w:t>
      </w:r>
      <w:r w:rsidR="00E62D77" w:rsidRPr="00E62D77">
        <w:rPr>
          <w:b w:val="0"/>
          <w:bCs w:val="0"/>
          <w:spacing w:val="-4"/>
        </w:rPr>
        <w:t>405</w:t>
      </w:r>
      <w:r w:rsidR="008B2044" w:rsidRPr="00E62D77">
        <w:rPr>
          <w:b w:val="0"/>
          <w:bCs w:val="0"/>
          <w:spacing w:val="-4"/>
        </w:rPr>
        <w:t xml:space="preserve"> </w:t>
      </w:r>
      <w:r w:rsidR="00941FE8" w:rsidRPr="00E62D77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DC3889" w:rsidRPr="00E97114">
        <w:rPr>
          <w:b w:val="0"/>
          <w:bCs w:val="0"/>
        </w:rPr>
        <w:t xml:space="preserve"> </w:t>
      </w:r>
      <w:r w:rsidR="00E97114" w:rsidRPr="00E97114">
        <w:rPr>
          <w:b w:val="0"/>
          <w:bCs w:val="0"/>
        </w:rPr>
        <w:t>64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F25E86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F25E86">
        <w:rPr>
          <w:b w:val="0"/>
          <w:bCs w:val="0"/>
          <w:i/>
          <w:iCs/>
        </w:rPr>
        <w:t>2562</w:t>
      </w:r>
      <w:r w:rsidR="00EE066F" w:rsidRPr="00BD6B3C">
        <w:rPr>
          <w:b w:val="0"/>
          <w:bCs w:val="0"/>
          <w:i/>
          <w:iCs/>
        </w:rPr>
        <w:t xml:space="preserve">: </w:t>
      </w:r>
      <w:r w:rsidR="00C53541" w:rsidRPr="00C53541">
        <w:rPr>
          <w:b w:val="0"/>
          <w:bCs w:val="0"/>
          <w:i/>
          <w:iCs/>
        </w:rPr>
        <w:t>39</w:t>
      </w:r>
      <w:r w:rsidR="00E62D77">
        <w:rPr>
          <w:b w:val="0"/>
          <w:bCs w:val="0"/>
          <w:i/>
          <w:iCs/>
        </w:rPr>
        <w:t>6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A6559B">
        <w:rPr>
          <w:b w:val="0"/>
          <w:bCs w:val="0"/>
          <w:i/>
          <w:iCs/>
        </w:rPr>
        <w:t>55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729ACFA" w14:textId="77777777" w:rsidR="001A2A20" w:rsidRDefault="001A2A20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b/>
          <w:bCs/>
          <w:i/>
          <w:iCs/>
          <w:cs/>
        </w:rPr>
        <w:br w:type="page"/>
      </w:r>
    </w:p>
    <w:p w14:paraId="6A2C9753" w14:textId="77777777" w:rsidR="009B5E04" w:rsidRDefault="009B5E04" w:rsidP="00F25E86">
      <w:pPr>
        <w:pStyle w:val="Caption"/>
        <w:ind w:hanging="900"/>
      </w:pPr>
      <w:r w:rsidRPr="00F87C2F">
        <w:rPr>
          <w:rFonts w:hint="cs"/>
          <w:cs/>
        </w:rPr>
        <w:lastRenderedPageBreak/>
        <w:t>เงินลงทุน</w:t>
      </w:r>
      <w:r w:rsidR="00C73C1F">
        <w:rPr>
          <w:rFonts w:hint="cs"/>
          <w:cs/>
        </w:rPr>
        <w:t>ในบริษัทร่วม</w:t>
      </w:r>
    </w:p>
    <w:p w14:paraId="4BB637A6" w14:textId="77777777" w:rsidR="003B4C2B" w:rsidRDefault="003B4C2B" w:rsidP="00B472F8">
      <w:pPr>
        <w:pStyle w:val="Bo-Blankline"/>
      </w:pPr>
    </w:p>
    <w:tbl>
      <w:tblPr>
        <w:tblW w:w="9178" w:type="dxa"/>
        <w:tblInd w:w="414" w:type="dxa"/>
        <w:tblLook w:val="04A0" w:firstRow="1" w:lastRow="0" w:firstColumn="1" w:lastColumn="0" w:noHBand="0" w:noVBand="1"/>
      </w:tblPr>
      <w:tblGrid>
        <w:gridCol w:w="3908"/>
        <w:gridCol w:w="1146"/>
        <w:gridCol w:w="236"/>
        <w:gridCol w:w="1146"/>
        <w:gridCol w:w="236"/>
        <w:gridCol w:w="1135"/>
        <w:gridCol w:w="236"/>
        <w:gridCol w:w="1135"/>
      </w:tblGrid>
      <w:tr w:rsidR="00F25E86" w:rsidRPr="00FF40F1" w14:paraId="4641CFDB" w14:textId="77777777" w:rsidTr="00F25E86">
        <w:tc>
          <w:tcPr>
            <w:tcW w:w="3920" w:type="dxa"/>
          </w:tcPr>
          <w:p w14:paraId="2881B5BF" w14:textId="77777777" w:rsidR="00F25E86" w:rsidRPr="00FF40F1" w:rsidRDefault="00F25E86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261D15" w14:textId="77777777" w:rsidR="00F25E86" w:rsidRPr="00FF40F1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36670D" w14:textId="77777777" w:rsidR="00F25E86" w:rsidRPr="00FF40F1" w:rsidRDefault="00F25E8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A1C2EF3" w14:textId="77777777" w:rsidR="00F25E86" w:rsidRPr="00FF40F1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E86" w:rsidRPr="00970BCB" w14:paraId="1AA93316" w14:textId="77777777" w:rsidTr="00F25E86">
        <w:tc>
          <w:tcPr>
            <w:tcW w:w="3920" w:type="dxa"/>
          </w:tcPr>
          <w:p w14:paraId="65CFEB82" w14:textId="77777777" w:rsidR="00F25E86" w:rsidRPr="004A594B" w:rsidRDefault="00F25E86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637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34" w:type="dxa"/>
          </w:tcPr>
          <w:p w14:paraId="748ACA17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B77DBD4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10391714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937238B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535B7E10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7FFFB4F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3258FB30" w14:textId="77777777" w:rsidR="00F25E86" w:rsidRPr="00970BCB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25E86" w:rsidRPr="000801F8" w14:paraId="30E9C386" w14:textId="77777777" w:rsidTr="00F25E86">
        <w:trPr>
          <w:trHeight w:val="317"/>
        </w:trPr>
        <w:tc>
          <w:tcPr>
            <w:tcW w:w="3920" w:type="dxa"/>
          </w:tcPr>
          <w:p w14:paraId="681993E1" w14:textId="77777777" w:rsidR="00F25E86" w:rsidRPr="000801F8" w:rsidRDefault="00F25E86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8" w:type="dxa"/>
            <w:gridSpan w:val="7"/>
          </w:tcPr>
          <w:p w14:paraId="384B041E" w14:textId="77777777" w:rsidR="00F25E86" w:rsidRPr="000801F8" w:rsidRDefault="00F25E8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5E86" w:rsidRPr="009F1ED2" w14:paraId="161B467D" w14:textId="77777777" w:rsidTr="00F25E86">
        <w:tc>
          <w:tcPr>
            <w:tcW w:w="3920" w:type="dxa"/>
          </w:tcPr>
          <w:p w14:paraId="12FEB03E" w14:textId="77777777" w:rsidR="00F25E86" w:rsidRPr="00D77539" w:rsidRDefault="00F25E86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4FBBF5B7" w14:textId="77777777" w:rsidR="00F25E86" w:rsidRPr="009F1ED2" w:rsidRDefault="00F25E86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E5A59" w14:textId="77777777" w:rsidR="00F25E86" w:rsidRPr="009F1ED2" w:rsidRDefault="00F25E8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6D059D" w14:textId="77777777" w:rsidR="00F25E86" w:rsidRPr="009F1ED2" w:rsidRDefault="00F25E86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7D267C" w14:textId="77777777" w:rsidR="00F25E86" w:rsidRPr="009F1ED2" w:rsidRDefault="00F25E8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3A43B4" w14:textId="77777777" w:rsidR="00F25E86" w:rsidRPr="009F1ED2" w:rsidRDefault="00F25E86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44365F" w14:textId="77777777" w:rsidR="00F25E86" w:rsidRPr="009F1ED2" w:rsidRDefault="00F25E8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E69627" w14:textId="77777777" w:rsidR="00F25E86" w:rsidRPr="009F1ED2" w:rsidRDefault="00F25E86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7114" w:rsidRPr="00A23BB7" w14:paraId="270F9447" w14:textId="77777777" w:rsidTr="00B67B94">
        <w:tc>
          <w:tcPr>
            <w:tcW w:w="3920" w:type="dxa"/>
          </w:tcPr>
          <w:p w14:paraId="2F6BE79A" w14:textId="77777777" w:rsidR="00E97114" w:rsidRPr="00D77539" w:rsidRDefault="00E97114" w:rsidP="00E9711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4" w:type="dxa"/>
            <w:shd w:val="clear" w:color="auto" w:fill="auto"/>
          </w:tcPr>
          <w:p w14:paraId="59A0CFA4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752,558</w:t>
            </w:r>
          </w:p>
        </w:tc>
        <w:tc>
          <w:tcPr>
            <w:tcW w:w="236" w:type="dxa"/>
          </w:tcPr>
          <w:p w14:paraId="094AB879" w14:textId="77777777" w:rsidR="00E97114" w:rsidRPr="00D77539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293B108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772,197</w:t>
            </w:r>
          </w:p>
        </w:tc>
        <w:tc>
          <w:tcPr>
            <w:tcW w:w="236" w:type="dxa"/>
          </w:tcPr>
          <w:p w14:paraId="46FB46CA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0D786C7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575A6080" w14:textId="77777777" w:rsidR="00E97114" w:rsidRPr="00D77539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134F108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</w:tr>
      <w:tr w:rsidR="00E97114" w:rsidRPr="009F1ED2" w14:paraId="3BCD8062" w14:textId="77777777" w:rsidTr="00B67B94">
        <w:tc>
          <w:tcPr>
            <w:tcW w:w="3920" w:type="dxa"/>
          </w:tcPr>
          <w:p w14:paraId="1BB82F80" w14:textId="77777777" w:rsidR="00E97114" w:rsidRPr="00A23BB7" w:rsidRDefault="00E97114" w:rsidP="00E97114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0314D3" w14:textId="77777777" w:rsidR="00E97114" w:rsidRPr="00D77539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21,650</w:t>
            </w:r>
          </w:p>
        </w:tc>
        <w:tc>
          <w:tcPr>
            <w:tcW w:w="236" w:type="dxa"/>
          </w:tcPr>
          <w:p w14:paraId="05429588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666F42B1" w14:textId="77777777" w:rsidR="00E97114" w:rsidRPr="00D77539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4,467</w:t>
            </w:r>
          </w:p>
        </w:tc>
        <w:tc>
          <w:tcPr>
            <w:tcW w:w="236" w:type="dxa"/>
          </w:tcPr>
          <w:p w14:paraId="555E7AA8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49470A0" w14:textId="77777777" w:rsidR="00E97114" w:rsidRPr="009F1ED2" w:rsidRDefault="00E97114" w:rsidP="00E971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B16BAF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A7D164E" w14:textId="77777777" w:rsidR="00E97114" w:rsidRPr="009F1ED2" w:rsidRDefault="00E97114" w:rsidP="00E971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114" w:rsidRPr="009F1ED2" w14:paraId="59B87948" w14:textId="77777777" w:rsidTr="00B67B94">
        <w:tc>
          <w:tcPr>
            <w:tcW w:w="3920" w:type="dxa"/>
          </w:tcPr>
          <w:p w14:paraId="55C30578" w14:textId="47D2E1B7" w:rsidR="00E97114" w:rsidRPr="00A23BB7" w:rsidRDefault="00E97114" w:rsidP="00E97114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 w:rsidR="00EF4E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5AC94" w14:textId="77777777" w:rsidR="00E97114" w:rsidRPr="00D77539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</w:t>
            </w:r>
            <w:r w:rsidR="00D6376B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5AA7765" w14:textId="77777777" w:rsidR="00E97114" w:rsidRPr="009F1ED2" w:rsidRDefault="00E97114" w:rsidP="00E9711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B3180F" w14:textId="77777777" w:rsidR="00E97114" w:rsidRPr="00D77539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  <w:tc>
          <w:tcPr>
            <w:tcW w:w="236" w:type="dxa"/>
          </w:tcPr>
          <w:p w14:paraId="3CAEE465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C7CD494" w14:textId="77777777" w:rsidR="00E97114" w:rsidRPr="009F1ED2" w:rsidRDefault="00E97114" w:rsidP="00E971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BF3FC17" w14:textId="77777777" w:rsidR="00E97114" w:rsidRPr="009F1ED2" w:rsidRDefault="00E97114" w:rsidP="00E971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A1B05C0" w14:textId="77777777" w:rsidR="00E97114" w:rsidRPr="009F1ED2" w:rsidRDefault="00E97114" w:rsidP="00E971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114" w:rsidRPr="00A23BB7" w14:paraId="265C9D8E" w14:textId="77777777" w:rsidTr="00B67B94">
        <w:tc>
          <w:tcPr>
            <w:tcW w:w="3920" w:type="dxa"/>
          </w:tcPr>
          <w:p w14:paraId="15119387" w14:textId="77777777" w:rsidR="00E97114" w:rsidRPr="00ED0850" w:rsidRDefault="00E97114" w:rsidP="00E9711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D0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569BF" w14:textId="77777777" w:rsidR="00E97114" w:rsidRPr="00ED0850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759,46</w:t>
            </w:r>
            <w:r w:rsidR="00D637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DC6BE13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C7691C8" w14:textId="77777777" w:rsidR="00E97114" w:rsidRPr="00ED0850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777,699</w:t>
            </w:r>
          </w:p>
        </w:tc>
        <w:tc>
          <w:tcPr>
            <w:tcW w:w="236" w:type="dxa"/>
          </w:tcPr>
          <w:p w14:paraId="0BC365F3" w14:textId="77777777" w:rsidR="00E97114" w:rsidRPr="009F1ED2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AC8E8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14:paraId="1E6A5DE0" w14:textId="77777777" w:rsidR="00E97114" w:rsidRPr="00D77539" w:rsidRDefault="00E97114" w:rsidP="00E9711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1BEF" w14:textId="77777777" w:rsidR="00E97114" w:rsidRPr="00A23BB7" w:rsidRDefault="00E97114" w:rsidP="00E9711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</w:tr>
    </w:tbl>
    <w:p w14:paraId="4A1522A2" w14:textId="77777777" w:rsidR="00F25E86" w:rsidRDefault="00F25E86" w:rsidP="00B472F8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1C7D50D4" w14:textId="77777777" w:rsidR="00F25E86" w:rsidRPr="008409D1" w:rsidRDefault="00F25E86" w:rsidP="00F25E86">
      <w:pPr>
        <w:pStyle w:val="Bo-C1Content"/>
      </w:pPr>
      <w:r>
        <w:rPr>
          <w:cs/>
        </w:rPr>
        <w:t>กลุ่มบริษัทไม่</w:t>
      </w:r>
      <w:r>
        <w:rPr>
          <w:rFonts w:hint="cs"/>
          <w:cs/>
        </w:rPr>
        <w:t>ได้</w:t>
      </w:r>
      <w:r>
        <w:rPr>
          <w:cs/>
        </w:rPr>
        <w:t>รับรู้</w:t>
      </w:r>
      <w:r>
        <w:rPr>
          <w:rFonts w:hint="cs"/>
          <w:cs/>
        </w:rPr>
        <w:t>ส่วนแบ่งผล</w:t>
      </w:r>
      <w:r>
        <w:rPr>
          <w:cs/>
        </w:rPr>
        <w:t>ขาดทุน</w:t>
      </w:r>
      <w:r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</w:t>
      </w:r>
      <w:r w:rsidRPr="00ED2A73">
        <w:rPr>
          <w:rFonts w:hint="cs"/>
          <w:cs/>
        </w:rPr>
        <w:t>สำหรับขาดทุนสุทธิส่วนที่เกินกว่ามูลค่าเงินลงทุนของกลุ่มบริษัทในบริษัทร่วม</w:t>
      </w:r>
      <w:r>
        <w:rPr>
          <w:rFonts w:hint="cs"/>
          <w:cs/>
        </w:rPr>
        <w:t>ทางอ้อม</w:t>
      </w:r>
      <w:r w:rsidRPr="00ED2A73">
        <w:rPr>
          <w:rFonts w:hint="cs"/>
          <w:cs/>
        </w:rPr>
        <w:t>นั้น ณ วันที่</w:t>
      </w:r>
      <w:r w:rsidRPr="00ED2A73">
        <w:t xml:space="preserve"> </w:t>
      </w:r>
      <w:r>
        <w:rPr>
          <w:cs/>
        </w:rPr>
        <w:br/>
      </w:r>
      <w:r w:rsidR="00D6376B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มีนาคม </w:t>
      </w:r>
      <w:r>
        <w:rPr>
          <w:lang w:val="en-US"/>
        </w:rPr>
        <w:t>2563</w:t>
      </w:r>
      <w:r w:rsidRPr="00ED2A73">
        <w:rPr>
          <w:lang w:val="en-US"/>
        </w:rPr>
        <w:t xml:space="preserve"> </w:t>
      </w:r>
      <w:r w:rsidRPr="00ED2A73">
        <w:rPr>
          <w:rFonts w:hint="cs"/>
          <w:cs/>
          <w:lang w:val="en-US"/>
        </w:rPr>
        <w:t>กลุ่มบริษัทยังมี</w:t>
      </w:r>
      <w:r>
        <w:rPr>
          <w:rFonts w:hint="cs"/>
          <w:cs/>
          <w:lang w:val="en-US"/>
        </w:rPr>
        <w:t>ส่วนแบ่ง</w:t>
      </w:r>
      <w:r w:rsidRPr="00ED2A73">
        <w:rPr>
          <w:rFonts w:hint="cs"/>
          <w:cs/>
        </w:rPr>
        <w:t>ผลขาดทุนสะสมที่ยังไม่รับรู้ของบริษัทร่วม</w:t>
      </w:r>
      <w:r w:rsidRPr="00E97114">
        <w:rPr>
          <w:rFonts w:hint="cs"/>
          <w:cs/>
        </w:rPr>
        <w:t xml:space="preserve">จำนวน </w:t>
      </w:r>
      <w:r w:rsidR="00E97114" w:rsidRPr="00E97114">
        <w:rPr>
          <w:lang w:val="en-US"/>
        </w:rPr>
        <w:t>985</w:t>
      </w:r>
      <w:r w:rsidRPr="00E97114">
        <w:rPr>
          <w:rFonts w:hint="cs"/>
          <w:cs/>
        </w:rPr>
        <w:t xml:space="preserve"> ล้าน</w:t>
      </w:r>
      <w:r w:rsidRPr="0060357A">
        <w:rPr>
          <w:rFonts w:hint="cs"/>
          <w:spacing w:val="-2"/>
          <w:cs/>
        </w:rPr>
        <w:t xml:space="preserve">บาท </w:t>
      </w:r>
      <w:r>
        <w:rPr>
          <w:spacing w:val="-2"/>
          <w:cs/>
        </w:rPr>
        <w:br/>
      </w:r>
      <w:r w:rsidRPr="0060357A">
        <w:rPr>
          <w:rFonts w:hint="cs"/>
          <w:i/>
          <w:iCs/>
          <w:spacing w:val="-2"/>
          <w:cs/>
        </w:rPr>
        <w:t>(</w:t>
      </w:r>
      <w:r>
        <w:rPr>
          <w:i/>
          <w:iCs/>
          <w:spacing w:val="-2"/>
        </w:rPr>
        <w:t>31</w:t>
      </w:r>
      <w:r>
        <w:rPr>
          <w:rFonts w:hint="cs"/>
          <w:i/>
          <w:iCs/>
          <w:spacing w:val="-2"/>
          <w:cs/>
        </w:rPr>
        <w:t xml:space="preserve"> มีนาคม </w:t>
      </w:r>
      <w:r>
        <w:rPr>
          <w:i/>
          <w:iCs/>
          <w:spacing w:val="-2"/>
        </w:rPr>
        <w:t>2562</w:t>
      </w:r>
      <w:r w:rsidRPr="0060357A">
        <w:rPr>
          <w:i/>
          <w:iCs/>
          <w:spacing w:val="-2"/>
          <w:lang w:val="en-US"/>
        </w:rPr>
        <w:t xml:space="preserve">: </w:t>
      </w:r>
      <w:r>
        <w:rPr>
          <w:i/>
          <w:iCs/>
          <w:lang w:val="en-US"/>
        </w:rPr>
        <w:t xml:space="preserve">984 </w:t>
      </w:r>
      <w:r w:rsidRPr="0060357A">
        <w:rPr>
          <w:rFonts w:hint="cs"/>
          <w:i/>
          <w:iCs/>
          <w:cs/>
        </w:rPr>
        <w:t>ล้านบาท</w:t>
      </w:r>
      <w:r w:rsidRPr="0060357A">
        <w:rPr>
          <w:rFonts w:hint="cs"/>
          <w:i/>
          <w:iCs/>
          <w:cs/>
          <w:lang w:val="en-US"/>
        </w:rPr>
        <w:t>)</w:t>
      </w:r>
      <w:r w:rsidRPr="0060357A">
        <w:rPr>
          <w:rFonts w:hint="cs"/>
          <w:cs/>
          <w:lang w:val="en-US"/>
        </w:rPr>
        <w:t xml:space="preserve"> </w:t>
      </w:r>
      <w:r w:rsidRPr="00DB5F0E">
        <w:rPr>
          <w:rFonts w:hint="cs"/>
          <w:spacing w:val="4"/>
          <w:cs/>
          <w:lang w:val="en-US"/>
        </w:rPr>
        <w:t>ก</w:t>
      </w:r>
      <w:r w:rsidRPr="00E1072D">
        <w:rPr>
          <w:cs/>
        </w:rPr>
        <w:t>ลุ่ม</w:t>
      </w:r>
      <w:r w:rsidRPr="00ED2A73">
        <w:rPr>
          <w:cs/>
        </w:rPr>
        <w:t>บริษัทไม่มีภาระ</w:t>
      </w:r>
      <w:r w:rsidRPr="00ED2A73">
        <w:rPr>
          <w:rFonts w:hint="cs"/>
          <w:cs/>
        </w:rPr>
        <w:t>หนี้สินที่เกี่ยวเนื่องกับผล</w:t>
      </w:r>
      <w:r w:rsidRPr="00ED2A73">
        <w:rPr>
          <w:cs/>
        </w:rPr>
        <w:t>ขาดทุน</w:t>
      </w:r>
      <w:r w:rsidRPr="00ED2A73">
        <w:rPr>
          <w:rFonts w:hint="cs"/>
          <w:cs/>
        </w:rPr>
        <w:t>นี้</w:t>
      </w:r>
    </w:p>
    <w:p w14:paraId="0E92A2A5" w14:textId="77777777" w:rsidR="00F25E86" w:rsidRPr="00EF2E6A" w:rsidRDefault="00F25E86" w:rsidP="00F25E86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F25E86" w:rsidRPr="00EF2E6A" w:rsidSect="00012C0B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15" w:other="15"/>
          <w:pgNumType w:start="15"/>
          <w:cols w:space="737"/>
        </w:sectPr>
      </w:pPr>
    </w:p>
    <w:p w14:paraId="2A764E50" w14:textId="77777777"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CA1DD9">
        <w:rPr>
          <w:lang w:val="en-US"/>
        </w:rPr>
        <w:t>31</w:t>
      </w:r>
      <w:r w:rsidR="00CA1DD9">
        <w:rPr>
          <w:rFonts w:hint="cs"/>
          <w:cs/>
          <w:lang w:val="en-US"/>
        </w:rPr>
        <w:t xml:space="preserve"> มีนาคม</w:t>
      </w:r>
      <w:r w:rsidR="00CA1DD9">
        <w:rPr>
          <w:lang w:val="en-US"/>
        </w:rPr>
        <w:t xml:space="preserve"> 2563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CA1DD9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CA1DD9">
        <w:rPr>
          <w:lang w:val="en-US"/>
        </w:rPr>
        <w:t>2562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17A719A6" w14:textId="77777777" w:rsidR="001C17D1" w:rsidRPr="001C17D1" w:rsidRDefault="001C17D1" w:rsidP="00730E0A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946DAB" w:rsidRPr="00946DAB" w14:paraId="43C8BDF5" w14:textId="77777777" w:rsidTr="00DB4670">
        <w:tc>
          <w:tcPr>
            <w:tcW w:w="2970" w:type="dxa"/>
          </w:tcPr>
          <w:p w14:paraId="008FACD5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2E60B59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6E4E1000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6DAB" w:rsidRPr="00946DAB" w14:paraId="1B18C969" w14:textId="77777777" w:rsidTr="00DB4670">
        <w:tc>
          <w:tcPr>
            <w:tcW w:w="2970" w:type="dxa"/>
          </w:tcPr>
          <w:p w14:paraId="072C3C18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70A2143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AAAD82F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3482E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48EAD1C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093F92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7CAB2F9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640D7D1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0A45334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946DAB" w:rsidRPr="00946DAB" w14:paraId="3DD50C01" w14:textId="77777777" w:rsidTr="00DB4670">
        <w:tc>
          <w:tcPr>
            <w:tcW w:w="2970" w:type="dxa"/>
          </w:tcPr>
          <w:p w14:paraId="20F37A9E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7B3BF17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05B697F8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48F0CAED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8A5CB06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6B6A98B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71A820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6A4BD95F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DEF430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564ADE1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3797A4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1CC11C49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766EEB7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2E0C64A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423B644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47" w:type="dxa"/>
          </w:tcPr>
          <w:p w14:paraId="6913F6B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ECBB2A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46DAB" w:rsidRPr="00946DAB" w14:paraId="5A53F9C4" w14:textId="77777777" w:rsidTr="00DB4670">
        <w:tc>
          <w:tcPr>
            <w:tcW w:w="2970" w:type="dxa"/>
          </w:tcPr>
          <w:p w14:paraId="313A62B9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EA1D50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735230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7224EA41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D3BB242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6323E28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0875682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330E61C4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C959F2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4C8C662A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383D83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259CA5C8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909F4F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7" w:type="dxa"/>
          </w:tcPr>
          <w:p w14:paraId="183C4F47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BA0566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7" w:type="dxa"/>
          </w:tcPr>
          <w:p w14:paraId="676DF324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15AB29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946DAB" w:rsidRPr="00946DAB" w14:paraId="64DF3646" w14:textId="77777777" w:rsidTr="00DB4670">
        <w:tc>
          <w:tcPr>
            <w:tcW w:w="2970" w:type="dxa"/>
          </w:tcPr>
          <w:p w14:paraId="62A1C50B" w14:textId="77777777" w:rsidR="00946DAB" w:rsidRPr="00946DAB" w:rsidRDefault="00946DAB" w:rsidP="00946DA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3113399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5F57767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4F2B050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4D62DDAE" w14:textId="77777777" w:rsidR="00946DAB" w:rsidRPr="00946DAB" w:rsidRDefault="00946DAB" w:rsidP="0046235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46DAB" w:rsidRPr="00946DAB" w14:paraId="5952BCB2" w14:textId="77777777" w:rsidTr="00DB4670">
        <w:tc>
          <w:tcPr>
            <w:tcW w:w="2970" w:type="dxa"/>
          </w:tcPr>
          <w:p w14:paraId="62320201" w14:textId="77777777" w:rsidR="00946DAB" w:rsidRPr="00946DAB" w:rsidRDefault="00946DAB" w:rsidP="00946DA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383D3C1" w14:textId="77777777" w:rsidR="00946DAB" w:rsidRPr="00946DAB" w:rsidRDefault="00946DAB" w:rsidP="00946DA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35F6276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D51306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EBB53C3" w14:textId="77777777" w:rsidR="00946DAB" w:rsidRPr="00946DAB" w:rsidRDefault="00946DAB" w:rsidP="00946DA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891FF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9CA63D" w14:textId="77777777" w:rsidR="00946DAB" w:rsidRPr="00946DAB" w:rsidRDefault="00946DAB" w:rsidP="00946DA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A26BFE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15D69A" w14:textId="77777777" w:rsidR="00946DAB" w:rsidRPr="00946DAB" w:rsidRDefault="00946DAB" w:rsidP="00946DA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D697ED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8F51F6" w14:textId="77777777" w:rsidR="00946DAB" w:rsidRPr="00946DAB" w:rsidRDefault="00946DAB" w:rsidP="00946DA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4835BE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4278A9" w14:textId="77777777" w:rsidR="00946DAB" w:rsidRPr="00946DAB" w:rsidRDefault="00946DAB" w:rsidP="00946DA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1BE5E8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4FB68C" w14:textId="77777777" w:rsidR="00946DAB" w:rsidRPr="00946DAB" w:rsidRDefault="00946DAB" w:rsidP="00946DA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C1AD45B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516313" w14:textId="77777777" w:rsidR="00946DAB" w:rsidRPr="00946DAB" w:rsidRDefault="00946DAB" w:rsidP="00946DAB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C19A5" w:rsidRPr="00946DAB" w14:paraId="56D59691" w14:textId="77777777" w:rsidTr="009609F8">
        <w:tc>
          <w:tcPr>
            <w:tcW w:w="2970" w:type="dxa"/>
          </w:tcPr>
          <w:p w14:paraId="561DEEFA" w14:textId="77777777" w:rsidR="00EC19A5" w:rsidRPr="00946DAB" w:rsidRDefault="00EC19A5" w:rsidP="00EC19A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565BF64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3B6C3F9D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42D12D2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DBEC13B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4A07E2E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B97A1B0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7322AF8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B3EE8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5D1DACD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EC3C1B0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66EA674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884596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0BE279F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A6CBBFD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90,21</w:t>
            </w:r>
            <w:r w:rsidR="009609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08749D8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CCCC605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86,695</w:t>
            </w:r>
          </w:p>
        </w:tc>
      </w:tr>
      <w:tr w:rsidR="00EC19A5" w:rsidRPr="00946DAB" w14:paraId="1FC8112A" w14:textId="77777777" w:rsidTr="009609F8">
        <w:tc>
          <w:tcPr>
            <w:tcW w:w="2970" w:type="dxa"/>
          </w:tcPr>
          <w:p w14:paraId="5AFE101E" w14:textId="77777777" w:rsidR="00EC19A5" w:rsidRPr="00946DAB" w:rsidRDefault="00EC19A5" w:rsidP="00EC19A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5FBD27C3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6AB4E03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24DCB1B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999CA8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3D1BAC34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AA1231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3C88D0B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BB0FE8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0E5E2FEB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610EC8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C80E246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7758C8A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39D86B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D46DD31" w14:textId="77777777" w:rsidR="00EC19A5" w:rsidRPr="00946DAB" w:rsidRDefault="00B060BC" w:rsidP="00EC19A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669,249</w:t>
            </w:r>
          </w:p>
        </w:tc>
        <w:tc>
          <w:tcPr>
            <w:tcW w:w="247" w:type="dxa"/>
          </w:tcPr>
          <w:p w14:paraId="22A0AD98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9305F63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665,863</w:t>
            </w:r>
          </w:p>
        </w:tc>
      </w:tr>
      <w:tr w:rsidR="00EC19A5" w:rsidRPr="00946DAB" w14:paraId="0886B8E5" w14:textId="77777777" w:rsidTr="009609F8">
        <w:tc>
          <w:tcPr>
            <w:tcW w:w="2970" w:type="dxa"/>
          </w:tcPr>
          <w:p w14:paraId="59473493" w14:textId="77777777" w:rsidR="00EC19A5" w:rsidRPr="00946DAB" w:rsidRDefault="00EC19A5" w:rsidP="00EC19A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BB8CDB6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BB87E96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DCEE34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9AAECBA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D485904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8B9FD4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67F7CC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1D1F4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9404F5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32F897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61B8F55D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FA9E2E7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037283E6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5B3AC913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759,46</w:t>
            </w:r>
            <w:r w:rsidR="009609F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940B26B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209AEE1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752,558</w:t>
            </w:r>
          </w:p>
        </w:tc>
      </w:tr>
      <w:tr w:rsidR="00EC19A5" w:rsidRPr="00946DAB" w14:paraId="2D115093" w14:textId="77777777" w:rsidTr="00DB4670">
        <w:tc>
          <w:tcPr>
            <w:tcW w:w="2970" w:type="dxa"/>
          </w:tcPr>
          <w:p w14:paraId="336FE3C9" w14:textId="77777777" w:rsidR="00EC19A5" w:rsidRPr="00946DAB" w:rsidRDefault="00EC19A5" w:rsidP="00EC19A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66827181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54959C0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A04E634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9002F5D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25A76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94D39F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A87382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811AC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C7D57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91258E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5AA635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1A70F34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0FF1076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275F27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7A1E4E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E96695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C19A5" w:rsidRPr="00946DAB" w14:paraId="1C953AA4" w14:textId="77777777" w:rsidTr="00DB4670">
        <w:tc>
          <w:tcPr>
            <w:tcW w:w="2970" w:type="dxa"/>
          </w:tcPr>
          <w:p w14:paraId="0C4CE75B" w14:textId="77777777" w:rsidR="00EC19A5" w:rsidRPr="00946DAB" w:rsidRDefault="00EC19A5" w:rsidP="00EC19A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D543A43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234C22FD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3AE7071F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C09077A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1170BDA6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28331E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7A3DC70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08920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76D64159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95DF62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14:paraId="54A76361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49C6398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6,200</w:t>
            </w:r>
          </w:p>
        </w:tc>
        <w:tc>
          <w:tcPr>
            <w:tcW w:w="247" w:type="dxa"/>
          </w:tcPr>
          <w:p w14:paraId="6EA59283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F292B1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4F267BE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82BCE3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C19A5" w:rsidRPr="00946DAB" w14:paraId="2438D7FE" w14:textId="77777777" w:rsidTr="00DB4670">
        <w:tc>
          <w:tcPr>
            <w:tcW w:w="2970" w:type="dxa"/>
          </w:tcPr>
          <w:p w14:paraId="23F767E4" w14:textId="77777777" w:rsidR="00EC19A5" w:rsidRPr="00946DAB" w:rsidRDefault="00EC19A5" w:rsidP="00EC19A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65596626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1B0B538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24F105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B3F3831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5B6E70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A8B932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4D58C53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75523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12DF46B9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A8D2AB" w14:textId="77777777" w:rsidR="00EC19A5" w:rsidRPr="00946DAB" w:rsidRDefault="00EC19A5" w:rsidP="00EC19A5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9A6AB15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9FE30F9" w14:textId="77777777" w:rsidR="00EC19A5" w:rsidRPr="00946DAB" w:rsidRDefault="00EC19A5" w:rsidP="00EC19A5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7A9B35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13C17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5B7AF607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73D42D0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19A5" w:rsidRPr="00946DAB" w14:paraId="20CEB747" w14:textId="77777777" w:rsidTr="00DB4670">
        <w:tc>
          <w:tcPr>
            <w:tcW w:w="2970" w:type="dxa"/>
          </w:tcPr>
          <w:p w14:paraId="33C2E81E" w14:textId="77777777" w:rsidR="00EC19A5" w:rsidRPr="00946DAB" w:rsidRDefault="00EC19A5" w:rsidP="00EC19A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74F8D41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21EAE5F5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B84BEB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E949293" w14:textId="77777777" w:rsidR="00EC19A5" w:rsidRPr="00946DAB" w:rsidRDefault="00EC19A5" w:rsidP="00EC19A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4C7D80F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1B89C4D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0251228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A70FE6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0D19EFD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713745C" w14:textId="77777777" w:rsidR="00EC19A5" w:rsidRPr="00946DAB" w:rsidRDefault="00EC19A5" w:rsidP="00EC19A5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063B20F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BB2AB9D" w14:textId="77777777" w:rsidR="00EC19A5" w:rsidRPr="00946DAB" w:rsidRDefault="00EC19A5" w:rsidP="00EC19A5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06E686C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6A8DCE8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72F672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943555" w14:textId="77777777" w:rsidR="00EC19A5" w:rsidRPr="00946DAB" w:rsidRDefault="00EC19A5" w:rsidP="00EC19A5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19A5" w:rsidRPr="00946DAB" w14:paraId="7D4F359C" w14:textId="77777777" w:rsidTr="00DB4670">
        <w:tc>
          <w:tcPr>
            <w:tcW w:w="2970" w:type="dxa"/>
          </w:tcPr>
          <w:p w14:paraId="3559D784" w14:textId="77777777" w:rsidR="00EC19A5" w:rsidRPr="00946DAB" w:rsidRDefault="00EC19A5" w:rsidP="00EC19A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52ADA9AF" w14:textId="77777777" w:rsidR="00EC19A5" w:rsidRPr="00946DAB" w:rsidRDefault="00EC19A5" w:rsidP="00EC19A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538A65" w14:textId="77777777" w:rsidR="00EC19A5" w:rsidRPr="00946DAB" w:rsidRDefault="00EC19A5" w:rsidP="00EC19A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EF12D23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55DA003" w14:textId="77777777" w:rsidR="00EC19A5" w:rsidRPr="00946DAB" w:rsidRDefault="00EC19A5" w:rsidP="00EC19A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D05626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A85DF73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DA0B22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9CE59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9E129B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A3CC244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77F56B37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D1F05E2" w14:textId="77777777" w:rsidR="00EC19A5" w:rsidRPr="00946DAB" w:rsidRDefault="00EC19A5" w:rsidP="00EC19A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4A316DF7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55485C7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759,46</w:t>
            </w:r>
            <w:r w:rsidR="009609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</w:tcPr>
          <w:p w14:paraId="769D1674" w14:textId="77777777" w:rsidR="00EC19A5" w:rsidRPr="00946DAB" w:rsidRDefault="00EC19A5" w:rsidP="00EC19A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3736751" w14:textId="77777777" w:rsidR="00EC19A5" w:rsidRPr="00946DAB" w:rsidRDefault="00EC19A5" w:rsidP="00EC19A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752,558</w:t>
            </w:r>
          </w:p>
        </w:tc>
      </w:tr>
    </w:tbl>
    <w:p w14:paraId="62C8A1CC" w14:textId="77777777" w:rsidR="00946DAB" w:rsidRPr="00FA7ADF" w:rsidRDefault="00946DAB" w:rsidP="00FA7ADF">
      <w:pPr>
        <w:pStyle w:val="Bo-C1Content"/>
        <w:sectPr w:rsidR="00946DAB" w:rsidRPr="00FA7ADF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993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140"/>
        <w:gridCol w:w="2520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7"/>
      </w:tblGrid>
      <w:tr w:rsidR="00946DAB" w:rsidRPr="003B75C2" w14:paraId="5315BD36" w14:textId="77777777" w:rsidTr="00DB4670">
        <w:tc>
          <w:tcPr>
            <w:tcW w:w="4140" w:type="dxa"/>
          </w:tcPr>
          <w:p w14:paraId="45F40053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CBD5B9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6FE88E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1"/>
          </w:tcPr>
          <w:p w14:paraId="2B395F9C" w14:textId="77777777" w:rsidR="00946DAB" w:rsidRPr="00946DAB" w:rsidRDefault="00946DAB" w:rsidP="00DB4670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6DAB" w:rsidRPr="00744476" w14:paraId="0AB373D1" w14:textId="77777777" w:rsidTr="00DB4670">
        <w:tc>
          <w:tcPr>
            <w:tcW w:w="4140" w:type="dxa"/>
          </w:tcPr>
          <w:p w14:paraId="04089CC8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973682A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3B700659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3B05E2C" w14:textId="77777777" w:rsidR="00946DAB" w:rsidRPr="00946DAB" w:rsidRDefault="00946DAB" w:rsidP="00DB4670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0198FA8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5FA8F96B" w14:textId="77777777" w:rsidR="00946DAB" w:rsidRPr="00946DAB" w:rsidRDefault="00946DAB" w:rsidP="00DB4670">
            <w:pPr>
              <w:spacing w:line="240" w:lineRule="atLeast"/>
              <w:ind w:left="-14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70757275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3"/>
          </w:tcPr>
          <w:p w14:paraId="64B4E49E" w14:textId="77777777" w:rsidR="00946DAB" w:rsidRPr="00946DAB" w:rsidRDefault="00946DAB" w:rsidP="00DB4670">
            <w:pPr>
              <w:spacing w:line="240" w:lineRule="atLeast"/>
              <w:ind w:left="-13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946DAB" w:rsidRPr="00744476" w14:paraId="1AF3F5F4" w14:textId="77777777" w:rsidTr="00DB4670">
        <w:tc>
          <w:tcPr>
            <w:tcW w:w="4140" w:type="dxa"/>
          </w:tcPr>
          <w:p w14:paraId="216EDA6A" w14:textId="77777777" w:rsidR="00946DAB" w:rsidRPr="00946DAB" w:rsidRDefault="00946DAB" w:rsidP="00946DAB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34BDE4E8" w14:textId="77777777" w:rsidR="00946DAB" w:rsidRPr="00946DAB" w:rsidRDefault="00946DAB" w:rsidP="00946DAB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036E4C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2AB4788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3FE3F1DD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6C293BD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11AA7515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35A5BAD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4C7BECC4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936EAC7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AD9AA62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B6A667D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</w:tcPr>
          <w:p w14:paraId="6BEAB109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5968834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31 </w:t>
            </w: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46DAB" w:rsidRPr="00744476" w14:paraId="3B3A722C" w14:textId="77777777" w:rsidTr="00DB4670">
        <w:tc>
          <w:tcPr>
            <w:tcW w:w="4140" w:type="dxa"/>
          </w:tcPr>
          <w:p w14:paraId="1C2F5AEC" w14:textId="77777777" w:rsidR="00946DAB" w:rsidRPr="00946DAB" w:rsidRDefault="00946DAB" w:rsidP="00946DAB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5FBFDBEF" w14:textId="77777777" w:rsidR="00946DAB" w:rsidRPr="00946DAB" w:rsidRDefault="00946DAB" w:rsidP="00946DAB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65559C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0923030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34F9E92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08307B5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0DCB54DE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C837F45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BB663DD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F220168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69CD0D0" w14:textId="77777777" w:rsidR="00946DAB" w:rsidRPr="00946DAB" w:rsidRDefault="00946DAB" w:rsidP="00946DAB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903BA31" w14:textId="77777777" w:rsidR="00946DAB" w:rsidRPr="00946DAB" w:rsidRDefault="00946DAB" w:rsidP="00946DA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F0AC298" w14:textId="77777777" w:rsidR="00946DAB" w:rsidRPr="00946DAB" w:rsidRDefault="00946DAB" w:rsidP="00946DA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2AD7FE10" w14:textId="77777777" w:rsidR="00946DAB" w:rsidRPr="00946DAB" w:rsidRDefault="00946DAB" w:rsidP="00946DA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2562</w:t>
            </w:r>
          </w:p>
        </w:tc>
      </w:tr>
      <w:tr w:rsidR="00946DAB" w:rsidRPr="003B75C2" w14:paraId="1B95CCD8" w14:textId="77777777" w:rsidTr="00DB4670">
        <w:tc>
          <w:tcPr>
            <w:tcW w:w="4140" w:type="dxa"/>
          </w:tcPr>
          <w:p w14:paraId="4C3ACAF7" w14:textId="77777777" w:rsidR="00946DAB" w:rsidRPr="00946DAB" w:rsidRDefault="00946DAB" w:rsidP="00DB4670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</w:tcPr>
          <w:p w14:paraId="06893C6D" w14:textId="77777777" w:rsidR="00946DAB" w:rsidRPr="00946DAB" w:rsidRDefault="00946DAB" w:rsidP="00DB4670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9DFDB24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14:paraId="7BE6E118" w14:textId="77777777" w:rsidR="00946DAB" w:rsidRPr="00946DAB" w:rsidRDefault="00946DAB" w:rsidP="00DB4670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35660EF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21" w:type="dxa"/>
            <w:gridSpan w:val="7"/>
          </w:tcPr>
          <w:p w14:paraId="03D19D8D" w14:textId="77777777" w:rsidR="00946DAB" w:rsidRPr="00946DAB" w:rsidRDefault="00946DAB" w:rsidP="00462355">
            <w:pPr>
              <w:spacing w:line="240" w:lineRule="atLeast"/>
              <w:ind w:left="-150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</w:t>
            </w:r>
            <w:r w:rsidRPr="00946DA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)</w:t>
            </w:r>
          </w:p>
        </w:tc>
      </w:tr>
      <w:tr w:rsidR="00946DAB" w:rsidRPr="00744476" w14:paraId="5F994CA7" w14:textId="77777777" w:rsidTr="00DB4670">
        <w:tc>
          <w:tcPr>
            <w:tcW w:w="4140" w:type="dxa"/>
          </w:tcPr>
          <w:p w14:paraId="5CE02ACC" w14:textId="77777777" w:rsidR="00946DAB" w:rsidRPr="00946DAB" w:rsidRDefault="00946DAB" w:rsidP="00DB4670">
            <w:pPr>
              <w:tabs>
                <w:tab w:val="left" w:pos="432"/>
              </w:tabs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520" w:type="dxa"/>
            <w:vAlign w:val="bottom"/>
          </w:tcPr>
          <w:p w14:paraId="1ED6B405" w14:textId="77777777" w:rsidR="00946DAB" w:rsidRPr="00946DAB" w:rsidRDefault="00946DAB" w:rsidP="00DB4670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C4EA7A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6408CF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B2D9C4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593C0C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617E56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388B3F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742E035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BA00F86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8038FB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016E2F4" w14:textId="77777777" w:rsidR="00946DAB" w:rsidRPr="00946DAB" w:rsidRDefault="00946DAB" w:rsidP="00DB4670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0D8873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47388D80" w14:textId="77777777" w:rsidR="00946DAB" w:rsidRPr="00946DAB" w:rsidRDefault="00946DAB" w:rsidP="00DB4670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46DAB" w:rsidRPr="00744476" w14:paraId="53FD7CFB" w14:textId="77777777" w:rsidTr="00DB4670">
        <w:tc>
          <w:tcPr>
            <w:tcW w:w="4140" w:type="dxa"/>
          </w:tcPr>
          <w:p w14:paraId="171E84C0" w14:textId="77777777" w:rsidR="00946DAB" w:rsidRPr="00946DAB" w:rsidRDefault="00946DAB" w:rsidP="00DB4670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8D78AAD" w14:textId="77777777" w:rsidR="00946DAB" w:rsidRPr="00946DAB" w:rsidRDefault="00946DAB" w:rsidP="00DB4670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236" w:type="dxa"/>
          </w:tcPr>
          <w:p w14:paraId="4FEFC8EB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FBB072" w14:textId="77777777" w:rsidR="00946DAB" w:rsidRPr="00946DAB" w:rsidRDefault="00946DAB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1EACCD6C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517110" w14:textId="77777777" w:rsidR="00946DAB" w:rsidRPr="00946DAB" w:rsidRDefault="00946DAB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14:paraId="5D6B61EE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98CF9C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14:paraId="30617FF2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762C86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14:paraId="7B96E0B3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3732EE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14:paraId="6EA9B0B2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EEC8D81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</w:tr>
      <w:tr w:rsidR="00946DAB" w:rsidRPr="00744476" w14:paraId="059F6C0A" w14:textId="77777777" w:rsidTr="00DB4670">
        <w:tc>
          <w:tcPr>
            <w:tcW w:w="4140" w:type="dxa"/>
          </w:tcPr>
          <w:p w14:paraId="3EB09169" w14:textId="77777777" w:rsidR="00946DAB" w:rsidRPr="00946DAB" w:rsidRDefault="00946DAB" w:rsidP="00DB4670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2520" w:type="dxa"/>
            <w:shd w:val="clear" w:color="auto" w:fill="auto"/>
          </w:tcPr>
          <w:p w14:paraId="16C73606" w14:textId="77777777" w:rsidR="00946DAB" w:rsidRPr="00946DAB" w:rsidRDefault="00946DAB" w:rsidP="00DB4670">
            <w:pPr>
              <w:spacing w:line="240" w:lineRule="atLeast"/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236" w:type="dxa"/>
          </w:tcPr>
          <w:p w14:paraId="73704597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52AA1A6" w14:textId="77777777" w:rsidR="00946DAB" w:rsidRPr="00946DAB" w:rsidRDefault="00946DAB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3F883772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C3D798" w14:textId="77777777" w:rsidR="00946DAB" w:rsidRPr="00946DAB" w:rsidRDefault="00946DAB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36" w:type="dxa"/>
          </w:tcPr>
          <w:p w14:paraId="5F32D17C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B9B7822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14:paraId="565C9461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8B539E3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36" w:type="dxa"/>
          </w:tcPr>
          <w:p w14:paraId="1B7A7B7B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DFD222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14:paraId="598D41E2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B256BA5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</w:tr>
      <w:tr w:rsidR="00946DAB" w:rsidRPr="00744476" w14:paraId="32629E0E" w14:textId="77777777" w:rsidTr="00DB4670">
        <w:tc>
          <w:tcPr>
            <w:tcW w:w="4140" w:type="dxa"/>
          </w:tcPr>
          <w:p w14:paraId="50007FF7" w14:textId="77777777" w:rsidR="00946DAB" w:rsidRPr="00946DAB" w:rsidRDefault="00946DAB" w:rsidP="00DB4670">
            <w:pPr>
              <w:spacing w:line="240" w:lineRule="atLeast"/>
              <w:ind w:left="432" w:right="-144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14:paraId="3E3A19BF" w14:textId="77777777" w:rsidR="00946DAB" w:rsidRPr="00946DAB" w:rsidRDefault="00946DAB" w:rsidP="00DB4670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FA8742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723C4C6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409296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2442FE1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D84BD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F0A0167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E487DC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33CB020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3D7B8F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9EC9E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EB73E9C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6E9CCCC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46DAB" w:rsidRPr="00744476" w14:paraId="7115B44F" w14:textId="77777777" w:rsidTr="00DB4670">
        <w:tc>
          <w:tcPr>
            <w:tcW w:w="4140" w:type="dxa"/>
          </w:tcPr>
          <w:p w14:paraId="0C5640CD" w14:textId="77777777" w:rsidR="00946DAB" w:rsidRPr="00946DAB" w:rsidRDefault="00946DAB" w:rsidP="00DB4670">
            <w:pPr>
              <w:spacing w:line="240" w:lineRule="atLeast"/>
              <w:ind w:left="162"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520" w:type="dxa"/>
            <w:vAlign w:val="bottom"/>
          </w:tcPr>
          <w:p w14:paraId="6400B769" w14:textId="77777777" w:rsidR="00946DAB" w:rsidRPr="00946DAB" w:rsidRDefault="00946DAB" w:rsidP="00DB4670">
            <w:pPr>
              <w:spacing w:line="240" w:lineRule="atLeas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89272A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AB03EF0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66B5E5E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0102C8B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8995A8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43F1A9D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EC9E94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8C4751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98C711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F19AC72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14:paraId="56F96003" w14:textId="77777777" w:rsidR="00946DAB" w:rsidRPr="00946DAB" w:rsidRDefault="00946DAB" w:rsidP="00DB467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7E541AF" w14:textId="77777777" w:rsidR="00946DAB" w:rsidRPr="00946DAB" w:rsidRDefault="00946DAB" w:rsidP="00DB467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6D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14:paraId="68B31D74" w14:textId="77777777" w:rsidR="00946DAB" w:rsidRPr="00F74300" w:rsidRDefault="00946DAB" w:rsidP="00C61F28">
      <w:pPr>
        <w:pStyle w:val="Bo-C1Content"/>
        <w:ind w:left="0"/>
        <w:rPr>
          <w:sz w:val="20"/>
          <w:szCs w:val="20"/>
          <w:lang w:val="en-US"/>
        </w:rPr>
      </w:pPr>
    </w:p>
    <w:p w14:paraId="3A7DD491" w14:textId="77777777"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946DAB">
        <w:rPr>
          <w:rFonts w:hint="cs"/>
          <w:cs/>
          <w:lang w:val="en-US"/>
        </w:rPr>
        <w:t>สาม</w:t>
      </w:r>
      <w:r w:rsidR="0053766E" w:rsidRPr="009A176D">
        <w:rPr>
          <w:cs/>
          <w:lang w:val="en-US"/>
        </w:rPr>
        <w:t xml:space="preserve">เดือนสิ้นสุดวันที่ </w:t>
      </w:r>
      <w:r w:rsidR="00946DAB">
        <w:rPr>
          <w:lang w:val="en-US"/>
        </w:rPr>
        <w:t xml:space="preserve">31 </w:t>
      </w:r>
      <w:r w:rsidR="00946DAB">
        <w:rPr>
          <w:rFonts w:hint="cs"/>
          <w:cs/>
          <w:lang w:val="en-US"/>
        </w:rPr>
        <w:t xml:space="preserve">มีนาคม </w:t>
      </w:r>
      <w:r w:rsidR="00946DAB">
        <w:rPr>
          <w:lang w:val="en-US"/>
        </w:rPr>
        <w:t>2563</w:t>
      </w:r>
      <w:r w:rsidR="00D177DF">
        <w:rPr>
          <w:rFonts w:hint="cs"/>
          <w:cs/>
          <w:lang w:val="en-US"/>
        </w:rPr>
        <w:t xml:space="preserve"> </w:t>
      </w:r>
      <w:r w:rsidR="006F2CCC">
        <w:rPr>
          <w:rFonts w:hint="cs"/>
          <w:cs/>
          <w:lang w:val="en-US"/>
        </w:rPr>
        <w:t xml:space="preserve">และ </w:t>
      </w:r>
      <w:r w:rsidR="00946DAB">
        <w:rPr>
          <w:lang w:val="en-US"/>
        </w:rPr>
        <w:t>2562</w:t>
      </w:r>
    </w:p>
    <w:p w14:paraId="085087F6" w14:textId="77777777" w:rsidR="009C7A93" w:rsidRPr="004D64FD" w:rsidRDefault="009C7A93" w:rsidP="004D64FD">
      <w:pPr>
        <w:pStyle w:val="Bo-Blankline"/>
      </w:pPr>
    </w:p>
    <w:p w14:paraId="147C8E35" w14:textId="77777777"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96856AE" w14:textId="77777777" w:rsidR="00CE06C9" w:rsidRPr="004D64FD" w:rsidRDefault="00CE06C9" w:rsidP="004D64FD">
      <w:pPr>
        <w:pStyle w:val="Bo-Blankline"/>
      </w:pPr>
    </w:p>
    <w:p w14:paraId="02D2195F" w14:textId="77777777"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512401EA" w14:textId="77777777"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14:paraId="6D6A54E2" w14:textId="77777777"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14:paraId="23476202" w14:textId="77777777" w:rsidR="007B2482" w:rsidRPr="00A0110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A0110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A01104">
        <w:rPr>
          <w:rFonts w:asciiTheme="majorBidi" w:hAnsiTheme="majorBidi" w:cstheme="majorBidi"/>
          <w:cs/>
        </w:rPr>
        <w:t>ในบริษัทย่อย</w:t>
      </w:r>
    </w:p>
    <w:p w14:paraId="04879C9B" w14:textId="77777777" w:rsidR="003E44FB" w:rsidRPr="00FE5CE8" w:rsidRDefault="003E44FB" w:rsidP="003E44FB">
      <w:pPr>
        <w:spacing w:line="240" w:lineRule="auto"/>
        <w:ind w:left="540" w:right="-25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78" w:type="dxa"/>
        <w:tblInd w:w="423" w:type="dxa"/>
        <w:tblLook w:val="04A0" w:firstRow="1" w:lastRow="0" w:firstColumn="1" w:lastColumn="0" w:noHBand="0" w:noVBand="1"/>
      </w:tblPr>
      <w:tblGrid>
        <w:gridCol w:w="3835"/>
        <w:gridCol w:w="1105"/>
        <w:gridCol w:w="236"/>
        <w:gridCol w:w="1106"/>
        <w:gridCol w:w="236"/>
        <w:gridCol w:w="1193"/>
        <w:gridCol w:w="236"/>
        <w:gridCol w:w="1231"/>
      </w:tblGrid>
      <w:tr w:rsidR="00A01104" w:rsidRPr="00A01104" w14:paraId="34444427" w14:textId="77777777" w:rsidTr="00A01104">
        <w:tc>
          <w:tcPr>
            <w:tcW w:w="3859" w:type="dxa"/>
          </w:tcPr>
          <w:p w14:paraId="618F8A6C" w14:textId="77777777" w:rsidR="00A01104" w:rsidRPr="00A01104" w:rsidRDefault="00A01104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5ABE4034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B1E51B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76AF0AF5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104" w:rsidRPr="00A01104" w14:paraId="1B76E3D0" w14:textId="77777777" w:rsidTr="00A01104">
        <w:tc>
          <w:tcPr>
            <w:tcW w:w="3859" w:type="dxa"/>
          </w:tcPr>
          <w:p w14:paraId="39F75C6B" w14:textId="77777777" w:rsidR="00A01104" w:rsidRPr="00A01104" w:rsidRDefault="00A01104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12" w:type="dxa"/>
          </w:tcPr>
          <w:p w14:paraId="61A13CF3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C2C72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31AFAF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DB51B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A897FD5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FA02F7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D50AFD8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01104" w:rsidRPr="00A01104" w14:paraId="691B9E0C" w14:textId="77777777" w:rsidTr="00A01104">
        <w:tc>
          <w:tcPr>
            <w:tcW w:w="3859" w:type="dxa"/>
          </w:tcPr>
          <w:p w14:paraId="3B0E5D3B" w14:textId="77777777" w:rsidR="00A01104" w:rsidRPr="00A01104" w:rsidRDefault="00A01104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1B82E4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79323C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F88CD43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75649" w14:textId="77777777" w:rsidR="00A01104" w:rsidRPr="00A01104" w:rsidRDefault="00A01104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3BF60B48" w14:textId="77777777" w:rsidR="00A01104" w:rsidRPr="00A01104" w:rsidRDefault="00A01104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1104" w:rsidRPr="00A01104" w14:paraId="495BF8FE" w14:textId="77777777" w:rsidTr="00CD173E">
        <w:tc>
          <w:tcPr>
            <w:tcW w:w="3859" w:type="dxa"/>
          </w:tcPr>
          <w:p w14:paraId="638B2AD8" w14:textId="77777777" w:rsidR="00A01104" w:rsidRPr="00A01104" w:rsidRDefault="00A01104" w:rsidP="00A011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110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1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2" w:type="dxa"/>
          </w:tcPr>
          <w:p w14:paraId="6CF77D4D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EF532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6173AE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F9F12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67A64C9B" w14:textId="77777777" w:rsidR="00A01104" w:rsidRPr="00A01104" w:rsidRDefault="00EC19A5" w:rsidP="00A01104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14:paraId="71D5B2B1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352F15" w14:textId="77777777" w:rsidR="00A01104" w:rsidRPr="00A01104" w:rsidRDefault="00A01104" w:rsidP="00A01104">
            <w:pPr>
              <w:tabs>
                <w:tab w:val="decimal" w:pos="9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13,214,724</w:t>
            </w:r>
          </w:p>
        </w:tc>
      </w:tr>
      <w:tr w:rsidR="00A01104" w:rsidRPr="00A01104" w14:paraId="684707A1" w14:textId="77777777" w:rsidTr="00CD173E">
        <w:tc>
          <w:tcPr>
            <w:tcW w:w="3859" w:type="dxa"/>
          </w:tcPr>
          <w:p w14:paraId="686C033C" w14:textId="77777777" w:rsidR="00A01104" w:rsidRPr="00A01104" w:rsidRDefault="00A01104" w:rsidP="00A011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</w:tcPr>
          <w:p w14:paraId="12C50245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4D301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4FA136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851E9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59B2172" w14:textId="77777777" w:rsidR="00A01104" w:rsidRPr="00A01104" w:rsidRDefault="00EC19A5" w:rsidP="00A011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F0F66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8DE6EA1" w14:textId="77777777" w:rsidR="00A01104" w:rsidRPr="00A01104" w:rsidRDefault="00A01104" w:rsidP="00A01104">
            <w:pPr>
              <w:tabs>
                <w:tab w:val="decimal" w:pos="5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104" w:rsidRPr="00A01104" w14:paraId="5D13D8DB" w14:textId="77777777" w:rsidTr="00CD173E">
        <w:tc>
          <w:tcPr>
            <w:tcW w:w="3859" w:type="dxa"/>
          </w:tcPr>
          <w:p w14:paraId="07FC8FF9" w14:textId="77777777" w:rsidR="00A01104" w:rsidRPr="00A01104" w:rsidRDefault="00A01104" w:rsidP="00A011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2" w:type="dxa"/>
          </w:tcPr>
          <w:p w14:paraId="7F2BE6D2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2FC4D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D5F31B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C4A8C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3E249A87" w14:textId="77777777" w:rsidR="00A01104" w:rsidRPr="00A01104" w:rsidRDefault="00EC19A5" w:rsidP="00A01104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13,214,012</w:t>
            </w:r>
          </w:p>
        </w:tc>
        <w:tc>
          <w:tcPr>
            <w:tcW w:w="236" w:type="dxa"/>
            <w:shd w:val="clear" w:color="auto" w:fill="auto"/>
          </w:tcPr>
          <w:p w14:paraId="1D48F354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12AB9F88" w14:textId="77777777" w:rsidR="00A01104" w:rsidRPr="00A01104" w:rsidRDefault="00A01104" w:rsidP="00A01104">
            <w:pPr>
              <w:tabs>
                <w:tab w:val="decimal" w:pos="9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13,214,724</w:t>
            </w:r>
          </w:p>
        </w:tc>
      </w:tr>
      <w:tr w:rsidR="00A01104" w:rsidRPr="00A01104" w14:paraId="3D5C5035" w14:textId="77777777" w:rsidTr="00CD173E">
        <w:tc>
          <w:tcPr>
            <w:tcW w:w="3859" w:type="dxa"/>
          </w:tcPr>
          <w:p w14:paraId="5D732917" w14:textId="77777777" w:rsidR="00A01104" w:rsidRPr="00A01104" w:rsidRDefault="00A01104" w:rsidP="00A011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11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2" w:type="dxa"/>
          </w:tcPr>
          <w:p w14:paraId="25FC47E6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F15A6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CE6C02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22F03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62A27F52" w14:textId="77777777" w:rsidR="00A01104" w:rsidRPr="00A01104" w:rsidRDefault="00EC19A5" w:rsidP="00A01104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(770,250)</w:t>
            </w:r>
          </w:p>
        </w:tc>
        <w:tc>
          <w:tcPr>
            <w:tcW w:w="236" w:type="dxa"/>
            <w:shd w:val="clear" w:color="auto" w:fill="auto"/>
          </w:tcPr>
          <w:p w14:paraId="0EFB68F3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DF5E4ED" w14:textId="77777777" w:rsidR="00A01104" w:rsidRPr="00A01104" w:rsidRDefault="00A01104" w:rsidP="00A01104">
            <w:pPr>
              <w:tabs>
                <w:tab w:val="decimal" w:pos="9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1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(770,250)</w:t>
            </w:r>
          </w:p>
        </w:tc>
      </w:tr>
      <w:tr w:rsidR="00A01104" w:rsidRPr="00A01104" w14:paraId="0C02C621" w14:textId="77777777" w:rsidTr="00CD173E">
        <w:tc>
          <w:tcPr>
            <w:tcW w:w="3859" w:type="dxa"/>
          </w:tcPr>
          <w:p w14:paraId="197DE19D" w14:textId="77777777" w:rsidR="00A01104" w:rsidRPr="00A01104" w:rsidRDefault="00A01104" w:rsidP="00A0110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12" w:type="dxa"/>
          </w:tcPr>
          <w:p w14:paraId="0D450E25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3C4735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8484B5" w14:textId="77777777" w:rsidR="00A01104" w:rsidRPr="00A01104" w:rsidRDefault="00A01104" w:rsidP="00A011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E40666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6273D" w14:textId="77777777" w:rsidR="00A01104" w:rsidRPr="00A01104" w:rsidRDefault="00EC19A5" w:rsidP="00A01104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12,443,762</w:t>
            </w:r>
          </w:p>
        </w:tc>
        <w:tc>
          <w:tcPr>
            <w:tcW w:w="236" w:type="dxa"/>
            <w:shd w:val="clear" w:color="auto" w:fill="auto"/>
          </w:tcPr>
          <w:p w14:paraId="32ABFAC6" w14:textId="77777777" w:rsidR="00A01104" w:rsidRPr="00A01104" w:rsidRDefault="00A01104" w:rsidP="00A011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0AC03D77" w14:textId="77777777" w:rsidR="00A01104" w:rsidRPr="00A01104" w:rsidRDefault="00A01104" w:rsidP="00A01104">
            <w:pPr>
              <w:tabs>
                <w:tab w:val="decimal" w:pos="9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12,444,474</w:t>
            </w:r>
          </w:p>
        </w:tc>
      </w:tr>
    </w:tbl>
    <w:p w14:paraId="61778B2F" w14:textId="77777777" w:rsidR="00A01104" w:rsidRDefault="00A01104" w:rsidP="005C2785">
      <w:pPr>
        <w:pStyle w:val="Bo-Blankline"/>
      </w:pPr>
    </w:p>
    <w:p w14:paraId="42236C31" w14:textId="77777777"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14:paraId="63FA7B5A" w14:textId="77777777"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1B5B0696" w14:textId="77777777"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A01104">
        <w:t xml:space="preserve">31 </w:t>
      </w:r>
      <w:r w:rsidR="00A01104">
        <w:rPr>
          <w:rFonts w:hint="cs"/>
          <w:cs/>
        </w:rPr>
        <w:t xml:space="preserve">มีนาคม </w:t>
      </w:r>
      <w:r w:rsidR="00A01104">
        <w:rPr>
          <w:lang w:val="en-US"/>
        </w:rPr>
        <w:t>2563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A01104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A01104">
        <w:t>2562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</w:t>
      </w:r>
      <w:r w:rsidR="00A01104">
        <w:t xml:space="preserve">31 </w:t>
      </w:r>
      <w:r w:rsidR="00A01104">
        <w:rPr>
          <w:rFonts w:hint="cs"/>
          <w:cs/>
        </w:rPr>
        <w:t xml:space="preserve">มีนาคม </w:t>
      </w:r>
      <w:r w:rsidR="00A01104">
        <w:rPr>
          <w:lang w:val="en-US"/>
        </w:rPr>
        <w:t>2563</w:t>
      </w:r>
      <w:r w:rsidR="00A01104">
        <w:t xml:space="preserve"> </w:t>
      </w:r>
      <w:r w:rsidR="00A01104">
        <w:rPr>
          <w:rFonts w:hint="cs"/>
          <w:cs/>
        </w:rPr>
        <w:t xml:space="preserve">และ </w:t>
      </w:r>
      <w:r w:rsidR="00A01104">
        <w:t xml:space="preserve">2562 </w:t>
      </w:r>
      <w:r w:rsidRPr="00F8282A">
        <w:rPr>
          <w:cs/>
        </w:rPr>
        <w:t>มีดังนี้</w:t>
      </w:r>
    </w:p>
    <w:tbl>
      <w:tblPr>
        <w:tblW w:w="156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7"/>
        <w:gridCol w:w="1713"/>
        <w:gridCol w:w="20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84"/>
        <w:gridCol w:w="840"/>
        <w:gridCol w:w="104"/>
        <w:gridCol w:w="840"/>
        <w:gridCol w:w="84"/>
        <w:gridCol w:w="840"/>
        <w:gridCol w:w="84"/>
        <w:gridCol w:w="840"/>
        <w:gridCol w:w="122"/>
        <w:gridCol w:w="840"/>
        <w:gridCol w:w="104"/>
        <w:gridCol w:w="840"/>
      </w:tblGrid>
      <w:tr w:rsidR="007B59AE" w:rsidRPr="00C64277" w14:paraId="138564CA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E1868A2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5972D4E9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55EC21E" w14:textId="77777777" w:rsidR="007B59AE" w:rsidRPr="00C64277" w:rsidRDefault="007B59AE" w:rsidP="00DB46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3F49B9B6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82" w:type="dxa"/>
            <w:gridSpan w:val="23"/>
          </w:tcPr>
          <w:p w14:paraId="0A665988" w14:textId="77777777" w:rsidR="007B59AE" w:rsidRPr="008C15A8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B59AE" w:rsidRPr="00C64277" w14:paraId="67F7117E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7F785D90" w14:textId="77777777" w:rsidR="007B59AE" w:rsidRPr="00C64277" w:rsidRDefault="007B59AE" w:rsidP="00DB4670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47AA68C1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F818F4C" w14:textId="77777777" w:rsidR="007B59AE" w:rsidRPr="00C64277" w:rsidRDefault="007B59AE" w:rsidP="00DB467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586358FC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7659977B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84" w:type="dxa"/>
          </w:tcPr>
          <w:p w14:paraId="66154503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590583B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84" w:type="dxa"/>
          </w:tcPr>
          <w:p w14:paraId="439A03F4" w14:textId="77777777" w:rsidR="007B59AE" w:rsidRPr="00C64277" w:rsidRDefault="007B59AE" w:rsidP="00DB4670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06967BA4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84" w:type="dxa"/>
          </w:tcPr>
          <w:p w14:paraId="5611E77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07E8C1FB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</w:tcPr>
          <w:p w14:paraId="07666B31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7F2AE255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22" w:type="dxa"/>
          </w:tcPr>
          <w:p w14:paraId="2B39C52D" w14:textId="77777777" w:rsidR="007B59AE" w:rsidRPr="00C64277" w:rsidRDefault="007B59AE" w:rsidP="00DB4670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4" w:type="dxa"/>
            <w:gridSpan w:val="3"/>
          </w:tcPr>
          <w:p w14:paraId="624E1135" w14:textId="77777777" w:rsidR="007B59AE" w:rsidRPr="00C64277" w:rsidRDefault="007B59AE" w:rsidP="00C53541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</w:t>
            </w:r>
            <w:r w:rsidR="00C53541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C53541">
              <w:rPr>
                <w:rFonts w:asciiTheme="majorBidi" w:hAnsiTheme="majorBidi" w:cstheme="majorBidi" w:hint="cs"/>
                <w:cs/>
                <w:lang w:val="en-US"/>
              </w:rPr>
              <w:t>งวดสามเดือนสิ้นสุดวันที่</w:t>
            </w:r>
          </w:p>
        </w:tc>
      </w:tr>
      <w:tr w:rsidR="007B59AE" w:rsidRPr="00C64277" w14:paraId="40CE5909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0C66F68D" w14:textId="77777777" w:rsidR="007B59AE" w:rsidRPr="00C64277" w:rsidRDefault="007B59AE" w:rsidP="007B59A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650D48A7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9A908CE" w14:textId="77777777" w:rsidR="007B59AE" w:rsidRPr="00C64277" w:rsidRDefault="007B59AE" w:rsidP="007B59A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74C3B461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12EBDC83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14:paraId="7D773706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86CC2D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0B53C2E0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767CDC3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14:paraId="544D8921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92A848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3E4E9E35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9183F1A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14:paraId="6239BF34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692A45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498786FC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F525D4B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104" w:type="dxa"/>
          </w:tcPr>
          <w:p w14:paraId="45D1E7BA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B3B08D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84" w:type="dxa"/>
          </w:tcPr>
          <w:p w14:paraId="2888CCDE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282A9B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84" w:type="dxa"/>
          </w:tcPr>
          <w:p w14:paraId="56F73A7F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8C1132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22" w:type="dxa"/>
          </w:tcPr>
          <w:p w14:paraId="497C9D0E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4CA1FF85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104" w:type="dxa"/>
          </w:tcPr>
          <w:p w14:paraId="7DD47E8F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082DB5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7B59AE" w:rsidRPr="00C64277" w14:paraId="28624E23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473A97C5" w14:textId="77777777" w:rsidR="007B59AE" w:rsidRPr="00C64277" w:rsidRDefault="007B59AE" w:rsidP="007B59A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2DDD30D1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9A68A02" w14:textId="77777777" w:rsidR="007B59AE" w:rsidRPr="00C64277" w:rsidRDefault="007B59AE" w:rsidP="007B59A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25093E87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6EB085AD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05052660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9DF356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138D0881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8C03AC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2A75A9EA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0433F8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4AB99D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BF9413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60A08726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6DAC60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4F7AA41C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F699B8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4573EFA0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BCA76B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84" w:type="dxa"/>
          </w:tcPr>
          <w:p w14:paraId="5F6F62A0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F277B27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84" w:type="dxa"/>
          </w:tcPr>
          <w:p w14:paraId="38AC57A4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AB0B90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2" w:type="dxa"/>
          </w:tcPr>
          <w:p w14:paraId="2AE77D1D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0" w:type="dxa"/>
          </w:tcPr>
          <w:p w14:paraId="0DB7874C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4" w:type="dxa"/>
          </w:tcPr>
          <w:p w14:paraId="54CE2635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9C908E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2562</w:t>
            </w:r>
          </w:p>
        </w:tc>
      </w:tr>
      <w:tr w:rsidR="007B59AE" w:rsidRPr="00C64277" w14:paraId="32A24746" w14:textId="77777777" w:rsidTr="00DB4670">
        <w:trPr>
          <w:trHeight w:val="234"/>
          <w:tblHeader/>
        </w:trPr>
        <w:tc>
          <w:tcPr>
            <w:tcW w:w="2700" w:type="dxa"/>
            <w:vAlign w:val="bottom"/>
          </w:tcPr>
          <w:p w14:paraId="5E5C512E" w14:textId="77777777" w:rsidR="007B59AE" w:rsidRPr="00C64277" w:rsidRDefault="007B59AE" w:rsidP="007B59A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7" w:type="dxa"/>
          </w:tcPr>
          <w:p w14:paraId="16A341F5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0260B3B" w14:textId="77777777" w:rsidR="007B59AE" w:rsidRPr="00C64277" w:rsidRDefault="007B59AE" w:rsidP="007B59AE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" w:type="dxa"/>
          </w:tcPr>
          <w:p w14:paraId="1E8984E4" w14:textId="77777777" w:rsidR="007B59AE" w:rsidRPr="00C64277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1CBBE9FC" w14:textId="77777777" w:rsidR="007B59AE" w:rsidRPr="00C3537D" w:rsidRDefault="007B59AE" w:rsidP="007B59A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84" w:type="dxa"/>
          </w:tcPr>
          <w:p w14:paraId="700C2323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4" w:type="dxa"/>
            <w:gridSpan w:val="19"/>
          </w:tcPr>
          <w:p w14:paraId="1CACF791" w14:textId="77777777" w:rsidR="007B59AE" w:rsidRPr="00C3537D" w:rsidRDefault="007B59AE" w:rsidP="0046235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B59AE" w:rsidRPr="00C64277" w14:paraId="5612EA40" w14:textId="77777777" w:rsidTr="00DB4670">
        <w:tc>
          <w:tcPr>
            <w:tcW w:w="2700" w:type="dxa"/>
          </w:tcPr>
          <w:p w14:paraId="16951ADB" w14:textId="77777777" w:rsidR="007B59AE" w:rsidRPr="00444631" w:rsidRDefault="007B59AE" w:rsidP="007B59A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7" w:type="dxa"/>
          </w:tcPr>
          <w:p w14:paraId="7133EF8A" w14:textId="77777777" w:rsidR="007B59AE" w:rsidRPr="00C64277" w:rsidRDefault="007B59AE" w:rsidP="007B59A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07972DF" w14:textId="77777777" w:rsidR="007B59AE" w:rsidRPr="00C64277" w:rsidRDefault="007B59AE" w:rsidP="007B59AE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" w:type="dxa"/>
          </w:tcPr>
          <w:p w14:paraId="7E38CB05" w14:textId="77777777" w:rsidR="007B59AE" w:rsidRPr="00C64277" w:rsidRDefault="007B59AE" w:rsidP="007B59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3D18250" w14:textId="77777777" w:rsidR="007B59AE" w:rsidRPr="00C64277" w:rsidRDefault="007B59AE" w:rsidP="007B59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7812EDF" w14:textId="77777777" w:rsidR="007B59AE" w:rsidRPr="00C64277" w:rsidRDefault="007B59AE" w:rsidP="007B59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31F00BDC" w14:textId="77777777" w:rsidR="007B59AE" w:rsidRPr="00C64277" w:rsidRDefault="007B59AE" w:rsidP="007B59A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103D1A9" w14:textId="77777777" w:rsidR="007B59AE" w:rsidRPr="00C64277" w:rsidRDefault="007B59AE" w:rsidP="007B59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A8F18F5" w14:textId="77777777" w:rsidR="007B59AE" w:rsidRPr="00C64277" w:rsidRDefault="007B59AE" w:rsidP="007B59A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EBD63AC" w14:textId="77777777" w:rsidR="007B59AE" w:rsidRPr="00C64277" w:rsidRDefault="007B59AE" w:rsidP="007B59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2A569D8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6EDA4B53" w14:textId="77777777" w:rsidR="007B59AE" w:rsidRPr="00C64277" w:rsidRDefault="007B59AE" w:rsidP="007B59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7889069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D18DD4A" w14:textId="77777777" w:rsidR="007B59AE" w:rsidRPr="00C64277" w:rsidRDefault="007B59AE" w:rsidP="007B59A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DEE5539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5B48306A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B7641FF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02CEDEA2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53F9E3A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04A60BD1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11FF4E4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  <w:vAlign w:val="bottom"/>
          </w:tcPr>
          <w:p w14:paraId="7202AFDC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C216D73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  <w:vAlign w:val="bottom"/>
          </w:tcPr>
          <w:p w14:paraId="5970CF95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7D87C3E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27232CB1" w14:textId="77777777" w:rsidR="007B59AE" w:rsidRPr="00C64277" w:rsidRDefault="007B59AE" w:rsidP="007B59A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B7657CC" w14:textId="77777777" w:rsidR="007B59AE" w:rsidRPr="00C64277" w:rsidRDefault="007B59AE" w:rsidP="007B59AE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6EB2" w:rsidRPr="00C64277" w14:paraId="28DEF54D" w14:textId="77777777" w:rsidTr="00DB4670">
        <w:tc>
          <w:tcPr>
            <w:tcW w:w="2700" w:type="dxa"/>
          </w:tcPr>
          <w:p w14:paraId="2EB17B7B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7" w:type="dxa"/>
          </w:tcPr>
          <w:p w14:paraId="69DAFC8A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11738B1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20" w:type="dxa"/>
          </w:tcPr>
          <w:p w14:paraId="42E689C2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3FBECE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587AAD2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B106CA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25E5EAF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63173E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697FA427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0C95C09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84" w:type="dxa"/>
          </w:tcPr>
          <w:p w14:paraId="27DCA661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E79A4C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0E174542" w14:textId="77777777" w:rsidR="00CD6EB2" w:rsidRPr="00C64277" w:rsidRDefault="00CD6EB2" w:rsidP="00CD6EB2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DC89AD1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03E8135B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3B2BD9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E0E20F6" w14:textId="77777777" w:rsidR="00CD6EB2" w:rsidRPr="00C64277" w:rsidRDefault="00CD6EB2" w:rsidP="00CD6EB2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136465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5FF473E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D5CD31C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84" w:type="dxa"/>
          </w:tcPr>
          <w:p w14:paraId="6D1BE536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2353530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122" w:type="dxa"/>
          </w:tcPr>
          <w:p w14:paraId="2E4653EC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B0E4446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D5E0C78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1125AC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01BDD859" w14:textId="77777777" w:rsidTr="00DB4670">
        <w:tc>
          <w:tcPr>
            <w:tcW w:w="2700" w:type="dxa"/>
          </w:tcPr>
          <w:p w14:paraId="0C755F32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7" w:type="dxa"/>
          </w:tcPr>
          <w:p w14:paraId="0DD1BAF0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41FD3E63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20" w:type="dxa"/>
          </w:tcPr>
          <w:p w14:paraId="2B4F3475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9C33D7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3B7D6F96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62E94F9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5415F93C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A075866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36D72695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6F000AF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84" w:type="dxa"/>
          </w:tcPr>
          <w:p w14:paraId="7057429E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EA389C7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42E9842A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80162D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33DF8ACC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DC94C5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644092F" w14:textId="77777777" w:rsidR="00CD6EB2" w:rsidRPr="00C64277" w:rsidRDefault="00CD6EB2" w:rsidP="00CD6EB2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B210BB8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DCB5BCC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8D85A9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84" w:type="dxa"/>
          </w:tcPr>
          <w:p w14:paraId="194D9B75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151A308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122" w:type="dxa"/>
          </w:tcPr>
          <w:p w14:paraId="43E84758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105C1DA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4EA9B98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5FD011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78F9650F" w14:textId="77777777" w:rsidTr="00DB4670">
        <w:tc>
          <w:tcPr>
            <w:tcW w:w="2700" w:type="dxa"/>
          </w:tcPr>
          <w:p w14:paraId="6B217C56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7" w:type="dxa"/>
          </w:tcPr>
          <w:p w14:paraId="7EABDD50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22563063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ผ่นฟิล์มสำหรับโซลาร์เซลล์</w:t>
            </w:r>
          </w:p>
        </w:tc>
        <w:tc>
          <w:tcPr>
            <w:tcW w:w="20" w:type="dxa"/>
          </w:tcPr>
          <w:p w14:paraId="5F8B1636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E0040F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E08A99D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5FB0BF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7B0C5883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ACA495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3132BFDF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F79C64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70375BA7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C3FFC6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7837FAE9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6A1AE63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53ABDB9D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14F31A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5BED07C" w14:textId="77777777" w:rsidR="00CD6EB2" w:rsidRPr="00C64277" w:rsidRDefault="00CD6EB2" w:rsidP="00CD6EB2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510D0D" w14:textId="77777777" w:rsidR="00CD6EB2" w:rsidRPr="00C64277" w:rsidRDefault="00CD6EB2" w:rsidP="00CD6EB2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46E7AB3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65E9BD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84" w:type="dxa"/>
          </w:tcPr>
          <w:p w14:paraId="69C4C0CA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C24EA03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122" w:type="dxa"/>
          </w:tcPr>
          <w:p w14:paraId="6F324CC1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B775E1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4323CFC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5A8051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469CEEE4" w14:textId="77777777" w:rsidTr="00DB4670">
        <w:tc>
          <w:tcPr>
            <w:tcW w:w="2700" w:type="dxa"/>
          </w:tcPr>
          <w:p w14:paraId="12A6F526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7" w:type="dxa"/>
          </w:tcPr>
          <w:p w14:paraId="2A1780A8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2AF7C4E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20" w:type="dxa"/>
          </w:tcPr>
          <w:p w14:paraId="01409CEC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D0C262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31BDE95E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AE903A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0CDFF7CC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320C81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2616579A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22B8543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84" w:type="dxa"/>
          </w:tcPr>
          <w:p w14:paraId="1AA43EC6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A08E6D5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328C35FF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8004F74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84" w:type="dxa"/>
          </w:tcPr>
          <w:p w14:paraId="4EF4EA7C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D46C9E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104" w:type="dxa"/>
          </w:tcPr>
          <w:p w14:paraId="0457AD83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A83256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(770,000)</w:t>
            </w:r>
          </w:p>
        </w:tc>
        <w:tc>
          <w:tcPr>
            <w:tcW w:w="84" w:type="dxa"/>
          </w:tcPr>
          <w:p w14:paraId="799FEC79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3FD8FE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84" w:type="dxa"/>
          </w:tcPr>
          <w:p w14:paraId="377445A4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A0755B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1,884,400</w:t>
            </w:r>
          </w:p>
        </w:tc>
        <w:tc>
          <w:tcPr>
            <w:tcW w:w="122" w:type="dxa"/>
          </w:tcPr>
          <w:p w14:paraId="60C2D031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B9C11F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D327A28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4853DB4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05DB1CCD" w14:textId="77777777" w:rsidTr="00DB4670">
        <w:tc>
          <w:tcPr>
            <w:tcW w:w="2700" w:type="dxa"/>
          </w:tcPr>
          <w:p w14:paraId="0D858C21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>
              <w:rPr>
                <w:rFonts w:asciiTheme="majorBidi" w:hAnsiTheme="majorBidi" w:cstheme="majorBidi"/>
                <w:cs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7" w:type="dxa"/>
          </w:tcPr>
          <w:p w14:paraId="575D85A9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39DD7CA9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20" w:type="dxa"/>
          </w:tcPr>
          <w:p w14:paraId="01043830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EC4648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1850FE85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640E26F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323BA1AA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4B5D731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3F0D43E0" w14:textId="77777777" w:rsidR="00CD6EB2" w:rsidRPr="00C64277" w:rsidRDefault="00CD6EB2" w:rsidP="00CD6EB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AF1B061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300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2508686F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E9B3314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33036E6B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AFC4C8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631CF230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8840ADB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CA15138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B5AD22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BBFB863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1168EE" w14:textId="77777777" w:rsidR="00CD6EB2" w:rsidRPr="00C64277" w:rsidRDefault="00CD6EB2" w:rsidP="00CD6EB2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84" w:type="dxa"/>
          </w:tcPr>
          <w:p w14:paraId="37F370CA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3AD8D1" w14:textId="77777777" w:rsidR="00CD6EB2" w:rsidRPr="00C64277" w:rsidRDefault="00CD6EB2" w:rsidP="00CD6EB2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22" w:type="dxa"/>
          </w:tcPr>
          <w:p w14:paraId="199C7ED4" w14:textId="77777777" w:rsidR="00CD6EB2" w:rsidRPr="00C64277" w:rsidRDefault="00CD6EB2" w:rsidP="00CD6EB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A47A2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C5AE9AB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6C31A78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2F276F97" w14:textId="77777777" w:rsidTr="00DB4670">
        <w:tc>
          <w:tcPr>
            <w:tcW w:w="2700" w:type="dxa"/>
          </w:tcPr>
          <w:p w14:paraId="41ECA895" w14:textId="77777777" w:rsidR="00CD6EB2" w:rsidRPr="00444631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7" w:type="dxa"/>
          </w:tcPr>
          <w:p w14:paraId="2F0C3A3D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3231566" w14:textId="77777777" w:rsidR="00CD6EB2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ผลิตไฟฟ้า </w:t>
            </w:r>
          </w:p>
          <w:p w14:paraId="73F8985C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22F9E502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D33133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2C136990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C592B3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5999D19D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D0B6626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395AB225" w14:textId="77777777" w:rsidR="00CD6EB2" w:rsidRPr="00C64277" w:rsidRDefault="00CD6EB2" w:rsidP="00CD6EB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7711679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78780269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0169E9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6448DB8C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A1B63C6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84" w:type="dxa"/>
          </w:tcPr>
          <w:p w14:paraId="67CF7B91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DC4654F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126F564D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44E9034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250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4" w:type="dxa"/>
          </w:tcPr>
          <w:p w14:paraId="64FEF8A0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494F4E2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1834504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FB65CC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E7D178D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FFD7CC4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AA822B9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F4903E5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700F61AD" w14:textId="77777777" w:rsidTr="00DB4670">
        <w:tc>
          <w:tcPr>
            <w:tcW w:w="2700" w:type="dxa"/>
          </w:tcPr>
          <w:p w14:paraId="16F0B007" w14:textId="77777777" w:rsidR="00CD6EB2" w:rsidRPr="00C64277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7" w:type="dxa"/>
          </w:tcPr>
          <w:p w14:paraId="2A9DAA8D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7DA4AAED" w14:textId="77777777" w:rsidR="00CD6EB2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</w:t>
            </w:r>
          </w:p>
          <w:p w14:paraId="313E3FC8" w14:textId="77777777" w:rsidR="00CD6EB2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ไนตริกและแอมโมเนียม</w:t>
            </w:r>
          </w:p>
          <w:p w14:paraId="3C21B4E5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ไนเตรท</w:t>
            </w:r>
          </w:p>
        </w:tc>
        <w:tc>
          <w:tcPr>
            <w:tcW w:w="20" w:type="dxa"/>
          </w:tcPr>
          <w:p w14:paraId="74259BD7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D88176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49EB7D88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A3BB94C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84" w:type="dxa"/>
          </w:tcPr>
          <w:p w14:paraId="10409239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36409E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7459B1CE" w14:textId="77777777" w:rsidR="00CD6EB2" w:rsidRPr="00C64277" w:rsidRDefault="00CD6EB2" w:rsidP="00CD6EB2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00725D2" w14:textId="77777777" w:rsidR="00CD6EB2" w:rsidRPr="00C64277" w:rsidRDefault="00CD6EB2" w:rsidP="00CD6EB2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84" w:type="dxa"/>
          </w:tcPr>
          <w:p w14:paraId="1D42B80B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9B2DCD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1338E6F8" w14:textId="77777777" w:rsidR="00CD6EB2" w:rsidRPr="00C64277" w:rsidRDefault="00CD6EB2" w:rsidP="00CD6EB2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01753D" w14:textId="77777777" w:rsidR="00CD6EB2" w:rsidRPr="00C64277" w:rsidRDefault="00CD6EB2" w:rsidP="00CD6EB2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17FB6108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C62868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A08CF9C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F11657E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96F7A19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4ABFD6D" w14:textId="77777777" w:rsidR="00CD6EB2" w:rsidRPr="00C64277" w:rsidRDefault="00CD6EB2" w:rsidP="00CD6EB2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84" w:type="dxa"/>
          </w:tcPr>
          <w:p w14:paraId="05263177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44673E" w14:textId="77777777" w:rsidR="00CD6EB2" w:rsidRPr="00C64277" w:rsidRDefault="00CD6EB2" w:rsidP="00CD6EB2">
            <w:pPr>
              <w:tabs>
                <w:tab w:val="decimal" w:pos="794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22" w:type="dxa"/>
          </w:tcPr>
          <w:p w14:paraId="4C39742A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2A4367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7689F96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EF6D0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011CEB92" w14:textId="77777777" w:rsidTr="00DB4670">
        <w:trPr>
          <w:trHeight w:val="603"/>
        </w:trPr>
        <w:tc>
          <w:tcPr>
            <w:tcW w:w="2700" w:type="dxa"/>
          </w:tcPr>
          <w:p w14:paraId="19231B11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7" w:type="dxa"/>
          </w:tcPr>
          <w:p w14:paraId="72D22055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22F4FD3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20" w:type="dxa"/>
          </w:tcPr>
          <w:p w14:paraId="6C15F757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1BEAC76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2AEAEBFB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6BD01B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Pr="00C64277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4" w:type="dxa"/>
          </w:tcPr>
          <w:p w14:paraId="701B6011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415838" w14:textId="77777777" w:rsidR="00CD6EB2" w:rsidRPr="00C64277" w:rsidRDefault="00CD6EB2" w:rsidP="00CD6EB2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16E259DA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9DBD31" w14:textId="77777777" w:rsidR="00CD6EB2" w:rsidRPr="00C64277" w:rsidRDefault="00CD6EB2" w:rsidP="00CD6EB2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84" w:type="dxa"/>
          </w:tcPr>
          <w:p w14:paraId="326FAEBC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8F230A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6B3FE7B5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DA909FD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28F0D7E6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9753BE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A747AE9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19C2326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DFD2EDD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FBA7C2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84" w:type="dxa"/>
          </w:tcPr>
          <w:p w14:paraId="155F7E4B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7CBB4C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122" w:type="dxa"/>
          </w:tcPr>
          <w:p w14:paraId="4B2A00FD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74D476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E077196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9D3C3E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D6EB2" w:rsidRPr="00C64277" w14:paraId="013BC4F0" w14:textId="77777777" w:rsidTr="00C53541">
        <w:trPr>
          <w:trHeight w:val="243"/>
        </w:trPr>
        <w:tc>
          <w:tcPr>
            <w:tcW w:w="2700" w:type="dxa"/>
          </w:tcPr>
          <w:p w14:paraId="4D85F9BC" w14:textId="77777777" w:rsidR="00CD6EB2" w:rsidRPr="00C64277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</w:t>
            </w:r>
            <w:r w:rsidRPr="004446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7" w:type="dxa"/>
          </w:tcPr>
          <w:p w14:paraId="27CA75E5" w14:textId="77777777" w:rsidR="00CD6EB2" w:rsidRPr="00C64277" w:rsidRDefault="00CD6EB2" w:rsidP="00CD6EB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1D1993E8" w14:textId="77777777" w:rsidR="00CD6EB2" w:rsidRPr="00754F45" w:rsidRDefault="00CD6EB2" w:rsidP="00CD6EB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794BEA38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065565C" w14:textId="77777777" w:rsidR="00CD6EB2" w:rsidRPr="00C64277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AAEF68A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4F45C" w14:textId="77777777" w:rsidR="00CD6EB2" w:rsidRDefault="00CD6EB2" w:rsidP="00CD6EB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B8F3A5F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BF3D42" w14:textId="77777777" w:rsidR="00CD6EB2" w:rsidRPr="00C64277" w:rsidRDefault="00CD6EB2" w:rsidP="00CD6EB2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39DD270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9ED4C6" w14:textId="77777777" w:rsidR="00CD6EB2" w:rsidRDefault="00CD6EB2" w:rsidP="00CD6EB2">
            <w:pPr>
              <w:tabs>
                <w:tab w:val="decimal" w:pos="793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05591B6" w14:textId="77777777" w:rsidR="00CD6EB2" w:rsidRPr="00C64277" w:rsidRDefault="00CD6EB2" w:rsidP="00CD6EB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C3CE87" w14:textId="77777777" w:rsidR="00CD6EB2" w:rsidRPr="00C64277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BD701F5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27309F1" w14:textId="77777777" w:rsidR="00CD6EB2" w:rsidRDefault="00CD6EB2" w:rsidP="00CD6EB2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25138CC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0FCA036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69AF0A3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0E96D2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7BCB575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8A01B3" w14:textId="77777777" w:rsidR="00CD6EB2" w:rsidRPr="00C64277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27012B5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08A8C0F" w14:textId="77777777" w:rsidR="00CD6EB2" w:rsidRDefault="00CD6EB2" w:rsidP="00CD6EB2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6E2C0146" w14:textId="77777777" w:rsidR="00CD6EB2" w:rsidRPr="00C64277" w:rsidRDefault="00CD6EB2" w:rsidP="00CD6EB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39D4DD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AA7F4A2" w14:textId="77777777" w:rsidR="00CD6EB2" w:rsidRPr="00C64277" w:rsidRDefault="00CD6EB2" w:rsidP="00CD6EB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860B63C" w14:textId="77777777" w:rsidR="00CD6EB2" w:rsidRPr="00C64277" w:rsidRDefault="00CD6EB2" w:rsidP="00CD6EB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27011" w:rsidRPr="00C64277" w14:paraId="24F3ED1B" w14:textId="77777777" w:rsidTr="00DB4670">
        <w:tc>
          <w:tcPr>
            <w:tcW w:w="2700" w:type="dxa"/>
          </w:tcPr>
          <w:p w14:paraId="6CFED3F2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7" w:type="dxa"/>
          </w:tcPr>
          <w:p w14:paraId="0715E3EE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D5C799" w14:textId="77777777" w:rsidR="00E27011" w:rsidRPr="00754F45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20" w:type="dxa"/>
          </w:tcPr>
          <w:p w14:paraId="3D5723E1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3084CC6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0076203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EBDF6F4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84" w:type="dxa"/>
          </w:tcPr>
          <w:p w14:paraId="68B7D1D8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EFA43A7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120244FF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C1DB0B1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84" w:type="dxa"/>
          </w:tcPr>
          <w:p w14:paraId="1A10702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AAAFA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6226C32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19D86AB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344130F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9BDE1E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7A52388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550E1D7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F4A8E2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FFAD4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9A7926C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A92F53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18940D1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9887E93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6C8F90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CC7011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215CC76E" w14:textId="77777777" w:rsidTr="00DB4670">
        <w:tc>
          <w:tcPr>
            <w:tcW w:w="2700" w:type="dxa"/>
          </w:tcPr>
          <w:p w14:paraId="3CDBEFBD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7" w:type="dxa"/>
          </w:tcPr>
          <w:p w14:paraId="5C88F1B6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0CADBAF9" w14:textId="77777777" w:rsidR="00E27011" w:rsidRPr="00754F45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20" w:type="dxa"/>
          </w:tcPr>
          <w:p w14:paraId="7FEA8C7D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41C93CA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375E9A4E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5267B8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84" w:type="dxa"/>
          </w:tcPr>
          <w:p w14:paraId="4B61DF5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4C1590F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08824921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93C1EB4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6427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84" w:type="dxa"/>
          </w:tcPr>
          <w:p w14:paraId="62729D34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6205CE79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13CED818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44C5EC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4669A0DD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D4D059E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EDD60B4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DD3BF3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F5B9B7C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868E392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84" w:type="dxa"/>
          </w:tcPr>
          <w:p w14:paraId="6AEF5E3C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BFF09EC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122" w:type="dxa"/>
          </w:tcPr>
          <w:p w14:paraId="022C92C2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306BED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4D532CD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20ABF6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12AE0F56" w14:textId="77777777" w:rsidTr="00DB4670">
        <w:trPr>
          <w:trHeight w:val="612"/>
        </w:trPr>
        <w:tc>
          <w:tcPr>
            <w:tcW w:w="2700" w:type="dxa"/>
          </w:tcPr>
          <w:p w14:paraId="7F5B7CAE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7" w:type="dxa"/>
          </w:tcPr>
          <w:p w14:paraId="73CB287A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53DCC788" w14:textId="77777777" w:rsidR="00E27011" w:rsidRPr="00754F45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20" w:type="dxa"/>
          </w:tcPr>
          <w:p w14:paraId="57DF85F2" w14:textId="77777777" w:rsidR="00E27011" w:rsidRPr="00C64277" w:rsidRDefault="00E27011" w:rsidP="00E27011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227114" w14:textId="77777777" w:rsidR="00E27011" w:rsidRPr="00C64277" w:rsidRDefault="00E27011" w:rsidP="00E27011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0558CFC8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B27D205" w14:textId="77777777" w:rsidR="00E27011" w:rsidRPr="00C64277" w:rsidRDefault="00E27011" w:rsidP="00E27011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01B0E3A9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1A75B3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642253C8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3F504E3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39C93B27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77EF13F7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29DDF1E7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295F878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0E69ED5C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C3AD21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DD58223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2EE4691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A15F7F3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7D605DC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84" w:type="dxa"/>
          </w:tcPr>
          <w:p w14:paraId="78ABA7EE" w14:textId="77777777" w:rsidR="00E27011" w:rsidRPr="00EA4E1F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563B96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122" w:type="dxa"/>
          </w:tcPr>
          <w:p w14:paraId="4338D983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6FD3F5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C73FB1E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8759A52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4A332E18" w14:textId="77777777" w:rsidTr="00DB4670">
        <w:tc>
          <w:tcPr>
            <w:tcW w:w="2700" w:type="dxa"/>
          </w:tcPr>
          <w:p w14:paraId="3A8F1E06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br/>
            </w:r>
          </w:p>
        </w:tc>
        <w:tc>
          <w:tcPr>
            <w:tcW w:w="87" w:type="dxa"/>
          </w:tcPr>
          <w:p w14:paraId="1F7FA678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F221EB5" w14:textId="77777777" w:rsidR="00E27011" w:rsidRPr="00754F45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20" w:type="dxa"/>
          </w:tcPr>
          <w:p w14:paraId="5B011324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34842FD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163EC7DE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864EF8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</w:t>
            </w:r>
            <w:r w:rsidRPr="00C64277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84" w:type="dxa"/>
          </w:tcPr>
          <w:p w14:paraId="18901FDE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C233BB9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1EB716C4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0F1244F" w14:textId="77777777" w:rsidR="00E27011" w:rsidRPr="00C64277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84" w:type="dxa"/>
          </w:tcPr>
          <w:p w14:paraId="6E0AD2FF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304D7AD9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276E943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838394D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7FFB1177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DDA01E8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F880EE8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1B083CA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BBCCE5A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4510D0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84" w:type="dxa"/>
          </w:tcPr>
          <w:p w14:paraId="35A2C54B" w14:textId="77777777" w:rsidR="00E27011" w:rsidRPr="00EA4E1F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0779DE5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122" w:type="dxa"/>
          </w:tcPr>
          <w:p w14:paraId="47F13741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BE18305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56C1874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EF2F879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0E52D512" w14:textId="77777777" w:rsidTr="00DB4670">
        <w:tc>
          <w:tcPr>
            <w:tcW w:w="2700" w:type="dxa"/>
          </w:tcPr>
          <w:p w14:paraId="287C3D8A" w14:textId="77777777" w:rsidR="00E27011" w:rsidRPr="008854AA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7" w:type="dxa"/>
          </w:tcPr>
          <w:p w14:paraId="4151A369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3F6C989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D9E772B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34E83C4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1621B33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5E45976" w14:textId="77777777" w:rsidR="00E27011" w:rsidRPr="00C64277" w:rsidRDefault="00E27011" w:rsidP="00E27011">
            <w:pPr>
              <w:spacing w:line="240" w:lineRule="auto"/>
              <w:ind w:left="-128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4" w:type="dxa"/>
          </w:tcPr>
          <w:p w14:paraId="4448C49B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6AB45C0" w14:textId="77777777" w:rsidR="00E27011" w:rsidRPr="00C64277" w:rsidRDefault="00E27011" w:rsidP="00E27011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39FAF9D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0210436" w14:textId="77777777" w:rsidR="00E27011" w:rsidRPr="00C64277" w:rsidRDefault="00E27011" w:rsidP="00E27011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DAB4DDB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840" w:type="dxa"/>
          </w:tcPr>
          <w:p w14:paraId="7FD693E9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5F5598B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791E50" w14:textId="77777777" w:rsidR="00E27011" w:rsidRPr="00C64277" w:rsidRDefault="00E27011" w:rsidP="00E27011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118C9D5C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A7D9209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1E584547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B667EB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61949F0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36733F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AF029C8" w14:textId="77777777" w:rsidR="00E27011" w:rsidRPr="00EA4E1F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A7F94BB" w14:textId="77777777" w:rsidR="00E27011" w:rsidRPr="00C64277" w:rsidRDefault="00E27011" w:rsidP="00E27011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4B7990D1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1B57553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7962AAFE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46DB2B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27011" w:rsidRPr="00C64277" w14:paraId="2296B8FB" w14:textId="77777777" w:rsidTr="00DB4670">
        <w:tc>
          <w:tcPr>
            <w:tcW w:w="2700" w:type="dxa"/>
          </w:tcPr>
          <w:p w14:paraId="1AC4BBDA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7" w:type="dxa"/>
          </w:tcPr>
          <w:p w14:paraId="08676966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0243214F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20" w:type="dxa"/>
          </w:tcPr>
          <w:p w14:paraId="64619077" w14:textId="77777777" w:rsidR="00E27011" w:rsidRPr="00C64277" w:rsidRDefault="00E27011" w:rsidP="00E27011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DF00AFD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4CE249A7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3058EC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84" w:type="dxa"/>
          </w:tcPr>
          <w:p w14:paraId="79D0139F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8DBC50" w14:textId="77777777" w:rsidR="00E27011" w:rsidRPr="00A453E5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5E7E2526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86405B6" w14:textId="77777777" w:rsidR="00E27011" w:rsidRPr="00A453E5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Pr="00A453E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4" w:type="dxa"/>
          </w:tcPr>
          <w:p w14:paraId="203BE7F8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53EC832" w14:textId="77777777" w:rsidR="00E27011" w:rsidRPr="008C15A8" w:rsidRDefault="00E27011" w:rsidP="00E27011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4492FB5C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5C1C00D" w14:textId="77777777" w:rsidR="00E27011" w:rsidRPr="008C15A8" w:rsidRDefault="00E27011" w:rsidP="00E27011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Pr="008C15A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84" w:type="dxa"/>
          </w:tcPr>
          <w:p w14:paraId="04F1A571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64970C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F038DA3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65D7DBC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BAD4EC4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B39B41" w14:textId="77777777" w:rsidR="00E27011" w:rsidRPr="00EA4E1F" w:rsidRDefault="00E27011" w:rsidP="00E27011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A4E1F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84" w:type="dxa"/>
          </w:tcPr>
          <w:p w14:paraId="4F57F596" w14:textId="77777777" w:rsidR="00E27011" w:rsidRPr="00EA4E1F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C7567AF" w14:textId="77777777" w:rsidR="00E27011" w:rsidRPr="00EA4E1F" w:rsidRDefault="00E27011" w:rsidP="00E27011">
            <w:pPr>
              <w:tabs>
                <w:tab w:val="decimal" w:pos="76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EA4E1F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122" w:type="dxa"/>
          </w:tcPr>
          <w:p w14:paraId="3F17AFDE" w14:textId="77777777" w:rsidR="00E27011" w:rsidRPr="00017A78" w:rsidRDefault="00E27011" w:rsidP="00E27011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AC2A4E7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83CEFCE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4C8B364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3F00BB75" w14:textId="77777777" w:rsidTr="00DB4670">
        <w:tc>
          <w:tcPr>
            <w:tcW w:w="2700" w:type="dxa"/>
          </w:tcPr>
          <w:p w14:paraId="0B432AC3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7" w:type="dxa"/>
          </w:tcPr>
          <w:p w14:paraId="2ACC2972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55ED380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20" w:type="dxa"/>
          </w:tcPr>
          <w:p w14:paraId="51E4D494" w14:textId="77777777" w:rsidR="00E27011" w:rsidRPr="00C64277" w:rsidRDefault="00E27011" w:rsidP="00E27011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BC0E00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84" w:type="dxa"/>
          </w:tcPr>
          <w:p w14:paraId="137206D8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7D5514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84" w:type="dxa"/>
          </w:tcPr>
          <w:p w14:paraId="1B35941E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180110C" w14:textId="77777777" w:rsidR="00E27011" w:rsidRPr="00A453E5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591AE481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BD1F79" w14:textId="77777777" w:rsidR="00E27011" w:rsidRPr="00A453E5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B10708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84" w:type="dxa"/>
          </w:tcPr>
          <w:p w14:paraId="2D6D5367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625665E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3D4F6B7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C09D120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FA8A233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6355BE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44DD4459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93DA94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E354E35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063D9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074B653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8834F0B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307C1803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3B1FBB7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126009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1FB4131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7A5ADEC8" w14:textId="77777777" w:rsidTr="00DB4670">
        <w:tc>
          <w:tcPr>
            <w:tcW w:w="2700" w:type="dxa"/>
          </w:tcPr>
          <w:p w14:paraId="1A245C5C" w14:textId="77777777" w:rsidR="00E27011" w:rsidRPr="00181846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181846">
              <w:rPr>
                <w:rFonts w:asciiTheme="majorBidi" w:hAnsiTheme="majorBidi" w:cstheme="majorBidi"/>
              </w:rPr>
              <w:t>Polene</w:t>
            </w:r>
            <w:proofErr w:type="spellEnd"/>
            <w:r w:rsidRPr="00181846">
              <w:rPr>
                <w:rFonts w:asciiTheme="majorBidi" w:hAnsiTheme="majorBidi" w:cstheme="majorBidi"/>
              </w:rPr>
              <w:t xml:space="preserve">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7" w:type="dxa"/>
          </w:tcPr>
          <w:p w14:paraId="7FF7FBA0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677D30E5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20" w:type="dxa"/>
          </w:tcPr>
          <w:p w14:paraId="48C9A020" w14:textId="77777777" w:rsidR="00E27011" w:rsidRPr="00C64277" w:rsidRDefault="00E27011" w:rsidP="00E27011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10CAC8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71404EB8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18D09E" w14:textId="77777777" w:rsidR="00E27011" w:rsidRPr="0044463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84" w:type="dxa"/>
          </w:tcPr>
          <w:p w14:paraId="12082D45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BD6ACF" w14:textId="77777777" w:rsidR="00E27011" w:rsidRPr="00F3681A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23B770A0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687367" w14:textId="77777777" w:rsidR="00E27011" w:rsidRPr="00F3681A" w:rsidRDefault="00E27011" w:rsidP="00E27011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84" w:type="dxa"/>
          </w:tcPr>
          <w:p w14:paraId="752028FB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D11AF8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048A9E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B467FE0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AA4A239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8F02345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F86019B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2F8749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09DCA88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06F78AE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F758AAD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B55B729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12606F19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892C556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1A93102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2C9FF7A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4EB466C1" w14:textId="77777777" w:rsidTr="00DB4670">
        <w:tc>
          <w:tcPr>
            <w:tcW w:w="2700" w:type="dxa"/>
          </w:tcPr>
          <w:p w14:paraId="0B219B57" w14:textId="77777777" w:rsidR="00E27011" w:rsidRPr="00181846" w:rsidRDefault="00E27011" w:rsidP="00E27011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7" w:type="dxa"/>
          </w:tcPr>
          <w:p w14:paraId="235115AD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713" w:type="dxa"/>
          </w:tcPr>
          <w:p w14:paraId="78B942BE" w14:textId="77777777" w:rsidR="00E2701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</w:t>
            </w:r>
          </w:p>
          <w:p w14:paraId="76427C5D" w14:textId="77777777" w:rsidR="00E27011" w:rsidRPr="00444631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6FA9FA09" w14:textId="77777777" w:rsidR="00E27011" w:rsidRPr="00C64277" w:rsidRDefault="00E27011" w:rsidP="00E27011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6EA2E04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40F44E4F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76CF407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29DAADC0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48664E" w14:textId="77777777" w:rsidR="00E27011" w:rsidRPr="00F3681A" w:rsidRDefault="00E27011" w:rsidP="00E27011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0589AA16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D4EC91D" w14:textId="77777777" w:rsidR="00E27011" w:rsidRPr="00F3681A" w:rsidRDefault="00E27011" w:rsidP="00E27011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84" w:type="dxa"/>
          </w:tcPr>
          <w:p w14:paraId="22861D14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E163CF2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62CB7A1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C8D594D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5A7D98E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351FCB9" w14:textId="77777777" w:rsidR="00E27011" w:rsidRPr="00C64277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1B58FA69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F8B4046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C2D84C3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94B03AE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DD9180F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C7CB5DC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5759C4E3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E31DF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90277D6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EBC090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2F05A146" w14:textId="77777777" w:rsidTr="00DB4670">
        <w:tc>
          <w:tcPr>
            <w:tcW w:w="2700" w:type="dxa"/>
          </w:tcPr>
          <w:p w14:paraId="79D6DFF0" w14:textId="77777777" w:rsidR="00E27011" w:rsidRPr="00734A1F" w:rsidRDefault="00E27011" w:rsidP="00E27011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  <w:r w:rsidRPr="00734A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 xml:space="preserve">(เดิมชื่อ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บริษัท ซีนิธ อินเตอร์เนชั่นแนล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เพาเวอร์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)</w:t>
            </w:r>
          </w:p>
        </w:tc>
        <w:tc>
          <w:tcPr>
            <w:tcW w:w="87" w:type="dxa"/>
          </w:tcPr>
          <w:p w14:paraId="4359F49F" w14:textId="77777777" w:rsidR="00E27011" w:rsidRPr="00734A1F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D0A4A1B" w14:textId="77777777" w:rsidR="00E27011" w:rsidRPr="00734A1F" w:rsidRDefault="00E27011" w:rsidP="00E270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 w:rsidRPr="00734A1F">
              <w:rPr>
                <w:rFonts w:asciiTheme="majorBidi" w:hAnsiTheme="majorBidi" w:hint="cs"/>
                <w:cs/>
              </w:rPr>
              <w:t xml:space="preserve"> </w:t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EC9DF8D" w14:textId="77777777" w:rsidR="00E27011" w:rsidRPr="00734A1F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91F3DF" w14:textId="77777777" w:rsidR="00E27011" w:rsidRPr="00734A1F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7458F13" w14:textId="77777777" w:rsidR="00E27011" w:rsidRPr="00734A1F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28E964F" w14:textId="77777777" w:rsidR="00E27011" w:rsidRPr="00734A1F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3291656" w14:textId="77777777" w:rsidR="00E27011" w:rsidRPr="00734A1F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A4ABF94" w14:textId="77777777" w:rsidR="00E27011" w:rsidRPr="00734A1F" w:rsidRDefault="00E27011" w:rsidP="00E27011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30A4758C" w14:textId="77777777" w:rsidR="00E27011" w:rsidRPr="00734A1F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03E3B1A" w14:textId="77777777" w:rsidR="00E27011" w:rsidRPr="00734A1F" w:rsidRDefault="00E27011" w:rsidP="00E27011">
            <w:pPr>
              <w:tabs>
                <w:tab w:val="decimal" w:pos="626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84" w:type="dxa"/>
          </w:tcPr>
          <w:p w14:paraId="5E6E139C" w14:textId="77777777" w:rsidR="00E27011" w:rsidRPr="00734A1F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FF3263B" w14:textId="77777777" w:rsidR="00E27011" w:rsidRPr="00734A1F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E0E881D" w14:textId="77777777" w:rsidR="00E27011" w:rsidRPr="00734A1F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3E88A2D7" w14:textId="77777777" w:rsidR="00E27011" w:rsidRPr="00734A1F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ADBF7F0" w14:textId="77777777" w:rsidR="00E27011" w:rsidRPr="00734A1F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3C35FE6" w14:textId="77777777" w:rsidR="00E27011" w:rsidRPr="00734A1F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942A662" w14:textId="77777777" w:rsidR="00E27011" w:rsidRPr="00734A1F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CF607C6" w14:textId="77777777" w:rsidR="00E27011" w:rsidRPr="00734A1F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594E84E" w14:textId="77777777" w:rsidR="00E27011" w:rsidRPr="00734A1F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CA0ED13" w14:textId="77777777" w:rsidR="00E27011" w:rsidRPr="00734A1F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4B3CB97" w14:textId="77777777" w:rsidR="00E27011" w:rsidRPr="00734A1F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09649F5" w14:textId="77777777" w:rsidR="00E27011" w:rsidRPr="00734A1F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09FF745" w14:textId="77777777" w:rsidR="00E27011" w:rsidRPr="00734A1F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3DE05E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795683A" w14:textId="77777777" w:rsidR="00E27011" w:rsidRPr="00734A1F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9CC55D4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52A18E43" w14:textId="77777777" w:rsidTr="00DB4670">
        <w:tc>
          <w:tcPr>
            <w:tcW w:w="2700" w:type="dxa"/>
          </w:tcPr>
          <w:p w14:paraId="0608CCA1" w14:textId="77777777" w:rsidR="00E27011" w:rsidRPr="00F74300" w:rsidRDefault="00E27011" w:rsidP="00E27011">
            <w:pPr>
              <w:spacing w:line="240" w:lineRule="auto"/>
              <w:ind w:left="180" w:right="38" w:hanging="177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87" w:type="dxa"/>
          </w:tcPr>
          <w:p w14:paraId="1A9EF9EF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FE6F733" w14:textId="77777777" w:rsidR="00E27011" w:rsidRPr="00374526" w:rsidRDefault="00E27011" w:rsidP="00E27011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</w:p>
        </w:tc>
        <w:tc>
          <w:tcPr>
            <w:tcW w:w="20" w:type="dxa"/>
          </w:tcPr>
          <w:p w14:paraId="3AA65444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9FB8E65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2927C6D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8BC433B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96BFBE9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EABEC71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49A79E0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5426382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EF069F7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381DE666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1C9D56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ACCD49E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7F058C48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2E3B306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4457B33D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383FEA1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9CC4DAB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DCC513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255933C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7FE4B39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2198AF2A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9848F7C" w14:textId="77777777" w:rsidR="00E27011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6D816ED9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865CC4" w14:textId="77777777" w:rsidR="00E27011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27011" w:rsidRPr="00C64277" w14:paraId="40BA7396" w14:textId="77777777" w:rsidTr="00461753">
        <w:trPr>
          <w:trHeight w:val="56"/>
        </w:trPr>
        <w:tc>
          <w:tcPr>
            <w:tcW w:w="2700" w:type="dxa"/>
          </w:tcPr>
          <w:p w14:paraId="1ADB8FFC" w14:textId="77777777" w:rsidR="00E27011" w:rsidRPr="005012C7" w:rsidRDefault="00E27011" w:rsidP="00E27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87" w:type="dxa"/>
          </w:tcPr>
          <w:p w14:paraId="742F82BF" w14:textId="77777777" w:rsidR="00E27011" w:rsidRPr="005012C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DB7CF2C" w14:textId="77777777" w:rsidR="00E27011" w:rsidRPr="005012C7" w:rsidRDefault="00E27011" w:rsidP="00E27011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0" w:type="dxa"/>
          </w:tcPr>
          <w:p w14:paraId="6F93B980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14060A2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C7E783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909836E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D03C9BB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55F02AB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8F63E26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9BB2473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2B723827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7E10AFB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F6F1EB7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4FA4307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FEA106C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184F7D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5525EA6C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A9F04DB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318A144F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939F0DF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EDA4A24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75B2A94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" w:type="dxa"/>
          </w:tcPr>
          <w:p w14:paraId="7F7D785B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B7F405C" w14:textId="77777777" w:rsidR="00E27011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" w:type="dxa"/>
          </w:tcPr>
          <w:p w14:paraId="2BD4C24B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C2E8BEB" w14:textId="77777777" w:rsidR="00E27011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27011" w:rsidRPr="00C64277" w14:paraId="27A67002" w14:textId="77777777" w:rsidTr="00DB4670">
        <w:tc>
          <w:tcPr>
            <w:tcW w:w="2700" w:type="dxa"/>
          </w:tcPr>
          <w:p w14:paraId="4BF12AB1" w14:textId="77777777" w:rsidR="00E27011" w:rsidRPr="005012C7" w:rsidRDefault="00E27011" w:rsidP="00E27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7" w:type="dxa"/>
          </w:tcPr>
          <w:p w14:paraId="7DFFA309" w14:textId="77777777" w:rsidR="00E27011" w:rsidRPr="005012C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31E8F32" w14:textId="77777777" w:rsidR="00E27011" w:rsidRPr="005012C7" w:rsidRDefault="00E27011" w:rsidP="00E27011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เรือ (ยังไม่ได้ดำเนินงาน)</w:t>
            </w:r>
          </w:p>
        </w:tc>
        <w:tc>
          <w:tcPr>
            <w:tcW w:w="20" w:type="dxa"/>
          </w:tcPr>
          <w:p w14:paraId="566865FA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7E1D0879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3ADB164C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1F343B2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84" w:type="dxa"/>
          </w:tcPr>
          <w:p w14:paraId="6C78AE39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CC0A124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84" w:type="dxa"/>
          </w:tcPr>
          <w:p w14:paraId="34F2CA28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1421F8B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84" w:type="dxa"/>
          </w:tcPr>
          <w:p w14:paraId="40C10E7C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49556F9B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DA76EDD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550128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71A3287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3111419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3CDF9F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75B96C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4FB3223C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6353383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205E8A7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17BB342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03CB60DB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C4F720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7ED52591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20F1506" w14:textId="77777777" w:rsidR="00E27011" w:rsidRPr="00C64277" w:rsidRDefault="00E27011" w:rsidP="00EB123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33AA8A20" w14:textId="77777777" w:rsidTr="00DB4670">
        <w:tc>
          <w:tcPr>
            <w:tcW w:w="2700" w:type="dxa"/>
          </w:tcPr>
          <w:p w14:paraId="3723B4A0" w14:textId="77777777" w:rsidR="00E27011" w:rsidRPr="005012C7" w:rsidRDefault="00E27011" w:rsidP="00E27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7" w:type="dxa"/>
          </w:tcPr>
          <w:p w14:paraId="6FD524EE" w14:textId="77777777" w:rsidR="00E27011" w:rsidRPr="005012C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EF6B140" w14:textId="77777777" w:rsidR="00E27011" w:rsidRPr="005012C7" w:rsidRDefault="00E27011" w:rsidP="00E27011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ไฟฟ้าจากพลังงานขยะ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และพลังงานชีวมวล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38FAC894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7EDB7ED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45B5B0A0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645C66F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1DDA8823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3A56B33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5C0E5E1D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E3D6F87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05EC6497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58DBA076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CA7C420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B1C0A18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DBC07F9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18A995A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3D29C685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06B1B855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AF955EA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61E552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18A7699C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98B5206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20D68D8B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200CD6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53D50CA9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F538F3B" w14:textId="77777777" w:rsidR="00E27011" w:rsidRPr="00C64277" w:rsidRDefault="00E27011" w:rsidP="00EB123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7013CD87" w14:textId="77777777" w:rsidTr="00DB4670">
        <w:tc>
          <w:tcPr>
            <w:tcW w:w="2700" w:type="dxa"/>
          </w:tcPr>
          <w:p w14:paraId="3081B03D" w14:textId="77777777" w:rsidR="00E27011" w:rsidRPr="005012C7" w:rsidRDefault="00E27011" w:rsidP="00E27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7" w:type="dxa"/>
          </w:tcPr>
          <w:p w14:paraId="7A52D9FD" w14:textId="77777777" w:rsidR="00E27011" w:rsidRPr="005012C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5781CA33" w14:textId="77777777" w:rsidR="00E27011" w:rsidRDefault="00E27011" w:rsidP="00E27011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</w:t>
            </w:r>
          </w:p>
          <w:p w14:paraId="2936FA25" w14:textId="77777777" w:rsidR="00E27011" w:rsidRPr="005012C7" w:rsidRDefault="00E27011" w:rsidP="00E27011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20" w:type="dxa"/>
          </w:tcPr>
          <w:p w14:paraId="3D271B55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0506712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478ED330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D48B460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793C9BD7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533868F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44BDF4BD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662D9DD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594CE001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753A75B4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EC27772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56D3065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8E686AF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2EC9A1F2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8568780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A98F105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58633D82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723B8542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7074176E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30B3CAE0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7C7ACD36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E1F88A8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6ACA4834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6D40F56A" w14:textId="77777777" w:rsidR="00E27011" w:rsidRPr="00C64277" w:rsidRDefault="00E27011" w:rsidP="00EB123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27011" w:rsidRPr="00C64277" w14:paraId="37BAF0A2" w14:textId="77777777" w:rsidTr="00DB4670">
        <w:tc>
          <w:tcPr>
            <w:tcW w:w="2700" w:type="dxa"/>
          </w:tcPr>
          <w:p w14:paraId="42C0B525" w14:textId="77777777" w:rsidR="00E27011" w:rsidRPr="005012C7" w:rsidRDefault="00E27011" w:rsidP="00E27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7" w:type="dxa"/>
          </w:tcPr>
          <w:p w14:paraId="75F22514" w14:textId="77777777" w:rsidR="00E27011" w:rsidRPr="005012C7" w:rsidRDefault="00E27011" w:rsidP="00E27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5856BE5" w14:textId="77777777" w:rsidR="00E27011" w:rsidRPr="005012C7" w:rsidRDefault="00E27011" w:rsidP="00E27011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ไฟฟ้าจากพลังงานลม </w:t>
            </w: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20" w:type="dxa"/>
          </w:tcPr>
          <w:p w14:paraId="4A89254E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0A68F782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77EBE55A" w14:textId="77777777" w:rsidR="00E27011" w:rsidRPr="00444631" w:rsidRDefault="00E27011" w:rsidP="00E27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FCAB791" w14:textId="77777777" w:rsidR="00E27011" w:rsidRDefault="00E27011" w:rsidP="00E270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84" w:type="dxa"/>
          </w:tcPr>
          <w:p w14:paraId="0EF0F18C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C6F405B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6304BB3F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47905812" w14:textId="77777777" w:rsidR="00E27011" w:rsidRPr="00F3681A" w:rsidRDefault="00E27011" w:rsidP="00E27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3681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84" w:type="dxa"/>
          </w:tcPr>
          <w:p w14:paraId="078F91DE" w14:textId="77777777" w:rsidR="00E27011" w:rsidRPr="00C64277" w:rsidRDefault="00E27011" w:rsidP="00E270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29DBB7A2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6D208E5A" w14:textId="77777777" w:rsidR="00E27011" w:rsidRPr="00C64277" w:rsidRDefault="00E27011" w:rsidP="00E270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501FDFF" w14:textId="77777777" w:rsidR="00E27011" w:rsidRPr="008C15A8" w:rsidRDefault="00E27011" w:rsidP="00E27011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0879D750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545C9F7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61E186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158E86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2D09710A" w14:textId="77777777" w:rsidR="00E27011" w:rsidRPr="00C64277" w:rsidRDefault="00E27011" w:rsidP="00E270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5E42559D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4" w:type="dxa"/>
          </w:tcPr>
          <w:p w14:paraId="31DB3EBA" w14:textId="77777777" w:rsidR="00E27011" w:rsidRPr="00C64277" w:rsidRDefault="00E27011" w:rsidP="00E270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302457B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2" w:type="dxa"/>
          </w:tcPr>
          <w:p w14:paraId="49304657" w14:textId="77777777" w:rsidR="00E27011" w:rsidRPr="00C64277" w:rsidRDefault="00E27011" w:rsidP="00E270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C075C75" w14:textId="77777777" w:rsidR="00E27011" w:rsidRPr="00C64277" w:rsidRDefault="00E27011" w:rsidP="00E270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172E114" w14:textId="77777777" w:rsidR="00E27011" w:rsidRPr="00C64277" w:rsidRDefault="00E27011" w:rsidP="00E27011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840" w:type="dxa"/>
          </w:tcPr>
          <w:p w14:paraId="4F31774F" w14:textId="77777777" w:rsidR="00E27011" w:rsidRPr="00C64277" w:rsidRDefault="00E27011" w:rsidP="00EB123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B1239" w:rsidRPr="00C64277" w14:paraId="052E113A" w14:textId="77777777" w:rsidTr="00DB4670">
        <w:tc>
          <w:tcPr>
            <w:tcW w:w="2700" w:type="dxa"/>
          </w:tcPr>
          <w:p w14:paraId="19AE5603" w14:textId="77777777" w:rsidR="00EB1239" w:rsidRPr="00444631" w:rsidRDefault="00EB1239" w:rsidP="00EB1239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" w:type="dxa"/>
          </w:tcPr>
          <w:p w14:paraId="50267ECA" w14:textId="77777777" w:rsidR="00EB1239" w:rsidRPr="00C64277" w:rsidRDefault="00EB1239" w:rsidP="00EB123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3" w:type="dxa"/>
          </w:tcPr>
          <w:p w14:paraId="6FDAF315" w14:textId="77777777" w:rsidR="00EB1239" w:rsidRPr="00444631" w:rsidRDefault="00EB1239" w:rsidP="00EB123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DAC5574" w14:textId="77777777" w:rsidR="00EB1239" w:rsidRPr="00C64277" w:rsidRDefault="00EB1239" w:rsidP="00EB1239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1757217A" w14:textId="77777777" w:rsidR="00EB1239" w:rsidRPr="00C64277" w:rsidRDefault="00EB1239" w:rsidP="00EB1239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04AC131A" w14:textId="77777777" w:rsidR="00EB1239" w:rsidRPr="00C64277" w:rsidRDefault="00EB1239" w:rsidP="00EB123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58656E63" w14:textId="77777777" w:rsidR="00EB1239" w:rsidRPr="00C64277" w:rsidRDefault="00EB1239" w:rsidP="00EB1239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4648B0AB" w14:textId="77777777" w:rsidR="00EB1239" w:rsidRPr="00C64277" w:rsidRDefault="00EB1239" w:rsidP="00EB123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6DAE6EC1" w14:textId="77777777" w:rsidR="00EB1239" w:rsidRPr="00C64277" w:rsidRDefault="00EB1239" w:rsidP="00EB1239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57DBCBC3" w14:textId="77777777" w:rsidR="00EB1239" w:rsidRPr="00C64277" w:rsidRDefault="00EB1239" w:rsidP="00EB123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</w:tcPr>
          <w:p w14:paraId="2624D62D" w14:textId="77777777" w:rsidR="00EB1239" w:rsidRPr="00C64277" w:rsidRDefault="00EB1239" w:rsidP="00EB123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" w:type="dxa"/>
          </w:tcPr>
          <w:p w14:paraId="6E394A1F" w14:textId="77777777" w:rsidR="00EB1239" w:rsidRPr="00C64277" w:rsidRDefault="00EB1239" w:rsidP="00EB123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6DD75EF" w14:textId="77777777" w:rsidR="00EB1239" w:rsidRPr="00A453E5" w:rsidRDefault="00EB1239" w:rsidP="00EB1239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84" w:type="dxa"/>
          </w:tcPr>
          <w:p w14:paraId="1902103E" w14:textId="77777777" w:rsidR="00EB1239" w:rsidRPr="00C64277" w:rsidRDefault="00EB1239" w:rsidP="00EB1239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F35D9C2" w14:textId="77777777" w:rsidR="00EB1239" w:rsidRPr="00A453E5" w:rsidRDefault="00EB1239" w:rsidP="00EB1239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13,214,012</w:t>
            </w:r>
          </w:p>
        </w:tc>
        <w:tc>
          <w:tcPr>
            <w:tcW w:w="84" w:type="dxa"/>
          </w:tcPr>
          <w:p w14:paraId="4FEFF35E" w14:textId="77777777" w:rsidR="00EB1239" w:rsidRPr="00C64277" w:rsidRDefault="00EB1239" w:rsidP="00EB123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3583BC8" w14:textId="77777777" w:rsidR="00EB1239" w:rsidRPr="008C15A8" w:rsidRDefault="00EB1239" w:rsidP="00EB1239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104" w:type="dxa"/>
          </w:tcPr>
          <w:p w14:paraId="2AFA514F" w14:textId="77777777" w:rsidR="00EB1239" w:rsidRPr="00C64277" w:rsidRDefault="00EB1239" w:rsidP="00EB123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00DFB85" w14:textId="77777777" w:rsidR="00EB1239" w:rsidRPr="008C15A8" w:rsidRDefault="00EB1239" w:rsidP="00EB1239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(770,250)</w:t>
            </w:r>
          </w:p>
        </w:tc>
        <w:tc>
          <w:tcPr>
            <w:tcW w:w="84" w:type="dxa"/>
          </w:tcPr>
          <w:p w14:paraId="13770386" w14:textId="77777777" w:rsidR="00EB1239" w:rsidRPr="00C64277" w:rsidRDefault="00EB1239" w:rsidP="00EB123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7CED5DD" w14:textId="77777777" w:rsidR="00EB1239" w:rsidRPr="00C64277" w:rsidRDefault="00EB1239" w:rsidP="00EB1239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12,443,762</w:t>
            </w:r>
          </w:p>
        </w:tc>
        <w:tc>
          <w:tcPr>
            <w:tcW w:w="84" w:type="dxa"/>
          </w:tcPr>
          <w:p w14:paraId="34EF633E" w14:textId="77777777" w:rsidR="00EB1239" w:rsidRPr="00C64277" w:rsidRDefault="00EB1239" w:rsidP="00EB123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EBF00D6" w14:textId="77777777" w:rsidR="00EB1239" w:rsidRPr="00C64277" w:rsidRDefault="00EB1239" w:rsidP="00EB1239">
            <w:pPr>
              <w:tabs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12,443,762</w:t>
            </w:r>
          </w:p>
        </w:tc>
        <w:tc>
          <w:tcPr>
            <w:tcW w:w="122" w:type="dxa"/>
          </w:tcPr>
          <w:p w14:paraId="608FFE3D" w14:textId="77777777" w:rsidR="00EB1239" w:rsidRPr="00C64277" w:rsidRDefault="00EB1239" w:rsidP="00EB123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F19449A" w14:textId="77777777" w:rsidR="00EB1239" w:rsidRPr="008C15A8" w:rsidRDefault="00EB1239" w:rsidP="00EB1239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04" w:type="dxa"/>
          </w:tcPr>
          <w:p w14:paraId="576984A3" w14:textId="77777777" w:rsidR="00EB1239" w:rsidRPr="00C64277" w:rsidRDefault="00EB1239" w:rsidP="00EB1239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6124001" w14:textId="77777777" w:rsidR="00EB1239" w:rsidRPr="008C15A8" w:rsidRDefault="00EB1239" w:rsidP="00EB12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3578DA6" w14:textId="77777777" w:rsidR="007B59AE" w:rsidRDefault="007B59AE" w:rsidP="00456261">
      <w:pPr>
        <w:pStyle w:val="Bo-Blankline"/>
      </w:pPr>
    </w:p>
    <w:p w14:paraId="60E20041" w14:textId="2DC6214E" w:rsidR="007B59AE" w:rsidRPr="00456261" w:rsidRDefault="00456261" w:rsidP="00730E0A">
      <w:pPr>
        <w:pStyle w:val="Bo-C1Content"/>
        <w:ind w:left="360" w:hanging="360"/>
        <w:rPr>
          <w:cs/>
          <w:lang w:val="en-US"/>
        </w:rPr>
      </w:pPr>
      <w:r>
        <w:rPr>
          <w:rFonts w:hint="cs"/>
          <w:cs/>
        </w:rPr>
        <w:t xml:space="preserve">การจำแนกต้นทุนทางการเงินอธิบายไว้ในหมายเหตุข้อ </w:t>
      </w:r>
      <w:r>
        <w:rPr>
          <w:lang w:val="en-US"/>
        </w:rPr>
        <w:t>14</w:t>
      </w:r>
      <w:r w:rsidR="008C78C6">
        <w:rPr>
          <w:rFonts w:hint="cs"/>
          <w:cs/>
          <w:lang w:val="en-US"/>
        </w:rPr>
        <w:t>(ง)</w:t>
      </w:r>
    </w:p>
    <w:p w14:paraId="5930AD7B" w14:textId="77777777" w:rsidR="007B59AE" w:rsidRDefault="007B59AE" w:rsidP="00730E0A">
      <w:pPr>
        <w:pStyle w:val="Bo-C1Content"/>
        <w:ind w:left="360" w:hanging="360"/>
      </w:pPr>
    </w:p>
    <w:p w14:paraId="3B7C28CB" w14:textId="77777777" w:rsidR="005A0DEC" w:rsidRPr="005A0DEC" w:rsidRDefault="005A0DEC" w:rsidP="008F5CB7">
      <w:pPr>
        <w:pStyle w:val="Bo-Blankline"/>
      </w:pPr>
    </w:p>
    <w:p w14:paraId="2535B6CF" w14:textId="77777777"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6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18B2EC7B" w14:textId="2EBB0170" w:rsidR="00730E0A" w:rsidRDefault="00730E0A" w:rsidP="005274FF">
      <w:pPr>
        <w:pStyle w:val="Bo-C1Content"/>
        <w:ind w:left="540" w:right="-25"/>
      </w:pPr>
      <w:r>
        <w:rPr>
          <w:rFonts w:hint="cs"/>
          <w:cs/>
        </w:rPr>
        <w:lastRenderedPageBreak/>
        <w:t>บริษัทย่อยทั้งหมด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 xml:space="preserve">ดำเนินธุรกิจในประเทศไทยยกเว้น </w:t>
      </w:r>
      <w:r>
        <w:rPr>
          <w:rFonts w:hint="cs"/>
        </w:rPr>
        <w:t xml:space="preserve">TPI </w:t>
      </w:r>
      <w:proofErr w:type="spellStart"/>
      <w:r>
        <w:rPr>
          <w:rFonts w:hint="cs"/>
        </w:rPr>
        <w:t>Polene</w:t>
      </w:r>
      <w:proofErr w:type="spellEnd"/>
      <w:r>
        <w:rPr>
          <w:rFonts w:hint="cs"/>
        </w:rPr>
        <w:t xml:space="preserve"> Power Investment Co., Ltd</w:t>
      </w:r>
      <w:r>
        <w:rPr>
          <w:rFonts w:hint="cs"/>
          <w:cs/>
        </w:rPr>
        <w:t>. ซึ่ง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>ดำเนินธุรกิจในประเทศกัมพูชา</w:t>
      </w:r>
      <w:r w:rsidR="00FB6DFF">
        <w:t xml:space="preserve"> </w:t>
      </w:r>
      <w:r w:rsidR="00FB6DFF" w:rsidRPr="00FB6DFF">
        <w:rPr>
          <w:cs/>
        </w:rPr>
        <w:t xml:space="preserve">ซึ่ง ณ วันที่ </w:t>
      </w:r>
      <w:r w:rsidR="00FB6DFF">
        <w:t>31</w:t>
      </w:r>
      <w:r w:rsidR="00FB6DFF" w:rsidRPr="00FB6DFF">
        <w:rPr>
          <w:cs/>
        </w:rPr>
        <w:t xml:space="preserve"> </w:t>
      </w:r>
      <w:r w:rsidR="008432A9">
        <w:rPr>
          <w:rFonts w:hint="cs"/>
          <w:cs/>
        </w:rPr>
        <w:t>มีนาคม</w:t>
      </w:r>
      <w:r w:rsidR="00FB6DFF" w:rsidRPr="00FB6DFF">
        <w:rPr>
          <w:cs/>
        </w:rPr>
        <w:t xml:space="preserve"> </w:t>
      </w:r>
      <w:r w:rsidR="00FB6DFF">
        <w:t>256</w:t>
      </w:r>
      <w:r w:rsidR="008432A9">
        <w:rPr>
          <w:lang w:val="en-US"/>
        </w:rPr>
        <w:t>3</w:t>
      </w:r>
      <w:r w:rsidR="00FB6DFF" w:rsidRPr="00FB6DFF">
        <w:rPr>
          <w:cs/>
        </w:rPr>
        <w:t xml:space="preserve"> บริษัทอยู่ระหว่างการจดทะเบียนยกเลิกกิจการ</w:t>
      </w:r>
    </w:p>
    <w:p w14:paraId="2326F6E3" w14:textId="77777777" w:rsidR="00730E0A" w:rsidRDefault="00730E0A" w:rsidP="00730E0A">
      <w:pPr>
        <w:pStyle w:val="Bo-Blankline"/>
      </w:pPr>
    </w:p>
    <w:p w14:paraId="28DA31E4" w14:textId="77777777" w:rsidR="00C73C1F" w:rsidRPr="005E3FF7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766C70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0F489F">
        <w:rPr>
          <w:b w:val="0"/>
          <w:bCs w:val="0"/>
        </w:rPr>
        <w:t xml:space="preserve">31 </w:t>
      </w:r>
      <w:r w:rsidR="000F489F">
        <w:rPr>
          <w:rFonts w:hint="cs"/>
          <w:b w:val="0"/>
          <w:bCs w:val="0"/>
          <w:cs/>
        </w:rPr>
        <w:t xml:space="preserve">มีนาคม </w:t>
      </w:r>
      <w:r w:rsidR="000F489F">
        <w:rPr>
          <w:b w:val="0"/>
          <w:bCs w:val="0"/>
        </w:rPr>
        <w:t>2563</w:t>
      </w:r>
      <w:r w:rsidRPr="00766C70">
        <w:rPr>
          <w:rFonts w:hint="cs"/>
          <w:b w:val="0"/>
          <w:bCs w:val="0"/>
          <w:cs/>
        </w:rPr>
        <w:t xml:space="preserve"> มีราคาปิดอยู่ที่ </w:t>
      </w:r>
      <w:r w:rsidR="00793A08">
        <w:rPr>
          <w:b w:val="0"/>
          <w:bCs w:val="0"/>
        </w:rPr>
        <w:t>3.06</w:t>
      </w:r>
      <w:r w:rsidRPr="00766C70">
        <w:rPr>
          <w:rFonts w:hint="cs"/>
          <w:b w:val="0"/>
          <w:bCs w:val="0"/>
          <w:cs/>
        </w:rPr>
        <w:t xml:space="preserve"> บาท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0F489F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0F489F">
        <w:rPr>
          <w:b w:val="0"/>
          <w:bCs w:val="0"/>
          <w:i/>
          <w:iCs/>
        </w:rPr>
        <w:t>2562</w:t>
      </w:r>
      <w:r w:rsidRPr="00766C70">
        <w:rPr>
          <w:b w:val="0"/>
          <w:bCs w:val="0"/>
          <w:i/>
          <w:iCs/>
        </w:rPr>
        <w:t xml:space="preserve">: </w:t>
      </w:r>
      <w:r w:rsidR="00746C0C">
        <w:rPr>
          <w:b w:val="0"/>
          <w:bCs w:val="0"/>
          <w:i/>
          <w:iCs/>
        </w:rPr>
        <w:t>4.40</w:t>
      </w:r>
      <w:r w:rsidR="008F5CB7" w:rsidRPr="00766C70">
        <w:rPr>
          <w:b w:val="0"/>
          <w:bCs w:val="0"/>
          <w:i/>
          <w:iCs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บาท)</w:t>
      </w:r>
      <w:r w:rsidRPr="00766C70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</w:t>
      </w:r>
      <w:r w:rsidRPr="00793A08">
        <w:rPr>
          <w:rFonts w:hint="cs"/>
          <w:b w:val="0"/>
          <w:bCs w:val="0"/>
          <w:cs/>
        </w:rPr>
        <w:t>มหาชน) เท่ากับ</w:t>
      </w:r>
      <w:r w:rsidR="00766C70" w:rsidRPr="00793A08">
        <w:rPr>
          <w:b w:val="0"/>
          <w:bCs w:val="0"/>
        </w:rPr>
        <w:t xml:space="preserve"> </w:t>
      </w:r>
      <w:r w:rsidR="00793A08" w:rsidRPr="00793A08">
        <w:rPr>
          <w:b w:val="0"/>
          <w:bCs w:val="0"/>
        </w:rPr>
        <w:t>18,054</w:t>
      </w:r>
      <w:r w:rsidR="00766C70" w:rsidRPr="00793A08">
        <w:rPr>
          <w:b w:val="0"/>
          <w:bCs w:val="0"/>
        </w:rPr>
        <w:t xml:space="preserve"> </w:t>
      </w:r>
      <w:r w:rsidRPr="00793A08">
        <w:rPr>
          <w:rFonts w:hint="cs"/>
          <w:b w:val="0"/>
          <w:bCs w:val="0"/>
          <w:cs/>
        </w:rPr>
        <w:t>ล้าน</w:t>
      </w:r>
      <w:r w:rsidRPr="00766C70">
        <w:rPr>
          <w:rFonts w:hint="cs"/>
          <w:b w:val="0"/>
          <w:bCs w:val="0"/>
          <w:cs/>
        </w:rPr>
        <w:t>บาท</w:t>
      </w:r>
      <w:r w:rsidRP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0F489F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 xml:space="preserve">ธันวาคม </w:t>
      </w:r>
      <w:r w:rsidR="000F489F" w:rsidRPr="00746C0C">
        <w:rPr>
          <w:b w:val="0"/>
          <w:bCs w:val="0"/>
          <w:i/>
          <w:iCs/>
        </w:rPr>
        <w:t>2562</w:t>
      </w:r>
      <w:r w:rsidRPr="00746C0C">
        <w:rPr>
          <w:b w:val="0"/>
          <w:bCs w:val="0"/>
          <w:i/>
          <w:iCs/>
        </w:rPr>
        <w:t>:</w:t>
      </w:r>
      <w:r w:rsidRPr="00746C0C">
        <w:rPr>
          <w:rFonts w:hint="cs"/>
          <w:b w:val="0"/>
          <w:bCs w:val="0"/>
          <w:i/>
          <w:iCs/>
          <w:cs/>
        </w:rPr>
        <w:t xml:space="preserve"> </w:t>
      </w:r>
      <w:r w:rsidR="00746C0C" w:rsidRPr="00746C0C">
        <w:rPr>
          <w:b w:val="0"/>
          <w:bCs w:val="0"/>
          <w:i/>
          <w:iCs/>
        </w:rPr>
        <w:t>25,960</w:t>
      </w:r>
      <w:r w:rsidRPr="00746C0C">
        <w:rPr>
          <w:rFonts w:hint="cs"/>
          <w:b w:val="0"/>
          <w:bCs w:val="0"/>
          <w:i/>
          <w:iCs/>
          <w:cs/>
        </w:rPr>
        <w:t xml:space="preserve"> ล้านบาท</w:t>
      </w:r>
      <w:r w:rsidRPr="00766C70">
        <w:rPr>
          <w:rFonts w:hint="cs"/>
          <w:b w:val="0"/>
          <w:bCs w:val="0"/>
          <w:i/>
          <w:iCs/>
          <w:cs/>
        </w:rPr>
        <w:t>)</w:t>
      </w:r>
      <w:r w:rsidR="00370E30" w:rsidRPr="00766C70">
        <w:rPr>
          <w:rFonts w:hint="cs"/>
          <w:b w:val="0"/>
          <w:bCs w:val="0"/>
          <w:i/>
          <w:iCs/>
          <w:cs/>
        </w:rPr>
        <w:t xml:space="preserve"> </w:t>
      </w:r>
      <w:r w:rsidR="002054CA" w:rsidRPr="00766C70">
        <w:rPr>
          <w:rFonts w:hint="cs"/>
          <w:b w:val="0"/>
          <w:bCs w:val="0"/>
          <w:cs/>
        </w:rPr>
        <w:t>เปรียบเทียบกับราคาทุนที่บริษัทบันทึก</w:t>
      </w:r>
      <w:r w:rsidR="002054CA" w:rsidRPr="00793A08">
        <w:rPr>
          <w:rFonts w:hint="cs"/>
          <w:b w:val="0"/>
          <w:bCs w:val="0"/>
          <w:cs/>
        </w:rPr>
        <w:t xml:space="preserve">บัญชีจำนวน </w:t>
      </w:r>
      <w:r w:rsidR="00E311C1">
        <w:rPr>
          <w:b w:val="0"/>
          <w:bCs w:val="0"/>
        </w:rPr>
        <w:t>5</w:t>
      </w:r>
      <w:r w:rsidR="00C33F19">
        <w:rPr>
          <w:b w:val="0"/>
          <w:bCs w:val="0"/>
        </w:rPr>
        <w:t>,</w:t>
      </w:r>
      <w:r w:rsidR="00E311C1">
        <w:rPr>
          <w:b w:val="0"/>
          <w:bCs w:val="0"/>
        </w:rPr>
        <w:t>900</w:t>
      </w:r>
      <w:r w:rsidR="002054CA" w:rsidRPr="00793A08">
        <w:rPr>
          <w:b w:val="0"/>
          <w:bCs w:val="0"/>
        </w:rPr>
        <w:t xml:space="preserve"> </w:t>
      </w:r>
      <w:r w:rsidR="002054CA" w:rsidRPr="00793A08">
        <w:rPr>
          <w:rFonts w:hint="cs"/>
          <w:b w:val="0"/>
          <w:bCs w:val="0"/>
          <w:cs/>
        </w:rPr>
        <w:t xml:space="preserve">ล้านบาท </w:t>
      </w:r>
      <w:r w:rsidR="00370E30" w:rsidRPr="00793A08">
        <w:rPr>
          <w:rFonts w:hint="cs"/>
          <w:b w:val="0"/>
          <w:bCs w:val="0"/>
          <w:cs/>
        </w:rPr>
        <w:t>ทำ</w:t>
      </w:r>
      <w:r w:rsidR="00370E30" w:rsidRPr="00766C70">
        <w:rPr>
          <w:rFonts w:hint="cs"/>
          <w:b w:val="0"/>
          <w:bCs w:val="0"/>
          <w:cs/>
        </w:rPr>
        <w:t>ให้</w:t>
      </w:r>
      <w:r w:rsidR="00370E30" w:rsidRPr="00766C70">
        <w:rPr>
          <w:rFonts w:hint="cs"/>
          <w:b w:val="0"/>
          <w:bCs w:val="0"/>
          <w:spacing w:val="-2"/>
          <w:cs/>
        </w:rPr>
        <w:t>บริษัทมีผลต่างระหว่างมูลค่ายุติธรรม</w:t>
      </w:r>
      <w:r w:rsidR="00523C57" w:rsidRPr="00766C70">
        <w:rPr>
          <w:rFonts w:hint="cs"/>
          <w:b w:val="0"/>
          <w:bCs w:val="0"/>
          <w:spacing w:val="-2"/>
          <w:cs/>
        </w:rPr>
        <w:t>ของเงินลงทุน</w:t>
      </w:r>
      <w:r w:rsidR="00390103" w:rsidRPr="00766C70">
        <w:rPr>
          <w:rFonts w:hint="cs"/>
          <w:b w:val="0"/>
          <w:bCs w:val="0"/>
          <w:spacing w:val="-2"/>
          <w:cs/>
        </w:rPr>
        <w:t>ดังกล่าวสูงกว่า</w:t>
      </w:r>
      <w:r w:rsidR="00370E30" w:rsidRPr="00766C70">
        <w:rPr>
          <w:rFonts w:hint="cs"/>
          <w:b w:val="0"/>
          <w:bCs w:val="0"/>
          <w:spacing w:val="-2"/>
          <w:cs/>
        </w:rPr>
        <w:t>มูลค่าตามบัญชี</w:t>
      </w:r>
      <w:r w:rsidR="00523C57" w:rsidRPr="00766C70">
        <w:rPr>
          <w:rFonts w:hint="cs"/>
          <w:b w:val="0"/>
          <w:bCs w:val="0"/>
          <w:spacing w:val="-2"/>
          <w:cs/>
        </w:rPr>
        <w:t>อยู่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เท่ากับ </w:t>
      </w:r>
      <w:r w:rsidR="00C33F19">
        <w:rPr>
          <w:b w:val="0"/>
          <w:bCs w:val="0"/>
          <w:spacing w:val="-2"/>
        </w:rPr>
        <w:t xml:space="preserve">12,154 </w:t>
      </w:r>
      <w:r w:rsidR="00370E30" w:rsidRPr="00766C70">
        <w:rPr>
          <w:rFonts w:hint="cs"/>
          <w:b w:val="0"/>
          <w:bCs w:val="0"/>
          <w:spacing w:val="-2"/>
          <w:cs/>
        </w:rPr>
        <w:t xml:space="preserve">ล้านบาท 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(</w:t>
      </w:r>
      <w:r w:rsidR="000F489F">
        <w:rPr>
          <w:b w:val="0"/>
          <w:bCs w:val="0"/>
          <w:i/>
          <w:iCs/>
          <w:spacing w:val="-2"/>
        </w:rPr>
        <w:t>31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 xml:space="preserve"> ธันวาคม </w:t>
      </w:r>
      <w:r w:rsidR="000F489F" w:rsidRPr="00746C0C">
        <w:rPr>
          <w:b w:val="0"/>
          <w:bCs w:val="0"/>
          <w:i/>
          <w:iCs/>
          <w:spacing w:val="-2"/>
        </w:rPr>
        <w:t>2562</w:t>
      </w:r>
      <w:r w:rsidR="00370E30" w:rsidRPr="00746C0C">
        <w:rPr>
          <w:b w:val="0"/>
          <w:bCs w:val="0"/>
          <w:i/>
          <w:iCs/>
          <w:spacing w:val="-2"/>
        </w:rPr>
        <w:t>:</w:t>
      </w:r>
      <w:r w:rsidR="00370E30" w:rsidRPr="00746C0C">
        <w:rPr>
          <w:rFonts w:hint="cs"/>
          <w:b w:val="0"/>
          <w:bCs w:val="0"/>
          <w:i/>
          <w:iCs/>
          <w:spacing w:val="-2"/>
          <w:cs/>
        </w:rPr>
        <w:t xml:space="preserve"> </w:t>
      </w:r>
      <w:r w:rsidR="00746C0C" w:rsidRPr="00746C0C">
        <w:rPr>
          <w:b w:val="0"/>
          <w:bCs w:val="0"/>
          <w:i/>
          <w:iCs/>
          <w:spacing w:val="-2"/>
        </w:rPr>
        <w:t xml:space="preserve">20,060 </w:t>
      </w:r>
      <w:r w:rsidR="00370E30" w:rsidRPr="00746C0C">
        <w:rPr>
          <w:rFonts w:hint="cs"/>
          <w:b w:val="0"/>
          <w:bCs w:val="0"/>
          <w:i/>
          <w:iCs/>
          <w:spacing w:val="-2"/>
          <w:cs/>
        </w:rPr>
        <w:t>ล้านบาท</w:t>
      </w:r>
      <w:r w:rsidR="00370E30" w:rsidRPr="00766C70">
        <w:rPr>
          <w:rFonts w:hint="cs"/>
          <w:b w:val="0"/>
          <w:bCs w:val="0"/>
          <w:i/>
          <w:iCs/>
          <w:spacing w:val="-2"/>
          <w:cs/>
        </w:rPr>
        <w:t>)</w:t>
      </w:r>
    </w:p>
    <w:p w14:paraId="55B8BFFC" w14:textId="77777777" w:rsidR="00C73C1F" w:rsidRPr="00B475F5" w:rsidRDefault="00C73C1F" w:rsidP="008F5CB7">
      <w:pPr>
        <w:pStyle w:val="Bo-Blankline"/>
        <w:rPr>
          <w:lang w:val="en-US"/>
        </w:rPr>
      </w:pPr>
    </w:p>
    <w:p w14:paraId="2BA9FD51" w14:textId="05818FBE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t>ที่ดิน อาคารและอุปกรณ์</w:t>
      </w:r>
      <w:r w:rsidR="00917460">
        <w:rPr>
          <w:rFonts w:hint="cs"/>
          <w:cs/>
        </w:rPr>
        <w:t xml:space="preserve"> และสินทรัพย์สิทธิการใช้</w:t>
      </w:r>
    </w:p>
    <w:p w14:paraId="3367CCF1" w14:textId="77777777" w:rsidR="0079437D" w:rsidRPr="008F5CB7" w:rsidRDefault="0079437D" w:rsidP="008F5CB7">
      <w:pPr>
        <w:pStyle w:val="Bo-Blankline"/>
      </w:pPr>
    </w:p>
    <w:p w14:paraId="302DFC17" w14:textId="77777777" w:rsidR="0056380F" w:rsidRDefault="0056380F" w:rsidP="0056380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380F">
        <w:rPr>
          <w:rFonts w:ascii="Angsana New" w:hAnsi="Angsana New"/>
          <w:sz w:val="30"/>
          <w:szCs w:val="30"/>
          <w:cs/>
        </w:rPr>
        <w:t>การซื้อ</w:t>
      </w:r>
      <w:r w:rsidRPr="0056380F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56380F">
        <w:rPr>
          <w:rFonts w:ascii="Angsana New" w:hAnsi="Angsana New"/>
          <w:sz w:val="30"/>
          <w:szCs w:val="30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0F489F">
        <w:rPr>
          <w:rFonts w:ascii="Angsana New" w:hAnsi="Angsana New" w:hint="cs"/>
          <w:sz w:val="30"/>
          <w:szCs w:val="30"/>
          <w:cs/>
        </w:rPr>
        <w:t>สาม</w:t>
      </w:r>
      <w:r w:rsidRPr="0056380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F489F">
        <w:rPr>
          <w:rFonts w:ascii="Angsana New" w:hAnsi="Angsana New"/>
          <w:sz w:val="30"/>
          <w:szCs w:val="30"/>
        </w:rPr>
        <w:t>31</w:t>
      </w:r>
      <w:r w:rsidR="000F489F">
        <w:rPr>
          <w:rFonts w:ascii="Angsana New" w:hAnsi="Angsana New" w:hint="cs"/>
          <w:sz w:val="30"/>
          <w:szCs w:val="30"/>
          <w:cs/>
        </w:rPr>
        <w:t xml:space="preserve"> </w:t>
      </w:r>
      <w:r w:rsidR="000F489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F489F">
        <w:rPr>
          <w:rFonts w:ascii="Angsana New" w:hAnsi="Angsana New"/>
          <w:sz w:val="30"/>
          <w:szCs w:val="30"/>
          <w:lang w:val="en-US"/>
        </w:rPr>
        <w:t xml:space="preserve">2563 </w:t>
      </w:r>
      <w:r w:rsidRPr="0056380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F2CBD38" w14:textId="77777777" w:rsidR="0056380F" w:rsidRPr="0056380F" w:rsidRDefault="0056380F" w:rsidP="00793A0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080"/>
      </w:tblGrid>
      <w:tr w:rsidR="0056380F" w:rsidRPr="000F489F" w14:paraId="13711D33" w14:textId="77777777" w:rsidTr="0056380F">
        <w:tc>
          <w:tcPr>
            <w:tcW w:w="3780" w:type="dxa"/>
          </w:tcPr>
          <w:p w14:paraId="2263F665" w14:textId="77777777" w:rsidR="0056380F" w:rsidRPr="000F489F" w:rsidRDefault="0056380F" w:rsidP="0056380F">
            <w:pPr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FF04DA4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0DF7B52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8AE49C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380F" w:rsidRPr="000F489F" w14:paraId="24A461E8" w14:textId="77777777" w:rsidTr="0056380F">
        <w:tc>
          <w:tcPr>
            <w:tcW w:w="3780" w:type="dxa"/>
          </w:tcPr>
          <w:p w14:paraId="7579EFE9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5BB4C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F43FA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697FA0D7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04A3BD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6518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D2077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70" w:type="dxa"/>
          </w:tcPr>
          <w:p w14:paraId="6474A017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E7FF9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069B2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D139D45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851E1C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DAEF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A3BD698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56380F" w:rsidRPr="000F489F" w14:paraId="0257B69A" w14:textId="77777777" w:rsidTr="0056380F">
        <w:tc>
          <w:tcPr>
            <w:tcW w:w="3780" w:type="dxa"/>
          </w:tcPr>
          <w:p w14:paraId="514CCF3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AB5FA80" w14:textId="77777777" w:rsidR="0056380F" w:rsidRPr="000F489F" w:rsidRDefault="0056380F" w:rsidP="0056380F">
            <w:pPr>
              <w:spacing w:line="240" w:lineRule="atLeas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1A53" w:rsidRPr="000F489F" w14:paraId="430FC9F5" w14:textId="77777777" w:rsidTr="00603EFF">
        <w:tc>
          <w:tcPr>
            <w:tcW w:w="3780" w:type="dxa"/>
          </w:tcPr>
          <w:p w14:paraId="7A04EAF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9B6E857" w14:textId="006A7CEB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2,622,400</w:t>
            </w:r>
          </w:p>
        </w:tc>
        <w:tc>
          <w:tcPr>
            <w:tcW w:w="236" w:type="dxa"/>
            <w:shd w:val="clear" w:color="auto" w:fill="auto"/>
          </w:tcPr>
          <w:p w14:paraId="68FC1DA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0A9DE2" w14:textId="768C392C" w:rsidR="005B1A53" w:rsidRPr="000F489F" w:rsidRDefault="00603EFF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7B78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77F85" w14:textId="77777777" w:rsidR="005B1A53" w:rsidRPr="000F489F" w:rsidRDefault="00F75B5B" w:rsidP="00F75B5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53D8DF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B3CEC3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1A53" w:rsidRPr="000F489F" w14:paraId="34713F04" w14:textId="77777777" w:rsidTr="00603EFF">
        <w:tc>
          <w:tcPr>
            <w:tcW w:w="3780" w:type="dxa"/>
          </w:tcPr>
          <w:p w14:paraId="4FC3A1E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70" w:type="dxa"/>
            <w:shd w:val="clear" w:color="auto" w:fill="auto"/>
          </w:tcPr>
          <w:p w14:paraId="1F271C52" w14:textId="138640AA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2,490</w:t>
            </w:r>
          </w:p>
        </w:tc>
        <w:tc>
          <w:tcPr>
            <w:tcW w:w="236" w:type="dxa"/>
            <w:shd w:val="clear" w:color="auto" w:fill="auto"/>
          </w:tcPr>
          <w:p w14:paraId="3A7643D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65976" w14:textId="488D8A2F" w:rsidR="005B1A53" w:rsidRPr="000F489F" w:rsidRDefault="00603EFF" w:rsidP="00603EF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72FE74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861EA" w14:textId="77777777" w:rsidR="005B1A53" w:rsidRPr="000F489F" w:rsidRDefault="00F75B5B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1033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4F7BE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1A53" w:rsidRPr="000F489F" w14:paraId="0E8EAF91" w14:textId="77777777" w:rsidTr="00603EFF">
        <w:tc>
          <w:tcPr>
            <w:tcW w:w="3780" w:type="dxa"/>
          </w:tcPr>
          <w:p w14:paraId="778B5431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</w:tcPr>
          <w:p w14:paraId="3729D08A" w14:textId="249B486E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54,276</w:t>
            </w:r>
          </w:p>
        </w:tc>
        <w:tc>
          <w:tcPr>
            <w:tcW w:w="236" w:type="dxa"/>
            <w:shd w:val="clear" w:color="auto" w:fill="auto"/>
          </w:tcPr>
          <w:p w14:paraId="5A3217F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CE7D21" w14:textId="6A5E1954" w:rsidR="005B1A53" w:rsidRPr="000F489F" w:rsidRDefault="00603EFF" w:rsidP="009A1FE6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28,902</w:t>
            </w:r>
          </w:p>
        </w:tc>
        <w:tc>
          <w:tcPr>
            <w:tcW w:w="270" w:type="dxa"/>
            <w:shd w:val="clear" w:color="auto" w:fill="auto"/>
          </w:tcPr>
          <w:p w14:paraId="62A3346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D3B77" w14:textId="77777777" w:rsidR="005B1A53" w:rsidRPr="000F489F" w:rsidRDefault="00F75B5B" w:rsidP="00F75B5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F0FF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50287" w14:textId="77777777" w:rsidR="005B1A53" w:rsidRPr="000F489F" w:rsidRDefault="00F75B5B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</w:tr>
      <w:tr w:rsidR="005B1A53" w:rsidRPr="000F489F" w14:paraId="69299179" w14:textId="77777777" w:rsidTr="00603EFF">
        <w:tc>
          <w:tcPr>
            <w:tcW w:w="3780" w:type="dxa"/>
          </w:tcPr>
          <w:p w14:paraId="12F1FBD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70" w:type="dxa"/>
            <w:shd w:val="clear" w:color="auto" w:fill="auto"/>
          </w:tcPr>
          <w:p w14:paraId="6856F005" w14:textId="474F2EE9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132,792</w:t>
            </w:r>
          </w:p>
        </w:tc>
        <w:tc>
          <w:tcPr>
            <w:tcW w:w="236" w:type="dxa"/>
            <w:shd w:val="clear" w:color="auto" w:fill="auto"/>
          </w:tcPr>
          <w:p w14:paraId="6A42E1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C87AF8" w14:textId="74F093A2" w:rsidR="005B1A53" w:rsidRPr="000F489F" w:rsidRDefault="00603EFF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3,048</w:t>
            </w:r>
          </w:p>
        </w:tc>
        <w:tc>
          <w:tcPr>
            <w:tcW w:w="270" w:type="dxa"/>
            <w:shd w:val="clear" w:color="auto" w:fill="auto"/>
          </w:tcPr>
          <w:p w14:paraId="002235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651BC1" w14:textId="77777777" w:rsidR="005B1A53" w:rsidRPr="000F489F" w:rsidRDefault="00F75B5B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124,825</w:t>
            </w:r>
          </w:p>
        </w:tc>
        <w:tc>
          <w:tcPr>
            <w:tcW w:w="270" w:type="dxa"/>
            <w:shd w:val="clear" w:color="auto" w:fill="auto"/>
          </w:tcPr>
          <w:p w14:paraId="30E68A1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4C6774" w14:textId="77777777" w:rsidR="005B1A53" w:rsidRPr="000F489F" w:rsidRDefault="00F75B5B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5B1A53" w:rsidRPr="000F489F" w14:paraId="44446F62" w14:textId="77777777" w:rsidTr="00603EFF">
        <w:tc>
          <w:tcPr>
            <w:tcW w:w="3780" w:type="dxa"/>
          </w:tcPr>
          <w:p w14:paraId="7ABEC1F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03244055" w14:textId="42522DB2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9,191</w:t>
            </w:r>
          </w:p>
        </w:tc>
        <w:tc>
          <w:tcPr>
            <w:tcW w:w="236" w:type="dxa"/>
            <w:shd w:val="clear" w:color="auto" w:fill="auto"/>
          </w:tcPr>
          <w:p w14:paraId="20C4AC7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18EB75" w14:textId="144CC2D9" w:rsidR="005B1A53" w:rsidRPr="000F489F" w:rsidRDefault="00603EFF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19,679</w:t>
            </w:r>
          </w:p>
        </w:tc>
        <w:tc>
          <w:tcPr>
            <w:tcW w:w="270" w:type="dxa"/>
            <w:shd w:val="clear" w:color="auto" w:fill="auto"/>
          </w:tcPr>
          <w:p w14:paraId="3B0DC803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EF322" w14:textId="77777777" w:rsidR="005B1A53" w:rsidRPr="000F489F" w:rsidRDefault="00F75B5B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4,565</w:t>
            </w:r>
          </w:p>
        </w:tc>
        <w:tc>
          <w:tcPr>
            <w:tcW w:w="270" w:type="dxa"/>
            <w:shd w:val="clear" w:color="auto" w:fill="auto"/>
          </w:tcPr>
          <w:p w14:paraId="2A82233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EA45D" w14:textId="77777777" w:rsidR="005B1A53" w:rsidRPr="000F489F" w:rsidRDefault="00F75B5B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B1A53" w:rsidRPr="000F489F" w14:paraId="73D99B74" w14:textId="77777777" w:rsidTr="00603EFF">
        <w:tc>
          <w:tcPr>
            <w:tcW w:w="3780" w:type="dxa"/>
          </w:tcPr>
          <w:p w14:paraId="1071D62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313795" w14:textId="28ADB790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D2E4FC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4B780DB" w14:textId="5FDBB1EE" w:rsidR="005B1A53" w:rsidRPr="000F489F" w:rsidRDefault="00603EFF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6F2D5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E7B5E" w14:textId="77777777" w:rsidR="005B1A53" w:rsidRPr="000F489F" w:rsidRDefault="00F75B5B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7D3FA28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A3B82" w14:textId="77777777" w:rsidR="005B1A53" w:rsidRPr="000F489F" w:rsidRDefault="00F75B5B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615E4FBC" w14:textId="77777777" w:rsidTr="00603EFF">
        <w:tc>
          <w:tcPr>
            <w:tcW w:w="3780" w:type="dxa"/>
          </w:tcPr>
          <w:p w14:paraId="7E2D97F0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70" w:type="dxa"/>
            <w:shd w:val="clear" w:color="auto" w:fill="auto"/>
          </w:tcPr>
          <w:p w14:paraId="362ADA7C" w14:textId="3DE20150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36" w:type="dxa"/>
            <w:shd w:val="clear" w:color="auto" w:fill="auto"/>
          </w:tcPr>
          <w:p w14:paraId="250C8A1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1B1D73" w14:textId="0A45F305" w:rsidR="005B1A53" w:rsidRPr="000F489F" w:rsidRDefault="00603EFF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5B7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77A78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21CB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4917D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2ADB33A8" w14:textId="77777777" w:rsidTr="00603EFF">
        <w:tc>
          <w:tcPr>
            <w:tcW w:w="3780" w:type="dxa"/>
          </w:tcPr>
          <w:p w14:paraId="7A25CBA4" w14:textId="77777777" w:rsidR="005B1A53" w:rsidRPr="000F489F" w:rsidRDefault="005B1A53" w:rsidP="005B1A53">
            <w:pPr>
              <w:ind w:right="-216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สำรวจ</w:t>
            </w:r>
            <w:r w:rsidRPr="000F489F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70" w:type="dxa"/>
            <w:shd w:val="clear" w:color="auto" w:fill="auto"/>
          </w:tcPr>
          <w:p w14:paraId="17024572" w14:textId="7B848B18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236" w:type="dxa"/>
            <w:shd w:val="clear" w:color="auto" w:fill="auto"/>
          </w:tcPr>
          <w:p w14:paraId="4D2EEB6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0A733D" w14:textId="3888CE73" w:rsidR="005B1A53" w:rsidRPr="000F489F" w:rsidRDefault="00603EFF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F3BF4E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EEC80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3CA3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04530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1797AE13" w14:textId="77777777" w:rsidTr="00603EFF">
        <w:tc>
          <w:tcPr>
            <w:tcW w:w="3780" w:type="dxa"/>
          </w:tcPr>
          <w:p w14:paraId="3659791E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83982" w14:textId="56C19250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1,298,270</w:t>
            </w:r>
          </w:p>
        </w:tc>
        <w:tc>
          <w:tcPr>
            <w:tcW w:w="236" w:type="dxa"/>
            <w:shd w:val="clear" w:color="auto" w:fill="auto"/>
          </w:tcPr>
          <w:p w14:paraId="021300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FD70CA" w14:textId="7364DE20" w:rsidR="005B1A53" w:rsidRPr="000F489F" w:rsidRDefault="00603EFF" w:rsidP="00603EF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18B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FC260" w14:textId="14B71385" w:rsidR="005B1A53" w:rsidRPr="000F489F" w:rsidRDefault="00F75B5B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603EF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3EF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7CB0A08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0B826F" w14:textId="77777777" w:rsidR="005B1A53" w:rsidRPr="000F489F" w:rsidRDefault="00F75B5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7A8D53FC" w14:textId="77777777" w:rsidTr="00603EFF">
        <w:trPr>
          <w:trHeight w:val="352"/>
        </w:trPr>
        <w:tc>
          <w:tcPr>
            <w:tcW w:w="3780" w:type="dxa"/>
          </w:tcPr>
          <w:p w14:paraId="30FDC8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0E9A9" w14:textId="27AB6D48" w:rsidR="005B1A53" w:rsidRPr="000F489F" w:rsidRDefault="00603EFF" w:rsidP="005B1A53">
            <w:pPr>
              <w:tabs>
                <w:tab w:val="decimal" w:pos="8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4,125,836</w:t>
            </w:r>
          </w:p>
        </w:tc>
        <w:tc>
          <w:tcPr>
            <w:tcW w:w="236" w:type="dxa"/>
            <w:shd w:val="clear" w:color="auto" w:fill="auto"/>
          </w:tcPr>
          <w:p w14:paraId="0AE0C48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01122" w14:textId="472B4DD0" w:rsidR="005B1A53" w:rsidRPr="000F489F" w:rsidRDefault="00603EFF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51,629</w:t>
            </w:r>
          </w:p>
        </w:tc>
        <w:tc>
          <w:tcPr>
            <w:tcW w:w="270" w:type="dxa"/>
            <w:shd w:val="clear" w:color="auto" w:fill="auto"/>
          </w:tcPr>
          <w:p w14:paraId="0DFE37FF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6E1D0" w14:textId="13B0E7A3" w:rsidR="005B1A53" w:rsidRPr="000F489F" w:rsidRDefault="00F75B5B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603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3E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14:paraId="3F01E0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A69B" w14:textId="77777777" w:rsidR="005B1A53" w:rsidRPr="000F489F" w:rsidRDefault="00F75B5B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7,357</w:t>
            </w:r>
          </w:p>
        </w:tc>
      </w:tr>
    </w:tbl>
    <w:p w14:paraId="1ADBD5EC" w14:textId="77777777" w:rsidR="0056380F" w:rsidRPr="00F74300" w:rsidRDefault="0056380F" w:rsidP="0056380F">
      <w:pPr>
        <w:rPr>
          <w:rFonts w:ascii="Angsana New" w:hAnsi="Angsana New"/>
          <w:sz w:val="20"/>
          <w:szCs w:val="20"/>
          <w:lang w:val="en-US"/>
        </w:rPr>
      </w:pPr>
    </w:p>
    <w:p w14:paraId="7EAA7D72" w14:textId="77777777" w:rsidR="0056380F" w:rsidRDefault="0056380F" w:rsidP="0056380F">
      <w:pPr>
        <w:spacing w:line="240" w:lineRule="auto"/>
        <w:rPr>
          <w:rFonts w:ascii="Angsana New" w:hAnsi="Angsana New"/>
          <w:sz w:val="2"/>
          <w:szCs w:val="2"/>
          <w:lang w:val="en-US"/>
        </w:rPr>
      </w:pPr>
    </w:p>
    <w:p w14:paraId="6D9B7FE3" w14:textId="77777777" w:rsidR="00734A1F" w:rsidRDefault="00734A1F">
      <w:pPr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E21BB77" w14:textId="77777777" w:rsidR="002B5A0A" w:rsidRPr="006E3A13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6E3A13">
        <w:rPr>
          <w:rFonts w:hint="cs"/>
          <w:b/>
          <w:bCs/>
          <w:i/>
          <w:iCs/>
          <w:cs/>
          <w:lang w:val="en-US"/>
        </w:rPr>
        <w:lastRenderedPageBreak/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77777777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E311C1">
        <w:rPr>
          <w:lang w:val="en-US"/>
        </w:rPr>
        <w:t>31</w:t>
      </w:r>
      <w:r w:rsidR="000F489F" w:rsidRPr="006E3A13">
        <w:rPr>
          <w:rFonts w:hint="cs"/>
          <w:lang w:val="en-US"/>
        </w:rPr>
        <w:t xml:space="preserve"> </w:t>
      </w:r>
      <w:r w:rsidR="000F489F" w:rsidRPr="006E3A13">
        <w:rPr>
          <w:rFonts w:hint="cs"/>
          <w:cs/>
          <w:lang w:val="en-US"/>
        </w:rPr>
        <w:t>มีนาคม</w:t>
      </w:r>
      <w:r w:rsidR="00E851DF" w:rsidRPr="006E3A13">
        <w:rPr>
          <w:rFonts w:hint="cs"/>
          <w:lang w:val="en-US"/>
        </w:rPr>
        <w:t xml:space="preserve"> </w:t>
      </w:r>
      <w:r w:rsidR="00E311C1">
        <w:rPr>
          <w:lang w:val="en-US"/>
        </w:rPr>
        <w:t>2563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F75B5B">
        <w:rPr>
          <w:lang w:val="en-US"/>
        </w:rPr>
        <w:t>5,454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0F489F" w:rsidRPr="006E3A13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0F489F" w:rsidRPr="006E3A13">
        <w:rPr>
          <w:rFonts w:hint="cs"/>
          <w:i/>
          <w:iCs/>
          <w:lang w:val="en-US"/>
        </w:rPr>
        <w:t>2562</w:t>
      </w:r>
      <w:r w:rsidRPr="00746C0C">
        <w:rPr>
          <w:rFonts w:hint="cs"/>
          <w:i/>
          <w:iCs/>
          <w:lang w:val="en-US"/>
        </w:rPr>
        <w:t xml:space="preserve">: </w:t>
      </w:r>
      <w:r w:rsidR="00746C0C" w:rsidRPr="00746C0C">
        <w:rPr>
          <w:i/>
          <w:iCs/>
          <w:lang w:val="en-US"/>
        </w:rPr>
        <w:t>5,259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0452C355" w14:textId="77777777" w:rsidR="003F38F6" w:rsidRPr="004B46B8" w:rsidRDefault="003F38F6" w:rsidP="006D4E8A">
      <w:pPr>
        <w:pStyle w:val="Bo-Blankline"/>
      </w:pPr>
    </w:p>
    <w:p w14:paraId="761C5763" w14:textId="77777777" w:rsidR="005A6471" w:rsidRPr="006E3A13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6E3A13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851640E" w14:textId="77777777" w:rsidR="005A6471" w:rsidRPr="004B46B8" w:rsidRDefault="005A6471" w:rsidP="006D4E8A">
      <w:pPr>
        <w:pStyle w:val="Bo-Blankline"/>
      </w:pPr>
    </w:p>
    <w:p w14:paraId="257846ED" w14:textId="77777777" w:rsidR="005A6471" w:rsidRDefault="005A6471" w:rsidP="005A6471">
      <w:pPr>
        <w:pStyle w:val="Bo-Blankline"/>
        <w:jc w:val="thaiDistribute"/>
        <w:rPr>
          <w:sz w:val="30"/>
          <w:szCs w:val="30"/>
        </w:rPr>
      </w:pPr>
      <w:r w:rsidRPr="006E3A13">
        <w:rPr>
          <w:rFonts w:hint="cs"/>
          <w:sz w:val="30"/>
          <w:szCs w:val="30"/>
          <w:cs/>
        </w:rPr>
        <w:t>สำหรับสินทรัพย์เพื่อการสำรวจปิโตรเลียมมูลค่าสุทธิทางบัญชี</w:t>
      </w:r>
      <w:r w:rsidRPr="006E3A13">
        <w:rPr>
          <w:rFonts w:hint="cs"/>
          <w:sz w:val="30"/>
          <w:szCs w:val="30"/>
        </w:rPr>
        <w:t xml:space="preserve"> </w:t>
      </w:r>
      <w:r w:rsidRPr="006E3A13">
        <w:rPr>
          <w:rFonts w:hint="cs"/>
          <w:sz w:val="30"/>
          <w:szCs w:val="30"/>
          <w:cs/>
        </w:rPr>
        <w:t xml:space="preserve">ณ วันที่ </w:t>
      </w:r>
      <w:r w:rsidR="000F489F" w:rsidRPr="006E3A13">
        <w:rPr>
          <w:rFonts w:hint="cs"/>
          <w:sz w:val="30"/>
          <w:szCs w:val="30"/>
          <w:lang w:val="en-US"/>
        </w:rPr>
        <w:t xml:space="preserve">31 </w:t>
      </w:r>
      <w:r w:rsidR="000F489F" w:rsidRPr="006E3A13">
        <w:rPr>
          <w:rFonts w:hint="cs"/>
          <w:sz w:val="30"/>
          <w:szCs w:val="30"/>
          <w:cs/>
          <w:lang w:val="en-US"/>
        </w:rPr>
        <w:t>มีนาคม</w:t>
      </w:r>
      <w:r w:rsidR="000F489F" w:rsidRPr="006E3A13">
        <w:rPr>
          <w:rFonts w:hint="cs"/>
          <w:sz w:val="30"/>
          <w:szCs w:val="30"/>
          <w:lang w:val="en-US"/>
        </w:rPr>
        <w:t xml:space="preserve"> 2563 </w:t>
      </w:r>
      <w:r w:rsidRPr="006E3A13">
        <w:rPr>
          <w:rFonts w:hint="cs"/>
          <w:sz w:val="30"/>
          <w:szCs w:val="30"/>
          <w:cs/>
          <w:lang w:val="en-US"/>
        </w:rPr>
        <w:t>มี</w:t>
      </w:r>
      <w:r w:rsidRPr="006E3A13">
        <w:rPr>
          <w:rFonts w:hint="cs"/>
          <w:sz w:val="30"/>
          <w:szCs w:val="30"/>
          <w:cs/>
        </w:rPr>
        <w:t>จำนวนเงินรวม</w:t>
      </w:r>
      <w:r w:rsidR="005A5696" w:rsidRPr="006E3A13">
        <w:rPr>
          <w:rFonts w:hint="cs"/>
          <w:sz w:val="30"/>
          <w:szCs w:val="30"/>
          <w:lang w:val="en-US"/>
        </w:rPr>
        <w:t xml:space="preserve"> </w:t>
      </w:r>
      <w:r w:rsidR="005A5696" w:rsidRPr="006E3A13">
        <w:rPr>
          <w:rFonts w:hint="cs"/>
          <w:sz w:val="30"/>
          <w:szCs w:val="30"/>
          <w:lang w:val="en-US"/>
        </w:rPr>
        <w:br/>
      </w:r>
      <w:r w:rsidR="00F75B5B" w:rsidRPr="00F75B5B">
        <w:rPr>
          <w:sz w:val="30"/>
          <w:szCs w:val="30"/>
          <w:lang w:val="en-US"/>
        </w:rPr>
        <w:t>1,420</w:t>
      </w:r>
      <w:r w:rsidRPr="00F75B5B">
        <w:rPr>
          <w:rFonts w:hint="cs"/>
          <w:sz w:val="30"/>
          <w:szCs w:val="30"/>
          <w:lang w:val="en-US"/>
        </w:rPr>
        <w:t xml:space="preserve"> </w:t>
      </w:r>
      <w:r w:rsidRPr="00F75B5B">
        <w:rPr>
          <w:rFonts w:hint="cs"/>
          <w:sz w:val="30"/>
          <w:szCs w:val="30"/>
          <w:cs/>
        </w:rPr>
        <w:t>ล้าน</w:t>
      </w:r>
      <w:r w:rsidRPr="00746C0C">
        <w:rPr>
          <w:rFonts w:hint="cs"/>
          <w:sz w:val="30"/>
          <w:szCs w:val="30"/>
          <w:cs/>
        </w:rPr>
        <w:t>บาท</w:t>
      </w:r>
      <w:r w:rsidRPr="00746C0C">
        <w:rPr>
          <w:rFonts w:hint="cs"/>
          <w:sz w:val="30"/>
          <w:szCs w:val="30"/>
        </w:rPr>
        <w:t xml:space="preserve"> </w:t>
      </w:r>
      <w:r w:rsidR="004361F1" w:rsidRPr="00746C0C">
        <w:rPr>
          <w:rFonts w:hint="cs"/>
          <w:i/>
          <w:iCs/>
          <w:sz w:val="30"/>
          <w:szCs w:val="30"/>
          <w:lang w:val="en-US"/>
        </w:rPr>
        <w:t>(</w:t>
      </w:r>
      <w:r w:rsidR="00716EF5" w:rsidRPr="00746C0C">
        <w:rPr>
          <w:rFonts w:hint="cs"/>
          <w:i/>
          <w:iCs/>
          <w:sz w:val="30"/>
          <w:szCs w:val="30"/>
          <w:lang w:val="en-US"/>
        </w:rPr>
        <w:t>31</w:t>
      </w:r>
      <w:r w:rsidR="004361F1" w:rsidRPr="00746C0C">
        <w:rPr>
          <w:rFonts w:hint="cs"/>
          <w:i/>
          <w:iCs/>
          <w:sz w:val="30"/>
          <w:szCs w:val="30"/>
          <w:lang w:val="en-US"/>
        </w:rPr>
        <w:t xml:space="preserve"> </w:t>
      </w:r>
      <w:r w:rsidR="00D96FAB" w:rsidRPr="00746C0C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0F489F" w:rsidRPr="00746C0C">
        <w:rPr>
          <w:rFonts w:hint="cs"/>
          <w:i/>
          <w:iCs/>
          <w:sz w:val="30"/>
          <w:szCs w:val="30"/>
          <w:lang w:val="en-US"/>
        </w:rPr>
        <w:t xml:space="preserve">2562: </w:t>
      </w:r>
      <w:r w:rsidR="00746C0C" w:rsidRPr="00746C0C">
        <w:rPr>
          <w:i/>
          <w:iCs/>
          <w:sz w:val="30"/>
          <w:szCs w:val="30"/>
          <w:lang w:val="en-US"/>
        </w:rPr>
        <w:t>1,388</w:t>
      </w:r>
      <w:r w:rsidR="004361F1" w:rsidRPr="00746C0C">
        <w:rPr>
          <w:rFonts w:hint="cs"/>
          <w:i/>
          <w:iCs/>
          <w:sz w:val="30"/>
          <w:szCs w:val="30"/>
          <w:lang w:val="en-US"/>
        </w:rPr>
        <w:t xml:space="preserve"> </w:t>
      </w:r>
      <w:r w:rsidR="004361F1" w:rsidRPr="00746C0C"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="004361F1" w:rsidRPr="006E3A13">
        <w:rPr>
          <w:rFonts w:hint="cs"/>
          <w:i/>
          <w:iCs/>
          <w:sz w:val="30"/>
          <w:szCs w:val="30"/>
          <w:cs/>
          <w:lang w:val="en-US"/>
        </w:rPr>
        <w:t>)</w:t>
      </w:r>
      <w:r w:rsidR="004361F1" w:rsidRPr="006E3A13">
        <w:rPr>
          <w:rFonts w:hint="cs"/>
          <w:sz w:val="30"/>
          <w:szCs w:val="30"/>
          <w:cs/>
          <w:lang w:val="en-US"/>
        </w:rPr>
        <w:t xml:space="preserve"> </w:t>
      </w:r>
      <w:r w:rsidRPr="006E3A13">
        <w:rPr>
          <w:rFonts w:hint="cs"/>
          <w:sz w:val="30"/>
          <w:szCs w:val="30"/>
          <w:cs/>
          <w:lang w:val="en-US"/>
        </w:rPr>
        <w:t>ในเดือน</w:t>
      </w:r>
      <w:r w:rsidR="00A118EF" w:rsidRPr="006E3A13">
        <w:rPr>
          <w:rFonts w:hint="cs"/>
          <w:sz w:val="30"/>
          <w:szCs w:val="30"/>
          <w:cs/>
          <w:lang w:val="en-US"/>
        </w:rPr>
        <w:t>มิถุนายน</w:t>
      </w:r>
      <w:r w:rsidRPr="006E3A13">
        <w:rPr>
          <w:rFonts w:hint="cs"/>
          <w:sz w:val="30"/>
          <w:szCs w:val="30"/>
          <w:cs/>
          <w:lang w:val="en-US"/>
        </w:rPr>
        <w:t xml:space="preserve"> </w:t>
      </w:r>
      <w:r w:rsidR="00E311C1">
        <w:rPr>
          <w:sz w:val="30"/>
          <w:szCs w:val="30"/>
          <w:lang w:val="en-US"/>
        </w:rPr>
        <w:t>2562</w:t>
      </w:r>
      <w:r w:rsidRPr="006E3A13">
        <w:rPr>
          <w:rFonts w:hint="cs"/>
          <w:sz w:val="30"/>
          <w:szCs w:val="30"/>
          <w:lang w:val="en-US"/>
        </w:rPr>
        <w:t xml:space="preserve"> </w:t>
      </w:r>
      <w:r w:rsidRPr="006E3A13">
        <w:rPr>
          <w:rFonts w:hint="cs"/>
          <w:sz w:val="30"/>
          <w:szCs w:val="30"/>
          <w:cs/>
        </w:rPr>
        <w:t>บริษัทย่อยแห่งหนึ่งได้ขอขยายเวลาสำรวจปิโตรเลียมช่วงที่สามต่อไปจนถึงเดือน</w:t>
      </w:r>
      <w:r w:rsidR="008903C9" w:rsidRPr="006E3A13">
        <w:rPr>
          <w:rFonts w:hint="cs"/>
          <w:sz w:val="30"/>
          <w:szCs w:val="30"/>
          <w:cs/>
        </w:rPr>
        <w:t>กันยายน</w:t>
      </w:r>
      <w:r w:rsidRPr="006E3A13">
        <w:rPr>
          <w:rFonts w:hint="cs"/>
          <w:sz w:val="30"/>
          <w:szCs w:val="30"/>
          <w:cs/>
        </w:rPr>
        <w:t xml:space="preserve"> </w:t>
      </w:r>
      <w:r w:rsidR="00E311C1">
        <w:rPr>
          <w:sz w:val="30"/>
          <w:szCs w:val="30"/>
        </w:rPr>
        <w:t>2563</w:t>
      </w:r>
      <w:r w:rsidR="000F489F" w:rsidRPr="006E3A13">
        <w:rPr>
          <w:rFonts w:hint="cs"/>
          <w:sz w:val="30"/>
          <w:szCs w:val="30"/>
        </w:rPr>
        <w:t xml:space="preserve"> </w:t>
      </w:r>
      <w:r w:rsidRPr="006E3A13">
        <w:rPr>
          <w:rFonts w:hint="cs"/>
          <w:sz w:val="30"/>
          <w:szCs w:val="30"/>
          <w:cs/>
        </w:rPr>
        <w:t xml:space="preserve">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14:paraId="1245C3C6" w14:textId="77777777" w:rsidR="00AD47B8" w:rsidRPr="00AD47B8" w:rsidRDefault="00AD47B8" w:rsidP="00AD47B8">
      <w:pPr>
        <w:pStyle w:val="Bo-Blankline"/>
      </w:pPr>
    </w:p>
    <w:p w14:paraId="1A46C63B" w14:textId="13FA3E10" w:rsidR="00F83C4A" w:rsidRDefault="00F83C4A" w:rsidP="005A6471">
      <w:pPr>
        <w:pStyle w:val="Bo-Blankline"/>
        <w:jc w:val="thaiDistribute"/>
        <w:rPr>
          <w:sz w:val="30"/>
          <w:szCs w:val="30"/>
        </w:rPr>
      </w:pPr>
      <w:r w:rsidRPr="006E3A13">
        <w:rPr>
          <w:rFonts w:hint="cs"/>
          <w:sz w:val="30"/>
          <w:szCs w:val="30"/>
          <w:cs/>
        </w:rPr>
        <w:t xml:space="preserve">ปัจจุบันบริษัทย่อยดังกล่าวกำลังทำการศึกษาศักยภาพทางปิโตรเลียมสำหรับการเจาะสำรวจหลุมต่อไป โดยศึกษาควบคู่กับข้อมูลหลุมเจาะสำรวจปัจจุบัน เพื่อกำหนดตำแหน่งหลุมเจาะสำรวจที่เหมาะสมต่อไป ผู้บริหารเชื่อว่าการลงทุนขุดเจาะสำรวจปิโตรเลียม </w:t>
      </w:r>
      <w:r w:rsidR="00E311C1">
        <w:rPr>
          <w:sz w:val="30"/>
          <w:szCs w:val="30"/>
        </w:rPr>
        <w:t>2</w:t>
      </w:r>
      <w:r w:rsidRPr="006E3A13">
        <w:rPr>
          <w:rFonts w:hint="cs"/>
          <w:sz w:val="30"/>
          <w:szCs w:val="30"/>
          <w:cs/>
        </w:rPr>
        <w:t xml:space="preserve"> หลุมปัจจุบันยังมีมูลค่าอยู่ตามการคำนวณปริมาณก๊าซตามเกณฑ์การประเมินความ เสี่ยงในการสำรวจปิโตรเลียมตามมาตรฐานสากล</w:t>
      </w:r>
      <w:r w:rsidR="00CA58A9" w:rsidRPr="006E3A13">
        <w:rPr>
          <w:rFonts w:hint="cs"/>
          <w:sz w:val="30"/>
          <w:szCs w:val="30"/>
        </w:rPr>
        <w:t xml:space="preserve"> </w:t>
      </w:r>
      <w:r w:rsidRPr="006E3A13">
        <w:rPr>
          <w:rFonts w:hint="cs"/>
          <w:sz w:val="30"/>
          <w:szCs w:val="30"/>
          <w:cs/>
        </w:rPr>
        <w:t>และบริษัทย่อยอยู่ระหว่างการดำเนินการดังกล่าวข้างต้น ทั้งนี้กลุ่ม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14:paraId="022BAD61" w14:textId="60A7133D" w:rsidR="00917460" w:rsidRPr="00917460" w:rsidRDefault="00917460" w:rsidP="005A6471">
      <w:pPr>
        <w:pStyle w:val="Bo-Blankline"/>
        <w:jc w:val="thaiDistribute"/>
        <w:rPr>
          <w:lang w:val="en-US"/>
        </w:rPr>
      </w:pPr>
    </w:p>
    <w:p w14:paraId="2382252C" w14:textId="77777777" w:rsidR="00917460" w:rsidRPr="00D20636" w:rsidRDefault="00917460" w:rsidP="009174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A1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2D8C1C7" w14:textId="77777777" w:rsidR="00917460" w:rsidRPr="009777AF" w:rsidRDefault="00917460" w:rsidP="009174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1"/>
        <w:gridCol w:w="1166"/>
        <w:gridCol w:w="180"/>
        <w:gridCol w:w="1170"/>
        <w:gridCol w:w="180"/>
        <w:gridCol w:w="1263"/>
        <w:gridCol w:w="180"/>
        <w:gridCol w:w="1260"/>
      </w:tblGrid>
      <w:tr w:rsidR="00917460" w:rsidRPr="00806748" w14:paraId="5CF9A49A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08EE35B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501C2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0F11584E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2775603C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17460" w:rsidRPr="00806748" w14:paraId="6F6717FE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02C9ABC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A39029F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826965A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7B62FFFD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0039282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859F8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754069A4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3219DA8" w14:textId="77777777" w:rsidR="00917460" w:rsidRPr="00806748" w:rsidRDefault="00917460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7BAA1137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636D5B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17460" w:rsidRPr="00806748" w14:paraId="6DFC14B8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110669B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3D218C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</w:tcPr>
          <w:p w14:paraId="3D3CDE83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63311B95" w14:textId="77777777" w:rsidR="00917460" w:rsidRPr="00806748" w:rsidRDefault="00917460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17460" w:rsidRPr="00806748" w14:paraId="47E2EF0B" w14:textId="77777777" w:rsidTr="00477980">
        <w:trPr>
          <w:trHeight w:val="20"/>
        </w:trPr>
        <w:tc>
          <w:tcPr>
            <w:tcW w:w="2610" w:type="dxa"/>
          </w:tcPr>
          <w:p w14:paraId="7AB3BEC4" w14:textId="77777777" w:rsidR="00917460" w:rsidRPr="00806748" w:rsidRDefault="00917460" w:rsidP="00477980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CAA6302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0FA51CAB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C4996E6" w14:textId="6D702150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3E2EDA09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F5500" w14:textId="4D124B38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181CB0A7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1FB1AD5E" w14:textId="4FDE0D93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14:paraId="7E54B98C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5F3E3A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626,762</w:t>
            </w:r>
          </w:p>
        </w:tc>
      </w:tr>
      <w:tr w:rsidR="00917460" w:rsidRPr="00806748" w14:paraId="33ED43FE" w14:textId="77777777" w:rsidTr="00477980">
        <w:trPr>
          <w:trHeight w:val="20"/>
        </w:trPr>
        <w:tc>
          <w:tcPr>
            <w:tcW w:w="2610" w:type="dxa"/>
          </w:tcPr>
          <w:p w14:paraId="67F946C5" w14:textId="77777777" w:rsidR="00917460" w:rsidRPr="00806748" w:rsidRDefault="00917460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1CE23C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2C1FFC81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2269922" w14:textId="77777777" w:rsidR="00917460" w:rsidRPr="000345EB" w:rsidRDefault="00917460" w:rsidP="00477980">
            <w:pPr>
              <w:spacing w:line="240" w:lineRule="atLeast"/>
              <w:ind w:left="-80" w:right="-1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D96FF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26B92F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14:paraId="0F9B265B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4E1B2236" w14:textId="175F9AD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</w:t>
            </w:r>
            <w:r w:rsidR="006674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1FC5174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CD8ED4" w14:textId="753C9098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9,48</w:t>
            </w:r>
            <w:r w:rsidR="006674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17460" w:rsidRPr="00806748" w14:paraId="5F201BE6" w14:textId="77777777" w:rsidTr="00477980">
        <w:trPr>
          <w:trHeight w:val="20"/>
        </w:trPr>
        <w:tc>
          <w:tcPr>
            <w:tcW w:w="2610" w:type="dxa"/>
          </w:tcPr>
          <w:p w14:paraId="3056441C" w14:textId="77777777" w:rsidR="00917460" w:rsidRPr="00806748" w:rsidRDefault="00917460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787FC208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843A145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58EB15A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(11,009)</w:t>
            </w:r>
          </w:p>
        </w:tc>
        <w:tc>
          <w:tcPr>
            <w:tcW w:w="180" w:type="dxa"/>
            <w:shd w:val="clear" w:color="auto" w:fill="auto"/>
          </w:tcPr>
          <w:p w14:paraId="3E36A901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FE6700" w14:textId="110EF905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180" w:type="dxa"/>
            <w:shd w:val="clear" w:color="auto" w:fill="auto"/>
          </w:tcPr>
          <w:p w14:paraId="27C24A76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3AF5413" w14:textId="78D39D69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(13,5</w:t>
            </w:r>
            <w:r w:rsidR="009C00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674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395A7B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510B02" w14:textId="798BFBAA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(33,69</w:t>
            </w:r>
            <w:r w:rsidR="006674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17460" w:rsidRPr="00806748" w14:paraId="0122FD4A" w14:textId="77777777" w:rsidTr="00477980">
        <w:trPr>
          <w:trHeight w:val="20"/>
        </w:trPr>
        <w:tc>
          <w:tcPr>
            <w:tcW w:w="2610" w:type="dxa"/>
            <w:vAlign w:val="bottom"/>
          </w:tcPr>
          <w:p w14:paraId="6DDB2E07" w14:textId="77777777" w:rsidR="00917460" w:rsidRPr="00806748" w:rsidRDefault="00917460" w:rsidP="0047798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8067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C81BCD4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835D546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CA79" w14:textId="04FD9488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67BB814F" w14:textId="77777777" w:rsidR="00917460" w:rsidRPr="000345EB" w:rsidRDefault="00917460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CAF8F" w14:textId="0A0B2DAB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14:paraId="41C7BE17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45A97" w14:textId="75CC4F16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</w:t>
            </w:r>
            <w:r w:rsidR="009C0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80" w:type="dxa"/>
            <w:shd w:val="clear" w:color="auto" w:fill="auto"/>
          </w:tcPr>
          <w:p w14:paraId="3BA40B5A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453E3" w14:textId="77777777" w:rsidR="00917460" w:rsidRPr="000345E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602,545</w:t>
            </w:r>
          </w:p>
        </w:tc>
      </w:tr>
    </w:tbl>
    <w:p w14:paraId="365BC0D9" w14:textId="31241759" w:rsidR="00917460" w:rsidRDefault="00917460" w:rsidP="0091746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0A07189" w14:textId="77777777" w:rsidR="00917460" w:rsidRDefault="0091746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1"/>
        <w:gridCol w:w="1166"/>
        <w:gridCol w:w="180"/>
        <w:gridCol w:w="1170"/>
        <w:gridCol w:w="180"/>
        <w:gridCol w:w="1263"/>
        <w:gridCol w:w="180"/>
        <w:gridCol w:w="1260"/>
      </w:tblGrid>
      <w:tr w:rsidR="00917460" w:rsidRPr="00806748" w14:paraId="09905F25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9020AD0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65CBE4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024BCD43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310E383E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917460" w:rsidRPr="00806748" w14:paraId="21655E7E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29ED6E7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2A701D5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BFE1EC5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6" w:type="dxa"/>
          </w:tcPr>
          <w:p w14:paraId="5EEF6CF7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  <w:r w:rsidRPr="00806748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234343F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519AC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Cs w:val="0"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</w:tcPr>
          <w:p w14:paraId="6F76AB95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6A153A3" w14:textId="77777777" w:rsidR="00917460" w:rsidRPr="00806748" w:rsidRDefault="00917460" w:rsidP="0047798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6126C41" w14:textId="77777777" w:rsidR="00917460" w:rsidRPr="00806748" w:rsidRDefault="00917460" w:rsidP="0047798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CFE3DC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17460" w:rsidRPr="00806748" w14:paraId="2B9227C5" w14:textId="77777777" w:rsidTr="0047798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8E6CD15" w14:textId="77777777" w:rsidR="00917460" w:rsidRPr="00806748" w:rsidRDefault="00917460" w:rsidP="004779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67924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</w:tcPr>
          <w:p w14:paraId="6572441A" w14:textId="77777777" w:rsidR="00917460" w:rsidRPr="00806748" w:rsidRDefault="00917460" w:rsidP="0047798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99" w:type="dxa"/>
            <w:gridSpan w:val="7"/>
          </w:tcPr>
          <w:p w14:paraId="6BAB741B" w14:textId="77777777" w:rsidR="00917460" w:rsidRPr="00806748" w:rsidRDefault="00917460" w:rsidP="00477980">
            <w:pPr>
              <w:pStyle w:val="Pa47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17460" w:rsidRPr="00806748" w14:paraId="321CE7B4" w14:textId="77777777" w:rsidTr="00477980">
        <w:trPr>
          <w:trHeight w:val="20"/>
        </w:trPr>
        <w:tc>
          <w:tcPr>
            <w:tcW w:w="2610" w:type="dxa"/>
          </w:tcPr>
          <w:p w14:paraId="210C8311" w14:textId="77777777" w:rsidR="00917460" w:rsidRPr="00806748" w:rsidRDefault="00917460" w:rsidP="00477980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06748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80674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CD620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</w:tcPr>
          <w:p w14:paraId="1F7F773F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0E7BD5" w14:textId="296FB6A5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5EB19350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D447E" w14:textId="30CB9A51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</w:tcPr>
          <w:p w14:paraId="43E98D36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1DB189F" w14:textId="74930EC5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180" w:type="dxa"/>
          </w:tcPr>
          <w:p w14:paraId="7D4C7AF4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5D1C2" w14:textId="77777777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325,790</w:t>
            </w:r>
          </w:p>
        </w:tc>
      </w:tr>
      <w:tr w:rsidR="00917460" w:rsidRPr="00806748" w14:paraId="41E484FB" w14:textId="77777777" w:rsidTr="00477980">
        <w:trPr>
          <w:trHeight w:val="20"/>
        </w:trPr>
        <w:tc>
          <w:tcPr>
            <w:tcW w:w="2610" w:type="dxa"/>
          </w:tcPr>
          <w:p w14:paraId="19F1B158" w14:textId="77777777" w:rsidR="00917460" w:rsidRPr="00806748" w:rsidRDefault="00917460" w:rsidP="00477980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82D4559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CA5301" w14:textId="77777777" w:rsidR="00917460" w:rsidRPr="00806748" w:rsidRDefault="00917460" w:rsidP="0047798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DF27E1" w14:textId="77777777" w:rsidR="00917460" w:rsidRPr="00F75B5B" w:rsidRDefault="00917460" w:rsidP="00477980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B09A667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171B9" w14:textId="77777777" w:rsidR="00917460" w:rsidRPr="00F75B5B" w:rsidRDefault="00917460" w:rsidP="00477980">
            <w:pPr>
              <w:spacing w:line="240" w:lineRule="atLeast"/>
              <w:ind w:left="-80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5B47171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670CE79" w14:textId="54AAE05D" w:rsidR="00917460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0ADCA4E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6DDB7" w14:textId="5E672198" w:rsidR="00917460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17460" w:rsidRPr="00806748" w14:paraId="0F221038" w14:textId="77777777" w:rsidTr="00477980">
        <w:trPr>
          <w:trHeight w:val="20"/>
        </w:trPr>
        <w:tc>
          <w:tcPr>
            <w:tcW w:w="2610" w:type="dxa"/>
          </w:tcPr>
          <w:p w14:paraId="76CE604E" w14:textId="77777777" w:rsidR="00917460" w:rsidRPr="00806748" w:rsidRDefault="00917460" w:rsidP="004779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7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67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6518958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10EDC4B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2261598" w14:textId="77777777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A1734B8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E6224" w14:textId="2068AD2A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(8,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F75B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517DD1D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F8A79CE" w14:textId="5B99B373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(11,2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E6F8644" w14:textId="77777777" w:rsidR="00917460" w:rsidRPr="00806748" w:rsidRDefault="00917460" w:rsidP="00477980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7E9B8C" w14:textId="25A92FAE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(20,17</w:t>
            </w:r>
            <w:r w:rsidR="00DA4EA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17460" w:rsidRPr="00806748" w14:paraId="69437EBB" w14:textId="77777777" w:rsidTr="00477980">
        <w:trPr>
          <w:trHeight w:val="20"/>
        </w:trPr>
        <w:tc>
          <w:tcPr>
            <w:tcW w:w="2610" w:type="dxa"/>
            <w:vAlign w:val="bottom"/>
          </w:tcPr>
          <w:p w14:paraId="28D4FD53" w14:textId="77777777" w:rsidR="00917460" w:rsidRPr="00806748" w:rsidRDefault="00917460" w:rsidP="0047798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8067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806748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E072FD9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4C35161" w14:textId="77777777" w:rsidR="00917460" w:rsidRPr="00806748" w:rsidRDefault="00917460" w:rsidP="004779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5BCE6" w14:textId="53280BD5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6,12</w:t>
            </w:r>
            <w:r w:rsidR="00DA4E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20FC820C" w14:textId="77777777" w:rsidR="00917460" w:rsidRPr="00806748" w:rsidRDefault="00917460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15CC92" w14:textId="6A37CC2F" w:rsidR="00917460" w:rsidRPr="00F75B5B" w:rsidRDefault="00917460" w:rsidP="00477980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DA4E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F75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A4E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180" w:type="dxa"/>
          </w:tcPr>
          <w:p w14:paraId="6955B815" w14:textId="77777777" w:rsidR="00917460" w:rsidRPr="00806748" w:rsidRDefault="00917460" w:rsidP="0047798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3DC91" w14:textId="23F41B6D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</w:t>
            </w:r>
            <w:r w:rsidR="00DA4E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180" w:type="dxa"/>
          </w:tcPr>
          <w:p w14:paraId="15B15F79" w14:textId="77777777" w:rsidR="00917460" w:rsidRPr="00F75B5B" w:rsidRDefault="00917460" w:rsidP="0047798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872A8" w14:textId="77777777" w:rsidR="00917460" w:rsidRPr="00F75B5B" w:rsidRDefault="00917460" w:rsidP="00477980">
            <w:pPr>
              <w:tabs>
                <w:tab w:val="decimal" w:pos="10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5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314,523</w:t>
            </w:r>
          </w:p>
        </w:tc>
      </w:tr>
    </w:tbl>
    <w:p w14:paraId="5D61B4C2" w14:textId="77777777" w:rsidR="00917460" w:rsidRPr="004B46B8" w:rsidRDefault="00917460" w:rsidP="0091746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282F9130" w14:textId="77777777" w:rsidR="006E3A13" w:rsidRDefault="006E3A13" w:rsidP="00806748">
      <w:pPr>
        <w:pStyle w:val="Bo-Blankline"/>
        <w:rPr>
          <w:cs/>
          <w:lang w:val="en-US"/>
        </w:rPr>
      </w:pPr>
    </w:p>
    <w:p w14:paraId="43E1AA6A" w14:textId="77777777" w:rsidR="00811B26" w:rsidRPr="006E3A13" w:rsidRDefault="00811B26" w:rsidP="00E86AF0">
      <w:pPr>
        <w:pStyle w:val="Caption"/>
        <w:ind w:hanging="900"/>
      </w:pPr>
      <w:r w:rsidRPr="006E3A13">
        <w:rPr>
          <w:rFonts w:hint="cs"/>
          <w:cs/>
        </w:rPr>
        <w:t>เงินกู้ยืมระยะสั้นจากสถาบันการเงิน</w:t>
      </w:r>
    </w:p>
    <w:p w14:paraId="43538564" w14:textId="77777777" w:rsidR="00811B26" w:rsidRPr="00F3013A" w:rsidRDefault="00811B26" w:rsidP="00F3013A">
      <w:pPr>
        <w:pStyle w:val="Bo-Blankline"/>
      </w:pPr>
    </w:p>
    <w:p w14:paraId="763121D8" w14:textId="77777777" w:rsidR="00163196" w:rsidRDefault="00163196" w:rsidP="0016319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0F489F" w:rsidRPr="006E3A13">
        <w:rPr>
          <w:rFonts w:ascii="Angsana New" w:hAnsi="Angsana New" w:hint="cs"/>
          <w:sz w:val="30"/>
          <w:szCs w:val="30"/>
          <w:cs/>
        </w:rPr>
        <w:t>สาม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F489F" w:rsidRPr="006E3A13">
        <w:rPr>
          <w:rFonts w:ascii="Angsana New" w:hAnsi="Angsana New" w:hint="cs"/>
          <w:sz w:val="30"/>
          <w:szCs w:val="30"/>
          <w:lang w:val="en-US"/>
        </w:rPr>
        <w:t>31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0F489F" w:rsidRPr="006E3A13">
        <w:rPr>
          <w:rFonts w:ascii="Angsana New" w:hAnsi="Angsana New" w:hint="cs"/>
          <w:sz w:val="30"/>
          <w:szCs w:val="30"/>
          <w:cs/>
        </w:rPr>
        <w:t>มีนาคม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0F489F" w:rsidRPr="006E3A13">
        <w:rPr>
          <w:rFonts w:ascii="Angsana New" w:hAnsi="Angsana New" w:hint="cs"/>
          <w:sz w:val="30"/>
          <w:szCs w:val="30"/>
          <w:lang w:val="en-US"/>
        </w:rPr>
        <w:t>2563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F3013A">
      <w:pPr>
        <w:pStyle w:val="Bo-Blankline"/>
        <w:rPr>
          <w:lang w:val="en-US"/>
        </w:rPr>
      </w:pPr>
    </w:p>
    <w:tbl>
      <w:tblPr>
        <w:tblW w:w="9117" w:type="dxa"/>
        <w:tblInd w:w="459" w:type="dxa"/>
        <w:tblLook w:val="04A0" w:firstRow="1" w:lastRow="0" w:firstColumn="1" w:lastColumn="0" w:noHBand="0" w:noVBand="1"/>
      </w:tblPr>
      <w:tblGrid>
        <w:gridCol w:w="3411"/>
        <w:gridCol w:w="1850"/>
        <w:gridCol w:w="234"/>
        <w:gridCol w:w="1732"/>
        <w:gridCol w:w="231"/>
        <w:gridCol w:w="1659"/>
      </w:tblGrid>
      <w:tr w:rsidR="00960C0A" w:rsidRPr="006E3A13" w14:paraId="7FC2447E" w14:textId="77777777" w:rsidTr="00ED5A27">
        <w:tc>
          <w:tcPr>
            <w:tcW w:w="3411" w:type="dxa"/>
          </w:tcPr>
          <w:p w14:paraId="66E4AE79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6E0638E9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0C0A" w:rsidRPr="006E3A13" w14:paraId="2BD47F94" w14:textId="77777777" w:rsidTr="00ED5A27">
        <w:tc>
          <w:tcPr>
            <w:tcW w:w="3411" w:type="dxa"/>
          </w:tcPr>
          <w:p w14:paraId="5ACA8DBB" w14:textId="77777777" w:rsidR="00960C0A" w:rsidRPr="006E3A13" w:rsidRDefault="00960C0A" w:rsidP="008B59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0" w:type="dxa"/>
          </w:tcPr>
          <w:p w14:paraId="27AC37CB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4" w:type="dxa"/>
          </w:tcPr>
          <w:p w14:paraId="14E54010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39D76D12" w14:textId="77777777" w:rsidR="00960C0A" w:rsidRPr="006E3A13" w:rsidRDefault="00960C0A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18801B6A" w14:textId="77777777" w:rsidR="00960C0A" w:rsidRPr="006E3A13" w:rsidRDefault="00960C0A" w:rsidP="008B59B5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5A87D1D" w14:textId="77777777" w:rsidR="00960C0A" w:rsidRPr="006E3A13" w:rsidRDefault="00960C0A" w:rsidP="008B59B5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60C0A" w:rsidRPr="006E3A13" w14:paraId="133F0940" w14:textId="77777777" w:rsidTr="00ED5A27">
        <w:tc>
          <w:tcPr>
            <w:tcW w:w="3411" w:type="dxa"/>
          </w:tcPr>
          <w:p w14:paraId="122F1388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6" w:type="dxa"/>
            <w:gridSpan w:val="5"/>
          </w:tcPr>
          <w:p w14:paraId="330CF5D0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0C0A" w:rsidRPr="006E3A13" w14:paraId="3E89FF4D" w14:textId="77777777" w:rsidTr="00ED5A27">
        <w:tc>
          <w:tcPr>
            <w:tcW w:w="3411" w:type="dxa"/>
          </w:tcPr>
          <w:p w14:paraId="7452AA2C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50" w:type="dxa"/>
          </w:tcPr>
          <w:p w14:paraId="22575698" w14:textId="77777777" w:rsidR="00960C0A" w:rsidRPr="006E3A13" w:rsidRDefault="00960C0A" w:rsidP="00ED5A27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1,248,520</w:t>
            </w:r>
          </w:p>
        </w:tc>
        <w:tc>
          <w:tcPr>
            <w:tcW w:w="234" w:type="dxa"/>
          </w:tcPr>
          <w:p w14:paraId="0BA1BB65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569ED1AE" w14:textId="77777777" w:rsidR="00960C0A" w:rsidRPr="006E3A13" w:rsidRDefault="00960C0A" w:rsidP="00ED5A27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231" w:type="dxa"/>
          </w:tcPr>
          <w:p w14:paraId="25DEDEB3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2122E60" w14:textId="77777777" w:rsidR="00960C0A" w:rsidRPr="006E3A13" w:rsidRDefault="00960C0A" w:rsidP="00C0273E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</w:rPr>
              <w:t>2,</w:t>
            </w:r>
            <w:r w:rsidR="00693306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>,</w:t>
            </w:r>
            <w:r w:rsidR="00693306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960C0A" w:rsidRPr="006E3A13" w14:paraId="7505CAA7" w14:textId="77777777" w:rsidTr="00ED5A27">
        <w:tc>
          <w:tcPr>
            <w:tcW w:w="3411" w:type="dxa"/>
          </w:tcPr>
          <w:p w14:paraId="4F141280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0" w:type="dxa"/>
          </w:tcPr>
          <w:p w14:paraId="5016970F" w14:textId="77777777" w:rsidR="00960C0A" w:rsidRPr="006E3A13" w:rsidRDefault="00960C0A" w:rsidP="00ED5A27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654,31</w:t>
            </w:r>
            <w:r w:rsidR="009609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14:paraId="0DADFD22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</w:tcPr>
          <w:p w14:paraId="66D4BD4B" w14:textId="77777777" w:rsidR="00960C0A" w:rsidRPr="006E3A13" w:rsidRDefault="00960C0A" w:rsidP="00960C0A">
            <w:pPr>
              <w:tabs>
                <w:tab w:val="decimal" w:pos="144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(16,472)</w:t>
            </w:r>
          </w:p>
        </w:tc>
        <w:tc>
          <w:tcPr>
            <w:tcW w:w="231" w:type="dxa"/>
          </w:tcPr>
          <w:p w14:paraId="0A6ECC14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797C8F9" w14:textId="77777777" w:rsidR="00960C0A" w:rsidRPr="006E3A13" w:rsidRDefault="00960C0A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637,84</w:t>
            </w:r>
            <w:r w:rsidR="009609F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0C0A" w:rsidRPr="006E3A13" w14:paraId="3303E2CC" w14:textId="77777777" w:rsidTr="00ED5A27">
        <w:tc>
          <w:tcPr>
            <w:tcW w:w="3411" w:type="dxa"/>
          </w:tcPr>
          <w:p w14:paraId="7A3C4C78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31 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77777777" w:rsidR="00960C0A" w:rsidRPr="006E3A13" w:rsidRDefault="00960C0A" w:rsidP="00ED5A27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1,902,83</w:t>
            </w:r>
            <w:r w:rsidR="009609F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14:paraId="3FD1C27A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77777777" w:rsidR="00960C0A" w:rsidRPr="006E3A13" w:rsidRDefault="00960C0A" w:rsidP="00960C0A">
            <w:pPr>
              <w:tabs>
                <w:tab w:val="decimal" w:pos="144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1,674,537</w:t>
            </w:r>
          </w:p>
        </w:tc>
        <w:tc>
          <w:tcPr>
            <w:tcW w:w="231" w:type="dxa"/>
          </w:tcPr>
          <w:p w14:paraId="4B6216AB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0D0C7C29" w14:textId="77777777" w:rsidR="00960C0A" w:rsidRPr="006E3A13" w:rsidRDefault="00960C0A" w:rsidP="00C0273E">
            <w:pPr>
              <w:tabs>
                <w:tab w:val="decimal" w:pos="14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3,577,370</w:t>
            </w:r>
          </w:p>
        </w:tc>
      </w:tr>
    </w:tbl>
    <w:p w14:paraId="372084E6" w14:textId="77777777" w:rsidR="00163196" w:rsidRPr="006E3A13" w:rsidRDefault="00163196" w:rsidP="00F3013A">
      <w:pPr>
        <w:pStyle w:val="Bo-Blankline"/>
        <w:rPr>
          <w:lang w:val="en-US"/>
        </w:rPr>
      </w:pPr>
    </w:p>
    <w:tbl>
      <w:tblPr>
        <w:tblW w:w="9171" w:type="dxa"/>
        <w:tblInd w:w="459" w:type="dxa"/>
        <w:tblLook w:val="04A0" w:firstRow="1" w:lastRow="0" w:firstColumn="1" w:lastColumn="0" w:noHBand="0" w:noVBand="1"/>
      </w:tblPr>
      <w:tblGrid>
        <w:gridCol w:w="3411"/>
        <w:gridCol w:w="1890"/>
        <w:gridCol w:w="235"/>
        <w:gridCol w:w="1655"/>
        <w:gridCol w:w="231"/>
        <w:gridCol w:w="1749"/>
      </w:tblGrid>
      <w:tr w:rsidR="00960C0A" w:rsidRPr="006E3A13" w14:paraId="6F924E94" w14:textId="77777777" w:rsidTr="00AD47B8">
        <w:tc>
          <w:tcPr>
            <w:tcW w:w="3411" w:type="dxa"/>
          </w:tcPr>
          <w:p w14:paraId="75974EC2" w14:textId="77777777" w:rsidR="00960C0A" w:rsidRPr="006E3A13" w:rsidRDefault="00960C0A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8B55533" w14:textId="77777777" w:rsidR="00960C0A" w:rsidRPr="006E3A13" w:rsidRDefault="00960C0A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C0A" w:rsidRPr="006E3A13" w14:paraId="41544374" w14:textId="77777777" w:rsidTr="00AD47B8">
        <w:tc>
          <w:tcPr>
            <w:tcW w:w="3411" w:type="dxa"/>
          </w:tcPr>
          <w:p w14:paraId="5ADD87CA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FAF2C51" w14:textId="77777777" w:rsidR="00960C0A" w:rsidRPr="006E3A13" w:rsidRDefault="00960C0A" w:rsidP="00960C0A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5" w:type="dxa"/>
          </w:tcPr>
          <w:p w14:paraId="7E441AC1" w14:textId="77777777" w:rsidR="00960C0A" w:rsidRPr="006E3A13" w:rsidRDefault="00960C0A" w:rsidP="00960C0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15C35DB8" w14:textId="77777777" w:rsidR="00960C0A" w:rsidRPr="006E3A13" w:rsidRDefault="00960C0A" w:rsidP="00960C0A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Pr="006E3A13">
              <w:rPr>
                <w:rFonts w:ascii="Angsana New" w:hAnsi="Angsana New" w:hint="cs"/>
                <w:color w:val="FFFFFF"/>
                <w:sz w:val="30"/>
                <w:szCs w:val="30"/>
                <w:lang w:val="en-US"/>
              </w:rPr>
              <w:t>r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1" w:type="dxa"/>
          </w:tcPr>
          <w:p w14:paraId="02EF1C36" w14:textId="77777777" w:rsidR="00960C0A" w:rsidRPr="006E3A13" w:rsidRDefault="00960C0A" w:rsidP="00960C0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2A19F838" w14:textId="77777777" w:rsidR="00960C0A" w:rsidRPr="006E3A13" w:rsidRDefault="00960C0A" w:rsidP="00960C0A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60C0A" w:rsidRPr="006E3A13" w14:paraId="42CF4C43" w14:textId="77777777" w:rsidTr="00AD47B8">
        <w:tc>
          <w:tcPr>
            <w:tcW w:w="3411" w:type="dxa"/>
          </w:tcPr>
          <w:p w14:paraId="58AC9214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F6CFA68" w14:textId="77777777" w:rsidR="00960C0A" w:rsidRPr="006E3A13" w:rsidRDefault="00960C0A" w:rsidP="00960C0A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0C0A" w:rsidRPr="006E3A13" w14:paraId="2E774BAF" w14:textId="77777777" w:rsidTr="00AD47B8">
        <w:tc>
          <w:tcPr>
            <w:tcW w:w="3411" w:type="dxa"/>
          </w:tcPr>
          <w:p w14:paraId="25AD7025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90" w:type="dxa"/>
          </w:tcPr>
          <w:p w14:paraId="09B41210" w14:textId="77777777" w:rsidR="00960C0A" w:rsidRPr="006E3A13" w:rsidRDefault="00960C0A" w:rsidP="00C0273E">
            <w:pPr>
              <w:tabs>
                <w:tab w:val="decimal" w:pos="160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1,248,520</w:t>
            </w:r>
          </w:p>
        </w:tc>
        <w:tc>
          <w:tcPr>
            <w:tcW w:w="235" w:type="dxa"/>
          </w:tcPr>
          <w:p w14:paraId="5C25A263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2AD3A11C" w14:textId="77777777" w:rsidR="00960C0A" w:rsidRPr="006E3A13" w:rsidRDefault="00960C0A" w:rsidP="00960C0A">
            <w:pPr>
              <w:tabs>
                <w:tab w:val="decimal" w:pos="13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1,359,344</w:t>
            </w:r>
          </w:p>
        </w:tc>
        <w:tc>
          <w:tcPr>
            <w:tcW w:w="231" w:type="dxa"/>
          </w:tcPr>
          <w:p w14:paraId="13D86D4A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70E5799C" w14:textId="77777777" w:rsidR="00960C0A" w:rsidRPr="006E3A13" w:rsidRDefault="00960C0A" w:rsidP="00C0273E">
            <w:pPr>
              <w:tabs>
                <w:tab w:val="decimal" w:pos="1530"/>
              </w:tabs>
              <w:spacing w:line="240" w:lineRule="atLeast"/>
              <w:ind w:left="-119" w:right="-2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2,607,864</w:t>
            </w:r>
          </w:p>
        </w:tc>
      </w:tr>
      <w:tr w:rsidR="00960C0A" w:rsidRPr="006E3A13" w14:paraId="67FB3B64" w14:textId="77777777" w:rsidTr="00AD47B8">
        <w:tc>
          <w:tcPr>
            <w:tcW w:w="3411" w:type="dxa"/>
          </w:tcPr>
          <w:p w14:paraId="319F55B6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890" w:type="dxa"/>
          </w:tcPr>
          <w:p w14:paraId="48A7F87D" w14:textId="77777777" w:rsidR="00960C0A" w:rsidRPr="006E3A13" w:rsidRDefault="00960C0A" w:rsidP="00C0273E">
            <w:pPr>
              <w:tabs>
                <w:tab w:val="decimal" w:pos="160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654,31</w:t>
            </w:r>
            <w:r w:rsidR="00E123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6EF4B749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3D287098" w14:textId="77777777" w:rsidR="00960C0A" w:rsidRPr="006E3A13" w:rsidRDefault="00960C0A" w:rsidP="00960C0A">
            <w:pPr>
              <w:tabs>
                <w:tab w:val="decimal" w:pos="13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(45,378)</w:t>
            </w:r>
          </w:p>
        </w:tc>
        <w:tc>
          <w:tcPr>
            <w:tcW w:w="231" w:type="dxa"/>
          </w:tcPr>
          <w:p w14:paraId="53744179" w14:textId="77777777" w:rsidR="00960C0A" w:rsidRPr="006E3A13" w:rsidRDefault="00960C0A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14:paraId="2E009906" w14:textId="77777777" w:rsidR="00960C0A" w:rsidRPr="006E3A13" w:rsidRDefault="00960C0A" w:rsidP="00C0273E">
            <w:pPr>
              <w:tabs>
                <w:tab w:val="decimal" w:pos="153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608,93</w:t>
            </w:r>
            <w:r w:rsidR="00E12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60C0A" w:rsidRPr="006E3A13" w14:paraId="7959AE1D" w14:textId="77777777" w:rsidTr="00AD47B8">
        <w:tc>
          <w:tcPr>
            <w:tcW w:w="3411" w:type="dxa"/>
          </w:tcPr>
          <w:p w14:paraId="2C225EB8" w14:textId="77777777" w:rsidR="00960C0A" w:rsidRPr="006E3A13" w:rsidRDefault="00960C0A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D988831" w14:textId="77777777" w:rsidR="00960C0A" w:rsidRPr="006E3A13" w:rsidRDefault="00960C0A" w:rsidP="00C0273E">
            <w:pPr>
              <w:tabs>
                <w:tab w:val="decimal" w:pos="160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1,902,83</w:t>
            </w:r>
            <w:r w:rsidR="00E123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1FADA75B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63FA0295" w14:textId="77777777" w:rsidR="00960C0A" w:rsidRPr="006E3A13" w:rsidRDefault="00960C0A" w:rsidP="00960C0A">
            <w:pPr>
              <w:tabs>
                <w:tab w:val="decimal" w:pos="137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1,313,966</w:t>
            </w:r>
          </w:p>
        </w:tc>
        <w:tc>
          <w:tcPr>
            <w:tcW w:w="231" w:type="dxa"/>
          </w:tcPr>
          <w:p w14:paraId="0941F4A2" w14:textId="77777777" w:rsidR="00960C0A" w:rsidRPr="006E3A13" w:rsidRDefault="00960C0A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4252B0E9" w14:textId="77777777" w:rsidR="00960C0A" w:rsidRPr="006E3A13" w:rsidRDefault="00960C0A" w:rsidP="00C0273E">
            <w:pPr>
              <w:tabs>
                <w:tab w:val="decimal" w:pos="153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3,216,79</w:t>
            </w:r>
            <w:r w:rsidR="00E123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007975B7" w14:textId="77777777" w:rsidR="00F950A1" w:rsidRPr="006E3A13" w:rsidRDefault="00F950A1" w:rsidP="00B72FE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A5A59A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43CEE0A9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728D7EEB" w14:textId="77777777" w:rsidR="007C5F2B" w:rsidRPr="006E3A13" w:rsidRDefault="007C5F2B" w:rsidP="00811B26">
      <w:pPr>
        <w:pStyle w:val="Bo-Blankline"/>
        <w:rPr>
          <w:sz w:val="30"/>
          <w:szCs w:val="30"/>
          <w:lang w:val="en-US"/>
        </w:rPr>
      </w:pPr>
    </w:p>
    <w:p w14:paraId="394B012C" w14:textId="77777777"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0D78BBF2" w14:textId="77777777"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14:paraId="6BCEE6E9" w14:textId="77777777" w:rsidR="00501516" w:rsidRPr="00501516" w:rsidRDefault="00501516" w:rsidP="00C148DC">
      <w:pPr>
        <w:pStyle w:val="Bo-Blankline"/>
        <w:rPr>
          <w:lang w:val="en-US"/>
        </w:rPr>
      </w:pPr>
    </w:p>
    <w:p w14:paraId="7B7D7B17" w14:textId="77777777" w:rsidR="00EE724F" w:rsidRDefault="00EE724F" w:rsidP="00E01253">
      <w:pPr>
        <w:pStyle w:val="Caption"/>
        <w:numPr>
          <w:ilvl w:val="0"/>
          <w:numId w:val="0"/>
        </w:numPr>
        <w:tabs>
          <w:tab w:val="left" w:pos="14670"/>
        </w:tabs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6E3A13">
        <w:rPr>
          <w:b w:val="0"/>
          <w:bCs w:val="0"/>
        </w:rPr>
        <w:t>31</w:t>
      </w:r>
      <w:r w:rsidR="006E3A13">
        <w:rPr>
          <w:rFonts w:hint="cs"/>
          <w:b w:val="0"/>
          <w:bCs w:val="0"/>
          <w:cs/>
        </w:rPr>
        <w:t xml:space="preserve"> มีนาคม </w:t>
      </w:r>
      <w:r w:rsidR="006E3A13">
        <w:rPr>
          <w:b w:val="0"/>
          <w:bCs w:val="0"/>
        </w:rPr>
        <w:t>2563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E311C1">
        <w:rPr>
          <w:b w:val="0"/>
          <w:bCs w:val="0"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B52712">
        <w:rPr>
          <w:b w:val="0"/>
          <w:bCs w:val="0"/>
          <w:cs/>
        </w:rPr>
        <w:t xml:space="preserve">มูลค่ารวม </w:t>
      </w:r>
      <w:r w:rsidR="00564316" w:rsidRPr="00B52712">
        <w:rPr>
          <w:b w:val="0"/>
          <w:bCs w:val="0"/>
        </w:rPr>
        <w:t>4</w:t>
      </w:r>
      <w:r w:rsidR="006957BE" w:rsidRPr="00B52712">
        <w:rPr>
          <w:b w:val="0"/>
          <w:bCs w:val="0"/>
        </w:rPr>
        <w:t>7</w:t>
      </w:r>
      <w:r w:rsidR="00564316" w:rsidRPr="00B52712">
        <w:rPr>
          <w:b w:val="0"/>
          <w:bCs w:val="0"/>
        </w:rPr>
        <w:t>,</w:t>
      </w:r>
      <w:r w:rsidR="006957BE" w:rsidRPr="00B52712">
        <w:rPr>
          <w:b w:val="0"/>
          <w:bCs w:val="0"/>
        </w:rPr>
        <w:t>10</w:t>
      </w:r>
      <w:r w:rsidR="00564316" w:rsidRPr="00B52712">
        <w:rPr>
          <w:b w:val="0"/>
          <w:bCs w:val="0"/>
        </w:rPr>
        <w:t>0</w:t>
      </w:r>
      <w:r w:rsidRPr="00B52712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 w:rsidRPr="00B52712">
        <w:rPr>
          <w:rFonts w:hint="cs"/>
          <w:b w:val="0"/>
          <w:bCs w:val="0"/>
          <w:cs/>
        </w:rPr>
        <w:t>และ</w:t>
      </w:r>
      <w:r w:rsidR="00564316" w:rsidRPr="00B52712">
        <w:rPr>
          <w:b w:val="0"/>
          <w:bCs w:val="0"/>
        </w:rPr>
        <w:t xml:space="preserve"> 3</w:t>
      </w:r>
      <w:r w:rsidR="006957BE" w:rsidRPr="00B52712">
        <w:rPr>
          <w:b w:val="0"/>
          <w:bCs w:val="0"/>
        </w:rPr>
        <w:t>9</w:t>
      </w:r>
      <w:r w:rsidR="00564316" w:rsidRPr="00B52712">
        <w:rPr>
          <w:b w:val="0"/>
          <w:bCs w:val="0"/>
        </w:rPr>
        <w:t>,</w:t>
      </w:r>
      <w:r w:rsidR="006957BE" w:rsidRPr="00B52712">
        <w:rPr>
          <w:b w:val="0"/>
          <w:bCs w:val="0"/>
        </w:rPr>
        <w:t>2</w:t>
      </w:r>
      <w:r w:rsidR="00564316" w:rsidRPr="00B52712">
        <w:rPr>
          <w:b w:val="0"/>
          <w:bCs w:val="0"/>
        </w:rPr>
        <w:t>80</w:t>
      </w:r>
      <w:r w:rsidR="005F5AD9" w:rsidRPr="00B52712">
        <w:rPr>
          <w:b w:val="0"/>
          <w:bCs w:val="0"/>
        </w:rPr>
        <w:t xml:space="preserve"> </w:t>
      </w:r>
      <w:r w:rsidR="005F5AD9" w:rsidRPr="00B52712">
        <w:rPr>
          <w:rFonts w:hint="cs"/>
          <w:b w:val="0"/>
          <w:bCs w:val="0"/>
          <w:cs/>
        </w:rPr>
        <w:t>ล้านบาท</w:t>
      </w:r>
      <w:r w:rsidR="005F5AD9">
        <w:rPr>
          <w:rFonts w:hint="cs"/>
          <w:b w:val="0"/>
          <w:bCs w:val="0"/>
          <w:cs/>
        </w:rPr>
        <w:t xml:space="preserve">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6E3A13">
        <w:rPr>
          <w:b w:val="0"/>
          <w:bCs w:val="0"/>
          <w:i/>
          <w:i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6E3A13" w:rsidRPr="00746C0C">
        <w:rPr>
          <w:b w:val="0"/>
          <w:bCs w:val="0"/>
          <w:i/>
          <w:iCs/>
        </w:rPr>
        <w:t>2562</w:t>
      </w:r>
      <w:r w:rsidRPr="00746C0C">
        <w:rPr>
          <w:b w:val="0"/>
          <w:bCs w:val="0"/>
          <w:i/>
          <w:iCs/>
        </w:rPr>
        <w:t xml:space="preserve">: </w:t>
      </w:r>
      <w:r w:rsidR="00746C0C" w:rsidRPr="00746C0C">
        <w:rPr>
          <w:b w:val="0"/>
          <w:bCs w:val="0"/>
          <w:i/>
          <w:iCs/>
        </w:rPr>
        <w:t>45,700</w:t>
      </w:r>
      <w:r w:rsidRPr="00746C0C">
        <w:rPr>
          <w:b w:val="0"/>
          <w:bCs w:val="0"/>
          <w:i/>
          <w:i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>ล้านบาท</w:t>
      </w:r>
      <w:r w:rsidR="005F5AD9" w:rsidRPr="00746C0C">
        <w:rPr>
          <w:rFonts w:hint="cs"/>
          <w:b w:val="0"/>
          <w:bCs w:val="0"/>
          <w:i/>
          <w:iCs/>
          <w:cs/>
        </w:rPr>
        <w:t xml:space="preserve">และ </w:t>
      </w:r>
      <w:r w:rsidR="00746C0C" w:rsidRPr="00746C0C">
        <w:rPr>
          <w:b w:val="0"/>
          <w:bCs w:val="0"/>
          <w:i/>
          <w:iCs/>
        </w:rPr>
        <w:t>37,</w:t>
      </w:r>
      <w:r w:rsidR="00746C0C">
        <w:rPr>
          <w:b w:val="0"/>
          <w:bCs w:val="0"/>
          <w:i/>
          <w:iCs/>
        </w:rPr>
        <w:t>880</w:t>
      </w:r>
      <w:r w:rsidR="005F5AD9">
        <w:rPr>
          <w:rFonts w:hint="cs"/>
          <w:b w:val="0"/>
          <w:bCs w:val="0"/>
          <w:i/>
          <w:iCs/>
          <w:cs/>
        </w:rPr>
        <w:t xml:space="preserve"> 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3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656A0A" w:rsidRPr="00B121B9" w14:paraId="056F3E06" w14:textId="77777777" w:rsidTr="00E01253">
        <w:tc>
          <w:tcPr>
            <w:tcW w:w="1547" w:type="dxa"/>
          </w:tcPr>
          <w:p w14:paraId="17E82AB4" w14:textId="77777777" w:rsidR="00656A0A" w:rsidRPr="00564316" w:rsidRDefault="00656A0A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0BAECE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45" w:type="dxa"/>
            <w:gridSpan w:val="15"/>
          </w:tcPr>
          <w:p w14:paraId="5E1FCFAE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56A0A" w:rsidRPr="00B121B9" w14:paraId="02ECE6A7" w14:textId="77777777" w:rsidTr="00E01253">
        <w:tc>
          <w:tcPr>
            <w:tcW w:w="1547" w:type="dxa"/>
          </w:tcPr>
          <w:p w14:paraId="17AB30AB" w14:textId="77777777" w:rsidR="00656A0A" w:rsidRPr="00564316" w:rsidRDefault="00656A0A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36" w:type="dxa"/>
          </w:tcPr>
          <w:p w14:paraId="1D76C459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3"/>
          </w:tcPr>
          <w:p w14:paraId="705754F5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ส่วนที่ครบกำหนดชำระภายในหนึ่ง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616337E8" w14:textId="77777777" w:rsidR="00656A0A" w:rsidRPr="00564316" w:rsidRDefault="00656A0A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3095" w:type="dxa"/>
            <w:gridSpan w:val="3"/>
          </w:tcPr>
          <w:p w14:paraId="3664B7B1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ส่วนที่ครบกำหนดชำระเกินกว่าหนึ่ง</w:t>
            </w:r>
            <w:r w:rsidRPr="00564316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0E7D72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94" w:type="dxa"/>
            <w:gridSpan w:val="3"/>
          </w:tcPr>
          <w:p w14:paraId="69366C9A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56431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36" w:type="dxa"/>
          </w:tcPr>
          <w:p w14:paraId="67F143E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DC8088F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DFD1C87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223C6B4B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</w:tr>
      <w:tr w:rsidR="00656A0A" w:rsidRPr="00B121B9" w14:paraId="2B6573A3" w14:textId="77777777" w:rsidTr="00E01253">
        <w:tc>
          <w:tcPr>
            <w:tcW w:w="1547" w:type="dxa"/>
          </w:tcPr>
          <w:p w14:paraId="5559564E" w14:textId="77777777" w:rsidR="00656A0A" w:rsidRPr="00564316" w:rsidRDefault="00656A0A" w:rsidP="00656A0A">
            <w:pPr>
              <w:spacing w:line="240" w:lineRule="atLeast"/>
              <w:ind w:right="65"/>
              <w:jc w:val="center"/>
              <w:rPr>
                <w:rFonts w:ascii="Angsana New" w:hAnsi="Angsana New"/>
                <w:cs/>
                <w:lang w:val="en-US"/>
              </w:rPr>
            </w:pPr>
            <w:r w:rsidRPr="00564316">
              <w:rPr>
                <w:rFonts w:ascii="Angsana New" w:hAnsi="Angsana New" w:hint="cs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5F50CCAC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39C8C743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66913AF1" w14:textId="77777777" w:rsidR="00656A0A" w:rsidRPr="00564316" w:rsidRDefault="00656A0A" w:rsidP="00656A0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6C8F1514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8287ED3" w14:textId="77777777" w:rsidR="00656A0A" w:rsidRPr="00564316" w:rsidRDefault="00656A0A" w:rsidP="00656A0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496477B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65" w:type="dxa"/>
          </w:tcPr>
          <w:p w14:paraId="244129EE" w14:textId="77777777" w:rsidR="00656A0A" w:rsidRPr="00564316" w:rsidRDefault="00656A0A" w:rsidP="00656A0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72F246AE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538E7C64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1C46F9D9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69EBB46C" w14:textId="77777777" w:rsidR="00656A0A" w:rsidRPr="00564316" w:rsidRDefault="00656A0A" w:rsidP="00656A0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12759517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3E53E84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4C9C1968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B878140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295" w:type="dxa"/>
          </w:tcPr>
          <w:p w14:paraId="38763F41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</w:rPr>
            </w:pPr>
            <w:r w:rsidRPr="00564316">
              <w:rPr>
                <w:rFonts w:ascii="Angsana New" w:hAnsi="Angsana New" w:hint="cs"/>
                <w:cs/>
              </w:rPr>
              <w:t>อายุหุ้นกู้</w:t>
            </w:r>
          </w:p>
        </w:tc>
      </w:tr>
      <w:tr w:rsidR="00656A0A" w:rsidRPr="00B121B9" w14:paraId="4C8FE77A" w14:textId="77777777" w:rsidTr="00E01253">
        <w:trPr>
          <w:trHeight w:val="324"/>
        </w:trPr>
        <w:tc>
          <w:tcPr>
            <w:tcW w:w="1547" w:type="dxa"/>
          </w:tcPr>
          <w:p w14:paraId="6E11F194" w14:textId="77777777" w:rsidR="00656A0A" w:rsidRPr="00564316" w:rsidRDefault="00656A0A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416DB1E7" w14:textId="77777777" w:rsidR="00656A0A" w:rsidRPr="00564316" w:rsidRDefault="00656A0A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574" w:type="dxa"/>
            <w:gridSpan w:val="11"/>
          </w:tcPr>
          <w:p w14:paraId="284EBD91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  <w:tc>
          <w:tcPr>
            <w:tcW w:w="236" w:type="dxa"/>
          </w:tcPr>
          <w:p w14:paraId="6FCB2490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204" w:type="dxa"/>
          </w:tcPr>
          <w:p w14:paraId="5F468DB0" w14:textId="77777777" w:rsidR="00656A0A" w:rsidRPr="00564316" w:rsidRDefault="00656A0A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564316">
              <w:rPr>
                <w:rFonts w:ascii="Angsana New" w:hAnsi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30B69000" w14:textId="77777777" w:rsidR="00656A0A" w:rsidRPr="00564316" w:rsidRDefault="00656A0A" w:rsidP="00DB467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66BF1B87" w14:textId="77777777" w:rsidR="00656A0A" w:rsidRPr="00564316" w:rsidRDefault="00656A0A" w:rsidP="00DB4670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656A0A" w:rsidRPr="00B121B9" w14:paraId="6A310A83" w14:textId="77777777" w:rsidTr="00E01253">
        <w:tc>
          <w:tcPr>
            <w:tcW w:w="1547" w:type="dxa"/>
          </w:tcPr>
          <w:p w14:paraId="47B02091" w14:textId="5F1E7A74" w:rsidR="00656A0A" w:rsidRPr="00564316" w:rsidRDefault="003455C8" w:rsidP="00656A0A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</w:t>
            </w:r>
            <w:r w:rsidR="00656A0A" w:rsidRPr="00564316">
              <w:rPr>
                <w:rFonts w:ascii="Angsana New" w:hAnsi="Angsana New" w:hint="cs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4ADE2E12" w14:textId="77777777" w:rsidR="00656A0A" w:rsidRPr="00564316" w:rsidRDefault="00656A0A" w:rsidP="00656A0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89A48BF" w14:textId="77777777" w:rsidR="00656A0A" w:rsidRPr="00564316" w:rsidRDefault="006957BE" w:rsidP="006957BE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1E5A9EA" w14:textId="77777777" w:rsidR="00656A0A" w:rsidRPr="00564316" w:rsidRDefault="00656A0A" w:rsidP="00656A0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2B470BE" w14:textId="77777777" w:rsidR="00656A0A" w:rsidRPr="00564316" w:rsidRDefault="00656A0A" w:rsidP="00656A0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F55F0BB" w14:textId="77777777" w:rsidR="00656A0A" w:rsidRPr="00564316" w:rsidRDefault="00656A0A" w:rsidP="00656A0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85" w:type="dxa"/>
          </w:tcPr>
          <w:p w14:paraId="3F010941" w14:textId="77777777" w:rsidR="00656A0A" w:rsidRPr="00564316" w:rsidRDefault="006957BE" w:rsidP="006957BE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5CCDBDB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F1B20D9" w14:textId="77777777" w:rsidR="00656A0A" w:rsidRPr="00564316" w:rsidRDefault="00656A0A" w:rsidP="009E294A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C7F8D4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8A1A83F" w14:textId="77777777" w:rsidR="00656A0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CC03A73" w14:textId="77777777" w:rsidR="00656A0A" w:rsidRPr="00564316" w:rsidRDefault="00656A0A" w:rsidP="00656A0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8F2525" w14:textId="77777777" w:rsidR="00656A0A" w:rsidRPr="00564316" w:rsidRDefault="00656A0A" w:rsidP="00656A0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90CE56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148A78A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7B501AFE" w14:textId="77777777" w:rsidR="00656A0A" w:rsidRPr="00564316" w:rsidRDefault="00656A0A" w:rsidP="00656A0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B287583" w14:textId="77777777" w:rsidR="00656A0A" w:rsidRPr="00564316" w:rsidRDefault="00656A0A" w:rsidP="00656A0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E294A" w:rsidRPr="00B121B9" w14:paraId="0906DAF9" w14:textId="77777777" w:rsidTr="00E01253">
        <w:tc>
          <w:tcPr>
            <w:tcW w:w="1547" w:type="dxa"/>
          </w:tcPr>
          <w:p w14:paraId="766D4151" w14:textId="5587F25D" w:rsidR="009E294A" w:rsidRPr="00564316" w:rsidRDefault="003455C8" w:rsidP="009E294A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9E294A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586FB8AF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10CFFF1" w14:textId="77777777" w:rsidR="009E294A" w:rsidRPr="00564316" w:rsidRDefault="009E294A" w:rsidP="009E294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14:paraId="7AC3AFBE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039FB24" w14:textId="77777777" w:rsidR="009E294A" w:rsidRPr="00564316" w:rsidRDefault="009E294A" w:rsidP="009E294A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2,205,000</w:t>
            </w:r>
          </w:p>
        </w:tc>
        <w:tc>
          <w:tcPr>
            <w:tcW w:w="236" w:type="dxa"/>
          </w:tcPr>
          <w:p w14:paraId="0B647C4F" w14:textId="77777777" w:rsidR="009E294A" w:rsidRPr="00564316" w:rsidRDefault="009E294A" w:rsidP="009E29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9018937" w14:textId="77777777" w:rsidR="009E294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3AF9C465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AF02020" w14:textId="77777777" w:rsidR="009E294A" w:rsidRPr="00564316" w:rsidRDefault="009E294A" w:rsidP="009E294A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0D1F67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77A7999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097D1DB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B5A67EC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518666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09DE3B3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04353268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7DB743C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E294A" w:rsidRPr="00B121B9" w14:paraId="0A8598CC" w14:textId="77777777" w:rsidTr="00E01253">
        <w:tc>
          <w:tcPr>
            <w:tcW w:w="1547" w:type="dxa"/>
          </w:tcPr>
          <w:p w14:paraId="670B2645" w14:textId="62C4B282" w:rsidR="009E294A" w:rsidRPr="00564316" w:rsidRDefault="003455C8" w:rsidP="009E294A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9E294A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1C81E87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547E560" w14:textId="77777777" w:rsidR="009E294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23786E5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73EABB2" w14:textId="77777777" w:rsidR="009E294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A4DC7D2" w14:textId="77777777" w:rsidR="009E294A" w:rsidRPr="00564316" w:rsidRDefault="009E294A" w:rsidP="009E29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4F79C61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3,600,000</w:t>
            </w:r>
          </w:p>
        </w:tc>
        <w:tc>
          <w:tcPr>
            <w:tcW w:w="265" w:type="dxa"/>
          </w:tcPr>
          <w:p w14:paraId="3A370DF4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D1F25E0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EFCF337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90B741A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771CB3C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38E82B5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D391F4A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37222F1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4CB32ED9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119169F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9E294A" w:rsidRPr="00B121B9" w14:paraId="2E050F7C" w14:textId="77777777" w:rsidTr="00E01253">
        <w:tc>
          <w:tcPr>
            <w:tcW w:w="1547" w:type="dxa"/>
          </w:tcPr>
          <w:p w14:paraId="42438514" w14:textId="307BABE3" w:rsidR="009E294A" w:rsidRPr="00564316" w:rsidRDefault="003455C8" w:rsidP="009E294A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="009E294A" w:rsidRPr="00564316">
              <w:rPr>
                <w:rFonts w:ascii="Angsana New" w:hAnsi="Angsana New" w:hint="cs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lang w:val="en-US"/>
              </w:rPr>
              <w:t>2558</w:t>
            </w:r>
          </w:p>
        </w:tc>
        <w:tc>
          <w:tcPr>
            <w:tcW w:w="236" w:type="dxa"/>
          </w:tcPr>
          <w:p w14:paraId="3355283C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4F542B6" w14:textId="77777777" w:rsidR="009E294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00D33CF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5895110" w14:textId="77777777" w:rsidR="009E294A" w:rsidRPr="00564316" w:rsidRDefault="009E294A" w:rsidP="009E294A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FF78383" w14:textId="77777777" w:rsidR="009E294A" w:rsidRPr="00564316" w:rsidRDefault="009E294A" w:rsidP="009E29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57D3B57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14:paraId="405A5119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63E5F369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7B8005A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8F2442D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12E5720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9D14C3B" w14:textId="77777777" w:rsidR="009E294A" w:rsidRPr="00564316" w:rsidRDefault="009E294A" w:rsidP="009E294A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D663299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4AFF624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5D82A5C2" w14:textId="77777777" w:rsidR="009E294A" w:rsidRPr="00564316" w:rsidRDefault="009E294A" w:rsidP="009E294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1DE5C8" w14:textId="77777777" w:rsidR="009E294A" w:rsidRPr="00564316" w:rsidRDefault="009E294A" w:rsidP="009E294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B52712" w:rsidRPr="00B121B9" w14:paraId="281C9F20" w14:textId="77777777" w:rsidTr="00E01253">
        <w:tc>
          <w:tcPr>
            <w:tcW w:w="1547" w:type="dxa"/>
          </w:tcPr>
          <w:p w14:paraId="132FDC32" w14:textId="229B0638" w:rsidR="00B52712" w:rsidRPr="00564316" w:rsidRDefault="003455C8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52712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2E1F1CF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AA70F69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6072D9F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0C6E1DFB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780EB57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7D15B8C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5B1D5EA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268337F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28C5F8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E39E0CA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16CF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36D1EF0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C48984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07CE3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0E7FD534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922D39A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B52712" w:rsidRPr="00B121B9" w14:paraId="4A4CF6BC" w14:textId="77777777" w:rsidTr="00E01253">
        <w:tc>
          <w:tcPr>
            <w:tcW w:w="1547" w:type="dxa"/>
          </w:tcPr>
          <w:p w14:paraId="6D1162D8" w14:textId="275558D4" w:rsidR="00B52712" w:rsidRPr="00564316" w:rsidRDefault="003455C8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52712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F09D89A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47C76795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7DD9E96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C19CA12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469C565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08C677A8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0E911D7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85E4C95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4ACC40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52E9EAFB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2E88B3A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E322D6D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058417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5CA949D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65835F27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BE63A06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B52712" w:rsidRPr="00B121B9" w14:paraId="041D5D56" w14:textId="77777777" w:rsidTr="00E01253">
        <w:tc>
          <w:tcPr>
            <w:tcW w:w="1547" w:type="dxa"/>
          </w:tcPr>
          <w:p w14:paraId="05A25C33" w14:textId="29BBF2D3" w:rsidR="00B52712" w:rsidRPr="00564316" w:rsidRDefault="003455C8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B52712" w:rsidRPr="00564316">
              <w:rPr>
                <w:rFonts w:ascii="Angsana New" w:hAnsi="Angsana New" w:hint="cs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lang w:val="en-US"/>
              </w:rPr>
              <w:t>2559</w:t>
            </w:r>
          </w:p>
        </w:tc>
        <w:tc>
          <w:tcPr>
            <w:tcW w:w="236" w:type="dxa"/>
          </w:tcPr>
          <w:p w14:paraId="40B7B21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2382AF1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FD452CB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F78F729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EAEA953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DA2AF4B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052B976F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745D1FDD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39C5760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FD0BB8B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B789C7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7D2D7FAA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5879DEF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EC2B95B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1F4DC89A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06158F0B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B52712" w:rsidRPr="00B121B9" w14:paraId="4188A6AC" w14:textId="77777777" w:rsidTr="00E01253">
        <w:tc>
          <w:tcPr>
            <w:tcW w:w="1547" w:type="dxa"/>
          </w:tcPr>
          <w:p w14:paraId="75925287" w14:textId="5C3EFDD4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กรกฎาคม </w:t>
            </w:r>
            <w:r w:rsidR="003455C8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236" w:type="dxa"/>
          </w:tcPr>
          <w:p w14:paraId="0974FE4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84BBFBC" w14:textId="77777777" w:rsidR="00B52712" w:rsidRPr="00564316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2,000,000</w:t>
            </w:r>
          </w:p>
        </w:tc>
        <w:tc>
          <w:tcPr>
            <w:tcW w:w="236" w:type="dxa"/>
          </w:tcPr>
          <w:p w14:paraId="3D07764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2503EC1" w14:textId="77777777" w:rsidR="00B52712" w:rsidRPr="00564316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B845339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5E7974C4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748172D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251FBB09" w14:textId="77777777" w:rsidR="00B52712" w:rsidRPr="00564316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5717C5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137AFB1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05BEBF2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11778A2B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1FC52C9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800C794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564316">
              <w:rPr>
                <w:rFonts w:ascii="Angsana New" w:hAnsi="Angsana New" w:hint="cs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10F55B73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FC206B9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</w:tr>
      <w:tr w:rsidR="00B52712" w:rsidRPr="00B121B9" w14:paraId="7D25FA4E" w14:textId="77777777" w:rsidTr="00E01253">
        <w:tc>
          <w:tcPr>
            <w:tcW w:w="1547" w:type="dxa"/>
          </w:tcPr>
          <w:p w14:paraId="326EE88E" w14:textId="4E07E4D0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26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เมษายน </w:t>
            </w:r>
            <w:r w:rsidR="003455C8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3DC61C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18A01977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0FD9B9C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C477E0C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DBB6C0C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A2CF276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195E5423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52CE9031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97E7A9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64320E68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F5F88EA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F1470BE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360D0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4A9F985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67A53685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8298D7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B52712" w:rsidRPr="00B121B9" w14:paraId="5A2D9D34" w14:textId="77777777" w:rsidTr="00E01253">
        <w:tc>
          <w:tcPr>
            <w:tcW w:w="1547" w:type="dxa"/>
          </w:tcPr>
          <w:p w14:paraId="350072E1" w14:textId="3D28402B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พฤศจิกายน </w:t>
            </w:r>
            <w:r w:rsidR="003455C8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236" w:type="dxa"/>
          </w:tcPr>
          <w:p w14:paraId="6D43F4FB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631A39D1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028F1DA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3DD2F364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0D009D6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28163C0C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780A6203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415EFC22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3FB85A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344628B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1852B9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CE50E94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564316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A6D0061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72B4876A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</w:t>
            </w:r>
            <w:r>
              <w:rPr>
                <w:rFonts w:ascii="Angsana New" w:hAnsi="Angsana New"/>
                <w:cs/>
                <w:lang w:val="en-US"/>
              </w:rPr>
              <w:t>0</w:t>
            </w:r>
          </w:p>
        </w:tc>
        <w:tc>
          <w:tcPr>
            <w:tcW w:w="236" w:type="dxa"/>
          </w:tcPr>
          <w:p w14:paraId="12BBE93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DEEB89F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B52712" w:rsidRPr="00B121B9" w14:paraId="5EC9176B" w14:textId="77777777" w:rsidTr="00E01253">
        <w:tc>
          <w:tcPr>
            <w:tcW w:w="1547" w:type="dxa"/>
          </w:tcPr>
          <w:p w14:paraId="22F4ADE2" w14:textId="1C1739CD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 w:rsidR="003455C8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FBF7059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E45D77C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86858A9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61E101B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A5CA4F1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1F306FD2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65" w:type="dxa"/>
          </w:tcPr>
          <w:p w14:paraId="203E7C9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183E9AA1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4BEC9F0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1655BF8D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72A24303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F1AC2C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366E4F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D6B5897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236" w:type="dxa"/>
          </w:tcPr>
          <w:p w14:paraId="6A323F71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4B8C0C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3</w:t>
            </w:r>
            <w:r w:rsidRPr="00564316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</w:tr>
      <w:tr w:rsidR="00B52712" w:rsidRPr="00B121B9" w14:paraId="11C69004" w14:textId="77777777" w:rsidTr="00E01253">
        <w:tc>
          <w:tcPr>
            <w:tcW w:w="1547" w:type="dxa"/>
          </w:tcPr>
          <w:p w14:paraId="63943E62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92A1FA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700C17C9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AF971FB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6E967CAD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E39F887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1001A4D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65" w:type="dxa"/>
          </w:tcPr>
          <w:p w14:paraId="6BFDCBD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02820F70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5296F9CD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04FA1D92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0A4D2A55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5DAC82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236" w:type="dxa"/>
          </w:tcPr>
          <w:p w14:paraId="1DAFE8D2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008381DB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564316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236" w:type="dxa"/>
          </w:tcPr>
          <w:p w14:paraId="50195F9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73E935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10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เดือน </w:t>
            </w:r>
            <w:r>
              <w:rPr>
                <w:rFonts w:ascii="Angsana New" w:hAnsi="Angsana New"/>
                <w:lang w:val="en-US"/>
              </w:rPr>
              <w:t>30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>วัน</w:t>
            </w:r>
          </w:p>
        </w:tc>
      </w:tr>
      <w:tr w:rsidR="00B52712" w:rsidRPr="00B121B9" w14:paraId="2A1DBCB7" w14:textId="77777777" w:rsidTr="00E01253">
        <w:tc>
          <w:tcPr>
            <w:tcW w:w="1547" w:type="dxa"/>
          </w:tcPr>
          <w:p w14:paraId="098FA360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67B5D02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5AC0C57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4622DB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57F88BC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AD7F4C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shd w:val="clear" w:color="auto" w:fill="auto"/>
          </w:tcPr>
          <w:p w14:paraId="52F948C5" w14:textId="77777777" w:rsidR="00B52712" w:rsidRP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65" w:type="dxa"/>
            <w:shd w:val="clear" w:color="auto" w:fill="auto"/>
          </w:tcPr>
          <w:p w14:paraId="40699651" w14:textId="77777777" w:rsidR="00B52712" w:rsidRP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DB878B8" w14:textId="77777777" w:rsidR="00B52712" w:rsidRP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  <w:shd w:val="clear" w:color="auto" w:fill="auto"/>
          </w:tcPr>
          <w:p w14:paraId="18FBF5C6" w14:textId="77777777" w:rsidR="00B52712" w:rsidRP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51078FC" w14:textId="77777777" w:rsidR="00B52712" w:rsidRP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  <w:shd w:val="clear" w:color="auto" w:fill="auto"/>
          </w:tcPr>
          <w:p w14:paraId="33FE1D09" w14:textId="77777777" w:rsidR="00B52712" w:rsidRPr="00B52712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6ACB2AB" w14:textId="77777777" w:rsidR="00B52712" w:rsidRP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 w:rsidRPr="00B52712">
              <w:rPr>
                <w:rFonts w:ascii="Angsana New" w:hAnsi="Angsana New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A4F2024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6890CCA2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6074E9A" w14:textId="77777777" w:rsidR="00B52712" w:rsidRPr="00C80F30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315F2511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B52712" w:rsidRPr="00B121B9" w14:paraId="1C754B30" w14:textId="77777777" w:rsidTr="00E01253">
        <w:tc>
          <w:tcPr>
            <w:tcW w:w="1547" w:type="dxa"/>
          </w:tcPr>
          <w:p w14:paraId="51DD9385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3C712364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5B679782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02C2A72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2965378C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B10D16C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3F3EF4BA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65" w:type="dxa"/>
          </w:tcPr>
          <w:p w14:paraId="6D3F4AE6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302956C3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CF23E66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34509470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25B6E2C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89E4D86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3,000,000</w:t>
            </w:r>
          </w:p>
        </w:tc>
        <w:tc>
          <w:tcPr>
            <w:tcW w:w="236" w:type="dxa"/>
          </w:tcPr>
          <w:p w14:paraId="4C10E8B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3FBCA8EB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43A9238D" w14:textId="77777777" w:rsidR="00B52712" w:rsidRPr="00C80F30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AC5AC71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B52712" w:rsidRPr="00B121B9" w14:paraId="2C3E0D73" w14:textId="77777777" w:rsidTr="00E01253">
        <w:tc>
          <w:tcPr>
            <w:tcW w:w="1547" w:type="dxa"/>
          </w:tcPr>
          <w:p w14:paraId="5AD225A3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Pr="00564316">
              <w:rPr>
                <w:rFonts w:ascii="Angsana New" w:hAnsi="Angsana New"/>
                <w:lang w:val="en-US"/>
              </w:rPr>
              <w:t xml:space="preserve"> </w:t>
            </w:r>
            <w:r w:rsidRPr="00564316">
              <w:rPr>
                <w:rFonts w:ascii="Angsana New" w:hAnsi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4AFAB6B4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0F400517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60FF3D6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4D0A2039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 w:rsidRPr="0056431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8830F7D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76F5EDA6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65" w:type="dxa"/>
          </w:tcPr>
          <w:p w14:paraId="53AADED5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</w:tcPr>
          <w:p w14:paraId="5D337003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95D0CBE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</w:tcPr>
          <w:p w14:paraId="21BE8CD9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62E20AC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</w:tcPr>
          <w:p w14:paraId="52A83708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A5411DD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63E0A9A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 w:hint="cs"/>
                <w:cs/>
                <w:lang w:val="en-US"/>
              </w:rPr>
              <w:t>5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35297C14" w14:textId="77777777" w:rsidR="00B52712" w:rsidRPr="00C80F30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1389E5B5" w14:textId="77777777" w:rsidR="00B52712" w:rsidRPr="00C80F30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  <w:r w:rsidRPr="00C80F30">
              <w:rPr>
                <w:rFonts w:ascii="Angsana New" w:hAnsi="Angsana New"/>
                <w:lang w:val="en-US"/>
              </w:rPr>
              <w:t xml:space="preserve"> </w:t>
            </w:r>
            <w:r w:rsidRPr="00C80F30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B52712" w:rsidRPr="00B121B9" w14:paraId="7389644E" w14:textId="77777777" w:rsidTr="00E01253">
        <w:tc>
          <w:tcPr>
            <w:tcW w:w="1547" w:type="dxa"/>
          </w:tcPr>
          <w:p w14:paraId="6396AD32" w14:textId="77777777" w:rsidR="00B52712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11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267F4EC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CFCF1B0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D0FA41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21D5946" w14:textId="77777777" w:rsidR="00B52712" w:rsidRPr="00564316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AF674BF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BE9A493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65" w:type="dxa"/>
          </w:tcPr>
          <w:p w14:paraId="6D5B5612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401D2FE" w14:textId="77777777" w:rsidR="00B52712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5084E30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AC6134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36" w:type="dxa"/>
          </w:tcPr>
          <w:p w14:paraId="6219D298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3B0EEBB" w14:textId="77777777" w:rsidR="00B52712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5C349CA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4" w:type="dxa"/>
          </w:tcPr>
          <w:p w14:paraId="2FF2734C" w14:textId="77777777" w:rsid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236" w:type="dxa"/>
          </w:tcPr>
          <w:p w14:paraId="033DE4D5" w14:textId="77777777" w:rsidR="00B52712" w:rsidRPr="00C80F30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78807806" w14:textId="77777777" w:rsid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B52712" w:rsidRPr="00B121B9" w14:paraId="078B13C1" w14:textId="77777777" w:rsidTr="00E01253">
        <w:tc>
          <w:tcPr>
            <w:tcW w:w="1547" w:type="dxa"/>
          </w:tcPr>
          <w:p w14:paraId="78DA0B47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64316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5FEFA83D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8161956" w14:textId="77777777" w:rsidR="00B52712" w:rsidRPr="00F8300A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4,205,000</w:t>
            </w:r>
          </w:p>
        </w:tc>
        <w:tc>
          <w:tcPr>
            <w:tcW w:w="236" w:type="dxa"/>
          </w:tcPr>
          <w:p w14:paraId="52D69E4E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E83FAAB" w14:textId="77777777" w:rsidR="00B52712" w:rsidRPr="00F8300A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Pr="00F8300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78342DE9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241E7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42,895,000</w:t>
            </w:r>
          </w:p>
        </w:tc>
        <w:tc>
          <w:tcPr>
            <w:tcW w:w="265" w:type="dxa"/>
            <w:shd w:val="clear" w:color="auto" w:fill="auto"/>
          </w:tcPr>
          <w:p w14:paraId="1136F0F2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25F8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38,495</w:t>
            </w:r>
            <w:r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AB5B75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7278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47,100,000</w:t>
            </w:r>
          </w:p>
        </w:tc>
        <w:tc>
          <w:tcPr>
            <w:tcW w:w="236" w:type="dxa"/>
          </w:tcPr>
          <w:p w14:paraId="20942CB4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83B753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45,700</w:t>
            </w:r>
            <w:r w:rsidRPr="00564316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2B1CE55D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0E97DE2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73324EF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6C0B460B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B52712" w:rsidRPr="00B121B9" w14:paraId="19DD1474" w14:textId="77777777" w:rsidTr="00E01253">
        <w:tc>
          <w:tcPr>
            <w:tcW w:w="1547" w:type="dxa"/>
          </w:tcPr>
          <w:p w14:paraId="7D817B0C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B5A7471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8320146" w14:textId="77777777" w:rsidR="00B52712" w:rsidRPr="00F8300A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1679567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DDB4204" w14:textId="77777777" w:rsidR="00B52712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F809D19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417A105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9892DF4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EB4F47C" w14:textId="77777777" w:rsid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1402DB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DBE3BD0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609738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3A0E6A5" w14:textId="77777777" w:rsid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EBD060F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549E372D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54B7AF5C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25CF397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B52712" w:rsidRPr="00B121B9" w14:paraId="42CCA816" w14:textId="77777777" w:rsidTr="00E01253">
        <w:tc>
          <w:tcPr>
            <w:tcW w:w="1547" w:type="dxa"/>
          </w:tcPr>
          <w:p w14:paraId="516667C7" w14:textId="77777777" w:rsidR="00B52712" w:rsidRPr="00564316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0A81BA0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3" w:type="dxa"/>
          </w:tcPr>
          <w:p w14:paraId="2C38BD44" w14:textId="77777777" w:rsidR="00B52712" w:rsidRPr="00F8300A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7C1A203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7A710B6D" w14:textId="77777777" w:rsidR="00B52712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DD05998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5" w:type="dxa"/>
          </w:tcPr>
          <w:p w14:paraId="1D0A05F2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5" w:type="dxa"/>
          </w:tcPr>
          <w:p w14:paraId="2492D3B5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5" w:type="dxa"/>
          </w:tcPr>
          <w:p w14:paraId="2FD08279" w14:textId="77777777" w:rsid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D2A2CE1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</w:tcPr>
          <w:p w14:paraId="0608942D" w14:textId="77777777" w:rsidR="00B52712" w:rsidRPr="00564316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2292D23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50B54053" w14:textId="77777777" w:rsidR="00B52712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4719B39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04" w:type="dxa"/>
          </w:tcPr>
          <w:p w14:paraId="255CC934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739F8E27" w14:textId="77777777" w:rsidR="00B52712" w:rsidRPr="00564316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5" w:type="dxa"/>
          </w:tcPr>
          <w:p w14:paraId="4B1D6C32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B52712" w:rsidRPr="00B121B9" w14:paraId="01E70169" w14:textId="77777777" w:rsidTr="00E01253">
        <w:tc>
          <w:tcPr>
            <w:tcW w:w="1547" w:type="dxa"/>
          </w:tcPr>
          <w:p w14:paraId="40591960" w14:textId="77777777" w:rsidR="00B52712" w:rsidRPr="00B121B9" w:rsidRDefault="00B52712" w:rsidP="00B5271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52F595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45" w:type="dxa"/>
            <w:gridSpan w:val="15"/>
          </w:tcPr>
          <w:p w14:paraId="7483DDF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52712" w:rsidRPr="00B121B9" w14:paraId="66D76A01" w14:textId="77777777" w:rsidTr="00E01253">
        <w:tc>
          <w:tcPr>
            <w:tcW w:w="1547" w:type="dxa"/>
          </w:tcPr>
          <w:p w14:paraId="162DC0EF" w14:textId="77777777" w:rsidR="00B52712" w:rsidRPr="00B121B9" w:rsidRDefault="00B52712" w:rsidP="00B527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744F559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913" w:type="dxa"/>
            <w:gridSpan w:val="3"/>
          </w:tcPr>
          <w:p w14:paraId="229428C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ส่วนที่ครบกำหนดชำระภายในหนึ่ง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8ED0B5F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095" w:type="dxa"/>
            <w:gridSpan w:val="3"/>
          </w:tcPr>
          <w:p w14:paraId="28DA146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ส่วนที่ครบกำหนดชำระเกินกว่าหนึ่ง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4C910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094" w:type="dxa"/>
            <w:gridSpan w:val="3"/>
          </w:tcPr>
          <w:p w14:paraId="016561F7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</w:tcPr>
          <w:p w14:paraId="296BE3B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2B0C036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06EA770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6BE5B82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B52712" w:rsidRPr="00B121B9" w14:paraId="5F309C20" w14:textId="77777777" w:rsidTr="00E01253">
        <w:tc>
          <w:tcPr>
            <w:tcW w:w="1547" w:type="dxa"/>
          </w:tcPr>
          <w:p w14:paraId="710A8DE3" w14:textId="77777777" w:rsidR="00B52712" w:rsidRPr="00B121B9" w:rsidRDefault="00B52712" w:rsidP="00B527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3CF2426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3" w:type="dxa"/>
          </w:tcPr>
          <w:p w14:paraId="34E9B2CC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047D05FE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4B5B987F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13F614F5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5" w:type="dxa"/>
          </w:tcPr>
          <w:p w14:paraId="628EC62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65" w:type="dxa"/>
          </w:tcPr>
          <w:p w14:paraId="1A54CD7E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445" w:type="dxa"/>
          </w:tcPr>
          <w:p w14:paraId="425C0FE6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0DABC13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426E16B8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146A6750" w14:textId="77777777" w:rsidR="00B52712" w:rsidRPr="00564316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</w:rPr>
            </w:pPr>
          </w:p>
        </w:tc>
        <w:tc>
          <w:tcPr>
            <w:tcW w:w="1384" w:type="dxa"/>
          </w:tcPr>
          <w:p w14:paraId="510A3311" w14:textId="77777777" w:rsidR="00B52712" w:rsidRPr="00564316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0F55E63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4" w:type="dxa"/>
          </w:tcPr>
          <w:p w14:paraId="6D6CEFE4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73BF4F8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22317A6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21B9">
              <w:rPr>
                <w:rFonts w:ascii="Angsana New" w:hAnsi="Angsana New" w:hint="cs"/>
                <w:sz w:val="23"/>
                <w:szCs w:val="23"/>
                <w:cs/>
              </w:rPr>
              <w:t>อายุหุ้นกู้</w:t>
            </w:r>
          </w:p>
        </w:tc>
      </w:tr>
      <w:tr w:rsidR="00B52712" w:rsidRPr="00B121B9" w14:paraId="13929B67" w14:textId="77777777" w:rsidTr="00E01253">
        <w:tc>
          <w:tcPr>
            <w:tcW w:w="1547" w:type="dxa"/>
          </w:tcPr>
          <w:p w14:paraId="66E25D00" w14:textId="77777777" w:rsidR="00B52712" w:rsidRPr="00B121B9" w:rsidRDefault="00B52712" w:rsidP="00B5271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1516BFFD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74" w:type="dxa"/>
            <w:gridSpan w:val="11"/>
          </w:tcPr>
          <w:p w14:paraId="24D0117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236" w:type="dxa"/>
          </w:tcPr>
          <w:p w14:paraId="5D3B0A2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D0140AD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121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741B03C3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B6C44A7" w14:textId="77777777" w:rsidR="00B52712" w:rsidRPr="00B121B9" w:rsidRDefault="00B52712" w:rsidP="00B52712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B52712" w:rsidRPr="00B121B9" w14:paraId="60C87E72" w14:textId="77777777" w:rsidTr="00E01253">
        <w:tc>
          <w:tcPr>
            <w:tcW w:w="1547" w:type="dxa"/>
          </w:tcPr>
          <w:p w14:paraId="7A6084FF" w14:textId="2783C648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22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3DB2EE2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AA284DE" w14:textId="77777777" w:rsidR="00B52712" w:rsidRPr="0011762A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7D020A5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6815EA5" w14:textId="77777777" w:rsidR="00B52712" w:rsidRPr="0011762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C18876E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85" w:type="dxa"/>
          </w:tcPr>
          <w:p w14:paraId="4410563C" w14:textId="77777777" w:rsidR="00B52712" w:rsidRPr="00E42F94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41C91C6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B52943F" w14:textId="77777777" w:rsidR="00B52712" w:rsidRPr="00E42F94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A0E1B0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A2F3208" w14:textId="77777777" w:rsidR="00B52712" w:rsidRPr="00E42F94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F9F44FB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C26367C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05231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D1F0BEF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4B19919C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2EF3F9F2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49EAAC0C" w14:textId="77777777" w:rsidTr="00E01253">
        <w:tc>
          <w:tcPr>
            <w:tcW w:w="1547" w:type="dxa"/>
          </w:tcPr>
          <w:p w14:paraId="06A7CAD6" w14:textId="668EF82B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6E1D2B0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008FA6B" w14:textId="77777777" w:rsidR="00B52712" w:rsidRPr="0011762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37BC85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C199FB" w14:textId="77777777" w:rsidR="00B52712" w:rsidRPr="0011762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43D0CFF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528722B" w14:textId="77777777" w:rsidR="00B52712" w:rsidRPr="00E42F94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2BB0CC2A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8953A81" w14:textId="77777777" w:rsidR="00B52712" w:rsidRPr="00E42F94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 w:rsidRPr="00E42F9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FF23922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A86B821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D52773F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FB57AA3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02E956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625A618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65</w:t>
            </w:r>
          </w:p>
        </w:tc>
        <w:tc>
          <w:tcPr>
            <w:tcW w:w="236" w:type="dxa"/>
          </w:tcPr>
          <w:p w14:paraId="4D61CA3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B97CEF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18BD0BA8" w14:textId="77777777" w:rsidTr="00E01253">
        <w:tc>
          <w:tcPr>
            <w:tcW w:w="1547" w:type="dxa"/>
          </w:tcPr>
          <w:p w14:paraId="4AD7208D" w14:textId="28953015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3A08930C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75FDF452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A92DA23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EC73D5D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8A1206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7E21F9B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8E37CB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0A333DB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AD242EE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F5E94EE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843AAB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CB5B2F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75E23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74C83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90</w:t>
            </w:r>
          </w:p>
        </w:tc>
        <w:tc>
          <w:tcPr>
            <w:tcW w:w="236" w:type="dxa"/>
          </w:tcPr>
          <w:p w14:paraId="2131336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8DDF5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7F5B375B" w14:textId="77777777" w:rsidTr="00E01253">
        <w:tc>
          <w:tcPr>
            <w:tcW w:w="1547" w:type="dxa"/>
          </w:tcPr>
          <w:p w14:paraId="2774EECB" w14:textId="5B831DF0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2558</w:t>
            </w:r>
          </w:p>
        </w:tc>
        <w:tc>
          <w:tcPr>
            <w:tcW w:w="236" w:type="dxa"/>
          </w:tcPr>
          <w:p w14:paraId="4BF9B584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5B565A4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B091281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617B51C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68BA945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46E99B73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0AFD6D6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75A23F1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8219824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BD64A69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6F173DD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37F6B755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E40DC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DF0385E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20</w:t>
            </w:r>
          </w:p>
        </w:tc>
        <w:tc>
          <w:tcPr>
            <w:tcW w:w="236" w:type="dxa"/>
          </w:tcPr>
          <w:p w14:paraId="63AF6223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4B972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17FFE337" w14:textId="77777777" w:rsidTr="00E01253">
        <w:tc>
          <w:tcPr>
            <w:tcW w:w="1547" w:type="dxa"/>
          </w:tcPr>
          <w:p w14:paraId="6967A24E" w14:textId="507273DF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47CA7B1A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DE17C72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E6FFFC1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9B33686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B3FA159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031DB81D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62CEFDA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24FA4455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1C3BF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634FFFE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A4D92E1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D08B941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2B79B4D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CDA4A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35</w:t>
            </w:r>
          </w:p>
        </w:tc>
        <w:tc>
          <w:tcPr>
            <w:tcW w:w="236" w:type="dxa"/>
          </w:tcPr>
          <w:p w14:paraId="04325FAE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1B8D54EE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1B5B4839" w14:textId="77777777" w:rsidTr="00E01253">
        <w:tc>
          <w:tcPr>
            <w:tcW w:w="1547" w:type="dxa"/>
          </w:tcPr>
          <w:p w14:paraId="4EBC63A9" w14:textId="214BD813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2C482A74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679178BC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2D1A0E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4F16D19A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973DB4F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CB141CA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7359EED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4F1EBAF2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8F6AF6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5AB2F16E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DE4F6F5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3E2E15A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200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61EC3D6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3EFD184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14:paraId="0E9A0111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45279A67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6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420D1E49" w14:textId="77777777" w:rsidTr="00E01253">
        <w:tc>
          <w:tcPr>
            <w:tcW w:w="1547" w:type="dxa"/>
          </w:tcPr>
          <w:p w14:paraId="17EE6E47" w14:textId="0DE005D2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2559</w:t>
            </w:r>
          </w:p>
        </w:tc>
        <w:tc>
          <w:tcPr>
            <w:tcW w:w="236" w:type="dxa"/>
          </w:tcPr>
          <w:p w14:paraId="31095CC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F3926F8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E98C86A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64D7FEC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6314C6A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C4D4385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2B2403F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FB8A227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93164F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6FB5DC7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449736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0DD4E01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645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5061B1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649E09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4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80</w:t>
            </w:r>
          </w:p>
        </w:tc>
        <w:tc>
          <w:tcPr>
            <w:tcW w:w="236" w:type="dxa"/>
          </w:tcPr>
          <w:p w14:paraId="2B3A4F6F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770626D8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43F7B774" w14:textId="77777777" w:rsidTr="00E01253">
        <w:tc>
          <w:tcPr>
            <w:tcW w:w="1547" w:type="dxa"/>
          </w:tcPr>
          <w:p w14:paraId="0C4FAD11" w14:textId="15E8CC43" w:rsidR="00B52712" w:rsidRPr="00B121B9" w:rsidRDefault="00A041B7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</w:t>
            </w:r>
            <w:r w:rsidR="00B52712"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2560</w:t>
            </w:r>
          </w:p>
        </w:tc>
        <w:tc>
          <w:tcPr>
            <w:tcW w:w="236" w:type="dxa"/>
          </w:tcPr>
          <w:p w14:paraId="67AF10C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223BDEB" w14:textId="77777777" w:rsidR="00B52712" w:rsidRPr="0011762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039C47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3334992" w14:textId="77777777" w:rsidR="00B52712" w:rsidRPr="0011762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11762A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19A4A5F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6723DA61" w14:textId="77777777" w:rsidR="00B52712" w:rsidRPr="00E42F94" w:rsidRDefault="00B52712" w:rsidP="00B52712">
            <w:pPr>
              <w:spacing w:line="240" w:lineRule="atLeast"/>
              <w:ind w:left="-9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65" w:type="dxa"/>
          </w:tcPr>
          <w:p w14:paraId="657D9A18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E8D8946" w14:textId="77777777" w:rsidR="00B52712" w:rsidRPr="00E42F94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36D81441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1A8DC294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6E6DC0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66752B4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809218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5158D5E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50</w:t>
            </w:r>
          </w:p>
        </w:tc>
        <w:tc>
          <w:tcPr>
            <w:tcW w:w="236" w:type="dxa"/>
          </w:tcPr>
          <w:p w14:paraId="58128A75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5A56834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1086269C" w14:textId="77777777" w:rsidTr="00E01253">
        <w:tc>
          <w:tcPr>
            <w:tcW w:w="1547" w:type="dxa"/>
          </w:tcPr>
          <w:p w14:paraId="1145A380" w14:textId="65385A22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26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เมษายน </w:t>
            </w:r>
            <w:r w:rsidR="00A041B7">
              <w:rPr>
                <w:rFonts w:ascii="Angsana New" w:hAnsi="Angsana New"/>
                <w:sz w:val="23"/>
                <w:szCs w:val="23"/>
                <w:lang w:val="en-US"/>
              </w:rPr>
              <w:t>2561</w:t>
            </w:r>
          </w:p>
        </w:tc>
        <w:tc>
          <w:tcPr>
            <w:tcW w:w="236" w:type="dxa"/>
          </w:tcPr>
          <w:p w14:paraId="379E2E7B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4A69FB60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EDD71C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62F2AD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F04BBB4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13A1AEC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CB9C4B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DBD10A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933AA0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6E0EE1ED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BFE25F3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002C7FF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5BF70F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0C5E2407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236" w:type="dxa"/>
          </w:tcPr>
          <w:p w14:paraId="1298E807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F0A12F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41424DB7" w14:textId="77777777" w:rsidTr="00E01253">
        <w:tc>
          <w:tcPr>
            <w:tcW w:w="1547" w:type="dxa"/>
          </w:tcPr>
          <w:p w14:paraId="0583EDD7" w14:textId="677561F9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 w:rsidR="00A041B7"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3148094E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399B1A8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A4135FA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22C07749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CACFF97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3D6160E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6718D48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3E9E16C9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1DCEB6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33F5B62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A18256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F11FEDF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530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506BA4DA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4CA011FE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</w:p>
        </w:tc>
        <w:tc>
          <w:tcPr>
            <w:tcW w:w="236" w:type="dxa"/>
          </w:tcPr>
          <w:p w14:paraId="33DF0C1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EDFF83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ปี</w:t>
            </w:r>
          </w:p>
        </w:tc>
      </w:tr>
      <w:tr w:rsidR="00B52712" w:rsidRPr="00B121B9" w14:paraId="3599B24E" w14:textId="77777777" w:rsidTr="00E01253">
        <w:tc>
          <w:tcPr>
            <w:tcW w:w="1547" w:type="dxa"/>
          </w:tcPr>
          <w:p w14:paraId="27AC495D" w14:textId="77777777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17872D22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7DB3B9B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08A835F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CDEBA18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795D175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9914BD3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46169AB8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6C3A601B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685CEC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265AF347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A33A0BF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9AA6A78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19C36872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8A91C9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>.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80</w:t>
            </w:r>
          </w:p>
        </w:tc>
        <w:tc>
          <w:tcPr>
            <w:tcW w:w="236" w:type="dxa"/>
          </w:tcPr>
          <w:p w14:paraId="7707CAF2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01019AB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เดือน</w:t>
            </w:r>
            <w:r w:rsidRPr="00B121B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30</w:t>
            </w:r>
            <w:r w:rsidRPr="00B121B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 วัน</w:t>
            </w:r>
          </w:p>
        </w:tc>
      </w:tr>
      <w:tr w:rsidR="00B52712" w:rsidRPr="00B121B9" w14:paraId="2DAEE680" w14:textId="77777777" w:rsidTr="00E01253">
        <w:tc>
          <w:tcPr>
            <w:tcW w:w="1547" w:type="dxa"/>
          </w:tcPr>
          <w:p w14:paraId="645A20EB" w14:textId="77777777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70ADC0B8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54C73B85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A432DB6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7E3D9B7F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83450F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72FD15E8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723E4DBB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5B38E0DD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01767B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0CF27A67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4D4E6742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53DC1E66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E871D9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6086672B" w14:textId="77777777" w:rsidR="00B52712" w:rsidRPr="00E42F94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1F30C380" w14:textId="77777777" w:rsidR="00B52712" w:rsidRPr="00E42F94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2CC8C80A" w14:textId="77777777" w:rsidR="00B52712" w:rsidRPr="00E42F94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E42F94">
              <w:rPr>
                <w:rFonts w:ascii="Angsana New" w:hAnsi="Angsana New"/>
                <w:lang w:val="en-US"/>
              </w:rPr>
              <w:t xml:space="preserve">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B52712" w:rsidRPr="00B121B9" w14:paraId="4002579E" w14:textId="77777777" w:rsidTr="00E01253">
        <w:tc>
          <w:tcPr>
            <w:tcW w:w="1547" w:type="dxa"/>
          </w:tcPr>
          <w:p w14:paraId="29CD7F30" w14:textId="77777777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กรกฎาคม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36" w:type="dxa"/>
          </w:tcPr>
          <w:p w14:paraId="4B95213D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</w:tcPr>
          <w:p w14:paraId="332901F8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73D54A5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16E517B5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 w:rsidRPr="0011762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DCB4574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</w:tcPr>
          <w:p w14:paraId="2A347704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65" w:type="dxa"/>
          </w:tcPr>
          <w:p w14:paraId="39C6A24E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</w:tcPr>
          <w:p w14:paraId="144D599D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76739640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</w:tcPr>
          <w:p w14:paraId="4B581A9F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0E022BE4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</w:tcPr>
          <w:p w14:paraId="045A9369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  <w:r w:rsidRPr="00E42F9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21D5E4DC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25B98ADD" w14:textId="77777777" w:rsidR="00B52712" w:rsidRPr="00E42F94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Pr="00E42F94">
              <w:rPr>
                <w:rFonts w:ascii="Angsana New" w:hAnsi="Angsana New"/>
                <w:lang w:val="en-US"/>
              </w:rPr>
              <w:t>.</w:t>
            </w:r>
            <w:r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236" w:type="dxa"/>
          </w:tcPr>
          <w:p w14:paraId="5A1109F0" w14:textId="77777777" w:rsidR="00B52712" w:rsidRPr="00E42F94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5AB72B3B" w14:textId="77777777" w:rsidR="00B52712" w:rsidRPr="00E42F94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  <w:r w:rsidRPr="00E42F94">
              <w:rPr>
                <w:rFonts w:ascii="Angsana New" w:hAnsi="Angsana New" w:hint="cs"/>
                <w:cs/>
                <w:lang w:val="en-US"/>
              </w:rPr>
              <w:t xml:space="preserve"> ปี </w:t>
            </w:r>
            <w:r>
              <w:rPr>
                <w:rFonts w:ascii="Angsana New" w:hAnsi="Angsana New"/>
                <w:lang w:val="en-US"/>
              </w:rPr>
              <w:t>6</w:t>
            </w:r>
            <w:r w:rsidRPr="00E42F94">
              <w:rPr>
                <w:rFonts w:ascii="Angsana New" w:hAnsi="Angsana New"/>
                <w:lang w:val="en-US"/>
              </w:rPr>
              <w:t xml:space="preserve"> </w:t>
            </w:r>
            <w:r w:rsidRPr="00E42F94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</w:tr>
      <w:tr w:rsidR="00B52712" w:rsidRPr="00B121B9" w14:paraId="0F700AAA" w14:textId="77777777" w:rsidTr="00E01253">
        <w:tc>
          <w:tcPr>
            <w:tcW w:w="1547" w:type="dxa"/>
          </w:tcPr>
          <w:p w14:paraId="34E8126E" w14:textId="77777777" w:rsidR="00B52712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236" w:type="dxa"/>
          </w:tcPr>
          <w:p w14:paraId="4617CB1F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9D830D7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5D67403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2D4AA4" w14:textId="77777777" w:rsidR="00B52712" w:rsidRPr="0011762A" w:rsidRDefault="00B52712" w:rsidP="00B52712">
            <w:pPr>
              <w:spacing w:line="240" w:lineRule="atLeast"/>
              <w:ind w:left="-46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67954E37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5E68F9C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65" w:type="dxa"/>
          </w:tcPr>
          <w:p w14:paraId="592048A2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68F5D72" w14:textId="77777777" w:rsidR="00B52712" w:rsidRDefault="00B52712" w:rsidP="00B52712">
            <w:pPr>
              <w:spacing w:line="240" w:lineRule="atLeast"/>
              <w:ind w:left="-120" w:right="-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500BC27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3EE09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4,400,000</w:t>
            </w:r>
          </w:p>
        </w:tc>
        <w:tc>
          <w:tcPr>
            <w:tcW w:w="236" w:type="dxa"/>
          </w:tcPr>
          <w:p w14:paraId="6F39B739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436E76B" w14:textId="77777777" w:rsidR="00B52712" w:rsidRDefault="00B52712" w:rsidP="00B52712">
            <w:pPr>
              <w:spacing w:line="240" w:lineRule="atLeast"/>
              <w:ind w:left="-90" w:right="-18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958A1F4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7849DC50" w14:textId="77777777" w:rsid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236" w:type="dxa"/>
          </w:tcPr>
          <w:p w14:paraId="4495DEA0" w14:textId="77777777" w:rsidR="00B52712" w:rsidRPr="00E42F94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295" w:type="dxa"/>
          </w:tcPr>
          <w:p w14:paraId="448A79D0" w14:textId="77777777" w:rsidR="00B52712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</w:tr>
      <w:tr w:rsidR="00B52712" w:rsidRPr="00B121B9" w14:paraId="1F55AC7D" w14:textId="77777777" w:rsidTr="00E01253">
        <w:tc>
          <w:tcPr>
            <w:tcW w:w="1547" w:type="dxa"/>
          </w:tcPr>
          <w:p w14:paraId="5855D706" w14:textId="77777777" w:rsidR="00B52712" w:rsidRPr="00B121B9" w:rsidRDefault="00B52712" w:rsidP="00B52712">
            <w:pPr>
              <w:spacing w:line="240" w:lineRule="atLeast"/>
              <w:ind w:left="86" w:right="-10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121B9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026F504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192939D" w14:textId="77777777" w:rsidR="00B52712" w:rsidRPr="009E294A" w:rsidRDefault="00B52712" w:rsidP="00B52712">
            <w:pPr>
              <w:spacing w:line="240" w:lineRule="atLeast"/>
              <w:ind w:left="-46" w:right="90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4,205,000</w:t>
            </w:r>
          </w:p>
        </w:tc>
        <w:tc>
          <w:tcPr>
            <w:tcW w:w="236" w:type="dxa"/>
          </w:tcPr>
          <w:p w14:paraId="0F35BCF0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B9E00EE" w14:textId="77777777" w:rsidR="00B52712" w:rsidRPr="0011762A" w:rsidRDefault="00B52712" w:rsidP="00B52712">
            <w:pPr>
              <w:spacing w:line="240" w:lineRule="atLeast"/>
              <w:ind w:left="-46" w:right="9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  <w:r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205</w:t>
            </w:r>
            <w:r w:rsidRPr="0011762A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179677B7" w14:textId="77777777" w:rsidR="00B52712" w:rsidRPr="00B121B9" w:rsidRDefault="00B52712" w:rsidP="00B5271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27B656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35,075,000</w:t>
            </w:r>
          </w:p>
        </w:tc>
        <w:tc>
          <w:tcPr>
            <w:tcW w:w="265" w:type="dxa"/>
          </w:tcPr>
          <w:p w14:paraId="52ECC8B3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60DC570A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675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0040D94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6898C4E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39,280,000</w:t>
            </w:r>
          </w:p>
        </w:tc>
        <w:tc>
          <w:tcPr>
            <w:tcW w:w="236" w:type="dxa"/>
          </w:tcPr>
          <w:p w14:paraId="55D86640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9D78BC0" w14:textId="77777777" w:rsidR="00B52712" w:rsidRPr="00E42F94" w:rsidRDefault="00B52712" w:rsidP="00B52712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880</w:t>
            </w:r>
            <w:r w:rsidRPr="00E42F94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000</w:t>
            </w:r>
          </w:p>
        </w:tc>
        <w:tc>
          <w:tcPr>
            <w:tcW w:w="236" w:type="dxa"/>
          </w:tcPr>
          <w:p w14:paraId="0D19312D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4" w:type="dxa"/>
          </w:tcPr>
          <w:p w14:paraId="1A803875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</w:tcPr>
          <w:p w14:paraId="4402A151" w14:textId="77777777" w:rsidR="00B52712" w:rsidRPr="00B121B9" w:rsidRDefault="00B52712" w:rsidP="00B5271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95" w:type="dxa"/>
          </w:tcPr>
          <w:p w14:paraId="33F37ED6" w14:textId="77777777" w:rsidR="00B52712" w:rsidRPr="00B121B9" w:rsidRDefault="00B52712" w:rsidP="00B527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</w:tr>
    </w:tbl>
    <w:p w14:paraId="34C6FB99" w14:textId="77777777" w:rsidR="00656A0A" w:rsidRPr="00656A0A" w:rsidRDefault="00656A0A" w:rsidP="00656A0A">
      <w:pPr>
        <w:rPr>
          <w:lang w:val="en-US"/>
        </w:rPr>
      </w:pPr>
    </w:p>
    <w:p w14:paraId="50AEDB4C" w14:textId="77777777" w:rsidR="006427BB" w:rsidRDefault="006427BB" w:rsidP="006427BB">
      <w:pPr>
        <w:rPr>
          <w:lang w:val="en-US"/>
        </w:rPr>
      </w:pPr>
    </w:p>
    <w:p w14:paraId="5F1FCDB8" w14:textId="77777777" w:rsidR="006427BB" w:rsidRDefault="006427BB" w:rsidP="006427BB">
      <w:pPr>
        <w:rPr>
          <w:lang w:val="en-US"/>
        </w:rPr>
      </w:pPr>
    </w:p>
    <w:p w14:paraId="62240740" w14:textId="77777777" w:rsidR="006427BB" w:rsidRPr="006427BB" w:rsidRDefault="006427BB" w:rsidP="006427BB">
      <w:pPr>
        <w:rPr>
          <w:cs/>
          <w:lang w:val="en-US"/>
        </w:rPr>
        <w:sectPr w:rsidR="006427BB" w:rsidRPr="006427BB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14:paraId="1B370250" w14:textId="77777777" w:rsidR="001B0A43" w:rsidRDefault="001B0A43" w:rsidP="001B0A43">
      <w:pPr>
        <w:pStyle w:val="Caption"/>
        <w:ind w:hanging="900"/>
      </w:pPr>
      <w:r>
        <w:rPr>
          <w:rFonts w:hint="cs"/>
          <w:cs/>
        </w:rPr>
        <w:lastRenderedPageBreak/>
        <w:t>หุ้นทุนซื้อคืน</w:t>
      </w:r>
    </w:p>
    <w:p w14:paraId="2860654C" w14:textId="77777777" w:rsidR="001B0A43" w:rsidRDefault="001B0A43" w:rsidP="006D4E8A">
      <w:pPr>
        <w:pStyle w:val="Bo-Blankline"/>
      </w:pPr>
    </w:p>
    <w:p w14:paraId="151ACADC" w14:textId="268777D3" w:rsidR="00033B18" w:rsidRPr="00CD173E" w:rsidRDefault="00033B18" w:rsidP="00033B18">
      <w:pPr>
        <w:pStyle w:val="Bo-C1Content"/>
        <w:rPr>
          <w:cs/>
          <w:lang w:val="en-US"/>
        </w:rPr>
      </w:pPr>
      <w:r w:rsidRPr="00023832">
        <w:rPr>
          <w:rFonts w:hint="cs"/>
          <w:cs/>
        </w:rPr>
        <w:t xml:space="preserve">ในการประชุมคณะกรรมการบริษัทเมื่อวันที่ </w:t>
      </w:r>
      <w:r w:rsidRPr="00023832">
        <w:rPr>
          <w:lang w:val="en-US"/>
        </w:rPr>
        <w:t xml:space="preserve">30 </w:t>
      </w:r>
      <w:r w:rsidRPr="00023832">
        <w:rPr>
          <w:rFonts w:hint="cs"/>
          <w:cs/>
          <w:lang w:val="en-US"/>
        </w:rPr>
        <w:t xml:space="preserve">มกราคม </w:t>
      </w:r>
      <w:r w:rsidRPr="00023832">
        <w:rPr>
          <w:lang w:val="en-US"/>
        </w:rPr>
        <w:t xml:space="preserve">2563 </w:t>
      </w:r>
      <w:r w:rsidRPr="00023832">
        <w:rPr>
          <w:rFonts w:hint="cs"/>
          <w:cs/>
          <w:lang w:val="en-US"/>
        </w:rPr>
        <w:t xml:space="preserve">ได้มีมติอนุมัติโครงการซื้อหุ้นคืนเพื่อบริหารทางการเงิน วงเงินสูงสุดที่ใช้ในการซื้อหุ้นคืนไม่เกิน </w:t>
      </w:r>
      <w:r w:rsidRPr="00023832">
        <w:rPr>
          <w:lang w:val="en-US"/>
        </w:rPr>
        <w:t xml:space="preserve">800 </w:t>
      </w:r>
      <w:r w:rsidRPr="00023832">
        <w:rPr>
          <w:rFonts w:hint="cs"/>
          <w:cs/>
          <w:lang w:val="en-US"/>
        </w:rPr>
        <w:t xml:space="preserve">ล้านบาท จำนวนหุ้นที่จะซื้อคืนสูงสุดไม่เกิน </w:t>
      </w:r>
      <w:r w:rsidRPr="00023832">
        <w:rPr>
          <w:lang w:val="en-US"/>
        </w:rPr>
        <w:t xml:space="preserve">383.61 </w:t>
      </w:r>
      <w:r w:rsidRPr="00023832">
        <w:rPr>
          <w:rFonts w:hint="cs"/>
          <w:cs/>
          <w:lang w:val="en-US"/>
        </w:rPr>
        <w:t>ล้านหุ้น มูลค่าที่ตราไว้หุ้นละ</w:t>
      </w:r>
      <w:r w:rsidRPr="00023832">
        <w:rPr>
          <w:lang w:val="en-US"/>
        </w:rPr>
        <w:t xml:space="preserve"> 1 </w:t>
      </w:r>
      <w:r w:rsidRPr="00023832">
        <w:rPr>
          <w:rFonts w:hint="cs"/>
          <w:cs/>
          <w:lang w:val="en-US"/>
        </w:rPr>
        <w:t>บาท จำนวนหุ้นที่จะซื้อคืนคิดเป็นร้อยละ</w:t>
      </w:r>
      <w:r w:rsidRPr="00023832">
        <w:rPr>
          <w:lang w:val="en-US"/>
        </w:rPr>
        <w:t xml:space="preserve"> 2 </w:t>
      </w:r>
      <w:r w:rsidRPr="00023832">
        <w:rPr>
          <w:rFonts w:hint="cs"/>
          <w:cs/>
          <w:lang w:val="en-US"/>
        </w:rPr>
        <w:t>ของหุ้นที่จำหน่ายได้แล้วทั้งหมด โดยมีกำหนด</w:t>
      </w:r>
      <w:r w:rsidR="009609F8" w:rsidRPr="00023832">
        <w:rPr>
          <w:rFonts w:hint="cs"/>
          <w:cs/>
          <w:lang w:val="en-US"/>
        </w:rPr>
        <w:t>เวลา</w:t>
      </w:r>
      <w:r w:rsidRPr="00023832">
        <w:rPr>
          <w:rFonts w:hint="cs"/>
          <w:cs/>
          <w:lang w:val="en-US"/>
        </w:rPr>
        <w:t xml:space="preserve">ที่จะซื้อหุ้นคืนตั้งแต่วันที่ </w:t>
      </w:r>
      <w:r w:rsidRPr="00023832">
        <w:rPr>
          <w:lang w:val="en-US"/>
        </w:rPr>
        <w:t xml:space="preserve">14 </w:t>
      </w:r>
      <w:r w:rsidRPr="00023832">
        <w:rPr>
          <w:rFonts w:hint="cs"/>
          <w:cs/>
          <w:lang w:val="en-US"/>
        </w:rPr>
        <w:t xml:space="preserve">กุมภาพันธ์ </w:t>
      </w:r>
      <w:r w:rsidRPr="00023832">
        <w:rPr>
          <w:lang w:val="en-US"/>
        </w:rPr>
        <w:t xml:space="preserve">2563 </w:t>
      </w:r>
      <w:r w:rsidRPr="00023832">
        <w:rPr>
          <w:rFonts w:hint="cs"/>
          <w:cs/>
          <w:lang w:val="en-US"/>
        </w:rPr>
        <w:t xml:space="preserve">ถึงวันที่ </w:t>
      </w:r>
      <w:r w:rsidRPr="00023832">
        <w:rPr>
          <w:lang w:val="en-US"/>
        </w:rPr>
        <w:t xml:space="preserve">13 </w:t>
      </w:r>
      <w:r w:rsidRPr="00023832">
        <w:rPr>
          <w:rFonts w:hint="cs"/>
          <w:cs/>
          <w:lang w:val="en-US"/>
        </w:rPr>
        <w:t xml:space="preserve">สิงหาคม </w:t>
      </w:r>
      <w:r w:rsidRPr="00023832">
        <w:rPr>
          <w:lang w:val="en-US"/>
        </w:rPr>
        <w:t>2563</w:t>
      </w:r>
      <w:r w:rsidR="000C19AD">
        <w:rPr>
          <w:lang w:val="en-US"/>
        </w:rPr>
        <w:t xml:space="preserve"> </w:t>
      </w:r>
      <w:r w:rsidR="000C19AD">
        <w:rPr>
          <w:rFonts w:hint="cs"/>
          <w:cs/>
          <w:lang w:val="en-US"/>
        </w:rPr>
        <w:t xml:space="preserve">ณ วันที่ </w:t>
      </w:r>
      <w:r w:rsidR="000C19AD">
        <w:rPr>
          <w:lang w:val="en-US"/>
        </w:rPr>
        <w:t xml:space="preserve">31 </w:t>
      </w:r>
      <w:r w:rsidR="000C19AD">
        <w:rPr>
          <w:rFonts w:hint="cs"/>
          <w:cs/>
          <w:lang w:val="en-US"/>
        </w:rPr>
        <w:t xml:space="preserve">มีนาคม </w:t>
      </w:r>
      <w:r w:rsidR="000C19AD">
        <w:rPr>
          <w:lang w:val="en-US"/>
        </w:rPr>
        <w:t xml:space="preserve">2563 </w:t>
      </w:r>
      <w:r w:rsidR="000C19AD">
        <w:rPr>
          <w:rFonts w:hint="cs"/>
          <w:cs/>
          <w:lang w:val="en-US"/>
        </w:rPr>
        <w:t>บริษัทได้ซื้อหุ้นทุนซื้อคืน</w:t>
      </w:r>
      <w:r w:rsidR="000C19AD" w:rsidRPr="00715EC7">
        <w:rPr>
          <w:rFonts w:hint="cs"/>
          <w:cs/>
          <w:lang w:val="en-US"/>
        </w:rPr>
        <w:t xml:space="preserve">จำนวน </w:t>
      </w:r>
      <w:r w:rsidR="00715EC7">
        <w:rPr>
          <w:lang w:val="en-US"/>
        </w:rPr>
        <w:t>171.94</w:t>
      </w:r>
      <w:r w:rsidR="000C19AD" w:rsidRPr="00715EC7">
        <w:rPr>
          <w:rFonts w:hint="cs"/>
          <w:cs/>
          <w:lang w:val="en-US"/>
        </w:rPr>
        <w:t xml:space="preserve"> ล้านหุ้น เป็นจำนวนเงินรวม </w:t>
      </w:r>
      <w:r w:rsidR="00715EC7">
        <w:rPr>
          <w:lang w:val="en-US"/>
        </w:rPr>
        <w:t>204.95</w:t>
      </w:r>
      <w:r w:rsidR="000C19AD" w:rsidRPr="00715EC7">
        <w:rPr>
          <w:rFonts w:hint="cs"/>
          <w:cs/>
          <w:lang w:val="en-US"/>
        </w:rPr>
        <w:t xml:space="preserve"> ล้านบาท แ</w:t>
      </w:r>
      <w:r w:rsidR="000C19AD">
        <w:rPr>
          <w:rFonts w:hint="cs"/>
          <w:cs/>
          <w:lang w:val="en-US"/>
        </w:rPr>
        <w:t>ละ</w:t>
      </w:r>
      <w:r w:rsidRPr="00023832">
        <w:rPr>
          <w:rFonts w:hint="cs"/>
          <w:cs/>
          <w:lang w:val="en-US"/>
        </w:rPr>
        <w:t xml:space="preserve">บริษัทได้ซื้อหุ้นคืนตามโครงการดังกล่าวจนถึงวันที่ </w:t>
      </w:r>
      <w:r w:rsidRPr="00023832">
        <w:rPr>
          <w:lang w:val="en-US"/>
        </w:rPr>
        <w:t>1</w:t>
      </w:r>
      <w:r w:rsidR="0031620D">
        <w:rPr>
          <w:lang w:val="en-US"/>
        </w:rPr>
        <w:t>4</w:t>
      </w:r>
      <w:r w:rsidRPr="00023832">
        <w:rPr>
          <w:lang w:val="en-US"/>
        </w:rPr>
        <w:t xml:space="preserve"> </w:t>
      </w:r>
      <w:r w:rsidRPr="00023832">
        <w:rPr>
          <w:rFonts w:hint="cs"/>
          <w:cs/>
          <w:lang w:val="en-US"/>
        </w:rPr>
        <w:t xml:space="preserve">พฤษภาคม </w:t>
      </w:r>
      <w:r w:rsidRPr="00F82C78">
        <w:rPr>
          <w:lang w:val="en-US"/>
        </w:rPr>
        <w:t xml:space="preserve">2563 </w:t>
      </w:r>
      <w:r w:rsidRPr="00F82C78">
        <w:rPr>
          <w:rFonts w:hint="cs"/>
          <w:cs/>
          <w:lang w:val="en-US"/>
        </w:rPr>
        <w:t xml:space="preserve">มีจำนวน </w:t>
      </w:r>
      <w:r w:rsidR="00F82C78">
        <w:rPr>
          <w:lang w:val="en-US"/>
        </w:rPr>
        <w:t>353.73</w:t>
      </w:r>
      <w:r w:rsidRPr="00F82C78">
        <w:rPr>
          <w:lang w:val="en-US"/>
        </w:rPr>
        <w:t xml:space="preserve"> </w:t>
      </w:r>
      <w:r w:rsidRPr="00F82C78">
        <w:rPr>
          <w:rFonts w:hint="cs"/>
          <w:cs/>
          <w:lang w:val="en-US"/>
        </w:rPr>
        <w:t>ล้านหุ้น เป็</w:t>
      </w:r>
      <w:r w:rsidR="0054692C" w:rsidRPr="00F82C78">
        <w:rPr>
          <w:rFonts w:hint="cs"/>
          <w:cs/>
          <w:lang w:val="en-US"/>
        </w:rPr>
        <w:t>น</w:t>
      </w:r>
      <w:r w:rsidRPr="00F82C78">
        <w:rPr>
          <w:rFonts w:hint="cs"/>
          <w:cs/>
          <w:lang w:val="en-US"/>
        </w:rPr>
        <w:t xml:space="preserve">จำนวนเงินรวม </w:t>
      </w:r>
      <w:r w:rsidR="00F82C78">
        <w:rPr>
          <w:lang w:val="en-US"/>
        </w:rPr>
        <w:t>449.80</w:t>
      </w:r>
      <w:r w:rsidRPr="00F82C78">
        <w:rPr>
          <w:lang w:val="en-US"/>
        </w:rPr>
        <w:t xml:space="preserve"> </w:t>
      </w:r>
      <w:r w:rsidRPr="00F82C78">
        <w:rPr>
          <w:rFonts w:hint="cs"/>
          <w:cs/>
          <w:lang w:val="en-US"/>
        </w:rPr>
        <w:t>ล้านบาท</w:t>
      </w:r>
    </w:p>
    <w:p w14:paraId="3FE520E1" w14:textId="77777777" w:rsidR="001F02AE" w:rsidRDefault="001F02AE" w:rsidP="001F02AE">
      <w:pPr>
        <w:pStyle w:val="Bo-Blankline"/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0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77777777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tbl>
      <w:tblPr>
        <w:tblW w:w="142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2E795F" w:rsidRPr="001F4D31" w14:paraId="2135A503" w14:textId="77777777" w:rsidTr="002E795F">
        <w:tc>
          <w:tcPr>
            <w:tcW w:w="3420" w:type="dxa"/>
          </w:tcPr>
          <w:p w14:paraId="43255F5E" w14:textId="77777777" w:rsidR="002E795F" w:rsidRPr="001F4D31" w:rsidRDefault="002E795F" w:rsidP="00DB46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0BC860C9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E795F" w:rsidRPr="001F4D31" w14:paraId="627B1F30" w14:textId="77777777" w:rsidTr="002E795F">
        <w:tc>
          <w:tcPr>
            <w:tcW w:w="3420" w:type="dxa"/>
          </w:tcPr>
          <w:p w14:paraId="22081B17" w14:textId="77777777" w:rsidR="002E795F" w:rsidRPr="001F4D31" w:rsidRDefault="002E795F" w:rsidP="00DB46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2C040145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30B18B95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2644B2F7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34926D6C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07C8AD8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รวมรายได้ส่วนงาน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br/>
            </w: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14:paraId="74E76CAA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6D409AAF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ก่อนหักภาษีที่รายงาน</w:t>
            </w:r>
          </w:p>
        </w:tc>
      </w:tr>
      <w:tr w:rsidR="002E795F" w:rsidRPr="001F4D31" w14:paraId="452856F3" w14:textId="77777777" w:rsidTr="002E795F">
        <w:tc>
          <w:tcPr>
            <w:tcW w:w="3420" w:type="dxa"/>
            <w:vAlign w:val="bottom"/>
          </w:tcPr>
          <w:p w14:paraId="286858C5" w14:textId="77777777" w:rsidR="002E795F" w:rsidRPr="001F4D31" w:rsidRDefault="002E795F" w:rsidP="00DB4670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F4D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vAlign w:val="bottom"/>
          </w:tcPr>
          <w:p w14:paraId="4622395C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FF5650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39F1760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508F52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29727A3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D872CD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9B91376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2C92C5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50787E6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F577F8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00830C6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43E0F1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8193C31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26F7F2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102D814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E795F" w:rsidRPr="001F4D31" w14:paraId="0CB5779D" w14:textId="77777777" w:rsidTr="002E795F">
        <w:tc>
          <w:tcPr>
            <w:tcW w:w="3420" w:type="dxa"/>
            <w:vAlign w:val="bottom"/>
          </w:tcPr>
          <w:p w14:paraId="379C8065" w14:textId="77777777" w:rsidR="002E795F" w:rsidRPr="001F4D31" w:rsidRDefault="002E795F" w:rsidP="00DB4670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F4D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 31 มีนาคม</w:t>
            </w:r>
          </w:p>
        </w:tc>
        <w:tc>
          <w:tcPr>
            <w:tcW w:w="1152" w:type="dxa"/>
            <w:vAlign w:val="bottom"/>
          </w:tcPr>
          <w:p w14:paraId="09F66D8C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4DD558F1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CC20187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09C141B5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026FEE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368CD9A0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48592A2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235743F2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64E63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698A23FF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393ED63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0D06E38F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548A56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324BF795" w14:textId="77777777" w:rsidR="002E795F" w:rsidRPr="001F4D31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65F003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E795F" w:rsidRPr="001F4D31" w14:paraId="15525DDB" w14:textId="77777777" w:rsidTr="002E795F">
        <w:tc>
          <w:tcPr>
            <w:tcW w:w="3420" w:type="dxa"/>
          </w:tcPr>
          <w:p w14:paraId="28BA7151" w14:textId="77777777" w:rsidR="002E795F" w:rsidRPr="001F4D31" w:rsidRDefault="002E795F" w:rsidP="00DB46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1399FB82" w14:textId="77777777" w:rsidR="002E795F" w:rsidRPr="001F4D31" w:rsidRDefault="002E795F" w:rsidP="00DB467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</w:t>
            </w:r>
            <w:r w:rsidRPr="001F4D31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E795F" w:rsidRPr="001F4D31" w14:paraId="191B99C2" w14:textId="77777777" w:rsidTr="002E795F">
        <w:trPr>
          <w:trHeight w:val="360"/>
        </w:trPr>
        <w:tc>
          <w:tcPr>
            <w:tcW w:w="3420" w:type="dxa"/>
            <w:vAlign w:val="center"/>
          </w:tcPr>
          <w:p w14:paraId="13E753CF" w14:textId="77777777" w:rsidR="002E795F" w:rsidRPr="001F4D31" w:rsidRDefault="002E795F" w:rsidP="002E795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86D6FC" w14:textId="342CE91E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4,961,459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F25085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07E964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5,335,642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16A7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ADEF22" w14:textId="07732F93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1,840,296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BBC304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355E39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2,936,973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6C8E85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A447AD" w14:textId="2573FFEE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6,801,755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E9D01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B9EB14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8,272,615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7C558D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EAE2A8" w14:textId="2565E6C5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C2DC7">
              <w:rPr>
                <w:rFonts w:ascii="Angsana New" w:hAnsi="Angsana New"/>
                <w:sz w:val="28"/>
                <w:szCs w:val="28"/>
                <w:lang w:val="en-US"/>
              </w:rPr>
              <w:t>664,832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506181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5D78BD0" w14:textId="49D39388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0275" w:rsidRPr="001F4D31">
              <w:rPr>
                <w:rFonts w:ascii="Angsana New" w:hAnsi="Angsana New"/>
                <w:sz w:val="28"/>
                <w:szCs w:val="28"/>
                <w:lang w:val="en-US"/>
              </w:rPr>
              <w:t>299,729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E795F" w:rsidRPr="001F4D31" w14:paraId="0CECDDCE" w14:textId="77777777" w:rsidTr="002E795F">
        <w:tc>
          <w:tcPr>
            <w:tcW w:w="3420" w:type="dxa"/>
            <w:vAlign w:val="center"/>
          </w:tcPr>
          <w:p w14:paraId="52E6703B" w14:textId="77777777" w:rsidR="002E795F" w:rsidRPr="001F4D31" w:rsidRDefault="002E795F" w:rsidP="002E795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6C6F95" w14:textId="5077694A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2,109,423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01936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809C06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2,013,973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EE88A5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FCDC29" w14:textId="47BCB59C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1,630,576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96EFE8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7E570D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1,789,733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E30F0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84F43" w14:textId="3408A655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3,739,999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5A2B7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D03D8C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3,803,706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D5C919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90A87C" w14:textId="3836E587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511,990</w:t>
            </w:r>
          </w:p>
        </w:tc>
        <w:tc>
          <w:tcPr>
            <w:tcW w:w="236" w:type="dxa"/>
            <w:vAlign w:val="center"/>
          </w:tcPr>
          <w:p w14:paraId="069C862D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DD419C1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249,903</w:t>
            </w:r>
          </w:p>
        </w:tc>
      </w:tr>
      <w:tr w:rsidR="002E795F" w:rsidRPr="001F4D31" w14:paraId="13E29AB2" w14:textId="77777777" w:rsidTr="002E795F">
        <w:tc>
          <w:tcPr>
            <w:tcW w:w="3420" w:type="dxa"/>
            <w:vAlign w:val="center"/>
          </w:tcPr>
          <w:p w14:paraId="7605CF65" w14:textId="77777777" w:rsidR="002E795F" w:rsidRPr="001F4D31" w:rsidRDefault="002E795F" w:rsidP="002E795F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F2524C" w14:textId="749D8234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2,123,522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4C0A2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E2E13CB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1,873,031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BA313B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FF8025" w14:textId="02316D2B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411,327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E3F1DE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C2B719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556,578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F73809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2D9826" w14:textId="71826651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2,534,849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32AC5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0A6AD5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2,429,609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15681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5066A2" w14:textId="13B50D8F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47798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,743</w:t>
            </w:r>
          </w:p>
        </w:tc>
        <w:tc>
          <w:tcPr>
            <w:tcW w:w="236" w:type="dxa"/>
            <w:vAlign w:val="center"/>
          </w:tcPr>
          <w:p w14:paraId="417E318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13F490F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1,013,564</w:t>
            </w:r>
          </w:p>
        </w:tc>
      </w:tr>
      <w:tr w:rsidR="002E795F" w:rsidRPr="001F4D31" w14:paraId="4A6B47FF" w14:textId="77777777" w:rsidTr="002E795F">
        <w:tc>
          <w:tcPr>
            <w:tcW w:w="3420" w:type="dxa"/>
            <w:vAlign w:val="center"/>
          </w:tcPr>
          <w:p w14:paraId="775554C2" w14:textId="77777777" w:rsidR="002E795F" w:rsidRPr="001F4D31" w:rsidRDefault="002E795F" w:rsidP="002E795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A19C3A" w14:textId="459C641E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28,357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F31964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21CD46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26,385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CB5E4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6AE642" w14:textId="21E6A298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44,902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106AAF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D9AD50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28,504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ACBEE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CE1238" w14:textId="706A526E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73,259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DE75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C14F06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54,889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015F2B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AC9AC3" w14:textId="2B64BA0B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(18,154)</w:t>
            </w:r>
          </w:p>
        </w:tc>
        <w:tc>
          <w:tcPr>
            <w:tcW w:w="236" w:type="dxa"/>
            <w:vAlign w:val="center"/>
          </w:tcPr>
          <w:p w14:paraId="18B9EFC7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0305CF7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(18,311)</w:t>
            </w:r>
          </w:p>
        </w:tc>
      </w:tr>
      <w:tr w:rsidR="002E795F" w:rsidRPr="001F4D31" w14:paraId="60366E21" w14:textId="77777777" w:rsidTr="002E795F">
        <w:tc>
          <w:tcPr>
            <w:tcW w:w="3420" w:type="dxa"/>
            <w:vAlign w:val="center"/>
          </w:tcPr>
          <w:p w14:paraId="10B5DA6E" w14:textId="77777777" w:rsidR="002E795F" w:rsidRPr="001F4D31" w:rsidRDefault="002E795F" w:rsidP="002E79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96ACE" w14:textId="6C46FF82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9,222,761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D32731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7225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9,249,031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ECC23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A1443" w14:textId="5D779D86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3,927,101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281500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A5F7F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5,311,788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E2AFC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3C098" w14:textId="61321135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13,149,862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303FC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C078B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14,560,819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A2D33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4BEDE" w14:textId="5EB07331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DC2D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779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DC2D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  <w:tc>
          <w:tcPr>
            <w:tcW w:w="236" w:type="dxa"/>
            <w:vAlign w:val="center"/>
          </w:tcPr>
          <w:p w14:paraId="094B0D1D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C96F" w14:textId="0DF3B1FC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945</w:t>
            </w:r>
            <w:r w:rsidR="002E795F"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427</w:t>
            </w:r>
          </w:p>
        </w:tc>
      </w:tr>
      <w:tr w:rsidR="002E795F" w:rsidRPr="001F4D31" w14:paraId="6D0AEE2E" w14:textId="77777777" w:rsidTr="002E795F">
        <w:trPr>
          <w:trHeight w:val="251"/>
        </w:trPr>
        <w:tc>
          <w:tcPr>
            <w:tcW w:w="3420" w:type="dxa"/>
            <w:vAlign w:val="center"/>
          </w:tcPr>
          <w:p w14:paraId="232BDAC8" w14:textId="77777777" w:rsidR="002E795F" w:rsidRPr="001F4D31" w:rsidRDefault="002E795F" w:rsidP="002E79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E89F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0CFDE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5F843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C1FEBB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5FDFC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FD934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7BF65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464CCC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D1669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518DFD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0690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25B2A1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AF1D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44E991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C1273B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E795F" w:rsidRPr="001F4D31" w14:paraId="0BCEF548" w14:textId="77777777" w:rsidTr="002E795F">
        <w:tc>
          <w:tcPr>
            <w:tcW w:w="3420" w:type="dxa"/>
            <w:vAlign w:val="center"/>
          </w:tcPr>
          <w:p w14:paraId="57603C31" w14:textId="77777777" w:rsidR="002E795F" w:rsidRPr="001F4D31" w:rsidRDefault="002E795F" w:rsidP="002E79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1F4D3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1F4D31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F4D3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F209C8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6DF94C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01C8ED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8610A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39A75E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D68CAD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DFA648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FB0566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0B13F6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09B283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1225E0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43FDDB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A196" w14:textId="0128F417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17,054</w:t>
            </w:r>
          </w:p>
        </w:tc>
        <w:tc>
          <w:tcPr>
            <w:tcW w:w="236" w:type="dxa"/>
            <w:vAlign w:val="center"/>
          </w:tcPr>
          <w:p w14:paraId="0A39C7F8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B92BB7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</w:tr>
      <w:tr w:rsidR="002E795F" w:rsidRPr="001F4D31" w14:paraId="26C33EDF" w14:textId="77777777" w:rsidTr="00AE0275">
        <w:tc>
          <w:tcPr>
            <w:tcW w:w="3420" w:type="dxa"/>
            <w:vAlign w:val="center"/>
          </w:tcPr>
          <w:p w14:paraId="1DA490EB" w14:textId="77777777" w:rsidR="002E795F" w:rsidRPr="001F4D31" w:rsidRDefault="002E795F" w:rsidP="002E79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583EF8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748164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94B63E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2024FE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37EE27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B82BC0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735FEE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341EF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953DC6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6FD6C9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8F8841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6AF80A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A439E" w14:textId="049B8085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4779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C2DC7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</w:p>
        </w:tc>
        <w:tc>
          <w:tcPr>
            <w:tcW w:w="236" w:type="dxa"/>
            <w:vAlign w:val="center"/>
          </w:tcPr>
          <w:p w14:paraId="38C0CFC7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EFD4CA" w14:textId="2F9A5501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  <w:r w:rsidR="002E795F" w:rsidRPr="001F4D3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481</w:t>
            </w:r>
          </w:p>
        </w:tc>
      </w:tr>
      <w:tr w:rsidR="00AE0275" w:rsidRPr="001F4D31" w14:paraId="2B98D7FC" w14:textId="77777777" w:rsidTr="00AE0275">
        <w:tc>
          <w:tcPr>
            <w:tcW w:w="3420" w:type="dxa"/>
            <w:vAlign w:val="center"/>
          </w:tcPr>
          <w:p w14:paraId="5A2A2482" w14:textId="08C1DB37" w:rsidR="00AE0275" w:rsidRPr="001F4D31" w:rsidRDefault="00AE0275" w:rsidP="002E795F">
            <w:pPr>
              <w:spacing w:line="240" w:lineRule="atLeast"/>
              <w:ind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4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76998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2AA1F2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937D75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40C25A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6CD02A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7A8A17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105BFD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A5C544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8D78B4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5C514E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A7F4D9" w14:textId="77777777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692F08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3E05AC" w14:textId="25BAFD1A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(96,356)</w:t>
            </w:r>
          </w:p>
        </w:tc>
        <w:tc>
          <w:tcPr>
            <w:tcW w:w="236" w:type="dxa"/>
            <w:vAlign w:val="center"/>
          </w:tcPr>
          <w:p w14:paraId="556C6110" w14:textId="77777777" w:rsidR="00AE0275" w:rsidRPr="001F4D31" w:rsidRDefault="00AE0275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D4965A" w14:textId="000EED19" w:rsidR="00AE0275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(85,308)</w:t>
            </w:r>
          </w:p>
        </w:tc>
      </w:tr>
      <w:tr w:rsidR="002E795F" w:rsidRPr="001F4D31" w14:paraId="48339DB8" w14:textId="77777777" w:rsidTr="002E795F">
        <w:tc>
          <w:tcPr>
            <w:tcW w:w="5960" w:type="dxa"/>
            <w:gridSpan w:val="4"/>
            <w:shd w:val="clear" w:color="auto" w:fill="auto"/>
            <w:vAlign w:val="center"/>
          </w:tcPr>
          <w:p w14:paraId="2B4FC3A9" w14:textId="77777777" w:rsidR="002E795F" w:rsidRPr="001F4D31" w:rsidRDefault="002E795F" w:rsidP="002E795F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</w:t>
            </w: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F4D3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(กำไร) ขาดทุน</w:t>
            </w:r>
            <w:r w:rsidRPr="001F4D3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11EB49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7C0E8A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466E65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05DD40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05CD4F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A224D2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76B4CF3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73FD1D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C21E85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9BE1D" w14:textId="4C450CD0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1,381</w:t>
            </w:r>
          </w:p>
        </w:tc>
        <w:tc>
          <w:tcPr>
            <w:tcW w:w="236" w:type="dxa"/>
            <w:vAlign w:val="center"/>
          </w:tcPr>
          <w:p w14:paraId="6E9F4AA7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FFFECFD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sz w:val="28"/>
                <w:szCs w:val="28"/>
                <w:lang w:val="en-US"/>
              </w:rPr>
              <w:t>(9,217)</w:t>
            </w:r>
          </w:p>
        </w:tc>
      </w:tr>
      <w:tr w:rsidR="002E795F" w:rsidRPr="001F4D31" w14:paraId="4889E8A9" w14:textId="77777777" w:rsidTr="002E795F">
        <w:tc>
          <w:tcPr>
            <w:tcW w:w="5960" w:type="dxa"/>
            <w:gridSpan w:val="4"/>
            <w:shd w:val="clear" w:color="auto" w:fill="auto"/>
            <w:vAlign w:val="center"/>
          </w:tcPr>
          <w:p w14:paraId="7F3686C3" w14:textId="77777777" w:rsidR="002E795F" w:rsidRPr="001F4D31" w:rsidRDefault="002E795F" w:rsidP="002E795F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ก่อนภาษีเงินได้สำหรับ</w:t>
            </w:r>
            <w:r w:rsidRPr="001F4D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DCEEC2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C0757F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686DFF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506F7C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1A318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6A93CB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B49A30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8C17EA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7E4087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E50B0" w14:textId="6D17335C" w:rsidR="002E795F" w:rsidRPr="001F4D31" w:rsidRDefault="00AE0275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DC2D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DC2D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236" w:type="dxa"/>
            <w:vAlign w:val="center"/>
          </w:tcPr>
          <w:p w14:paraId="30EA3B04" w14:textId="77777777" w:rsidR="002E795F" w:rsidRPr="001F4D31" w:rsidRDefault="002E795F" w:rsidP="002E79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E6E272" w14:textId="77777777" w:rsidR="002E795F" w:rsidRPr="001F4D31" w:rsidRDefault="002E795F" w:rsidP="002E79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F4D3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852,956</w:t>
            </w:r>
          </w:p>
        </w:tc>
      </w:tr>
    </w:tbl>
    <w:p w14:paraId="6DAF6C8A" w14:textId="77777777" w:rsidR="002E795F" w:rsidRPr="00191303" w:rsidRDefault="002E795F" w:rsidP="002E795F">
      <w:pPr>
        <w:pStyle w:val="Bo-Blankline"/>
      </w:pPr>
    </w:p>
    <w:p w14:paraId="7DE3DF78" w14:textId="77777777" w:rsidR="002E795F" w:rsidRDefault="002E795F" w:rsidP="002E795F">
      <w:pPr>
        <w:pStyle w:val="Ang15"/>
        <w:rPr>
          <w:b/>
          <w:bCs/>
          <w:sz w:val="20"/>
          <w:szCs w:val="20"/>
        </w:rPr>
      </w:pPr>
      <w:r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2E795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E724F">
          <w:head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14:paraId="0016CE12" w14:textId="77777777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77777777" w:rsidR="0040333E" w:rsidRPr="00F3013A" w:rsidRDefault="0040333E" w:rsidP="00F3013A">
      <w:pPr>
        <w:pStyle w:val="Bo-Blankline"/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D001AF" w:rsidRPr="007470B8" w14:paraId="6C18244E" w14:textId="77777777" w:rsidTr="00C22E98">
        <w:tc>
          <w:tcPr>
            <w:tcW w:w="4860" w:type="dxa"/>
          </w:tcPr>
          <w:p w14:paraId="543446B3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48935C8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E131D7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041EC6F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FD4A35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CC0312" w:rsidRPr="007470B8" w14:paraId="0F4A43C7" w14:textId="77777777" w:rsidTr="00C22E98">
        <w:tc>
          <w:tcPr>
            <w:tcW w:w="4860" w:type="dxa"/>
          </w:tcPr>
          <w:p w14:paraId="7535B733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8C20AE7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728FEA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3ABD67F7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7470B8" w14:paraId="7039C084" w14:textId="77777777" w:rsidTr="00C22E98">
        <w:tc>
          <w:tcPr>
            <w:tcW w:w="4860" w:type="dxa"/>
          </w:tcPr>
          <w:p w14:paraId="2F16E2FD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0ED882" w14:textId="77777777" w:rsidR="00036DD3" w:rsidRPr="007470B8" w:rsidRDefault="00036DD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94A97B" w14:textId="77777777" w:rsidR="00036DD3" w:rsidRPr="007470B8" w:rsidRDefault="00036DD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2367447" w14:textId="77777777" w:rsidR="00036DD3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</w:tcPr>
          <w:p w14:paraId="5E17A228" w14:textId="77777777" w:rsidR="00036DD3" w:rsidRPr="007470B8" w:rsidRDefault="00036DD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4BB4C015" w14:textId="77777777" w:rsidR="00036DD3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36DD3"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7470B8" w14:paraId="763F368A" w14:textId="77777777" w:rsidTr="00C22E98">
        <w:tc>
          <w:tcPr>
            <w:tcW w:w="4860" w:type="dxa"/>
          </w:tcPr>
          <w:p w14:paraId="729B6E74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FE94490" w14:textId="77777777" w:rsidR="00C96EB0" w:rsidRPr="007470B8" w:rsidRDefault="00C96EB0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2F81BDC" w14:textId="77777777" w:rsidR="00C96EB0" w:rsidRPr="007470B8" w:rsidRDefault="00C96EB0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518EB4" w14:textId="77777777" w:rsidR="00C96EB0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</w:tcPr>
          <w:p w14:paraId="2ADC69AE" w14:textId="77777777" w:rsidR="00C96EB0" w:rsidRPr="007470B8" w:rsidRDefault="00C96EB0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64CF0D54" w14:textId="77777777" w:rsidR="00C96EB0" w:rsidRPr="007470B8" w:rsidRDefault="002B6419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C0312" w:rsidRPr="007470B8" w14:paraId="2A3B1C15" w14:textId="77777777" w:rsidTr="00C22E98">
        <w:tc>
          <w:tcPr>
            <w:tcW w:w="4860" w:type="dxa"/>
          </w:tcPr>
          <w:p w14:paraId="721C42F7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42013B" w14:textId="77777777" w:rsidR="00CC0312" w:rsidRPr="007470B8" w:rsidRDefault="00CC0312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C3605E2" w14:textId="77777777" w:rsidR="00CC0312" w:rsidRPr="007470B8" w:rsidRDefault="00CC0312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F8C7396" w14:textId="77777777" w:rsidR="00CC0312" w:rsidRPr="007470B8" w:rsidRDefault="00CC0312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6419" w:rsidRPr="007470B8" w14:paraId="393471E8" w14:textId="77777777" w:rsidTr="00764C02">
        <w:tc>
          <w:tcPr>
            <w:tcW w:w="4860" w:type="dxa"/>
            <w:vAlign w:val="center"/>
          </w:tcPr>
          <w:p w14:paraId="38B11C42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</w:tcPr>
          <w:p w14:paraId="7D95E684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AB94E4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31FD3BEF" w14:textId="01F7B11E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</w:t>
            </w:r>
            <w:r w:rsidR="003F17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F17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4" w:type="dxa"/>
          </w:tcPr>
          <w:p w14:paraId="5AF10B93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55F8BE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68,670,061</w:t>
            </w:r>
          </w:p>
        </w:tc>
      </w:tr>
      <w:tr w:rsidR="002B6419" w:rsidRPr="007470B8" w14:paraId="08201D8F" w14:textId="77777777" w:rsidTr="00764C02">
        <w:tc>
          <w:tcPr>
            <w:tcW w:w="4860" w:type="dxa"/>
            <w:vAlign w:val="center"/>
          </w:tcPr>
          <w:p w14:paraId="2C02A5E0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</w:tcPr>
          <w:p w14:paraId="7CA25EF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22D6D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5F99DD16" w14:textId="53A87151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9,252,115</w:t>
            </w:r>
          </w:p>
        </w:tc>
        <w:tc>
          <w:tcPr>
            <w:tcW w:w="234" w:type="dxa"/>
          </w:tcPr>
          <w:p w14:paraId="2CC37820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E42303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8,154,426</w:t>
            </w:r>
          </w:p>
        </w:tc>
      </w:tr>
      <w:tr w:rsidR="002B6419" w:rsidRPr="007470B8" w14:paraId="41B7F5A1" w14:textId="77777777" w:rsidTr="00764C02">
        <w:tc>
          <w:tcPr>
            <w:tcW w:w="4860" w:type="dxa"/>
            <w:vAlign w:val="center"/>
          </w:tcPr>
          <w:p w14:paraId="531AA6E7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</w:tcPr>
          <w:p w14:paraId="4081CF59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FC6498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3ABFE33" w14:textId="70BA2E76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38,689,699</w:t>
            </w:r>
          </w:p>
        </w:tc>
        <w:tc>
          <w:tcPr>
            <w:tcW w:w="234" w:type="dxa"/>
          </w:tcPr>
          <w:p w14:paraId="3843C2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837F51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35,647,510</w:t>
            </w:r>
          </w:p>
        </w:tc>
      </w:tr>
      <w:tr w:rsidR="002B6419" w:rsidRPr="007470B8" w14:paraId="1CB54986" w14:textId="77777777" w:rsidTr="00764C02">
        <w:tc>
          <w:tcPr>
            <w:tcW w:w="4860" w:type="dxa"/>
            <w:vAlign w:val="center"/>
          </w:tcPr>
          <w:p w14:paraId="49570BF6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</w:tcPr>
          <w:p w14:paraId="2B72BA7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68B98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2BA35142" w14:textId="0E171948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2,225,152</w:t>
            </w:r>
          </w:p>
        </w:tc>
        <w:tc>
          <w:tcPr>
            <w:tcW w:w="234" w:type="dxa"/>
          </w:tcPr>
          <w:p w14:paraId="33710E58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34016BF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2,224,484</w:t>
            </w:r>
          </w:p>
        </w:tc>
      </w:tr>
      <w:tr w:rsidR="002B6419" w:rsidRPr="007470B8" w14:paraId="46E4A771" w14:textId="77777777" w:rsidTr="00764C02">
        <w:tc>
          <w:tcPr>
            <w:tcW w:w="4860" w:type="dxa"/>
            <w:vAlign w:val="center"/>
          </w:tcPr>
          <w:p w14:paraId="71D24CA1" w14:textId="77777777" w:rsidR="002B6419" w:rsidRPr="007470B8" w:rsidRDefault="002B6419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4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2BD2AA1C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D4C41F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4ABD5" w14:textId="4304DCA8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567,277</w:t>
            </w:r>
          </w:p>
        </w:tc>
        <w:tc>
          <w:tcPr>
            <w:tcW w:w="234" w:type="dxa"/>
          </w:tcPr>
          <w:p w14:paraId="62F0EAA9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3EE5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565,995</w:t>
            </w:r>
          </w:p>
        </w:tc>
      </w:tr>
      <w:tr w:rsidR="002B6419" w:rsidRPr="007470B8" w14:paraId="017DB4E9" w14:textId="77777777" w:rsidTr="00764C02">
        <w:tc>
          <w:tcPr>
            <w:tcW w:w="4860" w:type="dxa"/>
          </w:tcPr>
          <w:p w14:paraId="4CF8622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FD98226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662D6CE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75F00" w14:textId="1C1A51FA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4" w:type="dxa"/>
          </w:tcPr>
          <w:p w14:paraId="19644564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BE42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115,262,476</w:t>
            </w:r>
          </w:p>
        </w:tc>
      </w:tr>
      <w:tr w:rsidR="002B6419" w:rsidRPr="007470B8" w14:paraId="4720084F" w14:textId="77777777" w:rsidTr="00764C02">
        <w:tc>
          <w:tcPr>
            <w:tcW w:w="4860" w:type="dxa"/>
          </w:tcPr>
          <w:p w14:paraId="4E91F455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</w:tcPr>
          <w:p w14:paraId="505748BB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F8E09C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A51C" w14:textId="3E86C936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2,037,792</w:t>
            </w:r>
          </w:p>
        </w:tc>
        <w:tc>
          <w:tcPr>
            <w:tcW w:w="234" w:type="dxa"/>
          </w:tcPr>
          <w:p w14:paraId="643D006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87F2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4,531,242</w:t>
            </w:r>
          </w:p>
        </w:tc>
      </w:tr>
      <w:tr w:rsidR="002B6419" w:rsidRPr="007470B8" w14:paraId="70267867" w14:textId="77777777" w:rsidTr="00764C02">
        <w:tc>
          <w:tcPr>
            <w:tcW w:w="4860" w:type="dxa"/>
          </w:tcPr>
          <w:p w14:paraId="32EB9DC9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1410EEC1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8A42792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EF47C" w14:textId="00547F94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122,2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4" w:type="dxa"/>
          </w:tcPr>
          <w:p w14:paraId="13464132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FD04B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119,793,718</w:t>
            </w:r>
          </w:p>
        </w:tc>
      </w:tr>
      <w:tr w:rsidR="002B6419" w:rsidRPr="007470B8" w14:paraId="173285EB" w14:textId="77777777" w:rsidTr="00764C02">
        <w:tc>
          <w:tcPr>
            <w:tcW w:w="4860" w:type="dxa"/>
          </w:tcPr>
          <w:p w14:paraId="0EE5F93D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</w:tcPr>
          <w:p w14:paraId="2797495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E560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DCAB" w14:textId="096A5A05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(5,649,44</w:t>
            </w:r>
            <w:r w:rsidR="00C836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0D3C49F1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D5068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(5,425,573)</w:t>
            </w:r>
          </w:p>
        </w:tc>
      </w:tr>
      <w:tr w:rsidR="002B6419" w:rsidRPr="007470B8" w14:paraId="2C61DDE2" w14:textId="77777777" w:rsidTr="00764C02">
        <w:tc>
          <w:tcPr>
            <w:tcW w:w="4860" w:type="dxa"/>
          </w:tcPr>
          <w:p w14:paraId="08483D93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</w:tcPr>
          <w:p w14:paraId="566EE287" w14:textId="77777777" w:rsidR="002B6419" w:rsidRPr="007470B8" w:rsidRDefault="002B6419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6F542BC" w14:textId="77777777" w:rsidR="002B6419" w:rsidRPr="007470B8" w:rsidRDefault="002B6419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0E2381" w14:textId="7DD71637" w:rsidR="002B6419" w:rsidRPr="007470B8" w:rsidRDefault="001F4D31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F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C836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14:paraId="4B74D36B" w14:textId="77777777" w:rsidR="002B6419" w:rsidRPr="007470B8" w:rsidRDefault="002B6419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F9B9E" w14:textId="77777777" w:rsidR="002B6419" w:rsidRPr="007470B8" w:rsidRDefault="002B641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114,368,145</w:t>
            </w:r>
          </w:p>
        </w:tc>
      </w:tr>
    </w:tbl>
    <w:p w14:paraId="4189E6A4" w14:textId="77777777" w:rsidR="00CC0312" w:rsidRPr="00F3013A" w:rsidRDefault="00CC0312" w:rsidP="00F3013A">
      <w:pPr>
        <w:pStyle w:val="Bo-Blankline"/>
      </w:pPr>
    </w:p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D001AF" w:rsidRPr="007470B8" w14:paraId="778E8850" w14:textId="77777777" w:rsidTr="00C22E98">
        <w:tc>
          <w:tcPr>
            <w:tcW w:w="4860" w:type="dxa"/>
          </w:tcPr>
          <w:p w14:paraId="7B9C9122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8BFEF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6813F4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27990" w14:textId="77777777" w:rsidR="00D001AF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94BF1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1C3" w:rsidRPr="007470B8" w14:paraId="388F2D47" w14:textId="77777777" w:rsidTr="00C22E98">
        <w:tc>
          <w:tcPr>
            <w:tcW w:w="4860" w:type="dxa"/>
          </w:tcPr>
          <w:p w14:paraId="321060C5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D3B36" w14:textId="77777777" w:rsidR="00A541C3" w:rsidRPr="007470B8" w:rsidRDefault="00A541C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8B551B2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F0BF3A7" w14:textId="77777777" w:rsidR="00A541C3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D001AF" w:rsidRPr="007470B8" w14:paraId="51968C4C" w14:textId="77777777" w:rsidTr="00C22E98">
        <w:tc>
          <w:tcPr>
            <w:tcW w:w="4860" w:type="dxa"/>
          </w:tcPr>
          <w:p w14:paraId="67C8CDF0" w14:textId="77777777" w:rsidR="00D001AF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4D76"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32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07335"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D32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1D916587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DF0B0C0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B9A53E" w14:textId="77777777" w:rsidR="00D001AF" w:rsidRPr="007470B8" w:rsidRDefault="007470B8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</w:tcPr>
          <w:p w14:paraId="7E052026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5AF4FD6" w14:textId="77777777" w:rsidR="00D001AF" w:rsidRPr="007470B8" w:rsidRDefault="007470B8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001AF" w:rsidRPr="007470B8" w14:paraId="1F106BC7" w14:textId="77777777" w:rsidTr="00C22E98">
        <w:tc>
          <w:tcPr>
            <w:tcW w:w="4860" w:type="dxa"/>
          </w:tcPr>
          <w:p w14:paraId="17912B5C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9238B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6154B0A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19EC734F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470B8" w:rsidRPr="007470B8" w14:paraId="519084CC" w14:textId="77777777" w:rsidTr="00F6602A">
        <w:tc>
          <w:tcPr>
            <w:tcW w:w="4860" w:type="dxa"/>
            <w:vAlign w:val="center"/>
          </w:tcPr>
          <w:p w14:paraId="54036F1C" w14:textId="77777777" w:rsidR="007470B8" w:rsidRPr="007470B8" w:rsidRDefault="007470B8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2CA5965" w14:textId="77777777" w:rsidR="007470B8" w:rsidRPr="007470B8" w:rsidRDefault="007470B8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7D43176" w14:textId="77777777" w:rsidR="007470B8" w:rsidRPr="007470B8" w:rsidRDefault="007470B8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7A576E" w14:textId="77777777" w:rsidR="007470B8" w:rsidRPr="007470B8" w:rsidRDefault="004D322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4,561,930</w:t>
            </w:r>
          </w:p>
        </w:tc>
        <w:tc>
          <w:tcPr>
            <w:tcW w:w="234" w:type="dxa"/>
            <w:shd w:val="clear" w:color="auto" w:fill="auto"/>
          </w:tcPr>
          <w:p w14:paraId="1A78EF74" w14:textId="77777777" w:rsidR="007470B8" w:rsidRPr="007470B8" w:rsidRDefault="007470B8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C86FC79" w14:textId="77777777" w:rsidR="007470B8" w:rsidRPr="007470B8" w:rsidRDefault="007470B8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5,152,825</w:t>
            </w:r>
          </w:p>
        </w:tc>
      </w:tr>
      <w:tr w:rsidR="007470B8" w:rsidRPr="007470B8" w14:paraId="7C404036" w14:textId="77777777" w:rsidTr="00F6602A">
        <w:tc>
          <w:tcPr>
            <w:tcW w:w="4860" w:type="dxa"/>
            <w:vAlign w:val="center"/>
          </w:tcPr>
          <w:p w14:paraId="304373F5" w14:textId="77777777" w:rsidR="007470B8" w:rsidRPr="007470B8" w:rsidRDefault="007470B8" w:rsidP="007470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26C43C6C" w14:textId="77777777" w:rsidR="007470B8" w:rsidRPr="007470B8" w:rsidRDefault="007470B8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4EBA79" w14:textId="77777777" w:rsidR="007470B8" w:rsidRPr="007470B8" w:rsidRDefault="007470B8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97C" w14:textId="77777777" w:rsidR="007470B8" w:rsidRPr="007470B8" w:rsidRDefault="004D3229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1,866,614</w:t>
            </w:r>
          </w:p>
        </w:tc>
        <w:tc>
          <w:tcPr>
            <w:tcW w:w="234" w:type="dxa"/>
            <w:shd w:val="clear" w:color="auto" w:fill="auto"/>
          </w:tcPr>
          <w:p w14:paraId="4C91089B" w14:textId="77777777" w:rsidR="007470B8" w:rsidRPr="007470B8" w:rsidRDefault="007470B8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404FD" w14:textId="77777777" w:rsidR="007470B8" w:rsidRPr="007470B8" w:rsidRDefault="007470B8" w:rsidP="007470B8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1,748,265</w:t>
            </w:r>
          </w:p>
        </w:tc>
      </w:tr>
      <w:tr w:rsidR="007470B8" w:rsidRPr="007470B8" w14:paraId="66BA975F" w14:textId="77777777" w:rsidTr="00F6602A">
        <w:tc>
          <w:tcPr>
            <w:tcW w:w="4860" w:type="dxa"/>
          </w:tcPr>
          <w:p w14:paraId="47EC63CF" w14:textId="77777777" w:rsidR="007470B8" w:rsidRPr="007470B8" w:rsidRDefault="007470B8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2BDD058" w14:textId="77777777" w:rsidR="007470B8" w:rsidRPr="007470B8" w:rsidRDefault="007470B8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6EE9922" w14:textId="77777777" w:rsidR="007470B8" w:rsidRPr="007470B8" w:rsidRDefault="007470B8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58D0A" w14:textId="77777777" w:rsidR="007470B8" w:rsidRPr="007470B8" w:rsidRDefault="004D3229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6,428,544</w:t>
            </w:r>
          </w:p>
        </w:tc>
        <w:tc>
          <w:tcPr>
            <w:tcW w:w="234" w:type="dxa"/>
            <w:shd w:val="clear" w:color="auto" w:fill="auto"/>
          </w:tcPr>
          <w:p w14:paraId="2AB06A63" w14:textId="77777777" w:rsidR="007470B8" w:rsidRPr="007470B8" w:rsidRDefault="007470B8" w:rsidP="007470B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22D1" w14:textId="77777777" w:rsidR="007470B8" w:rsidRPr="007470B8" w:rsidRDefault="007470B8" w:rsidP="007470B8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6,901,090</w:t>
            </w:r>
          </w:p>
        </w:tc>
      </w:tr>
    </w:tbl>
    <w:p w14:paraId="1F4E037C" w14:textId="77777777" w:rsidR="00164D76" w:rsidRPr="00F3013A" w:rsidRDefault="00164D76" w:rsidP="00F3013A">
      <w:pPr>
        <w:pStyle w:val="Bo-Blankline"/>
        <w:rPr>
          <w:cs/>
        </w:rPr>
      </w:pPr>
    </w:p>
    <w:p w14:paraId="0EE87C13" w14:textId="0BD6F440" w:rsidR="00A541C3" w:rsidRDefault="00A541C3" w:rsidP="007470B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5064F997" w14:textId="3962A699" w:rsidR="008C7C3E" w:rsidRDefault="008C7C3E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66ECF6A0" w14:textId="77777777" w:rsidR="008C7C3E" w:rsidRPr="00A541C3" w:rsidRDefault="008C7C3E" w:rsidP="008C7C3E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5E5BAF20" w14:textId="77777777" w:rsidR="008C7C3E" w:rsidRPr="007470B8" w:rsidRDefault="008C7C3E" w:rsidP="008C7C3E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8C7C3E" w:rsidRPr="00964878" w14:paraId="2619CE6B" w14:textId="77777777" w:rsidTr="008C7C3E">
        <w:tc>
          <w:tcPr>
            <w:tcW w:w="4860" w:type="dxa"/>
          </w:tcPr>
          <w:p w14:paraId="6E20A553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35B95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58D5BD6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B09128E" w14:textId="77777777" w:rsidR="008C7C3E" w:rsidRPr="00964878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C3E" w:rsidRPr="00964878" w14:paraId="4DE770F6" w14:textId="77777777" w:rsidTr="008C7C3E">
        <w:tc>
          <w:tcPr>
            <w:tcW w:w="4860" w:type="dxa"/>
          </w:tcPr>
          <w:p w14:paraId="4710AA06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78923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A34DF33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09639F6B" w14:textId="77777777" w:rsidR="008C7C3E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C7C3E" w:rsidRPr="00964878" w14:paraId="4FF86578" w14:textId="77777777" w:rsidTr="008C7C3E">
        <w:tc>
          <w:tcPr>
            <w:tcW w:w="4860" w:type="dxa"/>
          </w:tcPr>
          <w:p w14:paraId="42E563D6" w14:textId="0DD084FD" w:rsidR="008C7C3E" w:rsidRPr="00964878" w:rsidRDefault="00456261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7533D3BE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4F1968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E8E83" w14:textId="77777777" w:rsidR="008C7C3E" w:rsidRPr="0089415E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4" w:type="dxa"/>
          </w:tcPr>
          <w:p w14:paraId="58FE085D" w14:textId="77777777" w:rsidR="008C7C3E" w:rsidRPr="00964878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493AA49" w14:textId="77777777" w:rsidR="008C7C3E" w:rsidRPr="00964878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C7C3E" w:rsidRPr="00964878" w14:paraId="68BFD1BB" w14:textId="77777777" w:rsidTr="008C7C3E">
        <w:tc>
          <w:tcPr>
            <w:tcW w:w="4860" w:type="dxa"/>
          </w:tcPr>
          <w:p w14:paraId="07599A38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DFFDB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CD4029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5423494C" w14:textId="77777777" w:rsidR="008C7C3E" w:rsidRPr="00964878" w:rsidRDefault="008C7C3E" w:rsidP="008C7C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C7C3E" w:rsidRPr="00964878" w14:paraId="01F0D40C" w14:textId="77777777" w:rsidTr="008C7C3E">
        <w:tc>
          <w:tcPr>
            <w:tcW w:w="4860" w:type="dxa"/>
            <w:vAlign w:val="center"/>
          </w:tcPr>
          <w:p w14:paraId="21DDED12" w14:textId="77777777" w:rsidR="008C7C3E" w:rsidRPr="00A541C3" w:rsidRDefault="008C7C3E" w:rsidP="008C7C3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59DC81DC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B6EC935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29F2DC" w14:textId="77777777" w:rsidR="008C7C3E" w:rsidRPr="006A5FB2" w:rsidRDefault="008C7C3E" w:rsidP="008C7C3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279,006</w:t>
            </w:r>
          </w:p>
        </w:tc>
        <w:tc>
          <w:tcPr>
            <w:tcW w:w="234" w:type="dxa"/>
            <w:shd w:val="clear" w:color="auto" w:fill="auto"/>
          </w:tcPr>
          <w:p w14:paraId="3856BE76" w14:textId="77777777" w:rsidR="008C7C3E" w:rsidRPr="00964878" w:rsidRDefault="008C7C3E" w:rsidP="008C7C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2D574DA" w14:textId="77777777" w:rsidR="008C7C3E" w:rsidRPr="00020D75" w:rsidRDefault="008C7C3E" w:rsidP="008C7C3E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350,316</w:t>
            </w:r>
          </w:p>
        </w:tc>
      </w:tr>
      <w:tr w:rsidR="008C7C3E" w:rsidRPr="00964878" w14:paraId="65BDDC33" w14:textId="77777777" w:rsidTr="008C7C3E">
        <w:tc>
          <w:tcPr>
            <w:tcW w:w="4860" w:type="dxa"/>
            <w:vAlign w:val="center"/>
          </w:tcPr>
          <w:p w14:paraId="0F0385C9" w14:textId="77777777" w:rsidR="008C7C3E" w:rsidRPr="00964878" w:rsidRDefault="008C7C3E" w:rsidP="008C7C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1530370F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CE60E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D29C59" w14:textId="77777777" w:rsidR="008C7C3E" w:rsidRPr="00964878" w:rsidRDefault="008C7C3E" w:rsidP="008C7C3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22,096</w:t>
            </w:r>
          </w:p>
        </w:tc>
        <w:tc>
          <w:tcPr>
            <w:tcW w:w="234" w:type="dxa"/>
            <w:shd w:val="clear" w:color="auto" w:fill="auto"/>
          </w:tcPr>
          <w:p w14:paraId="2CC4E683" w14:textId="77777777" w:rsidR="008C7C3E" w:rsidRPr="00964878" w:rsidRDefault="008C7C3E" w:rsidP="008C7C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8CC03E3" w14:textId="77777777" w:rsidR="008C7C3E" w:rsidRPr="00020D75" w:rsidRDefault="008C7C3E" w:rsidP="008C7C3E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8C7C3E" w:rsidRPr="00964878" w14:paraId="3CB51591" w14:textId="77777777" w:rsidTr="008C7C3E">
        <w:tc>
          <w:tcPr>
            <w:tcW w:w="4860" w:type="dxa"/>
            <w:vAlign w:val="center"/>
          </w:tcPr>
          <w:p w14:paraId="3FB58E55" w14:textId="1C53A9B7" w:rsidR="008C7C3E" w:rsidRPr="00964878" w:rsidRDefault="00021B9D" w:rsidP="008C7C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C7C3E" w:rsidRPr="00E46E90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990" w:type="dxa"/>
          </w:tcPr>
          <w:p w14:paraId="33222BBF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0F50232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220C4" w14:textId="77777777" w:rsidR="008C7C3E" w:rsidRDefault="008C7C3E" w:rsidP="008C7C3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96,356</w:t>
            </w:r>
          </w:p>
        </w:tc>
        <w:tc>
          <w:tcPr>
            <w:tcW w:w="234" w:type="dxa"/>
            <w:shd w:val="clear" w:color="auto" w:fill="auto"/>
          </w:tcPr>
          <w:p w14:paraId="598FC88F" w14:textId="77777777" w:rsidR="008C7C3E" w:rsidRPr="00964878" w:rsidRDefault="008C7C3E" w:rsidP="008C7C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DE91E" w14:textId="77777777" w:rsidR="008C7C3E" w:rsidRDefault="008C7C3E" w:rsidP="008C7C3E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85,308</w:t>
            </w:r>
          </w:p>
        </w:tc>
      </w:tr>
      <w:tr w:rsidR="008C7C3E" w:rsidRPr="00964878" w14:paraId="67B0B264" w14:textId="77777777" w:rsidTr="008C7C3E">
        <w:tc>
          <w:tcPr>
            <w:tcW w:w="4860" w:type="dxa"/>
          </w:tcPr>
          <w:p w14:paraId="0A092449" w14:textId="77777777" w:rsidR="008C7C3E" w:rsidRPr="00A541C3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C1B85F" w14:textId="77777777" w:rsidR="008C7C3E" w:rsidRPr="00964878" w:rsidRDefault="008C7C3E" w:rsidP="008C7C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CAE2A9" w14:textId="77777777" w:rsidR="008C7C3E" w:rsidRPr="00964878" w:rsidRDefault="008C7C3E" w:rsidP="008C7C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66588C" w14:textId="77777777" w:rsidR="008C7C3E" w:rsidRPr="00964878" w:rsidRDefault="008C7C3E" w:rsidP="008C7C3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397,458</w:t>
            </w:r>
          </w:p>
        </w:tc>
        <w:tc>
          <w:tcPr>
            <w:tcW w:w="234" w:type="dxa"/>
            <w:shd w:val="clear" w:color="auto" w:fill="auto"/>
          </w:tcPr>
          <w:p w14:paraId="645F9CBE" w14:textId="77777777" w:rsidR="008C7C3E" w:rsidRPr="00964878" w:rsidRDefault="008C7C3E" w:rsidP="008C7C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D1378" w14:textId="77777777" w:rsidR="008C7C3E" w:rsidRPr="00020D75" w:rsidRDefault="008C7C3E" w:rsidP="008C7C3E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436,130</w:t>
            </w:r>
          </w:p>
        </w:tc>
      </w:tr>
    </w:tbl>
    <w:p w14:paraId="07EC9815" w14:textId="6DE9883B" w:rsidR="00164D76" w:rsidRDefault="00164D76" w:rsidP="00F3013A">
      <w:pPr>
        <w:pStyle w:val="Bo-Blankline"/>
      </w:pPr>
    </w:p>
    <w:p w14:paraId="175D2679" w14:textId="77777777" w:rsidR="00244EE7" w:rsidRDefault="00244EE7" w:rsidP="00AE4109">
      <w:pPr>
        <w:pStyle w:val="Caption"/>
        <w:ind w:hanging="900"/>
      </w:pPr>
      <w:r>
        <w:rPr>
          <w:rFonts w:hint="cs"/>
          <w:cs/>
        </w:rPr>
        <w:t>สัญญาเช่า</w:t>
      </w:r>
    </w:p>
    <w:p w14:paraId="6B99BCAE" w14:textId="77777777" w:rsidR="00244EE7" w:rsidRDefault="00244EE7" w:rsidP="00244EE7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1083"/>
        <w:gridCol w:w="178"/>
        <w:gridCol w:w="725"/>
        <w:gridCol w:w="180"/>
        <w:gridCol w:w="1529"/>
        <w:gridCol w:w="180"/>
        <w:gridCol w:w="1440"/>
      </w:tblGrid>
      <w:tr w:rsidR="00F12AD6" w:rsidRPr="00281AD3" w14:paraId="6C3AF981" w14:textId="77777777" w:rsidTr="00281AD3">
        <w:trPr>
          <w:cantSplit/>
          <w:trHeight w:val="144"/>
          <w:tblHeader/>
        </w:trPr>
        <w:tc>
          <w:tcPr>
            <w:tcW w:w="6031" w:type="dxa"/>
            <w:gridSpan w:val="5"/>
            <w:vAlign w:val="bottom"/>
          </w:tcPr>
          <w:p w14:paraId="03E85F6B" w14:textId="77777777" w:rsidR="00F12AD6" w:rsidRPr="00281AD3" w:rsidRDefault="00F12AD6" w:rsidP="00F12AD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1A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29" w:type="dxa"/>
            <w:vAlign w:val="bottom"/>
          </w:tcPr>
          <w:p w14:paraId="04A13742" w14:textId="77777777" w:rsidR="00F12AD6" w:rsidRPr="00281AD3" w:rsidRDefault="00F12AD6" w:rsidP="007C6A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7D198F9" w14:textId="77777777" w:rsidR="00F12AD6" w:rsidRPr="00281AD3" w:rsidRDefault="00F12AD6" w:rsidP="007C6A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E6528F" w14:textId="77777777" w:rsidR="00F12AD6" w:rsidRPr="00281AD3" w:rsidRDefault="00F12AD6" w:rsidP="007C6A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4FA2A70" w14:textId="77777777" w:rsidR="00F12AD6" w:rsidRPr="00281AD3" w:rsidRDefault="00F12AD6" w:rsidP="007C6A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4D7B" w:rsidRPr="00281AD3" w14:paraId="47339503" w14:textId="77777777" w:rsidTr="00281AD3">
        <w:trPr>
          <w:cantSplit/>
          <w:trHeight w:val="144"/>
          <w:tblHeader/>
        </w:trPr>
        <w:tc>
          <w:tcPr>
            <w:tcW w:w="3865" w:type="dxa"/>
          </w:tcPr>
          <w:p w14:paraId="2D82BC81" w14:textId="77777777" w:rsidR="00304D7B" w:rsidRPr="00281AD3" w:rsidRDefault="00304D7B" w:rsidP="00143E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6" w:type="dxa"/>
            <w:gridSpan w:val="4"/>
          </w:tcPr>
          <w:p w14:paraId="0B867769" w14:textId="77777777" w:rsidR="00304D7B" w:rsidRPr="00281AD3" w:rsidRDefault="00304D7B" w:rsidP="00143EA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49" w:type="dxa"/>
            <w:gridSpan w:val="3"/>
          </w:tcPr>
          <w:p w14:paraId="409FA2C1" w14:textId="77777777" w:rsidR="00304D7B" w:rsidRPr="00281AD3" w:rsidRDefault="00304D7B" w:rsidP="00462355">
            <w:pPr>
              <w:pStyle w:val="acctfourfigures"/>
              <w:tabs>
                <w:tab w:val="clear" w:pos="765"/>
              </w:tabs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1A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281A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4FDE" w:rsidRPr="00281AD3" w14:paraId="69C53064" w14:textId="77777777" w:rsidTr="00281AD3">
        <w:trPr>
          <w:cantSplit/>
          <w:trHeight w:val="144"/>
        </w:trPr>
        <w:tc>
          <w:tcPr>
            <w:tcW w:w="3865" w:type="dxa"/>
          </w:tcPr>
          <w:p w14:paraId="20E87832" w14:textId="77777777" w:rsidR="00574FDE" w:rsidRPr="00281AD3" w:rsidRDefault="00574FDE" w:rsidP="00143E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1A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6" w:type="dxa"/>
            <w:gridSpan w:val="4"/>
          </w:tcPr>
          <w:p w14:paraId="1157E36B" w14:textId="77777777" w:rsidR="00574FDE" w:rsidRPr="00281AD3" w:rsidRDefault="00574FDE" w:rsidP="00746C0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3BC3DC2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9A3D08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411A2" w14:textId="77777777" w:rsidR="00574FDE" w:rsidRPr="00281AD3" w:rsidRDefault="00574FDE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EE7" w:rsidRPr="00281AD3" w14:paraId="393C0E38" w14:textId="77777777" w:rsidTr="00281AD3">
        <w:trPr>
          <w:cantSplit/>
          <w:trHeight w:val="191"/>
        </w:trPr>
        <w:tc>
          <w:tcPr>
            <w:tcW w:w="3865" w:type="dxa"/>
          </w:tcPr>
          <w:p w14:paraId="4CDE638A" w14:textId="77777777" w:rsidR="00244EE7" w:rsidRPr="00281AD3" w:rsidRDefault="00244EE7" w:rsidP="00143EAD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81AD3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0A9D7E9A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0E88C6" w14:textId="77777777" w:rsidR="00244EE7" w:rsidRPr="00281AD3" w:rsidRDefault="00244EE7" w:rsidP="00574FDE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63A201EC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30AD73" w14:textId="77777777" w:rsidR="00244EE7" w:rsidRPr="00281AD3" w:rsidRDefault="00244EE7" w:rsidP="00574FD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B7AF223" w14:textId="34BCB9CB" w:rsidR="00244EE7" w:rsidRPr="00281AD3" w:rsidRDefault="00281AD3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</w:t>
            </w:r>
          </w:p>
        </w:tc>
        <w:tc>
          <w:tcPr>
            <w:tcW w:w="180" w:type="dxa"/>
          </w:tcPr>
          <w:p w14:paraId="76A80EFD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53FDCB" w14:textId="632695EA" w:rsidR="00244EE7" w:rsidRPr="00281AD3" w:rsidRDefault="00281AD3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</w:tr>
      <w:tr w:rsidR="00244EE7" w:rsidRPr="00281AD3" w14:paraId="3033168B" w14:textId="77777777" w:rsidTr="00281AD3">
        <w:trPr>
          <w:cantSplit/>
          <w:trHeight w:val="144"/>
        </w:trPr>
        <w:tc>
          <w:tcPr>
            <w:tcW w:w="3865" w:type="dxa"/>
          </w:tcPr>
          <w:p w14:paraId="4FFA3A08" w14:textId="77777777" w:rsidR="00244EE7" w:rsidRPr="00281AD3" w:rsidRDefault="00244EE7" w:rsidP="00143EAD">
            <w:pPr>
              <w:rPr>
                <w:rFonts w:ascii="Angsana New" w:hAnsi="Angsana New"/>
                <w:sz w:val="30"/>
                <w:szCs w:val="30"/>
              </w:rPr>
            </w:pPr>
            <w:r w:rsidRPr="00281AD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81AD3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</w:tcPr>
          <w:p w14:paraId="4D912DE1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99FCEF" w14:textId="77777777" w:rsidR="00244EE7" w:rsidRPr="00281AD3" w:rsidRDefault="00244EE7" w:rsidP="00143EA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</w:tcPr>
          <w:p w14:paraId="0F8941C2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AC564B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177322B" w14:textId="10782B73" w:rsidR="00244EE7" w:rsidRPr="00281AD3" w:rsidRDefault="00281AD3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24,903</w:t>
            </w:r>
          </w:p>
        </w:tc>
        <w:tc>
          <w:tcPr>
            <w:tcW w:w="180" w:type="dxa"/>
          </w:tcPr>
          <w:p w14:paraId="44CC7AEE" w14:textId="77777777" w:rsidR="00244EE7" w:rsidRPr="00281AD3" w:rsidRDefault="00244EE7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94D818" w14:textId="15EB7F40" w:rsidR="00244EE7" w:rsidRPr="00281AD3" w:rsidRDefault="00281AD3" w:rsidP="00143EA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19,928</w:t>
            </w:r>
          </w:p>
        </w:tc>
      </w:tr>
    </w:tbl>
    <w:p w14:paraId="21012543" w14:textId="77777777" w:rsidR="00244EE7" w:rsidRPr="00D36ED5" w:rsidRDefault="00244EE7" w:rsidP="00244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43FF3A48" w14:textId="31A4BB9F" w:rsidR="00244EE7" w:rsidRPr="00281AD3" w:rsidRDefault="00244EE7" w:rsidP="00244EE7">
      <w:pPr>
        <w:pStyle w:val="Bo-Blankline"/>
        <w:rPr>
          <w:sz w:val="30"/>
          <w:szCs w:val="30"/>
        </w:rPr>
      </w:pPr>
      <w:r w:rsidRPr="00281AD3">
        <w:rPr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81AD3">
        <w:rPr>
          <w:rFonts w:hint="cs"/>
          <w:sz w:val="30"/>
          <w:szCs w:val="30"/>
          <w:cs/>
        </w:rPr>
        <w:t>สาม</w:t>
      </w:r>
      <w:r w:rsidRPr="00281AD3">
        <w:rPr>
          <w:sz w:val="30"/>
          <w:szCs w:val="30"/>
          <w:cs/>
        </w:rPr>
        <w:t xml:space="preserve">เดือนสิ้นสุดวันที่ </w:t>
      </w:r>
      <w:r w:rsidRPr="00281AD3">
        <w:rPr>
          <w:sz w:val="30"/>
          <w:szCs w:val="30"/>
        </w:rPr>
        <w:t>3</w:t>
      </w:r>
      <w:r w:rsidR="002D4FBE" w:rsidRPr="00281AD3">
        <w:rPr>
          <w:sz w:val="30"/>
          <w:szCs w:val="30"/>
        </w:rPr>
        <w:t>1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>ม</w:t>
      </w:r>
      <w:r w:rsidR="00746C0C" w:rsidRPr="00281AD3">
        <w:rPr>
          <w:rFonts w:hint="cs"/>
          <w:sz w:val="30"/>
          <w:szCs w:val="30"/>
          <w:cs/>
        </w:rPr>
        <w:t>ีนาคม</w:t>
      </w:r>
      <w:r w:rsidRPr="00281AD3">
        <w:rPr>
          <w:sz w:val="30"/>
          <w:szCs w:val="30"/>
          <w:cs/>
        </w:rPr>
        <w:t xml:space="preserve"> </w:t>
      </w:r>
      <w:r w:rsidRPr="00281AD3">
        <w:rPr>
          <w:sz w:val="30"/>
          <w:szCs w:val="30"/>
        </w:rPr>
        <w:t>2563</w:t>
      </w:r>
      <w:r w:rsidRPr="00281AD3">
        <w:rPr>
          <w:sz w:val="30"/>
          <w:szCs w:val="30"/>
          <w:cs/>
        </w:rPr>
        <w:t xml:space="preserve"> มี</w:t>
      </w:r>
      <w:r w:rsidRPr="001F2747">
        <w:rPr>
          <w:sz w:val="30"/>
          <w:szCs w:val="30"/>
          <w:cs/>
        </w:rPr>
        <w:t xml:space="preserve">จำนวน </w:t>
      </w:r>
      <w:r w:rsidR="001F2747" w:rsidRPr="001F2747">
        <w:rPr>
          <w:sz w:val="30"/>
          <w:szCs w:val="30"/>
        </w:rPr>
        <w:t>29.</w:t>
      </w:r>
      <w:r w:rsidR="001F2747">
        <w:rPr>
          <w:sz w:val="30"/>
          <w:szCs w:val="30"/>
        </w:rPr>
        <w:t>63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 xml:space="preserve">ล้านบาท และ </w:t>
      </w:r>
      <w:r w:rsidR="00281AD3">
        <w:rPr>
          <w:sz w:val="30"/>
          <w:szCs w:val="30"/>
          <w:lang w:val="en-US"/>
        </w:rPr>
        <w:t>20.2</w:t>
      </w:r>
      <w:r w:rsidR="001F2747">
        <w:rPr>
          <w:sz w:val="30"/>
          <w:szCs w:val="30"/>
          <w:lang w:val="en-US"/>
        </w:rPr>
        <w:t>2</w:t>
      </w:r>
      <w:r w:rsidRPr="00281AD3">
        <w:rPr>
          <w:sz w:val="30"/>
          <w:szCs w:val="30"/>
        </w:rPr>
        <w:t xml:space="preserve"> </w:t>
      </w:r>
      <w:r w:rsidRPr="00281AD3">
        <w:rPr>
          <w:sz w:val="30"/>
          <w:szCs w:val="30"/>
          <w:cs/>
        </w:rPr>
        <w:t>ล้านบาท ตามลำดับ</w:t>
      </w:r>
    </w:p>
    <w:p w14:paraId="316BA5D0" w14:textId="77777777" w:rsidR="00244EE7" w:rsidRPr="00244EE7" w:rsidRDefault="00244EE7" w:rsidP="00244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09C4E53F" w14:textId="77777777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1990F2FB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2563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 xml:space="preserve">ละ </w:t>
      </w:r>
      <w:r w:rsidR="00717C56" w:rsidRPr="00717C56">
        <w:rPr>
          <w:rFonts w:ascii="Angsana New" w:hAnsi="Angsana New"/>
          <w:sz w:val="30"/>
          <w:szCs w:val="30"/>
        </w:rPr>
        <w:t>6.</w:t>
      </w:r>
      <w:r w:rsidR="00590779">
        <w:rPr>
          <w:rFonts w:ascii="Angsana New" w:hAnsi="Angsana New"/>
          <w:sz w:val="30"/>
          <w:szCs w:val="30"/>
        </w:rPr>
        <w:t>19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A6559B">
        <w:rPr>
          <w:rFonts w:ascii="Angsana New" w:hAnsi="Angsana New"/>
          <w:sz w:val="30"/>
          <w:szCs w:val="30"/>
        </w:rPr>
        <w:t>3</w:t>
      </w:r>
      <w:r w:rsidR="001F1E1E">
        <w:rPr>
          <w:rFonts w:ascii="Angsana New" w:hAnsi="Angsana New"/>
          <w:sz w:val="30"/>
          <w:szCs w:val="30"/>
        </w:rPr>
        <w:t>.</w:t>
      </w:r>
      <w:r w:rsidR="00B95F75">
        <w:rPr>
          <w:rFonts w:ascii="Angsana New" w:hAnsi="Angsana New"/>
          <w:sz w:val="30"/>
          <w:szCs w:val="30"/>
          <w:lang w:val="en-US"/>
        </w:rPr>
        <w:t>44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(31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256</w:t>
      </w:r>
      <w:r w:rsidR="002D4FBE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D4FBE">
        <w:rPr>
          <w:rFonts w:ascii="Angsana New" w:hAnsi="Angsana New"/>
          <w:i/>
          <w:iCs/>
          <w:sz w:val="30"/>
          <w:szCs w:val="30"/>
        </w:rPr>
        <w:t>3.62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2D4FBE">
        <w:rPr>
          <w:rFonts w:ascii="Angsana New" w:hAnsi="Angsana New"/>
          <w:i/>
          <w:iCs/>
          <w:sz w:val="30"/>
          <w:szCs w:val="30"/>
        </w:rPr>
        <w:t>6.72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0029F6F6" w:rsidR="00384589" w:rsidRDefault="00384589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64F3E7CC" w14:textId="77777777" w:rsidR="00EF4EA2" w:rsidRDefault="00EF4EA2" w:rsidP="00EF4EA2">
      <w:pPr>
        <w:pStyle w:val="Bo-Blankline"/>
      </w:pPr>
    </w:p>
    <w:p w14:paraId="6B2FDCC8" w14:textId="77777777" w:rsidR="00300B59" w:rsidRPr="00340641" w:rsidRDefault="00300B59" w:rsidP="00300B59">
      <w:pPr>
        <w:pStyle w:val="Ang15"/>
        <w:numPr>
          <w:ilvl w:val="0"/>
          <w:numId w:val="9"/>
        </w:numPr>
        <w:ind w:left="900"/>
        <w:rPr>
          <w:cs/>
        </w:rPr>
      </w:pPr>
      <w:r>
        <w:rPr>
          <w:rFonts w:hint="cs"/>
          <w:cs/>
        </w:rPr>
        <w:t>บริษัทไม่ได้รับรู้ภาษีเงินได้รอการตัดบัญชีจากขาดทุนทางภาษี</w:t>
      </w:r>
    </w:p>
    <w:p w14:paraId="24A6E440" w14:textId="77777777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</w:t>
      </w:r>
      <w:r w:rsidR="00D15FA4">
        <w:t xml:space="preserve"> </w:t>
      </w:r>
      <w:r w:rsidR="00D15FA4">
        <w:rPr>
          <w:rFonts w:hint="cs"/>
          <w:cs/>
        </w:rPr>
        <w:t xml:space="preserve">(ขาดทุน) </w:t>
      </w:r>
      <w:r w:rsidRPr="00964878">
        <w:rPr>
          <w:cs/>
        </w:rPr>
        <w:t>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5FCD7B5D" w14:textId="3FC2467A" w:rsidR="00552196" w:rsidRPr="00964878" w:rsidRDefault="00552196" w:rsidP="00552196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</w:t>
      </w:r>
      <w:r>
        <w:rPr>
          <w:rFonts w:hint="cs"/>
          <w:spacing w:val="4"/>
          <w:cs/>
        </w:rPr>
        <w:t xml:space="preserve"> (ขาดทุน) </w:t>
      </w:r>
      <w:r w:rsidRPr="00964878">
        <w:rPr>
          <w:spacing w:val="4"/>
          <w:cs/>
        </w:rPr>
        <w:t>ต่อหุ้นขั้นพื้นฐานสำหรับ</w:t>
      </w:r>
      <w:r w:rsidRPr="00964878">
        <w:rPr>
          <w:rFonts w:hint="cs"/>
          <w:spacing w:val="4"/>
          <w:cs/>
        </w:rPr>
        <w:t>งวดสามเดือน</w:t>
      </w:r>
      <w:r w:rsidRPr="00964878">
        <w:rPr>
          <w:spacing w:val="4"/>
          <w:cs/>
        </w:rPr>
        <w:t xml:space="preserve">สิ้นสุดวันที่ </w:t>
      </w:r>
      <w:r>
        <w:rPr>
          <w:spacing w:val="4"/>
        </w:rPr>
        <w:t>31</w:t>
      </w:r>
      <w:r w:rsidRPr="00964878">
        <w:rPr>
          <w:spacing w:val="4"/>
          <w:cs/>
        </w:rPr>
        <w:t xml:space="preserve"> </w:t>
      </w:r>
      <w:r w:rsidRPr="00964878">
        <w:rPr>
          <w:rFonts w:hint="cs"/>
          <w:spacing w:val="4"/>
          <w:cs/>
        </w:rPr>
        <w:t xml:space="preserve">มีนาคม </w:t>
      </w:r>
      <w:r>
        <w:rPr>
          <w:spacing w:val="4"/>
          <w:lang w:val="en-US"/>
        </w:rPr>
        <w:t>2563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>
        <w:rPr>
          <w:spacing w:val="4"/>
        </w:rPr>
        <w:t>2562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</w:t>
      </w:r>
      <w:r>
        <w:rPr>
          <w:rFonts w:hint="cs"/>
          <w:spacing w:val="4"/>
          <w:cs/>
        </w:rPr>
        <w:t xml:space="preserve"> (ขาดทุน) </w:t>
      </w:r>
      <w:r w:rsidRPr="00964878">
        <w:rPr>
          <w:spacing w:val="4"/>
          <w:cs/>
        </w:rPr>
        <w:t>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 w:rsidR="00522E88"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6902824A" w14:textId="77777777" w:rsidR="00A53681" w:rsidRDefault="00A5368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59"/>
        <w:gridCol w:w="1207"/>
        <w:gridCol w:w="235"/>
        <w:gridCol w:w="1207"/>
        <w:gridCol w:w="235"/>
        <w:gridCol w:w="1200"/>
        <w:gridCol w:w="235"/>
        <w:gridCol w:w="1200"/>
      </w:tblGrid>
      <w:tr w:rsidR="00552196" w:rsidRPr="006E4F8A" w14:paraId="7D82D80F" w14:textId="77777777" w:rsidTr="00983C12">
        <w:tc>
          <w:tcPr>
            <w:tcW w:w="3661" w:type="dxa"/>
          </w:tcPr>
          <w:p w14:paraId="204D331E" w14:textId="77777777" w:rsidR="00552196" w:rsidRPr="006E4F8A" w:rsidRDefault="00552196" w:rsidP="00DB4670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CAEBE65" w14:textId="77777777" w:rsidR="00552196" w:rsidRPr="006E4F8A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6CB00E1" w14:textId="77777777" w:rsidR="00552196" w:rsidRPr="006E4F8A" w:rsidRDefault="0055219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14EDAFED" w14:textId="77777777" w:rsidR="00552196" w:rsidRPr="006E4F8A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196" w:rsidRPr="006E4F8A" w14:paraId="5A4B2BAF" w14:textId="77777777" w:rsidTr="00983C12">
        <w:tc>
          <w:tcPr>
            <w:tcW w:w="3661" w:type="dxa"/>
          </w:tcPr>
          <w:p w14:paraId="1FA7A3CC" w14:textId="77777777" w:rsidR="00552196" w:rsidRPr="00C31888" w:rsidRDefault="00552196" w:rsidP="00522E88">
            <w:pPr>
              <w:spacing w:line="240" w:lineRule="atLeast"/>
              <w:ind w:left="270" w:right="-140" w:hanging="27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318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05" w:type="dxa"/>
          </w:tcPr>
          <w:p w14:paraId="7D4395C2" w14:textId="77777777" w:rsidR="00552196" w:rsidRPr="00C31888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24D52CB6" w14:textId="77777777" w:rsidR="00552196" w:rsidRPr="003A3233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1211810" w14:textId="77777777" w:rsidR="00552196" w:rsidRPr="003A3233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14:paraId="0DA4DE67" w14:textId="77777777" w:rsidR="00552196" w:rsidRPr="003A3233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8F4DEED" w14:textId="77777777" w:rsidR="00552196" w:rsidRPr="00C31888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3518E4D8" w14:textId="77777777" w:rsidR="00552196" w:rsidRPr="003A3233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0FF588" w14:textId="77777777" w:rsidR="00552196" w:rsidRPr="003A3233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2196" w:rsidRPr="006E4F8A" w14:paraId="23C26405" w14:textId="77777777" w:rsidTr="00983C12">
        <w:tc>
          <w:tcPr>
            <w:tcW w:w="3661" w:type="dxa"/>
          </w:tcPr>
          <w:p w14:paraId="10D7CB25" w14:textId="77777777" w:rsidR="00552196" w:rsidRPr="006E4F8A" w:rsidRDefault="00552196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7" w:type="dxa"/>
            <w:gridSpan w:val="7"/>
          </w:tcPr>
          <w:p w14:paraId="4198F381" w14:textId="77777777" w:rsidR="00552196" w:rsidRPr="006E4F8A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2196" w:rsidRPr="006E4F8A" w14:paraId="7024ED85" w14:textId="77777777" w:rsidTr="00983C12">
        <w:tc>
          <w:tcPr>
            <w:tcW w:w="3661" w:type="dxa"/>
          </w:tcPr>
          <w:p w14:paraId="7383EA95" w14:textId="77777777" w:rsidR="00552196" w:rsidRPr="006E4F8A" w:rsidRDefault="00552196" w:rsidP="00924907">
            <w:pPr>
              <w:spacing w:line="240" w:lineRule="atLeast"/>
              <w:ind w:left="270" w:right="25" w:hanging="270"/>
              <w:rPr>
                <w:rFonts w:ascii="Angsana New" w:hAnsi="Angsana New"/>
                <w:sz w:val="30"/>
                <w:szCs w:val="30"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B3D02" w14:textId="2469129A" w:rsidR="00552196" w:rsidRPr="00A21577" w:rsidRDefault="00C83603" w:rsidP="006E0FD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403,414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F03856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E2770" w14:textId="77777777" w:rsidR="00552196" w:rsidRPr="00A21577" w:rsidRDefault="00552196" w:rsidP="006E0FD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529,566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2BD89E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1F293" w14:textId="7A3911B7" w:rsidR="00552196" w:rsidRPr="00A21577" w:rsidRDefault="00E01253" w:rsidP="006E0FD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</w:t>
            </w:r>
            <w:r w:rsidR="00096B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6B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D63CEB0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D1540" w14:textId="77777777" w:rsidR="00552196" w:rsidRPr="00A21577" w:rsidRDefault="00552196" w:rsidP="006E0FD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(136,180)</w:t>
            </w:r>
          </w:p>
        </w:tc>
      </w:tr>
      <w:tr w:rsidR="00552196" w:rsidRPr="00A21577" w14:paraId="3620E991" w14:textId="77777777" w:rsidTr="00983C12">
        <w:tc>
          <w:tcPr>
            <w:tcW w:w="3661" w:type="dxa"/>
          </w:tcPr>
          <w:p w14:paraId="53B90D23" w14:textId="77777777" w:rsidR="00552196" w:rsidRPr="00A21577" w:rsidRDefault="00552196" w:rsidP="00552196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7D39E16F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08A6AD8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49319C56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F476E1B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257B3A3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993460A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1F2AE98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52196" w:rsidRPr="006E4F8A" w14:paraId="14CF886E" w14:textId="77777777" w:rsidTr="00983C12">
        <w:tc>
          <w:tcPr>
            <w:tcW w:w="3661" w:type="dxa"/>
          </w:tcPr>
          <w:p w14:paraId="27AD2C2E" w14:textId="77777777" w:rsidR="00552196" w:rsidRPr="006E4F8A" w:rsidRDefault="00552196" w:rsidP="00552196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49077C">
              <w:rPr>
                <w:rFonts w:ascii="Angsana New" w:hAnsi="Angsana New"/>
                <w:sz w:val="30"/>
                <w:szCs w:val="30"/>
              </w:rPr>
              <w:t>1</w:t>
            </w: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5" w:type="dxa"/>
            <w:shd w:val="clear" w:color="auto" w:fill="auto"/>
          </w:tcPr>
          <w:p w14:paraId="3984A5A5" w14:textId="0176A63C" w:rsidR="00552196" w:rsidRPr="005E1B79" w:rsidRDefault="00EC5686" w:rsidP="0055219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E01253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01253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0125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30D388FA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3E3AB716" w14:textId="77777777" w:rsidR="00552196" w:rsidRPr="005E1B79" w:rsidRDefault="00552196" w:rsidP="0055219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5" w:type="dxa"/>
            <w:shd w:val="clear" w:color="auto" w:fill="auto"/>
          </w:tcPr>
          <w:p w14:paraId="6D8E9FC8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3949EDD" w14:textId="2C6DA466" w:rsidR="00552196" w:rsidRPr="00A21577" w:rsidRDefault="00EC568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E01253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01253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01253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479F4AA5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4FF64EC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20,190,000</w:t>
            </w:r>
          </w:p>
        </w:tc>
      </w:tr>
      <w:tr w:rsidR="00552196" w:rsidRPr="006E4F8A" w14:paraId="5F69E429" w14:textId="77777777" w:rsidTr="00EC5686">
        <w:tc>
          <w:tcPr>
            <w:tcW w:w="3661" w:type="dxa"/>
          </w:tcPr>
          <w:p w14:paraId="382B25CC" w14:textId="77777777" w:rsidR="00552196" w:rsidRPr="00A67EF9" w:rsidRDefault="00552196" w:rsidP="00552196">
            <w:pPr>
              <w:spacing w:line="240" w:lineRule="atLeast"/>
              <w:ind w:right="-1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7EF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5" w:type="dxa"/>
            <w:shd w:val="clear" w:color="auto" w:fill="auto"/>
          </w:tcPr>
          <w:p w14:paraId="6A55C711" w14:textId="26CF9EBA" w:rsidR="00552196" w:rsidRPr="005E1B79" w:rsidRDefault="00EC5686" w:rsidP="00552196">
            <w:pPr>
              <w:tabs>
                <w:tab w:val="decimal" w:pos="92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(37,220)</w:t>
            </w:r>
          </w:p>
        </w:tc>
        <w:tc>
          <w:tcPr>
            <w:tcW w:w="235" w:type="dxa"/>
            <w:shd w:val="clear" w:color="auto" w:fill="auto"/>
          </w:tcPr>
          <w:p w14:paraId="77C2CDB6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075AA699" w14:textId="77777777" w:rsidR="00552196" w:rsidRPr="005E1B79" w:rsidRDefault="00552196" w:rsidP="00552196">
            <w:pPr>
              <w:tabs>
                <w:tab w:val="decimal" w:pos="92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(1,004,545)</w:t>
            </w:r>
          </w:p>
        </w:tc>
        <w:tc>
          <w:tcPr>
            <w:tcW w:w="235" w:type="dxa"/>
            <w:shd w:val="clear" w:color="auto" w:fill="auto"/>
          </w:tcPr>
          <w:p w14:paraId="3BB5E937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C0AE35" w14:textId="6720BCF4" w:rsidR="00552196" w:rsidRDefault="00EC568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(37,220)</w:t>
            </w:r>
          </w:p>
        </w:tc>
        <w:tc>
          <w:tcPr>
            <w:tcW w:w="235" w:type="dxa"/>
            <w:shd w:val="clear" w:color="auto" w:fill="auto"/>
          </w:tcPr>
          <w:p w14:paraId="16E80F2F" w14:textId="77777777" w:rsidR="00552196" w:rsidRPr="006E4F8A" w:rsidRDefault="00552196" w:rsidP="0055219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F9B2F13" w14:textId="77777777" w:rsidR="00552196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(1,004,545)</w:t>
            </w:r>
          </w:p>
        </w:tc>
      </w:tr>
      <w:tr w:rsidR="00552196" w:rsidRPr="006E4F8A" w14:paraId="59D52619" w14:textId="77777777" w:rsidTr="00EC5686">
        <w:tc>
          <w:tcPr>
            <w:tcW w:w="3661" w:type="dxa"/>
            <w:vAlign w:val="bottom"/>
          </w:tcPr>
          <w:p w14:paraId="7C62E730" w14:textId="77777777" w:rsidR="00552196" w:rsidRPr="006E4F8A" w:rsidRDefault="00552196" w:rsidP="0055219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C04A9" w14:textId="3FFE73EF" w:rsidR="00552196" w:rsidRPr="005E1B79" w:rsidRDefault="00EC5686" w:rsidP="0055219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19,143,280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45BBAB5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6A092" w14:textId="77777777" w:rsidR="00552196" w:rsidRPr="005E1B79" w:rsidRDefault="00552196" w:rsidP="00552196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19,185,455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1AF3C1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6108D" w14:textId="5C019670" w:rsidR="00552196" w:rsidRPr="0065236D" w:rsidRDefault="00EC568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19,143,280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B5B81B" w14:textId="77777777" w:rsidR="00552196" w:rsidRPr="0065236D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4B734" w14:textId="77777777" w:rsidR="00552196" w:rsidRPr="0065236D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19,185,455</w:t>
            </w:r>
          </w:p>
        </w:tc>
      </w:tr>
      <w:tr w:rsidR="00552196" w:rsidRPr="006E4F8A" w14:paraId="4A4C9F44" w14:textId="77777777" w:rsidTr="00983C12">
        <w:tc>
          <w:tcPr>
            <w:tcW w:w="3661" w:type="dxa"/>
            <w:vAlign w:val="bottom"/>
          </w:tcPr>
          <w:p w14:paraId="61236F9C" w14:textId="77777777" w:rsidR="00552196" w:rsidRPr="006E4F8A" w:rsidRDefault="00552196" w:rsidP="0055219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A215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DAE68" w14:textId="3199B29A" w:rsidR="00552196" w:rsidRPr="00A21577" w:rsidRDefault="00E01253" w:rsidP="006E0FD5">
            <w:pPr>
              <w:spacing w:line="240" w:lineRule="atLeast"/>
              <w:ind w:left="-1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98937D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EF5BB" w14:textId="77777777" w:rsidR="00552196" w:rsidRPr="00A21577" w:rsidRDefault="00552196" w:rsidP="00552196">
            <w:pPr>
              <w:spacing w:line="240" w:lineRule="atLeast"/>
              <w:ind w:left="-115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05E02D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5DEA2" w14:textId="1774AB0F" w:rsidR="00552196" w:rsidRPr="00A21577" w:rsidRDefault="00E01253" w:rsidP="00E01253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</w:t>
            </w:r>
            <w:r w:rsidR="006032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EAE736" w14:textId="77777777" w:rsidR="00552196" w:rsidRPr="00A21577" w:rsidRDefault="00552196" w:rsidP="0055219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4CDED" w14:textId="77777777" w:rsidR="00552196" w:rsidRPr="00A21577" w:rsidRDefault="00552196" w:rsidP="00A93BEB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(0.007)</w:t>
            </w:r>
          </w:p>
        </w:tc>
      </w:tr>
    </w:tbl>
    <w:p w14:paraId="7886C6F2" w14:textId="77777777" w:rsidR="0008784B" w:rsidRDefault="0008784B" w:rsidP="00A21577">
      <w:pPr>
        <w:spacing w:line="240" w:lineRule="atLeast"/>
        <w:rPr>
          <w:rFonts w:ascii="Angsana New" w:hAnsi="Angsana New"/>
          <w:sz w:val="20"/>
          <w:szCs w:val="20"/>
          <w:cs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1405F354" w14:textId="77777777" w:rsidR="00DA36BA" w:rsidRDefault="0006694B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4354ABF7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22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381B9D" w:rsidRPr="00522E88" w14:paraId="2792CE79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8CCD2F1" w14:textId="77777777" w:rsidR="00381B9D" w:rsidRPr="00522E88" w:rsidRDefault="00381B9D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4C5498F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5FA3BCE7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81B9D" w:rsidRPr="00522E88" w14:paraId="54971C47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607C8A8" w14:textId="77777777" w:rsidR="00381B9D" w:rsidRPr="00522E88" w:rsidRDefault="00381B9D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33A9A08F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7742" w:type="dxa"/>
            <w:gridSpan w:val="9"/>
            <w:vAlign w:val="bottom"/>
          </w:tcPr>
          <w:p w14:paraId="0D816B63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9017BD9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8" w:type="dxa"/>
            <w:gridSpan w:val="5"/>
            <w:vAlign w:val="bottom"/>
          </w:tcPr>
          <w:p w14:paraId="08F9073B" w14:textId="77777777" w:rsidR="00381B9D" w:rsidRPr="00522E88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22E88" w:rsidRPr="00522E88" w14:paraId="48DAB752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424B253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22E8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4ED9EE85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8A490C3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CC4AFC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="00E63A25"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570C7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A443DB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0DCBFFE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9CE1691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2DDD8ACC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70035F1B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648F4F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0EBE71C8" w14:textId="77777777" w:rsidTr="00576A6C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9B794AB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2CF095C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3BA6F2D4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064A737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3B1FB310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A25498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F08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12FC9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D70F02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B904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976F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4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3F7DD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CC1A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2E939A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1718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9CE430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EE59B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F43963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132A989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713D6B3B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47BB0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6712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5BF7486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87CD82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C1D17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4D08D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178D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3635E9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F090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C951A4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4DD8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67F08D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84374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496167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FE21F3C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42DA3F6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45F807E8" w14:textId="77777777" w:rsidR="00522E88" w:rsidRPr="00522E88" w:rsidRDefault="00793A0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</w:tcPr>
          <w:p w14:paraId="57542C91" w14:textId="77777777" w:rsidR="00522E88" w:rsidRPr="00522E88" w:rsidRDefault="00793A08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3E95F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30CC030" w14:textId="00882968" w:rsidR="00522E88" w:rsidRPr="00A93BEB" w:rsidRDefault="00793A08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B51F4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4DC0CFC" w14:textId="77777777" w:rsidR="00522E88" w:rsidRPr="00522E88" w:rsidRDefault="00793A08" w:rsidP="00793A08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AD06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49C361" w14:textId="13BF4EFD" w:rsidR="00522E88" w:rsidRPr="00522E88" w:rsidRDefault="002B51F4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236" w:type="dxa"/>
          </w:tcPr>
          <w:p w14:paraId="7FD9306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23139F" w14:textId="77777777" w:rsidR="00522E88" w:rsidRPr="00522E88" w:rsidRDefault="00E27FA1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93BEB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3EB48EC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D573B5" w14:textId="6F23FF4F" w:rsidR="00522E88" w:rsidRPr="00522E88" w:rsidRDefault="002B51F4" w:rsidP="002B51F4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4A85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7A02CB" w14:textId="77777777" w:rsidR="00522E88" w:rsidRPr="00522E88" w:rsidRDefault="00E27FA1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C9F7A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32E3CE0" w14:textId="05054961" w:rsidR="00522E88" w:rsidRPr="00522E88" w:rsidRDefault="002B51F4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</w:tr>
      <w:tr w:rsidR="00522E88" w:rsidRPr="00522E88" w14:paraId="273339A5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50D53409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1E3A2533" w14:textId="77777777" w:rsidR="00522E88" w:rsidRPr="00522E88" w:rsidRDefault="00793A0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</w:tcPr>
          <w:p w14:paraId="37B1C688" w14:textId="77777777" w:rsidR="00522E88" w:rsidRPr="00522E88" w:rsidRDefault="00793A08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41,747</w:t>
            </w:r>
          </w:p>
        </w:tc>
        <w:tc>
          <w:tcPr>
            <w:tcW w:w="236" w:type="dxa"/>
          </w:tcPr>
          <w:p w14:paraId="3A1A214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77C7545" w14:textId="61F2A436" w:rsidR="00522E88" w:rsidRPr="00522E88" w:rsidRDefault="002B51F4" w:rsidP="002B51F4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1,202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E3D0C55" w14:textId="77777777" w:rsidR="00522E88" w:rsidRPr="00522E88" w:rsidRDefault="00E27FA1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</w:t>
            </w:r>
            <w:r w:rsidR="00A93BEB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70F270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58B452" w14:textId="31BDC1A0" w:rsidR="00522E88" w:rsidRPr="00522E88" w:rsidRDefault="002B51F4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70,479</w:t>
            </w:r>
          </w:p>
        </w:tc>
        <w:tc>
          <w:tcPr>
            <w:tcW w:w="236" w:type="dxa"/>
          </w:tcPr>
          <w:p w14:paraId="450A8E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18D09E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0806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F50D69" w14:textId="29AE4008" w:rsidR="00522E88" w:rsidRPr="00522E88" w:rsidRDefault="002B51F4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74,283</w:t>
            </w:r>
          </w:p>
        </w:tc>
        <w:tc>
          <w:tcPr>
            <w:tcW w:w="236" w:type="dxa"/>
          </w:tcPr>
          <w:p w14:paraId="1A106B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2E5FAEE" w14:textId="77777777" w:rsidR="00522E88" w:rsidRPr="00522E88" w:rsidRDefault="00E27FA1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D82FB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AB3C40" w14:textId="5FC13D98" w:rsidR="00522E88" w:rsidRPr="00522E88" w:rsidRDefault="002B51F4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74,283</w:t>
            </w:r>
          </w:p>
        </w:tc>
      </w:tr>
      <w:tr w:rsidR="00522E88" w:rsidRPr="00522E88" w14:paraId="16EF129D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733732F9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808" w:type="dxa"/>
          </w:tcPr>
          <w:p w14:paraId="27AB77F7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825FBCB" w14:textId="77777777" w:rsidR="00522E88" w:rsidRPr="00B162D9" w:rsidRDefault="00B162D9" w:rsidP="00576A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162D9">
              <w:rPr>
                <w:rFonts w:ascii="Angsana New" w:hAnsi="Angsana New"/>
                <w:b/>
                <w:bCs/>
                <w:sz w:val="24"/>
                <w:szCs w:val="24"/>
              </w:rPr>
              <w:t>41,747</w:t>
            </w:r>
          </w:p>
        </w:tc>
        <w:tc>
          <w:tcPr>
            <w:tcW w:w="236" w:type="dxa"/>
          </w:tcPr>
          <w:p w14:paraId="64399C5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77777777" w:rsidR="00522E88" w:rsidRPr="00522E88" w:rsidRDefault="00B162D9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</w:t>
            </w:r>
            <w:r w:rsidR="0054511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93BE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77777777" w:rsidR="00522E88" w:rsidRPr="00522E88" w:rsidRDefault="00B162D9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27,5</w:t>
            </w:r>
            <w:r w:rsidR="00A93BE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51C308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77777777" w:rsidR="00522E88" w:rsidRPr="00522E88" w:rsidRDefault="00B162D9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70,608</w:t>
            </w:r>
          </w:p>
        </w:tc>
        <w:tc>
          <w:tcPr>
            <w:tcW w:w="236" w:type="dxa"/>
          </w:tcPr>
          <w:p w14:paraId="1AEE79B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C0AE7C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F2A3A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7E6C3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09FC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158888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39F0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79980CD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5375DB7B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CA9D837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4AD8A54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66AF5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88629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96F01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F442B8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B0600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6044C1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A8F0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48D12FA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1DACC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47B2637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73F61B9F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6B71CCCE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CAF3D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9B341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42A4939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FB8557C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B44A31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8F12F8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76D6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8D53A0" w14:textId="77777777" w:rsidR="00522E88" w:rsidRPr="00522E88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DEBF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E2C145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D39AD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3A71DF" w14:textId="77777777" w:rsidR="00522E88" w:rsidRPr="00522E88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F518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586A62" w14:textId="77777777" w:rsidR="00522E88" w:rsidRPr="00522E88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2B8C1E0D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438EA3DD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52312DED" w14:textId="77777777" w:rsidR="00522E88" w:rsidRPr="00522E88" w:rsidRDefault="0049077C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443" w:type="dxa"/>
          </w:tcPr>
          <w:p w14:paraId="43BBB25E" w14:textId="77777777" w:rsidR="00522E88" w:rsidRPr="00522E88" w:rsidRDefault="0049077C" w:rsidP="0049077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B68EC0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08F23FC" w14:textId="77777777" w:rsidR="00522E88" w:rsidRPr="00522E88" w:rsidRDefault="0049077C" w:rsidP="0049077C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4DBE721" w14:textId="77777777" w:rsidR="00522E88" w:rsidRPr="00522E88" w:rsidRDefault="00A93BEB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47,100</w:t>
            </w:r>
            <w:r w:rsidR="000E362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733EAB6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6425869" w14:textId="77777777" w:rsidR="00522E88" w:rsidRPr="00522E88" w:rsidRDefault="00A93BEB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  <w:r w:rsidR="000E362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100</w:t>
            </w:r>
            <w:r w:rsidR="000E362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14:paraId="7A468909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0416C0" w14:textId="77777777" w:rsidR="00522E88" w:rsidRPr="00522E88" w:rsidRDefault="000E3620" w:rsidP="000E36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E9C6F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823437" w14:textId="145A8D20" w:rsidR="00522E88" w:rsidRPr="00522E88" w:rsidRDefault="000E3620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F82C7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82C78">
              <w:rPr>
                <w:rFonts w:ascii="Angsana New" w:hAnsi="Angsana New"/>
                <w:sz w:val="24"/>
                <w:szCs w:val="24"/>
              </w:rPr>
              <w:t>952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82C78">
              <w:rPr>
                <w:rFonts w:ascii="Angsana New" w:hAnsi="Angsana New"/>
                <w:sz w:val="24"/>
                <w:szCs w:val="24"/>
              </w:rPr>
              <w:t>46</w:t>
            </w:r>
            <w:r w:rsidR="00A93BE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F19F6F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223A15F" w14:textId="77777777" w:rsidR="00522E88" w:rsidRPr="00522E88" w:rsidRDefault="000E3620" w:rsidP="000E362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F26BF0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E23B965" w14:textId="10676561" w:rsidR="00522E88" w:rsidRPr="00522E88" w:rsidRDefault="000E3620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F82C78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82C78">
              <w:rPr>
                <w:rFonts w:ascii="Angsana New" w:hAnsi="Angsana New"/>
                <w:sz w:val="24"/>
                <w:szCs w:val="24"/>
              </w:rPr>
              <w:t>952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82C78">
              <w:rPr>
                <w:rFonts w:ascii="Angsana New" w:hAnsi="Angsana New"/>
                <w:sz w:val="24"/>
                <w:szCs w:val="24"/>
              </w:rPr>
              <w:t>467</w:t>
            </w:r>
          </w:p>
        </w:tc>
      </w:tr>
      <w:tr w:rsidR="00522E88" w:rsidRPr="002D3F7F" w14:paraId="36AB48CE" w14:textId="77777777" w:rsidTr="00576A6C">
        <w:trPr>
          <w:trHeight w:val="261"/>
        </w:trPr>
        <w:tc>
          <w:tcPr>
            <w:tcW w:w="2696" w:type="dxa"/>
            <w:shd w:val="clear" w:color="auto" w:fill="auto"/>
          </w:tcPr>
          <w:p w14:paraId="3969A1B4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8" w:type="dxa"/>
          </w:tcPr>
          <w:p w14:paraId="246D4D16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32FE8A" w14:textId="77777777" w:rsidR="00522E88" w:rsidRPr="00522E88" w:rsidRDefault="00B162D9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5BBAC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77777777" w:rsidR="00522E88" w:rsidRPr="00522E88" w:rsidRDefault="00B162D9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77777777" w:rsidR="00522E88" w:rsidRPr="00B162D9" w:rsidRDefault="00A93BEB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47,100</w:t>
            </w:r>
            <w:r w:rsidR="00B162D9" w:rsidRPr="00B162D9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0CEF478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77777777" w:rsidR="00522E88" w:rsidRPr="00B162D9" w:rsidRDefault="00A93BEB" w:rsidP="00576A6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47,100</w:t>
            </w:r>
            <w:r w:rsidR="00B162D9" w:rsidRPr="00B162D9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14:paraId="1CC42DE5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216769" w14:textId="77777777" w:rsidR="00522E88" w:rsidRPr="002D3F7F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88E9FA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851CED" w14:textId="77777777" w:rsidR="00522E88" w:rsidRPr="002D3F7F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36260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5D1D224" w14:textId="77777777" w:rsidR="00522E88" w:rsidRPr="002D3F7F" w:rsidRDefault="00522E88" w:rsidP="00793A08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7A40A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DD023B" w14:textId="77777777" w:rsidR="00522E88" w:rsidRPr="002D3F7F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414E997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11522F22" w14:textId="77777777" w:rsidR="00522E88" w:rsidRDefault="00522E8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6E2DA4" w:rsidRPr="00522E88" w14:paraId="23CE1B2F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8E6E6B3" w14:textId="77777777" w:rsidR="006E2DA4" w:rsidRPr="00522E88" w:rsidRDefault="006E2DA4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D2D0F1B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4A973D8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923DC7" w:rsidRPr="00522E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E2DA4" w:rsidRPr="00522E88" w14:paraId="44F9A353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F59B56" w14:textId="77777777" w:rsidR="006E2DA4" w:rsidRPr="00522E88" w:rsidRDefault="006E2DA4" w:rsidP="00143EAD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D551419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7742" w:type="dxa"/>
            <w:gridSpan w:val="9"/>
            <w:vAlign w:val="bottom"/>
          </w:tcPr>
          <w:p w14:paraId="53F0E576" w14:textId="77777777" w:rsidR="006E2DA4" w:rsidRPr="00522E88" w:rsidRDefault="006E2DA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B9FCCA9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8" w:type="dxa"/>
            <w:gridSpan w:val="5"/>
            <w:vAlign w:val="bottom"/>
          </w:tcPr>
          <w:p w14:paraId="1C7B65B5" w14:textId="77777777" w:rsidR="006E2DA4" w:rsidRPr="00522E88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22E88" w:rsidRPr="00522E88" w14:paraId="623FB087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7FB8770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E27FA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27FA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8" w:type="dxa"/>
            <w:vAlign w:val="bottom"/>
          </w:tcPr>
          <w:p w14:paraId="478796D3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E5729CD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="00E63A25">
              <w:rPr>
                <w:rFonts w:ascii="Angsana New" w:hAnsi="Angsana New"/>
                <w:sz w:val="24"/>
                <w:szCs w:val="24"/>
              </w:rPr>
              <w:br/>
            </w:r>
            <w:r w:rsidRPr="00522E88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22E88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3BA0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19066C8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24F136A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0EA8AD3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0ACDE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518B1C52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0CA4F2D" w14:textId="77777777" w:rsidR="00522E88" w:rsidRPr="00522E88" w:rsidRDefault="00522E88" w:rsidP="00143EA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522E88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4C4C65F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9EF73F1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2E88" w:rsidRPr="00522E88" w14:paraId="103D5714" w14:textId="77777777" w:rsidTr="00522E88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40640BED" w14:textId="77777777" w:rsidR="00522E88" w:rsidRPr="00522E88" w:rsidRDefault="00522E88" w:rsidP="00143EA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92A579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48701E0B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522E8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22E8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22E88" w:rsidRPr="00522E88" w14:paraId="36053BB5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1C424DE5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B3037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67D0B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3BEE78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7D89D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1DC4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08B367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D739C8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D06C7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DD337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0D600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2AFFE1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A7522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8508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013A96DE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1D0563D" w14:textId="77777777" w:rsidR="00522E88" w:rsidRPr="00522E88" w:rsidRDefault="00522E88" w:rsidP="00143EAD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0892094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55B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01335A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317200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F1BD4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B65D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EAA1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F3A8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D4F32F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82170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B985C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D621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2B97E9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296C1184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3FBA699D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6D7270E5" w14:textId="77777777" w:rsidR="00522E88" w:rsidRPr="00522E88" w:rsidRDefault="00E27F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</w:tcPr>
          <w:p w14:paraId="5A61E3B9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6A04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6414958" w14:textId="77777777" w:rsidR="00522E88" w:rsidRPr="00522E88" w:rsidRDefault="00E27FA1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C7676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C197B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0E5E155" w14:textId="77777777" w:rsidR="00522E88" w:rsidRPr="00522E88" w:rsidRDefault="00E27FA1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044D34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E024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69E180" w14:textId="77777777" w:rsidR="00522E88" w:rsidRPr="00522E88" w:rsidRDefault="00E27FA1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044D34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20FCCEEF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9B5BBA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1AAB2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262841" w14:textId="77777777" w:rsidR="00522E88" w:rsidRPr="00522E88" w:rsidRDefault="00E27FA1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E31A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38DFE92" w14:textId="77777777" w:rsidR="00522E88" w:rsidRPr="00522E88" w:rsidRDefault="00E27FA1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044D34">
              <w:rPr>
                <w:rFonts w:ascii="Angsana New" w:hAnsi="Angsana New"/>
                <w:sz w:val="24"/>
                <w:szCs w:val="24"/>
              </w:rPr>
              <w:t>29</w:t>
            </w:r>
          </w:p>
        </w:tc>
      </w:tr>
      <w:tr w:rsidR="00522E88" w:rsidRPr="00522E88" w14:paraId="547D847E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31E8ACC7" w14:textId="77777777" w:rsidR="00522E88" w:rsidRPr="00522E88" w:rsidRDefault="00522E88" w:rsidP="00143EA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46390E22" w14:textId="77777777" w:rsidR="00522E88" w:rsidRPr="00522E88" w:rsidRDefault="00E27F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</w:tcPr>
          <w:p w14:paraId="15DFFEE7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42A182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03ADDE8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77777777" w:rsidR="00522E88" w:rsidRPr="00522E88" w:rsidRDefault="00E27FA1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11,72</w:t>
            </w:r>
            <w:r w:rsidR="00044D3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48D1DF9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C391E2" w14:textId="77777777" w:rsidR="00522E88" w:rsidRPr="00522E88" w:rsidRDefault="00E27FA1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11,72</w:t>
            </w:r>
            <w:r w:rsidR="00044D3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DC035F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E2F450" w14:textId="77777777" w:rsidR="00522E88" w:rsidRPr="00522E88" w:rsidRDefault="00E27FA1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C361A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860D2C" w14:textId="77777777" w:rsidR="00522E88" w:rsidRPr="00522E88" w:rsidRDefault="00E27FA1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12,634</w:t>
            </w:r>
          </w:p>
        </w:tc>
        <w:tc>
          <w:tcPr>
            <w:tcW w:w="236" w:type="dxa"/>
          </w:tcPr>
          <w:p w14:paraId="05B4321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F285C7" w14:textId="77777777" w:rsidR="00522E88" w:rsidRPr="00522E88" w:rsidRDefault="00E27FA1" w:rsidP="00E27FA1">
            <w:pPr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0312F0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3FA4D8B" w14:textId="77777777" w:rsidR="00522E88" w:rsidRPr="00522E88" w:rsidRDefault="00E27FA1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12,634</w:t>
            </w:r>
          </w:p>
        </w:tc>
      </w:tr>
      <w:tr w:rsidR="00522E88" w:rsidRPr="00522E88" w14:paraId="0E4BC9E0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6E50BC0C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808" w:type="dxa"/>
          </w:tcPr>
          <w:p w14:paraId="2A4B163E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DA101FF" w14:textId="77777777" w:rsidR="00522E88" w:rsidRPr="00522E88" w:rsidRDefault="008A60BC" w:rsidP="008A60BC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D6535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77777777" w:rsidR="00522E88" w:rsidRPr="00522E88" w:rsidRDefault="008A60BC" w:rsidP="00576A6C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C7676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77777777" w:rsidR="00522E88" w:rsidRPr="00522E88" w:rsidRDefault="008A60BC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11,72</w:t>
            </w:r>
            <w:r w:rsidR="00044D3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C6A2998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77777777" w:rsidR="00522E88" w:rsidRPr="00522E88" w:rsidRDefault="008A60BC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11,851</w:t>
            </w:r>
          </w:p>
        </w:tc>
        <w:tc>
          <w:tcPr>
            <w:tcW w:w="236" w:type="dxa"/>
          </w:tcPr>
          <w:p w14:paraId="59154D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3203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36F1D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E95AA5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7179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622AFE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184956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DC233D9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66594556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C8C5924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7F44677B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E42DCBB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1AE64C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A7762C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FD87E9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B53B183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DCD74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4F8CF8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FD7EB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6B1356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1903A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A96CD9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50EE756A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09C5D248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520C610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55B063D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B355E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90B1D81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522E88" w:rsidRPr="00522E88" w:rsidRDefault="00522E88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063D4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F25C4E" w14:textId="77777777" w:rsidR="00522E88" w:rsidRPr="00522E88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CC278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1638F2" w14:textId="77777777" w:rsidR="00522E88" w:rsidRPr="00522E88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364E5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927BE2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A76D02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00DD2BF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ACE3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FA6E6BB" w14:textId="77777777" w:rsidR="00522E88" w:rsidRPr="00522E88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E88" w:rsidRPr="00522E88" w14:paraId="1960B026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671B4969" w14:textId="77777777" w:rsidR="00522E88" w:rsidRPr="00522E88" w:rsidRDefault="00522E88" w:rsidP="00143EAD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22E88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1CDC1C2F" w14:textId="77777777" w:rsidR="00522E88" w:rsidRPr="00522E88" w:rsidRDefault="005A7237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443" w:type="dxa"/>
          </w:tcPr>
          <w:p w14:paraId="43320526" w14:textId="77777777" w:rsidR="00522E88" w:rsidRPr="00522E88" w:rsidRDefault="005A723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FC66F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E07A5C5" w14:textId="77777777" w:rsidR="00522E88" w:rsidRPr="00522E88" w:rsidRDefault="005A723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29E2ECF" w14:textId="77777777" w:rsidR="00522E88" w:rsidRPr="00522E88" w:rsidRDefault="005A7237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CC7676">
              <w:rPr>
                <w:rFonts w:ascii="Angsana New" w:hAnsi="Angsana New"/>
                <w:sz w:val="24"/>
                <w:szCs w:val="24"/>
              </w:rPr>
              <w:t>9,280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59766D53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F4CF6D9" w14:textId="77777777" w:rsidR="00522E88" w:rsidRPr="00522E88" w:rsidRDefault="00044D3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39,280</w:t>
            </w:r>
            <w:r w:rsidR="005A7237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14:paraId="36A6B9A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2DE955" w14:textId="77777777" w:rsidR="00522E88" w:rsidRPr="00522E88" w:rsidRDefault="005A7237" w:rsidP="005A72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5D204B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ACC2DA" w14:textId="77777777" w:rsidR="00522E88" w:rsidRPr="00522E88" w:rsidRDefault="005A7237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40,045,410</w:t>
            </w:r>
          </w:p>
        </w:tc>
        <w:tc>
          <w:tcPr>
            <w:tcW w:w="236" w:type="dxa"/>
          </w:tcPr>
          <w:p w14:paraId="56BBE45C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347BFC" w14:textId="77777777" w:rsidR="00522E88" w:rsidRPr="00522E88" w:rsidRDefault="005A7237" w:rsidP="005A723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852EDD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163B697" w14:textId="77777777" w:rsidR="00522E88" w:rsidRPr="00522E88" w:rsidRDefault="005A7237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40,045,410</w:t>
            </w:r>
          </w:p>
        </w:tc>
      </w:tr>
      <w:tr w:rsidR="00522E88" w:rsidRPr="002D3F7F" w14:paraId="023C5917" w14:textId="77777777" w:rsidTr="00522E88">
        <w:trPr>
          <w:trHeight w:val="261"/>
        </w:trPr>
        <w:tc>
          <w:tcPr>
            <w:tcW w:w="2696" w:type="dxa"/>
            <w:shd w:val="clear" w:color="auto" w:fill="auto"/>
          </w:tcPr>
          <w:p w14:paraId="2D526DDC" w14:textId="77777777" w:rsidR="00522E88" w:rsidRPr="00522E88" w:rsidRDefault="00522E88" w:rsidP="00143EA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22E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8" w:type="dxa"/>
          </w:tcPr>
          <w:p w14:paraId="4E4D5269" w14:textId="77777777" w:rsidR="00522E88" w:rsidRPr="00522E88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77777777" w:rsidR="00522E88" w:rsidRPr="00B162D9" w:rsidRDefault="00B162D9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522E88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77777777" w:rsidR="00522E88" w:rsidRPr="00522E88" w:rsidRDefault="00B162D9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522E88" w:rsidRDefault="00522E88" w:rsidP="00143EA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77777777" w:rsidR="00522E88" w:rsidRPr="00B162D9" w:rsidRDefault="00044D34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39,280</w:t>
            </w:r>
            <w:r w:rsidR="00B162D9" w:rsidRPr="00B162D9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405E5CFB" w14:textId="77777777" w:rsidR="00522E88" w:rsidRPr="00522E88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77777777" w:rsidR="00522E88" w:rsidRPr="002D3F7F" w:rsidRDefault="00044D3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39,280</w:t>
            </w:r>
            <w:r w:rsidR="00B162D9" w:rsidRPr="00B162D9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14:paraId="524B8C23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4BEA5D" w14:textId="77777777" w:rsidR="00522E88" w:rsidRPr="002D3F7F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ACED8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E253C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3756DF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80C8E63" w14:textId="77777777" w:rsidR="00522E88" w:rsidRPr="002D3F7F" w:rsidRDefault="00522E88" w:rsidP="00143EA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BF62F4" w14:textId="77777777" w:rsidR="00522E88" w:rsidRPr="002D3F7F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D43EF34" w14:textId="77777777" w:rsidR="00522E88" w:rsidRPr="002D3F7F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0326780" w14:textId="77777777" w:rsidR="006E2DA4" w:rsidRDefault="006E2DA4" w:rsidP="006E2DA4">
      <w:pPr>
        <w:spacing w:line="240" w:lineRule="auto"/>
        <w:rPr>
          <w:rFonts w:ascii="Angsana New" w:hAnsi="Angsana New"/>
          <w:sz w:val="20"/>
          <w:szCs w:val="20"/>
        </w:rPr>
      </w:pPr>
    </w:p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81"/>
        <w:gridCol w:w="918"/>
        <w:gridCol w:w="236"/>
        <w:gridCol w:w="1171"/>
        <w:gridCol w:w="236"/>
        <w:gridCol w:w="877"/>
        <w:gridCol w:w="236"/>
        <w:gridCol w:w="1114"/>
      </w:tblGrid>
      <w:tr w:rsidR="00C53CD8" w:rsidRPr="00522E88" w14:paraId="0D86D896" w14:textId="77777777" w:rsidTr="00983C12">
        <w:tc>
          <w:tcPr>
            <w:tcW w:w="3211" w:type="dxa"/>
            <w:vAlign w:val="bottom"/>
          </w:tcPr>
          <w:p w14:paraId="1138ADBF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5969" w:type="dxa"/>
            <w:gridSpan w:val="8"/>
            <w:vAlign w:val="bottom"/>
          </w:tcPr>
          <w:p w14:paraId="466E38D3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3CD8" w:rsidRPr="00522E88" w14:paraId="53E2136A" w14:textId="77777777" w:rsidTr="00983C12">
        <w:tc>
          <w:tcPr>
            <w:tcW w:w="3211" w:type="dxa"/>
            <w:vAlign w:val="bottom"/>
          </w:tcPr>
          <w:p w14:paraId="092FB57B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651F200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  <w:vAlign w:val="bottom"/>
          </w:tcPr>
          <w:p w14:paraId="10BD93F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53CD8" w:rsidRPr="00522E88" w14:paraId="2CA3ECB1" w14:textId="77777777" w:rsidTr="00983C12">
        <w:tc>
          <w:tcPr>
            <w:tcW w:w="3211" w:type="dxa"/>
            <w:vAlign w:val="bottom"/>
          </w:tcPr>
          <w:p w14:paraId="230FBB8D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2D9AD53C" w14:textId="77777777" w:rsidR="00C53CD8" w:rsidRPr="00522E88" w:rsidRDefault="00C53CD8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7F31D70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BD25D5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761358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4FF52E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17DBDD3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E838DF" w14:textId="77777777" w:rsidR="00C53CD8" w:rsidRPr="00522E88" w:rsidRDefault="00C53CD8" w:rsidP="00DB467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ADA881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53CD8" w:rsidRPr="00522E88" w14:paraId="1C67735B" w14:textId="77777777" w:rsidTr="00983C12">
        <w:trPr>
          <w:trHeight w:val="144"/>
        </w:trPr>
        <w:tc>
          <w:tcPr>
            <w:tcW w:w="3211" w:type="dxa"/>
            <w:vAlign w:val="bottom"/>
          </w:tcPr>
          <w:p w14:paraId="27BC1267" w14:textId="77777777" w:rsidR="00C53CD8" w:rsidRPr="00522E88" w:rsidRDefault="00C53CD8" w:rsidP="00DB467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9" w:type="dxa"/>
            <w:gridSpan w:val="8"/>
            <w:vAlign w:val="bottom"/>
          </w:tcPr>
          <w:p w14:paraId="751AB38F" w14:textId="77777777" w:rsidR="00C53CD8" w:rsidRPr="00522E88" w:rsidRDefault="00C53CD8" w:rsidP="00DB4670">
            <w:pPr>
              <w:spacing w:line="20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3CD8" w:rsidRPr="00522E88" w14:paraId="1E79D12A" w14:textId="77777777" w:rsidTr="00983C12">
        <w:tc>
          <w:tcPr>
            <w:tcW w:w="3211" w:type="dxa"/>
            <w:vAlign w:val="bottom"/>
          </w:tcPr>
          <w:p w14:paraId="47C12E05" w14:textId="77777777" w:rsidR="00C53CD8" w:rsidRPr="00522E88" w:rsidRDefault="00DF07A0" w:rsidP="00DB4670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53CD8"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81" w:type="dxa"/>
            <w:vAlign w:val="bottom"/>
          </w:tcPr>
          <w:p w14:paraId="590F45F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9FCE26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5C3E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B89FB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D4684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FB05C9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DD7BB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E06B1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14D94F2" w14:textId="77777777" w:rsidTr="00983C12">
        <w:tc>
          <w:tcPr>
            <w:tcW w:w="3211" w:type="dxa"/>
            <w:vAlign w:val="bottom"/>
          </w:tcPr>
          <w:p w14:paraId="4259F061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81" w:type="dxa"/>
            <w:vAlign w:val="bottom"/>
          </w:tcPr>
          <w:p w14:paraId="0F6794F4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13CA14B5" w14:textId="77777777" w:rsidR="009A2B73" w:rsidRPr="00522E88" w:rsidRDefault="009A2B73" w:rsidP="009A2B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8922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A0A90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45764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4DD6572E" w14:textId="77777777" w:rsidR="009A2B73" w:rsidRPr="00522E88" w:rsidRDefault="009A2B73" w:rsidP="009A2B73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DB691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65A4D2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469C5CD8" w14:textId="77777777" w:rsidTr="00983C12">
        <w:tc>
          <w:tcPr>
            <w:tcW w:w="3211" w:type="dxa"/>
            <w:shd w:val="clear" w:color="auto" w:fill="auto"/>
            <w:vAlign w:val="bottom"/>
          </w:tcPr>
          <w:p w14:paraId="4857FD54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ตราสารทุน/ตราสารหนี้ถือไว้เพื่อค้า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9E4B44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1,329,349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DBA620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0210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0FEC0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1,329,349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D896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5ED003E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F43D6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4A1F3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1,329,349</w:t>
            </w:r>
          </w:p>
        </w:tc>
      </w:tr>
      <w:tr w:rsidR="00C53CD8" w:rsidRPr="00522E88" w14:paraId="2686BD45" w14:textId="77777777" w:rsidTr="00983C12">
        <w:tc>
          <w:tcPr>
            <w:tcW w:w="3211" w:type="dxa"/>
            <w:shd w:val="clear" w:color="auto" w:fill="auto"/>
            <w:vAlign w:val="bottom"/>
          </w:tcPr>
          <w:p w14:paraId="77A29877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522E8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33C010CE" w14:textId="77777777" w:rsidR="00C53CD8" w:rsidRPr="00522E88" w:rsidRDefault="00C53CD8" w:rsidP="00DB4670">
            <w:pPr>
              <w:spacing w:line="240" w:lineRule="atLeast"/>
              <w:ind w:left="270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51872D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4BBA91B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34FE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2CCAE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1,321,347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1AB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CF4F09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7EE0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14442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1,321,347</w:t>
            </w:r>
          </w:p>
        </w:tc>
      </w:tr>
      <w:tr w:rsidR="00C53CD8" w:rsidRPr="00522E88" w14:paraId="5AC95E07" w14:textId="77777777" w:rsidTr="00983C12">
        <w:tc>
          <w:tcPr>
            <w:tcW w:w="3211" w:type="dxa"/>
            <w:shd w:val="clear" w:color="auto" w:fill="auto"/>
            <w:vAlign w:val="bottom"/>
          </w:tcPr>
          <w:p w14:paraId="1A17CFA5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ตราสารทุน/ตราสารหนี้ที่เป็นหลักทรัพย์เผื่อขาย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E859CAC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6D84103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2D15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664B8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D429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0A0FAD1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2FAD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51DFEE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1,422</w:t>
            </w:r>
          </w:p>
        </w:tc>
      </w:tr>
      <w:tr w:rsidR="00C53CD8" w:rsidRPr="00522E88" w14:paraId="1FB61BD7" w14:textId="77777777" w:rsidTr="00983C12">
        <w:trPr>
          <w:trHeight w:val="80"/>
        </w:trPr>
        <w:tc>
          <w:tcPr>
            <w:tcW w:w="3211" w:type="dxa"/>
            <w:shd w:val="clear" w:color="auto" w:fill="auto"/>
            <w:vAlign w:val="bottom"/>
          </w:tcPr>
          <w:p w14:paraId="7A291884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9E8853" w14:textId="77777777" w:rsidR="00C53CD8" w:rsidRPr="00522E88" w:rsidRDefault="00C53CD8" w:rsidP="00DB4670">
            <w:pPr>
              <w:tabs>
                <w:tab w:val="decimal" w:pos="536"/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DE0A21A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B7CA5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DB22A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CC7A51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A7D4AC5" w14:textId="77777777" w:rsidR="00C53CD8" w:rsidRPr="00522E88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AA3D2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4F82BD3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1D11B1E0" w14:textId="77777777" w:rsidTr="00983C12">
        <w:tc>
          <w:tcPr>
            <w:tcW w:w="3211" w:type="dxa"/>
            <w:shd w:val="clear" w:color="auto" w:fill="auto"/>
            <w:vAlign w:val="bottom"/>
          </w:tcPr>
          <w:p w14:paraId="2856C6F2" w14:textId="77777777" w:rsidR="00C53CD8" w:rsidRPr="00522E88" w:rsidRDefault="00C53CD8" w:rsidP="00DB4670">
            <w:pPr>
              <w:spacing w:line="240" w:lineRule="atLeast"/>
              <w:ind w:left="151" w:right="-87" w:hanging="15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41B0277" w14:textId="77777777" w:rsidR="00C53CD8" w:rsidRPr="00522E88" w:rsidRDefault="00C53CD8" w:rsidP="00DB4670">
            <w:pPr>
              <w:tabs>
                <w:tab w:val="decimal" w:pos="80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B3A4CD2" w14:textId="77777777" w:rsidR="00C53CD8" w:rsidRPr="00522E88" w:rsidRDefault="00C53CD8" w:rsidP="00DB4670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A1F9F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FF653A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DB3C82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3AD2A49" w14:textId="77777777" w:rsidR="00C53CD8" w:rsidRPr="00522E88" w:rsidRDefault="00C53CD8" w:rsidP="00DB4670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BEAF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F0C7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3CD8" w:rsidRPr="00522E88" w14:paraId="61FAC351" w14:textId="77777777" w:rsidTr="00983C12">
        <w:tc>
          <w:tcPr>
            <w:tcW w:w="3211" w:type="dxa"/>
            <w:shd w:val="clear" w:color="auto" w:fill="auto"/>
          </w:tcPr>
          <w:p w14:paraId="4AE19EF6" w14:textId="77777777" w:rsidR="00C53CD8" w:rsidRPr="00522E88" w:rsidRDefault="00C53CD8" w:rsidP="00DB467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C9C333C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27,132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F6665E8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038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5E5140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31,308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FD074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3CCC190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9FD5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28526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31,308</w:t>
            </w:r>
          </w:p>
        </w:tc>
      </w:tr>
      <w:tr w:rsidR="00C53CD8" w:rsidRPr="00522E88" w14:paraId="5A382674" w14:textId="77777777" w:rsidTr="00983C12">
        <w:tc>
          <w:tcPr>
            <w:tcW w:w="3211" w:type="dxa"/>
            <w:shd w:val="clear" w:color="auto" w:fill="auto"/>
            <w:vAlign w:val="bottom"/>
          </w:tcPr>
          <w:p w14:paraId="6C23E353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D4CC62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B18E5C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F59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0B796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7,242,318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E001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5968D15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F4758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50BB8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7,242,318</w:t>
            </w:r>
          </w:p>
        </w:tc>
      </w:tr>
      <w:tr w:rsidR="00C53CD8" w:rsidRPr="00522E88" w14:paraId="45EC9638" w14:textId="77777777" w:rsidTr="00983C12">
        <w:tc>
          <w:tcPr>
            <w:tcW w:w="3211" w:type="dxa"/>
            <w:shd w:val="clear" w:color="auto" w:fill="auto"/>
            <w:vAlign w:val="bottom"/>
          </w:tcPr>
          <w:p w14:paraId="37281140" w14:textId="77777777" w:rsidR="00C53CD8" w:rsidRPr="00522E88" w:rsidRDefault="00C53CD8" w:rsidP="00DB4670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2A8750" w14:textId="77777777" w:rsidR="00C53CD8" w:rsidRPr="00522E88" w:rsidRDefault="00C53CD8" w:rsidP="00F3013A">
            <w:pPr>
              <w:tabs>
                <w:tab w:val="decimal" w:pos="910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38,495,000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95D157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CE92B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DA0C6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39,161,359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AE04D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D1BC0BD" w14:textId="77777777" w:rsidR="00C53CD8" w:rsidRPr="00522E88" w:rsidRDefault="00C53CD8" w:rsidP="00DB46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DF989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1AE5BE" w14:textId="77777777" w:rsidR="00C53CD8" w:rsidRPr="00522E88" w:rsidRDefault="00C53CD8" w:rsidP="00DB467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</w:rPr>
              <w:t>39,161,359</w:t>
            </w:r>
          </w:p>
        </w:tc>
      </w:tr>
    </w:tbl>
    <w:p w14:paraId="204BC746" w14:textId="77777777" w:rsidR="00C53CD8" w:rsidRDefault="00C53CD8" w:rsidP="00522E88">
      <w:pPr>
        <w:pStyle w:val="Bo-Blankline"/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11"/>
        <w:gridCol w:w="1134"/>
        <w:gridCol w:w="965"/>
        <w:gridCol w:w="236"/>
        <w:gridCol w:w="1167"/>
        <w:gridCol w:w="236"/>
        <w:gridCol w:w="881"/>
        <w:gridCol w:w="236"/>
        <w:gridCol w:w="1135"/>
      </w:tblGrid>
      <w:tr w:rsidR="00FF36D8" w:rsidRPr="00522E88" w14:paraId="5987FE87" w14:textId="77777777" w:rsidTr="00983C12">
        <w:tc>
          <w:tcPr>
            <w:tcW w:w="3211" w:type="dxa"/>
            <w:vAlign w:val="bottom"/>
          </w:tcPr>
          <w:p w14:paraId="1628959C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  <w:r w:rsidRPr="00522E88">
              <w:rPr>
                <w:sz w:val="28"/>
                <w:szCs w:val="28"/>
              </w:rPr>
              <w:br w:type="page"/>
            </w:r>
            <w:r w:rsidRPr="00522E88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5988" w:type="dxa"/>
            <w:gridSpan w:val="8"/>
            <w:vAlign w:val="bottom"/>
          </w:tcPr>
          <w:p w14:paraId="2E00389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522E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36D8" w:rsidRPr="00522E88" w14:paraId="62C916E1" w14:textId="77777777" w:rsidTr="00983C12">
        <w:tc>
          <w:tcPr>
            <w:tcW w:w="3211" w:type="dxa"/>
            <w:vAlign w:val="bottom"/>
          </w:tcPr>
          <w:p w14:paraId="513C5CAE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3BC5EA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854" w:type="dxa"/>
            <w:gridSpan w:val="7"/>
            <w:tcBorders>
              <w:bottom w:val="single" w:sz="4" w:space="0" w:color="auto"/>
            </w:tcBorders>
            <w:vAlign w:val="bottom"/>
          </w:tcPr>
          <w:p w14:paraId="3C88AFB2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36D8" w:rsidRPr="00522E88" w14:paraId="322D726C" w14:textId="77777777" w:rsidTr="00983C12">
        <w:tc>
          <w:tcPr>
            <w:tcW w:w="3211" w:type="dxa"/>
            <w:shd w:val="clear" w:color="auto" w:fill="auto"/>
            <w:vAlign w:val="bottom"/>
          </w:tcPr>
          <w:p w14:paraId="577FA00F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C55FC" w14:textId="77777777" w:rsidR="00FF36D8" w:rsidRPr="00522E88" w:rsidRDefault="00FF36D8" w:rsidP="00A95F8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8C0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2E8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9619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627B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106F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96FAE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522E88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3BB4" w14:textId="77777777" w:rsidR="00FF36D8" w:rsidRPr="00522E88" w:rsidRDefault="00FF36D8" w:rsidP="00A95F81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4BE5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F36D8" w:rsidRPr="00522E88" w14:paraId="01E1A478" w14:textId="77777777" w:rsidTr="00983C12">
        <w:tc>
          <w:tcPr>
            <w:tcW w:w="3211" w:type="dxa"/>
            <w:shd w:val="clear" w:color="auto" w:fill="auto"/>
            <w:vAlign w:val="bottom"/>
          </w:tcPr>
          <w:p w14:paraId="148B7819" w14:textId="77777777" w:rsidR="00FF36D8" w:rsidRPr="00522E88" w:rsidRDefault="00FF36D8" w:rsidP="00A95F8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8" w:type="dxa"/>
            <w:gridSpan w:val="8"/>
            <w:shd w:val="clear" w:color="auto" w:fill="auto"/>
            <w:vAlign w:val="bottom"/>
          </w:tcPr>
          <w:p w14:paraId="458B08E9" w14:textId="77777777" w:rsidR="00FF36D8" w:rsidRPr="00522E88" w:rsidRDefault="00FF36D8" w:rsidP="00A95F8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2E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4C79" w:rsidRPr="00522E88" w14:paraId="07E2E96F" w14:textId="77777777" w:rsidTr="00983C12">
        <w:tc>
          <w:tcPr>
            <w:tcW w:w="3211" w:type="dxa"/>
            <w:shd w:val="clear" w:color="auto" w:fill="auto"/>
            <w:vAlign w:val="bottom"/>
          </w:tcPr>
          <w:p w14:paraId="486F508E" w14:textId="77777777" w:rsidR="00DA4C79" w:rsidRPr="00522E88" w:rsidRDefault="000933AE" w:rsidP="00DA4C79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A4C79" w:rsidRPr="00522E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DA4C79" w:rsidRPr="00522E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243EF" w14:textId="77777777" w:rsidR="00DA4C79" w:rsidRPr="00522E88" w:rsidRDefault="00DA4C79" w:rsidP="00DA4C7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7A50B54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077C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EB940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457E14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029716" w14:textId="77777777" w:rsidR="00DA4C79" w:rsidRPr="00522E88" w:rsidRDefault="00DA4C79" w:rsidP="00DA4C7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B0E52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1125C6" w14:textId="77777777" w:rsidR="00DA4C79" w:rsidRPr="00522E88" w:rsidRDefault="00DA4C79" w:rsidP="00DA4C79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7BC87152" w14:textId="77777777" w:rsidTr="00983C12">
        <w:tc>
          <w:tcPr>
            <w:tcW w:w="3211" w:type="dxa"/>
            <w:shd w:val="clear" w:color="auto" w:fill="auto"/>
            <w:vAlign w:val="bottom"/>
          </w:tcPr>
          <w:p w14:paraId="27220C43" w14:textId="77777777" w:rsidR="009A2B73" w:rsidRPr="00522E88" w:rsidRDefault="009A2B73" w:rsidP="009A2B73">
            <w:pPr>
              <w:spacing w:line="240" w:lineRule="atLeast"/>
              <w:ind w:left="151" w:right="-17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D1E03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B5315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3348D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7E900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895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84EFA4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3667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DE5DF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6160557" w14:textId="77777777" w:rsidTr="00983C12">
        <w:tc>
          <w:tcPr>
            <w:tcW w:w="3211" w:type="dxa"/>
            <w:shd w:val="clear" w:color="auto" w:fill="auto"/>
            <w:vAlign w:val="bottom"/>
          </w:tcPr>
          <w:p w14:paraId="53B062C1" w14:textId="77777777" w:rsidR="009A2B73" w:rsidRPr="00522E88" w:rsidRDefault="009A2B73" w:rsidP="009A2B73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96BA4" w14:textId="77777777" w:rsidR="009A2B73" w:rsidRPr="00522E88" w:rsidRDefault="00522E88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A335123" w14:textId="77777777" w:rsidR="009A2B73" w:rsidRPr="00522E88" w:rsidRDefault="00522E88" w:rsidP="00983C12">
            <w:pPr>
              <w:tabs>
                <w:tab w:val="decimal" w:pos="7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C8E6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F9B00" w14:textId="77777777" w:rsidR="009A2B73" w:rsidRPr="00522E88" w:rsidRDefault="00522E88" w:rsidP="0052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A0E7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469BF4D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F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9EB86D" w14:textId="77777777" w:rsidR="009A2B73" w:rsidRPr="00522E88" w:rsidRDefault="00522E88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  <w:tr w:rsidR="00174385" w:rsidRPr="00522E88" w14:paraId="1742B703" w14:textId="77777777" w:rsidTr="00983C12">
        <w:tc>
          <w:tcPr>
            <w:tcW w:w="3211" w:type="dxa"/>
            <w:shd w:val="clear" w:color="auto" w:fill="auto"/>
            <w:vAlign w:val="bottom"/>
          </w:tcPr>
          <w:p w14:paraId="55D7A8FB" w14:textId="77777777" w:rsidR="00174385" w:rsidRPr="00522E88" w:rsidRDefault="00174385" w:rsidP="00174385">
            <w:pPr>
              <w:spacing w:line="240" w:lineRule="atLeas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A7EDF" w14:textId="77777777" w:rsidR="00174385" w:rsidRPr="00522E88" w:rsidRDefault="00174385" w:rsidP="00174385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F621B1C" w14:textId="77777777" w:rsidR="00174385" w:rsidRPr="00522E88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B6E2CE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27C664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29DBB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699D9A3" w14:textId="77777777" w:rsidR="00174385" w:rsidRPr="00522E88" w:rsidRDefault="00174385" w:rsidP="0017438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3F2E18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DD81FA4" w14:textId="77777777" w:rsidR="00174385" w:rsidRPr="00522E88" w:rsidRDefault="00174385" w:rsidP="0017438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1FB1B6BE" w14:textId="77777777" w:rsidTr="00983C12">
        <w:tc>
          <w:tcPr>
            <w:tcW w:w="3211" w:type="dxa"/>
            <w:shd w:val="clear" w:color="auto" w:fill="auto"/>
            <w:vAlign w:val="bottom"/>
          </w:tcPr>
          <w:p w14:paraId="7573BF3C" w14:textId="77777777" w:rsidR="009A2B73" w:rsidRPr="00522E88" w:rsidRDefault="009A2B73" w:rsidP="009A2B73">
            <w:pPr>
              <w:spacing w:line="240" w:lineRule="atLeast"/>
              <w:ind w:left="151" w:right="-87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522E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C5622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1014192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D7B8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B966DA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B8D7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5FDB84" w14:textId="77777777" w:rsidR="009A2B73" w:rsidRPr="00522E88" w:rsidRDefault="009A2B73" w:rsidP="009A2B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508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C1F3C6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B73" w:rsidRPr="00522E88" w14:paraId="4B137BE9" w14:textId="77777777" w:rsidTr="00983C12">
        <w:tc>
          <w:tcPr>
            <w:tcW w:w="3211" w:type="dxa"/>
            <w:shd w:val="clear" w:color="auto" w:fill="auto"/>
          </w:tcPr>
          <w:p w14:paraId="7FBC5942" w14:textId="77777777" w:rsidR="009A2B73" w:rsidRPr="00522E88" w:rsidRDefault="009A2B73" w:rsidP="009A2B73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E8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928B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11,712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55B07E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B47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15A6A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12,621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7242B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72354C0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6F608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C97829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12,621</w:t>
            </w:r>
          </w:p>
        </w:tc>
      </w:tr>
      <w:tr w:rsidR="009A2B73" w:rsidRPr="00522E88" w14:paraId="2E1EED88" w14:textId="77777777" w:rsidTr="00983C12">
        <w:tc>
          <w:tcPr>
            <w:tcW w:w="3211" w:type="dxa"/>
            <w:shd w:val="clear" w:color="auto" w:fill="auto"/>
            <w:vAlign w:val="bottom"/>
          </w:tcPr>
          <w:p w14:paraId="45856A44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A9DA1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7,205,000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B8DE4AF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AD41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F7008C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CC94F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023BC5C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DD530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5E85C05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7,242,318</w:t>
            </w:r>
          </w:p>
        </w:tc>
      </w:tr>
      <w:tr w:rsidR="009A2B73" w:rsidRPr="00522E88" w14:paraId="29F4CDB1" w14:textId="77777777" w:rsidTr="00983C12">
        <w:tc>
          <w:tcPr>
            <w:tcW w:w="3211" w:type="dxa"/>
            <w:shd w:val="clear" w:color="auto" w:fill="auto"/>
            <w:vAlign w:val="bottom"/>
          </w:tcPr>
          <w:p w14:paraId="738B3958" w14:textId="77777777" w:rsidR="009A2B73" w:rsidRPr="00522E88" w:rsidRDefault="009A2B73" w:rsidP="009A2B73">
            <w:pPr>
              <w:spacing w:line="240" w:lineRule="atLeast"/>
              <w:ind w:left="270" w:right="-8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3D4FD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30,675,000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5CAEB6AA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27FE9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611D38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EDB41E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23D252" w14:textId="77777777" w:rsidR="009A2B73" w:rsidRPr="00522E88" w:rsidRDefault="009A2B73" w:rsidP="009A2B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84B1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37566C7" w14:textId="77777777" w:rsidR="009A2B73" w:rsidRPr="00522E88" w:rsidRDefault="009A2B73" w:rsidP="009A2B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22E88">
              <w:rPr>
                <w:rFonts w:asciiTheme="majorBidi" w:hAnsiTheme="majorBidi" w:cstheme="majorBidi"/>
                <w:sz w:val="28"/>
                <w:szCs w:val="28"/>
              </w:rPr>
              <w:t>31,251,051</w:t>
            </w:r>
          </w:p>
        </w:tc>
      </w:tr>
    </w:tbl>
    <w:p w14:paraId="2F83BA45" w14:textId="77777777" w:rsidR="00FF36D8" w:rsidRPr="00CC3943" w:rsidRDefault="00FF36D8" w:rsidP="00CF58AB">
      <w:pPr>
        <w:ind w:left="540"/>
        <w:rPr>
          <w:rFonts w:ascii="Angsana New" w:hAnsi="Angsana New"/>
          <w:sz w:val="20"/>
          <w:szCs w:val="20"/>
          <w:lang w:val="en-US"/>
        </w:rPr>
      </w:pPr>
    </w:p>
    <w:p w14:paraId="6B8DC108" w14:textId="77777777" w:rsidR="00DA36BA" w:rsidRDefault="00DA36B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333330" w14:textId="77777777" w:rsidR="00972DE7" w:rsidRPr="00400EFE" w:rsidRDefault="00400EFE" w:rsidP="001B71E6">
      <w:pPr>
        <w:pStyle w:val="Bo-Blanklin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</w:t>
      </w:r>
      <w:r w:rsidR="00E575FD" w:rsidRPr="00400EFE">
        <w:rPr>
          <w:b/>
          <w:bCs/>
          <w:sz w:val="30"/>
          <w:szCs w:val="30"/>
          <w:cs/>
        </w:rPr>
        <w:t>มูลค่ายุติธรรม</w:t>
      </w:r>
    </w:p>
    <w:p w14:paraId="1F3F85D7" w14:textId="77777777" w:rsidR="00E575FD" w:rsidRPr="00CE35AC" w:rsidRDefault="00E575FD" w:rsidP="001B71E6">
      <w:pPr>
        <w:pStyle w:val="Bo-Blankline"/>
      </w:pPr>
    </w:p>
    <w:p w14:paraId="62FE54EE" w14:textId="77777777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026E6A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80"/>
        <w:gridCol w:w="270"/>
        <w:gridCol w:w="6120"/>
      </w:tblGrid>
      <w:tr w:rsidR="00B1351D" w:rsidRPr="00744476" w14:paraId="2350678B" w14:textId="77777777" w:rsidTr="007D7094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7D7094">
        <w:tc>
          <w:tcPr>
            <w:tcW w:w="2880" w:type="dxa"/>
            <w:shd w:val="clear" w:color="auto" w:fill="auto"/>
          </w:tcPr>
          <w:p w14:paraId="5EA0F511" w14:textId="77777777" w:rsidR="00B1351D" w:rsidRPr="00A62F34" w:rsidRDefault="00B1351D" w:rsidP="00A95F81">
            <w:pPr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6032C7">
              <w:rPr>
                <w:rFonts w:ascii="Angsana New" w:hAnsi="Angsana New"/>
                <w:sz w:val="30"/>
                <w:szCs w:val="30"/>
                <w:cs/>
              </w:rPr>
              <w:t>หนี้</w:t>
            </w:r>
            <w:r w:rsidR="00304E07" w:rsidRPr="006032C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304E07" w:rsidRPr="006032C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7D7094">
        <w:tc>
          <w:tcPr>
            <w:tcW w:w="288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shd w:val="clear" w:color="auto" w:fill="auto"/>
          </w:tcPr>
          <w:p w14:paraId="4C9716E3" w14:textId="77777777" w:rsidR="00A7461E" w:rsidRPr="00876F8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EF3D22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A7461E" w:rsidRPr="00744476" w14:paraId="65959897" w14:textId="77777777" w:rsidTr="007D7094">
        <w:tc>
          <w:tcPr>
            <w:tcW w:w="288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77777777" w:rsidR="004E2430" w:rsidRDefault="004E2430" w:rsidP="004E2430">
      <w:pPr>
        <w:pStyle w:val="Bo-Blankline"/>
      </w:pPr>
    </w:p>
    <w:p w14:paraId="593783CB" w14:textId="5C1A848B" w:rsidR="003F1BAC" w:rsidRPr="00E575FD" w:rsidRDefault="00B95F75" w:rsidP="003F1BAC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1C7D7A4" w14:textId="77777777" w:rsidR="003F1BAC" w:rsidRPr="00E575FD" w:rsidRDefault="003F1BAC" w:rsidP="004E2430">
      <w:pPr>
        <w:pStyle w:val="Bo-Blankline"/>
      </w:pPr>
    </w:p>
    <w:p w14:paraId="2AA880B3" w14:textId="77777777" w:rsidR="00D574FB" w:rsidRPr="00E575FD" w:rsidRDefault="00D574FB" w:rsidP="00D57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E575FD">
        <w:rPr>
          <w:rFonts w:asciiTheme="majorBidi" w:hAnsiTheme="majorBidi" w:cstheme="majorBidi"/>
          <w:sz w:val="30"/>
          <w:szCs w:val="30"/>
        </w:rPr>
        <w:t>12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 w:rsidR="007666E7" w:rsidRPr="00E575F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E575FD">
        <w:rPr>
          <w:rFonts w:asciiTheme="majorBidi" w:hAnsiTheme="majorBidi" w:cstheme="majorBidi"/>
          <w:sz w:val="30"/>
          <w:szCs w:val="30"/>
        </w:rPr>
        <w:t xml:space="preserve"> </w:t>
      </w:r>
    </w:p>
    <w:p w14:paraId="1D5E2FDE" w14:textId="77777777" w:rsidR="00D574FB" w:rsidRPr="00E575FD" w:rsidRDefault="00D574FB" w:rsidP="00D57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5F0D26" w14:textId="77777777" w:rsidR="00866A2C" w:rsidRDefault="00D574FB" w:rsidP="00D574FB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E575FD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575F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575FD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75FD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</w:t>
      </w:r>
      <w:r w:rsidRPr="006F39B4">
        <w:rPr>
          <w:rFonts w:asciiTheme="majorBidi" w:hAnsiTheme="majorBidi" w:cstheme="majorBidi" w:hint="cs"/>
          <w:sz w:val="30"/>
          <w:szCs w:val="30"/>
          <w:cs/>
        </w:rPr>
        <w:t>คาดการณ์ว่าจะเกิดขึ้นในอนาคต</w:t>
      </w:r>
    </w:p>
    <w:p w14:paraId="768838CD" w14:textId="77777777" w:rsidR="0054692C" w:rsidRDefault="0054692C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350"/>
      </w:tblGrid>
      <w:tr w:rsidR="00E76E4E" w:rsidRPr="00E76E4E" w14:paraId="5E5CCF47" w14:textId="77777777" w:rsidTr="007B7D13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E7F18DE" w14:textId="2424E399" w:rsidR="00E76E4E" w:rsidRPr="00E76E4E" w:rsidRDefault="00482F4A" w:rsidP="00E7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36150781"/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9E8C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3A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2B0B4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76E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bookmarkEnd w:id="1"/>
      <w:tr w:rsidR="00E76E4E" w:rsidRPr="00E76E4E" w14:paraId="1944D914" w14:textId="77777777" w:rsidTr="007B7D13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9594F08" w14:textId="77777777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9C1C238" w14:textId="4DA8277A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76E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6E4E" w:rsidRPr="00E76E4E" w14:paraId="4EF736D0" w14:textId="77777777" w:rsidTr="007B7D13">
        <w:trPr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735D5B45" w14:textId="363C1DD4" w:rsidR="00E76E4E" w:rsidRPr="00E76E4E" w:rsidRDefault="00482F4A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E76E4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3060" w:type="dxa"/>
            <w:gridSpan w:val="3"/>
            <w:vAlign w:val="bottom"/>
          </w:tcPr>
          <w:p w14:paraId="5F836644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6E4E" w:rsidRPr="00E76E4E" w14:paraId="2543276C" w14:textId="77777777" w:rsidTr="007B7D13">
        <w:trPr>
          <w:trHeight w:val="20"/>
        </w:trPr>
        <w:tc>
          <w:tcPr>
            <w:tcW w:w="6030" w:type="dxa"/>
          </w:tcPr>
          <w:p w14:paraId="389D48F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504EA8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  <w:tc>
          <w:tcPr>
            <w:tcW w:w="270" w:type="dxa"/>
          </w:tcPr>
          <w:p w14:paraId="24594E4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1BE4C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1,536,102</w:t>
            </w:r>
          </w:p>
        </w:tc>
      </w:tr>
      <w:tr w:rsidR="00E76E4E" w:rsidRPr="00E76E4E" w14:paraId="41BD71B6" w14:textId="77777777" w:rsidTr="007B7D13">
        <w:trPr>
          <w:trHeight w:val="20"/>
        </w:trPr>
        <w:tc>
          <w:tcPr>
            <w:tcW w:w="6030" w:type="dxa"/>
          </w:tcPr>
          <w:p w14:paraId="1C4C1F7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F60122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15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CB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363F5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4A30B6B" w14:textId="77777777" w:rsidTr="007B7D13">
        <w:trPr>
          <w:trHeight w:val="20"/>
        </w:trPr>
        <w:tc>
          <w:tcPr>
            <w:tcW w:w="6030" w:type="dxa"/>
          </w:tcPr>
          <w:p w14:paraId="1BC03700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80AB35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23A0512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56854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963,568</w:t>
            </w:r>
          </w:p>
        </w:tc>
      </w:tr>
      <w:tr w:rsidR="00E76E4E" w:rsidRPr="00E76E4E" w14:paraId="37B64F20" w14:textId="77777777" w:rsidTr="007B7D13">
        <w:trPr>
          <w:trHeight w:val="20"/>
        </w:trPr>
        <w:tc>
          <w:tcPr>
            <w:tcW w:w="6030" w:type="dxa"/>
          </w:tcPr>
          <w:p w14:paraId="4DF9C81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027DC106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62D1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FCA8C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170,150</w:t>
            </w:r>
          </w:p>
        </w:tc>
      </w:tr>
      <w:tr w:rsidR="00E76E4E" w:rsidRPr="00E76E4E" w14:paraId="4AF8AD40" w14:textId="77777777" w:rsidTr="007B7D13">
        <w:trPr>
          <w:trHeight w:val="20"/>
        </w:trPr>
        <w:tc>
          <w:tcPr>
            <w:tcW w:w="6030" w:type="dxa"/>
          </w:tcPr>
          <w:p w14:paraId="68065FE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799321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DB26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11EE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175,891</w:t>
            </w:r>
          </w:p>
        </w:tc>
      </w:tr>
      <w:tr w:rsidR="00E76E4E" w:rsidRPr="00E76E4E" w14:paraId="070DB5DF" w14:textId="77777777" w:rsidTr="007B7D13">
        <w:trPr>
          <w:trHeight w:val="20"/>
        </w:trPr>
        <w:tc>
          <w:tcPr>
            <w:tcW w:w="6030" w:type="dxa"/>
          </w:tcPr>
          <w:p w14:paraId="411B41D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9F44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AE820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BF705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487,723</w:t>
            </w:r>
          </w:p>
        </w:tc>
      </w:tr>
      <w:tr w:rsidR="00E76E4E" w:rsidRPr="00E76E4E" w14:paraId="75F74496" w14:textId="77777777" w:rsidTr="007B7D13">
        <w:trPr>
          <w:trHeight w:val="20"/>
        </w:trPr>
        <w:tc>
          <w:tcPr>
            <w:tcW w:w="6030" w:type="dxa"/>
          </w:tcPr>
          <w:p w14:paraId="3406D36D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E9C4E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1,939</w:t>
            </w:r>
          </w:p>
        </w:tc>
        <w:tc>
          <w:tcPr>
            <w:tcW w:w="270" w:type="dxa"/>
          </w:tcPr>
          <w:p w14:paraId="18D49C5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7E93CB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3,333,434</w:t>
            </w:r>
          </w:p>
        </w:tc>
      </w:tr>
      <w:tr w:rsidR="00E76E4E" w:rsidRPr="00E76E4E" w14:paraId="15793ADD" w14:textId="77777777" w:rsidTr="007B7D13">
        <w:trPr>
          <w:trHeight w:val="20"/>
        </w:trPr>
        <w:tc>
          <w:tcPr>
            <w:tcW w:w="6030" w:type="dxa"/>
          </w:tcPr>
          <w:p w14:paraId="2A0F142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85A232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E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58B9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E93A4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E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6E4E" w:rsidRPr="00E76E4E" w14:paraId="034A64D0" w14:textId="77777777" w:rsidTr="007B7D13">
        <w:trPr>
          <w:trHeight w:val="20"/>
        </w:trPr>
        <w:tc>
          <w:tcPr>
            <w:tcW w:w="6030" w:type="dxa"/>
          </w:tcPr>
          <w:p w14:paraId="66D3F71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BB202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6E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1,939</w:t>
            </w:r>
          </w:p>
        </w:tc>
        <w:tc>
          <w:tcPr>
            <w:tcW w:w="270" w:type="dxa"/>
          </w:tcPr>
          <w:p w14:paraId="23F0A2F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8DC4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6E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3,333,434</w:t>
            </w:r>
          </w:p>
        </w:tc>
      </w:tr>
      <w:tr w:rsidR="00E76E4E" w:rsidRPr="00E76E4E" w14:paraId="390BEE42" w14:textId="77777777" w:rsidTr="007B7D13">
        <w:trPr>
          <w:trHeight w:val="20"/>
        </w:trPr>
        <w:tc>
          <w:tcPr>
            <w:tcW w:w="6030" w:type="dxa"/>
          </w:tcPr>
          <w:p w14:paraId="2A1EC177" w14:textId="77777777" w:rsidR="00E76E4E" w:rsidRPr="00E76E4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0BCB5" w14:textId="77777777" w:rsidR="00E76E4E" w:rsidRPr="00E76E4E" w:rsidRDefault="00E76E4E" w:rsidP="00E76E4E">
            <w:pPr>
              <w:tabs>
                <w:tab w:val="decimal" w:pos="15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45AB9" w14:textId="77777777" w:rsidR="00E76E4E" w:rsidRPr="00E76E4E" w:rsidRDefault="00E76E4E" w:rsidP="00E76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E99457E" w14:textId="77777777" w:rsidR="00E76E4E" w:rsidRPr="00E76E4E" w:rsidRDefault="00E76E4E" w:rsidP="00E76E4E">
            <w:pPr>
              <w:tabs>
                <w:tab w:val="decimal" w:pos="156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6E4E" w:rsidRPr="00E76E4E" w14:paraId="61EC5E72" w14:textId="77777777" w:rsidTr="007B7D13">
        <w:trPr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611B688" w14:textId="48194432" w:rsidR="00E76E4E" w:rsidRPr="00E76E4E" w:rsidRDefault="00E76E4E" w:rsidP="00E76E4E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43102" w14:textId="77777777" w:rsidR="00E76E4E" w:rsidRPr="00E76E4E" w:rsidRDefault="00E76E4E" w:rsidP="00E76E4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7D4D2" w14:textId="77777777" w:rsidR="00E76E4E" w:rsidRPr="00E76E4E" w:rsidRDefault="00E76E4E" w:rsidP="00E76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9C3741" w14:textId="77777777" w:rsidR="00E76E4E" w:rsidRPr="00E76E4E" w:rsidRDefault="00E76E4E" w:rsidP="00E76E4E">
            <w:pPr>
              <w:spacing w:line="240" w:lineRule="auto"/>
              <w:ind w:left="-133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6E4E" w:rsidRPr="00E76E4E" w14:paraId="0350E632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38AAC71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0AA3FF6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4,556,091</w:t>
            </w:r>
          </w:p>
        </w:tc>
        <w:tc>
          <w:tcPr>
            <w:tcW w:w="270" w:type="dxa"/>
            <w:shd w:val="clear" w:color="auto" w:fill="auto"/>
          </w:tcPr>
          <w:p w14:paraId="7DC684C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E06AE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839,711</w:t>
            </w:r>
          </w:p>
        </w:tc>
      </w:tr>
      <w:tr w:rsidR="00E76E4E" w:rsidRPr="00E76E4E" w14:paraId="66D79EC8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519BB8A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5E08744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197EB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1EAFC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E4E" w:rsidRPr="00E76E4E" w14:paraId="1652617A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78F35EE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2B8DCF7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217,545</w:t>
            </w:r>
          </w:p>
        </w:tc>
        <w:tc>
          <w:tcPr>
            <w:tcW w:w="270" w:type="dxa"/>
            <w:shd w:val="clear" w:color="auto" w:fill="auto"/>
          </w:tcPr>
          <w:p w14:paraId="289685B8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94A98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52,864</w:t>
            </w:r>
          </w:p>
        </w:tc>
      </w:tr>
      <w:tr w:rsidR="00E76E4E" w:rsidRPr="00E76E4E" w14:paraId="7967451C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7172454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7D9C62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29,019</w:t>
            </w:r>
          </w:p>
        </w:tc>
        <w:tc>
          <w:tcPr>
            <w:tcW w:w="270" w:type="dxa"/>
            <w:shd w:val="clear" w:color="auto" w:fill="auto"/>
          </w:tcPr>
          <w:p w14:paraId="1421A9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7A4F7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13,568</w:t>
            </w:r>
          </w:p>
        </w:tc>
      </w:tr>
      <w:tr w:rsidR="00E76E4E" w:rsidRPr="00E76E4E" w14:paraId="79D3471F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09D3409B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862307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8,605</w:t>
            </w:r>
          </w:p>
        </w:tc>
        <w:tc>
          <w:tcPr>
            <w:tcW w:w="270" w:type="dxa"/>
            <w:shd w:val="clear" w:color="auto" w:fill="auto"/>
          </w:tcPr>
          <w:p w14:paraId="53436FD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25D814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6,385</w:t>
            </w:r>
          </w:p>
        </w:tc>
      </w:tr>
      <w:tr w:rsidR="00E76E4E" w:rsidRPr="00E76E4E" w14:paraId="14B1865B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395C788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76E4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9C90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86,899</w:t>
            </w:r>
          </w:p>
        </w:tc>
        <w:tc>
          <w:tcPr>
            <w:tcW w:w="270" w:type="dxa"/>
            <w:shd w:val="clear" w:color="auto" w:fill="auto"/>
          </w:tcPr>
          <w:p w14:paraId="67932CE7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2E8871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46,850</w:t>
            </w:r>
          </w:p>
        </w:tc>
      </w:tr>
      <w:tr w:rsidR="00E76E4E" w:rsidRPr="00E76E4E" w14:paraId="10D02851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797C0FE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7BB9C9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4,898,159</w:t>
            </w:r>
          </w:p>
        </w:tc>
        <w:tc>
          <w:tcPr>
            <w:tcW w:w="270" w:type="dxa"/>
            <w:shd w:val="clear" w:color="auto" w:fill="auto"/>
          </w:tcPr>
          <w:p w14:paraId="2E13D56A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EF1E0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959,378</w:t>
            </w:r>
          </w:p>
        </w:tc>
      </w:tr>
      <w:tr w:rsidR="00E76E4E" w:rsidRPr="00E76E4E" w14:paraId="029E59EA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1CA7657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6E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6E4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ED8A35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(72,181)</w:t>
            </w:r>
          </w:p>
        </w:tc>
        <w:tc>
          <w:tcPr>
            <w:tcW w:w="270" w:type="dxa"/>
            <w:shd w:val="clear" w:color="auto" w:fill="auto"/>
          </w:tcPr>
          <w:p w14:paraId="1BD1C2C3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974A0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</w:tr>
      <w:tr w:rsidR="00E76E4E" w:rsidRPr="00E76E4E" w14:paraId="43EDE56C" w14:textId="77777777" w:rsidTr="007B7D13">
        <w:trPr>
          <w:trHeight w:val="20"/>
        </w:trPr>
        <w:tc>
          <w:tcPr>
            <w:tcW w:w="6030" w:type="dxa"/>
            <w:shd w:val="clear" w:color="auto" w:fill="auto"/>
          </w:tcPr>
          <w:p w14:paraId="0FEC1D4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151F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4,825,978</w:t>
            </w:r>
          </w:p>
        </w:tc>
        <w:tc>
          <w:tcPr>
            <w:tcW w:w="270" w:type="dxa"/>
            <w:shd w:val="clear" w:color="auto" w:fill="auto"/>
          </w:tcPr>
          <w:p w14:paraId="3C54C50E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892C" w14:textId="77777777" w:rsidR="00E76E4E" w:rsidRPr="00E76E4E" w:rsidRDefault="00E76E4E" w:rsidP="00E7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6E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922,136</w:t>
            </w:r>
          </w:p>
        </w:tc>
      </w:tr>
    </w:tbl>
    <w:p w14:paraId="1887422B" w14:textId="77777777" w:rsidR="00E575FD" w:rsidRDefault="00E575F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200"/>
        <w:gridCol w:w="235"/>
        <w:gridCol w:w="742"/>
        <w:gridCol w:w="236"/>
        <w:gridCol w:w="1436"/>
        <w:gridCol w:w="236"/>
        <w:gridCol w:w="1513"/>
      </w:tblGrid>
      <w:tr w:rsidR="00AC5585" w:rsidRPr="006B4E09" w14:paraId="2CD734EF" w14:textId="77777777" w:rsidTr="007B7D13">
        <w:trPr>
          <w:tblHeader/>
        </w:trPr>
        <w:tc>
          <w:tcPr>
            <w:tcW w:w="3600" w:type="dxa"/>
            <w:vAlign w:val="bottom"/>
          </w:tcPr>
          <w:p w14:paraId="18022E9C" w14:textId="2D852FF3" w:rsidR="00AC5585" w:rsidRPr="00DA12B6" w:rsidRDefault="00482F4A" w:rsidP="00DA12B6">
            <w:pPr>
              <w:spacing w:line="240" w:lineRule="atLeast"/>
              <w:ind w:right="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ณ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6B4E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6B4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12" w:type="dxa"/>
            <w:gridSpan w:val="4"/>
          </w:tcPr>
          <w:p w14:paraId="26C2D8FC" w14:textId="77777777" w:rsidR="00AC5585" w:rsidRPr="006B4E09" w:rsidRDefault="00AC5585" w:rsidP="00143E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C0B0BDF" w14:textId="77777777" w:rsidR="00AC5585" w:rsidRPr="006B4E09" w:rsidRDefault="00AC5585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3390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3840E67E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1E5C" w:rsidRPr="006B4E09" w14:paraId="6F6D6107" w14:textId="77777777" w:rsidTr="007B7D13">
        <w:trPr>
          <w:tblHeader/>
        </w:trPr>
        <w:tc>
          <w:tcPr>
            <w:tcW w:w="3600" w:type="dxa"/>
          </w:tcPr>
          <w:p w14:paraId="57168166" w14:textId="77777777" w:rsidR="001D1E5C" w:rsidRPr="006B4E09" w:rsidRDefault="001D1E5C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4"/>
          </w:tcPr>
          <w:p w14:paraId="156F1853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6204DBB4" w14:textId="77777777" w:rsidR="001D1E5C" w:rsidRPr="006B4E09" w:rsidRDefault="001D1E5C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B4E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5585" w:rsidRPr="006B4E09" w14:paraId="7A869BBD" w14:textId="77777777" w:rsidTr="007B7D13">
        <w:trPr>
          <w:tblHeader/>
        </w:trPr>
        <w:tc>
          <w:tcPr>
            <w:tcW w:w="3600" w:type="dxa"/>
          </w:tcPr>
          <w:p w14:paraId="5230452D" w14:textId="0BC07C9C" w:rsidR="00AC5585" w:rsidRPr="006B4E09" w:rsidRDefault="00482F4A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2" w:type="dxa"/>
            <w:gridSpan w:val="4"/>
          </w:tcPr>
          <w:p w14:paraId="20DA9E19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85" w:type="dxa"/>
            <w:gridSpan w:val="3"/>
          </w:tcPr>
          <w:p w14:paraId="7DEFFB3F" w14:textId="77777777" w:rsidR="00AC5585" w:rsidRPr="006B4E09" w:rsidRDefault="00AC5585" w:rsidP="00143E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1E5C" w:rsidRPr="006B4E09" w14:paraId="3AA7514C" w14:textId="77777777" w:rsidTr="007B7D13">
        <w:tc>
          <w:tcPr>
            <w:tcW w:w="3600" w:type="dxa"/>
          </w:tcPr>
          <w:p w14:paraId="1911AB9B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</w:tcPr>
          <w:p w14:paraId="55F11C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D4720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A28312A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30D4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151EBF5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2,691</w:t>
            </w:r>
          </w:p>
        </w:tc>
        <w:tc>
          <w:tcPr>
            <w:tcW w:w="236" w:type="dxa"/>
          </w:tcPr>
          <w:p w14:paraId="6ED5FDA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26FEB6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1,383,386</w:t>
            </w:r>
          </w:p>
        </w:tc>
      </w:tr>
      <w:tr w:rsidR="001D1E5C" w:rsidRPr="006B4E09" w14:paraId="64B59D6D" w14:textId="77777777" w:rsidTr="007B7D13">
        <w:tc>
          <w:tcPr>
            <w:tcW w:w="3600" w:type="dxa"/>
          </w:tcPr>
          <w:p w14:paraId="3FE699E4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</w:tcPr>
          <w:p w14:paraId="0CAA8C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05CADE5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52C02B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FC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7F67325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C3B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E6D5DD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54E92A87" w14:textId="77777777" w:rsidTr="007B7D13">
        <w:tc>
          <w:tcPr>
            <w:tcW w:w="3600" w:type="dxa"/>
          </w:tcPr>
          <w:p w14:paraId="266551C4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17FE86A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805BD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950BA5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8CCDB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21A7CB12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3D263F6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F5AAE99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1,442,710</w:t>
            </w:r>
          </w:p>
        </w:tc>
      </w:tr>
      <w:tr w:rsidR="001D1E5C" w:rsidRPr="006B4E09" w14:paraId="6639EE67" w14:textId="77777777" w:rsidTr="007B7D13">
        <w:tc>
          <w:tcPr>
            <w:tcW w:w="3600" w:type="dxa"/>
          </w:tcPr>
          <w:p w14:paraId="10115C21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050824B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47592A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4D886C3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C0F0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4C9A7AF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3732AF2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E755490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317,866</w:t>
            </w:r>
          </w:p>
        </w:tc>
      </w:tr>
      <w:tr w:rsidR="001D1E5C" w:rsidRPr="006B4E09" w14:paraId="332FC9F3" w14:textId="77777777" w:rsidTr="007B7D13">
        <w:tc>
          <w:tcPr>
            <w:tcW w:w="3600" w:type="dxa"/>
            <w:vAlign w:val="center"/>
          </w:tcPr>
          <w:p w14:paraId="577BDA4E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4572C9F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FBAC43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1B06A11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EB5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470D656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DB4D7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37150F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50,463</w:t>
            </w:r>
          </w:p>
        </w:tc>
      </w:tr>
      <w:tr w:rsidR="001D1E5C" w:rsidRPr="006B4E09" w14:paraId="7C282A2B" w14:textId="77777777" w:rsidTr="007B7D13">
        <w:tc>
          <w:tcPr>
            <w:tcW w:w="3600" w:type="dxa"/>
            <w:vAlign w:val="center"/>
          </w:tcPr>
          <w:p w14:paraId="4B633F86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</w:tcPr>
          <w:p w14:paraId="3988E62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3F1296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65CEFF3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262F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F3B39C1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E23786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1CEF8B7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22,752</w:t>
            </w:r>
          </w:p>
        </w:tc>
      </w:tr>
      <w:tr w:rsidR="001D1E5C" w:rsidRPr="006B4E09" w14:paraId="2AC40B84" w14:textId="77777777" w:rsidTr="007B7D13">
        <w:tc>
          <w:tcPr>
            <w:tcW w:w="3600" w:type="dxa"/>
          </w:tcPr>
          <w:p w14:paraId="2BE69B7A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48E7586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E386E3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05EA2B2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6169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4A1C7046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400BFEBA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738027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3,217,177</w:t>
            </w:r>
          </w:p>
        </w:tc>
      </w:tr>
      <w:tr w:rsidR="001D1E5C" w:rsidRPr="006B4E09" w14:paraId="169CF928" w14:textId="77777777" w:rsidTr="007B7D13">
        <w:tc>
          <w:tcPr>
            <w:tcW w:w="3600" w:type="dxa"/>
            <w:vAlign w:val="center"/>
          </w:tcPr>
          <w:p w14:paraId="3DFA90D5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</w:tcPr>
          <w:p w14:paraId="509318F7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3631908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26833C61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B00FD6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645C39DD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24CB2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B932270" w14:textId="77777777" w:rsidR="001D1E5C" w:rsidRPr="006B4E09" w:rsidRDefault="001D1E5C" w:rsidP="001D1E5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1E5C" w:rsidRPr="006B4E09" w14:paraId="6F1FD933" w14:textId="77777777" w:rsidTr="007B7D13">
        <w:tc>
          <w:tcPr>
            <w:tcW w:w="3600" w:type="dxa"/>
          </w:tcPr>
          <w:p w14:paraId="1F0F3E89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DEE0C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F62891D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1232EE50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D1F3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29A7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2,772</w:t>
            </w:r>
          </w:p>
        </w:tc>
        <w:tc>
          <w:tcPr>
            <w:tcW w:w="236" w:type="dxa"/>
          </w:tcPr>
          <w:p w14:paraId="577D27F0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7772186C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3,217,177</w:t>
            </w:r>
          </w:p>
        </w:tc>
      </w:tr>
      <w:tr w:rsidR="001D1E5C" w:rsidRPr="006B4E09" w14:paraId="24D87E21" w14:textId="77777777" w:rsidTr="007B7D13">
        <w:tc>
          <w:tcPr>
            <w:tcW w:w="3600" w:type="dxa"/>
          </w:tcPr>
          <w:p w14:paraId="33DC5E02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80F3C8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B92040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</w:tcPr>
          <w:p w14:paraId="5BB1331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2F71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64CEFEF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8CF2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76D0018D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1E5C" w:rsidRPr="006B4E09" w14:paraId="36D435E4" w14:textId="77777777" w:rsidTr="007B7D13">
        <w:tc>
          <w:tcPr>
            <w:tcW w:w="3600" w:type="dxa"/>
            <w:vAlign w:val="center"/>
          </w:tcPr>
          <w:p w14:paraId="206B6DDD" w14:textId="77777777" w:rsidR="001D1E5C" w:rsidRPr="00DA12B6" w:rsidRDefault="00DA12B6" w:rsidP="001D1E5C">
            <w:pPr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- </w:t>
            </w:r>
            <w:r w:rsidR="001D1E5C" w:rsidRPr="00DA12B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14:paraId="546281C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1904C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</w:tcPr>
          <w:p w14:paraId="74DA536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ED7A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2643342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F1BC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3A89E78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7825FE0F" w14:textId="77777777" w:rsidTr="007B7D13">
        <w:tc>
          <w:tcPr>
            <w:tcW w:w="3600" w:type="dxa"/>
            <w:vAlign w:val="center"/>
          </w:tcPr>
          <w:p w14:paraId="06242C92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34CE8E1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32EEDC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A643C0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5F27C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7855A87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4,090,877</w:t>
            </w:r>
          </w:p>
        </w:tc>
        <w:tc>
          <w:tcPr>
            <w:tcW w:w="236" w:type="dxa"/>
          </w:tcPr>
          <w:p w14:paraId="11EEBC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0EB2B06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782,982</w:t>
            </w:r>
          </w:p>
        </w:tc>
      </w:tr>
      <w:tr w:rsidR="001D1E5C" w:rsidRPr="006B4E09" w14:paraId="6A1DC416" w14:textId="77777777" w:rsidTr="007B7D13">
        <w:tc>
          <w:tcPr>
            <w:tcW w:w="3600" w:type="dxa"/>
            <w:vAlign w:val="center"/>
          </w:tcPr>
          <w:p w14:paraId="649090D0" w14:textId="77777777" w:rsidR="001D1E5C" w:rsidRPr="006B4E09" w:rsidRDefault="001D1E5C" w:rsidP="001D1E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1910761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78E69B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D79FE1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F70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7B5545AB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E9CA5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5AC3297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1E5C" w:rsidRPr="006B4E09" w14:paraId="3500E662" w14:textId="77777777" w:rsidTr="007B7D13">
        <w:tc>
          <w:tcPr>
            <w:tcW w:w="3600" w:type="dxa"/>
            <w:vAlign w:val="center"/>
          </w:tcPr>
          <w:p w14:paraId="12F87C4D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1C5568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6A969BD1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2EE48209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5D5655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0AC5C42A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360,432</w:t>
            </w:r>
          </w:p>
        </w:tc>
        <w:tc>
          <w:tcPr>
            <w:tcW w:w="236" w:type="dxa"/>
          </w:tcPr>
          <w:p w14:paraId="6003251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73B2FF81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76,201</w:t>
            </w:r>
          </w:p>
        </w:tc>
      </w:tr>
      <w:tr w:rsidR="001D1E5C" w:rsidRPr="006B4E09" w14:paraId="69A8B5CA" w14:textId="77777777" w:rsidTr="007B7D13">
        <w:tc>
          <w:tcPr>
            <w:tcW w:w="3600" w:type="dxa"/>
            <w:vAlign w:val="center"/>
          </w:tcPr>
          <w:p w14:paraId="7E931471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3 - 6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6B8420E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46EED61F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5399308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E6F5D8" w14:textId="77777777" w:rsidR="001D1E5C" w:rsidRPr="006B4E09" w:rsidRDefault="001D1E5C" w:rsidP="001D1E5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55723AA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36" w:type="dxa"/>
          </w:tcPr>
          <w:p w14:paraId="1A411B0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4EB750EF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9,062</w:t>
            </w:r>
          </w:p>
        </w:tc>
      </w:tr>
      <w:tr w:rsidR="001D1E5C" w:rsidRPr="006B4E09" w14:paraId="00BBC1B1" w14:textId="77777777" w:rsidTr="007B7D13">
        <w:tc>
          <w:tcPr>
            <w:tcW w:w="3600" w:type="dxa"/>
            <w:vAlign w:val="center"/>
          </w:tcPr>
          <w:p w14:paraId="085305D7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6 - 12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413BB7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0B53B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1986A9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D7F5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354B02B3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236" w:type="dxa"/>
          </w:tcPr>
          <w:p w14:paraId="19B35B8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CC17DA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8,148</w:t>
            </w:r>
          </w:p>
        </w:tc>
      </w:tr>
      <w:tr w:rsidR="001D1E5C" w:rsidRPr="006B4E09" w14:paraId="76DD1775" w14:textId="77777777" w:rsidTr="007B7D13">
        <w:tc>
          <w:tcPr>
            <w:tcW w:w="3600" w:type="dxa"/>
            <w:vAlign w:val="center"/>
          </w:tcPr>
          <w:p w14:paraId="3E025F52" w14:textId="77777777" w:rsidR="001D1E5C" w:rsidRPr="006B4E09" w:rsidRDefault="001D1E5C" w:rsidP="001D1E5C">
            <w:pPr>
              <w:spacing w:line="240" w:lineRule="atLeas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14:paraId="7C0F9338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C8FCD1E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33BCE8D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C699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5AB0977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74,001</w:t>
            </w:r>
          </w:p>
        </w:tc>
        <w:tc>
          <w:tcPr>
            <w:tcW w:w="236" w:type="dxa"/>
          </w:tcPr>
          <w:p w14:paraId="7D96E4C8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0D3C298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37,244</w:t>
            </w:r>
          </w:p>
        </w:tc>
      </w:tr>
      <w:tr w:rsidR="001D1E5C" w:rsidRPr="006B4E09" w14:paraId="1739DFEC" w14:textId="77777777" w:rsidTr="007B7D13">
        <w:tc>
          <w:tcPr>
            <w:tcW w:w="3600" w:type="dxa"/>
            <w:vAlign w:val="center"/>
          </w:tcPr>
          <w:p w14:paraId="1AD9E655" w14:textId="77777777" w:rsidR="001D1E5C" w:rsidRPr="006B4E09" w:rsidRDefault="001D1E5C" w:rsidP="001D1E5C">
            <w:pPr>
              <w:tabs>
                <w:tab w:val="left" w:pos="2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14:paraId="3466040D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8B630E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107EE10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B1AC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698F840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4,543,294</w:t>
            </w:r>
          </w:p>
        </w:tc>
        <w:tc>
          <w:tcPr>
            <w:tcW w:w="236" w:type="dxa"/>
          </w:tcPr>
          <w:p w14:paraId="41C9203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5BE5BABE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913,637</w:t>
            </w:r>
          </w:p>
        </w:tc>
      </w:tr>
      <w:tr w:rsidR="001D1E5C" w:rsidRPr="006B4E09" w14:paraId="6E3FBB6D" w14:textId="77777777" w:rsidTr="007B7D13">
        <w:tc>
          <w:tcPr>
            <w:tcW w:w="3600" w:type="dxa"/>
            <w:vAlign w:val="center"/>
          </w:tcPr>
          <w:p w14:paraId="22500C7F" w14:textId="77777777" w:rsidR="001D1E5C" w:rsidRPr="006B4E09" w:rsidRDefault="001D1E5C" w:rsidP="001D1E5C">
            <w:pPr>
              <w:tabs>
                <w:tab w:val="left" w:pos="45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6B4E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14:paraId="73FC1A9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995AE89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E558BEB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5A18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1E723B91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</w:rPr>
              <w:t>(73,610)</w:t>
            </w:r>
          </w:p>
        </w:tc>
        <w:tc>
          <w:tcPr>
            <w:tcW w:w="236" w:type="dxa"/>
          </w:tcPr>
          <w:p w14:paraId="1F63F1C2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583E6F4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(37,242)</w:t>
            </w:r>
          </w:p>
        </w:tc>
      </w:tr>
      <w:tr w:rsidR="001D1E5C" w:rsidRPr="006B4E09" w14:paraId="28172C61" w14:textId="77777777" w:rsidTr="007B7D13">
        <w:tc>
          <w:tcPr>
            <w:tcW w:w="3600" w:type="dxa"/>
            <w:vAlign w:val="center"/>
          </w:tcPr>
          <w:p w14:paraId="1E062D20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DFDE715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971541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F17259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92C67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47A8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4,469,684</w:t>
            </w:r>
          </w:p>
        </w:tc>
        <w:tc>
          <w:tcPr>
            <w:tcW w:w="236" w:type="dxa"/>
          </w:tcPr>
          <w:p w14:paraId="2E3EC283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8B8E432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876,395</w:t>
            </w:r>
          </w:p>
        </w:tc>
      </w:tr>
      <w:tr w:rsidR="001D1E5C" w:rsidRPr="006B4E09" w14:paraId="1D0BAA86" w14:textId="77777777" w:rsidTr="007B7D13">
        <w:tc>
          <w:tcPr>
            <w:tcW w:w="3600" w:type="dxa"/>
            <w:vAlign w:val="center"/>
          </w:tcPr>
          <w:p w14:paraId="1C0E5364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A1E81C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5270A3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67B7D76F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09C5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14:paraId="680A4F0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5C94E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1D889D6A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D1E5C" w:rsidRPr="006B4E09" w14:paraId="033D96F1" w14:textId="77777777" w:rsidTr="007B7D13">
        <w:tc>
          <w:tcPr>
            <w:tcW w:w="3600" w:type="dxa"/>
            <w:vAlign w:val="center"/>
          </w:tcPr>
          <w:p w14:paraId="6399A74D" w14:textId="77777777" w:rsidR="001D1E5C" w:rsidRPr="006B4E09" w:rsidRDefault="001D1E5C" w:rsidP="001D1E5C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</w:tcPr>
          <w:p w14:paraId="18B41FE6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13875BF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shd w:val="clear" w:color="auto" w:fill="auto"/>
          </w:tcPr>
          <w:p w14:paraId="7E0A0D41" w14:textId="77777777" w:rsidR="001D1E5C" w:rsidRPr="006B4E09" w:rsidRDefault="001D1E5C" w:rsidP="001D1E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AB73E4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auto"/>
          </w:tcPr>
          <w:p w14:paraId="6689E6A4" w14:textId="77777777" w:rsidR="001D1E5C" w:rsidRPr="006B4E09" w:rsidRDefault="001D1E5C" w:rsidP="00E431D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4,472,456</w:t>
            </w:r>
          </w:p>
        </w:tc>
        <w:tc>
          <w:tcPr>
            <w:tcW w:w="236" w:type="dxa"/>
          </w:tcPr>
          <w:p w14:paraId="5362023C" w14:textId="77777777" w:rsidR="001D1E5C" w:rsidRPr="006B4E09" w:rsidRDefault="001D1E5C" w:rsidP="001D1E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71FC9DC6" w14:textId="77777777" w:rsidR="001D1E5C" w:rsidRPr="006B4E09" w:rsidRDefault="001D1E5C" w:rsidP="00E431DC">
            <w:pPr>
              <w:tabs>
                <w:tab w:val="decimal" w:pos="12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4,093,572</w:t>
            </w:r>
          </w:p>
        </w:tc>
      </w:tr>
    </w:tbl>
    <w:p w14:paraId="6CD43F24" w14:textId="77777777" w:rsidR="0076008B" w:rsidRPr="006B4E09" w:rsidRDefault="0076008B" w:rsidP="0076008B">
      <w:pPr>
        <w:pStyle w:val="Bo-Blankline"/>
        <w:rPr>
          <w:lang w:val="en-US"/>
        </w:rPr>
      </w:pPr>
    </w:p>
    <w:p w14:paraId="25872CA3" w14:textId="77777777" w:rsidR="0076008B" w:rsidRPr="006B4E09" w:rsidRDefault="0076008B" w:rsidP="0076008B">
      <w:pPr>
        <w:pStyle w:val="Bo-C1Content"/>
        <w:rPr>
          <w:lang w:val="en-US"/>
        </w:rPr>
      </w:pPr>
      <w:r w:rsidRPr="006B4E09">
        <w:rPr>
          <w:rFonts w:hint="cs"/>
          <w:cs/>
          <w:lang w:val="en-US"/>
        </w:rPr>
        <w:t>กลุ่ม</w:t>
      </w:r>
      <w:r w:rsidRPr="006B4E09">
        <w:rPr>
          <w:cs/>
          <w:lang w:val="en-US"/>
        </w:rPr>
        <w:t>บริษัท</w:t>
      </w:r>
      <w:r w:rsidRPr="006B4E0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4DC82AA0" w14:textId="77777777" w:rsidR="0076008B" w:rsidRPr="003E607B" w:rsidRDefault="0076008B" w:rsidP="0076008B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3182BEC" w14:textId="77777777" w:rsidR="0076008B" w:rsidRPr="009275A9" w:rsidRDefault="0076008B" w:rsidP="0076008B">
      <w:pPr>
        <w:pStyle w:val="Bo-C1Content"/>
      </w:pPr>
      <w:r w:rsidRPr="006B4E09">
        <w:rPr>
          <w:cs/>
        </w:rPr>
        <w:t>โดยปกติระยะเวลาการให้สินเชื่อแก่ลูกค้าของกลุ่มบริษัท</w:t>
      </w:r>
      <w:r w:rsidRPr="006B4E09">
        <w:rPr>
          <w:rFonts w:hint="cs"/>
          <w:cs/>
        </w:rPr>
        <w:t>มีระยะเวลาตั้งแต่</w:t>
      </w:r>
      <w:r w:rsidRPr="006B4E09">
        <w:rPr>
          <w:cs/>
        </w:rPr>
        <w:t xml:space="preserve"> </w:t>
      </w:r>
      <w:r w:rsidRPr="006B4E09">
        <w:t xml:space="preserve">30 </w:t>
      </w:r>
      <w:r w:rsidRPr="006B4E09">
        <w:rPr>
          <w:rFonts w:hint="cs"/>
          <w:cs/>
        </w:rPr>
        <w:t>วัน ถึง</w:t>
      </w:r>
      <w:r w:rsidRPr="006B4E09">
        <w:t xml:space="preserve"> 360 </w:t>
      </w:r>
      <w:r w:rsidRPr="006B4E09">
        <w:rPr>
          <w:cs/>
        </w:rPr>
        <w:t>วัน</w:t>
      </w:r>
    </w:p>
    <w:p w14:paraId="2159B083" w14:textId="77777777" w:rsidR="00C47896" w:rsidRDefault="00C47896" w:rsidP="004E2430">
      <w:pPr>
        <w:pStyle w:val="Bo-Blankline"/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1530"/>
        <w:gridCol w:w="268"/>
        <w:gridCol w:w="1622"/>
      </w:tblGrid>
      <w:tr w:rsidR="005F293A" w:rsidRPr="00E575FD" w14:paraId="6F664345" w14:textId="77777777" w:rsidTr="007D4DF3">
        <w:trPr>
          <w:tblHeader/>
        </w:trPr>
        <w:tc>
          <w:tcPr>
            <w:tcW w:w="4590" w:type="dxa"/>
            <w:vAlign w:val="bottom"/>
          </w:tcPr>
          <w:p w14:paraId="6129DD73" w14:textId="744EA60C" w:rsidR="005F293A" w:rsidRPr="00E575FD" w:rsidRDefault="005F293A" w:rsidP="004426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10" w:right="-108" w:hanging="21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="004426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ของลูกหนี้อื่น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- </w:t>
            </w:r>
            <w:r w:rsidR="00442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วิธีการอย่างง่าย</w:t>
            </w:r>
            <w:r w:rsidRPr="00E575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E21704D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3DE068E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  <w:vAlign w:val="bottom"/>
          </w:tcPr>
          <w:p w14:paraId="77AE1B1F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6D537489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AAAAC6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7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F293A" w:rsidRPr="00E575FD" w14:paraId="5BAF832C" w14:textId="77777777" w:rsidTr="007D4DF3">
        <w:trPr>
          <w:tblHeader/>
        </w:trPr>
        <w:tc>
          <w:tcPr>
            <w:tcW w:w="4590" w:type="dxa"/>
          </w:tcPr>
          <w:p w14:paraId="412FAA00" w14:textId="77777777" w:rsidR="005F293A" w:rsidRPr="00E575FD" w:rsidRDefault="005F293A" w:rsidP="007D4DF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998642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20" w:type="dxa"/>
            <w:gridSpan w:val="3"/>
            <w:vAlign w:val="center"/>
          </w:tcPr>
          <w:p w14:paraId="08C07E07" w14:textId="77777777" w:rsidR="005F293A" w:rsidRPr="00E575FD" w:rsidRDefault="005F293A" w:rsidP="007D4DF3">
            <w:pPr>
              <w:tabs>
                <w:tab w:val="center" w:pos="4536"/>
                <w:tab w:val="right" w:pos="9072"/>
              </w:tabs>
              <w:ind w:left="-11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75F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E70" w:rsidRPr="00E575FD" w14:paraId="17B1B8D0" w14:textId="77777777" w:rsidTr="007D4DF3">
        <w:trPr>
          <w:tblHeader/>
        </w:trPr>
        <w:tc>
          <w:tcPr>
            <w:tcW w:w="4590" w:type="dxa"/>
          </w:tcPr>
          <w:p w14:paraId="77480466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575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0DDBFF5" w14:textId="77777777" w:rsidR="001D1E70" w:rsidRPr="00E575FD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ind w:left="-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75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7619DA11" w14:textId="34FA7B69" w:rsidR="001D1E70" w:rsidRPr="001D1E70" w:rsidRDefault="001D1E70" w:rsidP="001D1E70">
            <w:pPr>
              <w:tabs>
                <w:tab w:val="decimal" w:pos="124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1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268" w:type="dxa"/>
            <w:vAlign w:val="center"/>
          </w:tcPr>
          <w:p w14:paraId="58CFA3A1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30C52F3B" w14:textId="351D640C" w:rsidR="001D1E70" w:rsidRPr="001D1E70" w:rsidRDefault="001D1E70" w:rsidP="001D1E70">
            <w:pPr>
              <w:tabs>
                <w:tab w:val="decimal" w:pos="13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1E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60,040</w:t>
            </w:r>
          </w:p>
        </w:tc>
      </w:tr>
      <w:tr w:rsidR="001D1E70" w:rsidRPr="00E575FD" w14:paraId="1C9F3B74" w14:textId="77777777" w:rsidTr="007D4DF3">
        <w:trPr>
          <w:tblHeader/>
        </w:trPr>
        <w:tc>
          <w:tcPr>
            <w:tcW w:w="4590" w:type="dxa"/>
          </w:tcPr>
          <w:p w14:paraId="180BB6E4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4740C91" w14:textId="77777777" w:rsidR="001D1E70" w:rsidRPr="00E575FD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12D1F2" w14:textId="2FA43AC8" w:rsidR="001D1E70" w:rsidRPr="001D1E70" w:rsidRDefault="001D1E70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40CFE64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vAlign w:val="bottom"/>
          </w:tcPr>
          <w:p w14:paraId="41881520" w14:textId="4393F1A8" w:rsidR="001D1E70" w:rsidRPr="001D1E70" w:rsidRDefault="001D1E70" w:rsidP="001D1E7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1E70" w:rsidRPr="008A1C9D" w14:paraId="1133A78F" w14:textId="77777777" w:rsidTr="007D4DF3">
        <w:trPr>
          <w:tblHeader/>
        </w:trPr>
        <w:tc>
          <w:tcPr>
            <w:tcW w:w="4590" w:type="dxa"/>
          </w:tcPr>
          <w:p w14:paraId="5BFA8E56" w14:textId="77777777" w:rsidR="001D1E70" w:rsidRPr="00E575FD" w:rsidRDefault="001D1E70" w:rsidP="001D1E7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5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63367C3" w14:textId="77777777" w:rsidR="001D1E70" w:rsidRPr="00341CA6" w:rsidRDefault="001D1E70" w:rsidP="001D1E7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07A9B" w14:textId="3D35311F" w:rsidR="001D1E70" w:rsidRPr="001D1E70" w:rsidRDefault="001D1E70" w:rsidP="001D1E70">
            <w:pPr>
              <w:tabs>
                <w:tab w:val="decimal" w:pos="124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1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60,040</w:t>
            </w:r>
          </w:p>
        </w:tc>
        <w:tc>
          <w:tcPr>
            <w:tcW w:w="268" w:type="dxa"/>
            <w:vAlign w:val="center"/>
          </w:tcPr>
          <w:p w14:paraId="120C7330" w14:textId="77777777" w:rsidR="001D1E70" w:rsidRPr="001D1E70" w:rsidRDefault="001D1E70" w:rsidP="001D1E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BBB0E" w14:textId="67963F7B" w:rsidR="001D1E70" w:rsidRPr="001D1E70" w:rsidRDefault="001D1E70" w:rsidP="001D1E70">
            <w:pPr>
              <w:tabs>
                <w:tab w:val="decimal" w:pos="133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1E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60,040</w:t>
            </w:r>
          </w:p>
        </w:tc>
      </w:tr>
    </w:tbl>
    <w:p w14:paraId="08D558C7" w14:textId="77777777" w:rsidR="00341CA6" w:rsidRDefault="00341CA6" w:rsidP="004E2430">
      <w:pPr>
        <w:pStyle w:val="Bo-Blankline"/>
      </w:pPr>
    </w:p>
    <w:p w14:paraId="604B1D77" w14:textId="77777777" w:rsidR="005D1C03" w:rsidRPr="005D1C03" w:rsidRDefault="005D1C03" w:rsidP="005D1C0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E12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ฐานะเปิดต่อความเสี่ยงจากเงินตราต่างประเทศ</w:t>
      </w:r>
    </w:p>
    <w:p w14:paraId="3CB64243" w14:textId="77777777" w:rsidR="005D1C03" w:rsidRDefault="005D1C03" w:rsidP="004E2430">
      <w:pPr>
        <w:pStyle w:val="Bo-Blankline"/>
      </w:pP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06"/>
        <w:gridCol w:w="236"/>
        <w:gridCol w:w="1207"/>
        <w:gridCol w:w="236"/>
        <w:gridCol w:w="1201"/>
        <w:gridCol w:w="236"/>
        <w:gridCol w:w="1196"/>
      </w:tblGrid>
      <w:tr w:rsidR="00AE31E8" w:rsidRPr="00B60861" w14:paraId="07CAA0F3" w14:textId="77777777" w:rsidTr="000D0B15">
        <w:trPr>
          <w:tblHeader/>
        </w:trPr>
        <w:tc>
          <w:tcPr>
            <w:tcW w:w="3600" w:type="dxa"/>
          </w:tcPr>
          <w:p w14:paraId="3718CAA0" w14:textId="77777777" w:rsidR="00AE31E8" w:rsidRPr="00B60861" w:rsidRDefault="00AE31E8" w:rsidP="00143EA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D221E23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EAFF87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4259BD94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1E8" w:rsidRPr="00B60861" w14:paraId="29AB57BD" w14:textId="77777777" w:rsidTr="000D0B15">
        <w:trPr>
          <w:tblHeader/>
        </w:trPr>
        <w:tc>
          <w:tcPr>
            <w:tcW w:w="3600" w:type="dxa"/>
          </w:tcPr>
          <w:p w14:paraId="038D3703" w14:textId="77777777" w:rsidR="00AE31E8" w:rsidRPr="00B60861" w:rsidRDefault="00AE31E8" w:rsidP="00AE31E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84326C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98F4C3F" w14:textId="77777777" w:rsidR="00AE31E8" w:rsidRPr="00B60861" w:rsidRDefault="00AE31E8" w:rsidP="00AE31E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96D0620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690A935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B816D7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F5125F9" w14:textId="77777777" w:rsidR="00AE31E8" w:rsidRPr="00B60861" w:rsidRDefault="00AE31E8" w:rsidP="00AE31E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72AA291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60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E31E8" w:rsidRPr="00B60861" w14:paraId="254B65A1" w14:textId="77777777" w:rsidTr="000D0B15">
        <w:trPr>
          <w:tblHeader/>
        </w:trPr>
        <w:tc>
          <w:tcPr>
            <w:tcW w:w="3600" w:type="dxa"/>
          </w:tcPr>
          <w:p w14:paraId="2D51B6F1" w14:textId="77777777" w:rsidR="00AE31E8" w:rsidRPr="00B60861" w:rsidRDefault="00AE31E8" w:rsidP="00AE31E8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2E407C1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10A4689" w14:textId="77777777" w:rsidR="00AE31E8" w:rsidRPr="00B60861" w:rsidRDefault="00AE31E8" w:rsidP="00AE31E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240E44A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E82C1B9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4EC40C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C40BA6" w14:textId="77777777" w:rsidR="00AE31E8" w:rsidRPr="00B60861" w:rsidRDefault="00AE31E8" w:rsidP="00AE31E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4FFD2EB" w14:textId="77777777" w:rsidR="00AE31E8" w:rsidRPr="00B60861" w:rsidRDefault="00AE31E8" w:rsidP="00AE31E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E31E8" w:rsidRPr="00B60861" w14:paraId="6FD9BFD6" w14:textId="77777777" w:rsidTr="000D0B15">
        <w:trPr>
          <w:trHeight w:val="254"/>
          <w:tblHeader/>
        </w:trPr>
        <w:tc>
          <w:tcPr>
            <w:tcW w:w="3600" w:type="dxa"/>
          </w:tcPr>
          <w:p w14:paraId="58868650" w14:textId="77777777" w:rsidR="00AE31E8" w:rsidRPr="00B60861" w:rsidRDefault="00AE31E8" w:rsidP="00143EAD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8" w:type="dxa"/>
            <w:gridSpan w:val="7"/>
          </w:tcPr>
          <w:p w14:paraId="3BDB8713" w14:textId="77777777" w:rsidR="00AE31E8" w:rsidRPr="00B60861" w:rsidRDefault="00AE31E8" w:rsidP="00143EA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08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31E8" w:rsidRPr="00B60861" w14:paraId="4832F6F6" w14:textId="77777777" w:rsidTr="00143EAD">
        <w:tc>
          <w:tcPr>
            <w:tcW w:w="3600" w:type="dxa"/>
          </w:tcPr>
          <w:p w14:paraId="0FA17014" w14:textId="77777777" w:rsidR="00AE31E8" w:rsidRPr="00B60861" w:rsidRDefault="00AE31E8" w:rsidP="00143EA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06" w:type="dxa"/>
          </w:tcPr>
          <w:p w14:paraId="3F556224" w14:textId="77777777" w:rsidR="00AE31E8" w:rsidRPr="00B60861" w:rsidRDefault="00AE31E8" w:rsidP="00143EA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9A2E5BB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9540AEF" w14:textId="77777777" w:rsidR="00AE31E8" w:rsidRPr="00B60861" w:rsidRDefault="00AE31E8" w:rsidP="00143EA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3417B0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17DA2DE" w14:textId="77777777" w:rsidR="00AE31E8" w:rsidRPr="00B60861" w:rsidRDefault="00AE31E8" w:rsidP="00143EA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DDCFBA" w14:textId="77777777" w:rsidR="00AE31E8" w:rsidRPr="00B60861" w:rsidRDefault="00AE31E8" w:rsidP="00143E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14:paraId="1776EB70" w14:textId="77777777" w:rsidR="00AE31E8" w:rsidRPr="00B60861" w:rsidRDefault="00AE31E8" w:rsidP="00143EA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5867" w:rsidRPr="00B60861" w14:paraId="3CEB9C90" w14:textId="77777777" w:rsidTr="00143EAD">
        <w:tc>
          <w:tcPr>
            <w:tcW w:w="3600" w:type="dxa"/>
          </w:tcPr>
          <w:p w14:paraId="66391BF3" w14:textId="77777777" w:rsidR="00315867" w:rsidRPr="00B60861" w:rsidRDefault="00315867" w:rsidP="00315867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</w:tcPr>
          <w:p w14:paraId="37F2184A" w14:textId="77777777" w:rsidR="00315867" w:rsidRPr="00B60861" w:rsidRDefault="00090CCF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144,28</w:t>
            </w:r>
            <w:r w:rsidR="00B91C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center"/>
          </w:tcPr>
          <w:p w14:paraId="5D9A8EA5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D5F3FE3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542,416</w:t>
            </w:r>
          </w:p>
        </w:tc>
        <w:tc>
          <w:tcPr>
            <w:tcW w:w="236" w:type="dxa"/>
            <w:vAlign w:val="center"/>
          </w:tcPr>
          <w:p w14:paraId="1A22A92E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EC108A7" w14:textId="77777777" w:rsidR="00315867" w:rsidRPr="00B60861" w:rsidRDefault="00D64F16" w:rsidP="0031586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8,447</w:t>
            </w:r>
          </w:p>
        </w:tc>
        <w:tc>
          <w:tcPr>
            <w:tcW w:w="236" w:type="dxa"/>
            <w:vAlign w:val="center"/>
          </w:tcPr>
          <w:p w14:paraId="0E75B853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52D10D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38,932</w:t>
            </w:r>
          </w:p>
        </w:tc>
      </w:tr>
      <w:tr w:rsidR="00315867" w:rsidRPr="00B60861" w14:paraId="59EC8EFA" w14:textId="77777777" w:rsidTr="00143EAD">
        <w:tc>
          <w:tcPr>
            <w:tcW w:w="3600" w:type="dxa"/>
          </w:tcPr>
          <w:p w14:paraId="35E20A58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BB39721" w14:textId="77777777" w:rsidR="00315867" w:rsidRPr="00B60861" w:rsidRDefault="008B59B5" w:rsidP="00315867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1,515,314</w:t>
            </w:r>
          </w:p>
        </w:tc>
        <w:tc>
          <w:tcPr>
            <w:tcW w:w="236" w:type="dxa"/>
            <w:vAlign w:val="center"/>
          </w:tcPr>
          <w:p w14:paraId="73B99990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2451B94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1,054,706</w:t>
            </w:r>
          </w:p>
        </w:tc>
        <w:tc>
          <w:tcPr>
            <w:tcW w:w="236" w:type="dxa"/>
            <w:vAlign w:val="center"/>
          </w:tcPr>
          <w:p w14:paraId="203FD6C2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1E89B9" w14:textId="77777777" w:rsidR="00315867" w:rsidRPr="00B60861" w:rsidRDefault="008B59B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center"/>
          </w:tcPr>
          <w:p w14:paraId="4A964F5B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F2509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</w:tr>
      <w:tr w:rsidR="00315867" w:rsidRPr="00B60861" w14:paraId="762FD847" w14:textId="77777777" w:rsidTr="00143EAD">
        <w:tc>
          <w:tcPr>
            <w:tcW w:w="3600" w:type="dxa"/>
          </w:tcPr>
          <w:p w14:paraId="6335FC50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</w:tcPr>
          <w:p w14:paraId="291D6DB1" w14:textId="77777777" w:rsidR="00315867" w:rsidRPr="00B60861" w:rsidRDefault="008B59B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(1,1</w:t>
            </w:r>
            <w:r w:rsidR="00694CE3" w:rsidRPr="00B60861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4CE3" w:rsidRPr="00B60861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905F6F7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4E04F81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(620,621)</w:t>
            </w:r>
          </w:p>
        </w:tc>
        <w:tc>
          <w:tcPr>
            <w:tcW w:w="236" w:type="dxa"/>
            <w:vAlign w:val="center"/>
          </w:tcPr>
          <w:p w14:paraId="4C56BF4F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6F6236D" w14:textId="77777777" w:rsidR="00315867" w:rsidRPr="00B60861" w:rsidRDefault="00D64F16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(1,027,070)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B9CB64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41BC770C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(334,177)</w:t>
            </w:r>
          </w:p>
        </w:tc>
      </w:tr>
      <w:tr w:rsidR="00315867" w:rsidRPr="00B60861" w14:paraId="5F8A3300" w14:textId="77777777" w:rsidTr="00143EAD">
        <w:tc>
          <w:tcPr>
            <w:tcW w:w="3600" w:type="dxa"/>
          </w:tcPr>
          <w:p w14:paraId="24892297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</w:tcPr>
          <w:p w14:paraId="3C00CC01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</w:t>
            </w:r>
            <w:r w:rsidR="00B91C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91C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59F1157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268FB51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(235,545)</w:t>
            </w:r>
          </w:p>
        </w:tc>
        <w:tc>
          <w:tcPr>
            <w:tcW w:w="236" w:type="dxa"/>
            <w:vAlign w:val="center"/>
          </w:tcPr>
          <w:p w14:paraId="507E1B8E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10F3FB38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(291,829)</w:t>
            </w:r>
          </w:p>
        </w:tc>
        <w:tc>
          <w:tcPr>
            <w:tcW w:w="236" w:type="dxa"/>
            <w:vAlign w:val="center"/>
          </w:tcPr>
          <w:p w14:paraId="7AF944A5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CB5BB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(205,938)</w:t>
            </w:r>
          </w:p>
        </w:tc>
      </w:tr>
      <w:tr w:rsidR="00315867" w:rsidRPr="00B60861" w14:paraId="51820232" w14:textId="77777777" w:rsidTr="00143EAD">
        <w:tc>
          <w:tcPr>
            <w:tcW w:w="3600" w:type="dxa"/>
          </w:tcPr>
          <w:p w14:paraId="53D377B1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2A3A255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(65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A977957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016A5CA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(364,235)</w:t>
            </w:r>
          </w:p>
        </w:tc>
        <w:tc>
          <w:tcPr>
            <w:tcW w:w="236" w:type="dxa"/>
            <w:vAlign w:val="center"/>
          </w:tcPr>
          <w:p w14:paraId="2FE33683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3AAF0A72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(1,093)</w:t>
            </w:r>
          </w:p>
        </w:tc>
        <w:tc>
          <w:tcPr>
            <w:tcW w:w="236" w:type="dxa"/>
            <w:vAlign w:val="center"/>
          </w:tcPr>
          <w:p w14:paraId="68307C7F" w14:textId="77777777" w:rsidR="00315867" w:rsidRPr="00B60861" w:rsidRDefault="00315867" w:rsidP="0031586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725001C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(1,010)</w:t>
            </w:r>
          </w:p>
        </w:tc>
      </w:tr>
      <w:tr w:rsidR="00315867" w:rsidRPr="00B60861" w14:paraId="520D9AC4" w14:textId="77777777" w:rsidTr="00143EAD">
        <w:tc>
          <w:tcPr>
            <w:tcW w:w="3600" w:type="dxa"/>
          </w:tcPr>
          <w:p w14:paraId="039B11B5" w14:textId="77777777" w:rsidR="00315867" w:rsidRPr="00B60861" w:rsidRDefault="00315867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28D" w14:textId="77777777" w:rsidR="00315867" w:rsidRPr="00B60861" w:rsidRDefault="00090CCF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(461,86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185C51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71CE2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376,721</w:t>
            </w:r>
          </w:p>
        </w:tc>
        <w:tc>
          <w:tcPr>
            <w:tcW w:w="236" w:type="dxa"/>
            <w:vAlign w:val="bottom"/>
          </w:tcPr>
          <w:p w14:paraId="344BEAE9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FBA32" w14:textId="77777777" w:rsidR="00315867" w:rsidRPr="00B60861" w:rsidRDefault="00636838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(1,307,944)</w:t>
            </w:r>
          </w:p>
        </w:tc>
        <w:tc>
          <w:tcPr>
            <w:tcW w:w="236" w:type="dxa"/>
            <w:vAlign w:val="bottom"/>
          </w:tcPr>
          <w:p w14:paraId="4216E9EE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A2B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(500,544)</w:t>
            </w:r>
          </w:p>
        </w:tc>
      </w:tr>
      <w:tr w:rsidR="00315867" w:rsidRPr="00B60861" w14:paraId="0586977E" w14:textId="77777777" w:rsidTr="001E1273">
        <w:trPr>
          <w:trHeight w:val="253"/>
        </w:trPr>
        <w:tc>
          <w:tcPr>
            <w:tcW w:w="3600" w:type="dxa"/>
          </w:tcPr>
          <w:p w14:paraId="6EF7456A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2EE92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B3112C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1A6B1EF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04D559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B7981A9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70116D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959650E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B15" w:rsidRPr="00B60861" w14:paraId="4B720427" w14:textId="77777777" w:rsidTr="00143EAD">
        <w:tc>
          <w:tcPr>
            <w:tcW w:w="3600" w:type="dxa"/>
          </w:tcPr>
          <w:p w14:paraId="176E623E" w14:textId="77777777" w:rsidR="000D0B15" w:rsidRPr="00B60861" w:rsidRDefault="000D0B15" w:rsidP="0031586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0BB911C" w14:textId="77777777" w:rsidR="000D0B15" w:rsidRPr="00B60861" w:rsidRDefault="000D0B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BA9592" w14:textId="77777777" w:rsidR="000D0B15" w:rsidRPr="00B60861" w:rsidRDefault="000D0B15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F08D6EF" w14:textId="77777777" w:rsidR="000D0B15" w:rsidRPr="00B60861" w:rsidRDefault="000D0B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A6C6A" w14:textId="77777777" w:rsidR="000D0B15" w:rsidRPr="00B60861" w:rsidRDefault="000D0B15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38DCCF6" w14:textId="77777777" w:rsidR="000D0B15" w:rsidRPr="00B60861" w:rsidRDefault="000D0B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FCEAE4" w14:textId="77777777" w:rsidR="000D0B15" w:rsidRPr="00B60861" w:rsidRDefault="000D0B15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ECBCC85" w14:textId="77777777" w:rsidR="000D0B15" w:rsidRPr="00B60861" w:rsidRDefault="000D0B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5867" w:rsidRPr="00B60861" w14:paraId="07468E09" w14:textId="77777777" w:rsidTr="00143EAD">
        <w:tc>
          <w:tcPr>
            <w:tcW w:w="3600" w:type="dxa"/>
          </w:tcPr>
          <w:p w14:paraId="701623FB" w14:textId="77777777" w:rsidR="00315867" w:rsidRPr="00B60861" w:rsidRDefault="00315867" w:rsidP="00315867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6F4FE5" w14:textId="77777777" w:rsidR="00315867" w:rsidRPr="00B60861" w:rsidRDefault="00090CCF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vAlign w:val="bottom"/>
          </w:tcPr>
          <w:p w14:paraId="7558B378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E9F40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36" w:type="dxa"/>
            <w:vAlign w:val="bottom"/>
          </w:tcPr>
          <w:p w14:paraId="3843D769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DAB9E54" w14:textId="77777777" w:rsidR="00315867" w:rsidRPr="00B60861" w:rsidRDefault="0001439D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6" w:type="dxa"/>
            <w:vAlign w:val="bottom"/>
          </w:tcPr>
          <w:p w14:paraId="5BE5C56B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8D38FF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315867" w:rsidRPr="00B60861" w14:paraId="4AE195CD" w14:textId="77777777" w:rsidTr="00143EAD">
        <w:tc>
          <w:tcPr>
            <w:tcW w:w="3600" w:type="dxa"/>
          </w:tcPr>
          <w:p w14:paraId="38C3B58E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18CA99" w14:textId="77777777" w:rsidR="00315867" w:rsidRPr="00B60861" w:rsidRDefault="008B59B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12,309</w:t>
            </w:r>
          </w:p>
        </w:tc>
        <w:tc>
          <w:tcPr>
            <w:tcW w:w="236" w:type="dxa"/>
            <w:vAlign w:val="bottom"/>
          </w:tcPr>
          <w:p w14:paraId="1D212A66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C64443A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16,828</w:t>
            </w:r>
          </w:p>
        </w:tc>
        <w:tc>
          <w:tcPr>
            <w:tcW w:w="236" w:type="dxa"/>
            <w:vAlign w:val="bottom"/>
          </w:tcPr>
          <w:p w14:paraId="4D9A2F40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F137D59" w14:textId="77777777" w:rsidR="00315867" w:rsidRPr="00B60861" w:rsidRDefault="008B59B5" w:rsidP="0031586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BC83AB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01403C5" w14:textId="77777777" w:rsidR="00315867" w:rsidRPr="00B60861" w:rsidRDefault="00315867" w:rsidP="0031586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5867" w:rsidRPr="00B60861" w14:paraId="52DAB629" w14:textId="77777777" w:rsidTr="00143EAD">
        <w:tc>
          <w:tcPr>
            <w:tcW w:w="3600" w:type="dxa"/>
          </w:tcPr>
          <w:p w14:paraId="4B3CAF6A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225C75" w14:textId="77777777" w:rsidR="00315867" w:rsidRPr="00B60861" w:rsidRDefault="0001439D" w:rsidP="00315867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B41E460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9E2F1B2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77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(184,776)</w:t>
            </w:r>
          </w:p>
        </w:tc>
        <w:tc>
          <w:tcPr>
            <w:tcW w:w="236" w:type="dxa"/>
            <w:vAlign w:val="bottom"/>
          </w:tcPr>
          <w:p w14:paraId="325F03B2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21D88D4" w14:textId="77777777" w:rsidR="00315867" w:rsidRPr="00B60861" w:rsidRDefault="0001439D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877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D33B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0B24A5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(139,555)</w:t>
            </w:r>
          </w:p>
        </w:tc>
      </w:tr>
      <w:tr w:rsidR="00315867" w:rsidRPr="00B60861" w14:paraId="6403C3BE" w14:textId="77777777" w:rsidTr="00143EAD">
        <w:tc>
          <w:tcPr>
            <w:tcW w:w="3600" w:type="dxa"/>
          </w:tcPr>
          <w:p w14:paraId="2B8B1279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506727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49209AD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18A08C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(50,284)</w:t>
            </w:r>
          </w:p>
        </w:tc>
        <w:tc>
          <w:tcPr>
            <w:tcW w:w="236" w:type="dxa"/>
            <w:vAlign w:val="bottom"/>
          </w:tcPr>
          <w:p w14:paraId="277F15A8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6E8853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(6,042)</w:t>
            </w:r>
          </w:p>
        </w:tc>
        <w:tc>
          <w:tcPr>
            <w:tcW w:w="236" w:type="dxa"/>
            <w:vAlign w:val="bottom"/>
          </w:tcPr>
          <w:p w14:paraId="1870C9A2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9F4162E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(8,698)</w:t>
            </w:r>
          </w:p>
        </w:tc>
      </w:tr>
      <w:tr w:rsidR="00315867" w:rsidRPr="00B60861" w14:paraId="12386B31" w14:textId="77777777" w:rsidTr="00143EAD">
        <w:tc>
          <w:tcPr>
            <w:tcW w:w="3600" w:type="dxa"/>
          </w:tcPr>
          <w:p w14:paraId="7F79327A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615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B91C9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608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66325E4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4B19C1B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  <w:tc>
          <w:tcPr>
            <w:tcW w:w="236" w:type="dxa"/>
            <w:vAlign w:val="bottom"/>
          </w:tcPr>
          <w:p w14:paraId="3CBE9073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610B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(133,638)</w:t>
            </w:r>
          </w:p>
        </w:tc>
        <w:tc>
          <w:tcPr>
            <w:tcW w:w="236" w:type="dxa"/>
            <w:vAlign w:val="bottom"/>
          </w:tcPr>
          <w:p w14:paraId="3D6FD7F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6BCC0AD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(21,148)</w:t>
            </w:r>
          </w:p>
        </w:tc>
      </w:tr>
      <w:tr w:rsidR="00315867" w:rsidRPr="00B60861" w14:paraId="3C72C657" w14:textId="77777777" w:rsidTr="00143EAD">
        <w:tc>
          <w:tcPr>
            <w:tcW w:w="3600" w:type="dxa"/>
          </w:tcPr>
          <w:p w14:paraId="1974EF13" w14:textId="77777777" w:rsidR="00315867" w:rsidRPr="00B60861" w:rsidRDefault="00315867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6F30" w14:textId="77777777" w:rsidR="00315867" w:rsidRPr="00B60861" w:rsidRDefault="00090CCF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32A629F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53F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(237,880)</w:t>
            </w:r>
          </w:p>
        </w:tc>
        <w:tc>
          <w:tcPr>
            <w:tcW w:w="236" w:type="dxa"/>
            <w:vAlign w:val="bottom"/>
          </w:tcPr>
          <w:p w14:paraId="2F9FFB4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7B6D3" w14:textId="77777777" w:rsidR="00315867" w:rsidRPr="00B60861" w:rsidRDefault="00636838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6AD82F0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4F333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(168,800)</w:t>
            </w:r>
          </w:p>
        </w:tc>
      </w:tr>
      <w:tr w:rsidR="000821B5" w:rsidRPr="00B60861" w14:paraId="190BE5C2" w14:textId="77777777" w:rsidTr="00BE648B">
        <w:tc>
          <w:tcPr>
            <w:tcW w:w="3600" w:type="dxa"/>
          </w:tcPr>
          <w:p w14:paraId="1A2FD724" w14:textId="77777777" w:rsidR="000821B5" w:rsidRPr="00B60861" w:rsidRDefault="000821B5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4A42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F69912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85B323D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31AD0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7070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0E281E" w14:textId="77777777" w:rsidR="000821B5" w:rsidRPr="00B60861" w:rsidRDefault="000821B5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0525DFEB" w14:textId="77777777" w:rsidR="000821B5" w:rsidRPr="00B60861" w:rsidRDefault="000821B5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48B" w:rsidRPr="00B60861" w14:paraId="5DF06441" w14:textId="77777777" w:rsidTr="00BE648B">
        <w:tc>
          <w:tcPr>
            <w:tcW w:w="3600" w:type="dxa"/>
          </w:tcPr>
          <w:p w14:paraId="533F8EE2" w14:textId="77777777" w:rsidR="00BE648B" w:rsidRPr="00B60861" w:rsidRDefault="00BE648B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5951C3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A281A1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6653C485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A703A6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043CF45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736D5A" w14:textId="77777777" w:rsidR="00BE648B" w:rsidRPr="00B60861" w:rsidRDefault="00BE648B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B36BCA8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48B" w:rsidRPr="00B60861" w14:paraId="13C8FB28" w14:textId="77777777" w:rsidTr="00BE648B">
        <w:tc>
          <w:tcPr>
            <w:tcW w:w="3600" w:type="dxa"/>
          </w:tcPr>
          <w:p w14:paraId="2F570C0D" w14:textId="77777777" w:rsidR="00BE648B" w:rsidRPr="00B60861" w:rsidRDefault="00BE648B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76165B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446D6A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6263282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6C6524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710499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CA3859" w14:textId="77777777" w:rsidR="00BE648B" w:rsidRPr="00B60861" w:rsidRDefault="00BE648B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5E09536" w14:textId="77777777" w:rsidR="00BE648B" w:rsidRPr="00B60861" w:rsidRDefault="00BE648B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C02" w:rsidRPr="00B60861" w14:paraId="1CBB2D75" w14:textId="77777777" w:rsidTr="00BE648B">
        <w:tc>
          <w:tcPr>
            <w:tcW w:w="3600" w:type="dxa"/>
          </w:tcPr>
          <w:p w14:paraId="17950C08" w14:textId="77777777" w:rsidR="00764C02" w:rsidRPr="00B60861" w:rsidRDefault="00764C02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BFB5BB5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FA0F91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833D4DE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79FC0D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C7496D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58B81C" w14:textId="77777777" w:rsidR="00764C02" w:rsidRPr="00B60861" w:rsidRDefault="00764C02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39BD806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4C02" w:rsidRPr="00B60861" w14:paraId="7191FA55" w14:textId="77777777" w:rsidTr="00BE648B">
        <w:tc>
          <w:tcPr>
            <w:tcW w:w="3600" w:type="dxa"/>
          </w:tcPr>
          <w:p w14:paraId="319FB682" w14:textId="77777777" w:rsidR="00764C02" w:rsidRPr="00B60861" w:rsidRDefault="00764C02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72965E1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363B9B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3D99A577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6D9F3F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A8305A2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7BF836" w14:textId="77777777" w:rsidR="00764C02" w:rsidRPr="00B60861" w:rsidRDefault="00764C02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1EDF9B9" w14:textId="77777777" w:rsidR="00764C02" w:rsidRPr="00B60861" w:rsidRDefault="00764C02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5867" w:rsidRPr="00B60861" w14:paraId="139EE6B9" w14:textId="77777777" w:rsidTr="00143EAD">
        <w:tc>
          <w:tcPr>
            <w:tcW w:w="3600" w:type="dxa"/>
          </w:tcPr>
          <w:p w14:paraId="7879FD78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เงินอื่น ๆ</w:t>
            </w:r>
          </w:p>
        </w:tc>
        <w:tc>
          <w:tcPr>
            <w:tcW w:w="1206" w:type="dxa"/>
            <w:vAlign w:val="bottom"/>
          </w:tcPr>
          <w:p w14:paraId="7AFDD50F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E39303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138BCFF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592D6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1CF1BB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6744FA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1CDEA3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5867" w:rsidRPr="00B60861" w14:paraId="6E19E3FC" w14:textId="77777777" w:rsidTr="00143EAD">
        <w:tc>
          <w:tcPr>
            <w:tcW w:w="3600" w:type="dxa"/>
          </w:tcPr>
          <w:p w14:paraId="5205F729" w14:textId="77777777" w:rsidR="00315867" w:rsidRPr="00B60861" w:rsidRDefault="00315867" w:rsidP="00315867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49E7C353" w14:textId="77777777" w:rsidR="00315867" w:rsidRPr="00B60861" w:rsidRDefault="00B91C94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6" w:type="dxa"/>
            <w:vAlign w:val="bottom"/>
          </w:tcPr>
          <w:p w14:paraId="5B3D226A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35E1F7D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6" w:type="dxa"/>
            <w:vAlign w:val="bottom"/>
          </w:tcPr>
          <w:p w14:paraId="5CEAD63A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29446A" w14:textId="77777777" w:rsidR="00315867" w:rsidRPr="00B60861" w:rsidRDefault="00B91C94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  <w:vAlign w:val="bottom"/>
          </w:tcPr>
          <w:p w14:paraId="22326C14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368FF61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315867" w:rsidRPr="00B60861" w14:paraId="7D2D701C" w14:textId="77777777" w:rsidTr="00143EAD">
        <w:tc>
          <w:tcPr>
            <w:tcW w:w="3600" w:type="dxa"/>
          </w:tcPr>
          <w:p w14:paraId="724C19C7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6" w:type="dxa"/>
            <w:vAlign w:val="bottom"/>
          </w:tcPr>
          <w:p w14:paraId="6C85E266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(31,</w:t>
            </w:r>
            <w:r w:rsidR="00B91C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74B4DAD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EEFD1F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(33,214)</w:t>
            </w:r>
          </w:p>
        </w:tc>
        <w:tc>
          <w:tcPr>
            <w:tcW w:w="236" w:type="dxa"/>
            <w:vAlign w:val="bottom"/>
          </w:tcPr>
          <w:p w14:paraId="6156F50D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03EB62" w14:textId="77777777" w:rsidR="00315867" w:rsidRPr="00B60861" w:rsidRDefault="00C46E15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(31,514)</w:t>
            </w:r>
          </w:p>
        </w:tc>
        <w:tc>
          <w:tcPr>
            <w:tcW w:w="236" w:type="dxa"/>
            <w:vAlign w:val="bottom"/>
          </w:tcPr>
          <w:p w14:paraId="1169EB84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77CE36C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(32,857)</w:t>
            </w:r>
          </w:p>
        </w:tc>
      </w:tr>
      <w:tr w:rsidR="00315867" w:rsidRPr="00B60861" w14:paraId="10A0B19E" w14:textId="77777777" w:rsidTr="00143EAD">
        <w:tc>
          <w:tcPr>
            <w:tcW w:w="3600" w:type="dxa"/>
          </w:tcPr>
          <w:p w14:paraId="5332E61F" w14:textId="77777777" w:rsidR="00315867" w:rsidRPr="00B60861" w:rsidRDefault="00315867" w:rsidP="0031586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2B30827" w14:textId="77777777" w:rsidR="00315867" w:rsidRPr="00B60861" w:rsidRDefault="00C46E15" w:rsidP="00C46E1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91C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1,213</w:t>
            </w: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94CB8A8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F54BB81" w14:textId="77777777" w:rsidR="00315867" w:rsidRPr="00B60861" w:rsidRDefault="00315867" w:rsidP="0031586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AA1FBA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F093" w14:textId="77777777" w:rsidR="00315867" w:rsidRPr="00B60861" w:rsidRDefault="00C46E15" w:rsidP="00C46E1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  <w:tc>
          <w:tcPr>
            <w:tcW w:w="236" w:type="dxa"/>
            <w:vAlign w:val="bottom"/>
          </w:tcPr>
          <w:p w14:paraId="120CEE41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51CE598" w14:textId="77777777" w:rsidR="00315867" w:rsidRPr="00B60861" w:rsidRDefault="00315867" w:rsidP="0031586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5867" w:rsidRPr="00B60861" w14:paraId="0B7DF427" w14:textId="77777777" w:rsidTr="00143EAD">
        <w:tc>
          <w:tcPr>
            <w:tcW w:w="3600" w:type="dxa"/>
          </w:tcPr>
          <w:p w14:paraId="7FCAB31E" w14:textId="77777777" w:rsidR="00315867" w:rsidRPr="00B60861" w:rsidRDefault="00315867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672FF" w14:textId="77777777" w:rsidR="00315867" w:rsidRPr="00B60861" w:rsidRDefault="00090CCF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31,751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FB66619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78F2B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(32,272)</w:t>
            </w:r>
          </w:p>
        </w:tc>
        <w:tc>
          <w:tcPr>
            <w:tcW w:w="236" w:type="dxa"/>
            <w:vAlign w:val="bottom"/>
          </w:tcPr>
          <w:p w14:paraId="7CBC466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5B8D4" w14:textId="77777777" w:rsidR="00315867" w:rsidRPr="00B60861" w:rsidRDefault="00636838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0F08DEF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D96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(32,341)</w:t>
            </w:r>
          </w:p>
        </w:tc>
      </w:tr>
      <w:tr w:rsidR="00315867" w:rsidRPr="00B60861" w14:paraId="1F8E27E1" w14:textId="77777777" w:rsidTr="00B60861">
        <w:tc>
          <w:tcPr>
            <w:tcW w:w="3600" w:type="dxa"/>
          </w:tcPr>
          <w:p w14:paraId="7A0C2454" w14:textId="77777777" w:rsidR="00315867" w:rsidRPr="00B60861" w:rsidRDefault="00315867" w:rsidP="00315867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DA9224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255102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4CA1A313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9F893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1616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D63F68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14B447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399" w:right="-3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5867" w:rsidRPr="00B60861" w14:paraId="0A7A24A3" w14:textId="77777777" w:rsidTr="00B60861">
        <w:tc>
          <w:tcPr>
            <w:tcW w:w="3600" w:type="dxa"/>
          </w:tcPr>
          <w:p w14:paraId="2B9CA161" w14:textId="77777777" w:rsidR="00315867" w:rsidRPr="00B60861" w:rsidRDefault="00B60861" w:rsidP="00B60861">
            <w:pPr>
              <w:spacing w:line="240" w:lineRule="atLeast"/>
              <w:ind w:left="270" w:right="-103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7DA62" w14:textId="77777777" w:rsidR="00315867" w:rsidRPr="00B60861" w:rsidRDefault="00EE7460" w:rsidP="00315867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3B1BAC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5456D0E3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418" w:right="-284" w:firstLine="2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106,569</w:t>
            </w:r>
          </w:p>
        </w:tc>
        <w:tc>
          <w:tcPr>
            <w:tcW w:w="236" w:type="dxa"/>
            <w:vAlign w:val="bottom"/>
          </w:tcPr>
          <w:p w14:paraId="21986C95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A5AFB" w14:textId="77777777" w:rsidR="00315867" w:rsidRPr="00B60861" w:rsidRDefault="00EE7460" w:rsidP="00315867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1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D13AA2" w14:textId="77777777" w:rsidR="00315867" w:rsidRPr="00B60861" w:rsidRDefault="00315867" w:rsidP="0031586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5AC31E9C" w14:textId="77777777" w:rsidR="00315867" w:rsidRPr="00B60861" w:rsidRDefault="00315867" w:rsidP="00315867">
            <w:pPr>
              <w:tabs>
                <w:tab w:val="decimal" w:pos="918"/>
              </w:tabs>
              <w:spacing w:line="240" w:lineRule="atLeast"/>
              <w:ind w:left="-459" w:right="-242" w:firstLine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(701,685)</w:t>
            </w:r>
          </w:p>
        </w:tc>
      </w:tr>
    </w:tbl>
    <w:p w14:paraId="0ADC2C27" w14:textId="77777777" w:rsidR="007E212F" w:rsidRDefault="007E212F" w:rsidP="008B59B5">
      <w:pPr>
        <w:pStyle w:val="Bo-Blankline"/>
        <w:rPr>
          <w:cs/>
          <w:lang w:val="en-US"/>
        </w:rPr>
      </w:pPr>
    </w:p>
    <w:p w14:paraId="19547150" w14:textId="77777777" w:rsidR="0047124B" w:rsidRDefault="00734223" w:rsidP="00EA770F">
      <w:pPr>
        <w:pStyle w:val="Caption"/>
        <w:ind w:hanging="900"/>
      </w:pPr>
      <w:r w:rsidRPr="00606A70">
        <w:rPr>
          <w:cs/>
        </w:rPr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69"/>
      </w:tblGrid>
      <w:tr w:rsidR="002B7CF1" w:rsidRPr="006E4F8A" w14:paraId="746718FA" w14:textId="77777777" w:rsidTr="00E86AF0">
        <w:trPr>
          <w:tblHeader/>
        </w:trPr>
        <w:tc>
          <w:tcPr>
            <w:tcW w:w="5580" w:type="dxa"/>
            <w:vAlign w:val="bottom"/>
          </w:tcPr>
          <w:p w14:paraId="2A4EA223" w14:textId="77777777" w:rsidR="002B7CF1" w:rsidRPr="008F193B" w:rsidRDefault="002B7CF1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19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F19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F19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5AEED8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DB6BEC" w14:textId="77777777" w:rsidR="002B7CF1" w:rsidRPr="003A3233" w:rsidRDefault="002B7CF1" w:rsidP="0055572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81DB0" w14:textId="77777777" w:rsidR="002B7CF1" w:rsidRPr="003A3233" w:rsidRDefault="002B7CF1" w:rsidP="0008629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627EAC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55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CF1" w:rsidRPr="006E4F8A" w14:paraId="5AFA8CBC" w14:textId="77777777" w:rsidTr="00E86AF0">
        <w:trPr>
          <w:tblHeader/>
        </w:trPr>
        <w:tc>
          <w:tcPr>
            <w:tcW w:w="5580" w:type="dxa"/>
          </w:tcPr>
          <w:p w14:paraId="323627AE" w14:textId="77777777" w:rsidR="002B7CF1" w:rsidRPr="002B7CF1" w:rsidRDefault="002B7CF1" w:rsidP="0008629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9D1799" w14:textId="77777777" w:rsidR="002B7CF1" w:rsidRPr="003A3233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9" w:type="dxa"/>
            <w:gridSpan w:val="3"/>
          </w:tcPr>
          <w:p w14:paraId="3F9F3D2C" w14:textId="77777777" w:rsidR="002B7CF1" w:rsidRPr="006E4F8A" w:rsidRDefault="002B7CF1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CF1" w:rsidRPr="006E4F8A" w14:paraId="5C7C59AF" w14:textId="77777777" w:rsidTr="00E86AF0">
        <w:tc>
          <w:tcPr>
            <w:tcW w:w="5580" w:type="dxa"/>
          </w:tcPr>
          <w:p w14:paraId="58F5FAA3" w14:textId="77777777" w:rsidR="002B7CF1" w:rsidRPr="00734223" w:rsidRDefault="002B7CF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14:paraId="6F9D2018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E53399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97096" w14:textId="77777777" w:rsidR="002B7CF1" w:rsidRPr="006E4F8A" w:rsidRDefault="002B7CF1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4611C02" w14:textId="77777777" w:rsidR="002B7CF1" w:rsidRPr="006E4F8A" w:rsidRDefault="002B7CF1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55153714" w14:textId="77777777" w:rsidTr="00F0300E">
        <w:tc>
          <w:tcPr>
            <w:tcW w:w="5580" w:type="dxa"/>
          </w:tcPr>
          <w:p w14:paraId="29896A10" w14:textId="77777777" w:rsidR="00C6140B" w:rsidRPr="006E4F8A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270" w:type="dxa"/>
          </w:tcPr>
          <w:p w14:paraId="17B6B95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7F0E3B2" w14:textId="77777777" w:rsidR="00C6140B" w:rsidRPr="00020D75" w:rsidRDefault="00636838" w:rsidP="00C6140B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1,529,829</w:t>
            </w:r>
          </w:p>
        </w:tc>
        <w:tc>
          <w:tcPr>
            <w:tcW w:w="270" w:type="dxa"/>
            <w:shd w:val="clear" w:color="auto" w:fill="auto"/>
          </w:tcPr>
          <w:p w14:paraId="4F5BFA21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shd w:val="clear" w:color="auto" w:fill="auto"/>
          </w:tcPr>
          <w:p w14:paraId="1697B55C" w14:textId="77777777" w:rsidR="00C6140B" w:rsidRPr="00020D75" w:rsidRDefault="00636838" w:rsidP="00C6140B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981,013</w:t>
            </w:r>
          </w:p>
        </w:tc>
      </w:tr>
      <w:tr w:rsidR="00C6140B" w:rsidRPr="00C33036" w14:paraId="6D4EA5A6" w14:textId="77777777" w:rsidTr="00F0300E">
        <w:tc>
          <w:tcPr>
            <w:tcW w:w="5580" w:type="dxa"/>
          </w:tcPr>
          <w:p w14:paraId="29EEDDFF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C75069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8649EA4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6D2E5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77756272" w14:textId="77777777" w:rsidR="00C6140B" w:rsidRPr="00C33036" w:rsidRDefault="00C6140B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036" w:rsidRPr="00C33036" w14:paraId="521FADEC" w14:textId="77777777" w:rsidTr="00F0300E">
        <w:tc>
          <w:tcPr>
            <w:tcW w:w="5580" w:type="dxa"/>
          </w:tcPr>
          <w:p w14:paraId="216E94AC" w14:textId="42D4740F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1A2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เช่าและ</w:t>
            </w:r>
            <w:r w:rsidRPr="00C330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บริการที่ยกเลิกไม่ได้</w:t>
            </w:r>
          </w:p>
        </w:tc>
        <w:tc>
          <w:tcPr>
            <w:tcW w:w="270" w:type="dxa"/>
          </w:tcPr>
          <w:p w14:paraId="2A4A40E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A7F2F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21F2C2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46AD950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33036" w:rsidRPr="00C33036" w14:paraId="09E3276A" w14:textId="77777777" w:rsidTr="00F0300E">
        <w:tc>
          <w:tcPr>
            <w:tcW w:w="5580" w:type="dxa"/>
          </w:tcPr>
          <w:p w14:paraId="57041E01" w14:textId="1E02B418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53FFEC58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1ADFF6" w14:textId="673CD0BC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16,034</w:t>
            </w:r>
          </w:p>
        </w:tc>
        <w:tc>
          <w:tcPr>
            <w:tcW w:w="270" w:type="dxa"/>
            <w:shd w:val="clear" w:color="auto" w:fill="auto"/>
          </w:tcPr>
          <w:p w14:paraId="4E0E9ABC" w14:textId="77777777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14:paraId="21530B3F" w14:textId="71CC0D25" w:rsidR="00C33036" w:rsidRPr="00C33036" w:rsidRDefault="00C33036" w:rsidP="00C33036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4,920</w:t>
            </w:r>
          </w:p>
        </w:tc>
      </w:tr>
      <w:tr w:rsidR="00C33036" w:rsidRPr="00C33036" w14:paraId="508ABF55" w14:textId="77777777" w:rsidTr="00C33036">
        <w:tc>
          <w:tcPr>
            <w:tcW w:w="5580" w:type="dxa"/>
          </w:tcPr>
          <w:p w14:paraId="6449ABD7" w14:textId="4BAE79E8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</w:t>
            </w:r>
            <w:r w:rsidR="009A25D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C33036">
              <w:rPr>
                <w:rFonts w:ascii="Angsana New" w:hAnsi="Angsana New" w:hint="cs"/>
                <w:sz w:val="30"/>
                <w:szCs w:val="30"/>
                <w:cs/>
              </w:rPr>
              <w:t>าปี</w:t>
            </w:r>
          </w:p>
        </w:tc>
        <w:tc>
          <w:tcPr>
            <w:tcW w:w="270" w:type="dxa"/>
          </w:tcPr>
          <w:p w14:paraId="795233A4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19400EE" w14:textId="78BC0FC4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05F48919" w14:textId="77777777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113C475F" w14:textId="3C213822" w:rsidR="00C33036" w:rsidRPr="00C33036" w:rsidRDefault="00C33036" w:rsidP="00C330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3036" w:rsidRPr="00C33036" w14:paraId="2C6BD996" w14:textId="77777777" w:rsidTr="00C33036">
        <w:tc>
          <w:tcPr>
            <w:tcW w:w="5580" w:type="dxa"/>
          </w:tcPr>
          <w:p w14:paraId="0EB67E48" w14:textId="70EA3323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30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1757DE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28C9B" w14:textId="459053BD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16,149</w:t>
            </w:r>
          </w:p>
        </w:tc>
        <w:tc>
          <w:tcPr>
            <w:tcW w:w="270" w:type="dxa"/>
            <w:shd w:val="clear" w:color="auto" w:fill="auto"/>
          </w:tcPr>
          <w:p w14:paraId="5D28EF8C" w14:textId="77777777" w:rsidR="00C33036" w:rsidRPr="00C33036" w:rsidRDefault="00C33036" w:rsidP="00C33036">
            <w:pPr>
              <w:tabs>
                <w:tab w:val="decimal" w:pos="12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AB484" w14:textId="551FEBC8" w:rsidR="00C33036" w:rsidRPr="00C33036" w:rsidRDefault="00C33036" w:rsidP="00C33036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4,920</w:t>
            </w:r>
          </w:p>
        </w:tc>
      </w:tr>
      <w:tr w:rsidR="00C33036" w:rsidRPr="00C33036" w14:paraId="7F79583C" w14:textId="77777777" w:rsidTr="00C33036">
        <w:tc>
          <w:tcPr>
            <w:tcW w:w="5580" w:type="dxa"/>
          </w:tcPr>
          <w:p w14:paraId="0D67FCC0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581A34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3F22F87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64ACD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4B405E95" w14:textId="77777777" w:rsidR="00C33036" w:rsidRPr="00C33036" w:rsidRDefault="00C33036" w:rsidP="00C33036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40B" w:rsidRPr="006E4F8A" w14:paraId="153A6785" w14:textId="77777777" w:rsidTr="00F0300E">
        <w:tc>
          <w:tcPr>
            <w:tcW w:w="5580" w:type="dxa"/>
          </w:tcPr>
          <w:p w14:paraId="7D35C36B" w14:textId="77777777" w:rsidR="00C6140B" w:rsidRPr="00734223" w:rsidRDefault="00C6140B" w:rsidP="00C6140B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270" w:type="dxa"/>
            <w:vAlign w:val="bottom"/>
          </w:tcPr>
          <w:p w14:paraId="1296D24A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0E2272" w14:textId="77777777" w:rsidR="00C6140B" w:rsidRPr="00734223" w:rsidRDefault="00C6140B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4C46C8" w14:textId="77777777" w:rsidR="00C6140B" w:rsidRPr="00734223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544388E" w14:textId="77777777" w:rsidR="00C6140B" w:rsidRPr="00734223" w:rsidRDefault="00C6140B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140B" w:rsidRPr="006E4F8A" w14:paraId="3F521945" w14:textId="77777777" w:rsidTr="00F0300E">
        <w:tc>
          <w:tcPr>
            <w:tcW w:w="5580" w:type="dxa"/>
          </w:tcPr>
          <w:p w14:paraId="7CA21B2D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9809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C6E26C" w14:textId="77777777" w:rsidR="00C6140B" w:rsidRPr="00020D75" w:rsidRDefault="00636838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1,125,505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8FA4F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D7A7ED" w14:textId="77777777" w:rsidR="00C6140B" w:rsidRPr="00020D75" w:rsidRDefault="00636838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602,093</w:t>
            </w:r>
          </w:p>
        </w:tc>
      </w:tr>
      <w:tr w:rsidR="00C6140B" w:rsidRPr="006E4F8A" w14:paraId="7EDACC42" w14:textId="77777777" w:rsidTr="00F0300E">
        <w:tc>
          <w:tcPr>
            <w:tcW w:w="5580" w:type="dxa"/>
          </w:tcPr>
          <w:p w14:paraId="4BA054BE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FCD58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D59E63" w14:textId="77777777" w:rsidR="00C6140B" w:rsidRPr="00020D75" w:rsidRDefault="00636838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598,837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9E148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BB44C2A" w14:textId="77777777" w:rsidR="00C6140B" w:rsidRPr="00020D75" w:rsidRDefault="00636838" w:rsidP="00636838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598,837</w:t>
            </w:r>
          </w:p>
        </w:tc>
      </w:tr>
      <w:tr w:rsidR="00C6140B" w:rsidRPr="006E4F8A" w14:paraId="33C8C1F1" w14:textId="77777777" w:rsidTr="00F0300E">
        <w:tc>
          <w:tcPr>
            <w:tcW w:w="5580" w:type="dxa"/>
          </w:tcPr>
          <w:p w14:paraId="2ADAFA7C" w14:textId="77777777" w:rsidR="00C6140B" w:rsidRPr="008379A0" w:rsidRDefault="00C6140B" w:rsidP="00C614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8404A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57172B" w14:textId="77777777" w:rsidR="00C6140B" w:rsidRPr="00020D75" w:rsidRDefault="00636838" w:rsidP="00C6140B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231,274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0C6FC" w14:textId="77777777" w:rsidR="00C6140B" w:rsidRPr="00020D75" w:rsidRDefault="00C6140B" w:rsidP="00C6140B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27E567D" w14:textId="77777777" w:rsidR="00C6140B" w:rsidRPr="00020D75" w:rsidRDefault="00636838" w:rsidP="00C6140B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176,483</w:t>
            </w:r>
          </w:p>
        </w:tc>
      </w:tr>
      <w:tr w:rsidR="00C6140B" w:rsidRPr="006E4F8A" w14:paraId="169A45D2" w14:textId="77777777" w:rsidTr="00F0300E">
        <w:tc>
          <w:tcPr>
            <w:tcW w:w="5580" w:type="dxa"/>
            <w:vAlign w:val="bottom"/>
          </w:tcPr>
          <w:p w14:paraId="37C50DCC" w14:textId="77777777" w:rsidR="00C6140B" w:rsidRPr="006E4F8A" w:rsidRDefault="00C6140B" w:rsidP="00C614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F1D62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6FD02" w14:textId="77777777" w:rsidR="00C6140B" w:rsidRPr="00020D75" w:rsidRDefault="00636838" w:rsidP="00C6140B">
            <w:pPr>
              <w:tabs>
                <w:tab w:val="decimal" w:pos="124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1,955,616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52FB6" w14:textId="77777777" w:rsidR="00C6140B" w:rsidRPr="00020D75" w:rsidRDefault="00C6140B" w:rsidP="00C614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427DE" w14:textId="77777777" w:rsidR="00C6140B" w:rsidRPr="00020D75" w:rsidRDefault="00636838" w:rsidP="00C6140B">
            <w:pPr>
              <w:tabs>
                <w:tab w:val="decimal" w:pos="11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1,377,413</w:t>
            </w:r>
          </w:p>
        </w:tc>
      </w:tr>
    </w:tbl>
    <w:p w14:paraId="3775386B" w14:textId="3802DD5D" w:rsidR="00BE648B" w:rsidRDefault="00BE648B" w:rsidP="00FA1809">
      <w:pPr>
        <w:pStyle w:val="Bo-Blankline"/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lastRenderedPageBreak/>
        <w:t>หนี้สินที่อาจเกิดขึ้น</w:t>
      </w:r>
    </w:p>
    <w:p w14:paraId="1D05F91C" w14:textId="77777777" w:rsidR="00335ADF" w:rsidRPr="00945D87" w:rsidRDefault="00335ADF" w:rsidP="00945D87">
      <w:pPr>
        <w:pStyle w:val="Bo-Blankline"/>
      </w:pPr>
    </w:p>
    <w:p w14:paraId="09325FAC" w14:textId="77777777" w:rsidR="007361BE" w:rsidRPr="000933AE" w:rsidRDefault="007361BE" w:rsidP="007361BE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933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933AE">
        <w:rPr>
          <w:rFonts w:ascii="Angsana New" w:hAnsi="Angsana New"/>
          <w:sz w:val="30"/>
          <w:szCs w:val="30"/>
          <w:lang w:val="en-US"/>
        </w:rPr>
        <w:t>31</w:t>
      </w:r>
      <w:r w:rsidR="008F193B" w:rsidRPr="000933A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F193B" w:rsidRPr="000933A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มีนาคม </w:t>
      </w:r>
      <w:r w:rsidR="008F193B" w:rsidRPr="000933AE">
        <w:rPr>
          <w:rFonts w:ascii="Angsana New" w:hAnsi="Angsana New"/>
          <w:spacing w:val="4"/>
          <w:sz w:val="30"/>
          <w:szCs w:val="30"/>
          <w:lang w:val="en-US"/>
        </w:rPr>
        <w:t>2563</w:t>
      </w:r>
      <w:r w:rsidRPr="000933AE">
        <w:rPr>
          <w:rFonts w:ascii="Angsana New" w:hAnsi="Angsana New"/>
          <w:sz w:val="30"/>
          <w:szCs w:val="30"/>
          <w:lang w:val="en-US"/>
        </w:rPr>
        <w:t xml:space="preserve"> </w:t>
      </w:r>
      <w:r w:rsidRPr="000933AE"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6C8CFB4F" w14:textId="77777777" w:rsidR="007361BE" w:rsidRPr="001E1273" w:rsidRDefault="007361BE" w:rsidP="007361BE">
      <w:pPr>
        <w:spacing w:line="240" w:lineRule="auto"/>
        <w:ind w:firstLine="547"/>
        <w:rPr>
          <w:rFonts w:ascii="Angsana New" w:hAnsi="Angsana New"/>
          <w:sz w:val="20"/>
          <w:szCs w:val="20"/>
          <w:highlight w:val="yellow"/>
          <w:lang w:val="en-US"/>
        </w:rPr>
      </w:pPr>
    </w:p>
    <w:p w14:paraId="7791FDE2" w14:textId="77777777" w:rsidR="000933AE" w:rsidRPr="003E5596" w:rsidRDefault="000933AE" w:rsidP="000933A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lang w:val="en-US"/>
        </w:rPr>
      </w:pP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8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2558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</w:t>
      </w:r>
      <w:r w:rsidRPr="003E5596">
        <w:rPr>
          <w:rFonts w:ascii="Angsana New" w:hAnsi="Angsana New" w:hint="cs"/>
          <w:sz w:val="30"/>
          <w:szCs w:val="30"/>
          <w:lang w:val="en-US"/>
        </w:rPr>
        <w:t>4/2559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3E5596">
        <w:rPr>
          <w:rFonts w:ascii="Angsana New" w:hAnsi="Angsana New" w:hint="cs"/>
          <w:sz w:val="30"/>
          <w:szCs w:val="30"/>
          <w:lang w:val="en-US"/>
        </w:rPr>
        <w:t xml:space="preserve">4,067 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(ต่อมาพนักงานอัยการโจทก์ขอแก้ไขเพิ่มเติมทุนทรัพย์เป็น </w:t>
      </w:r>
      <w:r w:rsidRPr="003E5596">
        <w:rPr>
          <w:rFonts w:ascii="Angsana New" w:hAnsi="Angsana New" w:hint="cs"/>
          <w:sz w:val="30"/>
          <w:szCs w:val="30"/>
          <w:lang w:val="en-US"/>
        </w:rPr>
        <w:t>4,339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ล้านบาท) 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 ต่อมาโจทก์ยื่นคำร้องขอให้โอนคดีไปยังศาลแพ่ง และศาลแพ่งมีคำสั่งอนุญาตให้รวมการพิจารณาคดีนี้กับคดีหมายเลขดำที่ สว.</w:t>
      </w:r>
      <w:r w:rsidRPr="003E5596">
        <w:rPr>
          <w:rFonts w:ascii="Angsana New" w:hAnsi="Angsana New" w:hint="cs"/>
          <w:sz w:val="30"/>
          <w:szCs w:val="30"/>
          <w:lang w:val="en-US"/>
        </w:rPr>
        <w:t>6/2559</w:t>
      </w:r>
    </w:p>
    <w:p w14:paraId="36C5AE6E" w14:textId="77777777" w:rsidR="000933AE" w:rsidRPr="003E5596" w:rsidRDefault="000933AE" w:rsidP="000933AE">
      <w:pPr>
        <w:pStyle w:val="Bo-Blankline"/>
        <w:rPr>
          <w:lang w:val="en-US"/>
        </w:rPr>
      </w:pPr>
    </w:p>
    <w:p w14:paraId="58C17805" w14:textId="00A500E6" w:rsidR="000933AE" w:rsidRPr="003E5596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3E5596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3E5596">
        <w:rPr>
          <w:rFonts w:hint="cs"/>
          <w:sz w:val="30"/>
          <w:szCs w:val="30"/>
          <w:lang w:val="en-US"/>
        </w:rPr>
        <w:t>13</w:t>
      </w:r>
      <w:r w:rsidRPr="003E5596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3E5596">
        <w:rPr>
          <w:rFonts w:hint="cs"/>
          <w:sz w:val="30"/>
          <w:szCs w:val="30"/>
          <w:lang w:val="en-US"/>
        </w:rPr>
        <w:t>2562</w:t>
      </w:r>
      <w:r w:rsidRPr="003E5596"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 w:rsidRPr="003E5596">
        <w:rPr>
          <w:rFonts w:hint="cs"/>
          <w:sz w:val="30"/>
          <w:szCs w:val="30"/>
          <w:lang w:val="en-US"/>
        </w:rPr>
        <w:t>4/2559</w:t>
      </w:r>
      <w:r w:rsidRPr="003E5596">
        <w:rPr>
          <w:rFonts w:hint="cs"/>
          <w:sz w:val="30"/>
          <w:szCs w:val="30"/>
          <w:cs/>
          <w:lang w:val="en-US"/>
        </w:rPr>
        <w:t xml:space="preserve"> </w:t>
      </w:r>
      <w:r w:rsidRPr="003E5596">
        <w:rPr>
          <w:rFonts w:hint="cs"/>
          <w:sz w:val="30"/>
          <w:szCs w:val="30"/>
          <w:lang w:val="en-US"/>
        </w:rPr>
        <w:t>(</w:t>
      </w:r>
      <w:r w:rsidRPr="003E5596">
        <w:rPr>
          <w:rFonts w:hint="cs"/>
          <w:sz w:val="30"/>
          <w:szCs w:val="30"/>
          <w:cs/>
          <w:lang w:val="en-US"/>
        </w:rPr>
        <w:t xml:space="preserve">คดีหมายเลขแดงที่ </w:t>
      </w:r>
      <w:r w:rsidR="00185DBE">
        <w:rPr>
          <w:sz w:val="30"/>
          <w:szCs w:val="30"/>
          <w:cs/>
          <w:lang w:val="en-US"/>
        </w:rPr>
        <w:br/>
      </w:r>
      <w:r w:rsidRPr="003E5596">
        <w:rPr>
          <w:rFonts w:hint="cs"/>
          <w:sz w:val="30"/>
          <w:szCs w:val="30"/>
          <w:cs/>
          <w:lang w:val="en-US"/>
        </w:rPr>
        <w:t>สว.</w:t>
      </w:r>
      <w:r w:rsidRPr="003E5596">
        <w:rPr>
          <w:rFonts w:hint="cs"/>
          <w:sz w:val="30"/>
          <w:szCs w:val="30"/>
          <w:lang w:val="en-US"/>
        </w:rPr>
        <w:t xml:space="preserve">7/2562) </w:t>
      </w:r>
      <w:r w:rsidRPr="003E5596"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3E5596">
        <w:rPr>
          <w:rFonts w:hint="cs"/>
          <w:sz w:val="30"/>
          <w:szCs w:val="30"/>
          <w:lang w:val="en-US"/>
        </w:rPr>
        <w:t>31,522,374</w:t>
      </w:r>
      <w:r w:rsidRPr="003E5596">
        <w:rPr>
          <w:rFonts w:hint="cs"/>
          <w:sz w:val="30"/>
          <w:szCs w:val="30"/>
          <w:cs/>
          <w:lang w:val="en-US"/>
        </w:rPr>
        <w:t>.</w:t>
      </w:r>
      <w:r w:rsidRPr="003E5596">
        <w:rPr>
          <w:rFonts w:hint="cs"/>
          <w:sz w:val="30"/>
          <w:szCs w:val="30"/>
          <w:lang w:val="en-US"/>
        </w:rPr>
        <w:t>26</w:t>
      </w:r>
      <w:r w:rsidRPr="003E5596"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3E5596">
        <w:rPr>
          <w:rFonts w:hint="cs"/>
          <w:sz w:val="30"/>
          <w:szCs w:val="30"/>
          <w:lang w:val="en-US"/>
        </w:rPr>
        <w:t>4,047</w:t>
      </w:r>
      <w:r w:rsidRPr="003E5596"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 w:rsidRPr="003E5596">
        <w:rPr>
          <w:rFonts w:hint="cs"/>
          <w:sz w:val="30"/>
          <w:szCs w:val="30"/>
          <w:lang w:val="en-US"/>
        </w:rPr>
        <w:t>7</w:t>
      </w:r>
      <w:r w:rsidRPr="003E5596">
        <w:rPr>
          <w:rFonts w:hint="cs"/>
          <w:sz w:val="30"/>
          <w:szCs w:val="30"/>
          <w:cs/>
          <w:lang w:val="en-US"/>
        </w:rPr>
        <w:t>.</w:t>
      </w:r>
      <w:r w:rsidRPr="003E5596">
        <w:rPr>
          <w:rFonts w:hint="cs"/>
          <w:sz w:val="30"/>
          <w:szCs w:val="30"/>
          <w:lang w:val="en-US"/>
        </w:rPr>
        <w:t>5</w:t>
      </w:r>
      <w:r w:rsidRPr="003E5596">
        <w:rPr>
          <w:rFonts w:hint="cs"/>
          <w:sz w:val="30"/>
          <w:szCs w:val="30"/>
          <w:cs/>
          <w:lang w:val="en-US"/>
        </w:rPr>
        <w:t xml:space="preserve"> ต่อปี </w:t>
      </w:r>
      <w:r w:rsidRPr="003E5596">
        <w:rPr>
          <w:rFonts w:hint="cs"/>
          <w:spacing w:val="-4"/>
          <w:sz w:val="30"/>
          <w:szCs w:val="30"/>
          <w:cs/>
          <w:lang w:val="en-US"/>
        </w:rPr>
        <w:t xml:space="preserve">นับแต่วันพบการลักลอบทำเหมืองแร่ (วันที่ </w:t>
      </w:r>
      <w:r w:rsidRPr="003E5596">
        <w:rPr>
          <w:rFonts w:hint="cs"/>
          <w:spacing w:val="-4"/>
          <w:sz w:val="30"/>
          <w:szCs w:val="30"/>
          <w:lang w:val="en-US"/>
        </w:rPr>
        <w:t>24</w:t>
      </w:r>
      <w:r w:rsidRPr="003E5596">
        <w:rPr>
          <w:rFonts w:hint="cs"/>
          <w:spacing w:val="-4"/>
          <w:sz w:val="30"/>
          <w:szCs w:val="30"/>
          <w:cs/>
          <w:lang w:val="en-US"/>
        </w:rPr>
        <w:t xml:space="preserve"> กรกฎาคม </w:t>
      </w:r>
      <w:r w:rsidRPr="003E5596">
        <w:rPr>
          <w:rFonts w:hint="cs"/>
          <w:spacing w:val="-4"/>
          <w:sz w:val="30"/>
          <w:szCs w:val="30"/>
          <w:lang w:val="en-US"/>
        </w:rPr>
        <w:t>2557</w:t>
      </w:r>
      <w:r w:rsidRPr="003E5596">
        <w:rPr>
          <w:rFonts w:hint="cs"/>
          <w:spacing w:val="-4"/>
          <w:sz w:val="30"/>
          <w:szCs w:val="30"/>
          <w:cs/>
          <w:lang w:val="en-US"/>
        </w:rPr>
        <w:t>) จนกว่าจะชำระเสร็จ กับให้ชำระค่าฤชาธรรมเนียม</w:t>
      </w:r>
      <w:r w:rsidRPr="003E5596">
        <w:rPr>
          <w:rFonts w:hint="cs"/>
          <w:sz w:val="30"/>
          <w:szCs w:val="30"/>
          <w:cs/>
          <w:lang w:val="en-US"/>
        </w:rPr>
        <w:t>และค่าทนายความแทนโจทก์</w:t>
      </w:r>
    </w:p>
    <w:p w14:paraId="11262B4A" w14:textId="6D30AE98" w:rsidR="001F02AE" w:rsidRDefault="001F02AE">
      <w:pPr>
        <w:spacing w:line="240" w:lineRule="auto"/>
        <w:rPr>
          <w:rFonts w:ascii="Angsana New" w:hAnsi="Angsana New"/>
          <w:sz w:val="20"/>
          <w:szCs w:val="20"/>
        </w:rPr>
      </w:pPr>
    </w:p>
    <w:p w14:paraId="005776B3" w14:textId="77777777" w:rsidR="000933AE" w:rsidRPr="001E37E7" w:rsidRDefault="000933AE" w:rsidP="000933AE">
      <w:pPr>
        <w:spacing w:line="240" w:lineRule="auto"/>
        <w:ind w:left="90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3E5596"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</w:t>
      </w:r>
      <w:r w:rsidRPr="003E5596">
        <w:rPr>
          <w:rFonts w:ascii="Angsana New" w:hAnsi="Angsana New"/>
          <w:sz w:val="30"/>
          <w:szCs w:val="30"/>
          <w:cs/>
          <w:lang w:val="en-US"/>
        </w:rPr>
        <w:t xml:space="preserve">ในวันที่ </w:t>
      </w:r>
      <w:r w:rsidR="001F02AE" w:rsidRPr="001F02AE">
        <w:rPr>
          <w:rFonts w:ascii="Angsana New" w:hAnsi="Angsana New"/>
          <w:sz w:val="30"/>
          <w:szCs w:val="30"/>
          <w:lang w:val="en-US"/>
        </w:rPr>
        <w:t>8</w:t>
      </w:r>
      <w:r w:rsidRPr="001F02AE">
        <w:rPr>
          <w:rFonts w:ascii="Angsana New" w:hAnsi="Angsana New"/>
          <w:sz w:val="30"/>
          <w:szCs w:val="30"/>
          <w:lang w:val="en-US"/>
        </w:rPr>
        <w:t xml:space="preserve"> </w:t>
      </w:r>
      <w:r w:rsidRPr="001F02AE">
        <w:rPr>
          <w:rFonts w:ascii="Angsana New" w:hAnsi="Angsana New"/>
          <w:sz w:val="30"/>
          <w:szCs w:val="30"/>
          <w:cs/>
          <w:lang w:val="en-US"/>
        </w:rPr>
        <w:t>พฤษภาคม</w:t>
      </w:r>
      <w:r w:rsidRPr="003E55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E5596">
        <w:rPr>
          <w:rFonts w:ascii="Angsana New" w:hAnsi="Angsana New"/>
          <w:sz w:val="30"/>
          <w:szCs w:val="30"/>
          <w:lang w:val="en-US"/>
        </w:rPr>
        <w:t xml:space="preserve">2563 </w:t>
      </w:r>
      <w:r w:rsidRPr="003E5596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3E5596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3E5596">
        <w:rPr>
          <w:rFonts w:ascii="Angsana New" w:hAnsi="Angsana New"/>
          <w:sz w:val="30"/>
          <w:szCs w:val="30"/>
          <w:cs/>
          <w:lang w:val="en-US"/>
        </w:rPr>
        <w:t>ยื่นอุทธรณ์คัดค้านคำพิพากษาศาลชั้นต้นและยื่นคำร้องขอทุเลาการบังคับคดี</w:t>
      </w:r>
      <w:r w:rsidRPr="008552F4">
        <w:rPr>
          <w:sz w:val="30"/>
          <w:szCs w:val="30"/>
          <w:cs/>
          <w:lang w:val="en-US"/>
        </w:rPr>
        <w:t xml:space="preserve"> บริษัทและที่ปรึกษากฎหมายยืนยันถึงความมั่นใจในเหตุผลและความหนัก</w:t>
      </w:r>
      <w:r w:rsidRPr="008552F4">
        <w:rPr>
          <w:rFonts w:hint="cs"/>
          <w:sz w:val="30"/>
          <w:szCs w:val="30"/>
          <w:cs/>
          <w:lang w:val="en-US"/>
        </w:rPr>
        <w:t>แน่น</w:t>
      </w:r>
      <w:r>
        <w:rPr>
          <w:rFonts w:hint="cs"/>
          <w:sz w:val="30"/>
          <w:szCs w:val="30"/>
          <w:cs/>
          <w:lang w:val="en-US"/>
        </w:rPr>
        <w:t>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ปูนซีเมนต์จำนวน </w:t>
      </w:r>
      <w:r w:rsidRPr="008552F4">
        <w:rPr>
          <w:rFonts w:ascii="Angsana New" w:hAnsi="Angsana New"/>
          <w:sz w:val="30"/>
          <w:szCs w:val="30"/>
          <w:lang w:val="en-US"/>
        </w:rPr>
        <w:t>31,522,374</w:t>
      </w:r>
      <w:r w:rsidRPr="008552F4">
        <w:rPr>
          <w:rFonts w:ascii="Angsana New" w:hAnsi="Angsana New"/>
          <w:sz w:val="30"/>
          <w:szCs w:val="30"/>
          <w:cs/>
          <w:lang w:val="en-US"/>
        </w:rPr>
        <w:t>.</w:t>
      </w:r>
      <w:r w:rsidRPr="008552F4">
        <w:rPr>
          <w:rFonts w:ascii="Angsana New" w:hAnsi="Angsana New"/>
          <w:sz w:val="30"/>
          <w:szCs w:val="30"/>
          <w:lang w:val="en-US"/>
        </w:rPr>
        <w:t>26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 ตันไปถมกลับคืนยังพื้นที่เดิมที่เอาแร่ไป หรือชำระเงินต้นจำนวน </w:t>
      </w:r>
      <w:r w:rsidRPr="008552F4">
        <w:rPr>
          <w:rFonts w:ascii="Angsana New" w:hAnsi="Angsana New"/>
          <w:sz w:val="30"/>
          <w:szCs w:val="30"/>
          <w:lang w:val="en-US"/>
        </w:rPr>
        <w:t>4,047</w:t>
      </w:r>
      <w:r w:rsidRPr="008552F4">
        <w:rPr>
          <w:rFonts w:ascii="Angsana New" w:hAnsi="Angsana New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</w:t>
      </w:r>
      <w:r>
        <w:rPr>
          <w:rFonts w:hint="cs"/>
          <w:sz w:val="30"/>
          <w:szCs w:val="30"/>
          <w:cs/>
          <w:lang w:val="en-US"/>
        </w:rPr>
        <w:t>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</w:t>
      </w:r>
      <w:r w:rsidRPr="001E37E7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36716913" w14:textId="77777777" w:rsidR="000933AE" w:rsidRPr="001E37E7" w:rsidRDefault="000933AE" w:rsidP="000933AE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7D8D2A6" w14:textId="6E613F4A" w:rsidR="000933AE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lastRenderedPageBreak/>
        <w:t xml:space="preserve">นอกจากนี้เมื่อวันที่ </w:t>
      </w:r>
      <w:r>
        <w:rPr>
          <w:rFonts w:hint="cs"/>
          <w:sz w:val="30"/>
          <w:szCs w:val="30"/>
          <w:lang w:val="en-US"/>
        </w:rPr>
        <w:t>24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2559</w:t>
      </w:r>
      <w:r>
        <w:rPr>
          <w:rFonts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>
        <w:rPr>
          <w:rFonts w:hint="cs"/>
          <w:sz w:val="30"/>
          <w:szCs w:val="30"/>
          <w:lang w:val="en-US"/>
        </w:rPr>
        <w:t>2</w:t>
      </w:r>
      <w:r>
        <w:rPr>
          <w:rFonts w:hint="cs"/>
          <w:sz w:val="30"/>
          <w:szCs w:val="30"/>
          <w:cs/>
          <w:lang w:val="en-US"/>
        </w:rPr>
        <w:t xml:space="preserve"> คดี ในดคีหมายเลขดำที่ </w:t>
      </w:r>
      <w:r w:rsidR="0091465F">
        <w:rPr>
          <w:sz w:val="30"/>
          <w:szCs w:val="30"/>
          <w:cs/>
          <w:lang w:val="en-US"/>
        </w:rPr>
        <w:br/>
      </w:r>
      <w:r>
        <w:rPr>
          <w:rFonts w:hint="cs"/>
          <w:sz w:val="30"/>
          <w:szCs w:val="30"/>
          <w:cs/>
          <w:lang w:val="en-US"/>
        </w:rPr>
        <w:t>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>
        <w:rPr>
          <w:rFonts w:hint="cs"/>
          <w:sz w:val="30"/>
          <w:szCs w:val="30"/>
          <w:lang w:val="en-US"/>
        </w:rPr>
        <w:t>328</w:t>
      </w:r>
      <w:r>
        <w:rPr>
          <w:rFonts w:hint="cs"/>
          <w:sz w:val="30"/>
          <w:szCs w:val="30"/>
          <w:cs/>
          <w:lang w:val="en-US"/>
        </w:rPr>
        <w:t xml:space="preserve"> ล้านบาท และสว.</w:t>
      </w:r>
      <w:r>
        <w:rPr>
          <w:rFonts w:hint="cs"/>
          <w:sz w:val="30"/>
          <w:szCs w:val="30"/>
          <w:lang w:val="en-US"/>
        </w:rPr>
        <w:t>5/2559</w:t>
      </w:r>
      <w:r>
        <w:rPr>
          <w:rFonts w:hint="cs"/>
          <w:sz w:val="30"/>
          <w:szCs w:val="30"/>
          <w:cs/>
          <w:lang w:val="en-US"/>
        </w:rPr>
        <w:t xml:space="preserve"> ฐานการทำเหมืองแร่โดยผิดเงื่อนไขในเขตประทานบัตรของบริษัทโดยเรียกค่าเสียหายเป็นจำนวนทุนทรัพย์ </w:t>
      </w:r>
      <w:r>
        <w:rPr>
          <w:rFonts w:hint="cs"/>
          <w:sz w:val="30"/>
          <w:szCs w:val="30"/>
          <w:lang w:val="en-US"/>
        </w:rPr>
        <w:t>1,671</w:t>
      </w:r>
      <w:r>
        <w:rPr>
          <w:rFonts w:hint="cs"/>
          <w:sz w:val="30"/>
          <w:szCs w:val="30"/>
          <w:cs/>
          <w:lang w:val="en-US"/>
        </w:rPr>
        <w:t xml:space="preserve"> ล้านบาท บริษัทเห็นว่าไม่ได้กระทำผิดตามคำฟ้องของพนักงานอัยการ</w:t>
      </w:r>
    </w:p>
    <w:p w14:paraId="1415FCE1" w14:textId="77777777" w:rsidR="000933AE" w:rsidRPr="000933AE" w:rsidRDefault="000933AE" w:rsidP="000933AE">
      <w:pPr>
        <w:pStyle w:val="Bo-Blankline"/>
      </w:pPr>
    </w:p>
    <w:p w14:paraId="2A92FDA9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rFonts w:hint="cs"/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</w:rPr>
        <w:t xml:space="preserve">5/2559 </w:t>
      </w:r>
      <w:r>
        <w:rPr>
          <w:rFonts w:hint="cs"/>
          <w:sz w:val="30"/>
          <w:szCs w:val="30"/>
          <w:cs/>
        </w:rPr>
        <w:t>(คดีหมายเลขแดงที่ สว.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lang w:val="en-US"/>
        </w:rPr>
        <w:t>/2562</w:t>
      </w:r>
      <w:r>
        <w:rPr>
          <w:rFonts w:hint="cs"/>
          <w:sz w:val="30"/>
          <w:szCs w:val="30"/>
          <w:cs/>
          <w:lang w:val="en-US"/>
        </w:rPr>
        <w:t xml:space="preserve">) 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</w:rPr>
        <w:t>12,484,023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 xml:space="preserve">50 </w:t>
      </w:r>
      <w:r>
        <w:rPr>
          <w:rFonts w:hint="cs"/>
          <w:sz w:val="30"/>
          <w:szCs w:val="30"/>
          <w:cs/>
        </w:rPr>
        <w:t xml:space="preserve">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</w:rPr>
        <w:t>1,603</w:t>
      </w:r>
      <w:r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</w:rPr>
        <w:t>7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ต่อปี นับแต่วันที่ทราบผลการรังวัด (วันที่ </w:t>
      </w:r>
      <w:r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สิงหาคม </w:t>
      </w:r>
      <w:r>
        <w:rPr>
          <w:rFonts w:hint="cs"/>
          <w:sz w:val="30"/>
          <w:szCs w:val="30"/>
        </w:rPr>
        <w:t>2558</w:t>
      </w:r>
      <w:r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6419FF87" w14:textId="77777777" w:rsidR="000933AE" w:rsidRPr="000933AE" w:rsidRDefault="000933AE" w:rsidP="000933AE">
      <w:pPr>
        <w:pStyle w:val="Bo-Blankline"/>
      </w:pPr>
    </w:p>
    <w:p w14:paraId="546CD4A7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ในวันที่ </w:t>
      </w:r>
      <w:r>
        <w:rPr>
          <w:rFonts w:hint="cs"/>
          <w:sz w:val="30"/>
          <w:szCs w:val="30"/>
          <w:lang w:val="en-US"/>
        </w:rPr>
        <w:t>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12,484,023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50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1,603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hint="cs"/>
          <w:sz w:val="30"/>
          <w:szCs w:val="30"/>
          <w:lang w:val="en-US"/>
        </w:rPr>
        <w:t xml:space="preserve">buffer zone) </w:t>
      </w:r>
      <w:r>
        <w:rPr>
          <w:rFonts w:hint="cs"/>
          <w:sz w:val="30"/>
          <w:szCs w:val="30"/>
          <w:cs/>
          <w:lang w:val="en-US"/>
        </w:rPr>
        <w:t xml:space="preserve"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5E0E1B">
        <w:rPr>
          <w:spacing w:val="-4"/>
          <w:sz w:val="30"/>
          <w:szCs w:val="30"/>
          <w:cs/>
          <w:lang w:val="en-US"/>
        </w:rPr>
        <w:t xml:space="preserve">และ </w:t>
      </w:r>
      <w:r w:rsidRPr="005E0E1B">
        <w:rPr>
          <w:spacing w:val="-4"/>
          <w:sz w:val="30"/>
          <w:szCs w:val="30"/>
          <w:lang w:val="en-US"/>
        </w:rPr>
        <w:t xml:space="preserve">Buffer zone </w:t>
      </w:r>
      <w:r w:rsidRPr="005E0E1B">
        <w:rPr>
          <w:spacing w:val="-4"/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</w:t>
      </w:r>
      <w:r w:rsidRPr="00C15687">
        <w:rPr>
          <w:sz w:val="30"/>
          <w:szCs w:val="30"/>
          <w:cs/>
          <w:lang w:val="en-US"/>
        </w:rPr>
        <w:t>จึงเป็นของบริษัทโดยชอบธรรม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3</w:t>
      </w:r>
    </w:p>
    <w:p w14:paraId="6E26F91C" w14:textId="7FA6FFD1" w:rsidR="00244D91" w:rsidRDefault="00244D91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682F9D55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lastRenderedPageBreak/>
        <w:t xml:space="preserve">และเมื่อวันที่ </w:t>
      </w:r>
      <w:r>
        <w:rPr>
          <w:rFonts w:hint="cs"/>
          <w:sz w:val="30"/>
          <w:szCs w:val="30"/>
          <w:lang w:val="en-US"/>
        </w:rPr>
        <w:t>13</w:t>
      </w:r>
      <w:r>
        <w:rPr>
          <w:rFonts w:hint="cs"/>
          <w:sz w:val="30"/>
          <w:szCs w:val="30"/>
          <w:cs/>
          <w:lang w:val="en-US"/>
        </w:rPr>
        <w:t xml:space="preserve"> ธันวาคม </w:t>
      </w:r>
      <w:r>
        <w:rPr>
          <w:rFonts w:hint="cs"/>
          <w:sz w:val="30"/>
          <w:szCs w:val="30"/>
          <w:lang w:val="en-US"/>
        </w:rPr>
        <w:t>2562</w:t>
      </w:r>
      <w:r>
        <w:rPr>
          <w:rFonts w:hint="cs"/>
          <w:sz w:val="30"/>
          <w:szCs w:val="30"/>
          <w:cs/>
          <w:lang w:val="en-US"/>
        </w:rPr>
        <w:t xml:space="preserve"> ศาลแพ่งมีคำพิพากษาในคดีหมายเลขดำที่ สว.</w:t>
      </w:r>
      <w:r>
        <w:rPr>
          <w:rFonts w:hint="cs"/>
          <w:sz w:val="30"/>
          <w:szCs w:val="30"/>
          <w:lang w:val="en-US"/>
        </w:rPr>
        <w:t>6/2559</w:t>
      </w:r>
      <w:r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lang w:val="en-US"/>
        </w:rPr>
        <w:t>(</w:t>
      </w:r>
      <w:r>
        <w:rPr>
          <w:rFonts w:hint="cs"/>
          <w:sz w:val="30"/>
          <w:szCs w:val="30"/>
          <w:cs/>
          <w:lang w:val="en-US"/>
        </w:rPr>
        <w:t>คดีหมายเลขแดงที่ สว.</w:t>
      </w:r>
      <w:r>
        <w:rPr>
          <w:rFonts w:hint="cs"/>
          <w:sz w:val="30"/>
          <w:szCs w:val="30"/>
          <w:lang w:val="en-US"/>
        </w:rPr>
        <w:t xml:space="preserve">8/2562) </w:t>
      </w:r>
      <w:r>
        <w:rPr>
          <w:rFonts w:hint="cs"/>
          <w:sz w:val="30"/>
          <w:szCs w:val="30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>
        <w:rPr>
          <w:rFonts w:hint="cs"/>
          <w:sz w:val="30"/>
          <w:szCs w:val="30"/>
          <w:lang w:val="en-US"/>
        </w:rPr>
        <w:t>314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>
        <w:rPr>
          <w:rFonts w:hint="cs"/>
          <w:sz w:val="30"/>
          <w:szCs w:val="30"/>
          <w:lang w:val="en-US"/>
        </w:rPr>
        <w:t>7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5</w:t>
      </w:r>
      <w:r>
        <w:rPr>
          <w:rFonts w:hint="cs"/>
          <w:sz w:val="30"/>
          <w:szCs w:val="30"/>
          <w:cs/>
          <w:lang w:val="en-US"/>
        </w:rPr>
        <w:t xml:space="preserve"> ต่อปี นับแต่วันพบการลักลอบทำเหมืองแร่ (วันที่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สิงหาคม </w:t>
      </w:r>
      <w:r>
        <w:rPr>
          <w:rFonts w:hint="cs"/>
          <w:sz w:val="30"/>
          <w:szCs w:val="30"/>
          <w:lang w:val="en-US"/>
        </w:rPr>
        <w:t>2558</w:t>
      </w:r>
      <w:r>
        <w:rPr>
          <w:rFonts w:hint="cs"/>
          <w:sz w:val="30"/>
          <w:szCs w:val="30"/>
          <w:cs/>
          <w:lang w:val="en-US"/>
        </w:rPr>
        <w:t>) จนกว่าจะชำระเสร็จ กับให้ชำระค่าฤชา</w:t>
      </w:r>
      <w:r w:rsidRPr="0050300D">
        <w:rPr>
          <w:rFonts w:hint="cs"/>
          <w:sz w:val="30"/>
          <w:szCs w:val="30"/>
          <w:cs/>
          <w:lang w:val="en-US"/>
        </w:rPr>
        <w:t>ธรรมเนียมและค่าทนายความแทนโจทก์</w:t>
      </w:r>
    </w:p>
    <w:p w14:paraId="05B3B0F5" w14:textId="77777777" w:rsidR="000933AE" w:rsidRPr="000933AE" w:rsidRDefault="000933AE" w:rsidP="000933AE">
      <w:pPr>
        <w:pStyle w:val="Bo-Blankline"/>
      </w:pPr>
    </w:p>
    <w:p w14:paraId="599849C5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</w:t>
      </w:r>
      <w:r w:rsidRPr="0050300D">
        <w:rPr>
          <w:rFonts w:hint="cs"/>
          <w:sz w:val="30"/>
          <w:szCs w:val="30"/>
          <w:cs/>
          <w:lang w:val="en-US"/>
        </w:rPr>
        <w:t xml:space="preserve">ได้มีการนำพยานเข้าสืบไว้แล้ว </w:t>
      </w:r>
      <w:r w:rsidRPr="0050300D">
        <w:rPr>
          <w:sz w:val="30"/>
          <w:szCs w:val="30"/>
          <w:cs/>
          <w:lang w:val="en-US"/>
        </w:rPr>
        <w:t>ใน</w:t>
      </w:r>
      <w:r w:rsidRPr="001F02AE">
        <w:rPr>
          <w:sz w:val="30"/>
          <w:szCs w:val="30"/>
          <w:cs/>
          <w:lang w:val="en-US"/>
        </w:rPr>
        <w:t xml:space="preserve">วันที่ </w:t>
      </w:r>
      <w:r w:rsidR="001F02AE" w:rsidRPr="001F02AE">
        <w:rPr>
          <w:sz w:val="30"/>
          <w:szCs w:val="30"/>
          <w:lang w:val="en-US"/>
        </w:rPr>
        <w:t>8</w:t>
      </w:r>
      <w:r w:rsidRPr="001F02AE">
        <w:rPr>
          <w:sz w:val="30"/>
          <w:szCs w:val="30"/>
          <w:lang w:val="en-US"/>
        </w:rPr>
        <w:t xml:space="preserve"> </w:t>
      </w:r>
      <w:r w:rsidRPr="001F02AE">
        <w:rPr>
          <w:sz w:val="30"/>
          <w:szCs w:val="30"/>
          <w:cs/>
          <w:lang w:val="en-US"/>
        </w:rPr>
        <w:t xml:space="preserve">พฤษภาคม </w:t>
      </w:r>
      <w:r w:rsidRPr="001F02AE">
        <w:rPr>
          <w:sz w:val="30"/>
          <w:szCs w:val="30"/>
          <w:lang w:val="en-US"/>
        </w:rPr>
        <w:t xml:space="preserve">2563 </w:t>
      </w:r>
      <w:r w:rsidRPr="001F02AE">
        <w:rPr>
          <w:sz w:val="30"/>
          <w:szCs w:val="30"/>
          <w:cs/>
          <w:lang w:val="en-US"/>
        </w:rPr>
        <w:t>บริษัท</w:t>
      </w:r>
      <w:r w:rsidRPr="001F02AE">
        <w:rPr>
          <w:rFonts w:hint="cs"/>
          <w:sz w:val="30"/>
          <w:szCs w:val="30"/>
          <w:cs/>
          <w:lang w:val="en-US"/>
        </w:rPr>
        <w:t>ได้</w:t>
      </w:r>
      <w:r w:rsidRPr="001F02AE">
        <w:rPr>
          <w:sz w:val="30"/>
          <w:szCs w:val="30"/>
          <w:cs/>
          <w:lang w:val="en-US"/>
        </w:rPr>
        <w:t>ยื่นอุทธรณ์คัดค้านคำพิพากษาศาลชั้นต้นและยื่นคำร้องขอทุเลาการบังคับคดี</w:t>
      </w:r>
      <w:r w:rsidRPr="001F02AE">
        <w:rPr>
          <w:rFonts w:hint="cs"/>
          <w:sz w:val="30"/>
          <w:szCs w:val="30"/>
          <w:cs/>
          <w:lang w:val="en-US"/>
        </w:rPr>
        <w:t xml:space="preserve"> บริษัทและที่</w:t>
      </w:r>
      <w:r w:rsidRPr="0050300D">
        <w:rPr>
          <w:rFonts w:hint="cs"/>
          <w:sz w:val="30"/>
          <w:szCs w:val="30"/>
          <w:cs/>
          <w:lang w:val="en-US"/>
        </w:rPr>
        <w:t>ปรึกษากฎหมายยืนยันถึงความมั่นใจในเหตุผลและ</w:t>
      </w:r>
      <w:r>
        <w:rPr>
          <w:rFonts w:hint="cs"/>
          <w:sz w:val="30"/>
          <w:szCs w:val="30"/>
          <w:cs/>
          <w:lang w:val="en-US"/>
        </w:rPr>
        <w:t xml:space="preserve">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2,447,906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76</w:t>
      </w:r>
      <w:r>
        <w:rPr>
          <w:rFonts w:hint="cs"/>
          <w:sz w:val="30"/>
          <w:szCs w:val="30"/>
          <w:cs/>
          <w:lang w:val="en-US"/>
        </w:rPr>
        <w:t xml:space="preserve"> ตัน </w:t>
      </w:r>
      <w:r>
        <w:rPr>
          <w:rFonts w:hint="cs"/>
          <w:spacing w:val="-4"/>
          <w:sz w:val="30"/>
          <w:szCs w:val="30"/>
          <w:cs/>
          <w:lang w:val="en-US"/>
        </w:rPr>
        <w:t xml:space="preserve">ไปถมกลับคืนยังพื้นที่เดิมที่เอาแร่ไป หรือชำระเงินต้นจำนวน </w:t>
      </w:r>
      <w:r>
        <w:rPr>
          <w:rFonts w:hint="cs"/>
          <w:spacing w:val="-4"/>
          <w:sz w:val="30"/>
          <w:szCs w:val="30"/>
          <w:lang w:val="en-US"/>
        </w:rPr>
        <w:t>314</w:t>
      </w:r>
      <w:r>
        <w:rPr>
          <w:rFonts w:hint="cs"/>
          <w:spacing w:val="-4"/>
          <w:sz w:val="30"/>
          <w:szCs w:val="30"/>
          <w:cs/>
          <w:lang w:val="en-US"/>
        </w:rPr>
        <w:t xml:space="preserve"> ล้านบาท </w:t>
      </w:r>
      <w:r>
        <w:rPr>
          <w:rFonts w:hint="cs"/>
          <w:sz w:val="30"/>
          <w:szCs w:val="30"/>
          <w:cs/>
          <w:lang w:val="en-US"/>
        </w:rPr>
        <w:t xml:space="preserve">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 w:rsidR="00E311C1">
        <w:rPr>
          <w:sz w:val="30"/>
          <w:szCs w:val="30"/>
          <w:lang w:val="en-US"/>
        </w:rPr>
        <w:t>2563</w:t>
      </w:r>
    </w:p>
    <w:p w14:paraId="4252EF32" w14:textId="77777777" w:rsidR="000933AE" w:rsidRPr="000933AE" w:rsidRDefault="000933AE" w:rsidP="000933AE">
      <w:pPr>
        <w:pStyle w:val="Bo-Blankline"/>
      </w:pPr>
    </w:p>
    <w:p w14:paraId="02AF28D6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</w:rPr>
      </w:pPr>
      <w:r w:rsidRPr="00EB3AC9">
        <w:rPr>
          <w:rFonts w:hint="cs"/>
          <w:sz w:val="30"/>
          <w:szCs w:val="30"/>
          <w:cs/>
        </w:rPr>
        <w:t xml:space="preserve">นอกจากนี้เมื่อวันที่ </w:t>
      </w:r>
      <w:r w:rsidRPr="00EB3AC9">
        <w:rPr>
          <w:rFonts w:hint="cs"/>
          <w:sz w:val="30"/>
          <w:szCs w:val="30"/>
        </w:rPr>
        <w:t>2</w:t>
      </w:r>
      <w:r w:rsidRPr="00EB3AC9">
        <w:rPr>
          <w:rFonts w:hint="cs"/>
          <w:sz w:val="30"/>
          <w:szCs w:val="30"/>
          <w:cs/>
        </w:rPr>
        <w:t xml:space="preserve"> มีนาคม </w:t>
      </w:r>
      <w:r w:rsidRPr="00EB3AC9">
        <w:rPr>
          <w:rFonts w:hint="cs"/>
          <w:sz w:val="30"/>
          <w:szCs w:val="30"/>
        </w:rPr>
        <w:t>2560</w:t>
      </w:r>
      <w:r w:rsidRPr="00EB3AC9">
        <w:rPr>
          <w:rFonts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EB3AC9">
        <w:rPr>
          <w:rFonts w:hint="cs"/>
          <w:sz w:val="30"/>
          <w:szCs w:val="30"/>
        </w:rPr>
        <w:t>1/2560</w:t>
      </w:r>
      <w:r w:rsidRPr="00EB3AC9">
        <w:rPr>
          <w:rFonts w:hint="cs"/>
          <w:sz w:val="30"/>
          <w:szCs w:val="30"/>
          <w:cs/>
        </w:rPr>
        <w:t xml:space="preserve"> ของศาลแพ่งฐานละเมิดเกี่ยวกับ</w:t>
      </w:r>
      <w:r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hint="cs"/>
          <w:sz w:val="30"/>
          <w:szCs w:val="30"/>
        </w:rPr>
        <w:t>345</w:t>
      </w:r>
      <w:r>
        <w:rPr>
          <w:rFonts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</w:t>
      </w:r>
    </w:p>
    <w:p w14:paraId="14BE3ACA" w14:textId="77777777" w:rsidR="000933AE" w:rsidRPr="000933AE" w:rsidRDefault="000933AE" w:rsidP="000933AE">
      <w:pPr>
        <w:pStyle w:val="Bo-Blankline"/>
      </w:pPr>
    </w:p>
    <w:p w14:paraId="60E20ED5" w14:textId="2FC3F120" w:rsidR="000933AE" w:rsidRDefault="00E64774" w:rsidP="000933AE">
      <w:pPr>
        <w:pStyle w:val="Bo-Blankline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นอกจากนี้</w:t>
      </w:r>
      <w:r w:rsidR="000933AE">
        <w:rPr>
          <w:rFonts w:hint="cs"/>
          <w:sz w:val="30"/>
          <w:szCs w:val="30"/>
          <w:cs/>
        </w:rPr>
        <w:t xml:space="preserve">เมื่อวันที่ </w:t>
      </w:r>
      <w:r w:rsidR="00E311C1">
        <w:rPr>
          <w:sz w:val="30"/>
          <w:szCs w:val="30"/>
        </w:rPr>
        <w:t>13</w:t>
      </w:r>
      <w:r w:rsidR="000933AE">
        <w:rPr>
          <w:rFonts w:hint="cs"/>
          <w:sz w:val="30"/>
          <w:szCs w:val="30"/>
        </w:rPr>
        <w:t xml:space="preserve"> </w:t>
      </w:r>
      <w:r w:rsidR="000933AE">
        <w:rPr>
          <w:rFonts w:hint="cs"/>
          <w:sz w:val="30"/>
          <w:szCs w:val="30"/>
          <w:cs/>
        </w:rPr>
        <w:t xml:space="preserve">ธันวาคม </w:t>
      </w:r>
      <w:r w:rsidR="000933AE">
        <w:rPr>
          <w:rFonts w:hint="cs"/>
          <w:sz w:val="30"/>
          <w:szCs w:val="30"/>
        </w:rPr>
        <w:t>2562</w:t>
      </w:r>
      <w:r w:rsidR="000933AE"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0933AE">
        <w:rPr>
          <w:rFonts w:hint="cs"/>
          <w:sz w:val="30"/>
          <w:szCs w:val="30"/>
          <w:lang w:val="en-US"/>
        </w:rPr>
        <w:t>1</w:t>
      </w:r>
      <w:r w:rsidR="000933AE">
        <w:rPr>
          <w:rFonts w:hint="cs"/>
          <w:sz w:val="30"/>
          <w:szCs w:val="30"/>
        </w:rPr>
        <w:t xml:space="preserve">/2560 </w:t>
      </w:r>
      <w:r w:rsidR="000933AE">
        <w:rPr>
          <w:rFonts w:hint="cs"/>
          <w:sz w:val="30"/>
          <w:szCs w:val="30"/>
          <w:cs/>
        </w:rPr>
        <w:t>(คดีหมายเลขแดงที่ สว.</w:t>
      </w:r>
      <w:r w:rsidR="000933AE">
        <w:rPr>
          <w:rFonts w:hint="cs"/>
          <w:sz w:val="30"/>
          <w:szCs w:val="30"/>
        </w:rPr>
        <w:t>6</w:t>
      </w:r>
      <w:r w:rsidR="000933AE">
        <w:rPr>
          <w:rFonts w:hint="cs"/>
          <w:sz w:val="30"/>
          <w:szCs w:val="30"/>
          <w:lang w:val="en-US"/>
        </w:rPr>
        <w:t>/2562</w:t>
      </w:r>
      <w:r w:rsidR="000933AE">
        <w:rPr>
          <w:rFonts w:hint="cs"/>
          <w:sz w:val="30"/>
          <w:szCs w:val="30"/>
          <w:cs/>
          <w:lang w:val="en-US"/>
        </w:rPr>
        <w:t xml:space="preserve">) </w:t>
      </w:r>
      <w:r w:rsidR="000933AE">
        <w:rPr>
          <w:rFonts w:hint="cs"/>
          <w:sz w:val="30"/>
          <w:szCs w:val="30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 w:rsidR="000933AE">
        <w:rPr>
          <w:rFonts w:hint="cs"/>
          <w:sz w:val="30"/>
          <w:szCs w:val="30"/>
        </w:rPr>
        <w:t>1,</w:t>
      </w:r>
      <w:r w:rsidR="000933AE">
        <w:rPr>
          <w:rFonts w:hint="cs"/>
          <w:sz w:val="30"/>
          <w:szCs w:val="30"/>
          <w:lang w:val="en-US"/>
        </w:rPr>
        <w:t>220</w:t>
      </w:r>
      <w:r w:rsidR="000933AE">
        <w:rPr>
          <w:rFonts w:hint="cs"/>
          <w:sz w:val="30"/>
          <w:szCs w:val="30"/>
        </w:rPr>
        <w:t>,559</w:t>
      </w:r>
      <w:r w:rsidR="000933AE">
        <w:rPr>
          <w:rFonts w:hint="cs"/>
          <w:sz w:val="30"/>
          <w:szCs w:val="30"/>
          <w:cs/>
        </w:rPr>
        <w:t>.</w:t>
      </w:r>
      <w:r w:rsidR="000933AE">
        <w:rPr>
          <w:rFonts w:hint="cs"/>
          <w:sz w:val="30"/>
          <w:szCs w:val="30"/>
        </w:rPr>
        <w:t>82</w:t>
      </w:r>
      <w:r w:rsidR="000933AE">
        <w:rPr>
          <w:rFonts w:hint="cs"/>
          <w:sz w:val="30"/>
          <w:szCs w:val="30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="000933AE">
        <w:rPr>
          <w:rFonts w:hint="cs"/>
          <w:sz w:val="30"/>
          <w:szCs w:val="30"/>
          <w:lang w:val="en-US"/>
        </w:rPr>
        <w:t>326</w:t>
      </w:r>
      <w:r w:rsidR="000933AE"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 w:rsidR="000933AE">
        <w:rPr>
          <w:rFonts w:hint="cs"/>
          <w:sz w:val="30"/>
          <w:szCs w:val="30"/>
        </w:rPr>
        <w:t>7</w:t>
      </w:r>
      <w:r w:rsidR="000933AE">
        <w:rPr>
          <w:rFonts w:hint="cs"/>
          <w:sz w:val="30"/>
          <w:szCs w:val="30"/>
          <w:cs/>
        </w:rPr>
        <w:t>.</w:t>
      </w:r>
      <w:r w:rsidR="000933AE">
        <w:rPr>
          <w:rFonts w:hint="cs"/>
          <w:sz w:val="30"/>
          <w:szCs w:val="30"/>
        </w:rPr>
        <w:t>5</w:t>
      </w:r>
      <w:r w:rsidR="000933AE">
        <w:rPr>
          <w:rFonts w:hint="cs"/>
          <w:sz w:val="30"/>
          <w:szCs w:val="30"/>
          <w:cs/>
        </w:rPr>
        <w:t xml:space="preserve"> ต่อปี นับแต่วันที่ทำละเมิด (วันที่ </w:t>
      </w:r>
      <w:r w:rsidR="000933AE">
        <w:rPr>
          <w:rFonts w:hint="cs"/>
          <w:sz w:val="30"/>
          <w:szCs w:val="30"/>
          <w:lang w:val="en-US"/>
        </w:rPr>
        <w:t xml:space="preserve">2 </w:t>
      </w:r>
      <w:r w:rsidR="000933AE">
        <w:rPr>
          <w:rFonts w:hint="cs"/>
          <w:sz w:val="30"/>
          <w:szCs w:val="30"/>
          <w:cs/>
          <w:lang w:val="en-US"/>
        </w:rPr>
        <w:t>มิถุนายน</w:t>
      </w:r>
      <w:r w:rsidR="000933AE">
        <w:rPr>
          <w:rFonts w:hint="cs"/>
          <w:sz w:val="30"/>
          <w:szCs w:val="30"/>
        </w:rPr>
        <w:t>255</w:t>
      </w:r>
      <w:r w:rsidR="000933AE">
        <w:rPr>
          <w:rFonts w:hint="cs"/>
          <w:sz w:val="30"/>
          <w:szCs w:val="30"/>
          <w:lang w:val="en-US"/>
        </w:rPr>
        <w:t>9</w:t>
      </w:r>
      <w:r w:rsidR="000933AE"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5B5FDBBE" w14:textId="77777777" w:rsidR="000933AE" w:rsidRPr="000933AE" w:rsidRDefault="000933AE" w:rsidP="000933AE">
      <w:pPr>
        <w:pStyle w:val="Bo-Blankline"/>
      </w:pPr>
    </w:p>
    <w:p w14:paraId="077DE41D" w14:textId="77777777" w:rsidR="000933AE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</w:t>
      </w:r>
      <w:r w:rsidRPr="00EB3AC9">
        <w:rPr>
          <w:rFonts w:hint="cs"/>
          <w:sz w:val="30"/>
          <w:szCs w:val="30"/>
          <w:cs/>
          <w:lang w:val="en-US"/>
        </w:rPr>
        <w:t>ชั้นต้นและจะยื่นคำร้องขอทุเลาการบังคับคดีภายในระยะเวลาที่ศาลอนุญาตให้ขยายยื่นอุทธรณ์ (</w:t>
      </w:r>
      <w:r w:rsidRPr="001F02AE">
        <w:rPr>
          <w:sz w:val="30"/>
          <w:szCs w:val="30"/>
          <w:cs/>
          <w:lang w:val="en-US"/>
        </w:rPr>
        <w:t xml:space="preserve">วันที่ </w:t>
      </w:r>
      <w:r w:rsidRPr="001F02AE">
        <w:rPr>
          <w:sz w:val="30"/>
          <w:szCs w:val="30"/>
          <w:lang w:val="en-US"/>
        </w:rPr>
        <w:t>8</w:t>
      </w:r>
      <w:r w:rsidRPr="001F02AE">
        <w:rPr>
          <w:sz w:val="30"/>
          <w:szCs w:val="30"/>
          <w:cs/>
          <w:lang w:val="en-US"/>
        </w:rPr>
        <w:t xml:space="preserve"> </w:t>
      </w:r>
      <w:r w:rsidRPr="001F02AE">
        <w:rPr>
          <w:rFonts w:hint="cs"/>
          <w:sz w:val="30"/>
          <w:szCs w:val="30"/>
          <w:cs/>
          <w:lang w:val="en-US"/>
        </w:rPr>
        <w:t>มิถุนายน</w:t>
      </w:r>
      <w:r w:rsidRPr="001F02AE">
        <w:rPr>
          <w:sz w:val="30"/>
          <w:szCs w:val="30"/>
          <w:cs/>
          <w:lang w:val="en-US"/>
        </w:rPr>
        <w:t xml:space="preserve"> </w:t>
      </w:r>
      <w:r w:rsidRPr="001F02AE">
        <w:rPr>
          <w:sz w:val="30"/>
          <w:szCs w:val="30"/>
          <w:lang w:val="en-US"/>
        </w:rPr>
        <w:t>2563</w:t>
      </w:r>
      <w:r w:rsidRPr="001F02AE">
        <w:rPr>
          <w:rFonts w:hint="cs"/>
          <w:sz w:val="30"/>
          <w:szCs w:val="30"/>
          <w:cs/>
          <w:lang w:val="en-US"/>
        </w:rPr>
        <w:t>) บริษัทและที่</w:t>
      </w:r>
      <w:r>
        <w:rPr>
          <w:rFonts w:hint="cs"/>
          <w:sz w:val="30"/>
          <w:szCs w:val="30"/>
          <w:cs/>
          <w:lang w:val="en-US"/>
        </w:rPr>
        <w:t xml:space="preserve">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>
        <w:rPr>
          <w:rFonts w:hint="cs"/>
          <w:sz w:val="30"/>
          <w:szCs w:val="30"/>
          <w:lang w:val="en-US"/>
        </w:rPr>
        <w:t>1,220,559</w:t>
      </w:r>
      <w:r>
        <w:rPr>
          <w:rFonts w:hint="cs"/>
          <w:sz w:val="30"/>
          <w:szCs w:val="30"/>
          <w:cs/>
          <w:lang w:val="en-US"/>
        </w:rPr>
        <w:t>.</w:t>
      </w:r>
      <w:r>
        <w:rPr>
          <w:rFonts w:hint="cs"/>
          <w:sz w:val="30"/>
          <w:szCs w:val="30"/>
          <w:lang w:val="en-US"/>
        </w:rPr>
        <w:t>82</w:t>
      </w:r>
      <w:r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>
        <w:rPr>
          <w:rFonts w:hint="cs"/>
          <w:sz w:val="30"/>
          <w:szCs w:val="30"/>
          <w:lang w:val="en-US"/>
        </w:rPr>
        <w:t>326</w:t>
      </w:r>
      <w:r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>
        <w:rPr>
          <w:rFonts w:hint="cs"/>
          <w:sz w:val="30"/>
          <w:szCs w:val="30"/>
          <w:lang w:val="en-US"/>
        </w:rPr>
        <w:t xml:space="preserve">buffer zone) </w:t>
      </w:r>
      <w:r>
        <w:rPr>
          <w:rFonts w:hint="cs"/>
          <w:sz w:val="30"/>
          <w:szCs w:val="30"/>
          <w:cs/>
          <w:lang w:val="en-US"/>
        </w:rPr>
        <w:t xml:space="preserve">และทำเหมืองแร่นอกเขตประทานบัตร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895EAD">
        <w:rPr>
          <w:sz w:val="30"/>
          <w:szCs w:val="30"/>
          <w:cs/>
          <w:lang w:val="en-US"/>
        </w:rPr>
        <w:t xml:space="preserve">และ </w:t>
      </w:r>
      <w:r w:rsidRPr="00895EAD">
        <w:rPr>
          <w:sz w:val="30"/>
          <w:szCs w:val="30"/>
          <w:lang w:val="en-US"/>
        </w:rPr>
        <w:t xml:space="preserve">Buffer zone </w:t>
      </w:r>
      <w:r w:rsidRPr="00895EAD">
        <w:rPr>
          <w:sz w:val="30"/>
          <w:szCs w:val="30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สิทธิในแร่ตามประทานบัตรจึงเป็นของบริษัทโดยชอบธรรม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hint="cs"/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 xml:space="preserve"> มีนาคม </w:t>
      </w:r>
      <w:r>
        <w:rPr>
          <w:rFonts w:hint="cs"/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3</w:t>
      </w:r>
    </w:p>
    <w:p w14:paraId="03A4E915" w14:textId="77777777" w:rsidR="000933AE" w:rsidRPr="000933AE" w:rsidRDefault="000933AE" w:rsidP="000933AE">
      <w:pPr>
        <w:pStyle w:val="Bo-Blankline"/>
      </w:pPr>
    </w:p>
    <w:p w14:paraId="688E751C" w14:textId="0A06C28D" w:rsidR="000933AE" w:rsidRDefault="000933AE" w:rsidP="000933AE">
      <w:pPr>
        <w:pStyle w:val="Bo-Blankline"/>
        <w:ind w:left="900"/>
        <w:jc w:val="thaiDistribute"/>
        <w:rPr>
          <w:sz w:val="30"/>
          <w:szCs w:val="30"/>
        </w:rPr>
      </w:pPr>
      <w:r w:rsidRPr="00EA7FFA">
        <w:rPr>
          <w:rFonts w:hint="cs"/>
          <w:sz w:val="30"/>
          <w:szCs w:val="30"/>
          <w:cs/>
        </w:rPr>
        <w:t>นอกจากนี้เมื่อ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rFonts w:hint="cs"/>
          <w:sz w:val="30"/>
          <w:szCs w:val="30"/>
        </w:rPr>
        <w:t>21</w:t>
      </w:r>
      <w:r>
        <w:rPr>
          <w:rFonts w:hint="cs"/>
          <w:sz w:val="30"/>
          <w:szCs w:val="30"/>
          <w:cs/>
        </w:rPr>
        <w:t xml:space="preserve"> มิถุนายน </w:t>
      </w:r>
      <w:r w:rsidR="002163CA"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hint="cs"/>
          <w:sz w:val="30"/>
          <w:szCs w:val="30"/>
        </w:rPr>
        <w:t>2/2561</w:t>
      </w:r>
      <w:r>
        <w:rPr>
          <w:rFonts w:hint="cs"/>
          <w:sz w:val="30"/>
          <w:szCs w:val="30"/>
          <w:cs/>
        </w:rPr>
        <w:t xml:space="preserve">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</w:t>
      </w:r>
      <w:r>
        <w:rPr>
          <w:rFonts w:hint="cs"/>
          <w:sz w:val="30"/>
          <w:szCs w:val="30"/>
        </w:rPr>
        <w:t>1/2560</w:t>
      </w:r>
      <w:r>
        <w:rPr>
          <w:rFonts w:hint="cs"/>
          <w:sz w:val="30"/>
          <w:szCs w:val="30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>
        <w:rPr>
          <w:rFonts w:hint="cs"/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</w:t>
      </w:r>
      <w:r>
        <w:rPr>
          <w:rFonts w:hint="cs"/>
          <w:sz w:val="30"/>
          <w:szCs w:val="30"/>
        </w:rPr>
        <w:t>72</w:t>
      </w:r>
      <w:r>
        <w:rPr>
          <w:rFonts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</w:t>
      </w:r>
    </w:p>
    <w:p w14:paraId="3C2FB300" w14:textId="77777777" w:rsidR="000933AE" w:rsidRPr="000933AE" w:rsidRDefault="000933AE" w:rsidP="000933AE">
      <w:pPr>
        <w:pStyle w:val="Bo-Blankline"/>
      </w:pPr>
    </w:p>
    <w:p w14:paraId="0CF2DC32" w14:textId="77777777" w:rsidR="000933AE" w:rsidRPr="00801380" w:rsidRDefault="000933AE" w:rsidP="000933AE">
      <w:pPr>
        <w:pStyle w:val="Bo-Blankline"/>
        <w:ind w:left="900"/>
        <w:jc w:val="thaiDistribute"/>
        <w:rPr>
          <w:sz w:val="30"/>
          <w:szCs w:val="30"/>
        </w:rPr>
      </w:pPr>
      <w:r w:rsidRPr="00EA7FFA">
        <w:rPr>
          <w:rFonts w:hint="cs"/>
          <w:sz w:val="30"/>
          <w:szCs w:val="30"/>
          <w:cs/>
        </w:rPr>
        <w:t xml:space="preserve">เมื่อวันที่ </w:t>
      </w:r>
      <w:r w:rsidRPr="00EA7FFA">
        <w:rPr>
          <w:sz w:val="30"/>
          <w:szCs w:val="30"/>
        </w:rPr>
        <w:t>24</w:t>
      </w:r>
      <w:r w:rsidRPr="00EA7FFA">
        <w:rPr>
          <w:rFonts w:hint="cs"/>
          <w:sz w:val="30"/>
          <w:szCs w:val="30"/>
        </w:rPr>
        <w:t xml:space="preserve"> </w:t>
      </w:r>
      <w:r w:rsidRPr="00EA7FFA">
        <w:rPr>
          <w:rFonts w:hint="cs"/>
          <w:sz w:val="30"/>
          <w:szCs w:val="30"/>
          <w:cs/>
        </w:rPr>
        <w:t xml:space="preserve">มีนาคม </w:t>
      </w:r>
      <w:r w:rsidRPr="00EA7FFA">
        <w:rPr>
          <w:sz w:val="30"/>
          <w:szCs w:val="30"/>
          <w:lang w:val="en-US"/>
        </w:rPr>
        <w:t>2563</w:t>
      </w:r>
      <w:r w:rsidRPr="00EA7FFA">
        <w:rPr>
          <w:rFonts w:hint="cs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EA7FFA">
        <w:rPr>
          <w:sz w:val="30"/>
          <w:szCs w:val="30"/>
        </w:rPr>
        <w:t>2</w:t>
      </w:r>
      <w:r w:rsidRPr="00EA7FFA">
        <w:rPr>
          <w:rFonts w:hint="cs"/>
          <w:sz w:val="30"/>
          <w:szCs w:val="30"/>
        </w:rPr>
        <w:t>/</w:t>
      </w:r>
      <w:r w:rsidRPr="00801380">
        <w:rPr>
          <w:rFonts w:hint="cs"/>
          <w:sz w:val="30"/>
          <w:szCs w:val="30"/>
        </w:rPr>
        <w:t>256</w:t>
      </w:r>
      <w:r w:rsidRPr="00801380">
        <w:rPr>
          <w:sz w:val="30"/>
          <w:szCs w:val="30"/>
        </w:rPr>
        <w:t>1</w:t>
      </w:r>
      <w:r w:rsidRPr="00801380">
        <w:rPr>
          <w:rFonts w:hint="cs"/>
          <w:sz w:val="30"/>
          <w:szCs w:val="30"/>
        </w:rPr>
        <w:t xml:space="preserve"> </w:t>
      </w:r>
      <w:r w:rsidRPr="00801380">
        <w:rPr>
          <w:rFonts w:hint="cs"/>
          <w:sz w:val="30"/>
          <w:szCs w:val="30"/>
          <w:cs/>
        </w:rPr>
        <w:t>(คดีหมายเลขแดงที่ สว.</w:t>
      </w:r>
      <w:r w:rsidRPr="00801380">
        <w:rPr>
          <w:sz w:val="30"/>
          <w:szCs w:val="30"/>
          <w:lang w:val="en-US"/>
        </w:rPr>
        <w:t>1</w:t>
      </w:r>
      <w:r w:rsidRPr="00801380">
        <w:rPr>
          <w:rFonts w:hint="cs"/>
          <w:sz w:val="30"/>
          <w:szCs w:val="30"/>
          <w:lang w:val="en-US"/>
        </w:rPr>
        <w:t>/</w:t>
      </w:r>
      <w:r w:rsidRPr="00801380">
        <w:rPr>
          <w:sz w:val="30"/>
          <w:szCs w:val="30"/>
          <w:lang w:val="en-US"/>
        </w:rPr>
        <w:t>2</w:t>
      </w:r>
      <w:r w:rsidRPr="00801380">
        <w:rPr>
          <w:rFonts w:hint="cs"/>
          <w:sz w:val="30"/>
          <w:szCs w:val="30"/>
          <w:lang w:val="en-US"/>
        </w:rPr>
        <w:t>56</w:t>
      </w:r>
      <w:r w:rsidRPr="00801380">
        <w:rPr>
          <w:sz w:val="30"/>
          <w:szCs w:val="30"/>
          <w:lang w:val="en-US"/>
        </w:rPr>
        <w:t>3</w:t>
      </w:r>
      <w:r w:rsidRPr="00801380">
        <w:rPr>
          <w:rFonts w:hint="cs"/>
          <w:sz w:val="30"/>
          <w:szCs w:val="30"/>
          <w:cs/>
          <w:lang w:val="en-US"/>
        </w:rPr>
        <w:t xml:space="preserve">) </w:t>
      </w:r>
      <w:r w:rsidRPr="00801380">
        <w:rPr>
          <w:rFonts w:hint="cs"/>
          <w:sz w:val="30"/>
          <w:szCs w:val="30"/>
          <w:cs/>
        </w:rPr>
        <w:t xml:space="preserve">เรื่องการทำเหมืองแร่นอกเขตประทานบัตร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 w:rsidRPr="00801380">
        <w:rPr>
          <w:sz w:val="30"/>
          <w:szCs w:val="30"/>
        </w:rPr>
        <w:t>249,159.96</w:t>
      </w:r>
      <w:r w:rsidRPr="00801380">
        <w:rPr>
          <w:rFonts w:hint="cs"/>
          <w:sz w:val="30"/>
          <w:szCs w:val="30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01380">
        <w:rPr>
          <w:sz w:val="30"/>
          <w:szCs w:val="30"/>
        </w:rPr>
        <w:t>67</w:t>
      </w:r>
      <w:r w:rsidRPr="00801380">
        <w:rPr>
          <w:rFonts w:hint="cs"/>
          <w:sz w:val="30"/>
          <w:szCs w:val="30"/>
          <w:cs/>
        </w:rPr>
        <w:t xml:space="preserve"> ล้านบาท พร้อมดอกเบี้ยอัตราร้อยละ </w:t>
      </w:r>
      <w:r w:rsidRPr="00801380">
        <w:rPr>
          <w:rFonts w:hint="cs"/>
          <w:sz w:val="30"/>
          <w:szCs w:val="30"/>
        </w:rPr>
        <w:t>7</w:t>
      </w:r>
      <w:r w:rsidRPr="00801380">
        <w:rPr>
          <w:rFonts w:hint="cs"/>
          <w:sz w:val="30"/>
          <w:szCs w:val="30"/>
          <w:cs/>
        </w:rPr>
        <w:t>.</w:t>
      </w:r>
      <w:r w:rsidRPr="00801380">
        <w:rPr>
          <w:rFonts w:hint="cs"/>
          <w:sz w:val="30"/>
          <w:szCs w:val="30"/>
        </w:rPr>
        <w:t>5</w:t>
      </w:r>
      <w:r w:rsidRPr="00801380">
        <w:rPr>
          <w:rFonts w:hint="cs"/>
          <w:sz w:val="30"/>
          <w:szCs w:val="30"/>
          <w:cs/>
        </w:rPr>
        <w:t xml:space="preserve"> ต่อปี นับแต่วันที่ทำละเมิด (วันที่ </w:t>
      </w:r>
      <w:r w:rsidRPr="00801380">
        <w:rPr>
          <w:rFonts w:hint="cs"/>
          <w:sz w:val="30"/>
          <w:szCs w:val="30"/>
          <w:lang w:val="en-US"/>
        </w:rPr>
        <w:t>2</w:t>
      </w:r>
      <w:r w:rsidRPr="00801380">
        <w:rPr>
          <w:sz w:val="30"/>
          <w:szCs w:val="30"/>
          <w:lang w:val="en-US"/>
        </w:rPr>
        <w:t>8</w:t>
      </w:r>
      <w:r w:rsidRPr="00801380">
        <w:rPr>
          <w:rFonts w:hint="cs"/>
          <w:sz w:val="30"/>
          <w:szCs w:val="30"/>
          <w:lang w:val="en-US"/>
        </w:rPr>
        <w:t xml:space="preserve"> </w:t>
      </w:r>
      <w:r w:rsidRPr="00801380">
        <w:rPr>
          <w:rFonts w:hint="cs"/>
          <w:sz w:val="30"/>
          <w:szCs w:val="30"/>
          <w:cs/>
          <w:lang w:val="en-US"/>
        </w:rPr>
        <w:t>มิถุนายน</w:t>
      </w:r>
      <w:r w:rsidRPr="00801380">
        <w:rPr>
          <w:sz w:val="30"/>
          <w:szCs w:val="30"/>
          <w:lang w:val="en-US"/>
        </w:rPr>
        <w:t xml:space="preserve"> </w:t>
      </w:r>
      <w:r w:rsidRPr="00801380">
        <w:rPr>
          <w:rFonts w:hint="cs"/>
          <w:sz w:val="30"/>
          <w:szCs w:val="30"/>
        </w:rPr>
        <w:t>25</w:t>
      </w:r>
      <w:r w:rsidRPr="00801380">
        <w:rPr>
          <w:sz w:val="30"/>
          <w:szCs w:val="30"/>
        </w:rPr>
        <w:t>60</w:t>
      </w:r>
      <w:r w:rsidRPr="00801380">
        <w:rPr>
          <w:rFonts w:hint="cs"/>
          <w:sz w:val="30"/>
          <w:szCs w:val="30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14:paraId="5BF631CB" w14:textId="77777777" w:rsidR="000933AE" w:rsidRPr="00801380" w:rsidRDefault="000933AE" w:rsidP="000933AE">
      <w:pPr>
        <w:pStyle w:val="Bo-Blankline"/>
      </w:pPr>
    </w:p>
    <w:p w14:paraId="0EE12B77" w14:textId="77777777" w:rsidR="000933AE" w:rsidRPr="005D114D" w:rsidRDefault="000933AE" w:rsidP="000933AE">
      <w:pPr>
        <w:pStyle w:val="Bo-Blankline"/>
        <w:ind w:left="900"/>
        <w:jc w:val="thaiDistribute"/>
        <w:rPr>
          <w:sz w:val="30"/>
          <w:szCs w:val="30"/>
        </w:rPr>
      </w:pPr>
      <w:r w:rsidRPr="00801380">
        <w:rPr>
          <w:rFonts w:hint="cs"/>
          <w:sz w:val="30"/>
          <w:szCs w:val="30"/>
          <w:cs/>
          <w:lang w:val="en-US"/>
        </w:rPr>
        <w:lastRenderedPageBreak/>
        <w:t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</w:t>
      </w:r>
      <w:r w:rsidRPr="00801380">
        <w:rPr>
          <w:sz w:val="30"/>
          <w:szCs w:val="30"/>
          <w:cs/>
          <w:lang w:val="en-US"/>
        </w:rPr>
        <w:t xml:space="preserve">วันที่ </w:t>
      </w:r>
      <w:r w:rsidRPr="00801380">
        <w:rPr>
          <w:sz w:val="30"/>
          <w:szCs w:val="30"/>
          <w:lang w:val="en-US"/>
        </w:rPr>
        <w:t>22</w:t>
      </w:r>
      <w:r w:rsidRPr="00801380">
        <w:rPr>
          <w:sz w:val="30"/>
          <w:szCs w:val="30"/>
          <w:cs/>
          <w:lang w:val="en-US"/>
        </w:rPr>
        <w:t xml:space="preserve"> </w:t>
      </w:r>
      <w:r w:rsidRPr="00801380">
        <w:rPr>
          <w:rFonts w:hint="cs"/>
          <w:sz w:val="30"/>
          <w:szCs w:val="30"/>
          <w:cs/>
          <w:lang w:val="en-US"/>
        </w:rPr>
        <w:t>พฤษภาคม</w:t>
      </w:r>
      <w:r w:rsidRPr="00801380">
        <w:rPr>
          <w:sz w:val="30"/>
          <w:szCs w:val="30"/>
          <w:cs/>
          <w:lang w:val="en-US"/>
        </w:rPr>
        <w:t xml:space="preserve"> </w:t>
      </w:r>
      <w:r w:rsidRPr="00801380">
        <w:rPr>
          <w:sz w:val="30"/>
          <w:szCs w:val="30"/>
          <w:lang w:val="en-US"/>
        </w:rPr>
        <w:t>2563</w:t>
      </w:r>
      <w:r w:rsidRPr="00801380">
        <w:rPr>
          <w:rFonts w:hint="cs"/>
          <w:sz w:val="30"/>
          <w:szCs w:val="30"/>
          <w:cs/>
          <w:lang w:val="en-US"/>
        </w:rPr>
        <w:t>) บริษัทและที่ปรึกษากฎหมายยืนยันถึง</w:t>
      </w:r>
      <w:r w:rsidRPr="005D114D">
        <w:rPr>
          <w:rFonts w:hint="cs"/>
          <w:sz w:val="30"/>
          <w:szCs w:val="30"/>
          <w:cs/>
          <w:lang w:val="en-US"/>
        </w:rPr>
        <w:t xml:space="preserve">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 w:rsidRPr="005D114D">
        <w:rPr>
          <w:sz w:val="30"/>
          <w:szCs w:val="30"/>
          <w:lang w:val="en-US"/>
        </w:rPr>
        <w:t>249</w:t>
      </w:r>
      <w:r w:rsidRPr="005D114D">
        <w:rPr>
          <w:rFonts w:hint="cs"/>
          <w:sz w:val="30"/>
          <w:szCs w:val="30"/>
          <w:lang w:val="en-US"/>
        </w:rPr>
        <w:t>,</w:t>
      </w:r>
      <w:r w:rsidRPr="005D114D">
        <w:rPr>
          <w:sz w:val="30"/>
          <w:szCs w:val="30"/>
          <w:lang w:val="en-US"/>
        </w:rPr>
        <w:t>159</w:t>
      </w:r>
      <w:r w:rsidRPr="005D114D">
        <w:rPr>
          <w:rFonts w:hint="cs"/>
          <w:sz w:val="30"/>
          <w:szCs w:val="30"/>
          <w:cs/>
          <w:lang w:val="en-US"/>
        </w:rPr>
        <w:t>.</w:t>
      </w:r>
      <w:r w:rsidRPr="005D114D">
        <w:rPr>
          <w:sz w:val="30"/>
          <w:szCs w:val="30"/>
          <w:lang w:val="en-US"/>
        </w:rPr>
        <w:t>96</w:t>
      </w:r>
      <w:r w:rsidRPr="005D114D">
        <w:rPr>
          <w:rFonts w:hint="cs"/>
          <w:sz w:val="30"/>
          <w:szCs w:val="30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 w:rsidRPr="005D114D">
        <w:rPr>
          <w:sz w:val="30"/>
          <w:szCs w:val="30"/>
          <w:lang w:val="en-US"/>
        </w:rPr>
        <w:t>67</w:t>
      </w:r>
      <w:r w:rsidRPr="005D114D">
        <w:rPr>
          <w:rFonts w:hint="cs"/>
          <w:sz w:val="30"/>
          <w:szCs w:val="30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5D114D">
        <w:rPr>
          <w:rFonts w:hint="cs"/>
          <w:sz w:val="30"/>
          <w:szCs w:val="30"/>
          <w:lang w:val="en-US"/>
        </w:rPr>
        <w:t>31</w:t>
      </w:r>
      <w:r w:rsidRPr="005D114D">
        <w:rPr>
          <w:rFonts w:hint="cs"/>
          <w:sz w:val="30"/>
          <w:szCs w:val="30"/>
          <w:cs/>
          <w:lang w:val="en-US"/>
        </w:rPr>
        <w:t xml:space="preserve"> มีนาคม </w:t>
      </w:r>
      <w:r w:rsidRPr="005D114D">
        <w:rPr>
          <w:rFonts w:hint="cs"/>
          <w:sz w:val="30"/>
          <w:szCs w:val="30"/>
          <w:lang w:val="en-US"/>
        </w:rPr>
        <w:t>256</w:t>
      </w:r>
      <w:r w:rsidRPr="005D114D">
        <w:rPr>
          <w:sz w:val="30"/>
          <w:szCs w:val="30"/>
          <w:lang w:val="en-US"/>
        </w:rPr>
        <w:t>3</w:t>
      </w:r>
    </w:p>
    <w:p w14:paraId="6F4D2B3A" w14:textId="77777777" w:rsidR="000933AE" w:rsidRPr="001E37E7" w:rsidRDefault="000933AE" w:rsidP="000933AE">
      <w:pPr>
        <w:pStyle w:val="Bo-Blankline"/>
      </w:pPr>
    </w:p>
    <w:p w14:paraId="7E803658" w14:textId="516E5F1E" w:rsidR="000933AE" w:rsidRDefault="000933AE" w:rsidP="000933A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</w:t>
      </w:r>
      <w:r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 w:hint="cs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14:paraId="1243DEF6" w14:textId="77777777" w:rsidR="00244D91" w:rsidRPr="001E37E7" w:rsidRDefault="00244D91" w:rsidP="00244D91">
      <w:pPr>
        <w:pStyle w:val="Bo-Blankline"/>
        <w:rPr>
          <w:lang w:val="en-US"/>
        </w:rPr>
      </w:pPr>
    </w:p>
    <w:p w14:paraId="17B1CBED" w14:textId="77777777" w:rsidR="000933AE" w:rsidRDefault="000933AE" w:rsidP="000933A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18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ศาลมีหนังสือแจ้งคำสั่งว่ารับฟ้องผู้ถูกฟ้องคดีเป็นบางคน รวมทั้งบริษัท พร้อมกับมีคำสั่งไม่อนุญาตการคุ้มครองชั่วคราวระหว่างการพิจารณาคดีให้บริษัททราบ เพื่อให้บริษัทจัดทำคำให้การสู้คดีภายในระยะเวลาที่กำหนด ขณะนี้อยู่ระหว่างจัดทำคำให้การสู้คดีในข้อหาที่ศาลรับฟ้อง ทั้งนี้ ที่ปรึกษากฎหมายเห็นว่า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14:paraId="1AE9039D" w14:textId="50CD4DC5" w:rsidR="00244D91" w:rsidRDefault="00244D91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783C6092" w14:textId="14ACC015" w:rsidR="000933AE" w:rsidRDefault="000933AE" w:rsidP="000933A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E07C22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E07C22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เอกชนรวม </w:t>
      </w:r>
      <w:r w:rsidR="006D64E4">
        <w:rPr>
          <w:rFonts w:asciiTheme="majorBidi" w:hAnsiTheme="majorBidi"/>
          <w:sz w:val="30"/>
          <w:szCs w:val="30"/>
          <w:lang w:val="en-US"/>
        </w:rPr>
        <w:t>222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>
        <w:rPr>
          <w:rFonts w:asciiTheme="majorBidi" w:hAnsiTheme="majorBidi" w:hint="cs"/>
          <w:sz w:val="30"/>
          <w:szCs w:val="30"/>
          <w:lang w:val="en-US"/>
        </w:rPr>
        <w:t>5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>
        <w:rPr>
          <w:rFonts w:asciiTheme="majorBidi" w:hAnsiTheme="majorBidi" w:hint="cs"/>
          <w:sz w:val="30"/>
          <w:szCs w:val="30"/>
          <w:lang w:val="en-US"/>
        </w:rPr>
        <w:t xml:space="preserve">EHIA)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 เมกะวัตต์ เพิกถอนความเห็นชอบโครงการโรงไฟฟ้าพลังงานความร้อน ขนาด </w:t>
      </w:r>
      <w:r>
        <w:rPr>
          <w:rFonts w:asciiTheme="majorBidi" w:hAnsiTheme="majorBidi" w:hint="cs"/>
          <w:sz w:val="30"/>
          <w:szCs w:val="30"/>
          <w:lang w:val="en-US"/>
        </w:rPr>
        <w:t>150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3F51A644" w14:textId="77777777" w:rsidR="000933AE" w:rsidRPr="0005108D" w:rsidRDefault="000933AE" w:rsidP="000933AE">
      <w:pPr>
        <w:pStyle w:val="Bo-Blankline"/>
        <w:ind w:left="900"/>
        <w:jc w:val="thaiDistribute"/>
        <w:rPr>
          <w:lang w:val="en-US"/>
        </w:rPr>
      </w:pPr>
    </w:p>
    <w:p w14:paraId="3A6467D4" w14:textId="77777777" w:rsidR="000933AE" w:rsidRDefault="00F03DD4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 w:rsidR="00090CCF"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 w:rsidR="00090CCF"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090CCF"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 w:rsidR="00EE7460"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38F003C9" w14:textId="77777777" w:rsidR="00F03DD4" w:rsidRPr="0005108D" w:rsidRDefault="00F03DD4" w:rsidP="000933AE">
      <w:pPr>
        <w:pStyle w:val="Bo-Blankline"/>
        <w:ind w:left="900"/>
        <w:jc w:val="thaiDistribute"/>
        <w:rPr>
          <w:lang w:val="en-US"/>
        </w:rPr>
      </w:pPr>
    </w:p>
    <w:p w14:paraId="6ACE12B4" w14:textId="77777777" w:rsidR="000933AE" w:rsidRPr="0005108D" w:rsidRDefault="000933AE" w:rsidP="000933AE">
      <w:pPr>
        <w:pStyle w:val="Bo-Blankline"/>
        <w:ind w:left="900"/>
        <w:jc w:val="thaiDistribute"/>
        <w:rPr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>
        <w:rPr>
          <w:rFonts w:asciiTheme="majorBidi" w:hAnsiTheme="majorBidi" w:hint="cs"/>
          <w:sz w:val="30"/>
          <w:szCs w:val="30"/>
          <w:lang w:val="en-US"/>
        </w:rPr>
        <w:t>31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มกราคม </w:t>
      </w:r>
      <w:r>
        <w:rPr>
          <w:rFonts w:asciiTheme="majorBidi" w:hAnsiTheme="majorBidi" w:hint="cs"/>
          <w:sz w:val="30"/>
          <w:szCs w:val="30"/>
          <w:lang w:val="en-US"/>
        </w:rPr>
        <w:t>2563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ศาลมีคำสั่งให้พิจารณาคดีต่อและเรียกให้บริษัทย่อยดังกล่าวทำคำให้การแก้คำฟ้องพร้อมด้วยพยานหลักฐานภายในวันที่ </w:t>
      </w:r>
      <w:r>
        <w:rPr>
          <w:rFonts w:asciiTheme="majorBidi" w:hAnsiTheme="majorBidi"/>
          <w:sz w:val="30"/>
          <w:szCs w:val="30"/>
          <w:lang w:val="en-US"/>
        </w:rPr>
        <w:t xml:space="preserve">3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มิถุนายน </w:t>
      </w:r>
      <w:r>
        <w:rPr>
          <w:rFonts w:asciiTheme="majorBidi" w:hAnsiTheme="majorBidi"/>
          <w:sz w:val="30"/>
          <w:szCs w:val="30"/>
          <w:lang w:val="en-US"/>
        </w:rPr>
        <w:t>2563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ขณะนี้อยู่ระหว่างการจัดทำคำให้การแก้คำฟ้อง</w:t>
      </w:r>
    </w:p>
    <w:p w14:paraId="7EB077AD" w14:textId="77777777" w:rsidR="000933AE" w:rsidRPr="0005108D" w:rsidRDefault="000933AE" w:rsidP="000933AE">
      <w:pPr>
        <w:pStyle w:val="Bo-Blankline"/>
        <w:ind w:left="900"/>
        <w:jc w:val="thaiDistribute"/>
        <w:rPr>
          <w:lang w:val="en-US"/>
        </w:rPr>
      </w:pPr>
    </w:p>
    <w:p w14:paraId="52EC2474" w14:textId="4251B0DB" w:rsidR="000933AE" w:rsidRDefault="00F03DD4" w:rsidP="00F03DD4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="00582263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ได้แจ้งความร้องทุกข์กล่าวโทษผู้ฟ้องคดีทั้ง </w:t>
      </w:r>
      <w:r w:rsidR="00EE7460"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483F52AD" w14:textId="77777777" w:rsidR="00F03DD4" w:rsidRPr="000933AE" w:rsidRDefault="00F03DD4" w:rsidP="00F03DD4">
      <w:pPr>
        <w:pStyle w:val="Bo-Blankline"/>
        <w:ind w:left="900"/>
        <w:jc w:val="thaiDistribute"/>
      </w:pPr>
    </w:p>
    <w:p w14:paraId="40539D33" w14:textId="77777777" w:rsidR="000933AE" w:rsidRDefault="000933AE" w:rsidP="00F03DD4">
      <w:pPr>
        <w:pStyle w:val="Bo-Blankline"/>
        <w:jc w:val="thaiDistribute"/>
        <w:rPr>
          <w:sz w:val="30"/>
          <w:szCs w:val="30"/>
        </w:rPr>
      </w:pPr>
      <w:r w:rsidRPr="001E37E7">
        <w:rPr>
          <w:sz w:val="30"/>
          <w:szCs w:val="30"/>
          <w:cs/>
        </w:rPr>
        <w:t>สำหรับคดีดังกล่าวข้างต้น ที่ปรึกษาทางกฎหมายของ</w:t>
      </w:r>
      <w:r>
        <w:rPr>
          <w:rFonts w:hint="cs"/>
          <w:sz w:val="30"/>
          <w:szCs w:val="30"/>
          <w:cs/>
        </w:rPr>
        <w:t>กลุ่ม</w:t>
      </w:r>
      <w:r w:rsidRPr="001E37E7">
        <w:rPr>
          <w:sz w:val="30"/>
          <w:szCs w:val="30"/>
          <w:cs/>
        </w:rPr>
        <w:t>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62C28C03" w14:textId="62750D09" w:rsidR="00472963" w:rsidRDefault="00472963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14:paraId="5C822ACD" w14:textId="77777777" w:rsidR="0022548A" w:rsidRPr="00040C75" w:rsidRDefault="0022548A" w:rsidP="00C65695">
      <w:pPr>
        <w:pStyle w:val="Caption"/>
        <w:ind w:hanging="900"/>
      </w:pPr>
      <w:r w:rsidRPr="00040C75">
        <w:rPr>
          <w:rFonts w:hint="cs"/>
          <w:cs/>
        </w:rPr>
        <w:lastRenderedPageBreak/>
        <w:t>เหตุ</w:t>
      </w:r>
      <w:r w:rsidRPr="00040C75">
        <w:rPr>
          <w:cs/>
        </w:rPr>
        <w:t>การณ์ภายหลังรอบระยะเวลารายงาน</w:t>
      </w:r>
    </w:p>
    <w:p w14:paraId="08B0E0E7" w14:textId="77777777" w:rsidR="0022548A" w:rsidRDefault="0022548A" w:rsidP="0065335A">
      <w:pPr>
        <w:pStyle w:val="Bo-Blankline"/>
        <w:rPr>
          <w:lang w:val="en-US"/>
        </w:rPr>
      </w:pPr>
    </w:p>
    <w:p w14:paraId="04B0BD03" w14:textId="2F834E91" w:rsidR="00033B18" w:rsidRPr="008A69D4" w:rsidRDefault="00033B18" w:rsidP="00661CEB">
      <w:pPr>
        <w:pStyle w:val="Ang15"/>
        <w:numPr>
          <w:ilvl w:val="0"/>
          <w:numId w:val="17"/>
        </w:numPr>
        <w:rPr>
          <w:lang w:val="en-US"/>
        </w:rPr>
      </w:pPr>
      <w:r w:rsidRPr="008A69D4">
        <w:rPr>
          <w:rFonts w:hint="cs"/>
          <w:cs/>
          <w:lang w:val="en-US"/>
        </w:rPr>
        <w:t xml:space="preserve">ในการประชุมคณะกรรมการบริษัทเมื่อวันที่ </w:t>
      </w:r>
      <w:r w:rsidRPr="008A69D4">
        <w:rPr>
          <w:lang w:val="en-US"/>
        </w:rPr>
        <w:t xml:space="preserve">28 </w:t>
      </w:r>
      <w:r w:rsidRPr="008A69D4">
        <w:rPr>
          <w:rFonts w:hint="cs"/>
          <w:cs/>
          <w:lang w:val="en-US"/>
        </w:rPr>
        <w:t xml:space="preserve">เมษายน </w:t>
      </w:r>
      <w:r w:rsidRPr="008A69D4">
        <w:rPr>
          <w:lang w:val="en-US"/>
        </w:rPr>
        <w:t xml:space="preserve">2563 </w:t>
      </w:r>
      <w:r w:rsidRPr="008A69D4">
        <w:rPr>
          <w:rFonts w:hint="cs"/>
          <w:cs/>
          <w:lang w:val="en-US"/>
        </w:rPr>
        <w:t xml:space="preserve">มีมติอนุมัติการจ่ายเงินปันผลระหว่างกาลจากกำไรสะสมของบริษัท ในอัตราหุ้นละ </w:t>
      </w:r>
      <w:r w:rsidRPr="008A69D4">
        <w:rPr>
          <w:lang w:val="en-US"/>
        </w:rPr>
        <w:t xml:space="preserve">0.03 </w:t>
      </w:r>
      <w:r w:rsidRPr="008A69D4">
        <w:rPr>
          <w:rFonts w:hint="cs"/>
          <w:cs/>
          <w:lang w:val="en-US"/>
        </w:rPr>
        <w:t xml:space="preserve">บาท เป็นจำนวนเงินรวม </w:t>
      </w:r>
      <w:r w:rsidRPr="008A69D4">
        <w:rPr>
          <w:lang w:val="en-US"/>
        </w:rPr>
        <w:t xml:space="preserve">575.42 </w:t>
      </w:r>
      <w:r w:rsidRPr="008A69D4">
        <w:rPr>
          <w:rFonts w:hint="cs"/>
          <w:cs/>
          <w:lang w:val="en-US"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8A69D4">
        <w:rPr>
          <w:lang w:val="en-US"/>
        </w:rPr>
        <w:t>2563</w:t>
      </w:r>
    </w:p>
    <w:p w14:paraId="5B69EDE3" w14:textId="77777777" w:rsidR="00661CEB" w:rsidRPr="008A69D4" w:rsidRDefault="00661CEB" w:rsidP="00661CEB">
      <w:pPr>
        <w:pStyle w:val="Bo-Blankline"/>
        <w:rPr>
          <w:lang w:val="en-US"/>
        </w:rPr>
      </w:pPr>
    </w:p>
    <w:p w14:paraId="5D6815A9" w14:textId="22E539DB" w:rsidR="00661CEB" w:rsidRPr="008A69D4" w:rsidRDefault="00661CEB" w:rsidP="00661CEB">
      <w:pPr>
        <w:pStyle w:val="Ang15"/>
        <w:numPr>
          <w:ilvl w:val="0"/>
          <w:numId w:val="17"/>
        </w:numPr>
        <w:rPr>
          <w:lang w:val="en-US"/>
        </w:rPr>
      </w:pPr>
      <w:r w:rsidRPr="008A69D4">
        <w:rPr>
          <w:cs/>
          <w:lang w:val="en-US"/>
        </w:rPr>
        <w:t xml:space="preserve">ในเดือนเมษายน </w:t>
      </w:r>
      <w:r w:rsidRPr="008A69D4">
        <w:rPr>
          <w:lang w:val="en-US"/>
        </w:rPr>
        <w:t xml:space="preserve">2563 </w:t>
      </w:r>
      <w:r w:rsidRPr="008A69D4">
        <w:rPr>
          <w:cs/>
          <w:lang w:val="en-US"/>
        </w:rPr>
        <w:t xml:space="preserve">บริษัทย่อยแห่งหนึ่งได้ลงทุนในหุ้นสามัญของบริษัท ทีพีไอ โอเลฟินส์ จำกัด จำนวน </w:t>
      </w:r>
      <w:r w:rsidRPr="008A69D4">
        <w:rPr>
          <w:lang w:val="en-US"/>
        </w:rPr>
        <w:t xml:space="preserve">99,993 </w:t>
      </w:r>
      <w:r w:rsidRPr="008A69D4">
        <w:rPr>
          <w:cs/>
          <w:lang w:val="en-US"/>
        </w:rPr>
        <w:t xml:space="preserve">หุ้น คิดเป็นร้อยละ </w:t>
      </w:r>
      <w:r w:rsidRPr="008A69D4">
        <w:rPr>
          <w:lang w:val="en-US"/>
        </w:rPr>
        <w:t xml:space="preserve">99.99 </w:t>
      </w:r>
      <w:r w:rsidRPr="008A69D4">
        <w:rPr>
          <w:cs/>
          <w:lang w:val="en-US"/>
        </w:rPr>
        <w:t xml:space="preserve">ของทุนชำระแล้ว ในราคาหุ้นละ </w:t>
      </w:r>
      <w:r w:rsidRPr="008A69D4">
        <w:rPr>
          <w:lang w:val="en-US"/>
        </w:rPr>
        <w:t xml:space="preserve">29.596 </w:t>
      </w:r>
      <w:r w:rsidRPr="008A69D4">
        <w:rPr>
          <w:cs/>
          <w:lang w:val="en-US"/>
        </w:rPr>
        <w:t xml:space="preserve">บาท เป็นจำนวนเงิน </w:t>
      </w:r>
      <w:r w:rsidRPr="008A69D4">
        <w:rPr>
          <w:lang w:val="en-US"/>
        </w:rPr>
        <w:t xml:space="preserve">2.96 </w:t>
      </w:r>
      <w:r w:rsidRPr="008A69D4">
        <w:rPr>
          <w:cs/>
          <w:lang w:val="en-US"/>
        </w:rPr>
        <w:t>ล้านบาทจากกิจการที่เกี่ยวข้องกัน</w:t>
      </w:r>
    </w:p>
    <w:p w14:paraId="0B4FCD52" w14:textId="77777777" w:rsidR="00033B18" w:rsidRPr="00040C75" w:rsidRDefault="00033B18" w:rsidP="00EE7460">
      <w:pPr>
        <w:pStyle w:val="Ang15"/>
        <w:rPr>
          <w:cs/>
          <w:lang w:val="en-US"/>
        </w:rPr>
      </w:pPr>
    </w:p>
    <w:sectPr w:rsidR="00033B18" w:rsidRPr="00040C75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6F177" w14:textId="77777777" w:rsidR="00E37FEA" w:rsidRDefault="00E37FEA">
      <w:r>
        <w:separator/>
      </w:r>
    </w:p>
  </w:endnote>
  <w:endnote w:type="continuationSeparator" w:id="0">
    <w:p w14:paraId="1BD13313" w14:textId="77777777" w:rsidR="00E37FEA" w:rsidRDefault="00E3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76C28" w14:textId="77777777" w:rsidR="008C7C3E" w:rsidRPr="00065DCA" w:rsidRDefault="008C7C3E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89D1712" w14:textId="77777777" w:rsidR="008C7C3E" w:rsidRPr="00EF2E6A" w:rsidRDefault="008C7C3E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77777777" w:rsidR="008C7C3E" w:rsidRDefault="008C7C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9287" w14:textId="77777777" w:rsidR="008C7C3E" w:rsidRPr="006170A6" w:rsidRDefault="008C7C3E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E3120D4" w14:textId="77777777" w:rsidR="008C7C3E" w:rsidRDefault="008C7C3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04DB4" w14:textId="77777777" w:rsidR="008C7C3E" w:rsidRPr="00A14E61" w:rsidRDefault="008C7C3E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291F165" w14:textId="77777777" w:rsidR="008C7C3E" w:rsidRDefault="008C7C3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FED43" w14:textId="77777777" w:rsidR="008C7C3E" w:rsidRDefault="008C7C3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549DE62D" w14:textId="77777777" w:rsidR="008C7C3E" w:rsidRDefault="008C7C3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C4F8E" w14:textId="77777777" w:rsidR="008C7C3E" w:rsidRPr="00065DCA" w:rsidRDefault="008C7C3E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4B74EF40" w14:textId="77777777" w:rsidR="008C7C3E" w:rsidRPr="00EF2E6A" w:rsidRDefault="008C7C3E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C430" w14:textId="77777777" w:rsidR="008C7C3E" w:rsidRPr="00020D75" w:rsidRDefault="008C7C3E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Pr="00020D75">
      <w:rPr>
        <w:rFonts w:ascii="Angsana New" w:hAnsi="Angsana New"/>
        <w:noProof/>
        <w:sz w:val="30"/>
        <w:szCs w:val="30"/>
      </w:rPr>
      <w:t>72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BE72A" w14:textId="77777777" w:rsidR="008C7C3E" w:rsidRPr="00896DD3" w:rsidRDefault="008C7C3E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8C7C3E" w:rsidRDefault="008C7C3E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908A" w14:textId="77777777" w:rsidR="008C7C3E" w:rsidRPr="00896DD3" w:rsidRDefault="008C7C3E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BDC4B7" w14:textId="77777777" w:rsidR="008C7C3E" w:rsidRDefault="008C7C3E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A67A" w14:textId="77777777" w:rsidR="008C7C3E" w:rsidRPr="00A17E06" w:rsidRDefault="008C7C3E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CB4F" w14:textId="77777777" w:rsidR="00E37FEA" w:rsidRDefault="00E37FEA">
      <w:r>
        <w:separator/>
      </w:r>
    </w:p>
  </w:footnote>
  <w:footnote w:type="continuationSeparator" w:id="0">
    <w:p w14:paraId="7C02C53D" w14:textId="77777777" w:rsidR="00E37FEA" w:rsidRDefault="00E37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6F4C8" w14:textId="77777777" w:rsidR="008C7C3E" w:rsidRDefault="008C7C3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F996F1" w14:textId="77777777" w:rsidR="008C7C3E" w:rsidRDefault="008C7C3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205FD0" w14:textId="77777777" w:rsidR="008C7C3E" w:rsidRPr="00720668" w:rsidRDefault="008C7C3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6087440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677A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F498B49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7152CC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A12A1">
      <w:rPr>
        <w:rFonts w:ascii="Angsana New" w:hAnsi="Angsana New"/>
        <w:b/>
        <w:bCs/>
        <w:sz w:val="32"/>
        <w:szCs w:val="32"/>
      </w:rPr>
      <w:t xml:space="preserve">31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A12A1">
      <w:rPr>
        <w:rFonts w:ascii="Angsana New" w:hAnsi="Angsana New"/>
        <w:b/>
        <w:bCs/>
        <w:sz w:val="32"/>
        <w:szCs w:val="32"/>
      </w:rPr>
      <w:t>2563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D824FDF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7FD6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571F37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A555F18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A12A1">
      <w:rPr>
        <w:rFonts w:ascii="Angsana New" w:hAnsi="Angsana New"/>
        <w:b/>
        <w:bCs/>
        <w:sz w:val="32"/>
        <w:szCs w:val="32"/>
      </w:rPr>
      <w:t xml:space="preserve">31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A12A1">
      <w:rPr>
        <w:rFonts w:ascii="Angsana New" w:hAnsi="Angsana New"/>
        <w:b/>
        <w:bCs/>
        <w:sz w:val="32"/>
        <w:szCs w:val="32"/>
      </w:rPr>
      <w:t>2563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2DD498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714FE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05119" w14:textId="77777777" w:rsidR="008C7C3E" w:rsidRPr="002A12A1" w:rsidRDefault="008C7C3E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A12A1">
      <w:rPr>
        <w:rFonts w:ascii="Angsana New" w:hAnsi="Angsana New"/>
        <w:b/>
        <w:bCs/>
        <w:sz w:val="32"/>
        <w:szCs w:val="32"/>
      </w:rPr>
      <w:t xml:space="preserve">31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2A12A1">
      <w:rPr>
        <w:rFonts w:ascii="Angsana New" w:hAnsi="Angsana New"/>
        <w:b/>
        <w:bCs/>
        <w:sz w:val="32"/>
        <w:szCs w:val="32"/>
      </w:rPr>
      <w:t>2563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E9A27" w14:textId="77777777" w:rsidR="008C7C3E" w:rsidRDefault="008C7C3E" w:rsidP="00381B9D">
    <w:pPr>
      <w:spacing w:line="240" w:lineRule="auto"/>
      <w:ind w:left="360" w:right="389" w:hanging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4C9792" w14:textId="77777777" w:rsidR="008C7C3E" w:rsidRDefault="008C7C3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5F87DF" w14:textId="77777777" w:rsidR="008C7C3E" w:rsidRPr="00331F33" w:rsidRDefault="008C7C3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3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2EC2298" w14:textId="77777777" w:rsidR="008C7C3E" w:rsidRDefault="008C7C3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7"/>
  </w:num>
  <w:num w:numId="5">
    <w:abstractNumId w:val="6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16"/>
  </w:num>
  <w:num w:numId="12">
    <w:abstractNumId w:val="15"/>
  </w:num>
  <w:num w:numId="13">
    <w:abstractNumId w:val="12"/>
  </w:num>
  <w:num w:numId="14">
    <w:abstractNumId w:val="11"/>
  </w:num>
  <w:num w:numId="15">
    <w:abstractNumId w:val="14"/>
  </w:num>
  <w:num w:numId="16">
    <w:abstractNumId w:val="3"/>
  </w:num>
  <w:num w:numId="1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5A"/>
    <w:rsid w:val="00003A89"/>
    <w:rsid w:val="00003C8D"/>
    <w:rsid w:val="000040AB"/>
    <w:rsid w:val="0000414B"/>
    <w:rsid w:val="00004E64"/>
    <w:rsid w:val="00004F7E"/>
    <w:rsid w:val="00005133"/>
    <w:rsid w:val="0000537B"/>
    <w:rsid w:val="000054BA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2566"/>
    <w:rsid w:val="00012953"/>
    <w:rsid w:val="00012C0B"/>
    <w:rsid w:val="00012E2C"/>
    <w:rsid w:val="000134E4"/>
    <w:rsid w:val="000135E2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B8"/>
    <w:rsid w:val="00026609"/>
    <w:rsid w:val="00026AB7"/>
    <w:rsid w:val="00026C1F"/>
    <w:rsid w:val="00026CE5"/>
    <w:rsid w:val="00026E6A"/>
    <w:rsid w:val="00026EA3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5D8"/>
    <w:rsid w:val="0004072E"/>
    <w:rsid w:val="00040C75"/>
    <w:rsid w:val="0004100D"/>
    <w:rsid w:val="0004140C"/>
    <w:rsid w:val="000415C9"/>
    <w:rsid w:val="000419E9"/>
    <w:rsid w:val="00041B75"/>
    <w:rsid w:val="00041DCC"/>
    <w:rsid w:val="00042A2B"/>
    <w:rsid w:val="00042A4F"/>
    <w:rsid w:val="00042AEE"/>
    <w:rsid w:val="00042B69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928"/>
    <w:rsid w:val="000509F3"/>
    <w:rsid w:val="00050B11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30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73"/>
    <w:rsid w:val="0006741D"/>
    <w:rsid w:val="00067553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BB9"/>
    <w:rsid w:val="00084DB1"/>
    <w:rsid w:val="00084F61"/>
    <w:rsid w:val="00084F69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816"/>
    <w:rsid w:val="000D4DDD"/>
    <w:rsid w:val="000D5299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C8A"/>
    <w:rsid w:val="000F3EFE"/>
    <w:rsid w:val="000F3FC2"/>
    <w:rsid w:val="000F4377"/>
    <w:rsid w:val="000F4859"/>
    <w:rsid w:val="000F489F"/>
    <w:rsid w:val="000F522E"/>
    <w:rsid w:val="000F52AA"/>
    <w:rsid w:val="000F5F6A"/>
    <w:rsid w:val="000F62BB"/>
    <w:rsid w:val="000F658E"/>
    <w:rsid w:val="000F670F"/>
    <w:rsid w:val="000F6DF2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88E"/>
    <w:rsid w:val="00115CB8"/>
    <w:rsid w:val="001160EC"/>
    <w:rsid w:val="0011627C"/>
    <w:rsid w:val="00116314"/>
    <w:rsid w:val="00116659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F3"/>
    <w:rsid w:val="00117D16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12BE"/>
    <w:rsid w:val="00121C77"/>
    <w:rsid w:val="00122092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E9F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9F0"/>
    <w:rsid w:val="00146C24"/>
    <w:rsid w:val="00147011"/>
    <w:rsid w:val="00147414"/>
    <w:rsid w:val="00147836"/>
    <w:rsid w:val="001478E5"/>
    <w:rsid w:val="00147B66"/>
    <w:rsid w:val="00147CA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E2"/>
    <w:rsid w:val="00154915"/>
    <w:rsid w:val="00155056"/>
    <w:rsid w:val="001558B9"/>
    <w:rsid w:val="00155A31"/>
    <w:rsid w:val="00155C8B"/>
    <w:rsid w:val="00155D24"/>
    <w:rsid w:val="00155EFC"/>
    <w:rsid w:val="00156122"/>
    <w:rsid w:val="00156314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99"/>
    <w:rsid w:val="00181642"/>
    <w:rsid w:val="00181AE2"/>
    <w:rsid w:val="001821E2"/>
    <w:rsid w:val="00182395"/>
    <w:rsid w:val="00182A3E"/>
    <w:rsid w:val="00182DF6"/>
    <w:rsid w:val="00182F51"/>
    <w:rsid w:val="00183154"/>
    <w:rsid w:val="0018336E"/>
    <w:rsid w:val="00183760"/>
    <w:rsid w:val="001839E2"/>
    <w:rsid w:val="00183DDB"/>
    <w:rsid w:val="00183F4A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163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6F79"/>
    <w:rsid w:val="00197152"/>
    <w:rsid w:val="00197492"/>
    <w:rsid w:val="001978BA"/>
    <w:rsid w:val="00197919"/>
    <w:rsid w:val="0019795D"/>
    <w:rsid w:val="001979A1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5AE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10CC"/>
    <w:rsid w:val="001F1215"/>
    <w:rsid w:val="001F14F2"/>
    <w:rsid w:val="001F17B3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909"/>
    <w:rsid w:val="001F7BC6"/>
    <w:rsid w:val="002001F3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B9A"/>
    <w:rsid w:val="00211BF2"/>
    <w:rsid w:val="002123D7"/>
    <w:rsid w:val="0021287A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5003"/>
    <w:rsid w:val="002250B5"/>
    <w:rsid w:val="0022548A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48D"/>
    <w:rsid w:val="00241D84"/>
    <w:rsid w:val="00241E42"/>
    <w:rsid w:val="00242094"/>
    <w:rsid w:val="00242972"/>
    <w:rsid w:val="00242BD5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45AF"/>
    <w:rsid w:val="002845DF"/>
    <w:rsid w:val="00284626"/>
    <w:rsid w:val="00285191"/>
    <w:rsid w:val="002853F7"/>
    <w:rsid w:val="002855E5"/>
    <w:rsid w:val="00285AA2"/>
    <w:rsid w:val="00285DB1"/>
    <w:rsid w:val="00285E22"/>
    <w:rsid w:val="00286480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76B"/>
    <w:rsid w:val="002A0B2D"/>
    <w:rsid w:val="002A12A1"/>
    <w:rsid w:val="002A14C6"/>
    <w:rsid w:val="002A1CB5"/>
    <w:rsid w:val="002A1CF2"/>
    <w:rsid w:val="002A22DD"/>
    <w:rsid w:val="002A2583"/>
    <w:rsid w:val="002A3143"/>
    <w:rsid w:val="002A3209"/>
    <w:rsid w:val="002A3933"/>
    <w:rsid w:val="002A3EF4"/>
    <w:rsid w:val="002A4267"/>
    <w:rsid w:val="002A48BA"/>
    <w:rsid w:val="002A5535"/>
    <w:rsid w:val="002A560C"/>
    <w:rsid w:val="002A5903"/>
    <w:rsid w:val="002A685D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1F4"/>
    <w:rsid w:val="002B5428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F02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97DB6"/>
    <w:rsid w:val="003A0007"/>
    <w:rsid w:val="003A0297"/>
    <w:rsid w:val="003A02E9"/>
    <w:rsid w:val="003A0A73"/>
    <w:rsid w:val="003A0CD6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600"/>
    <w:rsid w:val="004A164F"/>
    <w:rsid w:val="004A1F6D"/>
    <w:rsid w:val="004A2264"/>
    <w:rsid w:val="004A27FF"/>
    <w:rsid w:val="004A2E64"/>
    <w:rsid w:val="004A2F5E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64E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1D5"/>
    <w:rsid w:val="004D624B"/>
    <w:rsid w:val="004D64FD"/>
    <w:rsid w:val="004D65BA"/>
    <w:rsid w:val="004D65FC"/>
    <w:rsid w:val="004D660A"/>
    <w:rsid w:val="004D6741"/>
    <w:rsid w:val="004D69CD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8C0"/>
    <w:rsid w:val="004E3D83"/>
    <w:rsid w:val="004E4983"/>
    <w:rsid w:val="004E5138"/>
    <w:rsid w:val="004E517F"/>
    <w:rsid w:val="004E5DA6"/>
    <w:rsid w:val="004E5DD3"/>
    <w:rsid w:val="004E649B"/>
    <w:rsid w:val="004E6BF7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FC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A63"/>
    <w:rsid w:val="00503C0F"/>
    <w:rsid w:val="00503D08"/>
    <w:rsid w:val="005047AC"/>
    <w:rsid w:val="00504979"/>
    <w:rsid w:val="00504C31"/>
    <w:rsid w:val="00504CCD"/>
    <w:rsid w:val="00504CD7"/>
    <w:rsid w:val="00505270"/>
    <w:rsid w:val="00505476"/>
    <w:rsid w:val="0050554C"/>
    <w:rsid w:val="005057EC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DB"/>
    <w:rsid w:val="005378FE"/>
    <w:rsid w:val="00540611"/>
    <w:rsid w:val="005406A9"/>
    <w:rsid w:val="00540857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160"/>
    <w:rsid w:val="0058722E"/>
    <w:rsid w:val="00587C51"/>
    <w:rsid w:val="00590146"/>
    <w:rsid w:val="00590167"/>
    <w:rsid w:val="0059048A"/>
    <w:rsid w:val="00590779"/>
    <w:rsid w:val="005910C0"/>
    <w:rsid w:val="005910F4"/>
    <w:rsid w:val="00591299"/>
    <w:rsid w:val="0059178E"/>
    <w:rsid w:val="00591BE4"/>
    <w:rsid w:val="00591C5A"/>
    <w:rsid w:val="00591C70"/>
    <w:rsid w:val="00591CCD"/>
    <w:rsid w:val="00592298"/>
    <w:rsid w:val="00592694"/>
    <w:rsid w:val="0059289F"/>
    <w:rsid w:val="00592955"/>
    <w:rsid w:val="00592A8F"/>
    <w:rsid w:val="00592D43"/>
    <w:rsid w:val="00592E06"/>
    <w:rsid w:val="00593558"/>
    <w:rsid w:val="00593576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BCE"/>
    <w:rsid w:val="005C5D3A"/>
    <w:rsid w:val="005C5E17"/>
    <w:rsid w:val="005C5E3D"/>
    <w:rsid w:val="005C5E63"/>
    <w:rsid w:val="005C5FED"/>
    <w:rsid w:val="005C601E"/>
    <w:rsid w:val="005C603A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31E"/>
    <w:rsid w:val="00631349"/>
    <w:rsid w:val="006328F2"/>
    <w:rsid w:val="00632C66"/>
    <w:rsid w:val="00632DF3"/>
    <w:rsid w:val="00632E1F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CE"/>
    <w:rsid w:val="0064710D"/>
    <w:rsid w:val="006474F5"/>
    <w:rsid w:val="006479D0"/>
    <w:rsid w:val="00647FCA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902"/>
    <w:rsid w:val="00661CEB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4EB"/>
    <w:rsid w:val="00690705"/>
    <w:rsid w:val="0069090F"/>
    <w:rsid w:val="00690AFD"/>
    <w:rsid w:val="00690D05"/>
    <w:rsid w:val="00690E74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4E6"/>
    <w:rsid w:val="006C77C2"/>
    <w:rsid w:val="006C79B0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68E"/>
    <w:rsid w:val="00700AB8"/>
    <w:rsid w:val="00700C2F"/>
    <w:rsid w:val="007014E7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F6"/>
    <w:rsid w:val="0070678C"/>
    <w:rsid w:val="00706A28"/>
    <w:rsid w:val="00706F92"/>
    <w:rsid w:val="00706FF1"/>
    <w:rsid w:val="0070786C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E0A"/>
    <w:rsid w:val="007318C2"/>
    <w:rsid w:val="00731A53"/>
    <w:rsid w:val="00731DCF"/>
    <w:rsid w:val="007327DB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0852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1919"/>
    <w:rsid w:val="007F1C6E"/>
    <w:rsid w:val="007F2174"/>
    <w:rsid w:val="007F2350"/>
    <w:rsid w:val="007F24DC"/>
    <w:rsid w:val="007F27A1"/>
    <w:rsid w:val="007F288B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B26"/>
    <w:rsid w:val="00811F3E"/>
    <w:rsid w:val="008123B6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5C4"/>
    <w:rsid w:val="00835648"/>
    <w:rsid w:val="0083569C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51EE"/>
    <w:rsid w:val="008552D9"/>
    <w:rsid w:val="00855591"/>
    <w:rsid w:val="00856679"/>
    <w:rsid w:val="00856CEB"/>
    <w:rsid w:val="00857198"/>
    <w:rsid w:val="0085725D"/>
    <w:rsid w:val="00857C54"/>
    <w:rsid w:val="00857EB1"/>
    <w:rsid w:val="00857F85"/>
    <w:rsid w:val="00860741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2025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20E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F53"/>
    <w:rsid w:val="008A0268"/>
    <w:rsid w:val="008A0372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855"/>
    <w:rsid w:val="008E0ACF"/>
    <w:rsid w:val="008E0BD4"/>
    <w:rsid w:val="008E0CBC"/>
    <w:rsid w:val="008E1031"/>
    <w:rsid w:val="008E13E0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52B"/>
    <w:rsid w:val="008E669D"/>
    <w:rsid w:val="008E6B0B"/>
    <w:rsid w:val="008E6BD7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93B"/>
    <w:rsid w:val="008F1A0E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90C"/>
    <w:rsid w:val="00906A28"/>
    <w:rsid w:val="00906D1B"/>
    <w:rsid w:val="00907049"/>
    <w:rsid w:val="0090719F"/>
    <w:rsid w:val="00907627"/>
    <w:rsid w:val="0090772C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CA"/>
    <w:rsid w:val="00931AF3"/>
    <w:rsid w:val="00931C25"/>
    <w:rsid w:val="00931FA1"/>
    <w:rsid w:val="0093208B"/>
    <w:rsid w:val="0093229F"/>
    <w:rsid w:val="00932624"/>
    <w:rsid w:val="00932B26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BC"/>
    <w:rsid w:val="009A5925"/>
    <w:rsid w:val="009A5A2A"/>
    <w:rsid w:val="009A5ADF"/>
    <w:rsid w:val="009A64D3"/>
    <w:rsid w:val="009A6E01"/>
    <w:rsid w:val="009A77BF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E7B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37"/>
    <w:rsid w:val="009D4983"/>
    <w:rsid w:val="009D4A3D"/>
    <w:rsid w:val="009D4A5F"/>
    <w:rsid w:val="009D4B61"/>
    <w:rsid w:val="009D4D26"/>
    <w:rsid w:val="009D5014"/>
    <w:rsid w:val="009D5610"/>
    <w:rsid w:val="009D60F7"/>
    <w:rsid w:val="009D62E9"/>
    <w:rsid w:val="009D652D"/>
    <w:rsid w:val="009D665F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84A"/>
    <w:rsid w:val="009E294A"/>
    <w:rsid w:val="009E2AF6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406E"/>
    <w:rsid w:val="009F47F2"/>
    <w:rsid w:val="009F4B7C"/>
    <w:rsid w:val="009F4DA9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FB6"/>
    <w:rsid w:val="00A06418"/>
    <w:rsid w:val="00A07037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3684"/>
    <w:rsid w:val="00A43B04"/>
    <w:rsid w:val="00A440F2"/>
    <w:rsid w:val="00A443E1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8D3"/>
    <w:rsid w:val="00A52A8C"/>
    <w:rsid w:val="00A52B5B"/>
    <w:rsid w:val="00A52B86"/>
    <w:rsid w:val="00A52D45"/>
    <w:rsid w:val="00A53402"/>
    <w:rsid w:val="00A53681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DCC"/>
    <w:rsid w:val="00A67EEB"/>
    <w:rsid w:val="00A67EF9"/>
    <w:rsid w:val="00A705B0"/>
    <w:rsid w:val="00A706BD"/>
    <w:rsid w:val="00A70E12"/>
    <w:rsid w:val="00A7142F"/>
    <w:rsid w:val="00A71515"/>
    <w:rsid w:val="00A718EF"/>
    <w:rsid w:val="00A71950"/>
    <w:rsid w:val="00A71A2B"/>
    <w:rsid w:val="00A71BB5"/>
    <w:rsid w:val="00A7218A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89C"/>
    <w:rsid w:val="00A813F7"/>
    <w:rsid w:val="00A81BD1"/>
    <w:rsid w:val="00A81DDF"/>
    <w:rsid w:val="00A81F71"/>
    <w:rsid w:val="00A81FDF"/>
    <w:rsid w:val="00A820C0"/>
    <w:rsid w:val="00A8222E"/>
    <w:rsid w:val="00A82ADC"/>
    <w:rsid w:val="00A82C23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AD7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06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FAE"/>
    <w:rsid w:val="00AE3132"/>
    <w:rsid w:val="00AE31E8"/>
    <w:rsid w:val="00AE33F7"/>
    <w:rsid w:val="00AE37E6"/>
    <w:rsid w:val="00AE3CA0"/>
    <w:rsid w:val="00AE3EED"/>
    <w:rsid w:val="00AE4109"/>
    <w:rsid w:val="00AE41D3"/>
    <w:rsid w:val="00AE421E"/>
    <w:rsid w:val="00AE4ED8"/>
    <w:rsid w:val="00AE5908"/>
    <w:rsid w:val="00AE5B87"/>
    <w:rsid w:val="00AE5D2A"/>
    <w:rsid w:val="00AE6359"/>
    <w:rsid w:val="00AE6807"/>
    <w:rsid w:val="00AE6882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408"/>
    <w:rsid w:val="00AF3429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3035F"/>
    <w:rsid w:val="00B30494"/>
    <w:rsid w:val="00B30B8E"/>
    <w:rsid w:val="00B30C09"/>
    <w:rsid w:val="00B3167A"/>
    <w:rsid w:val="00B319AA"/>
    <w:rsid w:val="00B319F6"/>
    <w:rsid w:val="00B31FCC"/>
    <w:rsid w:val="00B321BA"/>
    <w:rsid w:val="00B3239C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5A7"/>
    <w:rsid w:val="00B46F6B"/>
    <w:rsid w:val="00B472F8"/>
    <w:rsid w:val="00B475F5"/>
    <w:rsid w:val="00B4788C"/>
    <w:rsid w:val="00B47CDE"/>
    <w:rsid w:val="00B47ECA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50A1"/>
    <w:rsid w:val="00B950B1"/>
    <w:rsid w:val="00B954C6"/>
    <w:rsid w:val="00B9571D"/>
    <w:rsid w:val="00B95A31"/>
    <w:rsid w:val="00B95CD2"/>
    <w:rsid w:val="00B95DF6"/>
    <w:rsid w:val="00B95F7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99D"/>
    <w:rsid w:val="00BB2A71"/>
    <w:rsid w:val="00BB2D40"/>
    <w:rsid w:val="00BB30E7"/>
    <w:rsid w:val="00BB32B0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2EF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C"/>
    <w:rsid w:val="00C1755A"/>
    <w:rsid w:val="00C178A4"/>
    <w:rsid w:val="00C2011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537"/>
    <w:rsid w:val="00C36571"/>
    <w:rsid w:val="00C36647"/>
    <w:rsid w:val="00C36C80"/>
    <w:rsid w:val="00C36E07"/>
    <w:rsid w:val="00C36FAE"/>
    <w:rsid w:val="00C3710D"/>
    <w:rsid w:val="00C3730C"/>
    <w:rsid w:val="00C379CB"/>
    <w:rsid w:val="00C403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E45"/>
    <w:rsid w:val="00C43349"/>
    <w:rsid w:val="00C43726"/>
    <w:rsid w:val="00C43CF4"/>
    <w:rsid w:val="00C43FC7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541"/>
    <w:rsid w:val="00C53A90"/>
    <w:rsid w:val="00C53CD8"/>
    <w:rsid w:val="00C5445E"/>
    <w:rsid w:val="00C54AEE"/>
    <w:rsid w:val="00C54B85"/>
    <w:rsid w:val="00C55422"/>
    <w:rsid w:val="00C55569"/>
    <w:rsid w:val="00C55697"/>
    <w:rsid w:val="00C55886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CD"/>
    <w:rsid w:val="00C91FA7"/>
    <w:rsid w:val="00C9297C"/>
    <w:rsid w:val="00C931BB"/>
    <w:rsid w:val="00C9342F"/>
    <w:rsid w:val="00C93448"/>
    <w:rsid w:val="00C93B86"/>
    <w:rsid w:val="00C94292"/>
    <w:rsid w:val="00C9433A"/>
    <w:rsid w:val="00C943BB"/>
    <w:rsid w:val="00C94F61"/>
    <w:rsid w:val="00C9589C"/>
    <w:rsid w:val="00C95E81"/>
    <w:rsid w:val="00C96128"/>
    <w:rsid w:val="00C968DA"/>
    <w:rsid w:val="00C96AFF"/>
    <w:rsid w:val="00C96EB0"/>
    <w:rsid w:val="00C96F93"/>
    <w:rsid w:val="00C9729C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F3"/>
    <w:rsid w:val="00CD71A7"/>
    <w:rsid w:val="00CD7343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596D"/>
    <w:rsid w:val="00CE5973"/>
    <w:rsid w:val="00CE5CD2"/>
    <w:rsid w:val="00CE5D9A"/>
    <w:rsid w:val="00CE6E75"/>
    <w:rsid w:val="00CE798B"/>
    <w:rsid w:val="00CE7C4B"/>
    <w:rsid w:val="00CE7D55"/>
    <w:rsid w:val="00CE7E82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5CF"/>
    <w:rsid w:val="00D03891"/>
    <w:rsid w:val="00D03988"/>
    <w:rsid w:val="00D039CD"/>
    <w:rsid w:val="00D03DC5"/>
    <w:rsid w:val="00D04106"/>
    <w:rsid w:val="00D045DA"/>
    <w:rsid w:val="00D04C77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4E"/>
    <w:rsid w:val="00D15FA4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DFC"/>
    <w:rsid w:val="00D26F01"/>
    <w:rsid w:val="00D273AE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C53"/>
    <w:rsid w:val="00D358AA"/>
    <w:rsid w:val="00D358ED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B7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E2B"/>
    <w:rsid w:val="00D72396"/>
    <w:rsid w:val="00D7261B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4FF"/>
    <w:rsid w:val="00DA6691"/>
    <w:rsid w:val="00DA6CEA"/>
    <w:rsid w:val="00DA6E81"/>
    <w:rsid w:val="00DA717C"/>
    <w:rsid w:val="00DA732C"/>
    <w:rsid w:val="00DA7355"/>
    <w:rsid w:val="00DA74CC"/>
    <w:rsid w:val="00DA7587"/>
    <w:rsid w:val="00DA79CF"/>
    <w:rsid w:val="00DA7BC7"/>
    <w:rsid w:val="00DB017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E02CB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2A"/>
    <w:rsid w:val="00DF402C"/>
    <w:rsid w:val="00DF4996"/>
    <w:rsid w:val="00DF4A0C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8B4"/>
    <w:rsid w:val="00E03E2B"/>
    <w:rsid w:val="00E0448D"/>
    <w:rsid w:val="00E04AF9"/>
    <w:rsid w:val="00E04DFC"/>
    <w:rsid w:val="00E0503B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77"/>
    <w:rsid w:val="00E10AD2"/>
    <w:rsid w:val="00E10D1D"/>
    <w:rsid w:val="00E10D5D"/>
    <w:rsid w:val="00E11099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4813"/>
    <w:rsid w:val="00E148D0"/>
    <w:rsid w:val="00E15A17"/>
    <w:rsid w:val="00E15D9D"/>
    <w:rsid w:val="00E15DB7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851"/>
    <w:rsid w:val="00E3593B"/>
    <w:rsid w:val="00E3599D"/>
    <w:rsid w:val="00E359D7"/>
    <w:rsid w:val="00E3602C"/>
    <w:rsid w:val="00E36315"/>
    <w:rsid w:val="00E363AC"/>
    <w:rsid w:val="00E36756"/>
    <w:rsid w:val="00E36774"/>
    <w:rsid w:val="00E36DE3"/>
    <w:rsid w:val="00E36EC5"/>
    <w:rsid w:val="00E37A6F"/>
    <w:rsid w:val="00E37FEA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2A6"/>
    <w:rsid w:val="00E43398"/>
    <w:rsid w:val="00E4371A"/>
    <w:rsid w:val="00E43841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594"/>
    <w:rsid w:val="00E8470F"/>
    <w:rsid w:val="00E84D9D"/>
    <w:rsid w:val="00E84E03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9A5"/>
    <w:rsid w:val="00EC1DBA"/>
    <w:rsid w:val="00EC20EE"/>
    <w:rsid w:val="00EC2473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E6A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6A5"/>
    <w:rsid w:val="00F11823"/>
    <w:rsid w:val="00F119AC"/>
    <w:rsid w:val="00F119BF"/>
    <w:rsid w:val="00F11AEC"/>
    <w:rsid w:val="00F11E52"/>
    <w:rsid w:val="00F126A7"/>
    <w:rsid w:val="00F1277F"/>
    <w:rsid w:val="00F12AD6"/>
    <w:rsid w:val="00F12CA4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610"/>
    <w:rsid w:val="00F25840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691"/>
    <w:rsid w:val="00F439B2"/>
    <w:rsid w:val="00F43DDC"/>
    <w:rsid w:val="00F440C3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BB0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334"/>
    <w:rsid w:val="00F97553"/>
    <w:rsid w:val="00F975F0"/>
    <w:rsid w:val="00F978C7"/>
    <w:rsid w:val="00FA01D6"/>
    <w:rsid w:val="00FA086D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5EC"/>
    <w:rsid w:val="00FC4AD2"/>
    <w:rsid w:val="00FC4B4A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B0A1C-C83D-47EA-A999-805F4167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52</Pages>
  <Words>10471</Words>
  <Characters>59686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Neranat, Bua-sanga</cp:lastModifiedBy>
  <cp:revision>2</cp:revision>
  <cp:lastPrinted>2020-05-15T13:29:00Z</cp:lastPrinted>
  <dcterms:created xsi:type="dcterms:W3CDTF">2020-05-16T06:36:00Z</dcterms:created>
  <dcterms:modified xsi:type="dcterms:W3CDTF">2020-05-16T06:36:00Z</dcterms:modified>
</cp:coreProperties>
</file>