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45"/>
        <w:gridCol w:w="6685"/>
        <w:gridCol w:w="1918"/>
      </w:tblGrid>
      <w:tr w:rsidR="00941D06" w:rsidRPr="0013335C" w14:paraId="3DA328C0" w14:textId="77777777" w:rsidTr="00941D06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DB1EE47" w14:textId="77777777" w:rsidR="00941D06" w:rsidRPr="0013335C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E0EEBE9" w14:textId="77777777" w:rsidR="00941D06" w:rsidRPr="0013335C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</w:tcPr>
          <w:p w14:paraId="4D7D4CD8" w14:textId="77777777" w:rsidR="00941D06" w:rsidRPr="0013335C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สารบัญ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14:paraId="5AF9D668" w14:textId="77777777" w:rsidR="00941D06" w:rsidRPr="0013335C" w:rsidRDefault="00941D06" w:rsidP="002021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หน้า</w:t>
            </w:r>
          </w:p>
        </w:tc>
      </w:tr>
      <w:tr w:rsidR="00941D06" w:rsidRPr="0013335C" w14:paraId="4208F849" w14:textId="77777777" w:rsidTr="00941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75F26D7" w14:textId="77777777" w:rsidR="00941D06" w:rsidRPr="0013335C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5" w:type="dxa"/>
          </w:tcPr>
          <w:p w14:paraId="5861DED2" w14:textId="77777777" w:rsidR="00941D06" w:rsidRPr="0013335C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DADFA87" w14:textId="77777777" w:rsidR="00941D06" w:rsidRPr="0013335C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18" w:type="dxa"/>
          </w:tcPr>
          <w:p w14:paraId="5670D785" w14:textId="77777777" w:rsidR="00941D06" w:rsidRPr="0013335C" w:rsidRDefault="00941D06" w:rsidP="00941D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5756E" w:rsidRPr="0013335C" w14:paraId="42869E6A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D29E2BB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45" w:type="dxa"/>
          </w:tcPr>
          <w:p w14:paraId="7AEC1472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DD944A3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918" w:type="dxa"/>
            <w:shd w:val="clear" w:color="auto" w:fill="auto"/>
          </w:tcPr>
          <w:p w14:paraId="232AF85C" w14:textId="4F5D29B4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16</w:t>
            </w:r>
          </w:p>
        </w:tc>
      </w:tr>
      <w:tr w:rsidR="0075756E" w:rsidRPr="0013335C" w14:paraId="4E5BE734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781CCD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45" w:type="dxa"/>
          </w:tcPr>
          <w:p w14:paraId="37F5CB93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6B8F9DD7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  <w:tc>
          <w:tcPr>
            <w:tcW w:w="1918" w:type="dxa"/>
            <w:shd w:val="clear" w:color="auto" w:fill="auto"/>
          </w:tcPr>
          <w:p w14:paraId="7FA74055" w14:textId="12B3854E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16</w:t>
            </w:r>
          </w:p>
        </w:tc>
      </w:tr>
      <w:tr w:rsidR="0075756E" w:rsidRPr="0013335C" w14:paraId="41A33422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6C18624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45" w:type="dxa"/>
          </w:tcPr>
          <w:p w14:paraId="3943DB29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7B3B83B1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  <w:tc>
          <w:tcPr>
            <w:tcW w:w="1918" w:type="dxa"/>
            <w:shd w:val="clear" w:color="auto" w:fill="auto"/>
          </w:tcPr>
          <w:p w14:paraId="3538084D" w14:textId="0440485A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18</w:t>
            </w:r>
          </w:p>
        </w:tc>
      </w:tr>
      <w:tr w:rsidR="0075756E" w:rsidRPr="0013335C" w14:paraId="065B4E23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13E51A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14:paraId="6F48EDBC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BD53696" w14:textId="77777777" w:rsidR="0075756E" w:rsidRPr="0013335C" w:rsidRDefault="0075756E" w:rsidP="0075756E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918" w:type="dxa"/>
            <w:shd w:val="clear" w:color="auto" w:fill="auto"/>
          </w:tcPr>
          <w:p w14:paraId="1D9C0AE9" w14:textId="59BF0882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31</w:t>
            </w:r>
          </w:p>
        </w:tc>
      </w:tr>
      <w:tr w:rsidR="0075756E" w:rsidRPr="0013335C" w14:paraId="19B1F55C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7D13EBF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45" w:type="dxa"/>
          </w:tcPr>
          <w:p w14:paraId="316121C5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76594A1F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918" w:type="dxa"/>
            <w:shd w:val="clear" w:color="auto" w:fill="auto"/>
          </w:tcPr>
          <w:p w14:paraId="5A7D7302" w14:textId="3E3CB9B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39</w:t>
            </w:r>
          </w:p>
        </w:tc>
      </w:tr>
      <w:tr w:rsidR="0075756E" w:rsidRPr="0013335C" w14:paraId="04A48E84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1E97E5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3FB6255A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9C3BC85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เงินลงทุนอื่น</w:t>
            </w:r>
          </w:p>
        </w:tc>
        <w:tc>
          <w:tcPr>
            <w:tcW w:w="1918" w:type="dxa"/>
            <w:shd w:val="clear" w:color="auto" w:fill="auto"/>
          </w:tcPr>
          <w:p w14:paraId="75241773" w14:textId="297E0BB3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39</w:t>
            </w:r>
          </w:p>
        </w:tc>
      </w:tr>
      <w:tr w:rsidR="0075756E" w:rsidRPr="0013335C" w14:paraId="7A5435AF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7FC1B9F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5DBC690B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2016B360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918" w:type="dxa"/>
            <w:shd w:val="clear" w:color="auto" w:fill="auto"/>
          </w:tcPr>
          <w:p w14:paraId="21EC1E54" w14:textId="30E23018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42</w:t>
            </w:r>
          </w:p>
        </w:tc>
      </w:tr>
      <w:tr w:rsidR="0075756E" w:rsidRPr="0013335C" w14:paraId="12236887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9C6B1F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45" w:type="dxa"/>
          </w:tcPr>
          <w:p w14:paraId="0AC63126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70582AB6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918" w:type="dxa"/>
            <w:shd w:val="clear" w:color="auto" w:fill="auto"/>
          </w:tcPr>
          <w:p w14:paraId="016B72E5" w14:textId="0B9A2CF8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43</w:t>
            </w:r>
          </w:p>
        </w:tc>
      </w:tr>
      <w:tr w:rsidR="0075756E" w:rsidRPr="0013335C" w14:paraId="7F9344F1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6DB265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45" w:type="dxa"/>
          </w:tcPr>
          <w:p w14:paraId="5261D09A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D8C8894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918" w:type="dxa"/>
            <w:shd w:val="clear" w:color="auto" w:fill="auto"/>
          </w:tcPr>
          <w:p w14:paraId="63604711" w14:textId="237FDFC5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43</w:t>
            </w:r>
          </w:p>
        </w:tc>
      </w:tr>
      <w:tr w:rsidR="0075756E" w:rsidRPr="0013335C" w14:paraId="1F98CAD3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FC8D5B9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45" w:type="dxa"/>
          </w:tcPr>
          <w:p w14:paraId="66BC03EE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5EFA69D" w14:textId="77777777" w:rsidR="0075756E" w:rsidRPr="0013335C" w:rsidRDefault="0075756E" w:rsidP="0075756E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1918" w:type="dxa"/>
            <w:shd w:val="clear" w:color="auto" w:fill="auto"/>
          </w:tcPr>
          <w:p w14:paraId="65D7B71D" w14:textId="65B645BC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46</w:t>
            </w:r>
          </w:p>
        </w:tc>
      </w:tr>
      <w:tr w:rsidR="0075756E" w:rsidRPr="0013335C" w14:paraId="1943AD1D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A9BAB9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45" w:type="dxa"/>
          </w:tcPr>
          <w:p w14:paraId="616D1C47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1E2BE2A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1918" w:type="dxa"/>
            <w:shd w:val="clear" w:color="auto" w:fill="auto"/>
          </w:tcPr>
          <w:p w14:paraId="62A61A16" w14:textId="7C00BC4F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49</w:t>
            </w:r>
          </w:p>
        </w:tc>
      </w:tr>
      <w:tr w:rsidR="0075756E" w:rsidRPr="0013335C" w14:paraId="7DA82AB2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54F352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45" w:type="dxa"/>
          </w:tcPr>
          <w:p w14:paraId="5A077D0F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6C559458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918" w:type="dxa"/>
            <w:shd w:val="clear" w:color="auto" w:fill="auto"/>
          </w:tcPr>
          <w:p w14:paraId="2A28E364" w14:textId="4DB2112A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51</w:t>
            </w:r>
          </w:p>
        </w:tc>
      </w:tr>
      <w:tr w:rsidR="0075756E" w:rsidRPr="0013335C" w14:paraId="17E96155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77AF7C9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45" w:type="dxa"/>
          </w:tcPr>
          <w:p w14:paraId="03809D16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7816F7E8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ประมาณการค่าประกันความเสียหาย</w:t>
            </w:r>
          </w:p>
        </w:tc>
        <w:tc>
          <w:tcPr>
            <w:tcW w:w="1918" w:type="dxa"/>
            <w:shd w:val="clear" w:color="auto" w:fill="auto"/>
          </w:tcPr>
          <w:p w14:paraId="243171D9" w14:textId="712CA03D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52</w:t>
            </w:r>
          </w:p>
        </w:tc>
      </w:tr>
      <w:tr w:rsidR="0075756E" w:rsidRPr="0013335C" w14:paraId="2D954C0B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47C900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45" w:type="dxa"/>
          </w:tcPr>
          <w:p w14:paraId="2FF6FE03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17B7A0E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918" w:type="dxa"/>
            <w:shd w:val="clear" w:color="auto" w:fill="auto"/>
          </w:tcPr>
          <w:p w14:paraId="69063111" w14:textId="697697CE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52</w:t>
            </w:r>
          </w:p>
        </w:tc>
      </w:tr>
      <w:tr w:rsidR="0075756E" w:rsidRPr="0013335C" w14:paraId="48166A75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9306EE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45" w:type="dxa"/>
          </w:tcPr>
          <w:p w14:paraId="4A7DB67F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3CEFE67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ทุนเรือนหุ้นและหุ้นทุนซื้อคืน</w:t>
            </w:r>
          </w:p>
        </w:tc>
        <w:tc>
          <w:tcPr>
            <w:tcW w:w="1918" w:type="dxa"/>
            <w:shd w:val="clear" w:color="auto" w:fill="auto"/>
          </w:tcPr>
          <w:p w14:paraId="47028E35" w14:textId="7CF5B9BF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55</w:t>
            </w:r>
          </w:p>
        </w:tc>
      </w:tr>
      <w:tr w:rsidR="0075756E" w:rsidRPr="0013335C" w14:paraId="79A02386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EFEF73A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45" w:type="dxa"/>
          </w:tcPr>
          <w:p w14:paraId="365F350D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7D830A69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  <w:tc>
          <w:tcPr>
            <w:tcW w:w="1918" w:type="dxa"/>
            <w:shd w:val="clear" w:color="auto" w:fill="auto"/>
          </w:tcPr>
          <w:p w14:paraId="2733646B" w14:textId="3598C86F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56</w:t>
            </w:r>
          </w:p>
        </w:tc>
      </w:tr>
      <w:tr w:rsidR="0075756E" w:rsidRPr="0013335C" w14:paraId="24E5FBDB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7FD6E6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45" w:type="dxa"/>
          </w:tcPr>
          <w:p w14:paraId="3663FBEA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4C408FD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918" w:type="dxa"/>
            <w:shd w:val="clear" w:color="auto" w:fill="auto"/>
          </w:tcPr>
          <w:p w14:paraId="5F99A89A" w14:textId="69AC6085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57</w:t>
            </w:r>
          </w:p>
        </w:tc>
      </w:tr>
      <w:tr w:rsidR="0075756E" w:rsidRPr="0013335C" w14:paraId="66B94782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FBC738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45" w:type="dxa"/>
          </w:tcPr>
          <w:p w14:paraId="47166DD5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28070F3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918" w:type="dxa"/>
            <w:shd w:val="clear" w:color="auto" w:fill="auto"/>
          </w:tcPr>
          <w:p w14:paraId="5479FBAF" w14:textId="31DF75CE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60</w:t>
            </w:r>
          </w:p>
        </w:tc>
      </w:tr>
      <w:tr w:rsidR="0075756E" w:rsidRPr="0013335C" w14:paraId="3B2078AB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F92562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45" w:type="dxa"/>
          </w:tcPr>
          <w:p w14:paraId="2D1C14AB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2951A589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918" w:type="dxa"/>
            <w:shd w:val="clear" w:color="auto" w:fill="auto"/>
          </w:tcPr>
          <w:p w14:paraId="3C484233" w14:textId="60CE1A51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61</w:t>
            </w:r>
          </w:p>
        </w:tc>
      </w:tr>
      <w:tr w:rsidR="0075756E" w:rsidRPr="0013335C" w14:paraId="424D77A7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7C1FF4D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45" w:type="dxa"/>
          </w:tcPr>
          <w:p w14:paraId="186C1C3E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6844640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  <w:tc>
          <w:tcPr>
            <w:tcW w:w="1918" w:type="dxa"/>
            <w:shd w:val="clear" w:color="auto" w:fill="auto"/>
          </w:tcPr>
          <w:p w14:paraId="1B87C2EB" w14:textId="3AF98726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62</w:t>
            </w:r>
          </w:p>
        </w:tc>
      </w:tr>
      <w:tr w:rsidR="0075756E" w:rsidRPr="0013335C" w14:paraId="35D3476B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F42A0B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45" w:type="dxa"/>
          </w:tcPr>
          <w:p w14:paraId="21FDC2D0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1F275EBC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918" w:type="dxa"/>
            <w:shd w:val="clear" w:color="auto" w:fill="auto"/>
          </w:tcPr>
          <w:p w14:paraId="446A1C7A" w14:textId="7216FE3B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63</w:t>
            </w:r>
          </w:p>
        </w:tc>
      </w:tr>
      <w:tr w:rsidR="0075756E" w:rsidRPr="0013335C" w14:paraId="7451A71F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679836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45" w:type="dxa"/>
          </w:tcPr>
          <w:p w14:paraId="7246F5E7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27549827" w14:textId="4088C393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 w:rsidR="00B10C2A"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1918" w:type="dxa"/>
            <w:shd w:val="clear" w:color="auto" w:fill="auto"/>
          </w:tcPr>
          <w:p w14:paraId="735DE61C" w14:textId="3CE5A6BE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67</w:t>
            </w:r>
          </w:p>
        </w:tc>
      </w:tr>
      <w:tr w:rsidR="0075756E" w:rsidRPr="0013335C" w14:paraId="67C7E33D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B854047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45" w:type="dxa"/>
          </w:tcPr>
          <w:p w14:paraId="41FFD2E9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E4B1CE0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918" w:type="dxa"/>
            <w:shd w:val="clear" w:color="auto" w:fill="auto"/>
          </w:tcPr>
          <w:p w14:paraId="729F63E3" w14:textId="4FB8E149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67</w:t>
            </w:r>
          </w:p>
        </w:tc>
      </w:tr>
      <w:tr w:rsidR="0075756E" w:rsidRPr="0013335C" w14:paraId="1BF32A2F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A658B06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45" w:type="dxa"/>
          </w:tcPr>
          <w:p w14:paraId="24936CA7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6BC05BB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918" w:type="dxa"/>
            <w:shd w:val="clear" w:color="auto" w:fill="auto"/>
          </w:tcPr>
          <w:p w14:paraId="3634A037" w14:textId="72340CBE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68</w:t>
            </w:r>
          </w:p>
        </w:tc>
      </w:tr>
      <w:tr w:rsidR="0075756E" w:rsidRPr="0013335C" w14:paraId="248D4973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AA61C7F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45" w:type="dxa"/>
          </w:tcPr>
          <w:p w14:paraId="31A022A8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675E5DCC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  <w:tc>
          <w:tcPr>
            <w:tcW w:w="1918" w:type="dxa"/>
            <w:shd w:val="clear" w:color="auto" w:fill="auto"/>
          </w:tcPr>
          <w:p w14:paraId="2A4141FD" w14:textId="2C743F25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72</w:t>
            </w:r>
          </w:p>
        </w:tc>
      </w:tr>
      <w:tr w:rsidR="0075756E" w:rsidRPr="0013335C" w14:paraId="15903EDB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477FA4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45" w:type="dxa"/>
          </w:tcPr>
          <w:p w14:paraId="60F89FA0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D10B04A" w14:textId="77777777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  <w:tc>
          <w:tcPr>
            <w:tcW w:w="1918" w:type="dxa"/>
            <w:shd w:val="clear" w:color="auto" w:fill="auto"/>
          </w:tcPr>
          <w:p w14:paraId="4447E7B1" w14:textId="63200B45" w:rsidR="0075756E" w:rsidRPr="0013335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73</w:t>
            </w:r>
          </w:p>
        </w:tc>
      </w:tr>
    </w:tbl>
    <w:p w14:paraId="6262C3AD" w14:textId="77777777" w:rsidR="00471CCE" w:rsidRPr="0013335C" w:rsidRDefault="00471CCE" w:rsidP="00471CCE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3335C">
        <w:rPr>
          <w:rFonts w:ascii="Angsana New" w:hAnsi="Angsana New" w:hint="cs"/>
          <w:b/>
          <w:bCs/>
          <w:sz w:val="30"/>
          <w:szCs w:val="30"/>
        </w:rPr>
        <w:br w:type="page"/>
      </w:r>
      <w:r w:rsidRPr="0013335C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1F9A243" w14:textId="77777777" w:rsidR="00471CCE" w:rsidRPr="0013335C" w:rsidRDefault="00471CCE" w:rsidP="00D0081B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0D292B8" w14:textId="77777777" w:rsidR="00471CCE" w:rsidRPr="0013335C" w:rsidRDefault="00471CCE" w:rsidP="00471CCE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D444C3" w:rsidRPr="0013335C">
        <w:rPr>
          <w:rFonts w:ascii="Angsana New" w:hAnsi="Angsana New" w:hint="cs"/>
          <w:sz w:val="30"/>
          <w:szCs w:val="30"/>
          <w:cs/>
        </w:rPr>
        <w:t>คณะ</w:t>
      </w:r>
      <w:r w:rsidRPr="0013335C">
        <w:rPr>
          <w:rFonts w:ascii="Angsana New" w:hAnsi="Angsana New" w:hint="cs"/>
          <w:sz w:val="30"/>
          <w:szCs w:val="30"/>
          <w:cs/>
        </w:rPr>
        <w:t>กรรมการเมื่อวันที่</w:t>
      </w:r>
      <w:r w:rsidR="00C760B3" w:rsidRPr="0013335C">
        <w:rPr>
          <w:rFonts w:ascii="Angsana New" w:hAnsi="Angsana New" w:hint="cs"/>
          <w:sz w:val="30"/>
          <w:szCs w:val="30"/>
          <w:cs/>
        </w:rPr>
        <w:t xml:space="preserve">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20</w:t>
      </w:r>
      <w:r w:rsidRPr="0013335C">
        <w:rPr>
          <w:rFonts w:ascii="Angsana New" w:hAnsi="Angsana New" w:hint="cs"/>
          <w:sz w:val="30"/>
          <w:szCs w:val="30"/>
          <w:cs/>
        </w:rPr>
        <w:t xml:space="preserve"> </w:t>
      </w:r>
      <w:r w:rsidR="00C760B3"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2563</w:t>
      </w:r>
    </w:p>
    <w:p w14:paraId="09538766" w14:textId="77777777" w:rsidR="00471CCE" w:rsidRPr="0013335C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47E0368" w14:textId="77777777" w:rsidR="00471CCE" w:rsidRPr="0013335C" w:rsidRDefault="00471CCE" w:rsidP="00FE38D3">
      <w:pPr>
        <w:numPr>
          <w:ilvl w:val="0"/>
          <w:numId w:val="27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3335C"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ข้อมูลทั่วไป</w:t>
      </w:r>
    </w:p>
    <w:p w14:paraId="5155A531" w14:textId="77777777" w:rsidR="00471CCE" w:rsidRPr="0013335C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DAF1EAB" w14:textId="77777777" w:rsidR="00471CCE" w:rsidRPr="0013335C" w:rsidRDefault="00471CCE" w:rsidP="00810BE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cs/>
        </w:rPr>
        <w:t xml:space="preserve">บริษัท กันยงอีเลคทริก จำกัด (มหาชน) </w:t>
      </w:r>
      <w:r w:rsidRPr="0013335C">
        <w:rPr>
          <w:rFonts w:ascii="Angsana New" w:hAnsi="Angsana New" w:hint="cs"/>
          <w:sz w:val="30"/>
          <w:szCs w:val="30"/>
        </w:rPr>
        <w:t>“</w:t>
      </w:r>
      <w:r w:rsidRPr="0013335C">
        <w:rPr>
          <w:rFonts w:ascii="Angsana New" w:hAnsi="Angsana New" w:hint="cs"/>
          <w:sz w:val="30"/>
          <w:szCs w:val="30"/>
          <w:cs/>
        </w:rPr>
        <w:t>บริษัท</w:t>
      </w:r>
      <w:r w:rsidRPr="0013335C">
        <w:rPr>
          <w:rFonts w:ascii="Angsana New" w:hAnsi="Angsana New" w:hint="cs"/>
          <w:sz w:val="30"/>
          <w:szCs w:val="30"/>
        </w:rPr>
        <w:t>”</w:t>
      </w:r>
      <w:r w:rsidRPr="0013335C">
        <w:rPr>
          <w:rFonts w:ascii="Angsana New" w:hAnsi="Angsana New" w:hint="cs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F5538A" w:rsidRPr="0013335C">
        <w:rPr>
          <w:rFonts w:ascii="Angsana New" w:hAnsi="Angsana New" w:hint="cs"/>
          <w:sz w:val="30"/>
          <w:szCs w:val="30"/>
          <w:cs/>
        </w:rPr>
        <w:t>และจดทะเบียนกับ</w:t>
      </w:r>
      <w:r w:rsidR="00E87A90" w:rsidRPr="0013335C">
        <w:rPr>
          <w:rFonts w:ascii="Angsana New" w:hAnsi="Angsana New" w:hint="cs"/>
          <w:sz w:val="30"/>
          <w:szCs w:val="30"/>
          <w:cs/>
        </w:rPr>
        <w:br w:type="textWrapping" w:clear="all"/>
      </w:r>
      <w:r w:rsidR="00F5538A" w:rsidRPr="0013335C">
        <w:rPr>
          <w:rFonts w:ascii="Angsana New" w:hAnsi="Angsana New" w:hint="cs"/>
          <w:sz w:val="30"/>
          <w:szCs w:val="30"/>
          <w:cs/>
        </w:rPr>
        <w:t>ตลาดหลักทรัพย์แห่งประเทศไทยเมื่อเดือน</w:t>
      </w:r>
      <w:r w:rsidR="00F5538A"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2536</w:t>
      </w:r>
      <w:r w:rsidR="00F5538A"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 โดยมีที่อยู่จดทะเบียนของบริษัท</w:t>
      </w:r>
      <w:r w:rsidRPr="0013335C">
        <w:rPr>
          <w:rFonts w:ascii="Angsana New" w:hAnsi="Angsana New" w:hint="cs"/>
          <w:sz w:val="30"/>
          <w:szCs w:val="30"/>
          <w:cs/>
        </w:rPr>
        <w:t xml:space="preserve">ตั้งอยู่เลขที่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67</w:t>
      </w:r>
      <w:r w:rsidRPr="0013335C">
        <w:rPr>
          <w:rFonts w:ascii="Angsana New" w:hAnsi="Angsana New" w:hint="cs"/>
          <w:sz w:val="30"/>
          <w:szCs w:val="30"/>
          <w:cs/>
        </w:rPr>
        <w:t xml:space="preserve"> หมู่</w:t>
      </w:r>
      <w:r w:rsidR="003476C7" w:rsidRPr="0013335C">
        <w:rPr>
          <w:rFonts w:ascii="Angsana New" w:hAnsi="Angsana New" w:hint="cs"/>
          <w:sz w:val="30"/>
          <w:szCs w:val="30"/>
          <w:cs/>
        </w:rPr>
        <w:t>ที่</w:t>
      </w:r>
      <w:r w:rsidRPr="0013335C">
        <w:rPr>
          <w:rFonts w:ascii="Angsana New" w:hAnsi="Angsana New" w:hint="cs"/>
          <w:sz w:val="30"/>
          <w:szCs w:val="30"/>
          <w:cs/>
        </w:rPr>
        <w:t xml:space="preserve">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11</w:t>
      </w:r>
      <w:r w:rsidRPr="0013335C">
        <w:rPr>
          <w:rFonts w:ascii="Angsana New" w:hAnsi="Angsana New" w:hint="cs"/>
          <w:sz w:val="30"/>
          <w:szCs w:val="30"/>
          <w:cs/>
        </w:rPr>
        <w:t xml:space="preserve"> ถนน</w:t>
      </w:r>
      <w:r w:rsidR="00E87A90" w:rsidRPr="0013335C">
        <w:rPr>
          <w:rFonts w:ascii="Angsana New" w:hAnsi="Angsana New" w:hint="cs"/>
          <w:sz w:val="30"/>
          <w:szCs w:val="30"/>
          <w:cs/>
        </w:rPr>
        <w:t xml:space="preserve">เทพรัตน </w:t>
      </w:r>
      <w:r w:rsidR="003476C7" w:rsidRPr="0013335C">
        <w:rPr>
          <w:rFonts w:ascii="Angsana New" w:hAnsi="Angsana New" w:hint="cs"/>
          <w:sz w:val="30"/>
          <w:szCs w:val="30"/>
          <w:cs/>
        </w:rPr>
        <w:t>กม.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20</w:t>
      </w:r>
      <w:r w:rsidR="003476C7"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ตำบลบางโฉลง อำเภอบางพลี จังหวัดสมุทรปราการ</w:t>
      </w:r>
    </w:p>
    <w:p w14:paraId="2238661B" w14:textId="77777777" w:rsidR="00471CCE" w:rsidRPr="0013335C" w:rsidRDefault="00471CCE" w:rsidP="00D0081B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8B1E76F" w14:textId="404365D1" w:rsidR="00471CCE" w:rsidRPr="0013335C" w:rsidRDefault="00402159" w:rsidP="00471CCE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="00F5538A" w:rsidRPr="0013335C">
        <w:rPr>
          <w:rFonts w:ascii="Angsana New" w:hAnsi="Angsana New" w:hint="cs"/>
          <w:sz w:val="30"/>
          <w:szCs w:val="30"/>
          <w:cs/>
          <w:lang w:val="en-US"/>
        </w:rPr>
        <w:t>ใหญ่ใ</w:t>
      </w:r>
      <w:r w:rsidR="003F6713" w:rsidRPr="0013335C">
        <w:rPr>
          <w:rFonts w:ascii="Angsana New" w:hAnsi="Angsana New" w:hint="cs"/>
          <w:sz w:val="30"/>
          <w:szCs w:val="30"/>
          <w:cs/>
        </w:rPr>
        <w:t>นระหว่างปี</w:t>
      </w:r>
      <w:r w:rsidR="00B37E7A" w:rsidRPr="0013335C">
        <w:rPr>
          <w:rFonts w:ascii="Angsana New" w:hAnsi="Angsana New" w:hint="cs"/>
          <w:sz w:val="30"/>
          <w:szCs w:val="30"/>
          <w:cs/>
        </w:rPr>
        <w:t xml:space="preserve">ได้แก่ </w:t>
      </w:r>
      <w:r w:rsidR="00471CCE" w:rsidRPr="0013335C">
        <w:rPr>
          <w:rFonts w:ascii="Angsana New" w:hAnsi="Angsana New" w:hint="cs"/>
          <w:sz w:val="30"/>
          <w:szCs w:val="30"/>
          <w:lang w:val="en-US"/>
        </w:rPr>
        <w:t>Mitsubishi Electric Corporation</w:t>
      </w:r>
      <w:r w:rsidR="00471CCE" w:rsidRPr="0013335C">
        <w:rPr>
          <w:rFonts w:ascii="Angsana New" w:hAnsi="Angsana New" w:hint="cs"/>
          <w:sz w:val="30"/>
          <w:szCs w:val="30"/>
          <w:cs/>
        </w:rPr>
        <w:t xml:space="preserve"> </w:t>
      </w:r>
      <w:r w:rsidR="00D16A7D" w:rsidRPr="0013335C">
        <w:rPr>
          <w:rFonts w:ascii="Angsana New" w:hAnsi="Angsana New" w:hint="cs"/>
          <w:sz w:val="30"/>
          <w:szCs w:val="30"/>
          <w:cs/>
        </w:rPr>
        <w:t xml:space="preserve">(ถือหุ้นร้อยละ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45</w:t>
      </w:r>
      <w:r w:rsidR="00D97E65" w:rsidRPr="0013335C">
        <w:rPr>
          <w:rFonts w:ascii="Angsana New" w:hAnsi="Angsana New" w:hint="cs"/>
          <w:sz w:val="30"/>
          <w:szCs w:val="30"/>
          <w:lang w:val="en-US"/>
        </w:rPr>
        <w:t>.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70</w:t>
      </w:r>
      <w:r w:rsidR="00D16A7D" w:rsidRPr="0013335C">
        <w:rPr>
          <w:rFonts w:ascii="Angsana New" w:hAnsi="Angsana New" w:hint="cs"/>
          <w:sz w:val="30"/>
          <w:szCs w:val="30"/>
          <w:cs/>
        </w:rPr>
        <w:t>)</w:t>
      </w:r>
      <w:r w:rsidR="00D16A7D" w:rsidRPr="0013335C">
        <w:rPr>
          <w:rFonts w:ascii="Angsana New" w:hAnsi="Angsana New" w:hint="cs"/>
          <w:sz w:val="30"/>
          <w:szCs w:val="30"/>
        </w:rPr>
        <w:t xml:space="preserve"> </w:t>
      </w:r>
      <w:r w:rsidR="00471CCE" w:rsidRPr="0013335C">
        <w:rPr>
          <w:rFonts w:ascii="Angsana New" w:hAnsi="Angsana New" w:hint="cs"/>
          <w:sz w:val="30"/>
          <w:szCs w:val="30"/>
          <w:cs/>
        </w:rPr>
        <w:t>ซึ่งเป็นนิติบุคคลที่จัดตั้งขึ้นในประเทศญี่ปุ่น</w:t>
      </w:r>
    </w:p>
    <w:p w14:paraId="0C086E0F" w14:textId="77777777" w:rsidR="00471CCE" w:rsidRPr="0013335C" w:rsidRDefault="00471CCE" w:rsidP="00D0081B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A72FC08" w14:textId="77777777" w:rsidR="00471CCE" w:rsidRPr="0013335C" w:rsidRDefault="00471CCE" w:rsidP="00471CC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บริษัทดำเ</w:t>
      </w:r>
      <w:r w:rsidR="00A5544D" w:rsidRPr="0013335C">
        <w:rPr>
          <w:rFonts w:ascii="Angsana New" w:hAnsi="Angsana New" w:hint="cs"/>
          <w:sz w:val="30"/>
          <w:szCs w:val="30"/>
          <w:cs/>
        </w:rPr>
        <w:t>นินธุรกิจหลักเกี่ยวกับการ</w:t>
      </w:r>
      <w:r w:rsidRPr="0013335C">
        <w:rPr>
          <w:rFonts w:ascii="Angsana New" w:hAnsi="Angsana New" w:hint="cs"/>
          <w:sz w:val="30"/>
          <w:szCs w:val="30"/>
          <w:cs/>
        </w:rPr>
        <w:t>ผลิตและจำหน่ายเครื่องใช้ไฟฟ้าภายในบ้าน ภายใต้เครื่องหมายการค้า</w:t>
      </w:r>
      <w:r w:rsidR="00540663" w:rsidRPr="0013335C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13335C">
        <w:rPr>
          <w:rFonts w:ascii="Angsana New" w:hAnsi="Angsana New" w:hint="cs"/>
          <w:sz w:val="30"/>
          <w:szCs w:val="30"/>
        </w:rPr>
        <w:t>“</w:t>
      </w:r>
      <w:r w:rsidRPr="0013335C">
        <w:rPr>
          <w:rFonts w:ascii="Angsana New" w:hAnsi="Angsana New" w:hint="cs"/>
          <w:sz w:val="30"/>
          <w:szCs w:val="30"/>
          <w:cs/>
        </w:rPr>
        <w:t>มิตซูบิชิ</w:t>
      </w:r>
      <w:r w:rsidRPr="0013335C">
        <w:rPr>
          <w:rFonts w:ascii="Angsana New" w:hAnsi="Angsana New" w:hint="cs"/>
          <w:sz w:val="30"/>
          <w:szCs w:val="30"/>
        </w:rPr>
        <w:t>”</w:t>
      </w:r>
      <w:r w:rsidRPr="0013335C">
        <w:rPr>
          <w:rFonts w:ascii="Angsana New" w:hAnsi="Angsana New" w:hint="cs"/>
          <w:sz w:val="30"/>
          <w:szCs w:val="30"/>
          <w:cs/>
        </w:rPr>
        <w:t xml:space="preserve"> โดยบริษัทได้รับลิขสิทธิ์และเทคโนโลยีในการผลิตจากบริษัทใหญ่</w:t>
      </w:r>
    </w:p>
    <w:p w14:paraId="683B9CCA" w14:textId="77777777" w:rsidR="00471CCE" w:rsidRPr="0013335C" w:rsidRDefault="00471CCE" w:rsidP="00D008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FAE213" w14:textId="77777777" w:rsidR="00471CCE" w:rsidRPr="0013335C" w:rsidRDefault="00471CCE" w:rsidP="00FE38D3">
      <w:pPr>
        <w:numPr>
          <w:ilvl w:val="0"/>
          <w:numId w:val="27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13335C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20BFD3F0" w14:textId="77777777" w:rsidR="00471CCE" w:rsidRPr="0013335C" w:rsidRDefault="00471CCE" w:rsidP="00A13F0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325A47" w14:textId="77777777" w:rsidR="00471CCE" w:rsidRPr="0013335C" w:rsidRDefault="00471CCE" w:rsidP="00D34965">
      <w:pPr>
        <w:numPr>
          <w:ilvl w:val="0"/>
          <w:numId w:val="5"/>
        </w:numPr>
        <w:spacing w:line="240" w:lineRule="atLeast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13335C">
        <w:rPr>
          <w:rFonts w:ascii="Angsana New" w:hAnsi="Angsana New" w:hint="cs"/>
          <w:i/>
          <w:iCs/>
          <w:sz w:val="30"/>
          <w:szCs w:val="30"/>
          <w:cs/>
        </w:rPr>
        <w:t>เกณฑ์การถือปฏิบัติ</w:t>
      </w:r>
    </w:p>
    <w:p w14:paraId="78BE498E" w14:textId="77777777" w:rsidR="00471CCE" w:rsidRPr="0013335C" w:rsidRDefault="00471CCE" w:rsidP="00A13F0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718BEDA" w14:textId="77777777" w:rsidR="00471CCE" w:rsidRPr="0013335C" w:rsidRDefault="00471CCE" w:rsidP="00471CCE">
      <w:pPr>
        <w:tabs>
          <w:tab w:val="left" w:pos="450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396E7D" w:rsidRPr="0013335C">
        <w:rPr>
          <w:rFonts w:ascii="Angsana New" w:hAnsi="Angsana New" w:hint="cs"/>
          <w:sz w:val="30"/>
          <w:szCs w:val="30"/>
        </w:rPr>
        <w:br/>
      </w:r>
      <w:r w:rsidRPr="0013335C">
        <w:rPr>
          <w:rFonts w:ascii="Angsana New" w:hAnsi="Angsana New" w:hint="cs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4B5E8B2F" w14:textId="77777777" w:rsidR="00471CCE" w:rsidRPr="0013335C" w:rsidRDefault="00471CCE" w:rsidP="00D0081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50E69B0" w14:textId="59DD2B3D" w:rsidR="00AD0093" w:rsidRPr="0013335C" w:rsidRDefault="00AD0093" w:rsidP="00AD0093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มาตรฐานการรายงานทางการเงินหลายฉบับ</w:t>
      </w:r>
      <w:r w:rsidR="00772FC4" w:rsidRPr="0013335C">
        <w:rPr>
          <w:rFonts w:ascii="Angsana New" w:hAnsi="Angsana New" w:hint="cs"/>
          <w:sz w:val="30"/>
          <w:szCs w:val="30"/>
          <w:cs/>
        </w:rPr>
        <w:t>ได้มีการออกและปรับปรุงใหม่</w:t>
      </w:r>
      <w:r w:rsidRPr="0013335C">
        <w:rPr>
          <w:rFonts w:ascii="Angsana New" w:hAnsi="Angsana New" w:hint="cs"/>
          <w:sz w:val="30"/>
          <w:szCs w:val="30"/>
          <w:cs/>
        </w:rPr>
        <w:t xml:space="preserve"> ซึ่งมีผลบังคับใช้ตั้งแต่รอบระยะเวลาบัญชีที่เร</w:t>
      </w:r>
      <w:r w:rsidR="00D06901" w:rsidRPr="0013335C">
        <w:rPr>
          <w:rFonts w:ascii="Angsana New" w:hAnsi="Angsana New" w:hint="cs"/>
          <w:sz w:val="30"/>
          <w:szCs w:val="30"/>
          <w:cs/>
        </w:rPr>
        <w:t xml:space="preserve">ิ่มในหรือหลังวันที่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1</w:t>
      </w:r>
      <w:r w:rsidR="00D06901" w:rsidRPr="0013335C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2562</w:t>
      </w:r>
      <w:r w:rsidRPr="0013335C">
        <w:rPr>
          <w:rFonts w:ascii="Angsana New" w:hAnsi="Angsana New" w:hint="cs"/>
          <w:sz w:val="30"/>
          <w:szCs w:val="30"/>
          <w:cs/>
        </w:rPr>
        <w:t xml:space="preserve"> การ</w:t>
      </w:r>
      <w:r w:rsidR="00772FC4" w:rsidRPr="0013335C">
        <w:rPr>
          <w:rFonts w:ascii="Angsana New" w:hAnsi="Angsana New" w:hint="cs"/>
          <w:sz w:val="30"/>
          <w:szCs w:val="30"/>
          <w:cs/>
        </w:rPr>
        <w:t>ถือ</w:t>
      </w:r>
      <w:r w:rsidRPr="0013335C">
        <w:rPr>
          <w:rFonts w:ascii="Angsana New" w:hAnsi="Angsana New" w:hint="cs"/>
          <w:sz w:val="30"/>
          <w:szCs w:val="30"/>
          <w:cs/>
        </w:rPr>
        <w:t>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มีผลให้เกิดการเปลี่ยนแปลงนโยบายการบัญชีของบริษัท</w:t>
      </w:r>
      <w:r w:rsidR="0038148B" w:rsidRPr="0013335C">
        <w:rPr>
          <w:rFonts w:ascii="Angsana New" w:hAnsi="Angsana New" w:hint="cs"/>
          <w:sz w:val="30"/>
          <w:szCs w:val="30"/>
          <w:cs/>
        </w:rPr>
        <w:t xml:space="preserve"> ซึ่งไม่มีผลกระทบอย่างมีสาระสำคัญต่อ</w:t>
      </w:r>
      <w:r w:rsidR="00C17735" w:rsidRPr="0013335C">
        <w:rPr>
          <w:rFonts w:ascii="Angsana New" w:hAnsi="Angsana New" w:hint="cs"/>
          <w:sz w:val="30"/>
          <w:szCs w:val="30"/>
        </w:rPr>
        <w:br/>
      </w:r>
      <w:r w:rsidR="0038148B" w:rsidRPr="0013335C">
        <w:rPr>
          <w:rFonts w:ascii="Angsana New" w:hAnsi="Angsana New" w:hint="cs"/>
          <w:sz w:val="30"/>
          <w:szCs w:val="30"/>
          <w:cs/>
        </w:rPr>
        <w:t xml:space="preserve">งบการเงินของบริษัท ทั้งนี้ บริษัทได้ปฏิบัติตามมาตรฐานการรายงานทางการเงิน ฉบับที่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15</w:t>
      </w:r>
      <w:r w:rsidR="0038148B" w:rsidRPr="0013335C">
        <w:rPr>
          <w:rFonts w:ascii="Angsana New" w:hAnsi="Angsana New" w:hint="cs"/>
          <w:sz w:val="30"/>
          <w:szCs w:val="30"/>
          <w:cs/>
        </w:rPr>
        <w:t xml:space="preserve"> เรื่อง รายได้จากสัญญาที่ทำกับลูกค้า (“</w:t>
      </w:r>
      <w:r w:rsidR="0038148B" w:rsidRPr="0013335C">
        <w:rPr>
          <w:rFonts w:ascii="Angsana New" w:hAnsi="Angsana New" w:hint="cs"/>
          <w:sz w:val="30"/>
          <w:szCs w:val="30"/>
        </w:rPr>
        <w:t xml:space="preserve">TFRS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15</w:t>
      </w:r>
      <w:r w:rsidR="0038148B" w:rsidRPr="0013335C">
        <w:rPr>
          <w:rFonts w:ascii="Angsana New" w:hAnsi="Angsana New" w:hint="cs"/>
          <w:sz w:val="30"/>
          <w:szCs w:val="30"/>
          <w:cs/>
        </w:rPr>
        <w:t xml:space="preserve">”) เป็นครั้งแรกแทนมาตรฐานการบัญชี ฉบับที่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18</w:t>
      </w:r>
      <w:r w:rsidR="0038148B" w:rsidRPr="0013335C">
        <w:rPr>
          <w:rFonts w:ascii="Angsana New" w:hAnsi="Angsana New" w:hint="cs"/>
          <w:sz w:val="30"/>
          <w:szCs w:val="30"/>
          <w:cs/>
        </w:rPr>
        <w:t xml:space="preserve"> เรื่อง รายได้ (“</w:t>
      </w:r>
      <w:r w:rsidR="0038148B" w:rsidRPr="0013335C">
        <w:rPr>
          <w:rFonts w:ascii="Angsana New" w:hAnsi="Angsana New" w:hint="cs"/>
          <w:sz w:val="30"/>
          <w:szCs w:val="30"/>
        </w:rPr>
        <w:t xml:space="preserve">TAS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18</w:t>
      </w:r>
      <w:r w:rsidR="0038148B" w:rsidRPr="0013335C">
        <w:rPr>
          <w:rFonts w:ascii="Angsana New" w:hAnsi="Angsana New" w:hint="cs"/>
          <w:sz w:val="30"/>
          <w:szCs w:val="30"/>
          <w:cs/>
        </w:rPr>
        <w:t xml:space="preserve">”) มาตรฐานการบัญชี ฉบับที่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11</w:t>
      </w:r>
      <w:r w:rsidR="0038148B" w:rsidRPr="0013335C">
        <w:rPr>
          <w:rFonts w:ascii="Angsana New" w:hAnsi="Angsana New" w:hint="cs"/>
          <w:sz w:val="30"/>
          <w:szCs w:val="30"/>
          <w:cs/>
        </w:rPr>
        <w:t xml:space="preserve"> เรื่อง สัญญาก่อสร้าง (“</w:t>
      </w:r>
      <w:r w:rsidR="0038148B" w:rsidRPr="0013335C">
        <w:rPr>
          <w:rFonts w:ascii="Angsana New" w:hAnsi="Angsana New" w:hint="cs"/>
          <w:sz w:val="30"/>
          <w:szCs w:val="30"/>
        </w:rPr>
        <w:t xml:space="preserve">TAS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11</w:t>
      </w:r>
      <w:r w:rsidR="0038148B" w:rsidRPr="0013335C">
        <w:rPr>
          <w:rFonts w:ascii="Angsana New" w:hAnsi="Angsana New" w:hint="cs"/>
          <w:sz w:val="30"/>
          <w:szCs w:val="30"/>
          <w:cs/>
        </w:rPr>
        <w:t xml:space="preserve">”) และการตีความมาตรฐานการรายงานทางการเงินที่เกี่ยวข้อง รายละเอียดของนโยบายการบัญชีได้เปิดเผยในหมายเหตุข้อ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3</w:t>
      </w:r>
      <w:r w:rsidR="0038148B" w:rsidRPr="0013335C">
        <w:rPr>
          <w:rFonts w:ascii="Angsana New" w:hAnsi="Angsana New" w:hint="cs"/>
          <w:sz w:val="30"/>
          <w:szCs w:val="30"/>
          <w:cs/>
        </w:rPr>
        <w:t xml:space="preserve"> (</w:t>
      </w:r>
      <w:r w:rsidR="00CA422E" w:rsidRPr="0013335C">
        <w:rPr>
          <w:rFonts w:ascii="Angsana New" w:hAnsi="Angsana New" w:hint="cs"/>
          <w:sz w:val="30"/>
          <w:szCs w:val="30"/>
          <w:cs/>
          <w:lang w:val="en-US"/>
        </w:rPr>
        <w:t>ณ</w:t>
      </w:r>
      <w:r w:rsidR="0038148B" w:rsidRPr="0013335C">
        <w:rPr>
          <w:rFonts w:ascii="Angsana New" w:hAnsi="Angsana New" w:hint="cs"/>
          <w:sz w:val="30"/>
          <w:szCs w:val="30"/>
          <w:cs/>
        </w:rPr>
        <w:t>)</w:t>
      </w:r>
    </w:p>
    <w:p w14:paraId="14F92FB9" w14:textId="77777777" w:rsidR="00AD0093" w:rsidRPr="0013335C" w:rsidRDefault="00AD0093" w:rsidP="00D0081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6A89B2F" w14:textId="77777777" w:rsidR="00D35F39" w:rsidRPr="0013335C" w:rsidRDefault="00F90C4E" w:rsidP="0017470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br w:type="page"/>
      </w:r>
      <w:r w:rsidR="00AB72EB" w:rsidRPr="0013335C">
        <w:rPr>
          <w:rFonts w:ascii="Angsana New" w:hAnsi="Angsana New" w:hint="cs"/>
          <w:spacing w:val="-2"/>
          <w:sz w:val="30"/>
          <w:szCs w:val="30"/>
          <w:cs/>
        </w:rPr>
        <w:lastRenderedPageBreak/>
        <w:t xml:space="preserve">นอกจากนี้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บริษัทได้เปิดเผยในหมายเหตุข้อ </w:t>
      </w:r>
      <w:r w:rsidR="00577624" w:rsidRPr="0013335C">
        <w:rPr>
          <w:rFonts w:ascii="Angsana New" w:hAnsi="Angsana New" w:hint="cs"/>
          <w:spacing w:val="-2"/>
          <w:sz w:val="30"/>
          <w:szCs w:val="30"/>
          <w:lang w:val="en-US"/>
        </w:rPr>
        <w:t>26</w:t>
      </w:r>
    </w:p>
    <w:p w14:paraId="7D561EC8" w14:textId="77777777" w:rsidR="00DF0FDE" w:rsidRPr="0013335C" w:rsidRDefault="00DF0FDE" w:rsidP="00A13F0A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BE7CE26" w14:textId="77777777" w:rsidR="00471CCE" w:rsidRPr="0013335C" w:rsidRDefault="00471CCE" w:rsidP="00D34965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i/>
          <w:iCs/>
          <w:sz w:val="30"/>
          <w:szCs w:val="30"/>
          <w:cs/>
        </w:rPr>
        <w:t>สกุลเงินที่</w:t>
      </w:r>
      <w:r w:rsidR="00D35F39" w:rsidRPr="0013335C">
        <w:rPr>
          <w:rFonts w:ascii="Angsana New" w:hAnsi="Angsana New" w:hint="cs"/>
          <w:i/>
          <w:iCs/>
          <w:sz w:val="30"/>
          <w:szCs w:val="30"/>
          <w:cs/>
        </w:rPr>
        <w:t>ใช้ในการดำเนินงานและ</w:t>
      </w:r>
      <w:r w:rsidRPr="0013335C">
        <w:rPr>
          <w:rFonts w:ascii="Angsana New" w:hAnsi="Angsana New" w:hint="cs"/>
          <w:i/>
          <w:iCs/>
          <w:sz w:val="30"/>
          <w:szCs w:val="30"/>
          <w:cs/>
        </w:rPr>
        <w:t>นำเสนองบการเงิน</w:t>
      </w:r>
    </w:p>
    <w:p w14:paraId="36DC6C6F" w14:textId="77777777" w:rsidR="00471CCE" w:rsidRPr="0013335C" w:rsidRDefault="00471CCE" w:rsidP="00A13F0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138B611" w14:textId="77777777" w:rsidR="009D0A12" w:rsidRPr="0013335C" w:rsidRDefault="0056421C" w:rsidP="00A13F0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งบการเงินนี้จัดทำเป็นเงินบาทซึ่งเป็นสกุลเงินที่ใช้ในการดำเนินงานของบริษัท</w:t>
      </w:r>
    </w:p>
    <w:p w14:paraId="37AD788D" w14:textId="77777777" w:rsidR="0056421C" w:rsidRPr="0013335C" w:rsidRDefault="0056421C" w:rsidP="00A13F0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4F692EA" w14:textId="77777777" w:rsidR="00471CCE" w:rsidRPr="0013335C" w:rsidRDefault="00133117" w:rsidP="00D34965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13335C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526EDEBE" w14:textId="77777777" w:rsidR="00471CCE" w:rsidRPr="0013335C" w:rsidRDefault="00471CCE" w:rsidP="00A13F0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4011730" w14:textId="77777777" w:rsidR="00C93B68" w:rsidRPr="0013335C" w:rsidRDefault="00471CCE" w:rsidP="00C93B6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</w:t>
      </w:r>
      <w:r w:rsidR="0056421C" w:rsidRPr="0013335C">
        <w:rPr>
          <w:rFonts w:ascii="Angsana New" w:hAnsi="Angsana New" w:hint="cs"/>
          <w:sz w:val="30"/>
          <w:szCs w:val="30"/>
          <w:cs/>
        </w:rPr>
        <w:t>การ</w:t>
      </w:r>
      <w:r w:rsidRPr="0013335C">
        <w:rPr>
          <w:rFonts w:ascii="Angsana New" w:hAnsi="Angsana New" w:hint="cs"/>
          <w:sz w:val="30"/>
          <w:szCs w:val="30"/>
          <w:cs/>
        </w:rPr>
        <w:t xml:space="preserve">และข้อสมมติหลายประการ </w:t>
      </w:r>
      <w:r w:rsidR="0056421C" w:rsidRPr="0013335C">
        <w:rPr>
          <w:rFonts w:ascii="Angsana New" w:hAnsi="Angsana New" w:hint="cs"/>
          <w:sz w:val="30"/>
          <w:szCs w:val="30"/>
          <w:cs/>
        </w:rPr>
        <w:t>ซึ่งมีผลกระทบต่อการปฏิบัติตามนโยบายการบัญชีของบริษัท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  <w:bookmarkStart w:id="1" w:name="_Hlk31810007"/>
    </w:p>
    <w:p w14:paraId="369B262E" w14:textId="77777777" w:rsidR="00C93B68" w:rsidRPr="0013335C" w:rsidRDefault="00C93B68" w:rsidP="00C93B6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78E4C72" w14:textId="77777777" w:rsidR="00C93B68" w:rsidRPr="0013335C" w:rsidRDefault="0056421C" w:rsidP="00C93B6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 xml:space="preserve">ข้อสมมติและความไม่แน่นอนของการประมาณการ </w:t>
      </w:r>
    </w:p>
    <w:p w14:paraId="7C259628" w14:textId="77777777" w:rsidR="00C93B68" w:rsidRPr="0013335C" w:rsidRDefault="00C93B68" w:rsidP="00C93B6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1ABB26D" w14:textId="5917ABC5" w:rsidR="009477EC" w:rsidRPr="0013335C" w:rsidRDefault="009477EC" w:rsidP="00C93B6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31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2563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13335C">
        <w:rPr>
          <w:rFonts w:ascii="Angsana New" w:hAnsi="Angsana New" w:hint="cs"/>
          <w:sz w:val="30"/>
          <w:szCs w:val="30"/>
          <w:rtl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ได้เปิดเผยในหมายเหตุข้อต่อไปนี้</w:t>
      </w:r>
    </w:p>
    <w:p w14:paraId="42F69D1D" w14:textId="77777777" w:rsidR="006C4802" w:rsidRPr="0013335C" w:rsidRDefault="006C4802" w:rsidP="0013335C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970"/>
        <w:gridCol w:w="6210"/>
      </w:tblGrid>
      <w:tr w:rsidR="00CA7D0E" w:rsidRPr="0013335C" w14:paraId="1335B2DE" w14:textId="77777777" w:rsidTr="0013335C">
        <w:tc>
          <w:tcPr>
            <w:tcW w:w="2970" w:type="dxa"/>
          </w:tcPr>
          <w:p w14:paraId="09F62B31" w14:textId="6D20AAE6" w:rsidR="00CA7D0E" w:rsidRPr="0013335C" w:rsidRDefault="00C93B68" w:rsidP="0013335C">
            <w:pPr>
              <w:rPr>
                <w:rFonts w:ascii="Angsana New" w:hAnsi="Angsana New"/>
                <w:sz w:val="30"/>
                <w:szCs w:val="30"/>
                <w:highlight w:val="green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หมายเหตุข้อ 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10</w:t>
            </w:r>
          </w:p>
        </w:tc>
        <w:tc>
          <w:tcPr>
            <w:tcW w:w="6210" w:type="dxa"/>
          </w:tcPr>
          <w:p w14:paraId="43E3BF7B" w14:textId="5605C8A5" w:rsidR="00CA7D0E" w:rsidRPr="0013335C" w:rsidRDefault="00CA7D0E" w:rsidP="00A13F0A">
            <w:pPr>
              <w:ind w:left="342" w:right="-18" w:hanging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การทดสอบการด้อยค่า เกี่ยวกับการใช้ข้อสมมติที่สำคัญในการประมาณ</w:t>
            </w:r>
            <w:r w:rsidR="003C7DC9" w:rsidRPr="0013335C">
              <w:rPr>
                <w:rFonts w:ascii="Angsana New" w:hAnsi="Angsana New" w:hint="cs"/>
                <w:sz w:val="30"/>
                <w:szCs w:val="30"/>
              </w:rPr>
              <w:t xml:space="preserve">     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มูลค่าที่คาดว่าจะได้รับคืน</w:t>
            </w:r>
          </w:p>
        </w:tc>
      </w:tr>
      <w:tr w:rsidR="00CA7D0E" w:rsidRPr="0013335C" w14:paraId="0EE2F917" w14:textId="77777777" w:rsidTr="0013335C">
        <w:tc>
          <w:tcPr>
            <w:tcW w:w="2970" w:type="dxa"/>
          </w:tcPr>
          <w:p w14:paraId="0E1BB8AE" w14:textId="62C5CA33" w:rsidR="00CA7D0E" w:rsidRPr="0013335C" w:rsidRDefault="00C93B68" w:rsidP="0013335C">
            <w:pPr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หมายเหตุข้อ 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13</w:t>
            </w:r>
          </w:p>
        </w:tc>
        <w:tc>
          <w:tcPr>
            <w:tcW w:w="6210" w:type="dxa"/>
          </w:tcPr>
          <w:p w14:paraId="5888B05E" w14:textId="56BA76A5" w:rsidR="00CA7D0E" w:rsidRPr="0013335C" w:rsidRDefault="00CA7D0E" w:rsidP="00A13F0A">
            <w:pPr>
              <w:ind w:left="342" w:right="-18" w:hanging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การรับรู้รายการและการวัดมูลค่าประมาณการค่าประกันความเสียหาย</w:t>
            </w:r>
            <w:r w:rsidR="00A7182F" w:rsidRPr="0013335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เกี่ยวกับข้อสมมติสำคัญของความเป็นไปได้ที่จะสูญเสียทรัพยากรและความน่าจะเป็นของมูลค่าความเสียหาย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3C7DC9" w:rsidRPr="0013335C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</w:tr>
      <w:tr w:rsidR="00CA7D0E" w:rsidRPr="0013335C" w14:paraId="29FD3778" w14:textId="77777777" w:rsidTr="0013335C">
        <w:tc>
          <w:tcPr>
            <w:tcW w:w="2970" w:type="dxa"/>
          </w:tcPr>
          <w:p w14:paraId="347AB342" w14:textId="58EAE490" w:rsidR="00CA7D0E" w:rsidRPr="0013335C" w:rsidRDefault="00C93B68" w:rsidP="0013335C">
            <w:pPr>
              <w:rPr>
                <w:rFonts w:ascii="Angsana New" w:hAnsi="Angsana New"/>
                <w:sz w:val="30"/>
                <w:szCs w:val="30"/>
                <w:highlight w:val="green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หมายเหตุข้อ 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14</w:t>
            </w:r>
          </w:p>
        </w:tc>
        <w:tc>
          <w:tcPr>
            <w:tcW w:w="6210" w:type="dxa"/>
          </w:tcPr>
          <w:p w14:paraId="623BC4E4" w14:textId="77777777" w:rsidR="00CA7D0E" w:rsidRPr="0013335C" w:rsidRDefault="00CA7D0E" w:rsidP="00A13F0A">
            <w:pPr>
              <w:ind w:left="342" w:right="-15" w:hanging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ของ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bookmarkEnd w:id="1"/>
    </w:tbl>
    <w:p w14:paraId="52B1C958" w14:textId="53CE8E8A" w:rsidR="0056421C" w:rsidRPr="0013335C" w:rsidRDefault="0056421C" w:rsidP="00FE38D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3F1701" w14:textId="36EF4A8B" w:rsidR="00C93B68" w:rsidRPr="0013335C" w:rsidRDefault="00C93B68" w:rsidP="00FE38D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50B7FDB" w14:textId="717750BE" w:rsidR="003C7DC9" w:rsidRPr="0013335C" w:rsidRDefault="003C7DC9" w:rsidP="00FE38D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96189AE" w14:textId="77777777" w:rsidR="003C7DC9" w:rsidRPr="0013335C" w:rsidRDefault="003C7DC9" w:rsidP="00FE38D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9861A94" w14:textId="77777777" w:rsidR="00471CCE" w:rsidRPr="0013335C" w:rsidRDefault="00471CCE" w:rsidP="00FE38D3">
      <w:pPr>
        <w:numPr>
          <w:ilvl w:val="0"/>
          <w:numId w:val="27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13335C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นโยบายการบัญชีที่สำคัญ</w:t>
      </w:r>
    </w:p>
    <w:p w14:paraId="78B64407" w14:textId="77777777" w:rsidR="00471CCE" w:rsidRPr="0013335C" w:rsidRDefault="00471CCE" w:rsidP="0091515F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5CBD74" w14:textId="77777777" w:rsidR="00C216F6" w:rsidRPr="0013335C" w:rsidRDefault="0023344D" w:rsidP="0091515F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17DCB6D4" w14:textId="77777777" w:rsidR="0023344D" w:rsidRPr="0013335C" w:rsidRDefault="0023344D" w:rsidP="0091515F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95E9286" w14:textId="77777777" w:rsidR="00122B70" w:rsidRPr="0013335C" w:rsidRDefault="00122B70" w:rsidP="0048638D">
      <w:pPr>
        <w:pStyle w:val="Heading8"/>
        <w:numPr>
          <w:ilvl w:val="0"/>
          <w:numId w:val="6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เกณฑ์ในการจัดทำงบการเงินที่แสดงเงินลงทุนตามวิธีส่วนได้เสีย</w:t>
      </w:r>
    </w:p>
    <w:p w14:paraId="0C27D84E" w14:textId="77777777" w:rsidR="00122B70" w:rsidRPr="0013335C" w:rsidRDefault="00122B70" w:rsidP="0091515F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FA1CF99" w14:textId="77777777" w:rsidR="00122B70" w:rsidRPr="0013335C" w:rsidRDefault="00122B70" w:rsidP="0048638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งบการเงินที่แสดงเงินลงทุนตามวิธีส่วนได้เสียประกอบด้วยงบการเงินของบริษัท และส่วนได้เสียของบริษัทในบริษัทร่วม</w:t>
      </w:r>
    </w:p>
    <w:p w14:paraId="2DA60151" w14:textId="77777777" w:rsidR="00376CD3" w:rsidRPr="0013335C" w:rsidRDefault="00376CD3" w:rsidP="0048638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48D4715" w14:textId="77777777" w:rsidR="00FD7A4F" w:rsidRPr="0013335C" w:rsidRDefault="00FD7A4F" w:rsidP="0091515F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3335C">
        <w:rPr>
          <w:rFonts w:ascii="Angsana New" w:hAnsi="Angsana New" w:hint="cs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4AECD57B" w14:textId="77777777" w:rsidR="00FD7A4F" w:rsidRPr="0013335C" w:rsidRDefault="00FD7A4F" w:rsidP="0091515F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C6BC40" w14:textId="77777777" w:rsidR="0091515F" w:rsidRPr="0013335C" w:rsidRDefault="00FD7A4F" w:rsidP="0091515F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ส่วนได้เสีย</w:t>
      </w:r>
      <w:r w:rsidR="000F6051" w:rsidRPr="0013335C">
        <w:rPr>
          <w:rFonts w:ascii="Angsana New" w:hAnsi="Angsana New" w:hint="cs"/>
          <w:sz w:val="30"/>
          <w:szCs w:val="30"/>
          <w:cs/>
        </w:rPr>
        <w:t>ของ</w:t>
      </w:r>
      <w:r w:rsidRPr="0013335C">
        <w:rPr>
          <w:rFonts w:ascii="Angsana New" w:hAnsi="Angsana New" w:hint="cs"/>
          <w:sz w:val="30"/>
          <w:szCs w:val="30"/>
          <w:cs/>
        </w:rPr>
        <w:t>บริษัทในเงินลงทุนที่บันทึกตามวิธีส่วนได้เสีย</w:t>
      </w:r>
      <w:r w:rsidR="00D06901" w:rsidRPr="0013335C">
        <w:rPr>
          <w:rFonts w:ascii="Angsana New" w:hAnsi="Angsana New" w:hint="cs"/>
          <w:sz w:val="30"/>
          <w:szCs w:val="30"/>
          <w:cs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ประกอบด้วยส่วนได้เสียในบริษัทร่วม</w:t>
      </w:r>
    </w:p>
    <w:p w14:paraId="3530EB05" w14:textId="77777777" w:rsidR="0091515F" w:rsidRPr="0013335C" w:rsidRDefault="0091515F" w:rsidP="0091515F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0B4FDC0" w14:textId="77777777" w:rsidR="0023344D" w:rsidRPr="0013335C" w:rsidRDefault="0023344D" w:rsidP="0023344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บริษัทร่วมเป็นกิจการที่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2A778DE9" w14:textId="77777777" w:rsidR="0023344D" w:rsidRPr="0013335C" w:rsidRDefault="0023344D" w:rsidP="0091515F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8BF158" w14:textId="77777777" w:rsidR="0023344D" w:rsidRPr="0013335C" w:rsidRDefault="0023344D" w:rsidP="0023344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ส่วนได้เสียในบริษัทร่วมบันทึกบัญชีตามวิธีส่วนได้เสีย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</w:t>
      </w:r>
      <w:r w:rsidR="00CA422E" w:rsidRPr="0013335C">
        <w:rPr>
          <w:rFonts w:ascii="Angsana New" w:hAnsi="Angsana New" w:hint="cs"/>
          <w:sz w:val="30"/>
          <w:szCs w:val="30"/>
        </w:rPr>
        <w:br/>
      </w:r>
      <w:r w:rsidRPr="0013335C">
        <w:rPr>
          <w:rFonts w:ascii="Angsana New" w:hAnsi="Angsana New" w:hint="cs"/>
          <w:sz w:val="30"/>
          <w:szCs w:val="30"/>
          <w:cs/>
        </w:rPr>
        <w:t>เงินลงทุนที่บันทึกตามวิธีส่วนได้เสียของบริษัท จะถูกบันทึกในงบการเงินที่แสดงเงินลงทุนตามวิธีส่วนได้เสียจนถึงวันที่บริษัทสูญเสียความมีอิทธิพลอย่างมีนัยสำคัญ</w:t>
      </w:r>
    </w:p>
    <w:p w14:paraId="1FD81CF3" w14:textId="59ADDA41" w:rsidR="00CA422E" w:rsidRPr="0013335C" w:rsidRDefault="00CA422E" w:rsidP="0091515F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DB4E2D" w14:textId="77777777" w:rsidR="00471CCE" w:rsidRPr="0013335C" w:rsidRDefault="00471CCE" w:rsidP="00AB2D1C">
      <w:pPr>
        <w:pStyle w:val="Heading8"/>
        <w:numPr>
          <w:ilvl w:val="0"/>
          <w:numId w:val="6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3852DB28" w14:textId="77777777" w:rsidR="00C216F6" w:rsidRPr="0013335C" w:rsidRDefault="00C216F6" w:rsidP="0048638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DAE59F5" w14:textId="77777777" w:rsidR="00C216F6" w:rsidRPr="0013335C" w:rsidRDefault="00C216F6" w:rsidP="0048638D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3335C">
        <w:rPr>
          <w:rFonts w:ascii="Angsana New" w:hAnsi="Angsana New" w:hint="cs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04BDF056" w14:textId="77777777" w:rsidR="00C216F6" w:rsidRPr="0013335C" w:rsidRDefault="00C216F6" w:rsidP="0048638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5B9CF0A" w14:textId="77777777" w:rsidR="00051EA9" w:rsidRPr="0013335C" w:rsidRDefault="00051EA9" w:rsidP="0048638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</w:p>
    <w:p w14:paraId="44486429" w14:textId="77777777" w:rsidR="00051EA9" w:rsidRPr="0013335C" w:rsidRDefault="00051EA9" w:rsidP="0048638D">
      <w:pPr>
        <w:pStyle w:val="BodyText2"/>
        <w:tabs>
          <w:tab w:val="left" w:pos="540"/>
        </w:tabs>
        <w:spacing w:before="0"/>
        <w:ind w:right="0" w:firstLine="540"/>
        <w:jc w:val="thaiDistribute"/>
        <w:rPr>
          <w:rFonts w:ascii="Angsana New" w:hAnsi="Angsana New"/>
        </w:rPr>
      </w:pPr>
    </w:p>
    <w:p w14:paraId="28375535" w14:textId="77777777" w:rsidR="001226B7" w:rsidRPr="0013335C" w:rsidRDefault="001226B7" w:rsidP="0048638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</w:t>
      </w:r>
      <w:r w:rsidR="0017470E" w:rsidRPr="0013335C">
        <w:rPr>
          <w:rFonts w:ascii="Angsana New" w:hAnsi="Angsana New" w:hint="cs"/>
          <w:sz w:val="30"/>
          <w:szCs w:val="30"/>
          <w:cs/>
        </w:rPr>
        <w:t>ยใช้อัตราแลกเปลี่ยน ณ วันนั้น</w:t>
      </w:r>
    </w:p>
    <w:p w14:paraId="6DCCA3B3" w14:textId="77777777" w:rsidR="000D095F" w:rsidRPr="0013335C" w:rsidRDefault="000D095F" w:rsidP="0048638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EB0F4E0" w14:textId="77777777" w:rsidR="00AB2D1C" w:rsidRPr="0013335C" w:rsidRDefault="00AB2D1C" w:rsidP="00AB2D1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lastRenderedPageBreak/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45AF101D" w14:textId="77777777" w:rsidR="0017470E" w:rsidRPr="0013335C" w:rsidRDefault="0017470E" w:rsidP="00AB2D1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80A0119" w14:textId="77777777" w:rsidR="00AB2D1C" w:rsidRPr="0013335C" w:rsidRDefault="00AB2D1C" w:rsidP="00AB2D1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62D910BE" w14:textId="77777777" w:rsidR="006C4727" w:rsidRPr="0013335C" w:rsidRDefault="006C4727" w:rsidP="00AB2D1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64421C" w14:textId="77777777" w:rsidR="00471CCE" w:rsidRPr="0013335C" w:rsidRDefault="00471CCE" w:rsidP="00AB2D1C">
      <w:pPr>
        <w:pStyle w:val="Heading8"/>
        <w:numPr>
          <w:ilvl w:val="0"/>
          <w:numId w:val="6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6D48F407" w14:textId="77777777" w:rsidR="00471CCE" w:rsidRPr="0013335C" w:rsidRDefault="00471CCE" w:rsidP="00AB2D1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2C691CD" w14:textId="77777777" w:rsidR="00471CCE" w:rsidRPr="0013335C" w:rsidRDefault="00471CCE" w:rsidP="0048638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      เผื่อเรียก และเงินลงทุนระยะสั้นที่มีสภาพคล่องสูง</w:t>
      </w:r>
    </w:p>
    <w:p w14:paraId="36D4369F" w14:textId="77777777" w:rsidR="001226B7" w:rsidRPr="0013335C" w:rsidRDefault="001226B7" w:rsidP="00AB2D1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64040BD" w14:textId="77777777" w:rsidR="00471CCE" w:rsidRPr="0013335C" w:rsidRDefault="00471CCE" w:rsidP="00AB2D1C">
      <w:pPr>
        <w:pStyle w:val="Heading8"/>
        <w:numPr>
          <w:ilvl w:val="0"/>
          <w:numId w:val="6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  <w:r w:rsidR="00AB2D1C"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และสินทรัพย์ที่เกิดจากสัญญา</w:t>
      </w:r>
    </w:p>
    <w:p w14:paraId="6A00575E" w14:textId="77777777" w:rsidR="00471CCE" w:rsidRPr="0013335C" w:rsidRDefault="00471CCE" w:rsidP="00AB2D1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A24A0A5" w14:textId="77777777" w:rsidR="00471CCE" w:rsidRPr="0013335C" w:rsidRDefault="005E70E2" w:rsidP="0048638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ลูกหนี้รับรู้เมื่อบริษัทมีสิทธิที่ปราศจากเงื่อนไขในการได้รับสิ่งตอบแทนตามสัญญา หากบริษัทรับรู้รายได้ก่อนที่จะมีสิทธิที่ปราศจากเงื่อนไขในการได้รับสิ่งตอบแทน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5A339835" w14:textId="77777777" w:rsidR="005E70E2" w:rsidRPr="0013335C" w:rsidRDefault="005E70E2" w:rsidP="0048638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86300EC" w14:textId="77777777" w:rsidR="00E4042B" w:rsidRPr="0013335C" w:rsidRDefault="005E70E2" w:rsidP="00376CD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ลูกหนี้แสดงในราคาตามใบแจ้งหนี้หักค่าเผื่อหนี้สงสัยจะสูญ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59272524" w14:textId="77777777" w:rsidR="005E70E2" w:rsidRPr="0013335C" w:rsidRDefault="005E70E2" w:rsidP="00376CD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DC8B3E3" w14:textId="77777777" w:rsidR="00AB2D1C" w:rsidRPr="0013335C" w:rsidRDefault="00AB2D1C" w:rsidP="00AB2D1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บริษัทคาดว่าจะได้รับหักขาดทุนจากการด้อยค่า</w:t>
      </w:r>
    </w:p>
    <w:p w14:paraId="3E301797" w14:textId="7D9AD117" w:rsidR="00AB2D1C" w:rsidRPr="0013335C" w:rsidRDefault="00AB2D1C" w:rsidP="00376CD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605DDF0" w14:textId="77777777" w:rsidR="00471CCE" w:rsidRPr="0013335C" w:rsidRDefault="00471CCE" w:rsidP="00AB2D1C">
      <w:pPr>
        <w:pStyle w:val="Heading8"/>
        <w:numPr>
          <w:ilvl w:val="0"/>
          <w:numId w:val="6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สินค้าคงเหลือ</w:t>
      </w:r>
    </w:p>
    <w:p w14:paraId="3A20111C" w14:textId="77777777" w:rsidR="00471CCE" w:rsidRPr="0013335C" w:rsidRDefault="00471CCE" w:rsidP="00AB2D1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B3D3F9A" w14:textId="77777777" w:rsidR="00AB2D1C" w:rsidRPr="0013335C" w:rsidRDefault="00AB2D1C" w:rsidP="00AB2D1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</w:p>
    <w:p w14:paraId="77BDEE61" w14:textId="77777777" w:rsidR="00AB2D1C" w:rsidRPr="0013335C" w:rsidRDefault="00AB2D1C" w:rsidP="00AB2D1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C6EEDC2" w14:textId="77777777" w:rsidR="00527286" w:rsidRPr="0013335C" w:rsidRDefault="00527286" w:rsidP="0048638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ต้นทุนของสินค้าคำนวณโดยใช้วิธีถัวเฉลี่ยถ่วงน้ำหนัก 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ต้นทุนสินค้าคำนวณโดยการใช้ต้นทุนมาตรฐานซึ่งได้รับการปรับปรุงให้ใกล้เคียงกับราคาทุนถัวเฉลี่ย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รวมการปันส่วนของค่าโสหุ้ยการผลิตอย่างเหมาะสมโดยคำนึงถึงระดับกำลังการผลิตตามปกติ</w:t>
      </w:r>
    </w:p>
    <w:p w14:paraId="56A40251" w14:textId="77777777" w:rsidR="00471CCE" w:rsidRPr="0013335C" w:rsidRDefault="00471CCE" w:rsidP="0048638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CF9CB45" w14:textId="77777777" w:rsidR="00471CCE" w:rsidRPr="0013335C" w:rsidRDefault="00471CCE" w:rsidP="0048638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="00272888" w:rsidRPr="0013335C">
        <w:rPr>
          <w:rFonts w:ascii="Angsana New" w:hAnsi="Angsana New" w:hint="cs"/>
          <w:sz w:val="30"/>
          <w:szCs w:val="30"/>
          <w:cs/>
        </w:rPr>
        <w:t>โดยประมาณ</w:t>
      </w:r>
      <w:r w:rsidRPr="0013335C">
        <w:rPr>
          <w:rFonts w:ascii="Angsana New" w:hAnsi="Angsana New" w:hint="cs"/>
          <w:sz w:val="30"/>
          <w:szCs w:val="30"/>
          <w:cs/>
        </w:rPr>
        <w:t>ในการขาย</w:t>
      </w:r>
    </w:p>
    <w:p w14:paraId="45F7FAD8" w14:textId="77777777" w:rsidR="00471CCE" w:rsidRPr="0013335C" w:rsidRDefault="00471CCE" w:rsidP="0048638D">
      <w:pPr>
        <w:pStyle w:val="BodyText3"/>
        <w:tabs>
          <w:tab w:val="clear" w:pos="540"/>
        </w:tabs>
        <w:ind w:left="540" w:right="0"/>
        <w:jc w:val="thaiDistribute"/>
        <w:outlineLvl w:val="3"/>
        <w:rPr>
          <w:rFonts w:ascii="Angsana New" w:hAnsi="Angsana New"/>
          <w:lang w:val="en-US"/>
        </w:rPr>
      </w:pPr>
    </w:p>
    <w:p w14:paraId="555F1625" w14:textId="77777777" w:rsidR="00471CCE" w:rsidRPr="0013335C" w:rsidRDefault="00471CCE" w:rsidP="0048638D">
      <w:pPr>
        <w:pStyle w:val="BodyText3"/>
        <w:tabs>
          <w:tab w:val="clear" w:pos="540"/>
        </w:tabs>
        <w:ind w:left="540" w:right="0"/>
        <w:jc w:val="thaiDistribute"/>
        <w:outlineLvl w:val="3"/>
        <w:rPr>
          <w:rFonts w:ascii="Angsana New" w:hAnsi="Angsana New"/>
          <w:lang w:val="en-US"/>
        </w:rPr>
      </w:pPr>
      <w:r w:rsidRPr="0013335C">
        <w:rPr>
          <w:rFonts w:ascii="Angsana New" w:hAnsi="Angsana New" w:hint="cs"/>
          <w:cs/>
          <w:lang w:val="en-US"/>
        </w:rPr>
        <w:lastRenderedPageBreak/>
        <w:t>บริษัทตั้งค่าเผื่อสินค้าเสื่อมสภาพ สำหรับสินค้าที่เสื่อมคุณภาพ</w:t>
      </w:r>
      <w:r w:rsidR="006331CC" w:rsidRPr="0013335C">
        <w:rPr>
          <w:rFonts w:ascii="Angsana New" w:hAnsi="Angsana New" w:hint="cs"/>
          <w:lang w:val="en-US"/>
        </w:rPr>
        <w:t xml:space="preserve"> </w:t>
      </w:r>
      <w:r w:rsidRPr="0013335C">
        <w:rPr>
          <w:rFonts w:ascii="Angsana New" w:hAnsi="Angsana New" w:hint="cs"/>
          <w:cs/>
          <w:lang w:val="en-US"/>
        </w:rPr>
        <w:t>เสียหาย ล้าสมัยและค้างนาน</w:t>
      </w:r>
    </w:p>
    <w:p w14:paraId="3BE175F0" w14:textId="77777777" w:rsidR="00A5544D" w:rsidRPr="0013335C" w:rsidRDefault="00A5544D" w:rsidP="0048638D">
      <w:pPr>
        <w:pStyle w:val="BodyText3"/>
        <w:tabs>
          <w:tab w:val="clear" w:pos="540"/>
        </w:tabs>
        <w:ind w:left="540" w:right="0"/>
        <w:jc w:val="thaiDistribute"/>
        <w:outlineLvl w:val="3"/>
        <w:rPr>
          <w:rFonts w:ascii="Angsana New" w:hAnsi="Angsana New"/>
          <w:lang w:val="en-US"/>
        </w:rPr>
      </w:pPr>
    </w:p>
    <w:p w14:paraId="537652A0" w14:textId="77777777" w:rsidR="00471CCE" w:rsidRPr="0013335C" w:rsidRDefault="00A5544D" w:rsidP="003455BE">
      <w:pPr>
        <w:pStyle w:val="Heading8"/>
        <w:numPr>
          <w:ilvl w:val="0"/>
          <w:numId w:val="6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เงินลงทุน</w:t>
      </w:r>
    </w:p>
    <w:p w14:paraId="7D4CA72D" w14:textId="77777777" w:rsidR="00A5544D" w:rsidRPr="0013335C" w:rsidRDefault="00A5544D" w:rsidP="0091515F">
      <w:pPr>
        <w:pStyle w:val="BodyText3"/>
        <w:tabs>
          <w:tab w:val="clear" w:pos="540"/>
        </w:tabs>
        <w:ind w:left="540" w:right="0"/>
        <w:jc w:val="thaiDistribute"/>
        <w:outlineLvl w:val="3"/>
        <w:rPr>
          <w:rFonts w:ascii="Angsana New" w:hAnsi="Angsana New"/>
          <w:lang w:val="en-US"/>
        </w:rPr>
      </w:pPr>
    </w:p>
    <w:p w14:paraId="00B66E80" w14:textId="77777777" w:rsidR="00471CCE" w:rsidRPr="0013335C" w:rsidRDefault="00471CCE" w:rsidP="0048638D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13335C">
        <w:rPr>
          <w:rFonts w:ascii="Angsana New" w:hAnsi="Angsana New" w:hint="cs"/>
          <w:i/>
          <w:iCs/>
          <w:sz w:val="30"/>
          <w:szCs w:val="30"/>
          <w:cs/>
        </w:rPr>
        <w:t>เงินลงทุนในบริษัทร่วม</w:t>
      </w:r>
    </w:p>
    <w:p w14:paraId="71B9CF6E" w14:textId="77777777" w:rsidR="00471CCE" w:rsidRPr="0013335C" w:rsidRDefault="00471CCE" w:rsidP="0091515F">
      <w:pPr>
        <w:pStyle w:val="BodyText3"/>
        <w:tabs>
          <w:tab w:val="clear" w:pos="540"/>
        </w:tabs>
        <w:ind w:left="540" w:right="0"/>
        <w:jc w:val="thaiDistribute"/>
        <w:outlineLvl w:val="3"/>
        <w:rPr>
          <w:rFonts w:ascii="Angsana New" w:hAnsi="Angsana New"/>
          <w:lang w:val="en-US"/>
        </w:rPr>
      </w:pPr>
    </w:p>
    <w:p w14:paraId="0057B23E" w14:textId="77777777" w:rsidR="00471CCE" w:rsidRPr="0013335C" w:rsidRDefault="00471CCE" w:rsidP="0048638D">
      <w:pPr>
        <w:spacing w:line="240" w:lineRule="auto"/>
        <w:ind w:left="540"/>
        <w:jc w:val="thaiDistribute"/>
        <w:outlineLvl w:val="3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cs/>
        </w:rPr>
        <w:t>เงินลงทุน</w:t>
      </w:r>
      <w:r w:rsidRPr="0013335C">
        <w:rPr>
          <w:rFonts w:ascii="Angsana New" w:hAnsi="Angsana New" w:hint="cs"/>
          <w:sz w:val="30"/>
          <w:szCs w:val="30"/>
          <w:cs/>
          <w:lang w:val="th-TH"/>
        </w:rPr>
        <w:t>ในบริษัทร่วมในงบการเงินเฉพาะกิจการของบริษัท</w:t>
      </w:r>
      <w:r w:rsidR="009A7E82" w:rsidRPr="0013335C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  <w:lang w:val="th-TH"/>
        </w:rPr>
        <w:t>บันทึกบัญชีโดย</w:t>
      </w:r>
      <w:r w:rsidR="009A7E82" w:rsidRPr="0013335C">
        <w:rPr>
          <w:rFonts w:ascii="Angsana New" w:hAnsi="Angsana New" w:hint="cs"/>
          <w:sz w:val="30"/>
          <w:szCs w:val="30"/>
          <w:cs/>
          <w:lang w:val="th-TH"/>
        </w:rPr>
        <w:t>ใช้</w:t>
      </w:r>
      <w:r w:rsidRPr="0013335C">
        <w:rPr>
          <w:rFonts w:ascii="Angsana New" w:hAnsi="Angsana New" w:hint="cs"/>
          <w:sz w:val="30"/>
          <w:szCs w:val="30"/>
          <w:cs/>
          <w:lang w:val="th-TH"/>
        </w:rPr>
        <w:t>วิธีราคาทุน ส่วนการบันทึกบัญชี</w:t>
      </w:r>
      <w:r w:rsidR="00AE3AFF" w:rsidRPr="0013335C">
        <w:rPr>
          <w:rFonts w:ascii="Angsana New" w:hAnsi="Angsana New" w:hint="cs"/>
          <w:sz w:val="30"/>
          <w:szCs w:val="30"/>
          <w:cs/>
          <w:lang w:val="th-TH"/>
        </w:rPr>
        <w:t xml:space="preserve">   เงินลงทุนในบริษัทร่วม</w:t>
      </w:r>
      <w:r w:rsidRPr="0013335C">
        <w:rPr>
          <w:rFonts w:ascii="Angsana New" w:hAnsi="Angsana New" w:hint="cs"/>
          <w:sz w:val="30"/>
          <w:szCs w:val="30"/>
          <w:cs/>
          <w:lang w:val="th-TH"/>
        </w:rPr>
        <w:t>ในงบการเงินที่แสดงเงินลงทุนตามวิธีส่วนได้เสียใช้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>วิธีส่วนได้เสีย</w:t>
      </w:r>
    </w:p>
    <w:p w14:paraId="3F5D962B" w14:textId="77777777" w:rsidR="00C058E1" w:rsidRPr="0013335C" w:rsidRDefault="00C058E1" w:rsidP="0091515F">
      <w:pPr>
        <w:pStyle w:val="BodyText3"/>
        <w:tabs>
          <w:tab w:val="clear" w:pos="540"/>
        </w:tabs>
        <w:ind w:left="540" w:right="0"/>
        <w:jc w:val="thaiDistribute"/>
        <w:outlineLvl w:val="3"/>
        <w:rPr>
          <w:rFonts w:ascii="Angsana New" w:hAnsi="Angsana New"/>
          <w:lang w:val="en-US"/>
        </w:rPr>
      </w:pPr>
    </w:p>
    <w:p w14:paraId="0456B875" w14:textId="77777777" w:rsidR="00471CCE" w:rsidRPr="0013335C" w:rsidRDefault="00471CCE" w:rsidP="0048638D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13335C">
        <w:rPr>
          <w:rFonts w:ascii="Angsana New" w:hAnsi="Angsana New" w:hint="cs"/>
          <w:i/>
          <w:iCs/>
          <w:sz w:val="30"/>
          <w:szCs w:val="30"/>
          <w:cs/>
        </w:rPr>
        <w:t>เงินลงทุนในตราสารทุนอื่น</w:t>
      </w:r>
    </w:p>
    <w:p w14:paraId="0DEF1149" w14:textId="77777777" w:rsidR="00471CCE" w:rsidRPr="0013335C" w:rsidRDefault="00471CCE" w:rsidP="0091515F">
      <w:pPr>
        <w:spacing w:line="240" w:lineRule="auto"/>
        <w:ind w:left="540"/>
        <w:jc w:val="thaiDistribute"/>
        <w:outlineLvl w:val="3"/>
        <w:rPr>
          <w:rFonts w:ascii="Angsana New" w:hAnsi="Angsana New"/>
          <w:sz w:val="30"/>
          <w:szCs w:val="30"/>
          <w:cs/>
        </w:rPr>
      </w:pPr>
    </w:p>
    <w:p w14:paraId="2776DA83" w14:textId="77777777" w:rsidR="00471CCE" w:rsidRPr="0013335C" w:rsidRDefault="00471CCE" w:rsidP="0091515F">
      <w:pPr>
        <w:spacing w:line="240" w:lineRule="auto"/>
        <w:ind w:left="540"/>
        <w:jc w:val="thaiDistribute"/>
        <w:outlineLvl w:val="3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ตราสารทุนซึ่งเป็</w:t>
      </w:r>
      <w:r w:rsidR="00232EFF" w:rsidRPr="0013335C">
        <w:rPr>
          <w:rFonts w:ascii="Angsana New" w:hAnsi="Angsana New" w:hint="cs"/>
          <w:sz w:val="30"/>
          <w:szCs w:val="30"/>
          <w:cs/>
        </w:rPr>
        <w:t>นหลักทรัพย์ในความต้องการของตลาด</w:t>
      </w:r>
      <w:r w:rsidR="00527286"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นอกเหนือจากที่ถือไว้เพื่อค้า</w:t>
      </w:r>
      <w:r w:rsidR="00D12888" w:rsidRPr="0013335C">
        <w:rPr>
          <w:rFonts w:ascii="Angsana New" w:hAnsi="Angsana New" w:hint="cs"/>
          <w:sz w:val="30"/>
          <w:szCs w:val="30"/>
          <w:cs/>
        </w:rPr>
        <w:t>หรือตั้งใจถือไว้จนครบกำหนด</w:t>
      </w:r>
      <w:r w:rsidR="00232EFF" w:rsidRPr="0013335C">
        <w:rPr>
          <w:rFonts w:ascii="Angsana New" w:hAnsi="Angsana New" w:hint="cs"/>
          <w:sz w:val="30"/>
          <w:szCs w:val="30"/>
          <w:cs/>
        </w:rPr>
        <w:t xml:space="preserve">จัดประเภทเป็นเงินลงทุนเผื่อขาย </w:t>
      </w:r>
      <w:r w:rsidRPr="0013335C">
        <w:rPr>
          <w:rFonts w:ascii="Angsana New" w:hAnsi="Angsana New" w:hint="cs"/>
          <w:sz w:val="30"/>
          <w:szCs w:val="30"/>
          <w:cs/>
        </w:rPr>
        <w:t>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และการเปลี่ยนแปลงที่ไม่ใช่ผลขาดทุนจากการด้อยค่าบันทึกโดยตรงในส่วนของผู้ถือหุ้น ส่วนผลขาดทุนจากการด้อยค่ารับรู้ในกำไรหรือขาดทุน เมื่อมีการตัดจำหน่ายเงินลงทุน จะรับรู้ผลกำไรหรือขาดทุน</w:t>
      </w:r>
      <w:r w:rsidR="00272888" w:rsidRPr="0013335C">
        <w:rPr>
          <w:rFonts w:ascii="Angsana New" w:hAnsi="Angsana New" w:hint="cs"/>
          <w:sz w:val="30"/>
          <w:szCs w:val="30"/>
          <w:cs/>
        </w:rPr>
        <w:t>สะสม</w:t>
      </w:r>
      <w:r w:rsidRPr="0013335C">
        <w:rPr>
          <w:rFonts w:ascii="Angsana New" w:hAnsi="Angsana New" w:hint="cs"/>
          <w:sz w:val="30"/>
          <w:szCs w:val="30"/>
          <w:cs/>
        </w:rPr>
        <w:t>ที่เคยบันทึกในส่วนของผู้ถือหุ้นโดยตรงเข้าในกำไรหรือขาดทุน</w:t>
      </w:r>
    </w:p>
    <w:p w14:paraId="15A9A7E3" w14:textId="77777777" w:rsidR="00471CCE" w:rsidRPr="0013335C" w:rsidRDefault="00471CCE" w:rsidP="0091515F">
      <w:pPr>
        <w:spacing w:line="240" w:lineRule="auto"/>
        <w:ind w:left="540"/>
        <w:jc w:val="thaiDistribute"/>
        <w:outlineLvl w:val="3"/>
        <w:rPr>
          <w:rFonts w:ascii="Angsana New" w:hAnsi="Angsana New"/>
          <w:sz w:val="30"/>
          <w:szCs w:val="30"/>
        </w:rPr>
      </w:pPr>
    </w:p>
    <w:p w14:paraId="289A7034" w14:textId="77777777" w:rsidR="00471CCE" w:rsidRPr="0013335C" w:rsidRDefault="00471CCE" w:rsidP="0091515F">
      <w:pPr>
        <w:spacing w:line="240" w:lineRule="auto"/>
        <w:ind w:left="540"/>
        <w:jc w:val="thaiDistribute"/>
        <w:outlineLvl w:val="3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47CF5255" w14:textId="77777777" w:rsidR="00471CCE" w:rsidRPr="0013335C" w:rsidRDefault="00471CCE" w:rsidP="0091515F">
      <w:pPr>
        <w:spacing w:line="240" w:lineRule="auto"/>
        <w:ind w:left="540"/>
        <w:jc w:val="thaiDistribute"/>
        <w:outlineLvl w:val="3"/>
        <w:rPr>
          <w:rFonts w:ascii="Angsana New" w:hAnsi="Angsana New"/>
          <w:sz w:val="30"/>
          <w:szCs w:val="30"/>
        </w:rPr>
      </w:pPr>
    </w:p>
    <w:p w14:paraId="77965FBE" w14:textId="6EBCFB66" w:rsidR="00471CCE" w:rsidRPr="0013335C" w:rsidRDefault="00471CCE" w:rsidP="0091515F">
      <w:pPr>
        <w:spacing w:line="240" w:lineRule="auto"/>
        <w:ind w:left="540"/>
        <w:jc w:val="thaiDistribute"/>
        <w:outlineLvl w:val="3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มูลค่ายุติธรรมของเครื่องมือทางการเงินสำหรับหลักทรัพย์เผื่อขายจะใช้ราคาเสนอซื้อ ณ วันที่รายงาน</w:t>
      </w:r>
    </w:p>
    <w:p w14:paraId="630564C6" w14:textId="77777777" w:rsidR="00536E45" w:rsidRPr="0013335C" w:rsidRDefault="00536E45" w:rsidP="0091515F">
      <w:pPr>
        <w:spacing w:line="240" w:lineRule="auto"/>
        <w:ind w:left="540"/>
        <w:jc w:val="thaiDistribute"/>
        <w:outlineLvl w:val="3"/>
        <w:rPr>
          <w:rFonts w:ascii="Angsana New" w:hAnsi="Angsana New"/>
          <w:sz w:val="30"/>
          <w:szCs w:val="30"/>
          <w:cs/>
        </w:rPr>
      </w:pPr>
    </w:p>
    <w:p w14:paraId="5EE3E632" w14:textId="77777777" w:rsidR="00471CCE" w:rsidRPr="0013335C" w:rsidRDefault="00471CCE" w:rsidP="0048638D">
      <w:pPr>
        <w:spacing w:line="240" w:lineRule="auto"/>
        <w:ind w:left="540"/>
        <w:jc w:val="thaiDistribute"/>
        <w:outlineLvl w:val="3"/>
        <w:rPr>
          <w:rFonts w:ascii="Angsana New" w:hAnsi="Angsana New"/>
          <w:i/>
          <w:iCs/>
          <w:sz w:val="30"/>
          <w:szCs w:val="30"/>
          <w:lang w:val="en-US"/>
        </w:rPr>
      </w:pPr>
      <w:r w:rsidRPr="0013335C">
        <w:rPr>
          <w:rFonts w:ascii="Angsana New" w:hAnsi="Angsana New" w:hint="cs"/>
          <w:i/>
          <w:iCs/>
          <w:sz w:val="30"/>
          <w:szCs w:val="30"/>
          <w:cs/>
          <w:lang w:val="en-US"/>
        </w:rPr>
        <w:t>การจำหน่ายเงินลงทุน</w:t>
      </w:r>
    </w:p>
    <w:p w14:paraId="6802F4D6" w14:textId="77777777" w:rsidR="00471CCE" w:rsidRPr="0013335C" w:rsidRDefault="00471CCE" w:rsidP="0048638D">
      <w:pPr>
        <w:spacing w:line="240" w:lineRule="auto"/>
        <w:ind w:left="540"/>
        <w:jc w:val="thaiDistribute"/>
        <w:outlineLvl w:val="3"/>
        <w:rPr>
          <w:rFonts w:ascii="Angsana New" w:hAnsi="Angsana New"/>
          <w:sz w:val="30"/>
          <w:szCs w:val="30"/>
          <w:lang w:val="en-US"/>
        </w:rPr>
      </w:pPr>
    </w:p>
    <w:p w14:paraId="5477AC6D" w14:textId="77777777" w:rsidR="00471CCE" w:rsidRPr="0013335C" w:rsidRDefault="00471CCE" w:rsidP="0048638D">
      <w:pPr>
        <w:spacing w:line="240" w:lineRule="auto"/>
        <w:ind w:left="540"/>
        <w:jc w:val="thaiDistribute"/>
        <w:outlineLvl w:val="3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cs/>
          <w:lang w:val="en-US"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</w:t>
      </w:r>
      <w:r w:rsidR="00272888" w:rsidRPr="0013335C">
        <w:rPr>
          <w:rFonts w:ascii="Angsana New" w:hAnsi="Angsana New" w:hint="cs"/>
          <w:sz w:val="30"/>
          <w:szCs w:val="30"/>
          <w:cs/>
          <w:lang w:val="en-US"/>
        </w:rPr>
        <w:t>สะสม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>จากการตีราคาหลักทรัพย์ที่เกี่ยวข้อง</w:t>
      </w:r>
      <w:r w:rsidR="00346A9A" w:rsidRPr="0013335C">
        <w:rPr>
          <w:rFonts w:ascii="Angsana New" w:hAnsi="Angsana New" w:hint="cs"/>
          <w:sz w:val="30"/>
          <w:szCs w:val="30"/>
          <w:cs/>
          <w:lang w:val="en-US"/>
        </w:rPr>
        <w:t>ที่เคย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>บันทึกในส่วนของผู้ถือหุ้น จะถูกบันทึกในกำไรหรือขาดทุน</w:t>
      </w:r>
    </w:p>
    <w:p w14:paraId="0E1EC703" w14:textId="77777777" w:rsidR="000D095F" w:rsidRPr="0013335C" w:rsidRDefault="000D095F" w:rsidP="0048638D">
      <w:pPr>
        <w:spacing w:line="240" w:lineRule="auto"/>
        <w:ind w:left="540"/>
        <w:jc w:val="thaiDistribute"/>
        <w:outlineLvl w:val="3"/>
        <w:rPr>
          <w:rFonts w:ascii="Angsana New" w:hAnsi="Angsana New"/>
          <w:sz w:val="30"/>
          <w:szCs w:val="30"/>
          <w:lang w:val="en-US"/>
        </w:rPr>
      </w:pPr>
    </w:p>
    <w:p w14:paraId="4DC589C4" w14:textId="77777777" w:rsidR="00471CCE" w:rsidRPr="0013335C" w:rsidRDefault="00471CCE" w:rsidP="0048638D">
      <w:pPr>
        <w:spacing w:line="240" w:lineRule="auto"/>
        <w:ind w:left="540"/>
        <w:jc w:val="thaiDistribute"/>
        <w:outlineLvl w:val="3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cs/>
          <w:lang w:val="en-US"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      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5F564209" w14:textId="0B304DDC" w:rsidR="00D5242C" w:rsidRPr="0013335C" w:rsidRDefault="00D5242C" w:rsidP="0091515F">
      <w:pPr>
        <w:spacing w:line="240" w:lineRule="auto"/>
        <w:ind w:left="540"/>
        <w:jc w:val="thaiDistribute"/>
        <w:outlineLvl w:val="3"/>
        <w:rPr>
          <w:rFonts w:ascii="Angsana New" w:hAnsi="Angsana New"/>
          <w:sz w:val="30"/>
          <w:szCs w:val="30"/>
          <w:lang w:val="en-US"/>
        </w:rPr>
      </w:pPr>
    </w:p>
    <w:p w14:paraId="0F25E231" w14:textId="2490BEBD" w:rsidR="00C17735" w:rsidRPr="0013335C" w:rsidRDefault="00C17735" w:rsidP="0091515F">
      <w:pPr>
        <w:spacing w:line="240" w:lineRule="auto"/>
        <w:ind w:left="540"/>
        <w:jc w:val="thaiDistribute"/>
        <w:outlineLvl w:val="3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lang w:val="en-US"/>
        </w:rPr>
        <w:br w:type="page"/>
      </w:r>
    </w:p>
    <w:p w14:paraId="5DB95F67" w14:textId="77777777" w:rsidR="00471CCE" w:rsidRPr="0013335C" w:rsidRDefault="00471CCE" w:rsidP="003455BE">
      <w:pPr>
        <w:pStyle w:val="Heading8"/>
        <w:numPr>
          <w:ilvl w:val="0"/>
          <w:numId w:val="6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2B8DECED" w14:textId="77777777" w:rsidR="00471CCE" w:rsidRPr="0013335C" w:rsidRDefault="00471CCE" w:rsidP="0091515F">
      <w:pPr>
        <w:spacing w:line="240" w:lineRule="auto"/>
        <w:ind w:left="540"/>
        <w:jc w:val="thaiDistribute"/>
        <w:outlineLvl w:val="3"/>
        <w:rPr>
          <w:rFonts w:ascii="Angsana New" w:hAnsi="Angsana New"/>
          <w:sz w:val="30"/>
          <w:szCs w:val="30"/>
          <w:lang w:val="en-US"/>
        </w:rPr>
      </w:pPr>
    </w:p>
    <w:p w14:paraId="7EC71942" w14:textId="684BF865" w:rsidR="00471CCE" w:rsidRPr="0013335C" w:rsidRDefault="00471CCE" w:rsidP="0091515F">
      <w:pPr>
        <w:spacing w:line="240" w:lineRule="auto"/>
        <w:ind w:left="540"/>
        <w:jc w:val="thaiDistribute"/>
        <w:outlineLvl w:val="3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cs/>
          <w:lang w:val="en-US"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3720FF06" w14:textId="77777777" w:rsidR="00471CCE" w:rsidRPr="0013335C" w:rsidRDefault="00471CCE" w:rsidP="0091515F">
      <w:pPr>
        <w:spacing w:line="240" w:lineRule="auto"/>
        <w:ind w:left="540"/>
        <w:jc w:val="thaiDistribute"/>
        <w:outlineLvl w:val="3"/>
        <w:rPr>
          <w:rFonts w:ascii="Angsana New" w:hAnsi="Angsana New"/>
          <w:sz w:val="30"/>
          <w:szCs w:val="30"/>
          <w:lang w:val="en-US"/>
        </w:rPr>
      </w:pPr>
    </w:p>
    <w:p w14:paraId="07E46160" w14:textId="77777777" w:rsidR="00471CCE" w:rsidRPr="0013335C" w:rsidRDefault="00471CCE" w:rsidP="0091515F">
      <w:pPr>
        <w:spacing w:line="240" w:lineRule="auto"/>
        <w:ind w:left="540"/>
        <w:jc w:val="thaiDistribute"/>
        <w:outlineLvl w:val="3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cs/>
          <w:lang w:val="en-US"/>
        </w:rPr>
        <w:t>อสังหาริมทรัพย์เพื่อการลงทุน</w:t>
      </w:r>
      <w:r w:rsidR="006C6072" w:rsidRPr="0013335C">
        <w:rPr>
          <w:rFonts w:ascii="Angsana New" w:hAnsi="Angsana New" w:hint="cs"/>
          <w:sz w:val="30"/>
          <w:szCs w:val="30"/>
          <w:cs/>
          <w:lang w:val="en-US"/>
        </w:rPr>
        <w:t>วัดมูลค่าด้วย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>ราคาทุนหักค่าเสื่อมราคาสะสมและขาดทุนจากการด้อยค่า</w:t>
      </w:r>
    </w:p>
    <w:p w14:paraId="5F784B55" w14:textId="77777777" w:rsidR="00143DCC" w:rsidRPr="0013335C" w:rsidRDefault="00143DCC" w:rsidP="0091515F">
      <w:pPr>
        <w:spacing w:line="240" w:lineRule="auto"/>
        <w:ind w:left="540"/>
        <w:jc w:val="thaiDistribute"/>
        <w:outlineLvl w:val="3"/>
        <w:rPr>
          <w:rFonts w:ascii="Angsana New" w:hAnsi="Angsana New"/>
          <w:sz w:val="30"/>
          <w:szCs w:val="30"/>
          <w:lang w:val="en-US"/>
        </w:rPr>
      </w:pPr>
    </w:p>
    <w:p w14:paraId="24EEE335" w14:textId="77777777" w:rsidR="003455BE" w:rsidRPr="0013335C" w:rsidRDefault="003455BE" w:rsidP="003455BE">
      <w:pPr>
        <w:spacing w:line="240" w:lineRule="auto"/>
        <w:ind w:left="540"/>
        <w:jc w:val="thaiDistribute"/>
        <w:outlineLvl w:val="3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cs/>
          <w:lang w:val="en-US"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7B8F2E3C" w14:textId="77777777" w:rsidR="003455BE" w:rsidRPr="0013335C" w:rsidRDefault="003455BE" w:rsidP="003455BE">
      <w:pPr>
        <w:tabs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3EEDA6AA" w14:textId="77777777" w:rsidR="003455BE" w:rsidRPr="0013335C" w:rsidRDefault="003455BE" w:rsidP="003455BE">
      <w:pPr>
        <w:spacing w:line="240" w:lineRule="auto"/>
        <w:ind w:left="540"/>
        <w:jc w:val="thaiDistribute"/>
        <w:outlineLvl w:val="3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cs/>
          <w:lang w:val="en-US"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 ประมาณการอายุการให้ประโยชน์ของสินทรัพย์แสดงได้ดังนี้</w:t>
      </w:r>
    </w:p>
    <w:p w14:paraId="3E1F8CC4" w14:textId="77777777" w:rsidR="00471CCE" w:rsidRPr="0013335C" w:rsidRDefault="00471CCE" w:rsidP="0091515F">
      <w:pPr>
        <w:spacing w:line="240" w:lineRule="auto"/>
        <w:ind w:left="540"/>
        <w:jc w:val="thaiDistribute"/>
        <w:outlineLvl w:val="3"/>
        <w:rPr>
          <w:rFonts w:ascii="Angsana New" w:hAnsi="Angsana New"/>
          <w:sz w:val="30"/>
          <w:szCs w:val="30"/>
          <w:lang w:val="en-US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471CCE" w:rsidRPr="0013335C" w14:paraId="3721EB07" w14:textId="77777777" w:rsidTr="003455BE">
        <w:tc>
          <w:tcPr>
            <w:tcW w:w="5390" w:type="dxa"/>
            <w:shd w:val="clear" w:color="auto" w:fill="auto"/>
            <w:vAlign w:val="bottom"/>
          </w:tcPr>
          <w:p w14:paraId="5B682035" w14:textId="77777777" w:rsidR="00471CCE" w:rsidRPr="0013335C" w:rsidRDefault="00471CCE" w:rsidP="0048638D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195" w:type="dxa"/>
          </w:tcPr>
          <w:p w14:paraId="44A86566" w14:textId="77777777" w:rsidR="00471CCE" w:rsidRPr="0013335C" w:rsidRDefault="00577624" w:rsidP="0048638D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20</w:t>
            </w:r>
          </w:p>
        </w:tc>
        <w:tc>
          <w:tcPr>
            <w:tcW w:w="675" w:type="dxa"/>
          </w:tcPr>
          <w:p w14:paraId="0B46D339" w14:textId="77777777" w:rsidR="00471CCE" w:rsidRPr="0013335C" w:rsidRDefault="00471CCE" w:rsidP="0048638D">
            <w:pPr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2B4243A9" w14:textId="77777777" w:rsidR="0021141D" w:rsidRPr="0013335C" w:rsidRDefault="0021141D" w:rsidP="0091515F">
      <w:pPr>
        <w:spacing w:line="240" w:lineRule="auto"/>
        <w:ind w:left="540"/>
        <w:jc w:val="thaiDistribute"/>
        <w:outlineLvl w:val="3"/>
        <w:rPr>
          <w:rFonts w:ascii="Angsana New" w:hAnsi="Angsana New"/>
          <w:sz w:val="30"/>
          <w:szCs w:val="30"/>
          <w:lang w:val="en-US"/>
        </w:rPr>
      </w:pPr>
    </w:p>
    <w:p w14:paraId="282A7540" w14:textId="6890C452" w:rsidR="00471CCE" w:rsidRPr="0013335C" w:rsidRDefault="005B2C56" w:rsidP="0091515F">
      <w:pPr>
        <w:spacing w:line="240" w:lineRule="auto"/>
        <w:ind w:left="540"/>
        <w:jc w:val="thaiDistribute"/>
        <w:outlineLvl w:val="3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cs/>
          <w:lang w:val="en-US"/>
        </w:rPr>
        <w:t>บริษัทไม่คิดค่าเสื่อมราคาสำหรับที่ดิน</w:t>
      </w:r>
      <w:r w:rsidR="00570D99" w:rsidRPr="0013335C">
        <w:rPr>
          <w:rFonts w:ascii="Angsana New" w:hAnsi="Angsana New" w:hint="cs"/>
          <w:sz w:val="30"/>
          <w:szCs w:val="30"/>
          <w:cs/>
          <w:lang w:val="en-US"/>
        </w:rPr>
        <w:t>และสินทรัพย์ที่อยู่ระหว่างการก่อสร้าง</w:t>
      </w:r>
      <w:r w:rsidR="0091515F" w:rsidRPr="0013335C">
        <w:rPr>
          <w:rFonts w:ascii="Angsana New" w:hAnsi="Angsana New" w:hint="cs"/>
          <w:sz w:val="30"/>
          <w:szCs w:val="30"/>
          <w:cs/>
          <w:lang w:val="en-US"/>
        </w:rPr>
        <w:t>และติดตั้ง</w:t>
      </w:r>
    </w:p>
    <w:p w14:paraId="14C86FC2" w14:textId="77777777" w:rsidR="00D5242C" w:rsidRPr="0013335C" w:rsidRDefault="00D5242C" w:rsidP="0091515F">
      <w:pPr>
        <w:spacing w:line="240" w:lineRule="auto"/>
        <w:ind w:left="540"/>
        <w:jc w:val="thaiDistribute"/>
        <w:outlineLvl w:val="3"/>
        <w:rPr>
          <w:rFonts w:ascii="Angsana New" w:hAnsi="Angsana New"/>
          <w:sz w:val="30"/>
          <w:szCs w:val="30"/>
          <w:cs/>
          <w:lang w:val="en-US"/>
        </w:rPr>
      </w:pPr>
    </w:p>
    <w:p w14:paraId="7097F1D9" w14:textId="3B63390F" w:rsidR="00471CCE" w:rsidRPr="0013335C" w:rsidRDefault="00471CCE" w:rsidP="00BF392D">
      <w:pPr>
        <w:pStyle w:val="Heading8"/>
        <w:numPr>
          <w:ilvl w:val="0"/>
          <w:numId w:val="6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ที่ดิน</w:t>
      </w:r>
      <w:r w:rsidR="009A7E82"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อาคารและอุปกรณ์</w:t>
      </w:r>
    </w:p>
    <w:p w14:paraId="1026084C" w14:textId="77777777" w:rsidR="00471CCE" w:rsidRPr="0013335C" w:rsidRDefault="00471CCE" w:rsidP="0091515F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1E1905D5" w14:textId="77777777" w:rsidR="00471CCE" w:rsidRPr="0013335C" w:rsidRDefault="00471CCE" w:rsidP="0091515F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13335C">
        <w:rPr>
          <w:rFonts w:ascii="Angsana New" w:hAnsi="Angsana New" w:hint="cs"/>
          <w:i/>
          <w:iCs/>
          <w:sz w:val="30"/>
          <w:szCs w:val="30"/>
          <w:cs/>
        </w:rPr>
        <w:t>การรับรู้และการวัดมูลค่า</w:t>
      </w:r>
    </w:p>
    <w:p w14:paraId="41017506" w14:textId="77777777" w:rsidR="004D3497" w:rsidRPr="0013335C" w:rsidRDefault="004D3497" w:rsidP="0091515F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6FF34D4E" w14:textId="77777777" w:rsidR="00471CCE" w:rsidRPr="0013335C" w:rsidRDefault="00471CCE" w:rsidP="0048638D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13335C">
        <w:rPr>
          <w:rFonts w:ascii="Angsana New" w:hAnsi="Angsana New" w:hint="cs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63E99947" w14:textId="77777777" w:rsidR="00471CCE" w:rsidRPr="0013335C" w:rsidRDefault="00471CCE" w:rsidP="0048638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3AA2105" w14:textId="77777777" w:rsidR="00471CCE" w:rsidRPr="0013335C" w:rsidRDefault="00460DDF" w:rsidP="0048638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ที่ดิน อาคารและอุปกรณ์วัดมูลค่า</w:t>
      </w:r>
      <w:r w:rsidR="00471CCE" w:rsidRPr="0013335C">
        <w:rPr>
          <w:rFonts w:ascii="Angsana New" w:hAnsi="Angsana New" w:hint="cs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00C189B2" w14:textId="77777777" w:rsidR="00471CCE" w:rsidRPr="0013335C" w:rsidRDefault="00471CCE" w:rsidP="0048638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D04FB3" w14:textId="68742384" w:rsidR="003455BE" w:rsidRPr="0013335C" w:rsidRDefault="003455BE" w:rsidP="00C5676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การขนย้าย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698E454D" w14:textId="77777777" w:rsidR="003455BE" w:rsidRPr="0013335C" w:rsidRDefault="003455BE" w:rsidP="003455B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lastRenderedPageBreak/>
        <w:t>ส่วนประกอบของรายการที่ดิน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อาคาร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1205972B" w14:textId="77777777" w:rsidR="003455BE" w:rsidRPr="0013335C" w:rsidRDefault="003455BE" w:rsidP="00C5676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B8515E6" w14:textId="77777777" w:rsidR="003455BE" w:rsidRPr="0013335C" w:rsidRDefault="003455BE" w:rsidP="00C5676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</w:p>
    <w:p w14:paraId="3BA60B1F" w14:textId="77777777" w:rsidR="003455BE" w:rsidRPr="0013335C" w:rsidRDefault="003455BE" w:rsidP="00C5676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C0573C2" w14:textId="77777777" w:rsidR="00471CCE" w:rsidRPr="0013335C" w:rsidRDefault="00471CCE" w:rsidP="0048638D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13335C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2836CEF7" w14:textId="77777777" w:rsidR="00471CCE" w:rsidRPr="0013335C" w:rsidRDefault="00471CCE" w:rsidP="00111D1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AEAC60" w14:textId="77777777" w:rsidR="003455BE" w:rsidRPr="0013335C" w:rsidRDefault="003455BE" w:rsidP="003455BE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  <w:r w:rsidRPr="0013335C">
        <w:rPr>
          <w:rFonts w:ascii="Angsana New" w:hAnsi="Angsana New" w:hint="cs"/>
          <w:spacing w:val="-6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13335C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13335C">
        <w:rPr>
          <w:rFonts w:ascii="Angsana New" w:hAnsi="Angsana New" w:hint="cs"/>
          <w:spacing w:val="-6"/>
          <w:sz w:val="30"/>
          <w:szCs w:val="30"/>
          <w:cs/>
        </w:rPr>
        <w:t xml:space="preserve">อาคารและอุปกรณ์ </w:t>
      </w:r>
      <w:r w:rsidR="00CA422E" w:rsidRPr="0013335C">
        <w:rPr>
          <w:rFonts w:ascii="Angsana New" w:hAnsi="Angsana New" w:hint="cs"/>
          <w:spacing w:val="-6"/>
          <w:sz w:val="30"/>
          <w:szCs w:val="30"/>
        </w:rPr>
        <w:br/>
      </w:r>
      <w:r w:rsidRPr="0013335C">
        <w:rPr>
          <w:rFonts w:ascii="Angsana New" w:hAnsi="Angsana New" w:hint="cs"/>
          <w:spacing w:val="-6"/>
          <w:sz w:val="30"/>
          <w:szCs w:val="30"/>
          <w:cs/>
        </w:rPr>
        <w:t>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13335C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13335C">
        <w:rPr>
          <w:rFonts w:ascii="Angsana New" w:hAnsi="Angsana New" w:hint="cs"/>
          <w:spacing w:val="-6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1D17C621" w14:textId="77777777" w:rsidR="008654EA" w:rsidRPr="0013335C" w:rsidRDefault="008654EA" w:rsidP="00111D1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4189F01" w14:textId="77777777" w:rsidR="00471CCE" w:rsidRPr="0013335C" w:rsidRDefault="00471CCE" w:rsidP="0048638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3335C">
        <w:rPr>
          <w:rFonts w:ascii="Angsana New" w:hAnsi="Angsana New" w:hint="cs"/>
          <w:i/>
          <w:iCs/>
          <w:sz w:val="30"/>
          <w:szCs w:val="30"/>
          <w:cs/>
        </w:rPr>
        <w:t>ค่าเสื่อมราคา</w:t>
      </w:r>
    </w:p>
    <w:p w14:paraId="2F98B9FD" w14:textId="77777777" w:rsidR="00471CCE" w:rsidRPr="0013335C" w:rsidRDefault="00471CCE" w:rsidP="003455BE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123E379" w14:textId="77777777" w:rsidR="003455BE" w:rsidRPr="0013335C" w:rsidRDefault="003455BE" w:rsidP="003455BE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  <w:r w:rsidRPr="0013335C">
        <w:rPr>
          <w:rFonts w:ascii="Angsana New" w:hAnsi="Angsana New" w:hint="cs"/>
          <w:spacing w:val="-6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13335C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13335C">
        <w:rPr>
          <w:rFonts w:ascii="Angsana New" w:hAnsi="Angsana New" w:hint="cs"/>
          <w:spacing w:val="-6"/>
          <w:sz w:val="30"/>
          <w:szCs w:val="30"/>
          <w:cs/>
        </w:rPr>
        <w:t>หักด้วยมูลค่าคงเหลือของสินทรัพย์</w:t>
      </w:r>
    </w:p>
    <w:p w14:paraId="28DA5427" w14:textId="77777777" w:rsidR="003455BE" w:rsidRPr="0013335C" w:rsidRDefault="003455BE" w:rsidP="00111D1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ADB22AD" w14:textId="77777777" w:rsidR="00471CCE" w:rsidRPr="0013335C" w:rsidRDefault="00471CCE" w:rsidP="003455B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 xml:space="preserve">ค่าเสื่อมราคาบันทึกเป็นค่าใช้จ่ายในกำไรหรือขาดทุน คำนวณโดยวิธีเส้นตรง (ยกเว้นเครื่องมือและเครื่องใช้ในโรงงานประเภทแม่พิมพ์และอุปกรณ์จับยึด ซึ่งคำนวณโดยวิธียอดลดลงทวีคูณ) </w:t>
      </w:r>
      <w:r w:rsidR="000F6051" w:rsidRPr="0013335C">
        <w:rPr>
          <w:rFonts w:ascii="Angsana New" w:hAnsi="Angsana New" w:hint="cs"/>
          <w:sz w:val="30"/>
          <w:szCs w:val="30"/>
          <w:cs/>
        </w:rPr>
        <w:t>ตามเกณฑ์อายุการให้ประโยชน์</w:t>
      </w:r>
      <w:r w:rsidRPr="0013335C">
        <w:rPr>
          <w:rFonts w:ascii="Angsana New" w:hAnsi="Angsana New" w:hint="cs"/>
          <w:sz w:val="30"/>
          <w:szCs w:val="30"/>
          <w:cs/>
        </w:rPr>
        <w:t>โดยประมาณของส่วนประกอบของสินทรัพย์แ</w:t>
      </w:r>
      <w:r w:rsidR="000F6051" w:rsidRPr="0013335C">
        <w:rPr>
          <w:rFonts w:ascii="Angsana New" w:hAnsi="Angsana New" w:hint="cs"/>
          <w:sz w:val="30"/>
          <w:szCs w:val="30"/>
          <w:cs/>
        </w:rPr>
        <w:t>ต่ละรายการ ประมาณการอายุการให้ประโยชน์</w:t>
      </w:r>
      <w:r w:rsidRPr="0013335C">
        <w:rPr>
          <w:rFonts w:ascii="Angsana New" w:hAnsi="Angsana New" w:hint="cs"/>
          <w:sz w:val="30"/>
          <w:szCs w:val="30"/>
          <w:cs/>
        </w:rPr>
        <w:t>ของสินทรัพย์แสดงได้ดังนี้</w:t>
      </w:r>
    </w:p>
    <w:p w14:paraId="23CE1DC4" w14:textId="77777777" w:rsidR="0091515F" w:rsidRPr="0013335C" w:rsidRDefault="0091515F" w:rsidP="003455B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400"/>
        <w:gridCol w:w="1170"/>
        <w:gridCol w:w="810"/>
      </w:tblGrid>
      <w:tr w:rsidR="00471CCE" w:rsidRPr="0013335C" w14:paraId="3642FEFF" w14:textId="77777777" w:rsidTr="003455BE">
        <w:tc>
          <w:tcPr>
            <w:tcW w:w="5400" w:type="dxa"/>
          </w:tcPr>
          <w:p w14:paraId="3558B6A7" w14:textId="77777777" w:rsidR="00471CCE" w:rsidRPr="0013335C" w:rsidRDefault="00471CCE" w:rsidP="0048638D">
            <w:pPr>
              <w:pStyle w:val="BodyText2"/>
              <w:spacing w:before="0"/>
              <w:ind w:right="0"/>
              <w:jc w:val="thaiDistribute"/>
              <w:rPr>
                <w:rFonts w:ascii="Angsana New" w:hAnsi="Angsana New"/>
                <w:cs/>
                <w:lang w:val="en-US" w:eastAsia="en-US"/>
              </w:rPr>
            </w:pPr>
            <w:r w:rsidRPr="0013335C">
              <w:rPr>
                <w:rFonts w:ascii="Angsana New" w:hAnsi="Angsana New" w:hint="cs"/>
                <w:cs/>
                <w:lang w:val="en-US" w:eastAsia="en-US"/>
              </w:rPr>
              <w:t>ส่วนปรับปรุงที่ดิน</w:t>
            </w:r>
          </w:p>
        </w:tc>
        <w:tc>
          <w:tcPr>
            <w:tcW w:w="1170" w:type="dxa"/>
          </w:tcPr>
          <w:p w14:paraId="27640554" w14:textId="77777777" w:rsidR="00471CCE" w:rsidRPr="0013335C" w:rsidRDefault="00577624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right"/>
              <w:rPr>
                <w:rFonts w:ascii="Angsana New" w:hAnsi="Angsana New"/>
                <w:cs/>
                <w:lang w:val="en-US" w:eastAsia="en-US"/>
              </w:rPr>
            </w:pPr>
            <w:r w:rsidRPr="0013335C">
              <w:rPr>
                <w:rFonts w:ascii="Angsana New" w:hAnsi="Angsana New" w:hint="cs"/>
                <w:lang w:val="en-US" w:eastAsia="en-US"/>
              </w:rPr>
              <w:t>5</w:t>
            </w:r>
          </w:p>
        </w:tc>
        <w:tc>
          <w:tcPr>
            <w:tcW w:w="810" w:type="dxa"/>
          </w:tcPr>
          <w:p w14:paraId="432D2721" w14:textId="77777777" w:rsidR="00471CCE" w:rsidRPr="0013335C" w:rsidRDefault="00471CCE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thaiDistribute"/>
              <w:rPr>
                <w:rFonts w:ascii="Angsana New" w:hAnsi="Angsana New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cs/>
                <w:lang w:eastAsia="en-US"/>
              </w:rPr>
              <w:t>ปี</w:t>
            </w:r>
          </w:p>
        </w:tc>
      </w:tr>
      <w:tr w:rsidR="00471CCE" w:rsidRPr="0013335C" w14:paraId="554AD0FF" w14:textId="77777777" w:rsidTr="003455BE">
        <w:tc>
          <w:tcPr>
            <w:tcW w:w="5400" w:type="dxa"/>
          </w:tcPr>
          <w:p w14:paraId="433D4697" w14:textId="77777777" w:rsidR="00471CCE" w:rsidRPr="0013335C" w:rsidRDefault="00471CCE" w:rsidP="0048638D">
            <w:pPr>
              <w:pStyle w:val="BodyText2"/>
              <w:spacing w:before="0"/>
              <w:ind w:right="0"/>
              <w:jc w:val="thaiDistribute"/>
              <w:rPr>
                <w:rFonts w:ascii="Angsana New" w:hAnsi="Angsana New"/>
                <w:lang w:val="en-US" w:eastAsia="en-US"/>
              </w:rPr>
            </w:pPr>
            <w:r w:rsidRPr="0013335C">
              <w:rPr>
                <w:rFonts w:ascii="Angsana New" w:hAnsi="Angsana New" w:hint="cs"/>
                <w:cs/>
                <w:lang w:eastAsia="en-US"/>
              </w:rPr>
              <w:t>อาคารและส่วนปรับปรุง</w:t>
            </w:r>
          </w:p>
        </w:tc>
        <w:tc>
          <w:tcPr>
            <w:tcW w:w="1170" w:type="dxa"/>
          </w:tcPr>
          <w:p w14:paraId="20C9F369" w14:textId="77777777" w:rsidR="00471CCE" w:rsidRPr="0013335C" w:rsidRDefault="00577624" w:rsidP="0091515F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right"/>
              <w:rPr>
                <w:rFonts w:ascii="Angsana New" w:hAnsi="Angsana New"/>
                <w:lang w:val="en-US" w:eastAsia="en-US"/>
              </w:rPr>
            </w:pPr>
            <w:r w:rsidRPr="0013335C">
              <w:rPr>
                <w:rFonts w:ascii="Angsana New" w:hAnsi="Angsana New" w:hint="cs"/>
                <w:lang w:val="en-US" w:eastAsia="en-US"/>
              </w:rPr>
              <w:t>5</w:t>
            </w:r>
            <w:r w:rsidR="00471CCE" w:rsidRPr="0013335C">
              <w:rPr>
                <w:rFonts w:ascii="Angsana New" w:hAnsi="Angsana New" w:hint="cs"/>
                <w:lang w:val="en-US" w:eastAsia="en-US"/>
              </w:rPr>
              <w:t xml:space="preserve"> - </w:t>
            </w:r>
            <w:r w:rsidRPr="0013335C">
              <w:rPr>
                <w:rFonts w:ascii="Angsana New" w:hAnsi="Angsana New" w:hint="cs"/>
                <w:lang w:val="en-US" w:eastAsia="en-US"/>
              </w:rPr>
              <w:t>20</w:t>
            </w:r>
            <w:r w:rsidR="00471CCE" w:rsidRPr="0013335C">
              <w:rPr>
                <w:rFonts w:ascii="Angsana New" w:hAnsi="Angsana New" w:hint="cs"/>
                <w:lang w:val="en-US" w:eastAsia="en-US"/>
              </w:rPr>
              <w:t xml:space="preserve"> </w:t>
            </w:r>
          </w:p>
        </w:tc>
        <w:tc>
          <w:tcPr>
            <w:tcW w:w="810" w:type="dxa"/>
          </w:tcPr>
          <w:p w14:paraId="7E8BD3D7" w14:textId="77777777" w:rsidR="00471CCE" w:rsidRPr="0013335C" w:rsidRDefault="00471CCE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thaiDistribute"/>
              <w:rPr>
                <w:rFonts w:ascii="Angsana New" w:hAnsi="Angsana New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cs/>
                <w:lang w:eastAsia="en-US"/>
              </w:rPr>
              <w:t>ปี</w:t>
            </w:r>
          </w:p>
        </w:tc>
      </w:tr>
      <w:tr w:rsidR="00471CCE" w:rsidRPr="0013335C" w14:paraId="69ACB7CA" w14:textId="77777777" w:rsidTr="003455BE">
        <w:tc>
          <w:tcPr>
            <w:tcW w:w="5400" w:type="dxa"/>
          </w:tcPr>
          <w:p w14:paraId="3240A413" w14:textId="77777777" w:rsidR="00471CCE" w:rsidRPr="0013335C" w:rsidRDefault="00471CCE" w:rsidP="0048638D">
            <w:pPr>
              <w:pStyle w:val="BodyText2"/>
              <w:spacing w:before="0"/>
              <w:ind w:right="0"/>
              <w:jc w:val="thaiDistribute"/>
              <w:rPr>
                <w:rFonts w:ascii="Angsana New" w:hAnsi="Angsana New"/>
                <w:lang w:val="en-US" w:eastAsia="en-US"/>
              </w:rPr>
            </w:pPr>
            <w:r w:rsidRPr="0013335C">
              <w:rPr>
                <w:rFonts w:ascii="Angsana New" w:hAnsi="Angsana New" w:hint="cs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74E333C8" w14:textId="77777777" w:rsidR="00471CCE" w:rsidRPr="0013335C" w:rsidRDefault="00577624" w:rsidP="0091515F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right"/>
              <w:rPr>
                <w:rFonts w:ascii="Angsana New" w:hAnsi="Angsana New"/>
                <w:cs/>
                <w:lang w:val="en-US" w:eastAsia="en-US"/>
              </w:rPr>
            </w:pPr>
            <w:r w:rsidRPr="0013335C">
              <w:rPr>
                <w:rFonts w:ascii="Angsana New" w:hAnsi="Angsana New" w:hint="cs"/>
                <w:lang w:val="en-US" w:eastAsia="en-US"/>
              </w:rPr>
              <w:t>5</w:t>
            </w:r>
            <w:r w:rsidR="00471CCE" w:rsidRPr="0013335C">
              <w:rPr>
                <w:rFonts w:ascii="Angsana New" w:hAnsi="Angsana New" w:hint="cs"/>
                <w:lang w:val="en-US" w:eastAsia="en-US"/>
              </w:rPr>
              <w:t xml:space="preserve"> - </w:t>
            </w:r>
            <w:r w:rsidRPr="0013335C">
              <w:rPr>
                <w:rFonts w:ascii="Angsana New" w:hAnsi="Angsana New" w:hint="cs"/>
                <w:lang w:val="en-US" w:eastAsia="en-US"/>
              </w:rPr>
              <w:t>25</w:t>
            </w:r>
          </w:p>
        </w:tc>
        <w:tc>
          <w:tcPr>
            <w:tcW w:w="810" w:type="dxa"/>
          </w:tcPr>
          <w:p w14:paraId="4B46796A" w14:textId="77777777" w:rsidR="00471CCE" w:rsidRPr="0013335C" w:rsidRDefault="00471CCE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thaiDistribute"/>
              <w:rPr>
                <w:rFonts w:ascii="Angsana New" w:hAnsi="Angsana New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cs/>
                <w:lang w:eastAsia="en-US"/>
              </w:rPr>
              <w:t>ปี</w:t>
            </w:r>
          </w:p>
        </w:tc>
      </w:tr>
      <w:tr w:rsidR="00471CCE" w:rsidRPr="0013335C" w14:paraId="4B544117" w14:textId="77777777" w:rsidTr="003455BE">
        <w:tc>
          <w:tcPr>
            <w:tcW w:w="5400" w:type="dxa"/>
          </w:tcPr>
          <w:p w14:paraId="2213A9E2" w14:textId="77777777" w:rsidR="00471CCE" w:rsidRPr="0013335C" w:rsidRDefault="00471CCE" w:rsidP="0048638D">
            <w:pPr>
              <w:pStyle w:val="BodyText2"/>
              <w:spacing w:before="0"/>
              <w:ind w:right="0"/>
              <w:jc w:val="thaiDistribute"/>
              <w:rPr>
                <w:rFonts w:ascii="Angsana New" w:hAnsi="Angsana New"/>
                <w:lang w:val="en-US" w:eastAsia="en-US"/>
              </w:rPr>
            </w:pPr>
            <w:r w:rsidRPr="0013335C">
              <w:rPr>
                <w:rFonts w:ascii="Angsana New" w:hAnsi="Angsana New" w:hint="cs"/>
                <w:cs/>
                <w:lang w:val="en-US" w:eastAsia="en-US"/>
              </w:rPr>
              <w:t>เครื่องมือและเครื่องใช้ในโรงงาน</w:t>
            </w:r>
          </w:p>
        </w:tc>
        <w:tc>
          <w:tcPr>
            <w:tcW w:w="1170" w:type="dxa"/>
          </w:tcPr>
          <w:p w14:paraId="67691359" w14:textId="77777777" w:rsidR="00471CCE" w:rsidRPr="0013335C" w:rsidRDefault="00577624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right"/>
              <w:rPr>
                <w:rFonts w:ascii="Angsana New" w:hAnsi="Angsana New"/>
                <w:cs/>
                <w:lang w:val="en-US" w:eastAsia="en-US"/>
              </w:rPr>
            </w:pPr>
            <w:r w:rsidRPr="0013335C">
              <w:rPr>
                <w:rFonts w:ascii="Angsana New" w:hAnsi="Angsana New" w:hint="cs"/>
                <w:lang w:val="en-US" w:eastAsia="en-US"/>
              </w:rPr>
              <w:t>5</w:t>
            </w:r>
          </w:p>
        </w:tc>
        <w:tc>
          <w:tcPr>
            <w:tcW w:w="810" w:type="dxa"/>
          </w:tcPr>
          <w:p w14:paraId="45182BC7" w14:textId="77777777" w:rsidR="00471CCE" w:rsidRPr="0013335C" w:rsidRDefault="00471CCE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thaiDistribute"/>
              <w:rPr>
                <w:rFonts w:ascii="Angsana New" w:hAnsi="Angsana New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cs/>
                <w:lang w:eastAsia="en-US"/>
              </w:rPr>
              <w:t>ปี</w:t>
            </w:r>
          </w:p>
        </w:tc>
      </w:tr>
      <w:tr w:rsidR="00471CCE" w:rsidRPr="0013335C" w14:paraId="377277E2" w14:textId="77777777" w:rsidTr="003455BE">
        <w:tc>
          <w:tcPr>
            <w:tcW w:w="5400" w:type="dxa"/>
          </w:tcPr>
          <w:p w14:paraId="7A51FA5A" w14:textId="77777777" w:rsidR="00471CCE" w:rsidRPr="0013335C" w:rsidRDefault="00471CCE" w:rsidP="0048638D">
            <w:pPr>
              <w:pStyle w:val="BodyText2"/>
              <w:spacing w:before="0"/>
              <w:ind w:right="0"/>
              <w:jc w:val="thaiDistribute"/>
              <w:rPr>
                <w:rFonts w:ascii="Angsana New" w:hAnsi="Angsana New"/>
                <w:lang w:val="en-US" w:eastAsia="en-US"/>
              </w:rPr>
            </w:pPr>
            <w:r w:rsidRPr="0013335C">
              <w:rPr>
                <w:rFonts w:ascii="Angsana New" w:hAnsi="Angsana New" w:hint="cs"/>
                <w:cs/>
                <w:lang w:val="en-US" w:eastAsia="en-US"/>
              </w:rPr>
              <w:t>อุปกรณ์สำนักงาน</w:t>
            </w:r>
          </w:p>
        </w:tc>
        <w:tc>
          <w:tcPr>
            <w:tcW w:w="1170" w:type="dxa"/>
          </w:tcPr>
          <w:p w14:paraId="35FE3739" w14:textId="77777777" w:rsidR="00471CCE" w:rsidRPr="0013335C" w:rsidRDefault="00577624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right"/>
              <w:rPr>
                <w:rFonts w:ascii="Angsana New" w:hAnsi="Angsana New"/>
                <w:cs/>
                <w:lang w:val="en-US" w:eastAsia="en-US"/>
              </w:rPr>
            </w:pPr>
            <w:r w:rsidRPr="0013335C">
              <w:rPr>
                <w:rFonts w:ascii="Angsana New" w:hAnsi="Angsana New" w:hint="cs"/>
                <w:lang w:val="en-US" w:eastAsia="en-US"/>
              </w:rPr>
              <w:t>5</w:t>
            </w:r>
          </w:p>
        </w:tc>
        <w:tc>
          <w:tcPr>
            <w:tcW w:w="810" w:type="dxa"/>
          </w:tcPr>
          <w:p w14:paraId="7499482A" w14:textId="77777777" w:rsidR="00471CCE" w:rsidRPr="0013335C" w:rsidRDefault="00471CCE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thaiDistribute"/>
              <w:rPr>
                <w:rFonts w:ascii="Angsana New" w:hAnsi="Angsana New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cs/>
                <w:lang w:eastAsia="en-US"/>
              </w:rPr>
              <w:t>ปี</w:t>
            </w:r>
          </w:p>
        </w:tc>
      </w:tr>
      <w:tr w:rsidR="00471CCE" w:rsidRPr="0013335C" w14:paraId="38A34F36" w14:textId="77777777" w:rsidTr="003455BE">
        <w:tc>
          <w:tcPr>
            <w:tcW w:w="5400" w:type="dxa"/>
          </w:tcPr>
          <w:p w14:paraId="3D6DE00F" w14:textId="77777777" w:rsidR="00471CCE" w:rsidRPr="0013335C" w:rsidRDefault="00471CCE" w:rsidP="0048638D">
            <w:pPr>
              <w:pStyle w:val="BodyText2"/>
              <w:spacing w:before="0"/>
              <w:ind w:right="0"/>
              <w:jc w:val="thaiDistribute"/>
              <w:rPr>
                <w:rFonts w:ascii="Angsana New" w:hAnsi="Angsana New"/>
                <w:lang w:val="en-US" w:eastAsia="en-US"/>
              </w:rPr>
            </w:pPr>
            <w:r w:rsidRPr="0013335C">
              <w:rPr>
                <w:rFonts w:ascii="Angsana New" w:hAnsi="Angsana New" w:hint="cs"/>
                <w:cs/>
                <w:lang w:val="en-US" w:eastAsia="en-US"/>
              </w:rPr>
              <w:t>ยานพาหนะ</w:t>
            </w:r>
          </w:p>
        </w:tc>
        <w:tc>
          <w:tcPr>
            <w:tcW w:w="1170" w:type="dxa"/>
          </w:tcPr>
          <w:p w14:paraId="3B3979D0" w14:textId="77777777" w:rsidR="00471CCE" w:rsidRPr="0013335C" w:rsidRDefault="00577624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right"/>
              <w:rPr>
                <w:rFonts w:ascii="Angsana New" w:hAnsi="Angsana New"/>
                <w:cs/>
                <w:lang w:val="en-US" w:eastAsia="en-US"/>
              </w:rPr>
            </w:pPr>
            <w:r w:rsidRPr="0013335C">
              <w:rPr>
                <w:rFonts w:ascii="Angsana New" w:hAnsi="Angsana New" w:hint="cs"/>
                <w:lang w:val="en-US" w:eastAsia="en-US"/>
              </w:rPr>
              <w:t>5</w:t>
            </w:r>
          </w:p>
        </w:tc>
        <w:tc>
          <w:tcPr>
            <w:tcW w:w="810" w:type="dxa"/>
          </w:tcPr>
          <w:p w14:paraId="2702FCA7" w14:textId="77777777" w:rsidR="00471CCE" w:rsidRPr="0013335C" w:rsidRDefault="00471CCE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thaiDistribute"/>
              <w:rPr>
                <w:rFonts w:ascii="Angsana New" w:hAnsi="Angsana New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cs/>
                <w:lang w:eastAsia="en-US"/>
              </w:rPr>
              <w:t>ปี</w:t>
            </w:r>
          </w:p>
        </w:tc>
      </w:tr>
    </w:tbl>
    <w:p w14:paraId="6C229B76" w14:textId="77777777" w:rsidR="00111D11" w:rsidRPr="0013335C" w:rsidRDefault="00111D11" w:rsidP="0048638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6B2FDB3" w14:textId="77777777" w:rsidR="002F2FAC" w:rsidRPr="0013335C" w:rsidRDefault="002F2FAC" w:rsidP="002F2FA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บริษัทไม่คิดค่าเสื่อมราคาสำหรับที่ดินและสินทรัพย์ที่อยู่ระหว่างการก่อสร้างและติดตั้ง</w:t>
      </w:r>
    </w:p>
    <w:p w14:paraId="1BBB6B03" w14:textId="77777777" w:rsidR="002F2FAC" w:rsidRPr="0013335C" w:rsidRDefault="002F2FAC" w:rsidP="002F2FA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005014D" w14:textId="77777777" w:rsidR="002F2FAC" w:rsidRPr="0013335C" w:rsidRDefault="002F2FAC" w:rsidP="002F2FA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lastRenderedPageBreak/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5B0F84B8" w14:textId="77777777" w:rsidR="00A46396" w:rsidRPr="0013335C" w:rsidRDefault="00A46396" w:rsidP="0048638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D6364F4" w14:textId="77777777" w:rsidR="00B118D6" w:rsidRPr="0013335C" w:rsidRDefault="00B118D6" w:rsidP="00BF392D">
      <w:pPr>
        <w:pStyle w:val="Heading8"/>
        <w:numPr>
          <w:ilvl w:val="0"/>
          <w:numId w:val="6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6924D1BC" w14:textId="77777777" w:rsidR="0009540F" w:rsidRPr="0013335C" w:rsidRDefault="0009540F" w:rsidP="003068B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8F051E" w14:textId="674558DD" w:rsidR="003068B1" w:rsidRPr="0013335C" w:rsidRDefault="003068B1" w:rsidP="003068B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สินทรัพย์ไม่มีตัวตน ที่บริษัทซื้อมาและมีอายุการใช้งานจำกัด วัดมูลค่าด้วยราคาทุนหักค่าตัดจำหน่ายสะสมและ</w:t>
      </w:r>
      <w:r w:rsidR="0013335C">
        <w:rPr>
          <w:rFonts w:ascii="Angsana New" w:hAnsi="Angsana New"/>
          <w:sz w:val="30"/>
          <w:szCs w:val="30"/>
          <w:cs/>
        </w:rPr>
        <w:br/>
      </w:r>
      <w:r w:rsidRPr="0013335C">
        <w:rPr>
          <w:rFonts w:ascii="Angsana New" w:hAnsi="Angsana New" w:hint="cs"/>
          <w:sz w:val="30"/>
          <w:szCs w:val="30"/>
          <w:cs/>
        </w:rPr>
        <w:t>ผลขาดทุนจากการด้อยค่าสะสม</w:t>
      </w:r>
    </w:p>
    <w:p w14:paraId="3DC43859" w14:textId="77777777" w:rsidR="003068B1" w:rsidRPr="0013335C" w:rsidRDefault="003068B1" w:rsidP="003068B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BB2901D" w14:textId="77777777" w:rsidR="00B118D6" w:rsidRPr="0013335C" w:rsidRDefault="00B118D6" w:rsidP="0048638D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3335C">
        <w:rPr>
          <w:rFonts w:ascii="Angsana New" w:hAnsi="Angsana New" w:hint="cs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7C4F83F2" w14:textId="77777777" w:rsidR="00B118D6" w:rsidRPr="0013335C" w:rsidRDefault="00B118D6" w:rsidP="003068B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185CBD6" w14:textId="77777777" w:rsidR="003068B1" w:rsidRPr="0013335C" w:rsidRDefault="003068B1" w:rsidP="003068B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ค่าใช้จ่ายอื่นรับรู้ในกำไรหรือขาดทุนเมื่อเกิดขึ้น</w:t>
      </w:r>
    </w:p>
    <w:p w14:paraId="54E97A07" w14:textId="77777777" w:rsidR="003068B1" w:rsidRPr="0013335C" w:rsidRDefault="003068B1" w:rsidP="003068B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BFB3B9B" w14:textId="77777777" w:rsidR="00B118D6" w:rsidRPr="0013335C" w:rsidRDefault="00B118D6" w:rsidP="0048638D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shd w:val="clear" w:color="auto" w:fill="E0E0E0"/>
        </w:rPr>
      </w:pPr>
      <w:r w:rsidRPr="0013335C">
        <w:rPr>
          <w:rFonts w:ascii="Angsana New" w:hAnsi="Angsana New" w:hint="cs"/>
          <w:i/>
          <w:iCs/>
          <w:sz w:val="30"/>
          <w:szCs w:val="30"/>
          <w:cs/>
        </w:rPr>
        <w:t>ค่าตัดจำหน่าย</w:t>
      </w:r>
    </w:p>
    <w:p w14:paraId="102A73B7" w14:textId="77777777" w:rsidR="00B118D6" w:rsidRPr="0013335C" w:rsidRDefault="00B118D6" w:rsidP="003068B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B95E3C" w14:textId="4A836814" w:rsidR="0049478C" w:rsidRPr="0013335C" w:rsidRDefault="003068B1" w:rsidP="00D5242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</w:t>
      </w:r>
    </w:p>
    <w:p w14:paraId="1660F193" w14:textId="77777777" w:rsidR="003068B1" w:rsidRPr="0013335C" w:rsidRDefault="003068B1" w:rsidP="0048638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205CB6" w14:textId="77777777" w:rsidR="003068B1" w:rsidRPr="0013335C" w:rsidRDefault="003068B1" w:rsidP="003068B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</w:p>
    <w:p w14:paraId="14917076" w14:textId="77777777" w:rsidR="003068B1" w:rsidRPr="0013335C" w:rsidRDefault="003068B1" w:rsidP="0048638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A941724" w14:textId="77777777" w:rsidR="003068B1" w:rsidRPr="0013335C" w:rsidRDefault="003068B1" w:rsidP="003068B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0E48835E" w14:textId="77777777" w:rsidR="00B66D9D" w:rsidRPr="0013335C" w:rsidRDefault="00B66D9D" w:rsidP="009A7E82">
      <w:pPr>
        <w:pStyle w:val="BodyText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400"/>
        <w:gridCol w:w="1170"/>
        <w:gridCol w:w="810"/>
      </w:tblGrid>
      <w:tr w:rsidR="00B118D6" w:rsidRPr="0013335C" w14:paraId="6F4A4A8F" w14:textId="77777777" w:rsidTr="003068B1">
        <w:tc>
          <w:tcPr>
            <w:tcW w:w="5400" w:type="dxa"/>
          </w:tcPr>
          <w:p w14:paraId="0EE464F9" w14:textId="77777777" w:rsidR="00B118D6" w:rsidRPr="0013335C" w:rsidRDefault="00256FB0" w:rsidP="0048638D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ค่าลิขสิทธิ์ซอฟต์</w:t>
            </w:r>
            <w:r w:rsidR="00B118D6" w:rsidRPr="0013335C">
              <w:rPr>
                <w:rFonts w:ascii="Angsana New" w:hAnsi="Angsana New" w:hint="cs"/>
                <w:sz w:val="30"/>
                <w:szCs w:val="30"/>
                <w:cs/>
              </w:rPr>
              <w:t>แวร์</w:t>
            </w:r>
          </w:p>
        </w:tc>
        <w:tc>
          <w:tcPr>
            <w:tcW w:w="1170" w:type="dxa"/>
          </w:tcPr>
          <w:p w14:paraId="6B02644B" w14:textId="77777777" w:rsidR="00B118D6" w:rsidRPr="0013335C" w:rsidRDefault="00577624" w:rsidP="0048638D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10</w:t>
            </w:r>
          </w:p>
        </w:tc>
        <w:tc>
          <w:tcPr>
            <w:tcW w:w="810" w:type="dxa"/>
          </w:tcPr>
          <w:p w14:paraId="55CE8828" w14:textId="77777777" w:rsidR="00B118D6" w:rsidRPr="0013335C" w:rsidRDefault="00B118D6" w:rsidP="0048638D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A50F3A" w:rsidRPr="0013335C" w14:paraId="6138535F" w14:textId="77777777" w:rsidTr="003068B1">
        <w:tc>
          <w:tcPr>
            <w:tcW w:w="5400" w:type="dxa"/>
          </w:tcPr>
          <w:p w14:paraId="101B3C99" w14:textId="77777777" w:rsidR="00A50F3A" w:rsidRPr="0013335C" w:rsidRDefault="00A50F3A" w:rsidP="0048638D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7FF07BBD" w14:textId="77777777" w:rsidR="00A50F3A" w:rsidRPr="0013335C" w:rsidRDefault="00577624" w:rsidP="0048638D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810" w:type="dxa"/>
          </w:tcPr>
          <w:p w14:paraId="47C810C6" w14:textId="77777777" w:rsidR="00A50F3A" w:rsidRPr="0013335C" w:rsidRDefault="00A50F3A" w:rsidP="0048638D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1E282B" w:rsidRPr="0013335C" w14:paraId="68D9ABB8" w14:textId="77777777" w:rsidTr="003068B1">
        <w:tc>
          <w:tcPr>
            <w:tcW w:w="5400" w:type="dxa"/>
          </w:tcPr>
          <w:p w14:paraId="48E33C60" w14:textId="77777777" w:rsidR="001E282B" w:rsidRPr="0013335C" w:rsidRDefault="001E282B" w:rsidP="0048638D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สมาชิกสนามกอล์ฟ</w:t>
            </w:r>
          </w:p>
        </w:tc>
        <w:tc>
          <w:tcPr>
            <w:tcW w:w="1170" w:type="dxa"/>
          </w:tcPr>
          <w:p w14:paraId="5090190C" w14:textId="77777777" w:rsidR="001E282B" w:rsidRPr="0013335C" w:rsidRDefault="00577624" w:rsidP="0048638D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810" w:type="dxa"/>
          </w:tcPr>
          <w:p w14:paraId="431DC9F6" w14:textId="77777777" w:rsidR="001E282B" w:rsidRPr="0013335C" w:rsidRDefault="001E282B" w:rsidP="0048638D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019DAB62" w14:textId="77777777" w:rsidR="0091515F" w:rsidRPr="0013335C" w:rsidRDefault="0091515F" w:rsidP="0048638D">
      <w:pPr>
        <w:pStyle w:val="BodyText"/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18C4738B" w14:textId="77777777" w:rsidR="003068B1" w:rsidRPr="0013335C" w:rsidRDefault="003068B1" w:rsidP="003068B1">
      <w:pPr>
        <w:pStyle w:val="BodyText"/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วิธีการตัดจำหน่าย และระยะเวลาที่คาดว่าจะได้รับประโยชน์จะได้รับการทบทวนทุกสิ้นรอบปีบัญชีและปรับปรุงตามความเหมาะสม</w:t>
      </w:r>
    </w:p>
    <w:p w14:paraId="43916407" w14:textId="2E3C9B09" w:rsidR="00AB708C" w:rsidRPr="0013335C" w:rsidRDefault="00AB708C" w:rsidP="00111D11">
      <w:pPr>
        <w:pStyle w:val="BodyText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61484F4" w14:textId="2211C1CC" w:rsidR="00C17735" w:rsidRPr="0013335C" w:rsidRDefault="00C17735" w:rsidP="00111D11">
      <w:pPr>
        <w:pStyle w:val="BodyText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</w:rPr>
        <w:br w:type="page"/>
      </w:r>
    </w:p>
    <w:p w14:paraId="3BB73F4A" w14:textId="77777777" w:rsidR="00471CCE" w:rsidRPr="0013335C" w:rsidRDefault="00471CCE" w:rsidP="00BF392D">
      <w:pPr>
        <w:pStyle w:val="Heading8"/>
        <w:numPr>
          <w:ilvl w:val="0"/>
          <w:numId w:val="6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การด้อยค่า</w:t>
      </w:r>
    </w:p>
    <w:p w14:paraId="0003DAD8" w14:textId="77777777" w:rsidR="00471CCE" w:rsidRPr="0013335C" w:rsidRDefault="00471CCE" w:rsidP="003068B1">
      <w:pPr>
        <w:pStyle w:val="BodyText"/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2EEF4598" w14:textId="77777777" w:rsidR="003068B1" w:rsidRPr="0013335C" w:rsidRDefault="003068B1" w:rsidP="003068B1">
      <w:pPr>
        <w:pStyle w:val="BodyText"/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Pr="0013335C">
        <w:rPr>
          <w:rFonts w:ascii="Angsana New" w:hAnsi="Angsana New" w:hint="cs"/>
          <w:sz w:val="30"/>
          <w:szCs w:val="30"/>
        </w:rPr>
        <w:br/>
      </w:r>
      <w:r w:rsidRPr="0013335C">
        <w:rPr>
          <w:rFonts w:ascii="Angsana New" w:hAnsi="Angsana New" w:hint="cs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2C4DA9BE" w14:textId="77777777" w:rsidR="003068B1" w:rsidRPr="0013335C" w:rsidRDefault="003068B1" w:rsidP="003068B1">
      <w:pPr>
        <w:pStyle w:val="BodyText"/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3A75B74D" w14:textId="77777777" w:rsidR="003068B1" w:rsidRPr="0013335C" w:rsidRDefault="003068B1" w:rsidP="003068B1">
      <w:pPr>
        <w:pStyle w:val="BodyText"/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5105DBED" w14:textId="77777777" w:rsidR="003068B1" w:rsidRPr="0013335C" w:rsidRDefault="003068B1" w:rsidP="009A7E82">
      <w:pPr>
        <w:pStyle w:val="BodyText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8D2F840" w14:textId="77777777" w:rsidR="003068B1" w:rsidRPr="0013335C" w:rsidRDefault="003068B1" w:rsidP="003068B1">
      <w:pPr>
        <w:pStyle w:val="BodyText"/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ขาดทุนซึ่งเคยบันทึกในส่วนของผู้ถือหุ้นจะถูกบันทึกในกำไรหรือขาดทุนโดยไม่ต้องปรับกับสินทรัพย์ทางการเงินดังกล่าว 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หักขาดทุนจากการด้อยค่าของสินทรัพย์ทางการเงินนั้น ๆ ซึ่งเคยรับรู้แล้วในกำไรหรือขาดทุน</w:t>
      </w:r>
    </w:p>
    <w:p w14:paraId="008A9156" w14:textId="77777777" w:rsidR="003068B1" w:rsidRPr="0013335C" w:rsidRDefault="003068B1" w:rsidP="009A7E82">
      <w:pPr>
        <w:pStyle w:val="BodyText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EF63ACD" w14:textId="77777777" w:rsidR="00471CCE" w:rsidRPr="0013335C" w:rsidRDefault="00471CCE" w:rsidP="00335261">
      <w:pPr>
        <w:pStyle w:val="BodyText"/>
        <w:spacing w:after="0" w:line="240" w:lineRule="auto"/>
        <w:ind w:firstLine="540"/>
        <w:jc w:val="thaiDistribute"/>
        <w:rPr>
          <w:rFonts w:ascii="Angsana New" w:hAnsi="Angsana New"/>
          <w:iCs/>
          <w:sz w:val="30"/>
          <w:szCs w:val="30"/>
        </w:rPr>
      </w:pPr>
      <w:r w:rsidRPr="0013335C">
        <w:rPr>
          <w:rFonts w:ascii="Angsana New" w:hAnsi="Angsana New" w:hint="cs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273AAAE9" w14:textId="77777777" w:rsidR="00471CCE" w:rsidRPr="0013335C" w:rsidRDefault="00471CCE" w:rsidP="0048638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0BB62D2" w14:textId="77777777" w:rsidR="00471CCE" w:rsidRPr="0013335C" w:rsidRDefault="00471CCE" w:rsidP="003068B1">
      <w:pPr>
        <w:pStyle w:val="BodyText"/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7FCAD246" w14:textId="77777777" w:rsidR="00471CCE" w:rsidRPr="0013335C" w:rsidRDefault="00471CCE" w:rsidP="0048638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2F1CC48" w14:textId="77777777" w:rsidR="003068B1" w:rsidRPr="0013335C" w:rsidRDefault="003068B1" w:rsidP="003068B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1369B95" w14:textId="77777777" w:rsidR="003068B1" w:rsidRPr="0013335C" w:rsidRDefault="003068B1" w:rsidP="0048638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6FB6A2A" w14:textId="77777777" w:rsidR="00471CCE" w:rsidRPr="0013335C" w:rsidRDefault="00471CCE" w:rsidP="0048638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13335C">
        <w:rPr>
          <w:rFonts w:ascii="Angsana New" w:hAnsi="Angsana New" w:hint="cs"/>
          <w:iCs/>
          <w:sz w:val="30"/>
          <w:szCs w:val="30"/>
          <w:cs/>
        </w:rPr>
        <w:t>การกลับรายการด้อยค่า</w:t>
      </w:r>
    </w:p>
    <w:p w14:paraId="4624883A" w14:textId="77777777" w:rsidR="00471CCE" w:rsidRPr="0013335C" w:rsidRDefault="00471CCE" w:rsidP="0048638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74DC98D" w14:textId="381AE75F" w:rsidR="00471CCE" w:rsidRPr="0013335C" w:rsidRDefault="003068B1" w:rsidP="0048638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6E39F38C" w14:textId="77777777" w:rsidR="00BF392D" w:rsidRPr="0013335C" w:rsidRDefault="00BF392D" w:rsidP="0048638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lastRenderedPageBreak/>
        <w:t xml:space="preserve">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</w:t>
      </w:r>
      <w:r w:rsidR="00CA422E" w:rsidRPr="0013335C">
        <w:rPr>
          <w:rFonts w:ascii="Angsana New" w:hAnsi="Angsana New" w:hint="cs"/>
          <w:sz w:val="30"/>
          <w:szCs w:val="30"/>
        </w:rPr>
        <w:br/>
      </w:r>
      <w:r w:rsidRPr="0013335C">
        <w:rPr>
          <w:rFonts w:ascii="Angsana New" w:hAnsi="Angsana New" w:hint="cs"/>
          <w:sz w:val="30"/>
          <w:szCs w:val="30"/>
          <w:cs/>
        </w:rPr>
        <w:t>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40414416" w14:textId="77777777" w:rsidR="00BF392D" w:rsidRPr="0013335C" w:rsidRDefault="00BF392D" w:rsidP="0048638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2DDCE25" w14:textId="77777777" w:rsidR="00471CCE" w:rsidRPr="0013335C" w:rsidRDefault="00471CCE" w:rsidP="00BF392D">
      <w:pPr>
        <w:pStyle w:val="Heading8"/>
        <w:numPr>
          <w:ilvl w:val="0"/>
          <w:numId w:val="6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</w:p>
    <w:p w14:paraId="323A263A" w14:textId="77777777" w:rsidR="00471CCE" w:rsidRPr="0013335C" w:rsidRDefault="00471CCE" w:rsidP="0091515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BD94F2A" w14:textId="77777777" w:rsidR="0021141D" w:rsidRPr="0013335C" w:rsidRDefault="00471CCE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5ABF0521" w14:textId="77777777" w:rsidR="00A46396" w:rsidRPr="0013335C" w:rsidRDefault="00A46396" w:rsidP="0091515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D349B07" w14:textId="77777777" w:rsidR="00A46396" w:rsidRPr="0013335C" w:rsidRDefault="00471CCE" w:rsidP="00BF392D">
      <w:pPr>
        <w:pStyle w:val="Heading8"/>
        <w:numPr>
          <w:ilvl w:val="0"/>
          <w:numId w:val="6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162C45CB" w14:textId="77777777" w:rsidR="00471CCE" w:rsidRPr="0013335C" w:rsidRDefault="00471CCE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7E461A" w14:textId="77777777" w:rsidR="0097434D" w:rsidRPr="0013335C" w:rsidRDefault="0097434D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3335C">
        <w:rPr>
          <w:rFonts w:ascii="Angsana New" w:hAnsi="Angsana New" w:hint="cs"/>
          <w:i/>
          <w:iCs/>
          <w:sz w:val="30"/>
          <w:szCs w:val="30"/>
          <w:cs/>
        </w:rPr>
        <w:t>โครงการสมทบเงิน</w:t>
      </w:r>
    </w:p>
    <w:p w14:paraId="7654269D" w14:textId="77777777" w:rsidR="0097434D" w:rsidRPr="0013335C" w:rsidRDefault="0097434D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55A46B4" w14:textId="77777777" w:rsidR="0097434D" w:rsidRPr="0013335C" w:rsidRDefault="0097434D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</w:t>
      </w:r>
      <w:r w:rsidR="00B60BFD"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เวลาที่พนักงานได้ทำงานให้กับกิจการ</w:t>
      </w:r>
    </w:p>
    <w:p w14:paraId="2C3E5481" w14:textId="77777777" w:rsidR="00D5242C" w:rsidRPr="0013335C" w:rsidRDefault="00D5242C" w:rsidP="0048638D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02D923DB" w14:textId="3C1928C8" w:rsidR="0097434D" w:rsidRPr="0013335C" w:rsidRDefault="0097434D" w:rsidP="0048638D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13335C">
        <w:rPr>
          <w:rFonts w:ascii="Angsana New" w:hAnsi="Angsana New" w:hint="cs"/>
          <w:iCs/>
          <w:sz w:val="30"/>
          <w:szCs w:val="30"/>
          <w:cs/>
        </w:rPr>
        <w:t>โครงการผลประโยชน์ที่กำหนดไว้</w:t>
      </w:r>
    </w:p>
    <w:p w14:paraId="5F413058" w14:textId="77777777" w:rsidR="0097434D" w:rsidRPr="0013335C" w:rsidRDefault="0097434D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E88B1E" w14:textId="77777777" w:rsidR="00BF392D" w:rsidRPr="0013335C" w:rsidRDefault="00BF392D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054F85" w:rsidRPr="0013335C">
        <w:rPr>
          <w:rFonts w:ascii="Angsana New" w:hAnsi="Angsana New" w:hint="cs"/>
          <w:sz w:val="30"/>
          <w:szCs w:val="30"/>
          <w:cs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</w:t>
      </w:r>
    </w:p>
    <w:p w14:paraId="0E2DE501" w14:textId="77777777" w:rsidR="00BF392D" w:rsidRPr="0013335C" w:rsidRDefault="00BF392D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1B70872" w14:textId="77777777" w:rsidR="0097434D" w:rsidRPr="0013335C" w:rsidRDefault="009918C3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35CBAFEB" w14:textId="77777777" w:rsidR="009918C3" w:rsidRPr="0013335C" w:rsidRDefault="009918C3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8E36350" w14:textId="6E3C9627" w:rsidR="009918C3" w:rsidRPr="0013335C" w:rsidRDefault="009918C3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 xml:space="preserve"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="00CA422E" w:rsidRPr="0013335C">
        <w:rPr>
          <w:rFonts w:ascii="Angsana New" w:hAnsi="Angsana New" w:hint="cs"/>
          <w:sz w:val="30"/>
          <w:szCs w:val="30"/>
        </w:rPr>
        <w:br/>
      </w:r>
      <w:r w:rsidRPr="0013335C">
        <w:rPr>
          <w:rFonts w:ascii="Angsana New" w:hAnsi="Angsana New" w:hint="cs"/>
          <w:sz w:val="30"/>
          <w:szCs w:val="30"/>
          <w:cs/>
        </w:rPr>
        <w:t>โดยคำนึงถึงการเปลี่ยนแปลงใด ๆ ในหนี้สินผลประโยชน์ที่กำหนดไว้สุทธิซึ่งเป็นผลมาจากการสมทบเงินและ</w:t>
      </w:r>
      <w:r w:rsidR="00CA422E" w:rsidRPr="0013335C">
        <w:rPr>
          <w:rFonts w:ascii="Angsana New" w:hAnsi="Angsana New" w:hint="cs"/>
          <w:sz w:val="30"/>
          <w:szCs w:val="30"/>
        </w:rPr>
        <w:br/>
      </w:r>
      <w:r w:rsidRPr="0013335C">
        <w:rPr>
          <w:rFonts w:ascii="Angsana New" w:hAnsi="Angsana New" w:hint="cs"/>
          <w:sz w:val="30"/>
          <w:szCs w:val="30"/>
          <w:cs/>
        </w:rPr>
        <w:t>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ที่เกี่ยวข้องกับโครงการผลประโยชน์รับรู้รายการในกำไรหรือขาดทุน</w:t>
      </w:r>
    </w:p>
    <w:p w14:paraId="5665BD6B" w14:textId="77777777" w:rsidR="004D3497" w:rsidRPr="0013335C" w:rsidRDefault="009918C3" w:rsidP="0048638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lastRenderedPageBreak/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</w:t>
      </w:r>
    </w:p>
    <w:p w14:paraId="1820850B" w14:textId="77777777" w:rsidR="009918C3" w:rsidRPr="0013335C" w:rsidRDefault="009918C3" w:rsidP="0048638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29CC24D" w14:textId="77777777" w:rsidR="0097434D" w:rsidRPr="0013335C" w:rsidRDefault="0097434D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3335C">
        <w:rPr>
          <w:rFonts w:ascii="Angsana New" w:hAnsi="Angsana New" w:hint="cs"/>
          <w:i/>
          <w:iCs/>
          <w:sz w:val="30"/>
          <w:szCs w:val="30"/>
          <w:cs/>
        </w:rPr>
        <w:t>ผลประโยชน์ระยะยาวอื่น</w:t>
      </w:r>
    </w:p>
    <w:p w14:paraId="42D6CC81" w14:textId="77777777" w:rsidR="0048638D" w:rsidRPr="0013335C" w:rsidRDefault="0048638D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570441C" w14:textId="77777777" w:rsidR="009918C3" w:rsidRPr="0013335C" w:rsidRDefault="009918C3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 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7EF1B871" w14:textId="77777777" w:rsidR="009918C3" w:rsidRPr="0013335C" w:rsidRDefault="009918C3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3DB1D4" w14:textId="77777777" w:rsidR="0097434D" w:rsidRPr="0013335C" w:rsidRDefault="0097434D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3335C">
        <w:rPr>
          <w:rFonts w:ascii="Angsana New" w:hAnsi="Angsana New" w:hint="cs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4BDBBF59" w14:textId="77777777" w:rsidR="004F01AF" w:rsidRPr="0013335C" w:rsidRDefault="004F01AF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8488F0D" w14:textId="77777777" w:rsidR="009918C3" w:rsidRPr="0013335C" w:rsidRDefault="009918C3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2A4B7C5" w14:textId="77777777" w:rsidR="009918C3" w:rsidRPr="0013335C" w:rsidRDefault="009918C3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42AD670" w14:textId="77777777" w:rsidR="00471CCE" w:rsidRPr="0013335C" w:rsidRDefault="00471CCE" w:rsidP="009918C3">
      <w:pPr>
        <w:pStyle w:val="Heading8"/>
        <w:numPr>
          <w:ilvl w:val="0"/>
          <w:numId w:val="6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1A71404F" w14:textId="77777777" w:rsidR="00471CCE" w:rsidRPr="0013335C" w:rsidRDefault="00471CCE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5BCE454" w14:textId="77777777" w:rsidR="009918C3" w:rsidRPr="0013335C" w:rsidRDefault="009918C3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</w:t>
      </w:r>
      <w:r w:rsidR="00CA422E" w:rsidRPr="0013335C">
        <w:rPr>
          <w:rFonts w:ascii="Angsana New" w:hAnsi="Angsana New" w:hint="cs"/>
          <w:sz w:val="30"/>
          <w:szCs w:val="30"/>
        </w:rPr>
        <w:br/>
      </w:r>
      <w:r w:rsidRPr="0013335C">
        <w:rPr>
          <w:rFonts w:ascii="Angsana New" w:hAnsi="Angsana New" w:hint="cs"/>
          <w:sz w:val="30"/>
          <w:szCs w:val="30"/>
          <w:cs/>
        </w:rPr>
        <w:t>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3A9024E3" w14:textId="77777777" w:rsidR="00471CCE" w:rsidRPr="0013335C" w:rsidRDefault="00471CCE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6E3DF0C" w14:textId="77777777" w:rsidR="00471CCE" w:rsidRPr="0013335C" w:rsidRDefault="00471CCE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3335C">
        <w:rPr>
          <w:rFonts w:ascii="Angsana New" w:hAnsi="Angsana New" w:hint="cs"/>
          <w:i/>
          <w:iCs/>
          <w:sz w:val="30"/>
          <w:szCs w:val="30"/>
          <w:cs/>
        </w:rPr>
        <w:t>ประมาณการค่าประกันความเสียหาย</w:t>
      </w:r>
    </w:p>
    <w:p w14:paraId="2EF0AD3F" w14:textId="77777777" w:rsidR="00471CCE" w:rsidRPr="0013335C" w:rsidRDefault="00471CCE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331437" w14:textId="77777777" w:rsidR="0021141D" w:rsidRPr="0013335C" w:rsidRDefault="00471CCE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ประมาณการค่าประกันความเสียหายจากการรับประกันคุณภาพสินค้า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จะบันทึกเมื่อได้ขายสินค้าหรือให้บริการแก่ลูกค้าแล้ว ประมาณการค่าใช้จ่ายประมาณขึ้นโดยอ้างอิงจากข้อมูลการ</w:t>
      </w:r>
      <w:r w:rsidR="00FB4D3C" w:rsidRPr="0013335C">
        <w:rPr>
          <w:rFonts w:ascii="Angsana New" w:hAnsi="Angsana New" w:hint="cs"/>
          <w:sz w:val="30"/>
          <w:szCs w:val="30"/>
          <w:cs/>
        </w:rPr>
        <w:t>เรียกร้องค่าเสียหายที่เกิดขึ้นจริงที่ผ่านมา</w:t>
      </w:r>
      <w:r w:rsidRPr="0013335C">
        <w:rPr>
          <w:rFonts w:ascii="Angsana New" w:hAnsi="Angsana New" w:hint="cs"/>
          <w:sz w:val="30"/>
          <w:szCs w:val="30"/>
          <w:cs/>
        </w:rPr>
        <w:t>และปัจจัยต่าง</w:t>
      </w:r>
      <w:r w:rsidR="00CD1D85" w:rsidRPr="0013335C">
        <w:rPr>
          <w:rFonts w:ascii="Angsana New" w:hAnsi="Angsana New" w:hint="cs"/>
          <w:sz w:val="30"/>
          <w:szCs w:val="30"/>
          <w:cs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ๆ ที่อาจเกี่ยวข้องกับความน่าจะเป็นที่จะเกิดความเสียหายดังกล่าว</w:t>
      </w:r>
    </w:p>
    <w:p w14:paraId="5C9B6303" w14:textId="25594656" w:rsidR="00A46396" w:rsidRPr="0013335C" w:rsidRDefault="00A46396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CEC27EF" w14:textId="77777777" w:rsidR="00D5242C" w:rsidRPr="0013335C" w:rsidRDefault="00D5242C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324C8C" w14:textId="77777777" w:rsidR="00A46396" w:rsidRPr="0013335C" w:rsidRDefault="00A46396" w:rsidP="009918C3">
      <w:pPr>
        <w:pStyle w:val="Heading8"/>
        <w:numPr>
          <w:ilvl w:val="0"/>
          <w:numId w:val="6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34AF6443" w14:textId="77777777" w:rsidR="00A46396" w:rsidRPr="0013335C" w:rsidRDefault="00A46396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A62A2B" w14:textId="77777777" w:rsidR="00A46396" w:rsidRPr="0013335C" w:rsidRDefault="00A46396" w:rsidP="00A46396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3335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577624" w:rsidRPr="0013335C">
        <w:rPr>
          <w:rFonts w:ascii="Angsana New" w:hAnsi="Angsana New" w:cs="Angsana New" w:hint="cs"/>
          <w:sz w:val="30"/>
          <w:szCs w:val="30"/>
          <w:lang w:val="en-US" w:bidi="th-TH"/>
        </w:rPr>
        <w:t>3</w:t>
      </w:r>
      <w:r w:rsidRPr="0013335C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Pr="0013335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และรายงานโดยตรงต่อผู้บริหารสูงสุดทางด้านการเงิน </w:t>
      </w:r>
    </w:p>
    <w:p w14:paraId="4CAC8691" w14:textId="77777777" w:rsidR="00A46396" w:rsidRPr="0013335C" w:rsidRDefault="00A46396" w:rsidP="00A46396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11B34571" w14:textId="77777777" w:rsidR="00A46396" w:rsidRPr="0013335C" w:rsidRDefault="00A46396" w:rsidP="00A46396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3335C">
        <w:rPr>
          <w:rFonts w:ascii="Angsana New" w:hAnsi="Angsana New" w:cs="Angsana New" w:hint="cs"/>
          <w:sz w:val="30"/>
          <w:szCs w:val="30"/>
          <w:cs/>
          <w:lang w:bidi="th-TH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257BAE95" w14:textId="77777777" w:rsidR="00A46396" w:rsidRPr="0013335C" w:rsidRDefault="00A46396" w:rsidP="00A46396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123C2156" w14:textId="77777777" w:rsidR="00D5242C" w:rsidRPr="0013335C" w:rsidRDefault="00A46396" w:rsidP="00D5242C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13335C">
        <w:rPr>
          <w:rFonts w:ascii="Angsana New" w:hAnsi="Angsana New" w:cs="Angsana New" w:hint="cs"/>
          <w:sz w:val="30"/>
          <w:szCs w:val="30"/>
          <w:cs/>
          <w:lang w:bidi="th-TH"/>
        </w:rPr>
        <w:t>ประเด็นปัญหาของการวัดมูลค่าที่มีนัยสำคัญจะถูกรายงานต่อคณะกรรมการตรวจสอบของบริษัท</w:t>
      </w:r>
    </w:p>
    <w:p w14:paraId="13733538" w14:textId="77777777" w:rsidR="00D5242C" w:rsidRPr="0013335C" w:rsidRDefault="00D5242C" w:rsidP="00D5242C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287187DB" w14:textId="27D78E1A" w:rsidR="00A46396" w:rsidRPr="0013335C" w:rsidRDefault="00A46396" w:rsidP="00D5242C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</w:rPr>
      </w:pPr>
      <w:r w:rsidRPr="0013335C">
        <w:rPr>
          <w:rFonts w:ascii="Angsana New" w:hAnsi="Angsana New" w:cs="Angsana New" w:hint="cs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13335C">
        <w:rPr>
          <w:rFonts w:ascii="Angsana New" w:hAnsi="Angsana New" w:cs="Angsana New" w:hint="cs"/>
          <w:sz w:val="30"/>
          <w:szCs w:val="30"/>
        </w:rPr>
        <w:t xml:space="preserve"> </w:t>
      </w:r>
      <w:r w:rsidRPr="0013335C">
        <w:rPr>
          <w:rFonts w:ascii="Angsana New" w:hAnsi="Angsana New" w:cs="Angsana New" w:hint="cs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13335C">
        <w:rPr>
          <w:rFonts w:ascii="Angsana New" w:hAnsi="Angsana New" w:cs="Angsana New" w:hint="cs"/>
          <w:sz w:val="30"/>
          <w:szCs w:val="30"/>
        </w:rPr>
        <w:t xml:space="preserve"> </w:t>
      </w:r>
      <w:r w:rsidRPr="0013335C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2675AA90" w14:textId="77777777" w:rsidR="009918C3" w:rsidRPr="0013335C" w:rsidRDefault="009918C3" w:rsidP="00A46396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B1D0D2A" w14:textId="77777777" w:rsidR="00A46396" w:rsidRPr="0013335C" w:rsidRDefault="00A46396" w:rsidP="00A46396">
      <w:pPr>
        <w:pStyle w:val="block"/>
        <w:numPr>
          <w:ilvl w:val="0"/>
          <w:numId w:val="10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3335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ข้อมูลระดับ </w:t>
      </w:r>
      <w:r w:rsidR="00577624" w:rsidRPr="0013335C">
        <w:rPr>
          <w:rFonts w:ascii="Angsana New" w:hAnsi="Angsana New" w:cs="Angsana New" w:hint="cs"/>
          <w:sz w:val="30"/>
          <w:szCs w:val="30"/>
          <w:lang w:val="en-US" w:bidi="th-TH"/>
        </w:rPr>
        <w:t>1</w:t>
      </w:r>
      <w:r w:rsidRPr="0013335C">
        <w:rPr>
          <w:rFonts w:ascii="Angsana New" w:hAnsi="Angsana New" w:cs="Angsana New" w:hint="cs"/>
          <w:sz w:val="30"/>
          <w:szCs w:val="30"/>
          <w:lang w:bidi="th-TH"/>
        </w:rPr>
        <w:t xml:space="preserve">  </w:t>
      </w:r>
      <w:r w:rsidRPr="0013335C">
        <w:rPr>
          <w:rFonts w:ascii="Angsana New" w:hAnsi="Angsana New" w:cs="Angsana New" w:hint="cs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48EB63B" w14:textId="77777777" w:rsidR="00A46396" w:rsidRPr="0013335C" w:rsidRDefault="00A46396" w:rsidP="00A46396">
      <w:pPr>
        <w:pStyle w:val="block"/>
        <w:numPr>
          <w:ilvl w:val="0"/>
          <w:numId w:val="10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3335C">
        <w:rPr>
          <w:rFonts w:ascii="Angsana New" w:hAnsi="Angsana New" w:cs="Angsana New" w:hint="cs"/>
          <w:sz w:val="30"/>
          <w:szCs w:val="30"/>
          <w:cs/>
          <w:lang w:bidi="th-TH"/>
        </w:rPr>
        <w:t>ข้อมูลระดับ</w:t>
      </w:r>
      <w:r w:rsidRPr="0013335C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="00577624" w:rsidRPr="0013335C">
        <w:rPr>
          <w:rFonts w:ascii="Angsana New" w:hAnsi="Angsana New" w:cs="Angsana New" w:hint="cs"/>
          <w:sz w:val="30"/>
          <w:szCs w:val="30"/>
          <w:lang w:val="en-US" w:bidi="th-TH"/>
        </w:rPr>
        <w:t>2</w:t>
      </w:r>
      <w:r w:rsidRPr="0013335C">
        <w:rPr>
          <w:rFonts w:ascii="Angsana New" w:hAnsi="Angsana New" w:cs="Angsana New" w:hint="cs"/>
          <w:sz w:val="30"/>
          <w:szCs w:val="30"/>
          <w:lang w:bidi="th-TH"/>
        </w:rPr>
        <w:t xml:space="preserve">  </w:t>
      </w:r>
      <w:r w:rsidRPr="0013335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577624" w:rsidRPr="0013335C">
        <w:rPr>
          <w:rFonts w:ascii="Angsana New" w:hAnsi="Angsana New" w:cs="Angsana New" w:hint="cs"/>
          <w:sz w:val="30"/>
          <w:szCs w:val="30"/>
          <w:lang w:val="en-US" w:bidi="th-TH"/>
        </w:rPr>
        <w:t>1</w:t>
      </w:r>
    </w:p>
    <w:p w14:paraId="21F1FB8F" w14:textId="77777777" w:rsidR="00A46396" w:rsidRPr="0013335C" w:rsidRDefault="00A46396" w:rsidP="00A46396">
      <w:pPr>
        <w:pStyle w:val="block"/>
        <w:numPr>
          <w:ilvl w:val="0"/>
          <w:numId w:val="10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3335C">
        <w:rPr>
          <w:rFonts w:ascii="Angsana New" w:hAnsi="Angsana New" w:cs="Angsana New" w:hint="cs"/>
          <w:sz w:val="30"/>
          <w:szCs w:val="30"/>
          <w:cs/>
          <w:lang w:bidi="th-TH"/>
        </w:rPr>
        <w:t>ข้อมูลระดับ</w:t>
      </w:r>
      <w:r w:rsidRPr="0013335C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="00577624" w:rsidRPr="0013335C">
        <w:rPr>
          <w:rFonts w:ascii="Angsana New" w:hAnsi="Angsana New" w:cs="Angsana New" w:hint="cs"/>
          <w:sz w:val="30"/>
          <w:szCs w:val="30"/>
          <w:lang w:val="en-US" w:bidi="th-TH"/>
        </w:rPr>
        <w:t>3</w:t>
      </w:r>
      <w:r w:rsidRPr="0013335C">
        <w:rPr>
          <w:rFonts w:ascii="Angsana New" w:hAnsi="Angsana New" w:cs="Angsana New" w:hint="cs"/>
          <w:sz w:val="30"/>
          <w:szCs w:val="30"/>
          <w:lang w:bidi="th-TH"/>
        </w:rPr>
        <w:t xml:space="preserve">  </w:t>
      </w:r>
      <w:r w:rsidRPr="0013335C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B4C55D2" w14:textId="77777777" w:rsidR="00A46396" w:rsidRPr="0013335C" w:rsidRDefault="00A46396" w:rsidP="009918C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A852DF6" w14:textId="77777777" w:rsidR="00A46396" w:rsidRPr="0013335C" w:rsidRDefault="00A46396" w:rsidP="009918C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3335C">
        <w:rPr>
          <w:rFonts w:ascii="Angsana New" w:hAnsi="Angsana New" w:cs="Angsana New" w:hint="cs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</w:t>
      </w:r>
      <w:r w:rsidR="00944479" w:rsidRPr="0013335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3335C">
        <w:rPr>
          <w:rFonts w:ascii="Angsana New" w:hAnsi="Angsana New" w:cs="Angsana New" w:hint="cs"/>
          <w:sz w:val="30"/>
          <w:szCs w:val="30"/>
          <w:cs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0240F396" w14:textId="77777777" w:rsidR="00944479" w:rsidRPr="0013335C" w:rsidRDefault="00944479" w:rsidP="009918C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0CD8455" w14:textId="77777777" w:rsidR="00A46396" w:rsidRPr="0013335C" w:rsidRDefault="00A46396" w:rsidP="009918C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3335C">
        <w:rPr>
          <w:rFonts w:ascii="Angsana New" w:hAnsi="Angsana New" w:cs="Angsana New" w:hint="cs"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375A6542" w14:textId="45CD5A8B" w:rsidR="00A46396" w:rsidRPr="0013335C" w:rsidRDefault="00A46396" w:rsidP="009918C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2175EFC" w14:textId="2D1765C2" w:rsidR="00C17735" w:rsidRPr="0013335C" w:rsidRDefault="00C17735" w:rsidP="009918C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3335C">
        <w:rPr>
          <w:rFonts w:ascii="Angsana New" w:hAnsi="Angsana New" w:cs="Angsana New" w:hint="cs"/>
          <w:sz w:val="30"/>
          <w:szCs w:val="30"/>
          <w:lang w:bidi="th-TH"/>
        </w:rPr>
        <w:br w:type="page"/>
      </w:r>
    </w:p>
    <w:p w14:paraId="21EB5E2F" w14:textId="77777777" w:rsidR="00117CCA" w:rsidRPr="0013335C" w:rsidRDefault="00117CCA" w:rsidP="009918C3">
      <w:pPr>
        <w:pStyle w:val="Heading8"/>
        <w:numPr>
          <w:ilvl w:val="0"/>
          <w:numId w:val="6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หุ้นทุนซื้อคืน</w:t>
      </w:r>
    </w:p>
    <w:p w14:paraId="5D88F64E" w14:textId="77777777" w:rsidR="00117CCA" w:rsidRPr="0013335C" w:rsidRDefault="00117CCA" w:rsidP="009918C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A5E083E" w14:textId="77777777" w:rsidR="009918C3" w:rsidRPr="0013335C" w:rsidRDefault="009918C3" w:rsidP="009918C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3335C">
        <w:rPr>
          <w:rFonts w:ascii="Angsana New" w:hAnsi="Angsana New" w:cs="Angsana New" w:hint="cs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</w:t>
      </w:r>
      <w:r w:rsidRPr="0013335C">
        <w:rPr>
          <w:rFonts w:ascii="Angsana New" w:hAnsi="Angsana New" w:cs="Angsana New" w:hint="cs"/>
          <w:sz w:val="30"/>
          <w:szCs w:val="30"/>
          <w:cs/>
        </w:rPr>
        <w:br/>
        <w:t>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</w:t>
      </w:r>
      <w:r w:rsidRPr="0013335C">
        <w:rPr>
          <w:rFonts w:ascii="Angsana New" w:hAnsi="Angsana New" w:cs="Angsana New" w:hint="cs"/>
          <w:sz w:val="30"/>
          <w:szCs w:val="30"/>
          <w:lang w:bidi="th-TH"/>
        </w:rPr>
        <w:t>“</w:t>
      </w:r>
      <w:r w:rsidRPr="0013335C">
        <w:rPr>
          <w:rFonts w:ascii="Angsana New" w:hAnsi="Angsana New" w:cs="Angsana New" w:hint="cs"/>
          <w:sz w:val="30"/>
          <w:szCs w:val="30"/>
          <w:cs/>
        </w:rPr>
        <w:t>ส่วนเกินทุนหุ้นทุนซื้อคืน</w:t>
      </w:r>
      <w:r w:rsidRPr="0013335C">
        <w:rPr>
          <w:rFonts w:ascii="Angsana New" w:hAnsi="Angsana New" w:cs="Angsana New" w:hint="cs"/>
          <w:sz w:val="30"/>
          <w:szCs w:val="30"/>
          <w:lang w:bidi="th-TH"/>
        </w:rPr>
        <w:t>”</w:t>
      </w:r>
      <w:r w:rsidRPr="0013335C">
        <w:rPr>
          <w:rFonts w:ascii="Angsana New" w:hAnsi="Angsana New" w:cs="Angsana New" w:hint="cs"/>
          <w:sz w:val="30"/>
          <w:szCs w:val="30"/>
          <w:cs/>
        </w:rPr>
        <w:t>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346F20AB" w14:textId="77777777" w:rsidR="009918C3" w:rsidRPr="0013335C" w:rsidRDefault="009918C3" w:rsidP="0094447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6451A69" w14:textId="77777777" w:rsidR="00471CCE" w:rsidRPr="0013335C" w:rsidRDefault="00471CCE" w:rsidP="009918C3">
      <w:pPr>
        <w:pStyle w:val="Heading8"/>
        <w:numPr>
          <w:ilvl w:val="0"/>
          <w:numId w:val="6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</w:t>
      </w:r>
    </w:p>
    <w:p w14:paraId="44130343" w14:textId="77777777" w:rsidR="00F15E67" w:rsidRPr="0013335C" w:rsidRDefault="00F15E67" w:rsidP="0094447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871085E" w14:textId="77777777" w:rsidR="00944479" w:rsidRPr="0013335C" w:rsidRDefault="00944479" w:rsidP="0094447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13335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="00577624" w:rsidRPr="0013335C">
        <w:rPr>
          <w:rFonts w:ascii="Angsana New" w:hAnsi="Angsana New" w:cs="Angsana New" w:hint="cs"/>
          <w:b/>
          <w:bCs/>
          <w:i/>
          <w:iCs/>
          <w:sz w:val="30"/>
          <w:szCs w:val="30"/>
          <w:lang w:val="en-US" w:bidi="th-TH"/>
        </w:rPr>
        <w:t>2562</w:t>
      </w:r>
    </w:p>
    <w:p w14:paraId="135ACEA0" w14:textId="77777777" w:rsidR="00944479" w:rsidRPr="0013335C" w:rsidRDefault="00944479" w:rsidP="009918C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DB586C0" w14:textId="77777777" w:rsidR="00944479" w:rsidRPr="0013335C" w:rsidRDefault="00944479" w:rsidP="009918C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3335C">
        <w:rPr>
          <w:rFonts w:ascii="Angsana New" w:hAnsi="Angsana New" w:cs="Angsana New" w:hint="cs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</w:t>
      </w:r>
      <w:r w:rsidRPr="0013335C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Pr="0013335C">
        <w:rPr>
          <w:rFonts w:ascii="Angsana New" w:hAnsi="Angsana New" w:cs="Angsana New" w:hint="cs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</w:p>
    <w:p w14:paraId="222080BC" w14:textId="77777777" w:rsidR="00D5242C" w:rsidRPr="0013335C" w:rsidRDefault="00D5242C" w:rsidP="009444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4F4F231" w14:textId="478A5D0C" w:rsidR="00944479" w:rsidRPr="0013335C" w:rsidRDefault="00944479" w:rsidP="009444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3335C">
        <w:rPr>
          <w:rFonts w:ascii="Angsana New" w:hAnsi="Angsana New" w:hint="cs"/>
          <w:i/>
          <w:iCs/>
          <w:sz w:val="30"/>
          <w:szCs w:val="30"/>
          <w:cs/>
        </w:rPr>
        <w:t>การขายสินค้าและบริการ</w:t>
      </w:r>
    </w:p>
    <w:p w14:paraId="73FC461F" w14:textId="77777777" w:rsidR="00944479" w:rsidRPr="0013335C" w:rsidRDefault="00944479" w:rsidP="009918C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01B0B13" w14:textId="77777777" w:rsidR="00944479" w:rsidRPr="0013335C" w:rsidRDefault="00944479" w:rsidP="0094447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335C">
        <w:rPr>
          <w:rFonts w:ascii="Angsana New" w:hAnsi="Angsana New" w:cs="Angsana New" w:hint="cs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13335C">
        <w:rPr>
          <w:rFonts w:ascii="Angsana New" w:hAnsi="Angsana New" w:cs="Angsana New" w:hint="cs"/>
          <w:sz w:val="30"/>
          <w:szCs w:val="30"/>
        </w:rPr>
        <w:t xml:space="preserve"> </w:t>
      </w:r>
      <w:r w:rsidRPr="0013335C">
        <w:rPr>
          <w:rFonts w:ascii="Angsana New" w:hAnsi="Angsana New" w:cs="Angsana New" w:hint="cs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18849C77" w14:textId="77777777" w:rsidR="00944479" w:rsidRPr="0013335C" w:rsidRDefault="00944479" w:rsidP="0094447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5CDF85E" w14:textId="48306B07" w:rsidR="00D5242C" w:rsidRPr="0013335C" w:rsidRDefault="00944479" w:rsidP="0094447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335C">
        <w:rPr>
          <w:rFonts w:ascii="Angsana New" w:hAnsi="Angsana New" w:cs="Angsana New" w:hint="cs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0486CAC8" w14:textId="77777777" w:rsidR="00D5242C" w:rsidRPr="0013335C" w:rsidRDefault="00D5242C" w:rsidP="0094447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A922ABA" w14:textId="77777777" w:rsidR="00F15E67" w:rsidRPr="0013335C" w:rsidRDefault="00F15E67" w:rsidP="00F15E67">
      <w:pPr>
        <w:ind w:left="360" w:firstLine="180"/>
        <w:jc w:val="thaiDistribute"/>
        <w:rPr>
          <w:rFonts w:ascii="Angsana New" w:hAnsi="Angsana New"/>
          <w:b/>
          <w:bCs/>
          <w:i/>
          <w:iCs/>
          <w:sz w:val="30"/>
          <w:szCs w:val="30"/>
          <w:shd w:val="clear" w:color="auto" w:fill="D9D9D9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="00577624" w:rsidRPr="0013335C">
        <w:rPr>
          <w:rFonts w:ascii="Angsana New" w:hAnsi="Angsana New" w:hint="cs"/>
          <w:b/>
          <w:bCs/>
          <w:i/>
          <w:iCs/>
          <w:sz w:val="30"/>
          <w:szCs w:val="30"/>
          <w:lang w:val="en-US"/>
        </w:rPr>
        <w:t>2561</w:t>
      </w:r>
    </w:p>
    <w:p w14:paraId="147DF006" w14:textId="77777777" w:rsidR="00471CCE" w:rsidRPr="0013335C" w:rsidRDefault="00471CCE" w:rsidP="0094447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E6DD079" w14:textId="77777777" w:rsidR="00471CCE" w:rsidRPr="0013335C" w:rsidRDefault="00471CCE" w:rsidP="0094447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3335C">
        <w:rPr>
          <w:rFonts w:ascii="Angsana New" w:hAnsi="Angsana New" w:cs="Angsana New" w:hint="cs"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</w:t>
      </w:r>
    </w:p>
    <w:p w14:paraId="15E397F0" w14:textId="77777777" w:rsidR="00471CCE" w:rsidRPr="0013335C" w:rsidRDefault="00471CCE" w:rsidP="0094447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7488DD4" w14:textId="77777777" w:rsidR="00471CCE" w:rsidRPr="0013335C" w:rsidRDefault="00471CCE" w:rsidP="0094447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13335C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การขายสินค้าและให้บริการ</w:t>
      </w:r>
    </w:p>
    <w:p w14:paraId="1575EE56" w14:textId="77777777" w:rsidR="00471CCE" w:rsidRPr="0013335C" w:rsidRDefault="00471CCE" w:rsidP="0094447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845176E" w14:textId="77777777" w:rsidR="00471CCE" w:rsidRPr="0013335C" w:rsidRDefault="00471CCE" w:rsidP="0094447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3335C">
        <w:rPr>
          <w:rFonts w:ascii="Angsana New" w:hAnsi="Angsana New" w:cs="Angsana New" w:hint="cs"/>
          <w:sz w:val="30"/>
          <w:szCs w:val="30"/>
          <w:cs/>
        </w:rPr>
        <w:t>รายได้</w:t>
      </w:r>
      <w:r w:rsidR="00256FB0" w:rsidRPr="0013335C">
        <w:rPr>
          <w:rFonts w:ascii="Angsana New" w:hAnsi="Angsana New" w:cs="Angsana New" w:hint="cs"/>
          <w:sz w:val="30"/>
          <w:szCs w:val="30"/>
          <w:cs/>
        </w:rPr>
        <w:t>รับรู้ใน</w:t>
      </w:r>
      <w:r w:rsidRPr="0013335C">
        <w:rPr>
          <w:rFonts w:ascii="Angsana New" w:hAnsi="Angsana New" w:cs="Angsana New" w:hint="cs"/>
          <w:sz w:val="30"/>
          <w:szCs w:val="30"/>
          <w:cs/>
        </w:rPr>
        <w:t>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ไม่อาจวัดมูลค่าของจำนวนรายได้และต้นทุนที่เกิดขึ้นได้อย่างน่าเชื่อถือ</w:t>
      </w:r>
      <w:r w:rsidRPr="0013335C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Pr="0013335C">
        <w:rPr>
          <w:rFonts w:ascii="Angsana New" w:hAnsi="Angsana New" w:cs="Angsana New" w:hint="cs"/>
          <w:sz w:val="30"/>
          <w:szCs w:val="30"/>
          <w:cs/>
        </w:rPr>
        <w:t>หรือมีความเป็นไปได้ค่อนข้างแน่นอนที่จะต้องรับคืนสินค้า รายได้จากการให้บริการรับรู้เมื่อมีการให้บริการ</w:t>
      </w:r>
    </w:p>
    <w:p w14:paraId="3DA0CE06" w14:textId="77777777" w:rsidR="00F15E67" w:rsidRPr="0013335C" w:rsidRDefault="00F15E67" w:rsidP="0094447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D0C87B5" w14:textId="77777777" w:rsidR="00F15E67" w:rsidRPr="0013335C" w:rsidRDefault="00F15E67" w:rsidP="00F105B2">
      <w:pPr>
        <w:pStyle w:val="Heading8"/>
        <w:numPr>
          <w:ilvl w:val="0"/>
          <w:numId w:val="6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รายได้ค่าเช่า</w:t>
      </w:r>
    </w:p>
    <w:p w14:paraId="44BF0831" w14:textId="77777777" w:rsidR="00F15E67" w:rsidRPr="0013335C" w:rsidRDefault="00F15E67" w:rsidP="0094447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7830AFD" w14:textId="77777777" w:rsidR="00D5242C" w:rsidRPr="0013335C" w:rsidRDefault="00CA422E" w:rsidP="00D5242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335C">
        <w:rPr>
          <w:rFonts w:ascii="Angsana New" w:hAnsi="Angsana New" w:cs="Angsana New" w:hint="cs"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Pr="0013335C">
        <w:rPr>
          <w:rFonts w:ascii="Angsana New" w:hAnsi="Angsana New" w:cs="Angsana New" w:hint="cs"/>
          <w:sz w:val="30"/>
          <w:szCs w:val="30"/>
        </w:rPr>
        <w:t xml:space="preserve"> </w:t>
      </w:r>
      <w:r w:rsidRPr="0013335C">
        <w:rPr>
          <w:rFonts w:ascii="Angsana New" w:hAnsi="Angsana New" w:cs="Angsana New" w:hint="cs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0232AD02" w14:textId="77777777" w:rsidR="00D5242C" w:rsidRPr="0013335C" w:rsidRDefault="00D5242C" w:rsidP="00D5242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1161C60" w14:textId="294975A3" w:rsidR="00F15E67" w:rsidRPr="0013335C" w:rsidRDefault="00F15E67" w:rsidP="006F52A2">
      <w:pPr>
        <w:pStyle w:val="Heading8"/>
        <w:numPr>
          <w:ilvl w:val="0"/>
          <w:numId w:val="6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รายได้จากการลงทุน</w:t>
      </w:r>
    </w:p>
    <w:p w14:paraId="784B785F" w14:textId="77777777" w:rsidR="00F15E67" w:rsidRPr="0013335C" w:rsidRDefault="00F15E67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55CB21" w14:textId="77777777" w:rsidR="00CA422E" w:rsidRPr="0013335C" w:rsidRDefault="00CA422E" w:rsidP="00CA422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โดยเงินปันผลรับบันทึกในกำไรหรือขาดทุนในวันที่บริษัทมีสิทธิได้รับเงินปันผล และดอกเบี้ยรับบันทึกในกำไรหรือขาดทุนตามเกณฑ์คงค้าง</w:t>
      </w:r>
    </w:p>
    <w:p w14:paraId="305E52C8" w14:textId="77777777" w:rsidR="00A46396" w:rsidRPr="0013335C" w:rsidRDefault="00A46396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9A996D" w14:textId="77777777" w:rsidR="00471CCE" w:rsidRPr="0013335C" w:rsidRDefault="00471CCE" w:rsidP="00F105B2">
      <w:pPr>
        <w:pStyle w:val="Heading8"/>
        <w:numPr>
          <w:ilvl w:val="0"/>
          <w:numId w:val="6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ต้นทุนทางการเงิน</w:t>
      </w:r>
    </w:p>
    <w:p w14:paraId="1EFCC21E" w14:textId="77777777" w:rsidR="00471CCE" w:rsidRPr="0013335C" w:rsidRDefault="00471CCE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AFB25E" w14:textId="77777777" w:rsidR="00944479" w:rsidRPr="0013335C" w:rsidRDefault="00944479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2C5AA634" w14:textId="77777777" w:rsidR="00944479" w:rsidRPr="0013335C" w:rsidRDefault="00944479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CA6DB81" w14:textId="77777777" w:rsidR="00471CCE" w:rsidRPr="0013335C" w:rsidRDefault="00471CCE" w:rsidP="00F105B2">
      <w:pPr>
        <w:pStyle w:val="Heading8"/>
        <w:numPr>
          <w:ilvl w:val="0"/>
          <w:numId w:val="6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สัญญาเช่าดำเนินงาน</w:t>
      </w:r>
    </w:p>
    <w:p w14:paraId="183FA9B3" w14:textId="77777777" w:rsidR="00471CCE" w:rsidRPr="0013335C" w:rsidRDefault="00471CCE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D5DF697" w14:textId="77777777" w:rsidR="00944479" w:rsidRPr="0013335C" w:rsidRDefault="00944479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 ประโยชน์ที่ได้รับตามสัญญาเช่า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จะรับรู้ในกำไรหรือขาดทุนเป็นส่วนหนึ่งของค่าเช่าทั้งสิ้นตามสัญญาตลอดอายุสัญญาเช่า</w:t>
      </w:r>
    </w:p>
    <w:p w14:paraId="78C9F264" w14:textId="6D23E171" w:rsidR="004D3497" w:rsidRPr="0013335C" w:rsidRDefault="004D3497" w:rsidP="00A727E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48CA358" w14:textId="77777777" w:rsidR="00D5242C" w:rsidRPr="0013335C" w:rsidRDefault="00D5242C" w:rsidP="00A727E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664E9F9" w14:textId="77777777" w:rsidR="00471CCE" w:rsidRPr="0013335C" w:rsidRDefault="00471CCE" w:rsidP="00F105B2">
      <w:pPr>
        <w:pStyle w:val="Heading8"/>
        <w:numPr>
          <w:ilvl w:val="0"/>
          <w:numId w:val="6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14:paraId="1870FB35" w14:textId="77777777" w:rsidR="00471CCE" w:rsidRPr="0013335C" w:rsidRDefault="00471CCE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161DC92" w14:textId="226A6D72" w:rsidR="00CA422E" w:rsidRPr="0013335C" w:rsidRDefault="00CA422E" w:rsidP="00CA422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6257AF58" w14:textId="77777777" w:rsidR="00CA422E" w:rsidRPr="0013335C" w:rsidRDefault="00CA422E" w:rsidP="0048369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8EEA8CC" w14:textId="77777777" w:rsidR="00CA422E" w:rsidRPr="0013335C" w:rsidRDefault="00CA422E" w:rsidP="00CA422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ๆ</w:t>
      </w:r>
    </w:p>
    <w:p w14:paraId="4865ACE8" w14:textId="726311C0" w:rsidR="00CA422E" w:rsidRPr="0013335C" w:rsidRDefault="00CA422E" w:rsidP="0048369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FA72415" w14:textId="77777777" w:rsidR="00CA422E" w:rsidRPr="0013335C" w:rsidRDefault="00CA422E" w:rsidP="00CA422E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</w:p>
    <w:p w14:paraId="4A2037BC" w14:textId="77777777" w:rsidR="00CA422E" w:rsidRPr="0013335C" w:rsidRDefault="00CA422E" w:rsidP="0048369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106F5BF" w14:textId="77777777" w:rsidR="00CA422E" w:rsidRPr="0013335C" w:rsidRDefault="00CA422E" w:rsidP="00CA422E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13335C">
        <w:rPr>
          <w:rFonts w:ascii="Angsana New" w:hAnsi="Angsana New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 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130E810C" w14:textId="77777777" w:rsidR="00CA422E" w:rsidRPr="0013335C" w:rsidRDefault="00CA422E" w:rsidP="0048369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E7968FA" w14:textId="77777777" w:rsidR="00CA422E" w:rsidRPr="0013335C" w:rsidRDefault="00CA422E" w:rsidP="00CA422E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02BCFA78" w14:textId="77777777" w:rsidR="00CA422E" w:rsidRPr="0013335C" w:rsidRDefault="00CA422E" w:rsidP="0048369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6E17130" w14:textId="77777777" w:rsidR="00CA422E" w:rsidRPr="0013335C" w:rsidRDefault="00CA422E" w:rsidP="00CA422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13335C">
        <w:rPr>
          <w:rFonts w:ascii="Angsana New" w:hAnsi="Angsana New" w:hint="cs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</w:t>
      </w:r>
      <w:r w:rsidR="00054F85" w:rsidRPr="0013335C">
        <w:rPr>
          <w:rFonts w:ascii="Angsana New" w:hAnsi="Angsana New" w:hint="cs"/>
          <w:sz w:val="30"/>
          <w:szCs w:val="30"/>
          <w:cs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ๆ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อาจจะทำให้บริษัทเปลี่ยนการตัดสินใจโดยขึ้นอยู่กับความเพียงพอของภาษีเงินได้ค้างจ่ายที่มีอยู่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31BFFCA2" w14:textId="77777777" w:rsidR="00CA422E" w:rsidRPr="0013335C" w:rsidRDefault="00CA422E" w:rsidP="0048369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D4B9431" w14:textId="60793D6F" w:rsidR="00CA422E" w:rsidRPr="0013335C" w:rsidRDefault="00CA422E" w:rsidP="00CA422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</w:t>
      </w:r>
      <w:r w:rsidR="00C51FC8" w:rsidRPr="0013335C">
        <w:rPr>
          <w:rFonts w:ascii="Angsana New" w:hAnsi="Angsana New" w:hint="cs"/>
          <w:sz w:val="30"/>
          <w:szCs w:val="30"/>
        </w:rPr>
        <w:t xml:space="preserve">     </w:t>
      </w:r>
      <w:r w:rsidRPr="0013335C">
        <w:rPr>
          <w:rFonts w:ascii="Angsana New" w:hAnsi="Angsana New" w:hint="cs"/>
          <w:sz w:val="30"/>
          <w:szCs w:val="30"/>
          <w:cs/>
        </w:rPr>
        <w:t>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1CC4688B" w14:textId="75CC00BE" w:rsidR="00F105B2" w:rsidRPr="0013335C" w:rsidRDefault="00CA422E" w:rsidP="00D5242C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E4577CE" w14:textId="77777777" w:rsidR="00D5242C" w:rsidRPr="0013335C" w:rsidRDefault="00D5242C" w:rsidP="00D5242C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35EB5A76" w14:textId="77777777" w:rsidR="00471CCE" w:rsidRPr="0013335C" w:rsidRDefault="00471CCE" w:rsidP="00F105B2">
      <w:pPr>
        <w:pStyle w:val="Heading8"/>
        <w:numPr>
          <w:ilvl w:val="0"/>
          <w:numId w:val="6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กำไรต่อหุ้น</w:t>
      </w:r>
    </w:p>
    <w:p w14:paraId="20FA4307" w14:textId="77777777" w:rsidR="00471CCE" w:rsidRPr="0013335C" w:rsidRDefault="00471CCE" w:rsidP="00F105B2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3BEA1512" w14:textId="77777777" w:rsidR="00F105B2" w:rsidRPr="0013335C" w:rsidRDefault="00471CCE" w:rsidP="00F105B2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บริษัทแสดงกำไรต่อหุ้นขั้นพื้นฐานสำหรับหุ้นสามัญ กำไรต่อหุ้นขั้นพื้นฐาน</w:t>
      </w:r>
      <w:r w:rsidR="00F105B2" w:rsidRPr="0013335C">
        <w:rPr>
          <w:rFonts w:ascii="Angsana New" w:hAnsi="Angsana New" w:hint="cs"/>
          <w:sz w:val="30"/>
          <w:szCs w:val="30"/>
          <w:cs/>
        </w:rPr>
        <w:t>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</w:p>
    <w:p w14:paraId="1E372FDA" w14:textId="77777777" w:rsidR="00E91A96" w:rsidRPr="0013335C" w:rsidRDefault="00E91A96" w:rsidP="00944479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46338FA4" w14:textId="77777777" w:rsidR="00E91A96" w:rsidRPr="0013335C" w:rsidRDefault="00E91A96" w:rsidP="00F105B2">
      <w:pPr>
        <w:pStyle w:val="Heading8"/>
        <w:numPr>
          <w:ilvl w:val="0"/>
          <w:numId w:val="6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431A716D" w14:textId="77777777" w:rsidR="00E91A96" w:rsidRPr="0013335C" w:rsidRDefault="00E91A96" w:rsidP="00903550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687E3D2F" w14:textId="77777777" w:rsidR="00E91A96" w:rsidRPr="0013335C" w:rsidRDefault="00E91A96" w:rsidP="00903550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4DFE2511" w14:textId="77777777" w:rsidR="00F105B2" w:rsidRPr="0013335C" w:rsidRDefault="00F105B2" w:rsidP="00903550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29E0D3B8" w14:textId="77777777" w:rsidR="00A200D2" w:rsidRPr="0013335C" w:rsidRDefault="00A200D2" w:rsidP="00F105B2">
      <w:pPr>
        <w:pStyle w:val="Heading8"/>
        <w:numPr>
          <w:ilvl w:val="0"/>
          <w:numId w:val="6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31270BD1" w14:textId="77777777" w:rsidR="00A200D2" w:rsidRPr="0013335C" w:rsidRDefault="00A200D2" w:rsidP="00903550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</w:p>
    <w:p w14:paraId="41FD1FD3" w14:textId="77777777" w:rsidR="00A200D2" w:rsidRPr="0013335C" w:rsidRDefault="00A200D2" w:rsidP="00903550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ผลการดำเนินงานของส่วนงานที่รายงานต่อ</w:t>
      </w:r>
      <w:r w:rsidR="00633ACC" w:rsidRPr="0013335C">
        <w:rPr>
          <w:rFonts w:ascii="Angsana New" w:hAnsi="Angsana New" w:hint="cs"/>
          <w:sz w:val="30"/>
          <w:szCs w:val="30"/>
          <w:cs/>
        </w:rPr>
        <w:t>ประธานเจ้าหน้าที่บริหารของบริษัท</w:t>
      </w:r>
      <w:r w:rsidR="00913D02" w:rsidRPr="0013335C">
        <w:rPr>
          <w:rFonts w:ascii="Angsana New" w:hAnsi="Angsana New" w:hint="cs"/>
          <w:sz w:val="30"/>
          <w:szCs w:val="30"/>
        </w:rPr>
        <w:t xml:space="preserve"> </w:t>
      </w:r>
      <w:r w:rsidR="00913D02" w:rsidRPr="0013335C">
        <w:rPr>
          <w:rFonts w:ascii="Angsana New" w:hAnsi="Angsana New" w:hint="cs"/>
          <w:sz w:val="30"/>
          <w:szCs w:val="30"/>
          <w:cs/>
        </w:rPr>
        <w:t xml:space="preserve">(ผู้มีอำนาจตัดสินใจสูงสุดด้านการดำเนินงาน) </w:t>
      </w:r>
      <w:r w:rsidRPr="0013335C">
        <w:rPr>
          <w:rFonts w:ascii="Angsana New" w:hAnsi="Angsana New" w:hint="cs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</w:t>
      </w:r>
      <w:r w:rsidR="00AA1381" w:rsidRPr="0013335C">
        <w:rPr>
          <w:rFonts w:ascii="Angsana New" w:hAnsi="Angsana New" w:hint="cs"/>
          <w:sz w:val="30"/>
          <w:szCs w:val="30"/>
          <w:cs/>
        </w:rPr>
        <w:t xml:space="preserve">ได้รับการปันส่วนอย่างสมเหตุสมผล </w:t>
      </w:r>
      <w:r w:rsidRPr="0013335C">
        <w:rPr>
          <w:rFonts w:ascii="Angsana New" w:hAnsi="Angsana New" w:hint="cs"/>
          <w:sz w:val="30"/>
          <w:szCs w:val="30"/>
          <w:cs/>
        </w:rPr>
        <w:t>รายการที่ไม่สามารถปันส่วนได้</w:t>
      </w:r>
      <w:bookmarkStart w:id="2" w:name="_Hlk38364734"/>
      <w:r w:rsidRPr="0013335C">
        <w:rPr>
          <w:rFonts w:ascii="Angsana New" w:hAnsi="Angsana New" w:hint="cs"/>
          <w:sz w:val="30"/>
          <w:szCs w:val="30"/>
          <w:cs/>
        </w:rPr>
        <w:t>ส่วนใหญ่เป็นรายกา</w:t>
      </w:r>
      <w:r w:rsidR="00332D97" w:rsidRPr="0013335C">
        <w:rPr>
          <w:rFonts w:ascii="Angsana New" w:hAnsi="Angsana New" w:hint="cs"/>
          <w:sz w:val="30"/>
          <w:szCs w:val="30"/>
          <w:cs/>
        </w:rPr>
        <w:t>ร</w:t>
      </w:r>
      <w:r w:rsidR="008D2798" w:rsidRPr="0013335C">
        <w:rPr>
          <w:rFonts w:ascii="Angsana New" w:hAnsi="Angsana New" w:hint="cs"/>
          <w:sz w:val="30"/>
          <w:szCs w:val="30"/>
          <w:cs/>
        </w:rPr>
        <w:t xml:space="preserve">สินทรัพย์ </w:t>
      </w:r>
      <w:r w:rsidR="00C64623" w:rsidRPr="0013335C">
        <w:rPr>
          <w:rFonts w:ascii="Angsana New" w:hAnsi="Angsana New" w:hint="cs"/>
          <w:sz w:val="30"/>
          <w:szCs w:val="30"/>
          <w:cs/>
        </w:rPr>
        <w:t>หนี้สิน</w:t>
      </w:r>
      <w:r w:rsidR="008D2798" w:rsidRPr="0013335C">
        <w:rPr>
          <w:rFonts w:ascii="Angsana New" w:hAnsi="Angsana New" w:hint="cs"/>
          <w:sz w:val="30"/>
          <w:szCs w:val="30"/>
          <w:cs/>
        </w:rPr>
        <w:t xml:space="preserve"> </w:t>
      </w:r>
      <w:r w:rsidR="00332D97" w:rsidRPr="0013335C">
        <w:rPr>
          <w:rFonts w:ascii="Angsana New" w:hAnsi="Angsana New" w:hint="cs"/>
          <w:sz w:val="30"/>
          <w:szCs w:val="30"/>
          <w:cs/>
        </w:rPr>
        <w:t>รายได้จากการลงทุน กำไร</w:t>
      </w:r>
      <w:r w:rsidR="0069516E" w:rsidRPr="0013335C">
        <w:rPr>
          <w:rFonts w:ascii="Angsana New" w:hAnsi="Angsana New" w:hint="cs"/>
          <w:sz w:val="30"/>
          <w:szCs w:val="30"/>
          <w:cs/>
        </w:rPr>
        <w:t>ขาดทุน</w:t>
      </w:r>
      <w:r w:rsidR="00332D97" w:rsidRPr="0013335C">
        <w:rPr>
          <w:rFonts w:ascii="Angsana New" w:hAnsi="Angsana New" w:hint="cs"/>
          <w:sz w:val="30"/>
          <w:szCs w:val="30"/>
          <w:cs/>
        </w:rPr>
        <w:t>จากอัตราแลกเปลี่ยน รายได้อื่น ค่าใช้จ่ายในการขายและค่าใช้จ่ายในการบริหาร</w:t>
      </w:r>
      <w:r w:rsidR="001312B8" w:rsidRPr="0013335C">
        <w:rPr>
          <w:rFonts w:ascii="Angsana New" w:hAnsi="Angsana New" w:hint="cs"/>
          <w:sz w:val="30"/>
          <w:szCs w:val="30"/>
          <w:cs/>
        </w:rPr>
        <w:t>บางรายการ</w:t>
      </w:r>
      <w:bookmarkEnd w:id="2"/>
    </w:p>
    <w:p w14:paraId="26BAC5C2" w14:textId="77777777" w:rsidR="0053689C" w:rsidRPr="0013335C" w:rsidRDefault="0053689C" w:rsidP="00903550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</w:p>
    <w:p w14:paraId="664170BA" w14:textId="77777777" w:rsidR="00471CCE" w:rsidRPr="0013335C" w:rsidRDefault="00471CCE" w:rsidP="00FE38D3">
      <w:pPr>
        <w:numPr>
          <w:ilvl w:val="0"/>
          <w:numId w:val="27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13335C">
        <w:rPr>
          <w:rFonts w:ascii="Angsana New" w:hAnsi="Angsana New" w:hint="cs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778E73D2" w14:textId="77777777" w:rsidR="00471CCE" w:rsidRPr="0013335C" w:rsidRDefault="00471CCE" w:rsidP="009D7A87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2EFE40D7" w14:textId="77777777" w:rsidR="007B26AC" w:rsidRPr="0013335C" w:rsidRDefault="00256FB0" w:rsidP="009D7A87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ความสัมพันธ์</w:t>
      </w:r>
      <w:r w:rsidR="001C6C28" w:rsidRPr="0013335C">
        <w:rPr>
          <w:rFonts w:ascii="Angsana New" w:hAnsi="Angsana New" w:hint="cs"/>
          <w:sz w:val="30"/>
          <w:szCs w:val="30"/>
          <w:cs/>
        </w:rPr>
        <w:t>ที่มี</w:t>
      </w:r>
      <w:r w:rsidRPr="0013335C">
        <w:rPr>
          <w:rFonts w:ascii="Angsana New" w:hAnsi="Angsana New" w:hint="cs"/>
          <w:sz w:val="30"/>
          <w:szCs w:val="30"/>
          <w:cs/>
        </w:rPr>
        <w:t>กับ</w:t>
      </w:r>
      <w:r w:rsidR="00630C12" w:rsidRPr="0013335C">
        <w:rPr>
          <w:rFonts w:ascii="Angsana New" w:hAnsi="Angsana New" w:hint="cs"/>
          <w:sz w:val="30"/>
          <w:szCs w:val="30"/>
          <w:cs/>
        </w:rPr>
        <w:t xml:space="preserve">บริษัทร่วมได้เปิดเผยในหมายเหตุข้อ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9</w:t>
      </w:r>
      <w:r w:rsidR="007B26AC" w:rsidRPr="0013335C">
        <w:rPr>
          <w:rFonts w:ascii="Angsana New" w:hAnsi="Angsana New" w:hint="cs"/>
          <w:sz w:val="30"/>
          <w:szCs w:val="30"/>
        </w:rPr>
        <w:t xml:space="preserve"> </w:t>
      </w:r>
      <w:r w:rsidR="007B26AC" w:rsidRPr="0013335C">
        <w:rPr>
          <w:rFonts w:ascii="Angsana New" w:hAnsi="Angsana New" w:hint="cs"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บริษัทในระหว่างปีมีดังต่อไปนี้</w:t>
      </w:r>
    </w:p>
    <w:p w14:paraId="6B0A5431" w14:textId="77777777" w:rsidR="0046467D" w:rsidRPr="0013335C" w:rsidRDefault="0046467D" w:rsidP="0048638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3690"/>
      </w:tblGrid>
      <w:tr w:rsidR="00903550" w:rsidRPr="0013335C" w14:paraId="58D2D056" w14:textId="77777777" w:rsidTr="00AC23A1">
        <w:trPr>
          <w:tblHeader/>
        </w:trPr>
        <w:tc>
          <w:tcPr>
            <w:tcW w:w="4320" w:type="dxa"/>
          </w:tcPr>
          <w:p w14:paraId="064CBEB6" w14:textId="77777777" w:rsidR="00903550" w:rsidRPr="0013335C" w:rsidRDefault="00903550" w:rsidP="009C6652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493CF69A" w14:textId="77777777" w:rsidR="00903550" w:rsidRPr="0013335C" w:rsidRDefault="00903550" w:rsidP="00D27DF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ประเทศที่จัดตั้ง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/</w:t>
            </w:r>
          </w:p>
        </w:tc>
        <w:tc>
          <w:tcPr>
            <w:tcW w:w="3690" w:type="dxa"/>
          </w:tcPr>
          <w:p w14:paraId="42CD4B69" w14:textId="77777777" w:rsidR="00903550" w:rsidRPr="0013335C" w:rsidRDefault="00903550" w:rsidP="00630C12">
            <w:pPr>
              <w:spacing w:line="240" w:lineRule="auto"/>
              <w:ind w:left="-18" w:right="-11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471CCE" w:rsidRPr="0013335C" w14:paraId="1AB16B8F" w14:textId="77777777" w:rsidTr="00AC23A1">
        <w:trPr>
          <w:tblHeader/>
        </w:trPr>
        <w:tc>
          <w:tcPr>
            <w:tcW w:w="4320" w:type="dxa"/>
          </w:tcPr>
          <w:p w14:paraId="2A8F613D" w14:textId="77777777" w:rsidR="00471CCE" w:rsidRPr="0013335C" w:rsidRDefault="00340057" w:rsidP="009C6652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ชื่อกิจการ</w:t>
            </w:r>
          </w:p>
        </w:tc>
        <w:tc>
          <w:tcPr>
            <w:tcW w:w="1350" w:type="dxa"/>
          </w:tcPr>
          <w:p w14:paraId="59922D83" w14:textId="77777777" w:rsidR="00471CCE" w:rsidRPr="0013335C" w:rsidRDefault="00D27DF5" w:rsidP="00D27DF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สัญชาติ</w:t>
            </w:r>
          </w:p>
        </w:tc>
        <w:tc>
          <w:tcPr>
            <w:tcW w:w="3690" w:type="dxa"/>
          </w:tcPr>
          <w:p w14:paraId="57E8D7F3" w14:textId="77777777" w:rsidR="00471CCE" w:rsidRPr="0013335C" w:rsidRDefault="00630C12" w:rsidP="00630C12">
            <w:pPr>
              <w:spacing w:line="240" w:lineRule="auto"/>
              <w:ind w:left="-18" w:right="-11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ลักษณะความสัมพันธ์</w:t>
            </w:r>
          </w:p>
        </w:tc>
      </w:tr>
      <w:tr w:rsidR="0085218B" w:rsidRPr="0013335C" w14:paraId="5773AF71" w14:textId="77777777" w:rsidTr="00AC23A1">
        <w:tc>
          <w:tcPr>
            <w:tcW w:w="4320" w:type="dxa"/>
          </w:tcPr>
          <w:p w14:paraId="2377FE1B" w14:textId="77777777" w:rsidR="0085218B" w:rsidRPr="0013335C" w:rsidRDefault="0085218B" w:rsidP="008A64AD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350" w:type="dxa"/>
          </w:tcPr>
          <w:p w14:paraId="4D5C0B47" w14:textId="77777777" w:rsidR="0085218B" w:rsidRPr="0013335C" w:rsidRDefault="0085218B" w:rsidP="008A64A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ญี่ปุ่น ไทย</w:t>
            </w:r>
          </w:p>
        </w:tc>
        <w:tc>
          <w:tcPr>
            <w:tcW w:w="3690" w:type="dxa"/>
          </w:tcPr>
          <w:p w14:paraId="5F2988D8" w14:textId="368DC92A" w:rsidR="0085218B" w:rsidRPr="0013335C" w:rsidRDefault="0085218B" w:rsidP="00997B88">
            <w:pPr>
              <w:spacing w:line="240" w:lineRule="auto"/>
              <w:ind w:right="75"/>
              <w:jc w:val="thaiDistribute"/>
              <w:rPr>
                <w:rFonts w:ascii="Angsana New" w:hAnsi="Angsana New"/>
                <w:spacing w:val="-16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pacing w:val="-16"/>
                <w:sz w:val="30"/>
                <w:szCs w:val="30"/>
                <w:cs/>
                <w:lang w:val="th-TH"/>
              </w:rPr>
              <w:t>บุคคลที่มีอำนาจและความรับผิดชอบในการวางแผน สั่งการและควบคุมกิจกรรมต่าง</w:t>
            </w:r>
            <w:r w:rsidR="00CD1D85" w:rsidRPr="0013335C">
              <w:rPr>
                <w:rFonts w:ascii="Angsana New" w:hAnsi="Angsana New" w:hint="cs"/>
                <w:spacing w:val="-16"/>
                <w:sz w:val="30"/>
                <w:szCs w:val="30"/>
                <w:cs/>
                <w:lang w:val="th-TH"/>
              </w:rPr>
              <w:t xml:space="preserve"> </w:t>
            </w:r>
            <w:r w:rsidRPr="0013335C">
              <w:rPr>
                <w:rFonts w:ascii="Angsana New" w:hAnsi="Angsana New" w:hint="cs"/>
                <w:spacing w:val="-16"/>
                <w:sz w:val="30"/>
                <w:szCs w:val="30"/>
                <w:cs/>
                <w:lang w:val="th-TH"/>
              </w:rPr>
              <w:t xml:space="preserve">ๆ </w:t>
            </w:r>
            <w:r w:rsidR="00C17735" w:rsidRPr="0013335C">
              <w:rPr>
                <w:rFonts w:ascii="Angsana New" w:hAnsi="Angsana New" w:hint="cs"/>
                <w:spacing w:val="-16"/>
                <w:sz w:val="30"/>
                <w:szCs w:val="30"/>
                <w:cs/>
                <w:lang w:val="th-TH"/>
              </w:rPr>
              <w:br/>
            </w:r>
            <w:r w:rsidRPr="0013335C">
              <w:rPr>
                <w:rFonts w:ascii="Angsana New" w:hAnsi="Angsana New" w:hint="cs"/>
                <w:spacing w:val="-16"/>
                <w:sz w:val="30"/>
                <w:szCs w:val="30"/>
                <w:cs/>
                <w:lang w:val="th-TH"/>
              </w:rPr>
              <w:t>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AA152A" w:rsidRPr="0013335C" w14:paraId="5F83E8BB" w14:textId="77777777" w:rsidTr="00AC23A1">
        <w:tc>
          <w:tcPr>
            <w:tcW w:w="4320" w:type="dxa"/>
          </w:tcPr>
          <w:p w14:paraId="0C1E6E40" w14:textId="77777777" w:rsidR="00AA152A" w:rsidRPr="0013335C" w:rsidRDefault="00AA152A" w:rsidP="00AA152A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Mitsubishi Electric Corporation</w:t>
            </w:r>
          </w:p>
        </w:tc>
        <w:tc>
          <w:tcPr>
            <w:tcW w:w="1350" w:type="dxa"/>
          </w:tcPr>
          <w:p w14:paraId="06784BD2" w14:textId="77777777" w:rsidR="00AA152A" w:rsidRPr="0013335C" w:rsidRDefault="00AA152A" w:rsidP="00AA152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ญี่ปุ่น</w:t>
            </w:r>
          </w:p>
        </w:tc>
        <w:tc>
          <w:tcPr>
            <w:tcW w:w="3690" w:type="dxa"/>
          </w:tcPr>
          <w:p w14:paraId="50015E1A" w14:textId="77777777" w:rsidR="00AA152A" w:rsidRPr="0013335C" w:rsidRDefault="00AA152A" w:rsidP="00AA152A">
            <w:pPr>
              <w:spacing w:line="240" w:lineRule="auto"/>
              <w:ind w:right="75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เป็นบริษัทใหญ่ ถือหุ้นร้อยละ 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45</w:t>
            </w:r>
            <w:r w:rsidR="00A91956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.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70</w:t>
            </w:r>
          </w:p>
        </w:tc>
      </w:tr>
      <w:tr w:rsidR="00AA152A" w:rsidRPr="0013335C" w14:paraId="3AF7F65C" w14:textId="77777777" w:rsidTr="00AC23A1">
        <w:tc>
          <w:tcPr>
            <w:tcW w:w="4320" w:type="dxa"/>
          </w:tcPr>
          <w:p w14:paraId="09D6DB49" w14:textId="77777777" w:rsidR="00AA152A" w:rsidRPr="0013335C" w:rsidRDefault="00AA152A" w:rsidP="00AA152A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 กุลธรเคอร์บี้ จำกัด (มหาชน)</w:t>
            </w:r>
          </w:p>
        </w:tc>
        <w:tc>
          <w:tcPr>
            <w:tcW w:w="1350" w:type="dxa"/>
          </w:tcPr>
          <w:p w14:paraId="12A7437C" w14:textId="77777777" w:rsidR="00AA152A" w:rsidRPr="0013335C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35D4ACDA" w14:textId="77777777" w:rsidR="00AA152A" w:rsidRPr="0013335C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เป็นบริษัทที่มีกรรมการร่วมกัน</w:t>
            </w:r>
          </w:p>
        </w:tc>
      </w:tr>
      <w:tr w:rsidR="00AA152A" w:rsidRPr="0013335C" w14:paraId="1BF60C11" w14:textId="77777777" w:rsidTr="00AC23A1">
        <w:tc>
          <w:tcPr>
            <w:tcW w:w="4320" w:type="dxa"/>
          </w:tcPr>
          <w:p w14:paraId="55B2EA68" w14:textId="77777777" w:rsidR="00AA152A" w:rsidRPr="0013335C" w:rsidRDefault="00AA152A" w:rsidP="00AA152A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 มิตซูบิชิ อีเล็คทริค กันยงวัฒนา จำกัด</w:t>
            </w:r>
          </w:p>
        </w:tc>
        <w:tc>
          <w:tcPr>
            <w:tcW w:w="1350" w:type="dxa"/>
          </w:tcPr>
          <w:p w14:paraId="4BD78075" w14:textId="77777777" w:rsidR="00AA152A" w:rsidRPr="0013335C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2567D8D4" w14:textId="77777777" w:rsidR="00AA152A" w:rsidRPr="0013335C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13335C" w14:paraId="0DD5EF5C" w14:textId="77777777" w:rsidTr="00AC23A1">
        <w:tc>
          <w:tcPr>
            <w:tcW w:w="4320" w:type="dxa"/>
          </w:tcPr>
          <w:p w14:paraId="4939B3DA" w14:textId="786B20F4" w:rsidR="00AA152A" w:rsidRPr="0013335C" w:rsidRDefault="00AA152A" w:rsidP="00AA152A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45B59D91" w14:textId="77777777" w:rsidR="00AA152A" w:rsidRPr="0013335C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690" w:type="dxa"/>
          </w:tcPr>
          <w:p w14:paraId="636AA8AD" w14:textId="77777777" w:rsidR="00AA152A" w:rsidRPr="0013335C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 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และเป็นบริษัทที่มีกรรมการร่วมกัน</w:t>
            </w:r>
          </w:p>
        </w:tc>
      </w:tr>
      <w:tr w:rsidR="00AA152A" w:rsidRPr="0013335C" w14:paraId="69F9A944" w14:textId="77777777" w:rsidTr="00AC23A1">
        <w:tc>
          <w:tcPr>
            <w:tcW w:w="4320" w:type="dxa"/>
          </w:tcPr>
          <w:p w14:paraId="634C4F39" w14:textId="77777777" w:rsidR="00AA152A" w:rsidRPr="0013335C" w:rsidRDefault="00AA152A" w:rsidP="00AA152A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 มิตซูบิชิ อีเล็คทริค คอนซูมเมอร์</w:t>
            </w:r>
          </w:p>
        </w:tc>
        <w:tc>
          <w:tcPr>
            <w:tcW w:w="1350" w:type="dxa"/>
          </w:tcPr>
          <w:p w14:paraId="01881D65" w14:textId="77777777" w:rsidR="00AA152A" w:rsidRPr="0013335C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5DDC5D71" w14:textId="77777777" w:rsidR="00AA152A" w:rsidRPr="0013335C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13335C" w14:paraId="29E98FFE" w14:textId="77777777" w:rsidTr="00AC23A1">
        <w:tc>
          <w:tcPr>
            <w:tcW w:w="4320" w:type="dxa"/>
          </w:tcPr>
          <w:p w14:paraId="29DF8C9E" w14:textId="77777777" w:rsidR="00AA152A" w:rsidRPr="0013335C" w:rsidRDefault="00AA152A" w:rsidP="00AA152A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 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โปรดักส์ (ประเทศไทย) จำกัด</w:t>
            </w:r>
          </w:p>
        </w:tc>
        <w:tc>
          <w:tcPr>
            <w:tcW w:w="1350" w:type="dxa"/>
          </w:tcPr>
          <w:p w14:paraId="002246FE" w14:textId="77777777" w:rsidR="00AA152A" w:rsidRPr="0013335C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690" w:type="dxa"/>
          </w:tcPr>
          <w:p w14:paraId="3E0A3D97" w14:textId="77777777" w:rsidR="00AA152A" w:rsidRPr="0013335C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และเป็นบริษัทที่มีกรรมการร่วมกัน</w:t>
            </w:r>
          </w:p>
        </w:tc>
      </w:tr>
      <w:tr w:rsidR="00AA152A" w:rsidRPr="0013335C" w14:paraId="022E8446" w14:textId="77777777" w:rsidTr="00AC23A1">
        <w:tc>
          <w:tcPr>
            <w:tcW w:w="4320" w:type="dxa"/>
          </w:tcPr>
          <w:p w14:paraId="0045C5BD" w14:textId="77777777" w:rsidR="00AA152A" w:rsidRPr="0013335C" w:rsidRDefault="00AA152A" w:rsidP="00AA152A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 สยามคอมเพรสเซอร์อุตสาหกรรม จำกัด</w:t>
            </w:r>
          </w:p>
        </w:tc>
        <w:tc>
          <w:tcPr>
            <w:tcW w:w="1350" w:type="dxa"/>
          </w:tcPr>
          <w:p w14:paraId="0FBF9B8F" w14:textId="77777777" w:rsidR="00AA152A" w:rsidRPr="0013335C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44BF83C2" w14:textId="77777777" w:rsidR="00AA152A" w:rsidRPr="0013335C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ของบริษัท</w:t>
            </w:r>
          </w:p>
        </w:tc>
      </w:tr>
      <w:tr w:rsidR="00AA152A" w:rsidRPr="0013335C" w14:paraId="028B6135" w14:textId="77777777" w:rsidTr="00AC23A1">
        <w:tc>
          <w:tcPr>
            <w:tcW w:w="4320" w:type="dxa"/>
          </w:tcPr>
          <w:p w14:paraId="4D953278" w14:textId="77777777" w:rsidR="00AA152A" w:rsidRPr="0013335C" w:rsidRDefault="00AA152A" w:rsidP="00AA152A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Mitsubishi Electric Life-Network Co., Ltd.</w:t>
            </w:r>
          </w:p>
        </w:tc>
        <w:tc>
          <w:tcPr>
            <w:tcW w:w="1350" w:type="dxa"/>
          </w:tcPr>
          <w:p w14:paraId="6FBDF28B" w14:textId="77777777" w:rsidR="00AA152A" w:rsidRPr="0013335C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690" w:type="dxa"/>
          </w:tcPr>
          <w:p w14:paraId="650EC43E" w14:textId="77777777" w:rsidR="00AA152A" w:rsidRPr="0013335C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13335C" w14:paraId="485A9B76" w14:textId="77777777" w:rsidTr="00AC23A1">
        <w:tc>
          <w:tcPr>
            <w:tcW w:w="4320" w:type="dxa"/>
          </w:tcPr>
          <w:p w14:paraId="381CEA33" w14:textId="77777777" w:rsidR="00AA152A" w:rsidRPr="0013335C" w:rsidRDefault="00AA152A" w:rsidP="00AA152A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Mitsubishi Electric Engineering Co., Ltd.</w:t>
            </w:r>
          </w:p>
        </w:tc>
        <w:tc>
          <w:tcPr>
            <w:tcW w:w="1350" w:type="dxa"/>
          </w:tcPr>
          <w:p w14:paraId="485165FE" w14:textId="77777777" w:rsidR="00AA152A" w:rsidRPr="0013335C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690" w:type="dxa"/>
          </w:tcPr>
          <w:p w14:paraId="75C2AC58" w14:textId="77777777" w:rsidR="00AA152A" w:rsidRPr="0013335C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13335C" w14:paraId="66B5FF2E" w14:textId="77777777" w:rsidTr="00AC23A1">
        <w:tc>
          <w:tcPr>
            <w:tcW w:w="4320" w:type="dxa"/>
          </w:tcPr>
          <w:p w14:paraId="1091619B" w14:textId="77777777" w:rsidR="00AA152A" w:rsidRPr="0013335C" w:rsidRDefault="00AA152A" w:rsidP="00AA152A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Mitsubishi Electric Taiwan Co., Ltd.</w:t>
            </w:r>
          </w:p>
        </w:tc>
        <w:tc>
          <w:tcPr>
            <w:tcW w:w="1350" w:type="dxa"/>
          </w:tcPr>
          <w:p w14:paraId="345A3619" w14:textId="77777777" w:rsidR="00AA152A" w:rsidRPr="0013335C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ไต้หวัน</w:t>
            </w:r>
          </w:p>
        </w:tc>
        <w:tc>
          <w:tcPr>
            <w:tcW w:w="3690" w:type="dxa"/>
          </w:tcPr>
          <w:p w14:paraId="03DA3F2B" w14:textId="77777777" w:rsidR="00AA152A" w:rsidRPr="0013335C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13335C" w14:paraId="0B149CF1" w14:textId="77777777" w:rsidTr="00AC23A1">
        <w:tc>
          <w:tcPr>
            <w:tcW w:w="4320" w:type="dxa"/>
          </w:tcPr>
          <w:p w14:paraId="6F0B6824" w14:textId="77777777" w:rsidR="00AA152A" w:rsidRPr="0013335C" w:rsidRDefault="00AA152A" w:rsidP="00AA152A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Mitsubishi Electric Asia Pte. Ltd.</w:t>
            </w:r>
          </w:p>
        </w:tc>
        <w:tc>
          <w:tcPr>
            <w:tcW w:w="1350" w:type="dxa"/>
          </w:tcPr>
          <w:p w14:paraId="23A72484" w14:textId="77777777" w:rsidR="00AA152A" w:rsidRPr="0013335C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สิงคโปร์</w:t>
            </w:r>
          </w:p>
        </w:tc>
        <w:tc>
          <w:tcPr>
            <w:tcW w:w="3690" w:type="dxa"/>
          </w:tcPr>
          <w:p w14:paraId="5E30A41C" w14:textId="77777777" w:rsidR="00AA152A" w:rsidRPr="0013335C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13335C" w14:paraId="32A9A805" w14:textId="77777777" w:rsidTr="00AC23A1">
        <w:tc>
          <w:tcPr>
            <w:tcW w:w="4320" w:type="dxa"/>
          </w:tcPr>
          <w:p w14:paraId="30D58A11" w14:textId="77777777" w:rsidR="00AA152A" w:rsidRPr="0013335C" w:rsidRDefault="00AA152A" w:rsidP="00AA152A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Mitsubishi Electric Australia Pty. Ltd.</w:t>
            </w:r>
          </w:p>
        </w:tc>
        <w:tc>
          <w:tcPr>
            <w:tcW w:w="1350" w:type="dxa"/>
          </w:tcPr>
          <w:p w14:paraId="0B1E70B7" w14:textId="77777777" w:rsidR="00AA152A" w:rsidRPr="0013335C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ออสเตรเลีย</w:t>
            </w:r>
          </w:p>
        </w:tc>
        <w:tc>
          <w:tcPr>
            <w:tcW w:w="3690" w:type="dxa"/>
          </w:tcPr>
          <w:p w14:paraId="29D6DB59" w14:textId="77777777" w:rsidR="00AA152A" w:rsidRPr="0013335C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13335C" w14:paraId="494203D5" w14:textId="77777777" w:rsidTr="00AC23A1">
        <w:tc>
          <w:tcPr>
            <w:tcW w:w="4320" w:type="dxa"/>
          </w:tcPr>
          <w:p w14:paraId="5018FE68" w14:textId="79F62E11" w:rsidR="00AA152A" w:rsidRPr="0013335C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Mitsubishi </w:t>
            </w:r>
            <w:proofErr w:type="spellStart"/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Eletric</w:t>
            </w:r>
            <w:proofErr w:type="spellEnd"/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Sales Malaysia </w:t>
            </w:r>
            <w:proofErr w:type="spellStart"/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Sdn</w:t>
            </w:r>
            <w:proofErr w:type="spellEnd"/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.</w:t>
            </w:r>
            <w:r w:rsidR="00891DD5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Bhd.</w:t>
            </w:r>
          </w:p>
        </w:tc>
        <w:tc>
          <w:tcPr>
            <w:tcW w:w="1350" w:type="dxa"/>
          </w:tcPr>
          <w:p w14:paraId="69E4C8BA" w14:textId="77777777" w:rsidR="00AA152A" w:rsidRPr="0013335C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มาเลเซีย</w:t>
            </w:r>
          </w:p>
        </w:tc>
        <w:tc>
          <w:tcPr>
            <w:tcW w:w="3690" w:type="dxa"/>
          </w:tcPr>
          <w:p w14:paraId="08F56576" w14:textId="77777777" w:rsidR="00AA152A" w:rsidRPr="0013335C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13335C" w14:paraId="00005C2A" w14:textId="77777777" w:rsidTr="00AC23A1">
        <w:tc>
          <w:tcPr>
            <w:tcW w:w="4320" w:type="dxa"/>
          </w:tcPr>
          <w:p w14:paraId="0499E36A" w14:textId="77777777" w:rsidR="00AA152A" w:rsidRPr="0013335C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Mitsubishi Electric (Malaysia) </w:t>
            </w:r>
            <w:proofErr w:type="spellStart"/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Sdn</w:t>
            </w:r>
            <w:proofErr w:type="spellEnd"/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. Bhd.</w:t>
            </w:r>
          </w:p>
        </w:tc>
        <w:tc>
          <w:tcPr>
            <w:tcW w:w="1350" w:type="dxa"/>
          </w:tcPr>
          <w:p w14:paraId="1EB6159A" w14:textId="77777777" w:rsidR="00AA152A" w:rsidRPr="0013335C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มาเลเซีย</w:t>
            </w:r>
          </w:p>
        </w:tc>
        <w:tc>
          <w:tcPr>
            <w:tcW w:w="3690" w:type="dxa"/>
          </w:tcPr>
          <w:p w14:paraId="4A678259" w14:textId="77777777" w:rsidR="00AA152A" w:rsidRPr="0013335C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13335C" w14:paraId="717646D2" w14:textId="77777777" w:rsidTr="00AC23A1">
        <w:tc>
          <w:tcPr>
            <w:tcW w:w="4320" w:type="dxa"/>
          </w:tcPr>
          <w:p w14:paraId="28DC63D8" w14:textId="77777777" w:rsidR="00AA152A" w:rsidRPr="0013335C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proofErr w:type="spellStart"/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Setsuyo</w:t>
            </w:r>
            <w:proofErr w:type="spellEnd"/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proofErr w:type="spellStart"/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Astec</w:t>
            </w:r>
            <w:proofErr w:type="spellEnd"/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Corporation</w:t>
            </w:r>
          </w:p>
        </w:tc>
        <w:tc>
          <w:tcPr>
            <w:tcW w:w="1350" w:type="dxa"/>
          </w:tcPr>
          <w:p w14:paraId="29EF0BDF" w14:textId="77777777" w:rsidR="00AA152A" w:rsidRPr="0013335C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690" w:type="dxa"/>
          </w:tcPr>
          <w:p w14:paraId="52A72654" w14:textId="77777777" w:rsidR="00AA152A" w:rsidRPr="0013335C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13335C" w14:paraId="7CBDF2F6" w14:textId="77777777" w:rsidTr="00AC23A1">
        <w:tc>
          <w:tcPr>
            <w:tcW w:w="4320" w:type="dxa"/>
          </w:tcPr>
          <w:p w14:paraId="32E85BE2" w14:textId="77777777" w:rsidR="00AA152A" w:rsidRPr="0013335C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เมลโค ไทย แคปปิตอล จำกัด</w:t>
            </w:r>
          </w:p>
        </w:tc>
        <w:tc>
          <w:tcPr>
            <w:tcW w:w="1350" w:type="dxa"/>
          </w:tcPr>
          <w:p w14:paraId="1719B7F5" w14:textId="77777777" w:rsidR="00AA152A" w:rsidRPr="0013335C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50B2F716" w14:textId="77777777" w:rsidR="00AA152A" w:rsidRPr="0013335C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13335C" w14:paraId="14071D75" w14:textId="77777777" w:rsidTr="00AC23A1">
        <w:tc>
          <w:tcPr>
            <w:tcW w:w="4320" w:type="dxa"/>
          </w:tcPr>
          <w:p w14:paraId="20B2C58F" w14:textId="77777777" w:rsidR="00AA152A" w:rsidRPr="0013335C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Melco Travel Co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 Ltd.</w:t>
            </w:r>
          </w:p>
        </w:tc>
        <w:tc>
          <w:tcPr>
            <w:tcW w:w="1350" w:type="dxa"/>
          </w:tcPr>
          <w:p w14:paraId="0551B26E" w14:textId="77777777" w:rsidR="00AA152A" w:rsidRPr="0013335C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690" w:type="dxa"/>
          </w:tcPr>
          <w:p w14:paraId="2A36D145" w14:textId="77777777" w:rsidR="00AA152A" w:rsidRPr="0013335C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13335C" w14:paraId="2069E4C3" w14:textId="77777777" w:rsidTr="00AC23A1">
        <w:tc>
          <w:tcPr>
            <w:tcW w:w="4320" w:type="dxa"/>
          </w:tcPr>
          <w:p w14:paraId="7001DFBA" w14:textId="77777777" w:rsidR="00AA152A" w:rsidRPr="0013335C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Mitsubishi Electric (Hong Kong) Ltd.</w:t>
            </w:r>
          </w:p>
        </w:tc>
        <w:tc>
          <w:tcPr>
            <w:tcW w:w="1350" w:type="dxa"/>
          </w:tcPr>
          <w:p w14:paraId="12F0D4B0" w14:textId="77777777" w:rsidR="00AA152A" w:rsidRPr="0013335C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ฮ่องกง</w:t>
            </w:r>
          </w:p>
        </w:tc>
        <w:tc>
          <w:tcPr>
            <w:tcW w:w="3690" w:type="dxa"/>
          </w:tcPr>
          <w:p w14:paraId="3C1C2FFE" w14:textId="77777777" w:rsidR="00AA152A" w:rsidRPr="0013335C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13335C" w14:paraId="3BA13387" w14:textId="77777777" w:rsidTr="00AC23A1">
        <w:tc>
          <w:tcPr>
            <w:tcW w:w="4320" w:type="dxa"/>
          </w:tcPr>
          <w:p w14:paraId="1979DD3E" w14:textId="77777777" w:rsidR="00AA152A" w:rsidRPr="0013335C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มิตซูบิชิ อีเล็คทริค ออโตเมชั่น</w:t>
            </w:r>
          </w:p>
        </w:tc>
        <w:tc>
          <w:tcPr>
            <w:tcW w:w="1350" w:type="dxa"/>
          </w:tcPr>
          <w:p w14:paraId="7329432D" w14:textId="77777777" w:rsidR="00AA152A" w:rsidRPr="0013335C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3690" w:type="dxa"/>
          </w:tcPr>
          <w:p w14:paraId="11030345" w14:textId="77777777" w:rsidR="00AA152A" w:rsidRPr="0013335C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13335C" w14:paraId="590986BC" w14:textId="77777777" w:rsidTr="00AC23A1">
        <w:tc>
          <w:tcPr>
            <w:tcW w:w="4320" w:type="dxa"/>
          </w:tcPr>
          <w:p w14:paraId="32428422" w14:textId="77777777" w:rsidR="00AA152A" w:rsidRPr="0013335C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(ประเทศไทย) จำกัด</w:t>
            </w:r>
          </w:p>
        </w:tc>
        <w:tc>
          <w:tcPr>
            <w:tcW w:w="1350" w:type="dxa"/>
          </w:tcPr>
          <w:p w14:paraId="3CD3C7C5" w14:textId="77777777" w:rsidR="00AA152A" w:rsidRPr="0013335C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690" w:type="dxa"/>
          </w:tcPr>
          <w:p w14:paraId="23A3ABFB" w14:textId="77777777" w:rsidR="00AA152A" w:rsidRPr="0013335C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AA152A" w:rsidRPr="0013335C" w14:paraId="38189452" w14:textId="77777777" w:rsidTr="00AC23A1">
        <w:tc>
          <w:tcPr>
            <w:tcW w:w="4320" w:type="dxa"/>
          </w:tcPr>
          <w:p w14:paraId="5D82D03C" w14:textId="77777777" w:rsidR="00AA152A" w:rsidRPr="0013335C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เคจีเอ็ม เซอร์วิส จำกัด</w:t>
            </w:r>
          </w:p>
        </w:tc>
        <w:tc>
          <w:tcPr>
            <w:tcW w:w="1350" w:type="dxa"/>
          </w:tcPr>
          <w:p w14:paraId="7E7B63E3" w14:textId="77777777" w:rsidR="00AA152A" w:rsidRPr="0013335C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5EB3F05A" w14:textId="77777777" w:rsidR="00AA152A" w:rsidRPr="0013335C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13335C" w14:paraId="7BB60F70" w14:textId="77777777" w:rsidTr="00AC23A1">
        <w:tc>
          <w:tcPr>
            <w:tcW w:w="4320" w:type="dxa"/>
          </w:tcPr>
          <w:p w14:paraId="21FEEFA6" w14:textId="77777777" w:rsidR="00AA152A" w:rsidRPr="0013335C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เมลโค โลจิสติกส์ (ประเทศไทย) จำกัด</w:t>
            </w:r>
          </w:p>
        </w:tc>
        <w:tc>
          <w:tcPr>
            <w:tcW w:w="1350" w:type="dxa"/>
          </w:tcPr>
          <w:p w14:paraId="4C3C6F52" w14:textId="77777777" w:rsidR="00AA152A" w:rsidRPr="0013335C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45878996" w14:textId="77777777" w:rsidR="00AA152A" w:rsidRPr="0013335C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13335C" w14:paraId="22EDF72B" w14:textId="77777777" w:rsidTr="00AC23A1">
        <w:tc>
          <w:tcPr>
            <w:tcW w:w="4320" w:type="dxa"/>
          </w:tcPr>
          <w:p w14:paraId="127B34A0" w14:textId="77777777" w:rsidR="00AA152A" w:rsidRPr="0013335C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Mitsubishi Electric Trading Corp.</w:t>
            </w:r>
          </w:p>
        </w:tc>
        <w:tc>
          <w:tcPr>
            <w:tcW w:w="1350" w:type="dxa"/>
          </w:tcPr>
          <w:p w14:paraId="1B9E9832" w14:textId="77777777" w:rsidR="00AA152A" w:rsidRPr="0013335C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690" w:type="dxa"/>
          </w:tcPr>
          <w:p w14:paraId="2E41873D" w14:textId="77777777" w:rsidR="00AA152A" w:rsidRPr="0013335C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13335C" w14:paraId="60C06DE0" w14:textId="77777777" w:rsidTr="00AC23A1">
        <w:tc>
          <w:tcPr>
            <w:tcW w:w="4320" w:type="dxa"/>
          </w:tcPr>
          <w:p w14:paraId="1E2FF574" w14:textId="77777777" w:rsidR="00AA152A" w:rsidRPr="0013335C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เมลโก้ เทรดดิ้ง (ประเทศไทย) จำกัด</w:t>
            </w:r>
          </w:p>
        </w:tc>
        <w:tc>
          <w:tcPr>
            <w:tcW w:w="1350" w:type="dxa"/>
          </w:tcPr>
          <w:p w14:paraId="30E82BE6" w14:textId="77777777" w:rsidR="00AA152A" w:rsidRPr="0013335C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55E8D857" w14:textId="77777777" w:rsidR="00AA152A" w:rsidRPr="0013335C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C17735" w:rsidRPr="0013335C" w14:paraId="14BFEFD8" w14:textId="77777777" w:rsidTr="00AC23A1">
        <w:tc>
          <w:tcPr>
            <w:tcW w:w="4320" w:type="dxa"/>
          </w:tcPr>
          <w:p w14:paraId="0CBB1918" w14:textId="77777777" w:rsidR="00C17735" w:rsidRPr="0013335C" w:rsidRDefault="00C17735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14:paraId="00BE6791" w14:textId="77777777" w:rsidR="00C17735" w:rsidRPr="0013335C" w:rsidRDefault="00C17735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690" w:type="dxa"/>
          </w:tcPr>
          <w:p w14:paraId="2397E1D8" w14:textId="77777777" w:rsidR="00C17735" w:rsidRPr="0013335C" w:rsidRDefault="00C17735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AA152A" w:rsidRPr="0013335C" w14:paraId="37F8C98B" w14:textId="77777777" w:rsidTr="00AC23A1">
        <w:tc>
          <w:tcPr>
            <w:tcW w:w="4320" w:type="dxa"/>
          </w:tcPr>
          <w:p w14:paraId="51441645" w14:textId="77777777" w:rsidR="00AA152A" w:rsidRPr="0013335C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lastRenderedPageBreak/>
              <w:t>Mitsubishi Electric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&amp;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Electronic (Shanghai)</w:t>
            </w:r>
          </w:p>
        </w:tc>
        <w:tc>
          <w:tcPr>
            <w:tcW w:w="1350" w:type="dxa"/>
          </w:tcPr>
          <w:p w14:paraId="3C17447C" w14:textId="77777777" w:rsidR="00AA152A" w:rsidRPr="0013335C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จีน</w:t>
            </w:r>
          </w:p>
        </w:tc>
        <w:tc>
          <w:tcPr>
            <w:tcW w:w="3690" w:type="dxa"/>
          </w:tcPr>
          <w:p w14:paraId="63AB26B5" w14:textId="77777777" w:rsidR="00AA152A" w:rsidRPr="0013335C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  <w:tr w:rsidR="00AA152A" w:rsidRPr="0013335C" w14:paraId="16134963" w14:textId="77777777" w:rsidTr="00AC23A1">
        <w:tc>
          <w:tcPr>
            <w:tcW w:w="4320" w:type="dxa"/>
          </w:tcPr>
          <w:p w14:paraId="5E58A087" w14:textId="77777777" w:rsidR="00AA152A" w:rsidRPr="0013335C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  Co., Ltd.</w:t>
            </w:r>
          </w:p>
        </w:tc>
        <w:tc>
          <w:tcPr>
            <w:tcW w:w="1350" w:type="dxa"/>
          </w:tcPr>
          <w:p w14:paraId="09133C61" w14:textId="77777777" w:rsidR="00AA152A" w:rsidRPr="0013335C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690" w:type="dxa"/>
          </w:tcPr>
          <w:p w14:paraId="420006D7" w14:textId="77777777" w:rsidR="00AA152A" w:rsidRPr="0013335C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A152A" w:rsidRPr="0013335C" w14:paraId="4F32C1A2" w14:textId="77777777" w:rsidTr="00AC23A1">
        <w:tc>
          <w:tcPr>
            <w:tcW w:w="4320" w:type="dxa"/>
          </w:tcPr>
          <w:p w14:paraId="7CF3284A" w14:textId="77777777" w:rsidR="00AA152A" w:rsidRPr="0013335C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Mitsubishi Electric Vietnam Company Limited</w:t>
            </w:r>
          </w:p>
        </w:tc>
        <w:tc>
          <w:tcPr>
            <w:tcW w:w="1350" w:type="dxa"/>
          </w:tcPr>
          <w:p w14:paraId="175D8A1C" w14:textId="77777777" w:rsidR="00AA152A" w:rsidRPr="0013335C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เวียดนาม</w:t>
            </w:r>
          </w:p>
        </w:tc>
        <w:tc>
          <w:tcPr>
            <w:tcW w:w="3690" w:type="dxa"/>
          </w:tcPr>
          <w:p w14:paraId="7A8804F2" w14:textId="77777777" w:rsidR="00AA152A" w:rsidRPr="0013335C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  <w:tr w:rsidR="00AA152A" w:rsidRPr="0013335C" w14:paraId="3384F22A" w14:textId="77777777" w:rsidTr="00AC23A1">
        <w:tc>
          <w:tcPr>
            <w:tcW w:w="4320" w:type="dxa"/>
          </w:tcPr>
          <w:p w14:paraId="1FC2474D" w14:textId="77777777" w:rsidR="00AA152A" w:rsidRPr="0013335C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PT. Mitsubishi Electric Indonesia</w:t>
            </w:r>
          </w:p>
        </w:tc>
        <w:tc>
          <w:tcPr>
            <w:tcW w:w="1350" w:type="dxa"/>
          </w:tcPr>
          <w:p w14:paraId="7B3609DE" w14:textId="77777777" w:rsidR="00AA152A" w:rsidRPr="0013335C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อินโดนีเซีย</w:t>
            </w:r>
          </w:p>
        </w:tc>
        <w:tc>
          <w:tcPr>
            <w:tcW w:w="3690" w:type="dxa"/>
          </w:tcPr>
          <w:p w14:paraId="632592FD" w14:textId="77777777" w:rsidR="00AA152A" w:rsidRPr="0013335C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  <w:tr w:rsidR="00AA152A" w:rsidRPr="0013335C" w14:paraId="7AD46ADB" w14:textId="77777777" w:rsidTr="00AC23A1">
        <w:tc>
          <w:tcPr>
            <w:tcW w:w="4320" w:type="dxa"/>
            <w:shd w:val="clear" w:color="auto" w:fill="auto"/>
          </w:tcPr>
          <w:p w14:paraId="2110341A" w14:textId="77777777" w:rsidR="00AA152A" w:rsidRPr="0013335C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เซ็ทซึโย แอสเทค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(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ประเทศไทย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)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05AB9EB8" w14:textId="77777777" w:rsidR="00AA152A" w:rsidRPr="0013335C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23F4A115" w14:textId="77777777" w:rsidR="00AA152A" w:rsidRPr="0013335C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  <w:tr w:rsidR="00AA152A" w:rsidRPr="0013335C" w14:paraId="4982EAD8" w14:textId="77777777" w:rsidTr="00AC23A1">
        <w:tc>
          <w:tcPr>
            <w:tcW w:w="4320" w:type="dxa"/>
            <w:shd w:val="clear" w:color="auto" w:fill="auto"/>
          </w:tcPr>
          <w:p w14:paraId="421457A8" w14:textId="77777777" w:rsidR="00AA152A" w:rsidRPr="0013335C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Mitsubishi Electric (Russia) LLC</w:t>
            </w:r>
          </w:p>
        </w:tc>
        <w:tc>
          <w:tcPr>
            <w:tcW w:w="1350" w:type="dxa"/>
            <w:shd w:val="clear" w:color="auto" w:fill="auto"/>
          </w:tcPr>
          <w:p w14:paraId="2173AADD" w14:textId="77777777" w:rsidR="00AA152A" w:rsidRPr="0013335C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รัสเซีย</w:t>
            </w:r>
          </w:p>
        </w:tc>
        <w:tc>
          <w:tcPr>
            <w:tcW w:w="3690" w:type="dxa"/>
            <w:shd w:val="clear" w:color="auto" w:fill="auto"/>
          </w:tcPr>
          <w:p w14:paraId="6D6EAA29" w14:textId="77777777" w:rsidR="00AA152A" w:rsidRPr="0013335C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  <w:tr w:rsidR="00AA152A" w:rsidRPr="0013335C" w14:paraId="658469C2" w14:textId="77777777" w:rsidTr="00AC23A1">
        <w:tc>
          <w:tcPr>
            <w:tcW w:w="4320" w:type="dxa"/>
            <w:shd w:val="clear" w:color="auto" w:fill="auto"/>
          </w:tcPr>
          <w:p w14:paraId="3E78355D" w14:textId="77777777" w:rsidR="00AA152A" w:rsidRPr="0013335C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มิตซูบิชิ อีเลคทริค แฟคทอรี่ ออโตเมชั่น</w:t>
            </w:r>
          </w:p>
        </w:tc>
        <w:tc>
          <w:tcPr>
            <w:tcW w:w="1350" w:type="dxa"/>
            <w:shd w:val="clear" w:color="auto" w:fill="auto"/>
          </w:tcPr>
          <w:p w14:paraId="24A402E9" w14:textId="77777777" w:rsidR="00AA152A" w:rsidRPr="0013335C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43105B1E" w14:textId="77777777" w:rsidR="00AA152A" w:rsidRPr="0013335C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  <w:tr w:rsidR="00AA152A" w:rsidRPr="0013335C" w14:paraId="0840C1F7" w14:textId="77777777" w:rsidTr="00AC23A1">
        <w:tc>
          <w:tcPr>
            <w:tcW w:w="4320" w:type="dxa"/>
            <w:shd w:val="clear" w:color="auto" w:fill="auto"/>
          </w:tcPr>
          <w:p w14:paraId="23DA2BD8" w14:textId="77777777" w:rsidR="00AA152A" w:rsidRPr="0013335C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(ประเทศไทย) จำกัด</w:t>
            </w:r>
          </w:p>
        </w:tc>
        <w:tc>
          <w:tcPr>
            <w:tcW w:w="1350" w:type="dxa"/>
            <w:shd w:val="clear" w:color="auto" w:fill="auto"/>
          </w:tcPr>
          <w:p w14:paraId="03D0B452" w14:textId="77777777" w:rsidR="00AA152A" w:rsidRPr="0013335C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690" w:type="dxa"/>
            <w:shd w:val="clear" w:color="auto" w:fill="auto"/>
          </w:tcPr>
          <w:p w14:paraId="78A25FC3" w14:textId="77777777" w:rsidR="00AA152A" w:rsidRPr="0013335C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A152A" w:rsidRPr="0013335C" w14:paraId="09F1573D" w14:textId="77777777" w:rsidTr="00AC23A1">
        <w:tc>
          <w:tcPr>
            <w:tcW w:w="4320" w:type="dxa"/>
            <w:shd w:val="clear" w:color="auto" w:fill="auto"/>
          </w:tcPr>
          <w:p w14:paraId="375DD99A" w14:textId="77777777" w:rsidR="00AA152A" w:rsidRPr="0013335C" w:rsidRDefault="00AA152A" w:rsidP="00AA152A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มิตซูบิชิ อิเล็คทริก เอเชีย (ประเทศไทย) จำกัด</w:t>
            </w:r>
          </w:p>
        </w:tc>
        <w:tc>
          <w:tcPr>
            <w:tcW w:w="1350" w:type="dxa"/>
            <w:shd w:val="clear" w:color="auto" w:fill="auto"/>
          </w:tcPr>
          <w:p w14:paraId="2671BD9E" w14:textId="77777777" w:rsidR="00AA152A" w:rsidRPr="0013335C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7484139D" w14:textId="77777777" w:rsidR="00AA152A" w:rsidRPr="0013335C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</w:tbl>
    <w:p w14:paraId="76A79332" w14:textId="77777777" w:rsidR="00834C9C" w:rsidRPr="0013335C" w:rsidRDefault="00834C9C" w:rsidP="00471CCE">
      <w:pPr>
        <w:pStyle w:val="BlockText"/>
        <w:tabs>
          <w:tab w:val="left" w:pos="360"/>
        </w:tabs>
        <w:spacing w:before="0"/>
        <w:ind w:left="540" w:right="0" w:firstLine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5C6ECCA" w14:textId="77777777" w:rsidR="0021141D" w:rsidRPr="0013335C" w:rsidRDefault="008C4C62" w:rsidP="00170182">
      <w:pPr>
        <w:pStyle w:val="BlockText"/>
        <w:tabs>
          <w:tab w:val="left" w:pos="360"/>
        </w:tabs>
        <w:spacing w:before="0"/>
        <w:ind w:left="540" w:right="0" w:firstLine="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13335C">
        <w:rPr>
          <w:rFonts w:ascii="Angsana New" w:hAnsi="Angsana New" w:cs="Angsana New" w:hint="cs"/>
          <w:sz w:val="30"/>
          <w:szCs w:val="30"/>
          <w:cs/>
          <w:lang w:val="en-GB"/>
        </w:rPr>
        <w:t>นโยบายการกำหนดราคาสำหรับรายการแต่ละประเภทมีดังต่อไปนี้</w:t>
      </w:r>
    </w:p>
    <w:p w14:paraId="0B76AC2C" w14:textId="77777777" w:rsidR="008C4C62" w:rsidRPr="0013335C" w:rsidRDefault="008C4C62" w:rsidP="00170182">
      <w:pPr>
        <w:pStyle w:val="BlockText"/>
        <w:tabs>
          <w:tab w:val="left" w:pos="360"/>
        </w:tabs>
        <w:spacing w:before="0"/>
        <w:ind w:left="540" w:right="0" w:firstLine="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330"/>
        <w:gridCol w:w="6030"/>
      </w:tblGrid>
      <w:tr w:rsidR="008C4C62" w:rsidRPr="0013335C" w14:paraId="2F8A4C61" w14:textId="77777777" w:rsidTr="001E5602">
        <w:trPr>
          <w:tblHeader/>
        </w:trPr>
        <w:tc>
          <w:tcPr>
            <w:tcW w:w="3330" w:type="dxa"/>
          </w:tcPr>
          <w:p w14:paraId="62B7BC98" w14:textId="77777777" w:rsidR="008C4C62" w:rsidRPr="0013335C" w:rsidRDefault="008C4C62" w:rsidP="00FC6911">
            <w:pPr>
              <w:pStyle w:val="block"/>
              <w:spacing w:after="0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6030" w:type="dxa"/>
          </w:tcPr>
          <w:p w14:paraId="3DCAFE4B" w14:textId="77777777" w:rsidR="008C4C62" w:rsidRPr="0013335C" w:rsidRDefault="008C4C62" w:rsidP="00FC6911">
            <w:pPr>
              <w:pStyle w:val="block"/>
              <w:spacing w:after="0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8C4C62" w:rsidRPr="0013335C" w14:paraId="3E425FD0" w14:textId="77777777" w:rsidTr="001E5602">
        <w:tc>
          <w:tcPr>
            <w:tcW w:w="3330" w:type="dxa"/>
          </w:tcPr>
          <w:p w14:paraId="67A0E380" w14:textId="77777777" w:rsidR="008C4C62" w:rsidRPr="0013335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ขายสินค้า</w:t>
            </w:r>
            <w:r w:rsidR="00096425"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6030" w:type="dxa"/>
          </w:tcPr>
          <w:p w14:paraId="2244A388" w14:textId="77777777" w:rsidR="008C4C62" w:rsidRPr="0013335C" w:rsidRDefault="00527458" w:rsidP="00096425">
            <w:pPr>
              <w:tabs>
                <w:tab w:val="left" w:pos="108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บวกเพิ่มจาก</w:t>
            </w:r>
            <w:r w:rsidR="00096425" w:rsidRPr="0013335C">
              <w:rPr>
                <w:rFonts w:ascii="Angsana New" w:hAnsi="Angsana New" w:hint="cs"/>
                <w:sz w:val="30"/>
                <w:szCs w:val="30"/>
                <w:cs/>
              </w:rPr>
              <w:t>ต้นทุนผลิตสินค้ามาตรฐานโดยถัวเฉลี่ยถ่วงน้ำหนักของสินค้าทุกผลิตภัณฑ์</w:t>
            </w:r>
          </w:p>
        </w:tc>
      </w:tr>
      <w:tr w:rsidR="00096425" w:rsidRPr="0013335C" w14:paraId="69529CF3" w14:textId="77777777" w:rsidTr="001E5602">
        <w:tc>
          <w:tcPr>
            <w:tcW w:w="3330" w:type="dxa"/>
          </w:tcPr>
          <w:p w14:paraId="13628C60" w14:textId="77777777" w:rsidR="00096425" w:rsidRPr="0013335C" w:rsidRDefault="00096425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ขายสินค้า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ในต่างประเทศ</w:t>
            </w:r>
          </w:p>
        </w:tc>
        <w:tc>
          <w:tcPr>
            <w:tcW w:w="6030" w:type="dxa"/>
          </w:tcPr>
          <w:p w14:paraId="46B0023C" w14:textId="77777777" w:rsidR="00096425" w:rsidRPr="0013335C" w:rsidRDefault="00096425" w:rsidP="00096425">
            <w:pPr>
              <w:tabs>
                <w:tab w:val="left" w:pos="108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วิธีราคาขายต่อ ทั้งนี้ขึ้นอยู่กับภาวะตลาดและการแข่งขันในแต่ละประเทศ</w:t>
            </w:r>
          </w:p>
        </w:tc>
      </w:tr>
      <w:tr w:rsidR="008C4C62" w:rsidRPr="0013335C" w14:paraId="05EDBA68" w14:textId="77777777" w:rsidTr="001E5602">
        <w:tc>
          <w:tcPr>
            <w:tcW w:w="3330" w:type="dxa"/>
          </w:tcPr>
          <w:p w14:paraId="215BF85C" w14:textId="77777777" w:rsidR="008C4C62" w:rsidRPr="0013335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6030" w:type="dxa"/>
          </w:tcPr>
          <w:p w14:paraId="6053B258" w14:textId="77777777" w:rsidR="008C4C62" w:rsidRPr="0013335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ราคาที่ตกลงร่วมกัน</w:t>
            </w:r>
          </w:p>
        </w:tc>
      </w:tr>
      <w:tr w:rsidR="008C4C62" w:rsidRPr="0013335C" w14:paraId="3224087D" w14:textId="77777777" w:rsidTr="001E5602">
        <w:tc>
          <w:tcPr>
            <w:tcW w:w="3330" w:type="dxa"/>
          </w:tcPr>
          <w:p w14:paraId="0C14D27E" w14:textId="07487723" w:rsidR="008C4C62" w:rsidRPr="0013335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ซื้อสินค้า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/ 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วัตถุดิบ</w:t>
            </w:r>
          </w:p>
        </w:tc>
        <w:tc>
          <w:tcPr>
            <w:tcW w:w="6030" w:type="dxa"/>
          </w:tcPr>
          <w:p w14:paraId="15DBF3C8" w14:textId="77777777" w:rsidR="008C4C62" w:rsidRPr="0013335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8C4C62" w:rsidRPr="0013335C" w14:paraId="0FCED50E" w14:textId="77777777" w:rsidTr="001E5602">
        <w:tc>
          <w:tcPr>
            <w:tcW w:w="3330" w:type="dxa"/>
          </w:tcPr>
          <w:p w14:paraId="2B666C2B" w14:textId="77777777" w:rsidR="008C4C62" w:rsidRPr="0013335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ซื้อที่ดิน อาคารและอุปกรณ์</w:t>
            </w:r>
          </w:p>
        </w:tc>
        <w:tc>
          <w:tcPr>
            <w:tcW w:w="6030" w:type="dxa"/>
          </w:tcPr>
          <w:p w14:paraId="13506F69" w14:textId="77777777" w:rsidR="008C4C62" w:rsidRPr="0013335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8C4C62" w:rsidRPr="0013335C" w14:paraId="35A55296" w14:textId="77777777" w:rsidTr="001E5602">
        <w:tc>
          <w:tcPr>
            <w:tcW w:w="3330" w:type="dxa"/>
          </w:tcPr>
          <w:p w14:paraId="0CD03F9F" w14:textId="77777777" w:rsidR="008C4C62" w:rsidRPr="0013335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ค่าลิขสิทธิ์ในการขายสินค้า</w:t>
            </w:r>
          </w:p>
        </w:tc>
        <w:tc>
          <w:tcPr>
            <w:tcW w:w="6030" w:type="dxa"/>
          </w:tcPr>
          <w:p w14:paraId="2C257FD1" w14:textId="77777777" w:rsidR="008C4C62" w:rsidRPr="0013335C" w:rsidRDefault="00D767D7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  <w:tr w:rsidR="008C4C62" w:rsidRPr="0013335C" w14:paraId="4BB0DFC5" w14:textId="77777777" w:rsidTr="001E5602">
        <w:tc>
          <w:tcPr>
            <w:tcW w:w="3330" w:type="dxa"/>
          </w:tcPr>
          <w:p w14:paraId="225E2048" w14:textId="77777777" w:rsidR="008C4C62" w:rsidRPr="0013335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ค่าพัฒนาผลิตภัณฑ์</w:t>
            </w:r>
          </w:p>
        </w:tc>
        <w:tc>
          <w:tcPr>
            <w:tcW w:w="6030" w:type="dxa"/>
          </w:tcPr>
          <w:p w14:paraId="10093131" w14:textId="77777777" w:rsidR="008C4C62" w:rsidRPr="0013335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ตามจำนวนที่เกิดขึ้นจริง</w:t>
            </w:r>
          </w:p>
        </w:tc>
      </w:tr>
      <w:tr w:rsidR="008C4C62" w:rsidRPr="0013335C" w14:paraId="59ED4143" w14:textId="77777777" w:rsidTr="001E5602">
        <w:tc>
          <w:tcPr>
            <w:tcW w:w="3330" w:type="dxa"/>
          </w:tcPr>
          <w:p w14:paraId="5B856088" w14:textId="77777777" w:rsidR="008C4C62" w:rsidRPr="0013335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ค่าความช่วยเหลือทางเทคนิค</w:t>
            </w:r>
          </w:p>
        </w:tc>
        <w:tc>
          <w:tcPr>
            <w:tcW w:w="6030" w:type="dxa"/>
          </w:tcPr>
          <w:p w14:paraId="26D524B0" w14:textId="77777777" w:rsidR="008C4C62" w:rsidRPr="0013335C" w:rsidRDefault="00D767D7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  <w:tr w:rsidR="008C4C62" w:rsidRPr="0013335C" w14:paraId="44CFE6C6" w14:textId="77777777" w:rsidTr="001E5602">
        <w:tc>
          <w:tcPr>
            <w:tcW w:w="3330" w:type="dxa"/>
          </w:tcPr>
          <w:p w14:paraId="7DED928F" w14:textId="77777777" w:rsidR="008C4C62" w:rsidRPr="0013335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ค่าเช่า</w:t>
            </w:r>
          </w:p>
        </w:tc>
        <w:tc>
          <w:tcPr>
            <w:tcW w:w="6030" w:type="dxa"/>
          </w:tcPr>
          <w:p w14:paraId="1E1C7562" w14:textId="77777777" w:rsidR="008C4C62" w:rsidRPr="0013335C" w:rsidRDefault="00D767D7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ตามหลักเกณฑ์มูลค่าตลาด</w:t>
            </w:r>
          </w:p>
        </w:tc>
      </w:tr>
      <w:tr w:rsidR="008C4C62" w:rsidRPr="0013335C" w14:paraId="7BA3975D" w14:textId="77777777" w:rsidTr="001E5602">
        <w:trPr>
          <w:trHeight w:val="416"/>
        </w:trPr>
        <w:tc>
          <w:tcPr>
            <w:tcW w:w="3330" w:type="dxa"/>
          </w:tcPr>
          <w:p w14:paraId="76D52047" w14:textId="77777777" w:rsidR="008C4C62" w:rsidRPr="0013335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ค่าบริการด้านบริหารสินค้าคงเหลือ</w:t>
            </w:r>
          </w:p>
        </w:tc>
        <w:tc>
          <w:tcPr>
            <w:tcW w:w="6030" w:type="dxa"/>
          </w:tcPr>
          <w:p w14:paraId="694448A3" w14:textId="77777777" w:rsidR="008C4C62" w:rsidRPr="0013335C" w:rsidRDefault="00D767D7" w:rsidP="00D767D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ตามขนาดของพื้นที่ใช้สอย</w:t>
            </w:r>
          </w:p>
        </w:tc>
      </w:tr>
      <w:tr w:rsidR="008C4C62" w:rsidRPr="0013335C" w14:paraId="0E0BE3F7" w14:textId="77777777" w:rsidTr="001E5602">
        <w:tc>
          <w:tcPr>
            <w:tcW w:w="3330" w:type="dxa"/>
          </w:tcPr>
          <w:p w14:paraId="04D25D94" w14:textId="0E031721" w:rsidR="001E5602" w:rsidRPr="0013335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ดอกเบี้ยรับ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/</w:t>
            </w:r>
            <w:r w:rsidR="00B945F8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จ่าย</w:t>
            </w:r>
            <w:r w:rsidR="00AE4D11"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จากการเปิดบัญชี</w:t>
            </w:r>
          </w:p>
          <w:p w14:paraId="4DF2B82E" w14:textId="2C25BD98" w:rsidR="008C4C62" w:rsidRPr="0013335C" w:rsidRDefault="001E5602" w:rsidP="001E5602">
            <w:pPr>
              <w:pStyle w:val="block"/>
              <w:tabs>
                <w:tab w:val="left" w:pos="242"/>
              </w:tabs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="00AE4D11"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ธนาคารร่วมกับบริษัทในกลุ่มมิตซูบิชิ</w:t>
            </w:r>
          </w:p>
        </w:tc>
        <w:tc>
          <w:tcPr>
            <w:tcW w:w="6030" w:type="dxa"/>
          </w:tcPr>
          <w:p w14:paraId="73909E0A" w14:textId="77777777" w:rsidR="008C4C62" w:rsidRPr="0013335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ตามจำนวนเงินทุนที่บริษัทมีอยู่หรือใช้ไปในอัตราดอกเบี้ยถัวเฉลี่ยระหว่างอัตราดอกเบี้ยเงินฝากหรืออัตราดอกเบี้ยเงินกู้ยืมของสถาบันการเงิน</w:t>
            </w:r>
          </w:p>
        </w:tc>
      </w:tr>
      <w:tr w:rsidR="008C4C62" w:rsidRPr="0013335C" w14:paraId="6972E7A4" w14:textId="77777777" w:rsidTr="001E5602">
        <w:tc>
          <w:tcPr>
            <w:tcW w:w="3330" w:type="dxa"/>
          </w:tcPr>
          <w:p w14:paraId="555D3C3A" w14:textId="279B0303" w:rsidR="001E5602" w:rsidRPr="0013335C" w:rsidRDefault="001A7C9D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ดอกเบี้ย</w:t>
            </w:r>
            <w:r w:rsidR="001E5602"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รับ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/</w:t>
            </w:r>
            <w:r w:rsidR="00B945F8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</w:t>
            </w:r>
            <w:r w:rsidR="001E5602" w:rsidRPr="0013335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จ่าย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จาก</w:t>
            </w:r>
            <w:r w:rsidR="008C4C62"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</w:t>
            </w:r>
            <w:r w:rsidR="001E5602"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ให้</w:t>
            </w:r>
            <w:r w:rsidR="008C4C62"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กู้ยืมและเงิน</w:t>
            </w:r>
          </w:p>
          <w:p w14:paraId="793537CB" w14:textId="33BB9BC7" w:rsidR="008C4C62" w:rsidRPr="0013335C" w:rsidRDefault="001E560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="008C4C62"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กู้ยืม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ระยะสั้น</w:t>
            </w:r>
          </w:p>
        </w:tc>
        <w:tc>
          <w:tcPr>
            <w:tcW w:w="6030" w:type="dxa"/>
          </w:tcPr>
          <w:p w14:paraId="09AA6860" w14:textId="77777777" w:rsidR="008C4C62" w:rsidRPr="0013335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ตามอัตราดอกเบี้ยของสถาบันการเงิน</w:t>
            </w:r>
          </w:p>
        </w:tc>
      </w:tr>
      <w:tr w:rsidR="008C4C62" w:rsidRPr="0013335C" w14:paraId="3846BC94" w14:textId="77777777" w:rsidTr="001E5602">
        <w:tc>
          <w:tcPr>
            <w:tcW w:w="3330" w:type="dxa"/>
          </w:tcPr>
          <w:p w14:paraId="782D6454" w14:textId="77777777" w:rsidR="008C4C62" w:rsidRPr="0013335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ค่าประกันความเสียหายคุณภาพสินค้า</w:t>
            </w:r>
          </w:p>
        </w:tc>
        <w:tc>
          <w:tcPr>
            <w:tcW w:w="6030" w:type="dxa"/>
          </w:tcPr>
          <w:p w14:paraId="006EDDFC" w14:textId="77777777" w:rsidR="008C4C62" w:rsidRPr="0013335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จำนวนที่เกิดขึ้นจริง</w:t>
            </w:r>
          </w:p>
        </w:tc>
      </w:tr>
      <w:tr w:rsidR="008C4C62" w:rsidRPr="0013335C" w14:paraId="2C870E9B" w14:textId="77777777" w:rsidTr="001E5602">
        <w:tc>
          <w:tcPr>
            <w:tcW w:w="3330" w:type="dxa"/>
          </w:tcPr>
          <w:p w14:paraId="0CBD3DCE" w14:textId="77777777" w:rsidR="008C4C62" w:rsidRPr="0013335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ค่าใช้จ่ายในการจัดจำหน่ายและบริหาร</w:t>
            </w:r>
          </w:p>
        </w:tc>
        <w:tc>
          <w:tcPr>
            <w:tcW w:w="6030" w:type="dxa"/>
          </w:tcPr>
          <w:p w14:paraId="52F8C414" w14:textId="77777777" w:rsidR="008C4C62" w:rsidRPr="0013335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8C4C62" w:rsidRPr="0013335C" w14:paraId="0A44D930" w14:textId="77777777" w:rsidTr="001E5602">
        <w:tc>
          <w:tcPr>
            <w:tcW w:w="3330" w:type="dxa"/>
          </w:tcPr>
          <w:p w14:paraId="544813E5" w14:textId="77777777" w:rsidR="008C4C62" w:rsidRPr="0013335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ค่าตอบแทนผู้บริหารสำคัญ</w:t>
            </w:r>
          </w:p>
        </w:tc>
        <w:tc>
          <w:tcPr>
            <w:tcW w:w="6030" w:type="dxa"/>
          </w:tcPr>
          <w:p w14:paraId="6C300BE2" w14:textId="77777777" w:rsidR="008C4C62" w:rsidRPr="0013335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หลักเกณฑ์ที่กำหนดโดยคณะกรรมการสรรหาและกำหนดค่าตอบแทนและตามหลักเกณฑ์ที่บริษัทกำหนด</w:t>
            </w:r>
          </w:p>
        </w:tc>
      </w:tr>
      <w:tr w:rsidR="008C4C62" w:rsidRPr="0013335C" w14:paraId="304F42F9" w14:textId="77777777" w:rsidTr="001E5602">
        <w:tc>
          <w:tcPr>
            <w:tcW w:w="3330" w:type="dxa"/>
          </w:tcPr>
          <w:p w14:paraId="0E4CB220" w14:textId="77777777" w:rsidR="008C4C62" w:rsidRPr="0013335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030" w:type="dxa"/>
          </w:tcPr>
          <w:p w14:paraId="2F5A2522" w14:textId="77777777" w:rsidR="008C4C62" w:rsidRPr="0013335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ตามที่ประกาศจ่าย</w:t>
            </w:r>
          </w:p>
        </w:tc>
      </w:tr>
    </w:tbl>
    <w:p w14:paraId="6BC91815" w14:textId="77777777" w:rsidR="00D15E69" w:rsidRPr="0013335C" w:rsidRDefault="00D15E69" w:rsidP="00170182">
      <w:pPr>
        <w:pStyle w:val="BlockText"/>
        <w:tabs>
          <w:tab w:val="left" w:pos="360"/>
        </w:tabs>
        <w:spacing w:before="0"/>
        <w:ind w:left="540" w:right="0" w:firstLine="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1CADBE5D" w14:textId="77777777" w:rsidR="00A5752F" w:rsidRPr="0013335C" w:rsidRDefault="00471CCE" w:rsidP="00D767D7">
      <w:pPr>
        <w:pStyle w:val="BlockText"/>
        <w:tabs>
          <w:tab w:val="left" w:pos="360"/>
        </w:tabs>
        <w:spacing w:before="0"/>
        <w:ind w:left="540" w:right="0" w:firstLine="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13335C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="00577624" w:rsidRPr="0013335C">
        <w:rPr>
          <w:rFonts w:ascii="Angsana New" w:hAnsi="Angsana New" w:cs="Angsana New" w:hint="cs"/>
          <w:sz w:val="30"/>
          <w:szCs w:val="30"/>
          <w:lang w:val="en-US"/>
        </w:rPr>
        <w:t>31</w:t>
      </w:r>
      <w:r w:rsidRPr="0013335C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มีนาคม สรุปได้ดังนี้</w:t>
      </w:r>
    </w:p>
    <w:p w14:paraId="506CBC71" w14:textId="77777777" w:rsidR="00D15E69" w:rsidRPr="0013335C" w:rsidRDefault="00D15E69" w:rsidP="00D767D7">
      <w:pPr>
        <w:pStyle w:val="BlockText"/>
        <w:tabs>
          <w:tab w:val="left" w:pos="360"/>
        </w:tabs>
        <w:spacing w:before="0"/>
        <w:ind w:left="540" w:right="0" w:firstLine="0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260"/>
        <w:gridCol w:w="270"/>
        <w:gridCol w:w="1260"/>
        <w:gridCol w:w="270"/>
        <w:gridCol w:w="1260"/>
      </w:tblGrid>
      <w:tr w:rsidR="00471CCE" w:rsidRPr="0013335C" w14:paraId="01552DFA" w14:textId="77777777" w:rsidTr="00D767D7">
        <w:trPr>
          <w:tblHeader/>
        </w:trPr>
        <w:tc>
          <w:tcPr>
            <w:tcW w:w="3510" w:type="dxa"/>
          </w:tcPr>
          <w:p w14:paraId="76861FE7" w14:textId="77777777" w:rsidR="00471CCE" w:rsidRPr="0013335C" w:rsidRDefault="00471CCE" w:rsidP="008A64A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1282CD7E" w14:textId="77777777" w:rsidR="00471CCE" w:rsidRPr="0013335C" w:rsidRDefault="00471CCE" w:rsidP="003615B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3F1215E4" w14:textId="77777777" w:rsidR="00471CCE" w:rsidRPr="0013335C" w:rsidRDefault="00471CCE" w:rsidP="003615B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33DEB1BB" w14:textId="77777777" w:rsidR="00471CCE" w:rsidRPr="0013335C" w:rsidRDefault="00471CCE" w:rsidP="003615B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471CCE" w:rsidRPr="0013335C" w14:paraId="492827F4" w14:textId="77777777" w:rsidTr="00D767D7">
        <w:trPr>
          <w:tblHeader/>
        </w:trPr>
        <w:tc>
          <w:tcPr>
            <w:tcW w:w="3510" w:type="dxa"/>
          </w:tcPr>
          <w:p w14:paraId="3BD17788" w14:textId="77777777" w:rsidR="00471CCE" w:rsidRPr="0013335C" w:rsidRDefault="00471CCE" w:rsidP="008A64A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6DE38096" w14:textId="77777777" w:rsidR="00471CCE" w:rsidRPr="0013335C" w:rsidRDefault="00471CCE" w:rsidP="003615B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4BC8DA2D" w14:textId="77777777" w:rsidR="00471CCE" w:rsidRPr="0013335C" w:rsidRDefault="00471CCE" w:rsidP="003615B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7366C889" w14:textId="77777777" w:rsidR="00471CCE" w:rsidRPr="0013335C" w:rsidRDefault="00471CCE" w:rsidP="003615B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9D16AB" w:rsidRPr="0013335C" w14:paraId="3B51400A" w14:textId="77777777" w:rsidTr="00D767D7">
        <w:trPr>
          <w:tblHeader/>
        </w:trPr>
        <w:tc>
          <w:tcPr>
            <w:tcW w:w="3510" w:type="dxa"/>
          </w:tcPr>
          <w:p w14:paraId="2491A2F8" w14:textId="77777777" w:rsidR="009D16AB" w:rsidRPr="0013335C" w:rsidRDefault="009D16AB" w:rsidP="009D16AB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577624"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60" w:type="dxa"/>
          </w:tcPr>
          <w:p w14:paraId="0225CA15" w14:textId="77777777" w:rsidR="009D16AB" w:rsidRPr="0013335C" w:rsidRDefault="00577624" w:rsidP="009D16A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7EC62DC4" w14:textId="77777777" w:rsidR="009D16AB" w:rsidRPr="0013335C" w:rsidRDefault="009D16AB" w:rsidP="009D16A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13D6A381" w14:textId="77777777" w:rsidR="009D16AB" w:rsidRPr="0013335C" w:rsidRDefault="00577624" w:rsidP="009D16A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2C4B5A9D" w14:textId="77777777" w:rsidR="009D16AB" w:rsidRPr="0013335C" w:rsidRDefault="009D16AB" w:rsidP="009D16A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1E00F33" w14:textId="77777777" w:rsidR="009D16AB" w:rsidRPr="0013335C" w:rsidRDefault="00577624" w:rsidP="009D16A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6BB41362" w14:textId="77777777" w:rsidR="009D16AB" w:rsidRPr="0013335C" w:rsidRDefault="009D16AB" w:rsidP="009D16A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76587A1A" w14:textId="77777777" w:rsidR="009D16AB" w:rsidRPr="0013335C" w:rsidRDefault="00577624" w:rsidP="009D16A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F7221C" w:rsidRPr="0013335C" w14:paraId="77B88271" w14:textId="77777777" w:rsidTr="00D767D7">
        <w:trPr>
          <w:trHeight w:val="290"/>
          <w:tblHeader/>
        </w:trPr>
        <w:tc>
          <w:tcPr>
            <w:tcW w:w="3510" w:type="dxa"/>
          </w:tcPr>
          <w:p w14:paraId="37129E91" w14:textId="77777777" w:rsidR="00F7221C" w:rsidRPr="0013335C" w:rsidRDefault="00F7221C" w:rsidP="00F7221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850" w:type="dxa"/>
            <w:gridSpan w:val="7"/>
          </w:tcPr>
          <w:p w14:paraId="6059FFD5" w14:textId="77777777" w:rsidR="00F7221C" w:rsidRPr="0013335C" w:rsidRDefault="00F7221C" w:rsidP="00F7221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7221C" w:rsidRPr="0013335C" w14:paraId="7D79C2FF" w14:textId="77777777" w:rsidTr="00D767D7">
        <w:tc>
          <w:tcPr>
            <w:tcW w:w="3510" w:type="dxa"/>
          </w:tcPr>
          <w:p w14:paraId="7C7110C0" w14:textId="77777777" w:rsidR="00F7221C" w:rsidRPr="0013335C" w:rsidRDefault="00F7221C" w:rsidP="00F7221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260" w:type="dxa"/>
          </w:tcPr>
          <w:p w14:paraId="189C7E94" w14:textId="77777777" w:rsidR="00F7221C" w:rsidRPr="0013335C" w:rsidRDefault="00F7221C" w:rsidP="00F7221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46B0ABBD" w14:textId="77777777" w:rsidR="00F7221C" w:rsidRPr="0013335C" w:rsidRDefault="00F7221C" w:rsidP="00F7221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02B93F71" w14:textId="77777777" w:rsidR="00F7221C" w:rsidRPr="0013335C" w:rsidRDefault="00F7221C" w:rsidP="00F7221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17C373FF" w14:textId="77777777" w:rsidR="00F7221C" w:rsidRPr="0013335C" w:rsidRDefault="00F7221C" w:rsidP="00F7221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4045BBFB" w14:textId="77777777" w:rsidR="00F7221C" w:rsidRPr="0013335C" w:rsidRDefault="00F7221C" w:rsidP="00F7221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4E495B75" w14:textId="77777777" w:rsidR="00F7221C" w:rsidRPr="0013335C" w:rsidRDefault="00F7221C" w:rsidP="00F7221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F467815" w14:textId="77777777" w:rsidR="00F7221C" w:rsidRPr="0013335C" w:rsidRDefault="00F7221C" w:rsidP="00F7221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7F508D" w:rsidRPr="0013335C" w14:paraId="257B4768" w14:textId="77777777" w:rsidTr="00D767D7">
        <w:tc>
          <w:tcPr>
            <w:tcW w:w="3510" w:type="dxa"/>
          </w:tcPr>
          <w:p w14:paraId="433ABD21" w14:textId="77777777" w:rsidR="007F508D" w:rsidRPr="0013335C" w:rsidRDefault="007F508D" w:rsidP="007F508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260" w:type="dxa"/>
          </w:tcPr>
          <w:p w14:paraId="3F7664A5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193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146</w:t>
            </w:r>
          </w:p>
        </w:tc>
        <w:tc>
          <w:tcPr>
            <w:tcW w:w="270" w:type="dxa"/>
          </w:tcPr>
          <w:p w14:paraId="3BFFD69F" w14:textId="77777777" w:rsidR="007F508D" w:rsidRPr="0013335C" w:rsidRDefault="007F508D" w:rsidP="007F508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0D972F1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940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997</w:t>
            </w:r>
          </w:p>
        </w:tc>
        <w:tc>
          <w:tcPr>
            <w:tcW w:w="270" w:type="dxa"/>
          </w:tcPr>
          <w:p w14:paraId="111B77F2" w14:textId="77777777" w:rsidR="007F508D" w:rsidRPr="0013335C" w:rsidRDefault="007F508D" w:rsidP="007F508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5D54412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193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146</w:t>
            </w:r>
          </w:p>
        </w:tc>
        <w:tc>
          <w:tcPr>
            <w:tcW w:w="270" w:type="dxa"/>
          </w:tcPr>
          <w:p w14:paraId="41A1597B" w14:textId="77777777" w:rsidR="007F508D" w:rsidRPr="0013335C" w:rsidRDefault="007F508D" w:rsidP="007F508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5F28F95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940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997</w:t>
            </w:r>
          </w:p>
        </w:tc>
      </w:tr>
      <w:tr w:rsidR="007F508D" w:rsidRPr="0013335C" w14:paraId="2B7A4170" w14:textId="77777777" w:rsidTr="00D767D7">
        <w:tc>
          <w:tcPr>
            <w:tcW w:w="3510" w:type="dxa"/>
          </w:tcPr>
          <w:p w14:paraId="056F396D" w14:textId="77777777" w:rsidR="007F508D" w:rsidRPr="0013335C" w:rsidRDefault="007F508D" w:rsidP="007F508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</w:tcPr>
          <w:p w14:paraId="16FAB981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</w:tcPr>
          <w:p w14:paraId="2BAB5877" w14:textId="77777777" w:rsidR="007F508D" w:rsidRPr="0013335C" w:rsidRDefault="007F508D" w:rsidP="007F508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76D9576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18</w:t>
            </w:r>
          </w:p>
        </w:tc>
        <w:tc>
          <w:tcPr>
            <w:tcW w:w="270" w:type="dxa"/>
          </w:tcPr>
          <w:p w14:paraId="720BAD9A" w14:textId="77777777" w:rsidR="007F508D" w:rsidRPr="0013335C" w:rsidRDefault="007F508D" w:rsidP="007F508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450FCFB3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</w:tcPr>
          <w:p w14:paraId="0A9FEF74" w14:textId="77777777" w:rsidR="007F508D" w:rsidRPr="0013335C" w:rsidRDefault="007F508D" w:rsidP="007F508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34B1FE6C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18</w:t>
            </w:r>
          </w:p>
        </w:tc>
      </w:tr>
      <w:tr w:rsidR="007F508D" w:rsidRPr="0013335C" w14:paraId="7F38C8CC" w14:textId="77777777" w:rsidTr="00D767D7">
        <w:tc>
          <w:tcPr>
            <w:tcW w:w="3510" w:type="dxa"/>
          </w:tcPr>
          <w:p w14:paraId="0C2D351D" w14:textId="77777777" w:rsidR="007F508D" w:rsidRPr="0013335C" w:rsidRDefault="007F508D" w:rsidP="007F508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ค่าลิขสิทธิ์ในการขายสินค้า</w:t>
            </w:r>
          </w:p>
        </w:tc>
        <w:tc>
          <w:tcPr>
            <w:tcW w:w="1260" w:type="dxa"/>
          </w:tcPr>
          <w:p w14:paraId="3D5B61B1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167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939</w:t>
            </w:r>
          </w:p>
        </w:tc>
        <w:tc>
          <w:tcPr>
            <w:tcW w:w="270" w:type="dxa"/>
          </w:tcPr>
          <w:p w14:paraId="75BF9A11" w14:textId="77777777" w:rsidR="007F508D" w:rsidRPr="0013335C" w:rsidRDefault="007F508D" w:rsidP="007F508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286650D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176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455</w:t>
            </w:r>
          </w:p>
        </w:tc>
        <w:tc>
          <w:tcPr>
            <w:tcW w:w="270" w:type="dxa"/>
          </w:tcPr>
          <w:p w14:paraId="08DF8CB3" w14:textId="77777777" w:rsidR="007F508D" w:rsidRPr="0013335C" w:rsidRDefault="007F508D" w:rsidP="007F508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32574DD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167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939</w:t>
            </w:r>
          </w:p>
        </w:tc>
        <w:tc>
          <w:tcPr>
            <w:tcW w:w="270" w:type="dxa"/>
          </w:tcPr>
          <w:p w14:paraId="4F0100DA" w14:textId="77777777" w:rsidR="007F508D" w:rsidRPr="0013335C" w:rsidRDefault="007F508D" w:rsidP="007F508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748A785F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176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455</w:t>
            </w:r>
          </w:p>
        </w:tc>
      </w:tr>
      <w:tr w:rsidR="007F508D" w:rsidRPr="0013335C" w14:paraId="7BE67710" w14:textId="77777777" w:rsidTr="00D767D7">
        <w:tc>
          <w:tcPr>
            <w:tcW w:w="3510" w:type="dxa"/>
          </w:tcPr>
          <w:p w14:paraId="407C36B7" w14:textId="77777777" w:rsidR="007F508D" w:rsidRPr="0013335C" w:rsidRDefault="007F508D" w:rsidP="007F508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ค่าพัฒนาผลิตภัณฑ์</w:t>
            </w:r>
          </w:p>
        </w:tc>
        <w:tc>
          <w:tcPr>
            <w:tcW w:w="1260" w:type="dxa"/>
          </w:tcPr>
          <w:p w14:paraId="784BE704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270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494</w:t>
            </w:r>
          </w:p>
        </w:tc>
        <w:tc>
          <w:tcPr>
            <w:tcW w:w="270" w:type="dxa"/>
          </w:tcPr>
          <w:p w14:paraId="12EA6ACF" w14:textId="77777777" w:rsidR="007F508D" w:rsidRPr="0013335C" w:rsidRDefault="007F508D" w:rsidP="007F508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46103F78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275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108</w:t>
            </w:r>
          </w:p>
        </w:tc>
        <w:tc>
          <w:tcPr>
            <w:tcW w:w="270" w:type="dxa"/>
          </w:tcPr>
          <w:p w14:paraId="785FC83D" w14:textId="77777777" w:rsidR="007F508D" w:rsidRPr="0013335C" w:rsidRDefault="007F508D" w:rsidP="007F508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D91D0B6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270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494</w:t>
            </w:r>
          </w:p>
        </w:tc>
        <w:tc>
          <w:tcPr>
            <w:tcW w:w="270" w:type="dxa"/>
          </w:tcPr>
          <w:p w14:paraId="2E009608" w14:textId="77777777" w:rsidR="007F508D" w:rsidRPr="0013335C" w:rsidRDefault="007F508D" w:rsidP="007F508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788886C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275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108</w:t>
            </w:r>
          </w:p>
        </w:tc>
      </w:tr>
      <w:tr w:rsidR="007F508D" w:rsidRPr="0013335C" w14:paraId="417398A5" w14:textId="77777777" w:rsidTr="00D767D7">
        <w:tc>
          <w:tcPr>
            <w:tcW w:w="3510" w:type="dxa"/>
          </w:tcPr>
          <w:p w14:paraId="5372AD3A" w14:textId="77777777" w:rsidR="007F508D" w:rsidRPr="0013335C" w:rsidRDefault="007F508D" w:rsidP="007F508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</w:t>
            </w:r>
            <w:r w:rsidRPr="0013335C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นค้า</w:t>
            </w:r>
          </w:p>
        </w:tc>
        <w:tc>
          <w:tcPr>
            <w:tcW w:w="1260" w:type="dxa"/>
          </w:tcPr>
          <w:p w14:paraId="716C7331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758</w:t>
            </w:r>
          </w:p>
        </w:tc>
        <w:tc>
          <w:tcPr>
            <w:tcW w:w="270" w:type="dxa"/>
          </w:tcPr>
          <w:p w14:paraId="688C18EF" w14:textId="77777777" w:rsidR="007F508D" w:rsidRPr="0013335C" w:rsidRDefault="007F508D" w:rsidP="007F508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1A565A9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63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459</w:t>
            </w:r>
          </w:p>
        </w:tc>
        <w:tc>
          <w:tcPr>
            <w:tcW w:w="270" w:type="dxa"/>
          </w:tcPr>
          <w:p w14:paraId="2139E042" w14:textId="77777777" w:rsidR="007F508D" w:rsidRPr="0013335C" w:rsidRDefault="007F508D" w:rsidP="007F508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445D11FA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758</w:t>
            </w:r>
          </w:p>
        </w:tc>
        <w:tc>
          <w:tcPr>
            <w:tcW w:w="270" w:type="dxa"/>
          </w:tcPr>
          <w:p w14:paraId="41878108" w14:textId="77777777" w:rsidR="007F508D" w:rsidRPr="0013335C" w:rsidRDefault="007F508D" w:rsidP="007F508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066DE840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63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459</w:t>
            </w:r>
          </w:p>
        </w:tc>
      </w:tr>
      <w:tr w:rsidR="007F508D" w:rsidRPr="0013335C" w14:paraId="16FD830E" w14:textId="77777777" w:rsidTr="00D767D7">
        <w:tc>
          <w:tcPr>
            <w:tcW w:w="3510" w:type="dxa"/>
          </w:tcPr>
          <w:p w14:paraId="0AB3D107" w14:textId="77777777" w:rsidR="007F508D" w:rsidRPr="0013335C" w:rsidRDefault="007F508D" w:rsidP="007F508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ค่าความช่วยเหลือทางเทคนิค</w:t>
            </w:r>
          </w:p>
        </w:tc>
        <w:tc>
          <w:tcPr>
            <w:tcW w:w="1260" w:type="dxa"/>
          </w:tcPr>
          <w:p w14:paraId="2F66C047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19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122</w:t>
            </w:r>
          </w:p>
        </w:tc>
        <w:tc>
          <w:tcPr>
            <w:tcW w:w="270" w:type="dxa"/>
          </w:tcPr>
          <w:p w14:paraId="13EB2941" w14:textId="77777777" w:rsidR="007F508D" w:rsidRPr="0013335C" w:rsidRDefault="007F508D" w:rsidP="007F508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3F9A64B3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16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154</w:t>
            </w:r>
          </w:p>
        </w:tc>
        <w:tc>
          <w:tcPr>
            <w:tcW w:w="270" w:type="dxa"/>
          </w:tcPr>
          <w:p w14:paraId="211608D0" w14:textId="77777777" w:rsidR="007F508D" w:rsidRPr="0013335C" w:rsidRDefault="007F508D" w:rsidP="007F508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55CC89C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19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122</w:t>
            </w:r>
          </w:p>
        </w:tc>
        <w:tc>
          <w:tcPr>
            <w:tcW w:w="270" w:type="dxa"/>
          </w:tcPr>
          <w:p w14:paraId="3388F997" w14:textId="77777777" w:rsidR="007F508D" w:rsidRPr="0013335C" w:rsidRDefault="007F508D" w:rsidP="007F508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28DBE56E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16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154</w:t>
            </w:r>
          </w:p>
        </w:tc>
      </w:tr>
      <w:tr w:rsidR="007F508D" w:rsidRPr="0013335C" w14:paraId="7F34C685" w14:textId="77777777" w:rsidTr="00D767D7">
        <w:tc>
          <w:tcPr>
            <w:tcW w:w="3510" w:type="dxa"/>
          </w:tcPr>
          <w:p w14:paraId="16997E9D" w14:textId="77777777" w:rsidR="007F508D" w:rsidRPr="0013335C" w:rsidRDefault="007F508D" w:rsidP="007F508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260" w:type="dxa"/>
          </w:tcPr>
          <w:p w14:paraId="199B0E4D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725</w:t>
            </w:r>
          </w:p>
        </w:tc>
        <w:tc>
          <w:tcPr>
            <w:tcW w:w="270" w:type="dxa"/>
          </w:tcPr>
          <w:p w14:paraId="6C805B77" w14:textId="77777777" w:rsidR="007F508D" w:rsidRPr="0013335C" w:rsidRDefault="007F508D" w:rsidP="007F508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341C69D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514</w:t>
            </w:r>
          </w:p>
        </w:tc>
        <w:tc>
          <w:tcPr>
            <w:tcW w:w="270" w:type="dxa"/>
          </w:tcPr>
          <w:p w14:paraId="5D6D3B8B" w14:textId="77777777" w:rsidR="007F508D" w:rsidRPr="0013335C" w:rsidRDefault="007F508D" w:rsidP="007F508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42921A6A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725</w:t>
            </w:r>
          </w:p>
        </w:tc>
        <w:tc>
          <w:tcPr>
            <w:tcW w:w="270" w:type="dxa"/>
          </w:tcPr>
          <w:p w14:paraId="7A0C22F4" w14:textId="77777777" w:rsidR="007F508D" w:rsidRPr="0013335C" w:rsidRDefault="007F508D" w:rsidP="007F508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3EA5F1A9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514</w:t>
            </w:r>
          </w:p>
        </w:tc>
      </w:tr>
      <w:tr w:rsidR="007E46BA" w:rsidRPr="0013335C" w14:paraId="46754C2D" w14:textId="77777777" w:rsidTr="00D767D7">
        <w:tc>
          <w:tcPr>
            <w:tcW w:w="3510" w:type="dxa"/>
          </w:tcPr>
          <w:p w14:paraId="5BA13983" w14:textId="77777777" w:rsidR="007E46BA" w:rsidRPr="0013335C" w:rsidRDefault="007E46BA" w:rsidP="007F508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53284DCD" w14:textId="77777777" w:rsidR="007E46BA" w:rsidRPr="0013335C" w:rsidRDefault="007E46BA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C3D8AF0" w14:textId="77777777" w:rsidR="007E46BA" w:rsidRPr="0013335C" w:rsidRDefault="007E46BA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007EE61" w14:textId="77777777" w:rsidR="007E46BA" w:rsidRPr="0013335C" w:rsidRDefault="007E46BA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B50ED3B" w14:textId="77777777" w:rsidR="007E46BA" w:rsidRPr="0013335C" w:rsidRDefault="007E46BA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AA9E326" w14:textId="77777777" w:rsidR="007E46BA" w:rsidRPr="0013335C" w:rsidRDefault="007E46BA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27C063E" w14:textId="77777777" w:rsidR="007E46BA" w:rsidRPr="0013335C" w:rsidRDefault="007E46BA" w:rsidP="007F508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3B083F68" w14:textId="77777777" w:rsidR="007E46BA" w:rsidRPr="0013335C" w:rsidRDefault="007E46BA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F508D" w:rsidRPr="0013335C" w14:paraId="7EB930DD" w14:textId="77777777" w:rsidTr="00D767D7">
        <w:tc>
          <w:tcPr>
            <w:tcW w:w="3510" w:type="dxa"/>
          </w:tcPr>
          <w:p w14:paraId="23AFB4F6" w14:textId="77777777" w:rsidR="007F508D" w:rsidRPr="0013335C" w:rsidRDefault="007F508D" w:rsidP="007F508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260" w:type="dxa"/>
          </w:tcPr>
          <w:p w14:paraId="26BDFA2A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132EAF5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96CA0B4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75E0237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4C87D651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235AF34" w14:textId="77777777" w:rsidR="007F508D" w:rsidRPr="0013335C" w:rsidRDefault="007F508D" w:rsidP="007F508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308F2633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F508D" w:rsidRPr="0013335C" w14:paraId="736FF905" w14:textId="77777777" w:rsidTr="00D767D7">
        <w:tc>
          <w:tcPr>
            <w:tcW w:w="3510" w:type="dxa"/>
          </w:tcPr>
          <w:p w14:paraId="21949349" w14:textId="77777777" w:rsidR="007F508D" w:rsidRPr="0013335C" w:rsidRDefault="007F508D" w:rsidP="007F508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260" w:type="dxa"/>
          </w:tcPr>
          <w:p w14:paraId="5BE31AE1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153</w:t>
            </w:r>
          </w:p>
        </w:tc>
        <w:tc>
          <w:tcPr>
            <w:tcW w:w="270" w:type="dxa"/>
          </w:tcPr>
          <w:p w14:paraId="328B0EE5" w14:textId="77777777" w:rsidR="007F508D" w:rsidRPr="0013335C" w:rsidRDefault="007F508D" w:rsidP="007F508D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BC722E9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128</w:t>
            </w:r>
          </w:p>
        </w:tc>
        <w:tc>
          <w:tcPr>
            <w:tcW w:w="270" w:type="dxa"/>
          </w:tcPr>
          <w:p w14:paraId="41931591" w14:textId="77777777" w:rsidR="007F508D" w:rsidRPr="0013335C" w:rsidRDefault="007F508D" w:rsidP="007F508D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2AF3C1C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153</w:t>
            </w:r>
          </w:p>
        </w:tc>
        <w:tc>
          <w:tcPr>
            <w:tcW w:w="270" w:type="dxa"/>
          </w:tcPr>
          <w:p w14:paraId="57A1CF3E" w14:textId="77777777" w:rsidR="007F508D" w:rsidRPr="0013335C" w:rsidRDefault="007F508D" w:rsidP="007F508D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5986BE4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128</w:t>
            </w:r>
          </w:p>
        </w:tc>
      </w:tr>
      <w:tr w:rsidR="007F508D" w:rsidRPr="0013335C" w14:paraId="4D4F1754" w14:textId="77777777" w:rsidTr="00D767D7">
        <w:trPr>
          <w:trHeight w:val="407"/>
        </w:trPr>
        <w:tc>
          <w:tcPr>
            <w:tcW w:w="3510" w:type="dxa"/>
          </w:tcPr>
          <w:p w14:paraId="29B123F0" w14:textId="77777777" w:rsidR="007F508D" w:rsidRPr="0013335C" w:rsidRDefault="007F508D" w:rsidP="007F508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รายได้ค่าเช่า</w:t>
            </w:r>
          </w:p>
        </w:tc>
        <w:tc>
          <w:tcPr>
            <w:tcW w:w="1260" w:type="dxa"/>
          </w:tcPr>
          <w:p w14:paraId="0BBC700E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17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178</w:t>
            </w:r>
          </w:p>
        </w:tc>
        <w:tc>
          <w:tcPr>
            <w:tcW w:w="270" w:type="dxa"/>
          </w:tcPr>
          <w:p w14:paraId="57236F99" w14:textId="77777777" w:rsidR="007F508D" w:rsidRPr="0013335C" w:rsidRDefault="007F508D" w:rsidP="007F508D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57D285D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17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178</w:t>
            </w:r>
          </w:p>
        </w:tc>
        <w:tc>
          <w:tcPr>
            <w:tcW w:w="270" w:type="dxa"/>
          </w:tcPr>
          <w:p w14:paraId="2D821ADA" w14:textId="77777777" w:rsidR="007F508D" w:rsidRPr="0013335C" w:rsidRDefault="007F508D" w:rsidP="007F508D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34CF755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17</w:t>
            </w:r>
            <w:r w:rsidR="00515AC3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178</w:t>
            </w:r>
          </w:p>
        </w:tc>
        <w:tc>
          <w:tcPr>
            <w:tcW w:w="270" w:type="dxa"/>
          </w:tcPr>
          <w:p w14:paraId="6AB9656C" w14:textId="77777777" w:rsidR="007F508D" w:rsidRPr="0013335C" w:rsidRDefault="007F508D" w:rsidP="007F508D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574CFA7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17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178</w:t>
            </w:r>
          </w:p>
        </w:tc>
      </w:tr>
      <w:tr w:rsidR="007F508D" w:rsidRPr="0013335C" w14:paraId="3F36E1AD" w14:textId="77777777" w:rsidTr="00D767D7">
        <w:tc>
          <w:tcPr>
            <w:tcW w:w="3510" w:type="dxa"/>
          </w:tcPr>
          <w:p w14:paraId="6E3ECD4D" w14:textId="77777777" w:rsidR="007F508D" w:rsidRPr="0013335C" w:rsidRDefault="007F508D" w:rsidP="007F508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รายได้เงินปันผล</w:t>
            </w:r>
          </w:p>
        </w:tc>
        <w:tc>
          <w:tcPr>
            <w:tcW w:w="1260" w:type="dxa"/>
          </w:tcPr>
          <w:p w14:paraId="7A56F05D" w14:textId="77777777" w:rsidR="007F508D" w:rsidRPr="0013335C" w:rsidRDefault="007F508D" w:rsidP="00515AC3">
            <w:pPr>
              <w:tabs>
                <w:tab w:val="decimal" w:pos="70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450277A" w14:textId="77777777" w:rsidR="007F508D" w:rsidRPr="0013335C" w:rsidRDefault="007F508D" w:rsidP="007F508D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20771B9" w14:textId="77777777" w:rsidR="007F508D" w:rsidRPr="0013335C" w:rsidRDefault="007F508D" w:rsidP="00515AC3">
            <w:pPr>
              <w:tabs>
                <w:tab w:val="decimal" w:pos="70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2A2B088" w14:textId="77777777" w:rsidR="007F508D" w:rsidRPr="0013335C" w:rsidRDefault="007F508D" w:rsidP="007F508D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65B2195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180</w:t>
            </w:r>
          </w:p>
        </w:tc>
        <w:tc>
          <w:tcPr>
            <w:tcW w:w="270" w:type="dxa"/>
          </w:tcPr>
          <w:p w14:paraId="1124123F" w14:textId="77777777" w:rsidR="007F508D" w:rsidRPr="0013335C" w:rsidRDefault="007F508D" w:rsidP="007F508D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FDCA872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510</w:t>
            </w:r>
          </w:p>
        </w:tc>
      </w:tr>
      <w:tr w:rsidR="007F508D" w:rsidRPr="0013335C" w14:paraId="61089E7F" w14:textId="77777777" w:rsidTr="00D767D7">
        <w:tc>
          <w:tcPr>
            <w:tcW w:w="3510" w:type="dxa"/>
          </w:tcPr>
          <w:p w14:paraId="377C6F88" w14:textId="77777777" w:rsidR="007F508D" w:rsidRPr="0013335C" w:rsidRDefault="007F508D" w:rsidP="007F508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260" w:type="dxa"/>
          </w:tcPr>
          <w:p w14:paraId="3BCF8B66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555</w:t>
            </w:r>
          </w:p>
        </w:tc>
        <w:tc>
          <w:tcPr>
            <w:tcW w:w="270" w:type="dxa"/>
          </w:tcPr>
          <w:p w14:paraId="24239D7A" w14:textId="77777777" w:rsidR="007F508D" w:rsidRPr="0013335C" w:rsidRDefault="007F508D" w:rsidP="007F508D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55D077F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686</w:t>
            </w:r>
          </w:p>
        </w:tc>
        <w:tc>
          <w:tcPr>
            <w:tcW w:w="270" w:type="dxa"/>
          </w:tcPr>
          <w:p w14:paraId="5CF55320" w14:textId="77777777" w:rsidR="007F508D" w:rsidRPr="0013335C" w:rsidRDefault="007F508D" w:rsidP="007F508D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A82D11C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555</w:t>
            </w:r>
          </w:p>
        </w:tc>
        <w:tc>
          <w:tcPr>
            <w:tcW w:w="270" w:type="dxa"/>
          </w:tcPr>
          <w:p w14:paraId="179CFAE3" w14:textId="77777777" w:rsidR="007F508D" w:rsidRPr="0013335C" w:rsidRDefault="007F508D" w:rsidP="007F508D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C519686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686</w:t>
            </w:r>
          </w:p>
        </w:tc>
      </w:tr>
      <w:tr w:rsidR="007F508D" w:rsidRPr="0013335C" w14:paraId="5888D650" w14:textId="77777777" w:rsidTr="00D767D7">
        <w:tc>
          <w:tcPr>
            <w:tcW w:w="3510" w:type="dxa"/>
          </w:tcPr>
          <w:p w14:paraId="22B545E1" w14:textId="77777777" w:rsidR="007F508D" w:rsidRPr="0013335C" w:rsidRDefault="007F508D" w:rsidP="007F508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ค่าบริการบริหารสินค้า</w:t>
            </w:r>
          </w:p>
        </w:tc>
        <w:tc>
          <w:tcPr>
            <w:tcW w:w="1260" w:type="dxa"/>
          </w:tcPr>
          <w:p w14:paraId="1F46971E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69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345</w:t>
            </w:r>
          </w:p>
        </w:tc>
        <w:tc>
          <w:tcPr>
            <w:tcW w:w="270" w:type="dxa"/>
          </w:tcPr>
          <w:p w14:paraId="72200D39" w14:textId="77777777" w:rsidR="007F508D" w:rsidRPr="0013335C" w:rsidRDefault="007F508D" w:rsidP="007F508D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2A82DCE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79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143</w:t>
            </w:r>
          </w:p>
        </w:tc>
        <w:tc>
          <w:tcPr>
            <w:tcW w:w="270" w:type="dxa"/>
          </w:tcPr>
          <w:p w14:paraId="18F21978" w14:textId="77777777" w:rsidR="007F508D" w:rsidRPr="0013335C" w:rsidRDefault="007F508D" w:rsidP="007F508D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AC7DE12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69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345</w:t>
            </w:r>
          </w:p>
        </w:tc>
        <w:tc>
          <w:tcPr>
            <w:tcW w:w="270" w:type="dxa"/>
          </w:tcPr>
          <w:p w14:paraId="009F2B57" w14:textId="77777777" w:rsidR="007F508D" w:rsidRPr="0013335C" w:rsidRDefault="007F508D" w:rsidP="007F508D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54E5110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79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143</w:t>
            </w:r>
          </w:p>
        </w:tc>
      </w:tr>
      <w:tr w:rsidR="007F508D" w:rsidRPr="0013335C" w14:paraId="486A0536" w14:textId="77777777" w:rsidTr="00D767D7">
        <w:tc>
          <w:tcPr>
            <w:tcW w:w="3510" w:type="dxa"/>
          </w:tcPr>
          <w:p w14:paraId="1492980D" w14:textId="77777777" w:rsidR="007F508D" w:rsidRPr="0013335C" w:rsidRDefault="007F508D" w:rsidP="007F508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260" w:type="dxa"/>
          </w:tcPr>
          <w:p w14:paraId="56DFEE28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725</w:t>
            </w:r>
          </w:p>
        </w:tc>
        <w:tc>
          <w:tcPr>
            <w:tcW w:w="270" w:type="dxa"/>
          </w:tcPr>
          <w:p w14:paraId="67C060A7" w14:textId="77777777" w:rsidR="007F508D" w:rsidRPr="0013335C" w:rsidRDefault="007F508D" w:rsidP="007F508D">
            <w:pPr>
              <w:tabs>
                <w:tab w:val="decimal" w:pos="882"/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A48C4A0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949</w:t>
            </w:r>
          </w:p>
        </w:tc>
        <w:tc>
          <w:tcPr>
            <w:tcW w:w="270" w:type="dxa"/>
          </w:tcPr>
          <w:p w14:paraId="34AC25C9" w14:textId="77777777" w:rsidR="007F508D" w:rsidRPr="0013335C" w:rsidRDefault="007F508D" w:rsidP="007F508D">
            <w:pPr>
              <w:tabs>
                <w:tab w:val="decimal" w:pos="882"/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B326CEE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725</w:t>
            </w:r>
          </w:p>
        </w:tc>
        <w:tc>
          <w:tcPr>
            <w:tcW w:w="270" w:type="dxa"/>
          </w:tcPr>
          <w:p w14:paraId="6889C94A" w14:textId="77777777" w:rsidR="007F508D" w:rsidRPr="0013335C" w:rsidRDefault="007F508D" w:rsidP="007F508D">
            <w:pPr>
              <w:tabs>
                <w:tab w:val="decimal" w:pos="972"/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8FC0C21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949</w:t>
            </w:r>
          </w:p>
        </w:tc>
      </w:tr>
      <w:tr w:rsidR="009F2F31" w:rsidRPr="0013335C" w14:paraId="1EF19E49" w14:textId="77777777" w:rsidTr="00D767D7">
        <w:tc>
          <w:tcPr>
            <w:tcW w:w="3510" w:type="dxa"/>
          </w:tcPr>
          <w:p w14:paraId="6412F694" w14:textId="77777777" w:rsidR="009F2F31" w:rsidRPr="0013335C" w:rsidRDefault="009F2F31" w:rsidP="007F508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468A78F0" w14:textId="77777777" w:rsidR="009F2F31" w:rsidRPr="0013335C" w:rsidRDefault="009F2F31" w:rsidP="007F508D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94E5B9D" w14:textId="77777777" w:rsidR="009F2F31" w:rsidRPr="0013335C" w:rsidRDefault="009F2F31" w:rsidP="007F508D">
            <w:pPr>
              <w:tabs>
                <w:tab w:val="decimal" w:pos="882"/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E1D7A5D" w14:textId="77777777" w:rsidR="009F2F31" w:rsidRPr="0013335C" w:rsidRDefault="009F2F31" w:rsidP="007F508D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EC23F1" w14:textId="77777777" w:rsidR="009F2F31" w:rsidRPr="0013335C" w:rsidRDefault="009F2F31" w:rsidP="007F508D">
            <w:pPr>
              <w:tabs>
                <w:tab w:val="decimal" w:pos="882"/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D2BAC72" w14:textId="77777777" w:rsidR="009F2F31" w:rsidRPr="0013335C" w:rsidRDefault="009F2F31" w:rsidP="007F508D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83475D" w14:textId="77777777" w:rsidR="009F2F31" w:rsidRPr="0013335C" w:rsidRDefault="009F2F31" w:rsidP="007F508D">
            <w:pPr>
              <w:tabs>
                <w:tab w:val="decimal" w:pos="972"/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A558C3B" w14:textId="77777777" w:rsidR="009F2F31" w:rsidRPr="0013335C" w:rsidRDefault="009F2F31" w:rsidP="007F508D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2F31" w:rsidRPr="0013335C" w14:paraId="66A445A4" w14:textId="77777777" w:rsidTr="00D767D7">
        <w:tc>
          <w:tcPr>
            <w:tcW w:w="3510" w:type="dxa"/>
          </w:tcPr>
          <w:p w14:paraId="486B305A" w14:textId="77777777" w:rsidR="009F2F31" w:rsidRPr="0013335C" w:rsidRDefault="009F2F31" w:rsidP="007F508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532ABFB7" w14:textId="77777777" w:rsidR="009F2F31" w:rsidRPr="0013335C" w:rsidRDefault="009F2F31" w:rsidP="007F508D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A09B336" w14:textId="77777777" w:rsidR="009F2F31" w:rsidRPr="0013335C" w:rsidRDefault="009F2F31" w:rsidP="007F508D">
            <w:pPr>
              <w:tabs>
                <w:tab w:val="decimal" w:pos="882"/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12CEF64" w14:textId="77777777" w:rsidR="009F2F31" w:rsidRPr="0013335C" w:rsidRDefault="009F2F31" w:rsidP="007F508D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E8A1D3" w14:textId="77777777" w:rsidR="009F2F31" w:rsidRPr="0013335C" w:rsidRDefault="009F2F31" w:rsidP="007F508D">
            <w:pPr>
              <w:tabs>
                <w:tab w:val="decimal" w:pos="882"/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E94F4F7" w14:textId="77777777" w:rsidR="009F2F31" w:rsidRPr="0013335C" w:rsidRDefault="009F2F31" w:rsidP="007F508D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86955A" w14:textId="77777777" w:rsidR="009F2F31" w:rsidRPr="0013335C" w:rsidRDefault="009F2F31" w:rsidP="007F508D">
            <w:pPr>
              <w:tabs>
                <w:tab w:val="decimal" w:pos="972"/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D1C6D92" w14:textId="77777777" w:rsidR="009F2F31" w:rsidRPr="0013335C" w:rsidRDefault="009F2F31" w:rsidP="007F508D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2F31" w:rsidRPr="0013335C" w14:paraId="1BD248CE" w14:textId="77777777" w:rsidTr="00D767D7">
        <w:tc>
          <w:tcPr>
            <w:tcW w:w="3510" w:type="dxa"/>
          </w:tcPr>
          <w:p w14:paraId="56D59409" w14:textId="77777777" w:rsidR="009F2F31" w:rsidRPr="0013335C" w:rsidRDefault="009F2F31" w:rsidP="007F508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5A9D0B1D" w14:textId="77777777" w:rsidR="009F2F31" w:rsidRPr="0013335C" w:rsidRDefault="009F2F31" w:rsidP="007F508D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C047C7" w14:textId="77777777" w:rsidR="009F2F31" w:rsidRPr="0013335C" w:rsidRDefault="009F2F31" w:rsidP="007F508D">
            <w:pPr>
              <w:tabs>
                <w:tab w:val="decimal" w:pos="882"/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C8E7AE1" w14:textId="77777777" w:rsidR="009F2F31" w:rsidRPr="0013335C" w:rsidRDefault="009F2F31" w:rsidP="007F508D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10CDE8F" w14:textId="77777777" w:rsidR="009F2F31" w:rsidRPr="0013335C" w:rsidRDefault="009F2F31" w:rsidP="007F508D">
            <w:pPr>
              <w:tabs>
                <w:tab w:val="decimal" w:pos="882"/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5C2DF1A" w14:textId="77777777" w:rsidR="009F2F31" w:rsidRPr="0013335C" w:rsidRDefault="009F2F31" w:rsidP="007F508D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F5C968" w14:textId="77777777" w:rsidR="009F2F31" w:rsidRPr="0013335C" w:rsidRDefault="009F2F31" w:rsidP="007F508D">
            <w:pPr>
              <w:tabs>
                <w:tab w:val="decimal" w:pos="972"/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33C4FE7" w14:textId="77777777" w:rsidR="009F2F31" w:rsidRPr="0013335C" w:rsidRDefault="009F2F31" w:rsidP="007F508D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91DD5" w:rsidRPr="0013335C" w14:paraId="616A2E6D" w14:textId="77777777" w:rsidTr="00D767D7">
        <w:tc>
          <w:tcPr>
            <w:tcW w:w="3510" w:type="dxa"/>
          </w:tcPr>
          <w:p w14:paraId="3B47E9FA" w14:textId="77777777" w:rsidR="00891DD5" w:rsidRPr="0013335C" w:rsidRDefault="00891DD5" w:rsidP="007F508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50E7DDE8" w14:textId="77777777" w:rsidR="00891DD5" w:rsidRPr="0013335C" w:rsidRDefault="00891DD5" w:rsidP="007F508D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A38EF0F" w14:textId="77777777" w:rsidR="00891DD5" w:rsidRPr="0013335C" w:rsidRDefault="00891DD5" w:rsidP="007F508D">
            <w:pPr>
              <w:tabs>
                <w:tab w:val="decimal" w:pos="882"/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538143A" w14:textId="77777777" w:rsidR="00891DD5" w:rsidRPr="0013335C" w:rsidRDefault="00891DD5" w:rsidP="007F508D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6CBF9F" w14:textId="77777777" w:rsidR="00891DD5" w:rsidRPr="0013335C" w:rsidRDefault="00891DD5" w:rsidP="007F508D">
            <w:pPr>
              <w:tabs>
                <w:tab w:val="decimal" w:pos="882"/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E002CB3" w14:textId="77777777" w:rsidR="00891DD5" w:rsidRPr="0013335C" w:rsidRDefault="00891DD5" w:rsidP="007F508D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7BFA545" w14:textId="77777777" w:rsidR="00891DD5" w:rsidRPr="0013335C" w:rsidRDefault="00891DD5" w:rsidP="007F508D">
            <w:pPr>
              <w:tabs>
                <w:tab w:val="decimal" w:pos="972"/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E342487" w14:textId="77777777" w:rsidR="00891DD5" w:rsidRPr="0013335C" w:rsidRDefault="00891DD5" w:rsidP="007F508D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91DD5" w:rsidRPr="0013335C" w14:paraId="358812DC" w14:textId="77777777" w:rsidTr="00D767D7">
        <w:tc>
          <w:tcPr>
            <w:tcW w:w="3510" w:type="dxa"/>
          </w:tcPr>
          <w:p w14:paraId="03682F4A" w14:textId="77777777" w:rsidR="00891DD5" w:rsidRPr="0013335C" w:rsidRDefault="00891DD5" w:rsidP="007F508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4EEACE26" w14:textId="77777777" w:rsidR="00891DD5" w:rsidRPr="0013335C" w:rsidRDefault="00891DD5" w:rsidP="007F508D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0F35E59" w14:textId="77777777" w:rsidR="00891DD5" w:rsidRPr="0013335C" w:rsidRDefault="00891DD5" w:rsidP="007F508D">
            <w:pPr>
              <w:tabs>
                <w:tab w:val="decimal" w:pos="882"/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3774E4E" w14:textId="77777777" w:rsidR="00891DD5" w:rsidRPr="0013335C" w:rsidRDefault="00891DD5" w:rsidP="007F508D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303D53D" w14:textId="77777777" w:rsidR="00891DD5" w:rsidRPr="0013335C" w:rsidRDefault="00891DD5" w:rsidP="007F508D">
            <w:pPr>
              <w:tabs>
                <w:tab w:val="decimal" w:pos="882"/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51842E7" w14:textId="77777777" w:rsidR="00891DD5" w:rsidRPr="0013335C" w:rsidRDefault="00891DD5" w:rsidP="007F508D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CB652C" w14:textId="77777777" w:rsidR="00891DD5" w:rsidRPr="0013335C" w:rsidRDefault="00891DD5" w:rsidP="007F508D">
            <w:pPr>
              <w:tabs>
                <w:tab w:val="decimal" w:pos="972"/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BF51DE0" w14:textId="77777777" w:rsidR="00891DD5" w:rsidRPr="0013335C" w:rsidRDefault="00891DD5" w:rsidP="007F508D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F508D" w:rsidRPr="0013335C" w14:paraId="2BD0A3AD" w14:textId="77777777" w:rsidTr="00D767D7">
        <w:tc>
          <w:tcPr>
            <w:tcW w:w="3510" w:type="dxa"/>
          </w:tcPr>
          <w:p w14:paraId="79838D3B" w14:textId="77777777" w:rsidR="007F508D" w:rsidRPr="0013335C" w:rsidRDefault="007F508D" w:rsidP="007F508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lastRenderedPageBreak/>
              <w:t>ผู้บริหารสำคัญ</w:t>
            </w:r>
          </w:p>
        </w:tc>
        <w:tc>
          <w:tcPr>
            <w:tcW w:w="1260" w:type="dxa"/>
          </w:tcPr>
          <w:p w14:paraId="46CE11E9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A91ECB0" w14:textId="77777777" w:rsidR="007F508D" w:rsidRPr="0013335C" w:rsidRDefault="007F508D" w:rsidP="007F508D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B31FBFE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79D3A3B" w14:textId="77777777" w:rsidR="007F508D" w:rsidRPr="0013335C" w:rsidRDefault="007F508D" w:rsidP="007F508D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5CFC61E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F06130" w14:textId="77777777" w:rsidR="007F508D" w:rsidRPr="0013335C" w:rsidRDefault="007F508D" w:rsidP="007F508D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6CD44AF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F508D" w:rsidRPr="0013335C" w14:paraId="013A5368" w14:textId="77777777" w:rsidTr="00D767D7">
        <w:tc>
          <w:tcPr>
            <w:tcW w:w="3510" w:type="dxa"/>
          </w:tcPr>
          <w:p w14:paraId="7E23DCDD" w14:textId="77777777" w:rsidR="007F508D" w:rsidRPr="0013335C" w:rsidRDefault="007F508D" w:rsidP="007F508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14:paraId="40DD1341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C387FF3" w14:textId="77777777" w:rsidR="007F508D" w:rsidRPr="0013335C" w:rsidRDefault="007F508D" w:rsidP="007F508D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E91773A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97BFEA" w14:textId="77777777" w:rsidR="007F508D" w:rsidRPr="0013335C" w:rsidRDefault="007F508D" w:rsidP="007F508D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1AA57A9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EF1DE91" w14:textId="77777777" w:rsidR="007F508D" w:rsidRPr="0013335C" w:rsidRDefault="007F508D" w:rsidP="007F508D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FF410ED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F508D" w:rsidRPr="0013335C" w14:paraId="612C5DFF" w14:textId="77777777" w:rsidTr="00D767D7">
        <w:tc>
          <w:tcPr>
            <w:tcW w:w="3510" w:type="dxa"/>
          </w:tcPr>
          <w:p w14:paraId="359E6146" w14:textId="77777777" w:rsidR="007F508D" w:rsidRPr="0013335C" w:rsidRDefault="007F508D" w:rsidP="007F508D">
            <w:pPr>
              <w:spacing w:line="240" w:lineRule="auto"/>
              <w:ind w:left="345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18067F84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87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754</w:t>
            </w:r>
          </w:p>
        </w:tc>
        <w:tc>
          <w:tcPr>
            <w:tcW w:w="270" w:type="dxa"/>
            <w:shd w:val="clear" w:color="auto" w:fill="auto"/>
          </w:tcPr>
          <w:p w14:paraId="4C56BC06" w14:textId="77777777" w:rsidR="007F508D" w:rsidRPr="0013335C" w:rsidRDefault="007F508D" w:rsidP="007F508D">
            <w:pP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678208D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84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537</w:t>
            </w:r>
          </w:p>
        </w:tc>
        <w:tc>
          <w:tcPr>
            <w:tcW w:w="270" w:type="dxa"/>
            <w:shd w:val="clear" w:color="auto" w:fill="auto"/>
          </w:tcPr>
          <w:p w14:paraId="39858A0E" w14:textId="77777777" w:rsidR="007F508D" w:rsidRPr="0013335C" w:rsidRDefault="007F508D" w:rsidP="007F508D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30E03D7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87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754</w:t>
            </w:r>
          </w:p>
        </w:tc>
        <w:tc>
          <w:tcPr>
            <w:tcW w:w="270" w:type="dxa"/>
            <w:shd w:val="clear" w:color="auto" w:fill="auto"/>
          </w:tcPr>
          <w:p w14:paraId="5BB63741" w14:textId="77777777" w:rsidR="007F508D" w:rsidRPr="0013335C" w:rsidRDefault="007F508D" w:rsidP="007F508D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872A4E2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84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537</w:t>
            </w:r>
          </w:p>
        </w:tc>
      </w:tr>
      <w:tr w:rsidR="007F508D" w:rsidRPr="0013335C" w14:paraId="0706803D" w14:textId="77777777" w:rsidTr="00D767D7">
        <w:tc>
          <w:tcPr>
            <w:tcW w:w="3510" w:type="dxa"/>
          </w:tcPr>
          <w:p w14:paraId="7E1EEF0D" w14:textId="77777777" w:rsidR="007F508D" w:rsidRPr="0013335C" w:rsidRDefault="007F508D" w:rsidP="007F508D">
            <w:pPr>
              <w:spacing w:line="240" w:lineRule="auto"/>
              <w:ind w:left="345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60" w:type="dxa"/>
            <w:shd w:val="clear" w:color="auto" w:fill="auto"/>
          </w:tcPr>
          <w:p w14:paraId="03C5C9C0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622</w:t>
            </w:r>
          </w:p>
        </w:tc>
        <w:tc>
          <w:tcPr>
            <w:tcW w:w="270" w:type="dxa"/>
            <w:shd w:val="clear" w:color="auto" w:fill="auto"/>
          </w:tcPr>
          <w:p w14:paraId="55D98053" w14:textId="77777777" w:rsidR="007F508D" w:rsidRPr="0013335C" w:rsidRDefault="007F508D" w:rsidP="007F508D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41CC520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042</w:t>
            </w:r>
          </w:p>
        </w:tc>
        <w:tc>
          <w:tcPr>
            <w:tcW w:w="270" w:type="dxa"/>
            <w:shd w:val="clear" w:color="auto" w:fill="auto"/>
          </w:tcPr>
          <w:p w14:paraId="2EC30F5A" w14:textId="77777777" w:rsidR="007F508D" w:rsidRPr="0013335C" w:rsidRDefault="007F508D" w:rsidP="007F508D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C30C86A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622</w:t>
            </w:r>
          </w:p>
        </w:tc>
        <w:tc>
          <w:tcPr>
            <w:tcW w:w="270" w:type="dxa"/>
            <w:shd w:val="clear" w:color="auto" w:fill="auto"/>
          </w:tcPr>
          <w:p w14:paraId="46854062" w14:textId="77777777" w:rsidR="007F508D" w:rsidRPr="0013335C" w:rsidRDefault="007F508D" w:rsidP="007F508D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103BA16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042</w:t>
            </w:r>
          </w:p>
        </w:tc>
      </w:tr>
      <w:tr w:rsidR="007F508D" w:rsidRPr="0013335C" w14:paraId="18B839C4" w14:textId="77777777" w:rsidTr="00D767D7">
        <w:tc>
          <w:tcPr>
            <w:tcW w:w="3510" w:type="dxa"/>
          </w:tcPr>
          <w:p w14:paraId="1F725804" w14:textId="77777777" w:rsidR="007F508D" w:rsidRPr="0013335C" w:rsidRDefault="007F508D" w:rsidP="007F508D">
            <w:pPr>
              <w:spacing w:line="240" w:lineRule="auto"/>
              <w:ind w:left="345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ผลประโยชน์ระยะยาวอื่น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A744BF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</w:tcPr>
          <w:p w14:paraId="2C050075" w14:textId="77777777" w:rsidR="007F508D" w:rsidRPr="0013335C" w:rsidRDefault="007F508D" w:rsidP="007F508D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EF5904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</w:tcPr>
          <w:p w14:paraId="3736C73E" w14:textId="77777777" w:rsidR="007F508D" w:rsidRPr="0013335C" w:rsidRDefault="007F508D" w:rsidP="007F508D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8678BA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</w:tcPr>
          <w:p w14:paraId="00D2644C" w14:textId="77777777" w:rsidR="007F508D" w:rsidRPr="0013335C" w:rsidRDefault="007F508D" w:rsidP="007F508D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5E5A3A" w14:textId="77777777" w:rsidR="007F508D" w:rsidRPr="0013335C" w:rsidRDefault="00577624" w:rsidP="007F508D">
            <w:pPr>
              <w:tabs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10</w:t>
            </w:r>
          </w:p>
        </w:tc>
      </w:tr>
      <w:tr w:rsidR="007F508D" w:rsidRPr="0013335C" w14:paraId="479118E1" w14:textId="77777777" w:rsidTr="00D767D7">
        <w:tc>
          <w:tcPr>
            <w:tcW w:w="3510" w:type="dxa"/>
          </w:tcPr>
          <w:p w14:paraId="6E8CD93F" w14:textId="77777777" w:rsidR="007F508D" w:rsidRPr="0013335C" w:rsidRDefault="007F508D" w:rsidP="007F508D">
            <w:pPr>
              <w:spacing w:line="240" w:lineRule="auto"/>
              <w:ind w:left="3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C77418F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89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390</w:t>
            </w:r>
          </w:p>
        </w:tc>
        <w:tc>
          <w:tcPr>
            <w:tcW w:w="270" w:type="dxa"/>
          </w:tcPr>
          <w:p w14:paraId="761AC9F6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CC2D95A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85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589</w:t>
            </w:r>
          </w:p>
        </w:tc>
        <w:tc>
          <w:tcPr>
            <w:tcW w:w="270" w:type="dxa"/>
          </w:tcPr>
          <w:p w14:paraId="5A193C9E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375B08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89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390</w:t>
            </w:r>
          </w:p>
        </w:tc>
        <w:tc>
          <w:tcPr>
            <w:tcW w:w="270" w:type="dxa"/>
          </w:tcPr>
          <w:p w14:paraId="07AC0F63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ED6F565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85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589</w:t>
            </w:r>
          </w:p>
        </w:tc>
      </w:tr>
      <w:tr w:rsidR="007F508D" w:rsidRPr="0013335C" w14:paraId="29AD699C" w14:textId="77777777" w:rsidTr="00D767D7">
        <w:tc>
          <w:tcPr>
            <w:tcW w:w="3510" w:type="dxa"/>
          </w:tcPr>
          <w:p w14:paraId="24744CE0" w14:textId="77777777" w:rsidR="007F508D" w:rsidRPr="0013335C" w:rsidRDefault="007F508D" w:rsidP="007F508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1CB5FEC0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0CFAC945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0C08146A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2D03F0C3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0B3842E8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086B7E80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1EE09B2A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7F508D" w:rsidRPr="0013335C" w14:paraId="3B1F7747" w14:textId="77777777" w:rsidTr="00D767D7">
        <w:tc>
          <w:tcPr>
            <w:tcW w:w="3510" w:type="dxa"/>
          </w:tcPr>
          <w:p w14:paraId="7CB946DB" w14:textId="77777777" w:rsidR="007F508D" w:rsidRPr="0013335C" w:rsidRDefault="007F508D" w:rsidP="007F508D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กิจการอื่น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260" w:type="dxa"/>
          </w:tcPr>
          <w:p w14:paraId="6AE040CF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8232BC7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38533E65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C8D7F02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B4E5329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6D900DE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5E032E98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F508D" w:rsidRPr="0013335C" w14:paraId="4D205AFF" w14:textId="77777777" w:rsidTr="00D767D7">
        <w:tc>
          <w:tcPr>
            <w:tcW w:w="3510" w:type="dxa"/>
          </w:tcPr>
          <w:p w14:paraId="412FB483" w14:textId="77777777" w:rsidR="007F508D" w:rsidRPr="0013335C" w:rsidRDefault="007F508D" w:rsidP="007F508D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260" w:type="dxa"/>
          </w:tcPr>
          <w:p w14:paraId="5E2CD7A3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507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301</w:t>
            </w:r>
          </w:p>
        </w:tc>
        <w:tc>
          <w:tcPr>
            <w:tcW w:w="270" w:type="dxa"/>
          </w:tcPr>
          <w:p w14:paraId="79595E14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47B2B9C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015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878</w:t>
            </w:r>
          </w:p>
        </w:tc>
        <w:tc>
          <w:tcPr>
            <w:tcW w:w="270" w:type="dxa"/>
          </w:tcPr>
          <w:p w14:paraId="3444F3BD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4475B12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507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301</w:t>
            </w:r>
          </w:p>
        </w:tc>
        <w:tc>
          <w:tcPr>
            <w:tcW w:w="270" w:type="dxa"/>
          </w:tcPr>
          <w:p w14:paraId="507DB155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0108E406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015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878</w:t>
            </w:r>
          </w:p>
        </w:tc>
      </w:tr>
      <w:tr w:rsidR="007F508D" w:rsidRPr="0013335C" w14:paraId="6AF0D6B8" w14:textId="77777777" w:rsidTr="00D767D7">
        <w:tc>
          <w:tcPr>
            <w:tcW w:w="3510" w:type="dxa"/>
          </w:tcPr>
          <w:p w14:paraId="6D4FD7E7" w14:textId="77777777" w:rsidR="007F508D" w:rsidRPr="0013335C" w:rsidRDefault="007F508D" w:rsidP="007F508D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ซื้อวัตถุดิบ</w:t>
            </w:r>
          </w:p>
        </w:tc>
        <w:tc>
          <w:tcPr>
            <w:tcW w:w="1260" w:type="dxa"/>
          </w:tcPr>
          <w:p w14:paraId="2B1ABA78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985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423</w:t>
            </w:r>
          </w:p>
        </w:tc>
        <w:tc>
          <w:tcPr>
            <w:tcW w:w="270" w:type="dxa"/>
          </w:tcPr>
          <w:p w14:paraId="3B7069AE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2931B1D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043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822</w:t>
            </w:r>
          </w:p>
        </w:tc>
        <w:tc>
          <w:tcPr>
            <w:tcW w:w="270" w:type="dxa"/>
          </w:tcPr>
          <w:p w14:paraId="40841EBF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79C5EDA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985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423</w:t>
            </w:r>
          </w:p>
        </w:tc>
        <w:tc>
          <w:tcPr>
            <w:tcW w:w="270" w:type="dxa"/>
          </w:tcPr>
          <w:p w14:paraId="34EFA664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8CF11F5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043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822</w:t>
            </w:r>
          </w:p>
        </w:tc>
      </w:tr>
      <w:tr w:rsidR="007F508D" w:rsidRPr="0013335C" w14:paraId="7E1E38B7" w14:textId="77777777" w:rsidTr="00D767D7">
        <w:tc>
          <w:tcPr>
            <w:tcW w:w="3510" w:type="dxa"/>
          </w:tcPr>
          <w:p w14:paraId="346A2E35" w14:textId="77777777" w:rsidR="007F508D" w:rsidRPr="0013335C" w:rsidRDefault="007F508D" w:rsidP="007F508D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ซื้ออุปกรณ์</w:t>
            </w:r>
          </w:p>
        </w:tc>
        <w:tc>
          <w:tcPr>
            <w:tcW w:w="1260" w:type="dxa"/>
          </w:tcPr>
          <w:p w14:paraId="687B6751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881</w:t>
            </w:r>
          </w:p>
        </w:tc>
        <w:tc>
          <w:tcPr>
            <w:tcW w:w="270" w:type="dxa"/>
          </w:tcPr>
          <w:p w14:paraId="613773E1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7655655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484</w:t>
            </w:r>
          </w:p>
        </w:tc>
        <w:tc>
          <w:tcPr>
            <w:tcW w:w="270" w:type="dxa"/>
          </w:tcPr>
          <w:p w14:paraId="75ADBB50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4F7F45C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881</w:t>
            </w:r>
          </w:p>
        </w:tc>
        <w:tc>
          <w:tcPr>
            <w:tcW w:w="270" w:type="dxa"/>
          </w:tcPr>
          <w:p w14:paraId="5766307B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065ECE55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484</w:t>
            </w:r>
          </w:p>
        </w:tc>
      </w:tr>
      <w:tr w:rsidR="007F508D" w:rsidRPr="0013335C" w14:paraId="4B9258A9" w14:textId="77777777" w:rsidTr="00D767D7">
        <w:tc>
          <w:tcPr>
            <w:tcW w:w="3510" w:type="dxa"/>
          </w:tcPr>
          <w:p w14:paraId="6872BA44" w14:textId="77777777" w:rsidR="007F508D" w:rsidRPr="0013335C" w:rsidRDefault="007F508D" w:rsidP="007F508D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รายได้เงินปันผล</w:t>
            </w:r>
          </w:p>
        </w:tc>
        <w:tc>
          <w:tcPr>
            <w:tcW w:w="1260" w:type="dxa"/>
          </w:tcPr>
          <w:p w14:paraId="1460B13A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414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406</w:t>
            </w:r>
          </w:p>
        </w:tc>
        <w:tc>
          <w:tcPr>
            <w:tcW w:w="270" w:type="dxa"/>
          </w:tcPr>
          <w:p w14:paraId="5C7BAE79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FE13ED6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194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625</w:t>
            </w:r>
          </w:p>
        </w:tc>
        <w:tc>
          <w:tcPr>
            <w:tcW w:w="270" w:type="dxa"/>
          </w:tcPr>
          <w:p w14:paraId="4F345A47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6783B06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414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406</w:t>
            </w:r>
          </w:p>
        </w:tc>
        <w:tc>
          <w:tcPr>
            <w:tcW w:w="270" w:type="dxa"/>
          </w:tcPr>
          <w:p w14:paraId="6D7D17DD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73096C72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194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625</w:t>
            </w:r>
          </w:p>
        </w:tc>
      </w:tr>
      <w:tr w:rsidR="007F508D" w:rsidRPr="0013335C" w14:paraId="1D366225" w14:textId="77777777" w:rsidTr="00D767D7">
        <w:tc>
          <w:tcPr>
            <w:tcW w:w="3510" w:type="dxa"/>
          </w:tcPr>
          <w:p w14:paraId="48601FFD" w14:textId="77777777" w:rsidR="007F508D" w:rsidRPr="0013335C" w:rsidRDefault="007F508D" w:rsidP="007F508D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รายได้ดอกเบี้ย</w:t>
            </w:r>
          </w:p>
        </w:tc>
        <w:tc>
          <w:tcPr>
            <w:tcW w:w="1260" w:type="dxa"/>
          </w:tcPr>
          <w:p w14:paraId="2AB80986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492</w:t>
            </w:r>
          </w:p>
        </w:tc>
        <w:tc>
          <w:tcPr>
            <w:tcW w:w="270" w:type="dxa"/>
          </w:tcPr>
          <w:p w14:paraId="715220A2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6BAE793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234</w:t>
            </w:r>
          </w:p>
        </w:tc>
        <w:tc>
          <w:tcPr>
            <w:tcW w:w="270" w:type="dxa"/>
          </w:tcPr>
          <w:p w14:paraId="7B52F500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388DF1EB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492</w:t>
            </w:r>
          </w:p>
        </w:tc>
        <w:tc>
          <w:tcPr>
            <w:tcW w:w="270" w:type="dxa"/>
          </w:tcPr>
          <w:p w14:paraId="38869405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1DE960E1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234</w:t>
            </w:r>
          </w:p>
        </w:tc>
      </w:tr>
      <w:tr w:rsidR="007F508D" w:rsidRPr="0013335C" w14:paraId="6EA12001" w14:textId="77777777" w:rsidTr="00D767D7">
        <w:tc>
          <w:tcPr>
            <w:tcW w:w="3510" w:type="dxa"/>
          </w:tcPr>
          <w:p w14:paraId="4A5FE714" w14:textId="77777777" w:rsidR="007F508D" w:rsidRPr="0013335C" w:rsidRDefault="007F508D" w:rsidP="007F508D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</w:tcPr>
          <w:p w14:paraId="5C30C899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239</w:t>
            </w:r>
          </w:p>
        </w:tc>
        <w:tc>
          <w:tcPr>
            <w:tcW w:w="270" w:type="dxa"/>
          </w:tcPr>
          <w:p w14:paraId="568C89B8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88C4683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785</w:t>
            </w:r>
          </w:p>
        </w:tc>
        <w:tc>
          <w:tcPr>
            <w:tcW w:w="270" w:type="dxa"/>
          </w:tcPr>
          <w:p w14:paraId="6879F44B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99DBFE2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239</w:t>
            </w:r>
          </w:p>
        </w:tc>
        <w:tc>
          <w:tcPr>
            <w:tcW w:w="270" w:type="dxa"/>
          </w:tcPr>
          <w:p w14:paraId="23D70464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0AD02827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785</w:t>
            </w:r>
          </w:p>
        </w:tc>
      </w:tr>
      <w:tr w:rsidR="007F508D" w:rsidRPr="0013335C" w14:paraId="7D46C57F" w14:textId="77777777" w:rsidTr="00D767D7">
        <w:tc>
          <w:tcPr>
            <w:tcW w:w="3510" w:type="dxa"/>
          </w:tcPr>
          <w:p w14:paraId="3655BD47" w14:textId="77777777" w:rsidR="007F508D" w:rsidRPr="0013335C" w:rsidRDefault="007F508D" w:rsidP="007F508D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ค่าประกันความเสียหายคุณภาพสินค้า</w:t>
            </w:r>
          </w:p>
        </w:tc>
        <w:tc>
          <w:tcPr>
            <w:tcW w:w="1260" w:type="dxa"/>
          </w:tcPr>
          <w:p w14:paraId="124B0A76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962</w:t>
            </w:r>
          </w:p>
        </w:tc>
        <w:tc>
          <w:tcPr>
            <w:tcW w:w="270" w:type="dxa"/>
          </w:tcPr>
          <w:p w14:paraId="63DD1726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33CDF52E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566</w:t>
            </w:r>
          </w:p>
        </w:tc>
        <w:tc>
          <w:tcPr>
            <w:tcW w:w="270" w:type="dxa"/>
          </w:tcPr>
          <w:p w14:paraId="7F43C085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53DB436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962</w:t>
            </w:r>
          </w:p>
        </w:tc>
        <w:tc>
          <w:tcPr>
            <w:tcW w:w="270" w:type="dxa"/>
          </w:tcPr>
          <w:p w14:paraId="0B376C3D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84013DC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566</w:t>
            </w:r>
          </w:p>
        </w:tc>
      </w:tr>
      <w:tr w:rsidR="007F508D" w:rsidRPr="0013335C" w14:paraId="033A667A" w14:textId="77777777" w:rsidTr="00D767D7">
        <w:tc>
          <w:tcPr>
            <w:tcW w:w="3510" w:type="dxa"/>
          </w:tcPr>
          <w:p w14:paraId="1F138C87" w14:textId="77777777" w:rsidR="007F508D" w:rsidRPr="0013335C" w:rsidRDefault="007F508D" w:rsidP="007F508D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260" w:type="dxa"/>
          </w:tcPr>
          <w:p w14:paraId="4C02E664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82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858</w:t>
            </w:r>
          </w:p>
        </w:tc>
        <w:tc>
          <w:tcPr>
            <w:tcW w:w="270" w:type="dxa"/>
          </w:tcPr>
          <w:p w14:paraId="264D71E2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4169FA1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86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191</w:t>
            </w:r>
          </w:p>
        </w:tc>
        <w:tc>
          <w:tcPr>
            <w:tcW w:w="270" w:type="dxa"/>
          </w:tcPr>
          <w:p w14:paraId="72F6A3A0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AF01D8B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82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858</w:t>
            </w:r>
          </w:p>
        </w:tc>
        <w:tc>
          <w:tcPr>
            <w:tcW w:w="270" w:type="dxa"/>
          </w:tcPr>
          <w:p w14:paraId="68AA5767" w14:textId="77777777" w:rsidR="007F508D" w:rsidRPr="0013335C" w:rsidRDefault="007F508D" w:rsidP="007F508D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9E7F8A3" w14:textId="77777777" w:rsidR="007F508D" w:rsidRPr="0013335C" w:rsidRDefault="00577624" w:rsidP="007F508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86</w:t>
            </w:r>
            <w:r w:rsidR="007F508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191</w:t>
            </w:r>
          </w:p>
        </w:tc>
      </w:tr>
    </w:tbl>
    <w:p w14:paraId="33B2BBFA" w14:textId="6AE22FC6" w:rsidR="00D5242C" w:rsidRPr="0013335C" w:rsidRDefault="00D5242C" w:rsidP="004D248F">
      <w:pPr>
        <w:pStyle w:val="Heading5"/>
        <w:tabs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4D83780B" w14:textId="77777777" w:rsidR="00471CCE" w:rsidRPr="0013335C" w:rsidRDefault="00471CCE" w:rsidP="000C08CE">
      <w:pPr>
        <w:pStyle w:val="Heading5"/>
        <w:tabs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cs/>
          <w:lang w:val="th-TH"/>
        </w:rPr>
        <w:t>ยอดคงเหลือกับ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>กิจการ</w:t>
      </w:r>
      <w:r w:rsidRPr="0013335C">
        <w:rPr>
          <w:rFonts w:ascii="Angsana New" w:hAnsi="Angsana New" w:hint="cs"/>
          <w:sz w:val="30"/>
          <w:szCs w:val="30"/>
          <w:cs/>
          <w:lang w:val="th-TH"/>
        </w:rPr>
        <w:t xml:space="preserve">ที่เกี่ยวข้องกัน ณ วันที่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31</w:t>
      </w:r>
      <w:r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="00A050AA"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  <w:lang w:val="th-TH"/>
        </w:rPr>
        <w:t>มีดังนี้</w:t>
      </w:r>
    </w:p>
    <w:p w14:paraId="47A12206" w14:textId="77777777" w:rsidR="00471CCE" w:rsidRPr="0013335C" w:rsidRDefault="00471CCE" w:rsidP="004D248F">
      <w:pPr>
        <w:pStyle w:val="Heading5"/>
        <w:tabs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  <w:lang w:val="th-TH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84"/>
        <w:gridCol w:w="1426"/>
      </w:tblGrid>
      <w:tr w:rsidR="008B7DC4" w:rsidRPr="0013335C" w14:paraId="04DE7E5C" w14:textId="77777777" w:rsidTr="00573F30">
        <w:tc>
          <w:tcPr>
            <w:tcW w:w="5940" w:type="dxa"/>
          </w:tcPr>
          <w:p w14:paraId="0BA32CD4" w14:textId="77777777" w:rsidR="008B7DC4" w:rsidRPr="0013335C" w:rsidRDefault="008B7DC4" w:rsidP="008B7DC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ลูกหนี้การค้า</w:t>
            </w:r>
          </w:p>
        </w:tc>
        <w:tc>
          <w:tcPr>
            <w:tcW w:w="3150" w:type="dxa"/>
            <w:gridSpan w:val="3"/>
          </w:tcPr>
          <w:p w14:paraId="0DFB8308" w14:textId="77777777" w:rsidR="008B7DC4" w:rsidRPr="0013335C" w:rsidRDefault="008B7DC4" w:rsidP="008B7D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3022D9" w:rsidRPr="0013335C" w14:paraId="5B205126" w14:textId="77777777" w:rsidTr="00573F30">
        <w:tc>
          <w:tcPr>
            <w:tcW w:w="5940" w:type="dxa"/>
          </w:tcPr>
          <w:p w14:paraId="66A24897" w14:textId="77777777" w:rsidR="003022D9" w:rsidRPr="0013335C" w:rsidRDefault="003022D9" w:rsidP="00F728C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7AC7B965" w14:textId="77777777" w:rsidR="003022D9" w:rsidRPr="0013335C" w:rsidRDefault="003022D9" w:rsidP="008A64A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13335C" w14:paraId="55AB12B7" w14:textId="77777777" w:rsidTr="00573F30">
        <w:tc>
          <w:tcPr>
            <w:tcW w:w="5940" w:type="dxa"/>
          </w:tcPr>
          <w:p w14:paraId="01D60995" w14:textId="77777777" w:rsidR="00471CCE" w:rsidRPr="0013335C" w:rsidRDefault="00471CCE" w:rsidP="008A64A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B3A4664" w14:textId="77777777" w:rsidR="00471CCE" w:rsidRPr="0013335C" w:rsidRDefault="00471CCE" w:rsidP="008A64A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9D16AB" w:rsidRPr="0013335C" w14:paraId="2C6393B8" w14:textId="77777777" w:rsidTr="00573F30">
        <w:tc>
          <w:tcPr>
            <w:tcW w:w="5940" w:type="dxa"/>
          </w:tcPr>
          <w:p w14:paraId="1EF9E3A5" w14:textId="77777777" w:rsidR="009D16AB" w:rsidRPr="0013335C" w:rsidRDefault="009D16AB" w:rsidP="009D16AB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739EEE14" w14:textId="77777777" w:rsidR="009D16AB" w:rsidRPr="0013335C" w:rsidRDefault="00577624" w:rsidP="009D16AB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4" w:type="dxa"/>
          </w:tcPr>
          <w:p w14:paraId="33207DDC" w14:textId="77777777" w:rsidR="009D16AB" w:rsidRPr="0013335C" w:rsidRDefault="009D16AB" w:rsidP="009D16AB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00893FDC" w14:textId="77777777" w:rsidR="009D16AB" w:rsidRPr="0013335C" w:rsidRDefault="00577624" w:rsidP="009D16AB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A050AA" w:rsidRPr="0013335C" w14:paraId="0D542E25" w14:textId="77777777" w:rsidTr="00573F30">
        <w:tc>
          <w:tcPr>
            <w:tcW w:w="5940" w:type="dxa"/>
          </w:tcPr>
          <w:p w14:paraId="0326C78D" w14:textId="77777777" w:rsidR="00A050AA" w:rsidRPr="0013335C" w:rsidRDefault="00A050AA" w:rsidP="008A64A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1C212B4" w14:textId="77777777" w:rsidR="00A050AA" w:rsidRPr="0013335C" w:rsidRDefault="00A050AA" w:rsidP="008A64A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D16AB" w:rsidRPr="0013335C" w14:paraId="777D5846" w14:textId="77777777" w:rsidTr="00573F30">
        <w:tc>
          <w:tcPr>
            <w:tcW w:w="5940" w:type="dxa"/>
          </w:tcPr>
          <w:p w14:paraId="717AEA62" w14:textId="77777777" w:rsidR="009D16AB" w:rsidRPr="0013335C" w:rsidRDefault="009D16AB" w:rsidP="009D16AB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137EA13B" w14:textId="77777777" w:rsidR="009D16AB" w:rsidRPr="0013335C" w:rsidRDefault="00577624" w:rsidP="00E4148D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345</w:t>
            </w:r>
            <w:r w:rsidR="0049544B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082</w:t>
            </w:r>
          </w:p>
        </w:tc>
        <w:tc>
          <w:tcPr>
            <w:tcW w:w="284" w:type="dxa"/>
          </w:tcPr>
          <w:p w14:paraId="7BFC0236" w14:textId="77777777" w:rsidR="009D16AB" w:rsidRPr="0013335C" w:rsidRDefault="009D16AB" w:rsidP="009D16AB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0DEDD126" w14:textId="77777777" w:rsidR="009D16AB" w:rsidRPr="0013335C" w:rsidRDefault="00577624" w:rsidP="00E4148D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370</w:t>
            </w:r>
            <w:r w:rsidR="009D16AB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941</w:t>
            </w:r>
          </w:p>
        </w:tc>
      </w:tr>
      <w:tr w:rsidR="009D16AB" w:rsidRPr="0013335C" w14:paraId="60514A52" w14:textId="77777777" w:rsidTr="00573F30">
        <w:tc>
          <w:tcPr>
            <w:tcW w:w="5940" w:type="dxa"/>
          </w:tcPr>
          <w:p w14:paraId="1EB05B7C" w14:textId="77777777" w:rsidR="009D16AB" w:rsidRPr="0013335C" w:rsidRDefault="009D16AB" w:rsidP="009D16A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6EB266CE" w14:textId="77777777" w:rsidR="009D16AB" w:rsidRPr="0013335C" w:rsidRDefault="00577624" w:rsidP="00E4148D">
            <w:pPr>
              <w:tabs>
                <w:tab w:val="decimal" w:pos="11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84" w:type="dxa"/>
          </w:tcPr>
          <w:p w14:paraId="4D1EE6F8" w14:textId="77777777" w:rsidR="009D16AB" w:rsidRPr="0013335C" w:rsidRDefault="009D16AB" w:rsidP="009D16AB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358F94EE" w14:textId="77777777" w:rsidR="009D16AB" w:rsidRPr="0013335C" w:rsidRDefault="00577624" w:rsidP="00E4148D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10</w:t>
            </w:r>
          </w:p>
        </w:tc>
      </w:tr>
      <w:tr w:rsidR="009D16AB" w:rsidRPr="0013335C" w14:paraId="0DD37EC4" w14:textId="77777777" w:rsidTr="00D5242C">
        <w:tc>
          <w:tcPr>
            <w:tcW w:w="5940" w:type="dxa"/>
          </w:tcPr>
          <w:p w14:paraId="299D2028" w14:textId="77777777" w:rsidR="009D16AB" w:rsidRPr="0013335C" w:rsidRDefault="009D16AB" w:rsidP="009D16A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E75562" w14:textId="77777777" w:rsidR="009D16AB" w:rsidRPr="0013335C" w:rsidRDefault="00577624" w:rsidP="00E4148D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773</w:t>
            </w:r>
            <w:r w:rsidR="0049544B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459</w:t>
            </w:r>
          </w:p>
        </w:tc>
        <w:tc>
          <w:tcPr>
            <w:tcW w:w="284" w:type="dxa"/>
          </w:tcPr>
          <w:p w14:paraId="44C34294" w14:textId="77777777" w:rsidR="009D16AB" w:rsidRPr="0013335C" w:rsidRDefault="009D16AB" w:rsidP="009D16AB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11DE0787" w14:textId="77777777" w:rsidR="009D16AB" w:rsidRPr="0013335C" w:rsidRDefault="00577624" w:rsidP="00E4148D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949</w:t>
            </w:r>
            <w:r w:rsidR="009D16AB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403</w:t>
            </w:r>
          </w:p>
        </w:tc>
      </w:tr>
      <w:tr w:rsidR="009D16AB" w:rsidRPr="0013335C" w14:paraId="20BD6C96" w14:textId="77777777" w:rsidTr="00D5242C">
        <w:trPr>
          <w:trHeight w:val="49"/>
        </w:trPr>
        <w:tc>
          <w:tcPr>
            <w:tcW w:w="5940" w:type="dxa"/>
          </w:tcPr>
          <w:p w14:paraId="05B2EBF0" w14:textId="77777777" w:rsidR="009D16AB" w:rsidRPr="0013335C" w:rsidRDefault="009D16AB" w:rsidP="009D16A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121BA6" w14:textId="77777777" w:rsidR="009D16AB" w:rsidRPr="0013335C" w:rsidRDefault="00577624" w:rsidP="00E4148D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49544B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118</w:t>
            </w:r>
            <w:r w:rsidR="0049544B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546</w:t>
            </w:r>
          </w:p>
        </w:tc>
        <w:tc>
          <w:tcPr>
            <w:tcW w:w="284" w:type="dxa"/>
            <w:shd w:val="clear" w:color="auto" w:fill="auto"/>
          </w:tcPr>
          <w:p w14:paraId="1DBB7165" w14:textId="77777777" w:rsidR="009D16AB" w:rsidRPr="0013335C" w:rsidRDefault="009D16AB" w:rsidP="009D16AB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F9EB1C" w14:textId="77777777" w:rsidR="009D16AB" w:rsidRPr="0013335C" w:rsidRDefault="00577624" w:rsidP="00E4148D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9D16AB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320</w:t>
            </w:r>
            <w:r w:rsidR="009D16AB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354</w:t>
            </w:r>
          </w:p>
        </w:tc>
      </w:tr>
      <w:tr w:rsidR="00573F30" w:rsidRPr="0013335C" w14:paraId="46188BE5" w14:textId="77777777" w:rsidTr="00AC79E2">
        <w:tc>
          <w:tcPr>
            <w:tcW w:w="5940" w:type="dxa"/>
          </w:tcPr>
          <w:p w14:paraId="549278EF" w14:textId="77777777" w:rsidR="00573F30" w:rsidRPr="0013335C" w:rsidRDefault="00573F30" w:rsidP="00AC79E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lastRenderedPageBreak/>
              <w:t>ลูกหนี้อื่น</w:t>
            </w:r>
          </w:p>
        </w:tc>
        <w:tc>
          <w:tcPr>
            <w:tcW w:w="3150" w:type="dxa"/>
            <w:gridSpan w:val="3"/>
          </w:tcPr>
          <w:p w14:paraId="12363EEC" w14:textId="77777777" w:rsidR="00573F30" w:rsidRPr="0013335C" w:rsidRDefault="00573F30" w:rsidP="00AC79E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573F30" w:rsidRPr="0013335C" w14:paraId="2249110A" w14:textId="77777777" w:rsidTr="00AC79E2">
        <w:tc>
          <w:tcPr>
            <w:tcW w:w="5940" w:type="dxa"/>
          </w:tcPr>
          <w:p w14:paraId="36BBB7D1" w14:textId="77777777" w:rsidR="00573F30" w:rsidRPr="0013335C" w:rsidRDefault="00573F30" w:rsidP="00AC79E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5A87AEC8" w14:textId="77777777" w:rsidR="00573F30" w:rsidRPr="0013335C" w:rsidRDefault="00573F30" w:rsidP="00AC79E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573F30" w:rsidRPr="0013335C" w14:paraId="7CE65531" w14:textId="77777777" w:rsidTr="00AC79E2">
        <w:tc>
          <w:tcPr>
            <w:tcW w:w="5940" w:type="dxa"/>
          </w:tcPr>
          <w:p w14:paraId="681F7310" w14:textId="77777777" w:rsidR="00573F30" w:rsidRPr="0013335C" w:rsidRDefault="00573F30" w:rsidP="00AC79E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198E2320" w14:textId="77777777" w:rsidR="00573F30" w:rsidRPr="0013335C" w:rsidRDefault="00573F30" w:rsidP="00AC79E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573F30" w:rsidRPr="0013335C" w14:paraId="4EF5F716" w14:textId="77777777" w:rsidTr="00AC79E2">
        <w:tc>
          <w:tcPr>
            <w:tcW w:w="5940" w:type="dxa"/>
          </w:tcPr>
          <w:p w14:paraId="2B5F3F73" w14:textId="77777777" w:rsidR="00573F30" w:rsidRPr="0013335C" w:rsidRDefault="00573F30" w:rsidP="00AC79E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0011E1FE" w14:textId="77777777" w:rsidR="00573F30" w:rsidRPr="0013335C" w:rsidRDefault="00577624" w:rsidP="00AC79E2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4" w:type="dxa"/>
          </w:tcPr>
          <w:p w14:paraId="49177E20" w14:textId="77777777" w:rsidR="00573F30" w:rsidRPr="0013335C" w:rsidRDefault="00573F30" w:rsidP="00AC79E2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254E7BF4" w14:textId="77777777" w:rsidR="00573F30" w:rsidRPr="0013335C" w:rsidRDefault="00577624" w:rsidP="00AC79E2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573F30" w:rsidRPr="0013335C" w14:paraId="7F7105EE" w14:textId="77777777" w:rsidTr="00AC79E2">
        <w:tc>
          <w:tcPr>
            <w:tcW w:w="5940" w:type="dxa"/>
          </w:tcPr>
          <w:p w14:paraId="4D14F0B7" w14:textId="77777777" w:rsidR="00573F30" w:rsidRPr="0013335C" w:rsidRDefault="00573F30" w:rsidP="00AC79E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376381A2" w14:textId="77777777" w:rsidR="00573F30" w:rsidRPr="0013335C" w:rsidRDefault="00573F30" w:rsidP="00AC79E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73F30" w:rsidRPr="0013335C" w14:paraId="4E894D51" w14:textId="77777777" w:rsidTr="00AC79E2">
        <w:tc>
          <w:tcPr>
            <w:tcW w:w="5940" w:type="dxa"/>
          </w:tcPr>
          <w:p w14:paraId="2DFD72C0" w14:textId="77777777" w:rsidR="00573F30" w:rsidRPr="0013335C" w:rsidRDefault="00573F30" w:rsidP="00573F3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6F27E9D1" w14:textId="77777777" w:rsidR="00573F30" w:rsidRPr="0013335C" w:rsidRDefault="00577624" w:rsidP="00573F30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573F30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232</w:t>
            </w:r>
          </w:p>
        </w:tc>
        <w:tc>
          <w:tcPr>
            <w:tcW w:w="284" w:type="dxa"/>
          </w:tcPr>
          <w:p w14:paraId="6941EE5C" w14:textId="77777777" w:rsidR="00573F30" w:rsidRPr="0013335C" w:rsidRDefault="00573F30" w:rsidP="00573F30">
            <w:pPr>
              <w:tabs>
                <w:tab w:val="decimal" w:pos="1359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</w:tcPr>
          <w:p w14:paraId="21622DF1" w14:textId="77777777" w:rsidR="00573F30" w:rsidRPr="0013335C" w:rsidRDefault="00577624" w:rsidP="00573F30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573F30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471</w:t>
            </w:r>
          </w:p>
        </w:tc>
      </w:tr>
      <w:tr w:rsidR="00573F30" w:rsidRPr="0013335C" w14:paraId="591C1A6B" w14:textId="77777777" w:rsidTr="00AC79E2">
        <w:tc>
          <w:tcPr>
            <w:tcW w:w="5940" w:type="dxa"/>
          </w:tcPr>
          <w:p w14:paraId="0468034E" w14:textId="77777777" w:rsidR="00573F30" w:rsidRPr="0013335C" w:rsidRDefault="00573F30" w:rsidP="00573F3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255389E0" w14:textId="77777777" w:rsidR="00573F30" w:rsidRPr="0013335C" w:rsidRDefault="00577624" w:rsidP="00573F30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573F30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485</w:t>
            </w:r>
          </w:p>
        </w:tc>
        <w:tc>
          <w:tcPr>
            <w:tcW w:w="284" w:type="dxa"/>
          </w:tcPr>
          <w:p w14:paraId="10DD153E" w14:textId="77777777" w:rsidR="00573F30" w:rsidRPr="0013335C" w:rsidRDefault="00573F30" w:rsidP="00573F30">
            <w:pPr>
              <w:tabs>
                <w:tab w:val="decimal" w:pos="1359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</w:tcPr>
          <w:p w14:paraId="0C84AE37" w14:textId="77777777" w:rsidR="00573F30" w:rsidRPr="0013335C" w:rsidRDefault="00577624" w:rsidP="00573F30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573F30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495</w:t>
            </w:r>
          </w:p>
        </w:tc>
      </w:tr>
      <w:tr w:rsidR="00573F30" w:rsidRPr="0013335C" w14:paraId="5A6AEE99" w14:textId="77777777" w:rsidTr="00AC79E2">
        <w:tc>
          <w:tcPr>
            <w:tcW w:w="5940" w:type="dxa"/>
          </w:tcPr>
          <w:p w14:paraId="262E5BAE" w14:textId="77777777" w:rsidR="00573F30" w:rsidRPr="0013335C" w:rsidRDefault="00573F30" w:rsidP="00573F3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7FEFC3" w14:textId="77777777" w:rsidR="00573F30" w:rsidRPr="0013335C" w:rsidRDefault="00577624" w:rsidP="00573F30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573F30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446</w:t>
            </w:r>
          </w:p>
        </w:tc>
        <w:tc>
          <w:tcPr>
            <w:tcW w:w="284" w:type="dxa"/>
          </w:tcPr>
          <w:p w14:paraId="561DE59A" w14:textId="77777777" w:rsidR="00573F30" w:rsidRPr="0013335C" w:rsidRDefault="00573F30" w:rsidP="00573F30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53FE3603" w14:textId="77777777" w:rsidR="00573F30" w:rsidRPr="0013335C" w:rsidRDefault="00577624" w:rsidP="00573F30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573F30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375</w:t>
            </w:r>
          </w:p>
        </w:tc>
      </w:tr>
      <w:tr w:rsidR="00573F30" w:rsidRPr="0013335C" w14:paraId="0E3509C2" w14:textId="77777777" w:rsidTr="00AC79E2">
        <w:trPr>
          <w:trHeight w:val="49"/>
        </w:trPr>
        <w:tc>
          <w:tcPr>
            <w:tcW w:w="5940" w:type="dxa"/>
          </w:tcPr>
          <w:p w14:paraId="535057CC" w14:textId="77777777" w:rsidR="00573F30" w:rsidRPr="0013335C" w:rsidRDefault="00573F30" w:rsidP="00573F3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44FC62" w14:textId="77777777" w:rsidR="00573F30" w:rsidRPr="0013335C" w:rsidRDefault="00577624" w:rsidP="00573F30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</w:t>
            </w:r>
            <w:r w:rsidR="00573F30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163</w:t>
            </w:r>
          </w:p>
        </w:tc>
        <w:tc>
          <w:tcPr>
            <w:tcW w:w="284" w:type="dxa"/>
            <w:shd w:val="clear" w:color="auto" w:fill="auto"/>
          </w:tcPr>
          <w:p w14:paraId="0D931C30" w14:textId="77777777" w:rsidR="00573F30" w:rsidRPr="0013335C" w:rsidRDefault="00573F30" w:rsidP="00573F30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AD1615" w14:textId="77777777" w:rsidR="00573F30" w:rsidRPr="0013335C" w:rsidRDefault="00577624" w:rsidP="00573F30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</w:t>
            </w:r>
            <w:r w:rsidR="00573F30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341</w:t>
            </w:r>
          </w:p>
        </w:tc>
      </w:tr>
    </w:tbl>
    <w:p w14:paraId="23C4210F" w14:textId="77777777" w:rsidR="001615D5" w:rsidRPr="0013335C" w:rsidRDefault="001615D5" w:rsidP="00903550">
      <w:pPr>
        <w:pStyle w:val="Heading5"/>
        <w:tabs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  <w:lang w:val="th-TH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84"/>
        <w:gridCol w:w="1426"/>
      </w:tblGrid>
      <w:tr w:rsidR="00573F30" w:rsidRPr="0013335C" w14:paraId="759C7E2E" w14:textId="77777777" w:rsidTr="00AC79E2">
        <w:tc>
          <w:tcPr>
            <w:tcW w:w="5940" w:type="dxa"/>
          </w:tcPr>
          <w:p w14:paraId="3634FE2A" w14:textId="77777777" w:rsidR="00573F30" w:rsidRPr="0013335C" w:rsidRDefault="00573F30" w:rsidP="00AC79E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เงินปันผลค้างรับ</w:t>
            </w:r>
          </w:p>
        </w:tc>
        <w:tc>
          <w:tcPr>
            <w:tcW w:w="3150" w:type="dxa"/>
            <w:gridSpan w:val="3"/>
          </w:tcPr>
          <w:p w14:paraId="2A075033" w14:textId="77777777" w:rsidR="00573F30" w:rsidRPr="0013335C" w:rsidRDefault="00573F30" w:rsidP="00AC79E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573F30" w:rsidRPr="0013335C" w14:paraId="68918761" w14:textId="77777777" w:rsidTr="00AC79E2">
        <w:tc>
          <w:tcPr>
            <w:tcW w:w="5940" w:type="dxa"/>
          </w:tcPr>
          <w:p w14:paraId="0FA199C2" w14:textId="77777777" w:rsidR="00573F30" w:rsidRPr="0013335C" w:rsidRDefault="00573F30" w:rsidP="00AC79E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45946272" w14:textId="77777777" w:rsidR="00573F30" w:rsidRPr="0013335C" w:rsidRDefault="00573F30" w:rsidP="00AC79E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573F30" w:rsidRPr="0013335C" w14:paraId="6E5EDCCC" w14:textId="77777777" w:rsidTr="00AC79E2">
        <w:tc>
          <w:tcPr>
            <w:tcW w:w="5940" w:type="dxa"/>
          </w:tcPr>
          <w:p w14:paraId="32037785" w14:textId="77777777" w:rsidR="00573F30" w:rsidRPr="0013335C" w:rsidRDefault="00573F30" w:rsidP="00AC79E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4A0CF6A4" w14:textId="77777777" w:rsidR="00573F30" w:rsidRPr="0013335C" w:rsidRDefault="00573F30" w:rsidP="00AC79E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573F30" w:rsidRPr="0013335C" w14:paraId="39801DC4" w14:textId="77777777" w:rsidTr="00AC79E2">
        <w:tc>
          <w:tcPr>
            <w:tcW w:w="5940" w:type="dxa"/>
          </w:tcPr>
          <w:p w14:paraId="48497B8A" w14:textId="77777777" w:rsidR="00573F30" w:rsidRPr="0013335C" w:rsidRDefault="00573F30" w:rsidP="00AC79E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461539AB" w14:textId="77777777" w:rsidR="00573F30" w:rsidRPr="0013335C" w:rsidRDefault="00577624" w:rsidP="00AC79E2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4" w:type="dxa"/>
          </w:tcPr>
          <w:p w14:paraId="37523B79" w14:textId="77777777" w:rsidR="00573F30" w:rsidRPr="0013335C" w:rsidRDefault="00573F30" w:rsidP="00AC79E2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68C06F70" w14:textId="77777777" w:rsidR="00573F30" w:rsidRPr="0013335C" w:rsidRDefault="00577624" w:rsidP="00AC79E2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573F30" w:rsidRPr="0013335C" w14:paraId="0AD7BC21" w14:textId="77777777" w:rsidTr="00AC79E2">
        <w:tc>
          <w:tcPr>
            <w:tcW w:w="5940" w:type="dxa"/>
          </w:tcPr>
          <w:p w14:paraId="0302A845" w14:textId="77777777" w:rsidR="00573F30" w:rsidRPr="0013335C" w:rsidRDefault="00573F30" w:rsidP="00AC79E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17FE1E29" w14:textId="77777777" w:rsidR="00573F30" w:rsidRPr="0013335C" w:rsidRDefault="00573F30" w:rsidP="00AC79E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73F30" w:rsidRPr="0013335C" w14:paraId="515D660B" w14:textId="77777777" w:rsidTr="00573F30">
        <w:tc>
          <w:tcPr>
            <w:tcW w:w="5940" w:type="dxa"/>
          </w:tcPr>
          <w:p w14:paraId="1158EF12" w14:textId="77777777" w:rsidR="00573F30" w:rsidRPr="0013335C" w:rsidRDefault="00573F30" w:rsidP="00573F3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1BD8380B" w14:textId="77777777" w:rsidR="00573F30" w:rsidRPr="0013335C" w:rsidRDefault="00577624" w:rsidP="00AC79E2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171</w:t>
            </w:r>
            <w:r w:rsidR="00573F30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416</w:t>
            </w:r>
          </w:p>
        </w:tc>
        <w:tc>
          <w:tcPr>
            <w:tcW w:w="284" w:type="dxa"/>
            <w:vAlign w:val="bottom"/>
          </w:tcPr>
          <w:p w14:paraId="50EAC1CE" w14:textId="77777777" w:rsidR="00573F30" w:rsidRPr="0013335C" w:rsidRDefault="00573F30" w:rsidP="00573F30">
            <w:pPr>
              <w:pStyle w:val="Heading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vAlign w:val="bottom"/>
          </w:tcPr>
          <w:p w14:paraId="5919E46F" w14:textId="77777777" w:rsidR="00573F30" w:rsidRPr="0013335C" w:rsidRDefault="00573F30" w:rsidP="00573F30">
            <w:pPr>
              <w:tabs>
                <w:tab w:val="decimal" w:pos="70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0720872C" w14:textId="77777777" w:rsidR="00D15E69" w:rsidRPr="0013335C" w:rsidRDefault="00D15E69" w:rsidP="00AC79E2">
      <w:pPr>
        <w:pStyle w:val="Heading5"/>
        <w:tabs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  <w:lang w:val="th-TH"/>
        </w:rPr>
      </w:pPr>
    </w:p>
    <w:tbl>
      <w:tblPr>
        <w:tblStyle w:val="TableGrid"/>
        <w:tblW w:w="926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9"/>
        <w:gridCol w:w="1432"/>
        <w:gridCol w:w="236"/>
        <w:gridCol w:w="1112"/>
        <w:gridCol w:w="236"/>
        <w:gridCol w:w="994"/>
        <w:gridCol w:w="236"/>
        <w:gridCol w:w="1080"/>
        <w:gridCol w:w="236"/>
        <w:gridCol w:w="1200"/>
      </w:tblGrid>
      <w:tr w:rsidR="00AC79E2" w:rsidRPr="0013335C" w14:paraId="13F09BC1" w14:textId="77777777" w:rsidTr="00AC79E2">
        <w:trPr>
          <w:tblHeader/>
        </w:trPr>
        <w:tc>
          <w:tcPr>
            <w:tcW w:w="2499" w:type="dxa"/>
          </w:tcPr>
          <w:p w14:paraId="05EE47EE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</w:t>
            </w:r>
          </w:p>
          <w:p w14:paraId="214A17A1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3335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13335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ให้กู้ยืมระยะสั้น</w:t>
            </w:r>
          </w:p>
        </w:tc>
        <w:tc>
          <w:tcPr>
            <w:tcW w:w="1432" w:type="dxa"/>
            <w:vAlign w:val="bottom"/>
          </w:tcPr>
          <w:p w14:paraId="32794EBC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2CE5491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94" w:type="dxa"/>
            <w:gridSpan w:val="7"/>
          </w:tcPr>
          <w:p w14:paraId="708F2972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3F35F479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AC79E2" w:rsidRPr="0013335C" w14:paraId="6E831297" w14:textId="77777777" w:rsidTr="00AC79E2">
        <w:trPr>
          <w:tblHeader/>
        </w:trPr>
        <w:tc>
          <w:tcPr>
            <w:tcW w:w="2499" w:type="dxa"/>
          </w:tcPr>
          <w:p w14:paraId="1093EDC5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161549F4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49C2CFA3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51A46A51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2B8F97EB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3EC3DAD4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AEC34A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86EAA4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E459B0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251930C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AC79E2" w:rsidRPr="0013335C" w14:paraId="6711CC97" w14:textId="77777777" w:rsidTr="00AC79E2">
        <w:trPr>
          <w:tblHeader/>
        </w:trPr>
        <w:tc>
          <w:tcPr>
            <w:tcW w:w="2499" w:type="dxa"/>
          </w:tcPr>
          <w:p w14:paraId="356D25E4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37535932" w14:textId="77777777" w:rsidR="00AC79E2" w:rsidRPr="0013335C" w:rsidRDefault="00577624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</w:t>
            </w:r>
            <w:r w:rsidR="00AC79E2" w:rsidRPr="0013335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AC79E2"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1391A3F1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554B00AF" w14:textId="77777777" w:rsidR="00AC79E2" w:rsidRPr="0013335C" w:rsidRDefault="00577624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="00AC79E2" w:rsidRPr="0013335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AC79E2"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236" w:type="dxa"/>
          </w:tcPr>
          <w:p w14:paraId="396612E4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1BEF7C16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4D7827DE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9E3B41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7253EAA7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185DF1CC" w14:textId="77777777" w:rsidR="00AC79E2" w:rsidRPr="0013335C" w:rsidRDefault="00577624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</w:t>
            </w:r>
            <w:r w:rsidR="00AC79E2" w:rsidRPr="0013335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AC79E2"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AC79E2" w:rsidRPr="0013335C" w14:paraId="778134D1" w14:textId="77777777" w:rsidTr="00AC79E2">
        <w:trPr>
          <w:tblHeader/>
        </w:trPr>
        <w:tc>
          <w:tcPr>
            <w:tcW w:w="2499" w:type="dxa"/>
          </w:tcPr>
          <w:p w14:paraId="30E2A083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2" w:type="dxa"/>
            <w:vAlign w:val="bottom"/>
          </w:tcPr>
          <w:p w14:paraId="01348B66" w14:textId="77777777" w:rsidR="00AC79E2" w:rsidRPr="0013335C" w:rsidRDefault="00AC79E2" w:rsidP="0068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7D4784F" w14:textId="77777777" w:rsidR="00AC79E2" w:rsidRPr="0013335C" w:rsidRDefault="00AC79E2" w:rsidP="0068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094" w:type="dxa"/>
            <w:gridSpan w:val="7"/>
          </w:tcPr>
          <w:p w14:paraId="0D1847A5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C79E2" w:rsidRPr="0013335C" w14:paraId="0363958B" w14:textId="77777777" w:rsidTr="000E6146">
        <w:tc>
          <w:tcPr>
            <w:tcW w:w="2499" w:type="dxa"/>
            <w:vAlign w:val="bottom"/>
          </w:tcPr>
          <w:p w14:paraId="32D438C0" w14:textId="77777777" w:rsidR="00AC79E2" w:rsidRPr="0013335C" w:rsidRDefault="00577624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32" w:type="dxa"/>
            <w:vAlign w:val="bottom"/>
          </w:tcPr>
          <w:p w14:paraId="1291FD49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5AEA3B4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7CADD20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91D8F5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623D2204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4EECB0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DAF1BC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786BF3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CD21B06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C79E2" w:rsidRPr="0013335C" w14:paraId="4D23FC21" w14:textId="77777777" w:rsidTr="000E6146">
        <w:tc>
          <w:tcPr>
            <w:tcW w:w="2499" w:type="dxa"/>
          </w:tcPr>
          <w:p w14:paraId="1E6C993D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432" w:type="dxa"/>
          </w:tcPr>
          <w:p w14:paraId="473F854A" w14:textId="77777777" w:rsidR="00AC79E2" w:rsidRPr="0013335C" w:rsidRDefault="00577624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</w:t>
            </w:r>
            <w:r w:rsidR="00AC79E2"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.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60</w:t>
            </w:r>
            <w:r w:rsidR="00AC79E2"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- 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="00AC79E2"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.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56</w:t>
            </w:r>
          </w:p>
        </w:tc>
        <w:tc>
          <w:tcPr>
            <w:tcW w:w="236" w:type="dxa"/>
          </w:tcPr>
          <w:p w14:paraId="6AE93056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</w:tcPr>
          <w:p w14:paraId="0EF045E3" w14:textId="77777777" w:rsidR="00AC79E2" w:rsidRPr="0013335C" w:rsidRDefault="00577624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23</w:t>
            </w:r>
            <w:r w:rsidR="00AC79E2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222</w:t>
            </w:r>
          </w:p>
        </w:tc>
        <w:tc>
          <w:tcPr>
            <w:tcW w:w="236" w:type="dxa"/>
          </w:tcPr>
          <w:p w14:paraId="32B5C5A5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026C1CEB" w14:textId="77777777" w:rsidR="00AC79E2" w:rsidRPr="0013335C" w:rsidRDefault="00577624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353</w:t>
            </w:r>
            <w:r w:rsidR="00AC79E2"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450</w:t>
            </w:r>
          </w:p>
        </w:tc>
        <w:tc>
          <w:tcPr>
            <w:tcW w:w="236" w:type="dxa"/>
          </w:tcPr>
          <w:p w14:paraId="089E0BE9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3BA764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</w:t>
            </w:r>
            <w:r w:rsidR="00577624"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292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,</w:t>
            </w:r>
            <w:r w:rsidR="00577624"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761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35916536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25E4948F" w14:textId="77777777" w:rsidR="00AC79E2" w:rsidRPr="0013335C" w:rsidRDefault="00577624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83</w:t>
            </w:r>
            <w:r w:rsidR="00AC79E2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911</w:t>
            </w:r>
          </w:p>
        </w:tc>
      </w:tr>
      <w:tr w:rsidR="00AC79E2" w:rsidRPr="0013335C" w14:paraId="624F515F" w14:textId="77777777" w:rsidTr="000E6146">
        <w:tc>
          <w:tcPr>
            <w:tcW w:w="2499" w:type="dxa"/>
          </w:tcPr>
          <w:p w14:paraId="788C5115" w14:textId="77777777" w:rsidR="00AC79E2" w:rsidRPr="0013335C" w:rsidRDefault="00AC79E2" w:rsidP="00AC79E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32" w:type="dxa"/>
          </w:tcPr>
          <w:p w14:paraId="3A0F7D54" w14:textId="77777777" w:rsidR="00AC79E2" w:rsidRPr="0013335C" w:rsidRDefault="00AC79E2" w:rsidP="00AC79E2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F47CC2A" w14:textId="77777777" w:rsidR="00AC79E2" w:rsidRPr="0013335C" w:rsidRDefault="00AC79E2" w:rsidP="00AC79E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0070607F" w14:textId="77777777" w:rsidR="00AC79E2" w:rsidRPr="0013335C" w:rsidRDefault="00AC79E2" w:rsidP="00AC79E2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23297B7" w14:textId="77777777" w:rsidR="00AC79E2" w:rsidRPr="0013335C" w:rsidRDefault="00AC79E2" w:rsidP="00AC79E2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19F32E70" w14:textId="77777777" w:rsidR="00AC79E2" w:rsidRPr="0013335C" w:rsidRDefault="00AC79E2" w:rsidP="00AC79E2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1492D5F" w14:textId="77777777" w:rsidR="00AC79E2" w:rsidRPr="0013335C" w:rsidRDefault="00AC79E2" w:rsidP="00AC79E2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5E4F36" w14:textId="77777777" w:rsidR="00AC79E2" w:rsidRPr="0013335C" w:rsidRDefault="00AC79E2" w:rsidP="00AC79E2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01178D9" w14:textId="77777777" w:rsidR="00AC79E2" w:rsidRPr="0013335C" w:rsidRDefault="00AC79E2" w:rsidP="00AC79E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2955F972" w14:textId="77777777" w:rsidR="00AC79E2" w:rsidRPr="0013335C" w:rsidRDefault="00AC79E2" w:rsidP="00AC79E2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E6146" w:rsidRPr="0013335C" w14:paraId="5FB2EF16" w14:textId="77777777" w:rsidTr="000E6146">
        <w:tc>
          <w:tcPr>
            <w:tcW w:w="2499" w:type="dxa"/>
          </w:tcPr>
          <w:p w14:paraId="1ACBFADC" w14:textId="77777777" w:rsidR="000E6146" w:rsidRPr="0013335C" w:rsidRDefault="000E6146" w:rsidP="00AC79E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32" w:type="dxa"/>
          </w:tcPr>
          <w:p w14:paraId="1E638066" w14:textId="77777777" w:rsidR="000E6146" w:rsidRPr="0013335C" w:rsidRDefault="000E6146" w:rsidP="00AC79E2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A417E8D" w14:textId="77777777" w:rsidR="000E6146" w:rsidRPr="0013335C" w:rsidRDefault="000E6146" w:rsidP="00AC79E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DA0DB95" w14:textId="77777777" w:rsidR="000E6146" w:rsidRPr="0013335C" w:rsidRDefault="000E6146" w:rsidP="00AC79E2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F14E6B4" w14:textId="77777777" w:rsidR="000E6146" w:rsidRPr="0013335C" w:rsidRDefault="000E6146" w:rsidP="00AC79E2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6FE35FBA" w14:textId="77777777" w:rsidR="000E6146" w:rsidRPr="0013335C" w:rsidRDefault="000E6146" w:rsidP="00AC79E2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0DC68B2" w14:textId="77777777" w:rsidR="000E6146" w:rsidRPr="0013335C" w:rsidRDefault="000E6146" w:rsidP="00AC79E2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A92D89" w14:textId="77777777" w:rsidR="000E6146" w:rsidRPr="0013335C" w:rsidRDefault="000E6146" w:rsidP="00AC79E2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F44B570" w14:textId="77777777" w:rsidR="000E6146" w:rsidRPr="0013335C" w:rsidRDefault="000E6146" w:rsidP="00AC79E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9F178C5" w14:textId="77777777" w:rsidR="000E6146" w:rsidRPr="0013335C" w:rsidRDefault="000E6146" w:rsidP="00AC79E2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C79E2" w:rsidRPr="0013335C" w14:paraId="6D79703D" w14:textId="77777777" w:rsidTr="00680762">
        <w:tc>
          <w:tcPr>
            <w:tcW w:w="2499" w:type="dxa"/>
            <w:vAlign w:val="bottom"/>
          </w:tcPr>
          <w:p w14:paraId="17F183E1" w14:textId="77777777" w:rsidR="00AC79E2" w:rsidRPr="0013335C" w:rsidRDefault="00577624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32" w:type="dxa"/>
            <w:vAlign w:val="bottom"/>
          </w:tcPr>
          <w:p w14:paraId="275D0477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68105C6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EC74DC8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FFA4C3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00607BAD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753D1E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B67440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96A6FA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490AE3E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C79E2" w:rsidRPr="0013335C" w14:paraId="5F27B749" w14:textId="77777777" w:rsidTr="00680762">
        <w:tc>
          <w:tcPr>
            <w:tcW w:w="2499" w:type="dxa"/>
          </w:tcPr>
          <w:p w14:paraId="66D3CDC4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432" w:type="dxa"/>
          </w:tcPr>
          <w:p w14:paraId="6689D0E9" w14:textId="77777777" w:rsidR="00AC79E2" w:rsidRPr="0013335C" w:rsidRDefault="00577624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="00AC79E2"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.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00</w:t>
            </w:r>
          </w:p>
        </w:tc>
        <w:tc>
          <w:tcPr>
            <w:tcW w:w="236" w:type="dxa"/>
          </w:tcPr>
          <w:p w14:paraId="50206C63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</w:tcPr>
          <w:p w14:paraId="06EAE178" w14:textId="77777777" w:rsidR="00AC79E2" w:rsidRPr="0013335C" w:rsidRDefault="00577624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27</w:t>
            </w:r>
            <w:r w:rsidR="00AC79E2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508</w:t>
            </w:r>
          </w:p>
        </w:tc>
        <w:tc>
          <w:tcPr>
            <w:tcW w:w="236" w:type="dxa"/>
          </w:tcPr>
          <w:p w14:paraId="7BD8615A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371BB2B5" w14:textId="77777777" w:rsidR="00AC79E2" w:rsidRPr="0013335C" w:rsidRDefault="00577624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338</w:t>
            </w:r>
            <w:r w:rsidR="00AC79E2"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484</w:t>
            </w:r>
          </w:p>
        </w:tc>
        <w:tc>
          <w:tcPr>
            <w:tcW w:w="236" w:type="dxa"/>
          </w:tcPr>
          <w:p w14:paraId="3CA38AB8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0D7AD3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</w:t>
            </w:r>
            <w:r w:rsidR="00577624"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342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,</w:t>
            </w:r>
            <w:r w:rsidR="00577624"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770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452DE384" w14:textId="77777777" w:rsidR="00AC79E2" w:rsidRPr="0013335C" w:rsidRDefault="00AC79E2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0C7E2A41" w14:textId="77777777" w:rsidR="00AC79E2" w:rsidRPr="0013335C" w:rsidRDefault="00577624" w:rsidP="00AC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23</w:t>
            </w:r>
            <w:r w:rsidR="00AC79E2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222</w:t>
            </w:r>
          </w:p>
        </w:tc>
      </w:tr>
    </w:tbl>
    <w:p w14:paraId="11AF43CA" w14:textId="6B549719" w:rsidR="00AC79E2" w:rsidRPr="0013335C" w:rsidRDefault="00AC79E2" w:rsidP="00680762">
      <w:pPr>
        <w:pStyle w:val="Heading5"/>
        <w:tabs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2735902C" w14:textId="0CF919CC" w:rsidR="004D248F" w:rsidRPr="0013335C" w:rsidRDefault="004D248F" w:rsidP="004D248F">
      <w:pPr>
        <w:pStyle w:val="Heading5"/>
        <w:tabs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13335C">
        <w:rPr>
          <w:rFonts w:ascii="Angsana New" w:hAnsi="Angsana New" w:hint="cs"/>
          <w:sz w:val="30"/>
          <w:szCs w:val="30"/>
          <w:cs/>
          <w:lang w:val="th-TH"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84"/>
        <w:gridCol w:w="1426"/>
      </w:tblGrid>
      <w:tr w:rsidR="00680762" w:rsidRPr="0013335C" w14:paraId="03A24810" w14:textId="77777777" w:rsidTr="00335A95">
        <w:tc>
          <w:tcPr>
            <w:tcW w:w="5940" w:type="dxa"/>
          </w:tcPr>
          <w:p w14:paraId="1E843E68" w14:textId="77777777" w:rsidR="00680762" w:rsidRPr="0013335C" w:rsidRDefault="00680762" w:rsidP="00335A9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lastRenderedPageBreak/>
              <w:t>เจ้าหนี้การค้า</w:t>
            </w:r>
          </w:p>
        </w:tc>
        <w:tc>
          <w:tcPr>
            <w:tcW w:w="3150" w:type="dxa"/>
            <w:gridSpan w:val="3"/>
          </w:tcPr>
          <w:p w14:paraId="525AE223" w14:textId="77777777" w:rsidR="00680762" w:rsidRPr="0013335C" w:rsidRDefault="00680762" w:rsidP="00335A9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680762" w:rsidRPr="0013335C" w14:paraId="256F1292" w14:textId="77777777" w:rsidTr="00335A95">
        <w:tc>
          <w:tcPr>
            <w:tcW w:w="5940" w:type="dxa"/>
          </w:tcPr>
          <w:p w14:paraId="03B33E25" w14:textId="77777777" w:rsidR="00680762" w:rsidRPr="0013335C" w:rsidRDefault="00680762" w:rsidP="00335A9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E63CAFD" w14:textId="77777777" w:rsidR="00680762" w:rsidRPr="0013335C" w:rsidRDefault="00680762" w:rsidP="00335A9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680762" w:rsidRPr="0013335C" w14:paraId="37C6C471" w14:textId="77777777" w:rsidTr="00335A95">
        <w:tc>
          <w:tcPr>
            <w:tcW w:w="5940" w:type="dxa"/>
          </w:tcPr>
          <w:p w14:paraId="31282988" w14:textId="77777777" w:rsidR="00680762" w:rsidRPr="0013335C" w:rsidRDefault="00680762" w:rsidP="00335A9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6CCE0C9D" w14:textId="77777777" w:rsidR="00680762" w:rsidRPr="0013335C" w:rsidRDefault="00680762" w:rsidP="00335A9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680762" w:rsidRPr="0013335C" w14:paraId="43A5B5EE" w14:textId="77777777" w:rsidTr="00335A95">
        <w:tc>
          <w:tcPr>
            <w:tcW w:w="5940" w:type="dxa"/>
          </w:tcPr>
          <w:p w14:paraId="5F6B01FC" w14:textId="77777777" w:rsidR="00680762" w:rsidRPr="0013335C" w:rsidRDefault="00680762" w:rsidP="00335A9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2737FFB5" w14:textId="77777777" w:rsidR="00680762" w:rsidRPr="0013335C" w:rsidRDefault="00577624" w:rsidP="00335A95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4" w:type="dxa"/>
          </w:tcPr>
          <w:p w14:paraId="2A599075" w14:textId="77777777" w:rsidR="00680762" w:rsidRPr="0013335C" w:rsidRDefault="00680762" w:rsidP="00335A95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490799D7" w14:textId="77777777" w:rsidR="00680762" w:rsidRPr="0013335C" w:rsidRDefault="00577624" w:rsidP="00335A95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680762" w:rsidRPr="0013335C" w14:paraId="17EB36E2" w14:textId="77777777" w:rsidTr="00335A95">
        <w:tc>
          <w:tcPr>
            <w:tcW w:w="5940" w:type="dxa"/>
          </w:tcPr>
          <w:p w14:paraId="474149B8" w14:textId="77777777" w:rsidR="00680762" w:rsidRPr="0013335C" w:rsidRDefault="00680762" w:rsidP="00335A9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2EB60504" w14:textId="77777777" w:rsidR="00680762" w:rsidRPr="0013335C" w:rsidRDefault="00680762" w:rsidP="00335A9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80762" w:rsidRPr="0013335C" w14:paraId="1ECA7A30" w14:textId="77777777" w:rsidTr="00680762">
        <w:trPr>
          <w:trHeight w:val="49"/>
        </w:trPr>
        <w:tc>
          <w:tcPr>
            <w:tcW w:w="5940" w:type="dxa"/>
          </w:tcPr>
          <w:p w14:paraId="35A53A11" w14:textId="77777777" w:rsidR="00680762" w:rsidRPr="0013335C" w:rsidRDefault="00680762" w:rsidP="0068076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1EB18056" w14:textId="77777777" w:rsidR="00680762" w:rsidRPr="0013335C" w:rsidRDefault="00577624" w:rsidP="00680762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104</w:t>
            </w:r>
            <w:r w:rsidR="00680762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500</w:t>
            </w:r>
          </w:p>
        </w:tc>
        <w:tc>
          <w:tcPr>
            <w:tcW w:w="284" w:type="dxa"/>
            <w:shd w:val="clear" w:color="auto" w:fill="auto"/>
          </w:tcPr>
          <w:p w14:paraId="1A9514C6" w14:textId="77777777" w:rsidR="00680762" w:rsidRPr="0013335C" w:rsidRDefault="00680762" w:rsidP="00680762">
            <w:pPr>
              <w:tabs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shd w:val="clear" w:color="auto" w:fill="auto"/>
          </w:tcPr>
          <w:p w14:paraId="644AA5E0" w14:textId="77777777" w:rsidR="00680762" w:rsidRPr="0013335C" w:rsidRDefault="00577624" w:rsidP="00680762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123</w:t>
            </w:r>
            <w:r w:rsidR="00680762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646</w:t>
            </w:r>
          </w:p>
        </w:tc>
      </w:tr>
    </w:tbl>
    <w:p w14:paraId="58BE47EC" w14:textId="77777777" w:rsidR="00AC79E2" w:rsidRPr="0013335C" w:rsidRDefault="00AC79E2" w:rsidP="00680762">
      <w:pPr>
        <w:pStyle w:val="Heading5"/>
        <w:tabs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  <w:lang w:val="th-TH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84"/>
        <w:gridCol w:w="1426"/>
      </w:tblGrid>
      <w:tr w:rsidR="00680762" w:rsidRPr="0013335C" w14:paraId="54543C33" w14:textId="77777777" w:rsidTr="00335A95">
        <w:tc>
          <w:tcPr>
            <w:tcW w:w="5940" w:type="dxa"/>
          </w:tcPr>
          <w:p w14:paraId="16DA0353" w14:textId="77777777" w:rsidR="00680762" w:rsidRPr="0013335C" w:rsidRDefault="00680762" w:rsidP="00335A9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เจ้าหนี้อื่น</w:t>
            </w:r>
          </w:p>
        </w:tc>
        <w:tc>
          <w:tcPr>
            <w:tcW w:w="3150" w:type="dxa"/>
            <w:gridSpan w:val="3"/>
          </w:tcPr>
          <w:p w14:paraId="44BE51C8" w14:textId="77777777" w:rsidR="00680762" w:rsidRPr="0013335C" w:rsidRDefault="00680762" w:rsidP="00335A9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680762" w:rsidRPr="0013335C" w14:paraId="05FCE82A" w14:textId="77777777" w:rsidTr="00335A95">
        <w:tc>
          <w:tcPr>
            <w:tcW w:w="5940" w:type="dxa"/>
          </w:tcPr>
          <w:p w14:paraId="3E964280" w14:textId="77777777" w:rsidR="00680762" w:rsidRPr="0013335C" w:rsidRDefault="00680762" w:rsidP="00335A9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2581F767" w14:textId="77777777" w:rsidR="00680762" w:rsidRPr="0013335C" w:rsidRDefault="00680762" w:rsidP="00335A9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680762" w:rsidRPr="0013335C" w14:paraId="650E64DA" w14:textId="77777777" w:rsidTr="00335A95">
        <w:tc>
          <w:tcPr>
            <w:tcW w:w="5940" w:type="dxa"/>
          </w:tcPr>
          <w:p w14:paraId="52633A25" w14:textId="77777777" w:rsidR="00680762" w:rsidRPr="0013335C" w:rsidRDefault="00680762" w:rsidP="00335A9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43BA81B2" w14:textId="77777777" w:rsidR="00680762" w:rsidRPr="0013335C" w:rsidRDefault="00680762" w:rsidP="00335A9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680762" w:rsidRPr="0013335C" w14:paraId="64E5EDA3" w14:textId="77777777" w:rsidTr="00335A95">
        <w:tc>
          <w:tcPr>
            <w:tcW w:w="5940" w:type="dxa"/>
          </w:tcPr>
          <w:p w14:paraId="743FDB34" w14:textId="77777777" w:rsidR="00680762" w:rsidRPr="0013335C" w:rsidRDefault="00680762" w:rsidP="00335A9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50C95C31" w14:textId="77777777" w:rsidR="00680762" w:rsidRPr="0013335C" w:rsidRDefault="00577624" w:rsidP="00335A95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4" w:type="dxa"/>
          </w:tcPr>
          <w:p w14:paraId="57E298D8" w14:textId="77777777" w:rsidR="00680762" w:rsidRPr="0013335C" w:rsidRDefault="00680762" w:rsidP="00335A95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2B0E7687" w14:textId="77777777" w:rsidR="00680762" w:rsidRPr="0013335C" w:rsidRDefault="00577624" w:rsidP="00335A95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680762" w:rsidRPr="0013335C" w14:paraId="55D39BD2" w14:textId="77777777" w:rsidTr="00335A95">
        <w:tc>
          <w:tcPr>
            <w:tcW w:w="5940" w:type="dxa"/>
          </w:tcPr>
          <w:p w14:paraId="63DA62D3" w14:textId="77777777" w:rsidR="00680762" w:rsidRPr="0013335C" w:rsidRDefault="00680762" w:rsidP="00335A9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4C0E25F9" w14:textId="77777777" w:rsidR="00680762" w:rsidRPr="0013335C" w:rsidRDefault="00680762" w:rsidP="00335A9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80762" w:rsidRPr="0013335C" w14:paraId="0CC25EDD" w14:textId="77777777" w:rsidTr="00335A95">
        <w:tc>
          <w:tcPr>
            <w:tcW w:w="5940" w:type="dxa"/>
          </w:tcPr>
          <w:p w14:paraId="320DA361" w14:textId="77777777" w:rsidR="00680762" w:rsidRPr="0013335C" w:rsidRDefault="00680762" w:rsidP="0068076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50417CC8" w14:textId="77777777" w:rsidR="00680762" w:rsidRPr="0013335C" w:rsidRDefault="00577624" w:rsidP="00680762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139</w:t>
            </w:r>
            <w:r w:rsidR="00680762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413</w:t>
            </w:r>
          </w:p>
        </w:tc>
        <w:tc>
          <w:tcPr>
            <w:tcW w:w="284" w:type="dxa"/>
          </w:tcPr>
          <w:p w14:paraId="7B5CD580" w14:textId="77777777" w:rsidR="00680762" w:rsidRPr="0013335C" w:rsidRDefault="00680762" w:rsidP="00680762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33778F54" w14:textId="77777777" w:rsidR="00680762" w:rsidRPr="0013335C" w:rsidRDefault="00577624" w:rsidP="00680762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272</w:t>
            </w:r>
            <w:r w:rsidR="00680762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476</w:t>
            </w:r>
          </w:p>
        </w:tc>
      </w:tr>
      <w:tr w:rsidR="00680762" w:rsidRPr="0013335C" w14:paraId="192B15DE" w14:textId="77777777" w:rsidTr="00335A95">
        <w:tc>
          <w:tcPr>
            <w:tcW w:w="5940" w:type="dxa"/>
          </w:tcPr>
          <w:p w14:paraId="17BDF37E" w14:textId="77777777" w:rsidR="00680762" w:rsidRPr="0013335C" w:rsidRDefault="00680762" w:rsidP="0068076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6D32ECE1" w14:textId="77777777" w:rsidR="00680762" w:rsidRPr="0013335C" w:rsidRDefault="00577624" w:rsidP="00680762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="00680762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905</w:t>
            </w:r>
          </w:p>
        </w:tc>
        <w:tc>
          <w:tcPr>
            <w:tcW w:w="284" w:type="dxa"/>
          </w:tcPr>
          <w:p w14:paraId="55B67836" w14:textId="77777777" w:rsidR="00680762" w:rsidRPr="0013335C" w:rsidRDefault="00680762" w:rsidP="00680762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542E8EDA" w14:textId="77777777" w:rsidR="00680762" w:rsidRPr="0013335C" w:rsidRDefault="00577624" w:rsidP="00680762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  <w:r w:rsidR="00680762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693</w:t>
            </w:r>
          </w:p>
        </w:tc>
      </w:tr>
      <w:tr w:rsidR="00680762" w:rsidRPr="0013335C" w14:paraId="77AC8FCA" w14:textId="77777777" w:rsidTr="00335A95">
        <w:tc>
          <w:tcPr>
            <w:tcW w:w="5940" w:type="dxa"/>
          </w:tcPr>
          <w:p w14:paraId="24F2A2DE" w14:textId="77777777" w:rsidR="00680762" w:rsidRPr="0013335C" w:rsidRDefault="00680762" w:rsidP="0068076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5EE17D" w14:textId="77777777" w:rsidR="00680762" w:rsidRPr="0013335C" w:rsidRDefault="00577624" w:rsidP="00680762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  <w:r w:rsidR="00680762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998</w:t>
            </w:r>
          </w:p>
        </w:tc>
        <w:tc>
          <w:tcPr>
            <w:tcW w:w="284" w:type="dxa"/>
          </w:tcPr>
          <w:p w14:paraId="51FD2CC9" w14:textId="77777777" w:rsidR="00680762" w:rsidRPr="0013335C" w:rsidRDefault="00680762" w:rsidP="00680762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78ABF395" w14:textId="77777777" w:rsidR="00680762" w:rsidRPr="0013335C" w:rsidRDefault="00577624" w:rsidP="00680762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680762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171</w:t>
            </w:r>
          </w:p>
        </w:tc>
      </w:tr>
      <w:tr w:rsidR="00680762" w:rsidRPr="0013335C" w14:paraId="0F6916C1" w14:textId="77777777" w:rsidTr="00335A95">
        <w:trPr>
          <w:trHeight w:val="49"/>
        </w:trPr>
        <w:tc>
          <w:tcPr>
            <w:tcW w:w="5940" w:type="dxa"/>
          </w:tcPr>
          <w:p w14:paraId="3215318B" w14:textId="77777777" w:rsidR="00680762" w:rsidRPr="0013335C" w:rsidRDefault="00680762" w:rsidP="0068076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1A7065" w14:textId="77777777" w:rsidR="00680762" w:rsidRPr="0013335C" w:rsidRDefault="00577624" w:rsidP="00680762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172</w:t>
            </w:r>
            <w:r w:rsidR="00680762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316</w:t>
            </w:r>
          </w:p>
        </w:tc>
        <w:tc>
          <w:tcPr>
            <w:tcW w:w="284" w:type="dxa"/>
            <w:shd w:val="clear" w:color="auto" w:fill="auto"/>
          </w:tcPr>
          <w:p w14:paraId="7B56B6CB" w14:textId="77777777" w:rsidR="00680762" w:rsidRPr="0013335C" w:rsidRDefault="00680762" w:rsidP="00680762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AF7D5C" w14:textId="77777777" w:rsidR="00680762" w:rsidRPr="0013335C" w:rsidRDefault="00577624" w:rsidP="00680762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312</w:t>
            </w:r>
            <w:r w:rsidR="00680762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340</w:t>
            </w:r>
          </w:p>
        </w:tc>
      </w:tr>
    </w:tbl>
    <w:p w14:paraId="52D67B7D" w14:textId="77777777" w:rsidR="00AE4D11" w:rsidRPr="0013335C" w:rsidRDefault="00AE4D11" w:rsidP="008839F9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0DB8D2C" w14:textId="77777777" w:rsidR="00471CCE" w:rsidRPr="0013335C" w:rsidRDefault="00471CCE" w:rsidP="0071634E">
      <w:pPr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สัญญาสำคัญที่ทำกับกิจการที่เกี่ยวข้องกัน</w:t>
      </w:r>
    </w:p>
    <w:p w14:paraId="41C3AD4C" w14:textId="77777777" w:rsidR="00471CCE" w:rsidRPr="0013335C" w:rsidRDefault="00471CCE" w:rsidP="00471CC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ADC0E0F" w14:textId="77777777" w:rsidR="00471CCE" w:rsidRPr="0013335C" w:rsidRDefault="00471CCE" w:rsidP="00471CCE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13335C">
        <w:rPr>
          <w:rFonts w:ascii="Angsana New" w:hAnsi="Angsana New" w:hint="cs"/>
          <w:i/>
          <w:iCs/>
          <w:sz w:val="30"/>
          <w:szCs w:val="30"/>
          <w:cs/>
          <w:lang w:val="en-US"/>
        </w:rPr>
        <w:t>สัญญาให้ความช่วยเหลือทางเทคนิค</w:t>
      </w:r>
    </w:p>
    <w:p w14:paraId="371419EF" w14:textId="77777777" w:rsidR="00471CCE" w:rsidRPr="0013335C" w:rsidRDefault="00471CCE" w:rsidP="00471CCE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14:paraId="1933C06A" w14:textId="77777777" w:rsidR="00471CCE" w:rsidRPr="0013335C" w:rsidRDefault="00471CCE" w:rsidP="00471CCE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13335C">
        <w:rPr>
          <w:rFonts w:ascii="Angsana New" w:hAnsi="Angsana New" w:cs="Angsana New" w:hint="cs"/>
          <w:cs/>
          <w:lang w:val="en-US"/>
        </w:rPr>
        <w:t xml:space="preserve">บริษัทได้ทำสัญญากับ </w:t>
      </w:r>
      <w:r w:rsidRPr="0013335C">
        <w:rPr>
          <w:rFonts w:ascii="Angsana New" w:hAnsi="Angsana New" w:cs="Angsana New" w:hint="cs"/>
          <w:lang w:val="en-US"/>
        </w:rPr>
        <w:t xml:space="preserve">Mitsubishi Electric Corporation (MELCO) </w:t>
      </w:r>
      <w:r w:rsidR="004D12F9" w:rsidRPr="0013335C">
        <w:rPr>
          <w:rFonts w:ascii="Angsana New" w:hAnsi="Angsana New" w:cs="Angsana New" w:hint="cs"/>
          <w:cs/>
          <w:lang w:val="en-US"/>
        </w:rPr>
        <w:t xml:space="preserve">ซึ่งเป็นบริษัทใหญ่ </w:t>
      </w:r>
      <w:r w:rsidRPr="0013335C">
        <w:rPr>
          <w:rFonts w:ascii="Angsana New" w:hAnsi="Angsana New" w:cs="Angsana New" w:hint="cs"/>
          <w:cs/>
          <w:lang w:val="en-US"/>
        </w:rPr>
        <w:t>โดยบริษัทดังกล่าวตกลงที่จะให้ข้อมูลด้านเทคนิคและความช่วยเหลือทางด้านเทคโนโลยีในการผลิต ในการนี้ บริษัทตกลงที่จะต้องจ่ายค่าลิขสิทธิ์ในการขายสินค้า ค่าพัฒนาผลิตภัณฑ์ และค่าความช่วยเหลือทางด้านเทคนิค ซึ่งคำนวณตามวิธีการที่ได้</w:t>
      </w:r>
      <w:r w:rsidR="004D12F9" w:rsidRPr="0013335C">
        <w:rPr>
          <w:rFonts w:ascii="Angsana New" w:hAnsi="Angsana New" w:cs="Angsana New" w:hint="cs"/>
          <w:cs/>
          <w:lang w:val="en-US"/>
        </w:rPr>
        <w:br/>
      </w:r>
      <w:r w:rsidRPr="0013335C">
        <w:rPr>
          <w:rFonts w:ascii="Angsana New" w:hAnsi="Angsana New" w:cs="Angsana New" w:hint="cs"/>
          <w:cs/>
          <w:lang w:val="en-US"/>
        </w:rPr>
        <w:t xml:space="preserve">ตกลงกันให้แก่ </w:t>
      </w:r>
      <w:r w:rsidRPr="0013335C">
        <w:rPr>
          <w:rFonts w:ascii="Angsana New" w:hAnsi="Angsana New" w:cs="Angsana New" w:hint="cs"/>
          <w:lang w:val="en-US"/>
        </w:rPr>
        <w:t xml:space="preserve">MELCO </w:t>
      </w:r>
      <w:r w:rsidRPr="0013335C">
        <w:rPr>
          <w:rFonts w:ascii="Angsana New" w:hAnsi="Angsana New" w:cs="Angsana New" w:hint="cs"/>
          <w:cs/>
          <w:lang w:val="en-US"/>
        </w:rPr>
        <w:t>สัญญานี้มีกำหนด</w:t>
      </w:r>
      <w:r w:rsidR="006C472E" w:rsidRPr="0013335C">
        <w:rPr>
          <w:rFonts w:ascii="Angsana New" w:hAnsi="Angsana New" w:cs="Angsana New" w:hint="cs"/>
          <w:cs/>
          <w:lang w:val="en-US"/>
        </w:rPr>
        <w:t>ระยะเวลา</w:t>
      </w:r>
      <w:r w:rsidR="004D12F9" w:rsidRPr="0013335C">
        <w:rPr>
          <w:rFonts w:ascii="Angsana New" w:hAnsi="Angsana New" w:cs="Angsana New" w:hint="cs"/>
          <w:lang w:val="en-US"/>
        </w:rPr>
        <w:t xml:space="preserve"> </w:t>
      </w:r>
      <w:r w:rsidR="00577624" w:rsidRPr="0013335C">
        <w:rPr>
          <w:rFonts w:ascii="Angsana New" w:hAnsi="Angsana New" w:cs="Angsana New" w:hint="cs"/>
          <w:lang w:val="en-US"/>
        </w:rPr>
        <w:t>5</w:t>
      </w:r>
      <w:r w:rsidR="004D12F9" w:rsidRPr="0013335C">
        <w:rPr>
          <w:rFonts w:ascii="Angsana New" w:hAnsi="Angsana New" w:cs="Angsana New" w:hint="cs"/>
          <w:lang w:val="en-US"/>
        </w:rPr>
        <w:t xml:space="preserve"> </w:t>
      </w:r>
      <w:r w:rsidRPr="0013335C">
        <w:rPr>
          <w:rFonts w:ascii="Angsana New" w:hAnsi="Angsana New" w:cs="Angsana New" w:hint="cs"/>
          <w:cs/>
          <w:lang w:val="en-US"/>
        </w:rPr>
        <w:t>ปี และสามารถต่ออายุออกไปอีกโดยอัตโนมัติคราวละ</w:t>
      </w:r>
      <w:r w:rsidR="004D12F9" w:rsidRPr="0013335C">
        <w:rPr>
          <w:rFonts w:ascii="Angsana New" w:hAnsi="Angsana New" w:cs="Angsana New" w:hint="cs"/>
          <w:cs/>
          <w:lang w:val="en-US"/>
        </w:rPr>
        <w:t xml:space="preserve"> </w:t>
      </w:r>
      <w:r w:rsidR="00577624" w:rsidRPr="0013335C">
        <w:rPr>
          <w:rFonts w:ascii="Angsana New" w:hAnsi="Angsana New" w:cs="Angsana New" w:hint="cs"/>
          <w:lang w:val="en-US"/>
        </w:rPr>
        <w:t>5</w:t>
      </w:r>
      <w:r w:rsidR="004D12F9" w:rsidRPr="0013335C">
        <w:rPr>
          <w:rFonts w:ascii="Angsana New" w:hAnsi="Angsana New" w:cs="Angsana New" w:hint="cs"/>
          <w:lang w:val="en-US"/>
        </w:rPr>
        <w:t xml:space="preserve"> </w:t>
      </w:r>
      <w:r w:rsidRPr="0013335C">
        <w:rPr>
          <w:rFonts w:ascii="Angsana New" w:hAnsi="Angsana New" w:cs="Angsana New" w:hint="cs"/>
          <w:cs/>
          <w:lang w:val="en-US"/>
        </w:rPr>
        <w:t>ปี ถ้าฝ่ายหนึ่งฝ่ายใดไม่มีการแจ้งความจำนงในการยกเลิกเป็นลายลักษณ์อักษรแก่อีกฝ่ายหนึ่งอย่างน้อย</w:t>
      </w:r>
      <w:r w:rsidR="004D12F9" w:rsidRPr="0013335C">
        <w:rPr>
          <w:rFonts w:ascii="Angsana New" w:hAnsi="Angsana New" w:cs="Angsana New" w:hint="cs"/>
          <w:lang w:val="en-US"/>
        </w:rPr>
        <w:t xml:space="preserve"> </w:t>
      </w:r>
      <w:r w:rsidR="00577624" w:rsidRPr="0013335C">
        <w:rPr>
          <w:rFonts w:ascii="Angsana New" w:hAnsi="Angsana New" w:cs="Angsana New" w:hint="cs"/>
          <w:lang w:val="en-US"/>
        </w:rPr>
        <w:t>6</w:t>
      </w:r>
      <w:r w:rsidR="004D12F9" w:rsidRPr="0013335C">
        <w:rPr>
          <w:rFonts w:ascii="Angsana New" w:hAnsi="Angsana New" w:cs="Angsana New" w:hint="cs"/>
          <w:lang w:val="en-US"/>
        </w:rPr>
        <w:t xml:space="preserve"> </w:t>
      </w:r>
      <w:r w:rsidRPr="0013335C">
        <w:rPr>
          <w:rFonts w:ascii="Angsana New" w:hAnsi="Angsana New" w:cs="Angsana New" w:hint="cs"/>
          <w:cs/>
          <w:lang w:val="en-US"/>
        </w:rPr>
        <w:t>เดือนก่อนหมดสัญญา</w:t>
      </w:r>
    </w:p>
    <w:p w14:paraId="748CAE41" w14:textId="5C310BA5" w:rsidR="00B12825" w:rsidRPr="0013335C" w:rsidRDefault="00B12825" w:rsidP="000A1208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14:paraId="60989FAB" w14:textId="72657767" w:rsidR="000A1208" w:rsidRPr="0013335C" w:rsidRDefault="000A1208" w:rsidP="000A1208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13335C">
        <w:rPr>
          <w:rFonts w:ascii="Angsana New" w:hAnsi="Angsana New" w:cs="Angsana New" w:hint="cs"/>
          <w:lang w:val="en-US"/>
        </w:rPr>
        <w:br w:type="page"/>
      </w:r>
    </w:p>
    <w:p w14:paraId="5405EC06" w14:textId="77777777" w:rsidR="00B97127" w:rsidRPr="0013335C" w:rsidRDefault="00B97127" w:rsidP="00B97127">
      <w:pPr>
        <w:pStyle w:val="a"/>
        <w:tabs>
          <w:tab w:val="left" w:pos="9360"/>
        </w:tabs>
        <w:ind w:left="540"/>
        <w:jc w:val="thaiDistribute"/>
        <w:rPr>
          <w:rFonts w:ascii="Angsana New" w:hAnsi="Angsana New" w:cs="Angsana New"/>
          <w:i/>
          <w:iCs/>
          <w:lang w:val="en-US"/>
        </w:rPr>
      </w:pPr>
      <w:r w:rsidRPr="0013335C">
        <w:rPr>
          <w:rFonts w:ascii="Angsana New" w:hAnsi="Angsana New" w:cs="Angsana New" w:hint="cs"/>
          <w:i/>
          <w:iCs/>
          <w:cs/>
          <w:lang w:val="en-US"/>
        </w:rPr>
        <w:lastRenderedPageBreak/>
        <w:t>สัญญาเช่าอาคารโรงงาน</w:t>
      </w:r>
    </w:p>
    <w:p w14:paraId="023C7820" w14:textId="77777777" w:rsidR="00B97127" w:rsidRPr="0013335C" w:rsidRDefault="00B97127" w:rsidP="00B97127">
      <w:pPr>
        <w:pStyle w:val="a"/>
        <w:tabs>
          <w:tab w:val="left" w:pos="936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14:paraId="64D92436" w14:textId="77777777" w:rsidR="00471CCE" w:rsidRPr="0013335C" w:rsidRDefault="00B97127" w:rsidP="00B97127">
      <w:pPr>
        <w:pStyle w:val="a"/>
        <w:tabs>
          <w:tab w:val="clear" w:pos="1080"/>
          <w:tab w:val="left" w:pos="936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13335C">
        <w:rPr>
          <w:rFonts w:ascii="Angsana New" w:hAnsi="Angsana New" w:cs="Angsana New" w:hint="cs"/>
          <w:cs/>
          <w:lang w:val="en-US"/>
        </w:rPr>
        <w:t>บริษัททำสัญญาเช่าอาคารโรงงานกับบริษัท สไมล์ ซุปเปอร์ เอ็กซ์เพรส จำกัด ซึ่งเป็นบริษัทร่วม โดยบริษัทจะให้เช่าอาคารโรงงานเพื่อเป็นโกดังเก็บสินค้า สัญญาดังกล่าวมีกำหนดระยะเวลา</w:t>
      </w:r>
      <w:r w:rsidR="00B7599B" w:rsidRPr="0013335C">
        <w:rPr>
          <w:rFonts w:ascii="Angsana New" w:hAnsi="Angsana New" w:cs="Angsana New" w:hint="cs"/>
          <w:lang w:val="en-US"/>
        </w:rPr>
        <w:t xml:space="preserve"> </w:t>
      </w:r>
      <w:r w:rsidR="00577624" w:rsidRPr="0013335C">
        <w:rPr>
          <w:rFonts w:ascii="Angsana New" w:hAnsi="Angsana New" w:cs="Angsana New" w:hint="cs"/>
          <w:lang w:val="en-US"/>
        </w:rPr>
        <w:t>2</w:t>
      </w:r>
      <w:r w:rsidR="00B7599B" w:rsidRPr="0013335C">
        <w:rPr>
          <w:rFonts w:ascii="Angsana New" w:hAnsi="Angsana New" w:cs="Angsana New" w:hint="cs"/>
          <w:lang w:val="en-US"/>
        </w:rPr>
        <w:t xml:space="preserve"> </w:t>
      </w:r>
      <w:r w:rsidRPr="0013335C">
        <w:rPr>
          <w:rFonts w:ascii="Angsana New" w:hAnsi="Angsana New" w:cs="Angsana New" w:hint="cs"/>
          <w:cs/>
          <w:lang w:val="en-US"/>
        </w:rPr>
        <w:t>ปีโดยมีอัตราค่าเช่าและค่าบริการตามที่ระบุในสัญญา สัญญานี้จะต่ออายุออกไปอีกโดยการแจ้งความจำนงเป็นลายลักษณ์อักษรแก่อีกฝ่ายหนึ่งอย่างน้อย</w:t>
      </w:r>
      <w:r w:rsidR="00B7599B" w:rsidRPr="0013335C">
        <w:rPr>
          <w:rFonts w:ascii="Angsana New" w:hAnsi="Angsana New" w:cs="Angsana New" w:hint="cs"/>
          <w:lang w:val="en-US"/>
        </w:rPr>
        <w:t xml:space="preserve"> </w:t>
      </w:r>
      <w:r w:rsidR="00B7599B" w:rsidRPr="0013335C">
        <w:rPr>
          <w:rFonts w:ascii="Angsana New" w:hAnsi="Angsana New" w:cs="Angsana New" w:hint="cs"/>
          <w:lang w:val="en-US"/>
        </w:rPr>
        <w:br/>
      </w:r>
      <w:r w:rsidR="00577624" w:rsidRPr="0013335C">
        <w:rPr>
          <w:rFonts w:ascii="Angsana New" w:hAnsi="Angsana New" w:cs="Angsana New" w:hint="cs"/>
          <w:lang w:val="en-US"/>
        </w:rPr>
        <w:t>60</w:t>
      </w:r>
      <w:r w:rsidR="00B7599B" w:rsidRPr="0013335C">
        <w:rPr>
          <w:rFonts w:ascii="Angsana New" w:hAnsi="Angsana New" w:cs="Angsana New" w:hint="cs"/>
          <w:lang w:val="en-US"/>
        </w:rPr>
        <w:t xml:space="preserve"> </w:t>
      </w:r>
      <w:r w:rsidRPr="0013335C">
        <w:rPr>
          <w:rFonts w:ascii="Angsana New" w:hAnsi="Angsana New" w:cs="Angsana New" w:hint="cs"/>
          <w:cs/>
          <w:lang w:val="en-US"/>
        </w:rPr>
        <w:t xml:space="preserve">วันก่อนหมดสัญญา ในเดือนพฤษภาคม </w:t>
      </w:r>
      <w:r w:rsidR="00577624" w:rsidRPr="0013335C">
        <w:rPr>
          <w:rFonts w:ascii="Angsana New" w:hAnsi="Angsana New" w:cs="Angsana New" w:hint="cs"/>
          <w:lang w:val="en-US"/>
        </w:rPr>
        <w:t>2562</w:t>
      </w:r>
      <w:r w:rsidRPr="0013335C">
        <w:rPr>
          <w:rFonts w:ascii="Angsana New" w:hAnsi="Angsana New" w:cs="Angsana New" w:hint="cs"/>
          <w:cs/>
          <w:lang w:val="en-US"/>
        </w:rPr>
        <w:t xml:space="preserve"> บริษัทได้แจ้งต่อสัญญาดังกล่าวโดยมีระยะเวลา</w:t>
      </w:r>
      <w:r w:rsidR="00B7599B" w:rsidRPr="0013335C">
        <w:rPr>
          <w:rFonts w:ascii="Angsana New" w:hAnsi="Angsana New" w:cs="Angsana New" w:hint="cs"/>
          <w:lang w:val="en-US"/>
        </w:rPr>
        <w:t xml:space="preserve"> </w:t>
      </w:r>
      <w:r w:rsidR="00577624" w:rsidRPr="0013335C">
        <w:rPr>
          <w:rFonts w:ascii="Angsana New" w:hAnsi="Angsana New" w:cs="Angsana New" w:hint="cs"/>
          <w:lang w:val="en-US"/>
        </w:rPr>
        <w:t>2</w:t>
      </w:r>
      <w:r w:rsidR="00B7599B" w:rsidRPr="0013335C">
        <w:rPr>
          <w:rFonts w:ascii="Angsana New" w:hAnsi="Angsana New" w:cs="Angsana New" w:hint="cs"/>
          <w:lang w:val="en-US"/>
        </w:rPr>
        <w:t xml:space="preserve"> </w:t>
      </w:r>
      <w:r w:rsidRPr="0013335C">
        <w:rPr>
          <w:rFonts w:ascii="Angsana New" w:hAnsi="Angsana New" w:cs="Angsana New" w:hint="cs"/>
          <w:cs/>
          <w:lang w:val="en-US"/>
        </w:rPr>
        <w:t xml:space="preserve">ปีสิ้นสุดวันที่ </w:t>
      </w:r>
      <w:r w:rsidR="00E42F36" w:rsidRPr="0013335C">
        <w:rPr>
          <w:rFonts w:ascii="Angsana New" w:hAnsi="Angsana New" w:cs="Angsana New" w:hint="cs"/>
          <w:lang w:val="en-US"/>
        </w:rPr>
        <w:br/>
      </w:r>
      <w:r w:rsidR="00577624" w:rsidRPr="0013335C">
        <w:rPr>
          <w:rFonts w:ascii="Angsana New" w:hAnsi="Angsana New" w:cs="Angsana New" w:hint="cs"/>
          <w:lang w:val="en-US"/>
        </w:rPr>
        <w:t>31</w:t>
      </w:r>
      <w:r w:rsidRPr="0013335C">
        <w:rPr>
          <w:rFonts w:ascii="Angsana New" w:hAnsi="Angsana New" w:cs="Angsana New" w:hint="cs"/>
          <w:cs/>
          <w:lang w:val="en-US"/>
        </w:rPr>
        <w:t xml:space="preserve"> กรกฎาคม </w:t>
      </w:r>
      <w:r w:rsidR="00577624" w:rsidRPr="0013335C">
        <w:rPr>
          <w:rFonts w:ascii="Angsana New" w:hAnsi="Angsana New" w:cs="Angsana New" w:hint="cs"/>
          <w:lang w:val="en-US"/>
        </w:rPr>
        <w:t>2564</w:t>
      </w:r>
    </w:p>
    <w:p w14:paraId="794F1B7C" w14:textId="77777777" w:rsidR="003273C2" w:rsidRPr="0013335C" w:rsidRDefault="003273C2" w:rsidP="009471A3">
      <w:pPr>
        <w:pStyle w:val="a"/>
        <w:tabs>
          <w:tab w:val="left" w:pos="936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14:paraId="6ADE5C28" w14:textId="77777777" w:rsidR="00B97127" w:rsidRPr="0013335C" w:rsidRDefault="00B97127" w:rsidP="003273C2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3335C">
        <w:rPr>
          <w:rFonts w:ascii="Angsana New" w:hAnsi="Angsana New" w:hint="cs"/>
          <w:i/>
          <w:iCs/>
          <w:sz w:val="30"/>
          <w:szCs w:val="30"/>
          <w:cs/>
        </w:rPr>
        <w:t>สัญญาบริหารสินค้า</w:t>
      </w:r>
    </w:p>
    <w:p w14:paraId="6F824AF6" w14:textId="77777777" w:rsidR="00B97127" w:rsidRPr="0013335C" w:rsidRDefault="00B97127" w:rsidP="009471A3">
      <w:pPr>
        <w:pStyle w:val="a"/>
        <w:tabs>
          <w:tab w:val="left" w:pos="936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14:paraId="7482B6E0" w14:textId="77777777" w:rsidR="00B97127" w:rsidRPr="0013335C" w:rsidRDefault="00B97127" w:rsidP="00B97127">
      <w:pPr>
        <w:autoSpaceDE w:val="0"/>
        <w:autoSpaceDN w:val="0"/>
        <w:spacing w:before="40" w:after="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บริษัททำสัญญาบริหารสินค้ากับบริษัท สไมล์ ซุปเปอร์ เอ็กซ์เพรส จำกัด ซึ่งเป็นบริษัทร่วม ภายใต้เงื่อนไขของสัญญาบริษัทตกลงที่จะชำระค่าบริการบริหารสินค้าตามจำนวนและเงื่อนไขที่ระบุไว้ในสัญญาดังกล่าว สัญญาฉบับนี้มีกำหนดระยะเวลา</w:t>
      </w:r>
      <w:r w:rsidR="00B7599B" w:rsidRPr="0013335C">
        <w:rPr>
          <w:rFonts w:ascii="Angsana New" w:hAnsi="Angsana New" w:hint="cs"/>
          <w:sz w:val="30"/>
          <w:szCs w:val="30"/>
        </w:rPr>
        <w:t xml:space="preserve">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1</w:t>
      </w:r>
      <w:r w:rsidR="00B7599B"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ปี</w:t>
      </w:r>
      <w:r w:rsidR="00B7599B"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 xml:space="preserve">และสามารถต่ออายุได้อีกอัตโนมัติอีกคราวละ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1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ปี จนกว่าฝ่ายหนึ่งฝ่ายใดจะยกเลิกสัญญา</w:t>
      </w:r>
    </w:p>
    <w:p w14:paraId="55AEA4C9" w14:textId="77777777" w:rsidR="00B97127" w:rsidRPr="0013335C" w:rsidRDefault="00B97127" w:rsidP="009471A3">
      <w:pPr>
        <w:pStyle w:val="a"/>
        <w:tabs>
          <w:tab w:val="left" w:pos="936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14:paraId="27F4A523" w14:textId="77777777" w:rsidR="00471CCE" w:rsidRPr="0013335C" w:rsidRDefault="00471CCE" w:rsidP="00471CCE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13335C">
        <w:rPr>
          <w:rFonts w:ascii="Angsana New" w:hAnsi="Angsana New" w:hint="cs"/>
          <w:i/>
          <w:iCs/>
          <w:sz w:val="30"/>
          <w:szCs w:val="30"/>
          <w:cs/>
          <w:lang w:val="en-US"/>
        </w:rPr>
        <w:t>สัญญาบริการบริหารเงินบาทกลุ่ม</w:t>
      </w:r>
    </w:p>
    <w:p w14:paraId="6F6FFBB1" w14:textId="77777777" w:rsidR="00471CCE" w:rsidRPr="0013335C" w:rsidRDefault="00471CCE" w:rsidP="009471A3">
      <w:pPr>
        <w:pStyle w:val="a"/>
        <w:tabs>
          <w:tab w:val="left" w:pos="936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14:paraId="3617962F" w14:textId="77777777" w:rsidR="00C37629" w:rsidRPr="0013335C" w:rsidRDefault="00471CCE" w:rsidP="00B97127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eastAsia="Arial Unicode MS" w:hAnsi="Angsana New" w:hint="cs"/>
          <w:sz w:val="30"/>
          <w:szCs w:val="30"/>
          <w:cs/>
        </w:rPr>
        <w:t xml:space="preserve">ในเดือนพฤษภาคม </w:t>
      </w:r>
      <w:r w:rsidR="00577624" w:rsidRPr="0013335C">
        <w:rPr>
          <w:rFonts w:ascii="Angsana New" w:eastAsia="Arial Unicode MS" w:hAnsi="Angsana New" w:hint="cs"/>
          <w:sz w:val="30"/>
          <w:szCs w:val="30"/>
          <w:lang w:val="en-US"/>
        </w:rPr>
        <w:t>2545</w:t>
      </w:r>
      <w:r w:rsidRPr="0013335C">
        <w:rPr>
          <w:rFonts w:ascii="Angsana New" w:eastAsia="Arial Unicode MS" w:hAnsi="Angsana New" w:hint="cs"/>
          <w:sz w:val="30"/>
          <w:szCs w:val="30"/>
          <w:lang w:val="en-US"/>
        </w:rPr>
        <w:t xml:space="preserve"> </w:t>
      </w:r>
      <w:r w:rsidRPr="0013335C">
        <w:rPr>
          <w:rFonts w:ascii="Angsana New" w:eastAsia="Arial Unicode MS" w:hAnsi="Angsana New" w:hint="cs"/>
          <w:sz w:val="30"/>
          <w:szCs w:val="30"/>
          <w:cs/>
        </w:rPr>
        <w:t>บริษัทได้ทำสัญญาบริการ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บริหารเงินบาทกลุ่มกับบริษัท เมลโค ไทย แคปปิตอล จำกัด </w:t>
      </w:r>
      <w:r w:rsidR="00B7599B" w:rsidRPr="0013335C">
        <w:rPr>
          <w:rFonts w:ascii="Angsana New" w:hAnsi="Angsana New" w:hint="cs"/>
          <w:sz w:val="30"/>
          <w:szCs w:val="30"/>
          <w:cs/>
          <w:lang w:val="en-US"/>
        </w:rPr>
        <w:br/>
        <w:t>ซึ่งเป็นกิจการอื่น</w:t>
      </w:r>
      <w:r w:rsidR="00B7599B" w:rsidRPr="0013335C">
        <w:rPr>
          <w:rFonts w:ascii="Angsana New" w:hAnsi="Angsana New" w:hint="cs"/>
          <w:sz w:val="30"/>
          <w:szCs w:val="30"/>
          <w:cs/>
          <w:lang w:val="th-TH"/>
        </w:rPr>
        <w:t xml:space="preserve">ที่เกี่ยวข้องกัน 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>โดยบริษัทดังกล่าวตกลงที่จะให้บริการบริหารบัญชีกระแสรายวันสำหรับเงินบาทของบริษัท ในการนี้ บริษัทผูกพันที่จะต้องจ่ายหรือได้รับดอกเบี้ยในอัตราและวิธีการที่ตกลงกันตามสัญญา โดยไม่มีกำหนดสิ้นสุดสัญญา</w:t>
      </w:r>
      <w:r w:rsidR="001D5894"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>เว้นแต่เป็นไปตามเงื่อนไขใดเงื่อนไขหนึ่งในการสิ้นสุดสัญญาตามที่กำหนดในสัญญา</w:t>
      </w:r>
    </w:p>
    <w:p w14:paraId="41E95DAB" w14:textId="77777777" w:rsidR="004D12F9" w:rsidRPr="0013335C" w:rsidRDefault="004D12F9" w:rsidP="00B97127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0BB45BC" w14:textId="77777777" w:rsidR="00B7599B" w:rsidRPr="0013335C" w:rsidRDefault="00B7599B" w:rsidP="00B7599B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13335C">
        <w:rPr>
          <w:rFonts w:ascii="Angsana New" w:hAnsi="Angsana New" w:hint="cs"/>
          <w:i/>
          <w:iCs/>
          <w:sz w:val="30"/>
          <w:szCs w:val="30"/>
          <w:cs/>
          <w:lang w:val="en-US"/>
        </w:rPr>
        <w:t>เงินให้กู้ยืมระยะสั้นแก่กิจการที่เกี่ยวข้องกัน</w:t>
      </w:r>
    </w:p>
    <w:p w14:paraId="1B6F0442" w14:textId="77777777" w:rsidR="00B7599B" w:rsidRPr="0013335C" w:rsidRDefault="00B7599B" w:rsidP="008839F9">
      <w:pPr>
        <w:pStyle w:val="a"/>
        <w:tabs>
          <w:tab w:val="left" w:pos="936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14:paraId="0D030BFB" w14:textId="77777777" w:rsidR="004D12F9" w:rsidRPr="0013335C" w:rsidRDefault="004D12F9" w:rsidP="00B97127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13335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6</w:t>
      </w:r>
      <w:r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>มกราคม</w:t>
      </w:r>
      <w:r w:rsidRPr="0013335C">
        <w:rPr>
          <w:rFonts w:ascii="Angsana New" w:hAnsi="Angsana New" w:hint="cs"/>
          <w:sz w:val="30"/>
          <w:szCs w:val="30"/>
          <w:cs/>
        </w:rPr>
        <w:t xml:space="preserve">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2563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บริษัทได้ทำสัญญาเงินกู้กับ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เมลโค ไทย แคปปิตอล จำกัด </w:t>
      </w:r>
      <w:r w:rsidR="00B7599B" w:rsidRPr="0013335C">
        <w:rPr>
          <w:rFonts w:ascii="Angsana New" w:hAnsi="Angsana New" w:hint="cs"/>
          <w:sz w:val="30"/>
          <w:szCs w:val="30"/>
          <w:cs/>
          <w:lang w:val="en-US"/>
        </w:rPr>
        <w:t>ซึ่งเป็นกิจการอื่น</w:t>
      </w:r>
      <w:r w:rsidR="00B7599B" w:rsidRPr="0013335C">
        <w:rPr>
          <w:rFonts w:ascii="Angsana New" w:hAnsi="Angsana New" w:hint="cs"/>
          <w:sz w:val="30"/>
          <w:szCs w:val="30"/>
          <w:cs/>
          <w:lang w:val="th-TH"/>
        </w:rPr>
        <w:t xml:space="preserve">ที่เกี่ยวข้องกัน 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>โดยบริษัทดังกล่าวได้ออกตั๋วสัญญาใช้เงินให้แก่บริษัท</w:t>
      </w:r>
      <w:r w:rsidR="00B7599B"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 เป็นจำนวนเงิน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70</w:t>
      </w:r>
      <w:r w:rsidR="00B7599B"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B7599B"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="00B7599B" w:rsidRPr="0013335C">
        <w:rPr>
          <w:rFonts w:ascii="Angsana New" w:hAnsi="Angsana New" w:hint="cs"/>
          <w:sz w:val="30"/>
          <w:szCs w:val="30"/>
          <w:cs/>
        </w:rPr>
        <w:t xml:space="preserve">โดยมีอัตราดอกเบี้ยร้อยละ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1</w:t>
      </w:r>
      <w:r w:rsidR="00B7599B" w:rsidRPr="0013335C">
        <w:rPr>
          <w:rFonts w:ascii="Angsana New" w:hAnsi="Angsana New" w:hint="cs"/>
          <w:sz w:val="30"/>
          <w:szCs w:val="30"/>
          <w:lang w:val="en-US"/>
        </w:rPr>
        <w:t>.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56</w:t>
      </w:r>
      <w:r w:rsidR="00B7599B"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B7599B" w:rsidRPr="0013335C">
        <w:rPr>
          <w:rFonts w:ascii="Angsana New" w:hAnsi="Angsana New" w:hint="cs"/>
          <w:sz w:val="30"/>
          <w:szCs w:val="30"/>
          <w:cs/>
        </w:rPr>
        <w:t xml:space="preserve">ต่อปี และมีกำหนดชำระคืนในวันที่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6</w:t>
      </w:r>
      <w:r w:rsidR="00B7599B"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B7599B" w:rsidRPr="0013335C">
        <w:rPr>
          <w:rFonts w:ascii="Angsana New" w:hAnsi="Angsana New" w:hint="cs"/>
          <w:sz w:val="30"/>
          <w:szCs w:val="30"/>
          <w:cs/>
          <w:lang w:val="en-US"/>
        </w:rPr>
        <w:t>มกราคม</w:t>
      </w:r>
      <w:r w:rsidR="00B7599B" w:rsidRPr="0013335C">
        <w:rPr>
          <w:rFonts w:ascii="Angsana New" w:hAnsi="Angsana New" w:hint="cs"/>
          <w:sz w:val="30"/>
          <w:szCs w:val="30"/>
          <w:cs/>
        </w:rPr>
        <w:t xml:space="preserve">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2564</w:t>
      </w:r>
    </w:p>
    <w:p w14:paraId="0B1689A3" w14:textId="7AAAF978" w:rsidR="008839F9" w:rsidRPr="0013335C" w:rsidRDefault="008839F9" w:rsidP="009471A3">
      <w:pPr>
        <w:pStyle w:val="a"/>
        <w:tabs>
          <w:tab w:val="left" w:pos="936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14:paraId="0C3166D6" w14:textId="645F773D" w:rsidR="000A1208" w:rsidRPr="0013335C" w:rsidRDefault="000A1208" w:rsidP="009471A3">
      <w:pPr>
        <w:pStyle w:val="a"/>
        <w:tabs>
          <w:tab w:val="left" w:pos="936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13335C">
        <w:rPr>
          <w:rFonts w:ascii="Angsana New" w:hAnsi="Angsana New" w:cs="Angsana New" w:hint="cs"/>
          <w:lang w:val="en-US"/>
        </w:rPr>
        <w:br w:type="page"/>
      </w:r>
    </w:p>
    <w:p w14:paraId="6FE14648" w14:textId="77777777" w:rsidR="00471CCE" w:rsidRPr="0013335C" w:rsidRDefault="00471CCE" w:rsidP="00FE38D3">
      <w:pPr>
        <w:numPr>
          <w:ilvl w:val="0"/>
          <w:numId w:val="27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13335C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p w14:paraId="305237FC" w14:textId="77777777" w:rsidR="003675B1" w:rsidRPr="0013335C" w:rsidRDefault="003675B1" w:rsidP="009471A3">
      <w:pPr>
        <w:pStyle w:val="a"/>
        <w:tabs>
          <w:tab w:val="left" w:pos="9360"/>
        </w:tabs>
        <w:ind w:left="540"/>
        <w:jc w:val="thaiDistribute"/>
        <w:rPr>
          <w:rFonts w:ascii="Angsana New" w:hAnsi="Angsana New" w:cs="Angsana New"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70"/>
        <w:gridCol w:w="1440"/>
      </w:tblGrid>
      <w:tr w:rsidR="00471CCE" w:rsidRPr="0013335C" w14:paraId="13B3782B" w14:textId="77777777" w:rsidTr="009471A3">
        <w:tc>
          <w:tcPr>
            <w:tcW w:w="5940" w:type="dxa"/>
          </w:tcPr>
          <w:p w14:paraId="5D3A93E4" w14:textId="77777777" w:rsidR="00471CCE" w:rsidRPr="0013335C" w:rsidRDefault="00471CCE" w:rsidP="008A64A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2B486766" w14:textId="77777777" w:rsidR="00471CCE" w:rsidRPr="0013335C" w:rsidRDefault="00471CCE" w:rsidP="008A64A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71CCE" w:rsidRPr="0013335C" w14:paraId="72D60E45" w14:textId="77777777" w:rsidTr="009471A3">
        <w:tc>
          <w:tcPr>
            <w:tcW w:w="5940" w:type="dxa"/>
          </w:tcPr>
          <w:p w14:paraId="6715C15E" w14:textId="77777777" w:rsidR="00471CCE" w:rsidRPr="0013335C" w:rsidRDefault="00471CCE" w:rsidP="008A64A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48A81262" w14:textId="77777777" w:rsidR="00471CCE" w:rsidRPr="0013335C" w:rsidRDefault="00471CCE" w:rsidP="008A64A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13335C" w14:paraId="422026B0" w14:textId="77777777" w:rsidTr="009471A3">
        <w:tc>
          <w:tcPr>
            <w:tcW w:w="5940" w:type="dxa"/>
          </w:tcPr>
          <w:p w14:paraId="18EE50A6" w14:textId="77777777" w:rsidR="00471CCE" w:rsidRPr="0013335C" w:rsidRDefault="00471CCE" w:rsidP="008A64A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0998B338" w14:textId="77777777" w:rsidR="00471CCE" w:rsidRPr="0013335C" w:rsidRDefault="00471CCE" w:rsidP="008A64A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9D16AB" w:rsidRPr="0013335C" w14:paraId="22682699" w14:textId="77777777" w:rsidTr="009471A3">
        <w:trPr>
          <w:trHeight w:val="115"/>
        </w:trPr>
        <w:tc>
          <w:tcPr>
            <w:tcW w:w="5940" w:type="dxa"/>
          </w:tcPr>
          <w:p w14:paraId="66790261" w14:textId="77777777" w:rsidR="009D16AB" w:rsidRPr="0013335C" w:rsidRDefault="009D16AB" w:rsidP="009D16A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B5D3847" w14:textId="77777777" w:rsidR="009D16AB" w:rsidRPr="0013335C" w:rsidRDefault="00577624" w:rsidP="009D16A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244CAFE" w14:textId="77777777" w:rsidR="009D16AB" w:rsidRPr="0013335C" w:rsidRDefault="009D16AB" w:rsidP="009D16A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342C4BE4" w14:textId="77777777" w:rsidR="009D16AB" w:rsidRPr="0013335C" w:rsidRDefault="00577624" w:rsidP="009D16A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9D16AB" w:rsidRPr="0013335C" w14:paraId="415B9744" w14:textId="77777777" w:rsidTr="009471A3">
        <w:tc>
          <w:tcPr>
            <w:tcW w:w="5940" w:type="dxa"/>
          </w:tcPr>
          <w:p w14:paraId="109D7AF9" w14:textId="77777777" w:rsidR="009D16AB" w:rsidRPr="0013335C" w:rsidRDefault="009D16AB" w:rsidP="009D16AB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4836F90" w14:textId="77777777" w:rsidR="009D16AB" w:rsidRPr="0013335C" w:rsidRDefault="009D16AB" w:rsidP="009D16A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D16AB" w:rsidRPr="0013335C" w14:paraId="35EC0510" w14:textId="77777777" w:rsidTr="009471A3">
        <w:trPr>
          <w:trHeight w:val="115"/>
        </w:trPr>
        <w:tc>
          <w:tcPr>
            <w:tcW w:w="5940" w:type="dxa"/>
          </w:tcPr>
          <w:p w14:paraId="71C6EF21" w14:textId="77777777" w:rsidR="009D16AB" w:rsidRPr="0013335C" w:rsidRDefault="009D16AB" w:rsidP="009D16A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auto"/>
          </w:tcPr>
          <w:p w14:paraId="77D0C69C" w14:textId="77777777" w:rsidR="009D16AB" w:rsidRPr="0013335C" w:rsidRDefault="00577624" w:rsidP="009471A3">
            <w:pPr>
              <w:tabs>
                <w:tab w:val="decimal" w:pos="11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F60582B" w14:textId="77777777" w:rsidR="009D16AB" w:rsidRPr="0013335C" w:rsidRDefault="009D16AB" w:rsidP="009D16AB">
            <w:pPr>
              <w:tabs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4E232916" w14:textId="77777777" w:rsidR="009D16AB" w:rsidRPr="0013335C" w:rsidRDefault="00577624" w:rsidP="009471A3">
            <w:pPr>
              <w:tabs>
                <w:tab w:val="decimal" w:pos="11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100</w:t>
            </w:r>
          </w:p>
        </w:tc>
      </w:tr>
      <w:tr w:rsidR="009D16AB" w:rsidRPr="0013335C" w14:paraId="4BDA5F67" w14:textId="77777777" w:rsidTr="009471A3">
        <w:trPr>
          <w:trHeight w:val="115"/>
        </w:trPr>
        <w:tc>
          <w:tcPr>
            <w:tcW w:w="5940" w:type="dxa"/>
          </w:tcPr>
          <w:p w14:paraId="3A8B0902" w14:textId="77777777" w:rsidR="009D16AB" w:rsidRPr="0013335C" w:rsidRDefault="009D16AB" w:rsidP="009D16A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เงินฝากธนาคารประเภทกระแสรายวัน</w:t>
            </w:r>
            <w:r w:rsidR="009471A3" w:rsidRPr="0013335C">
              <w:rPr>
                <w:rFonts w:ascii="Angsana New" w:hAnsi="Angsana New" w:hint="cs"/>
                <w:sz w:val="30"/>
                <w:szCs w:val="30"/>
                <w:cs/>
              </w:rPr>
              <w:t>และออมทรัพย์</w:t>
            </w:r>
          </w:p>
        </w:tc>
        <w:tc>
          <w:tcPr>
            <w:tcW w:w="1440" w:type="dxa"/>
            <w:shd w:val="clear" w:color="auto" w:fill="auto"/>
          </w:tcPr>
          <w:p w14:paraId="02E57589" w14:textId="77777777" w:rsidR="009D16AB" w:rsidRPr="0013335C" w:rsidRDefault="00577624" w:rsidP="009471A3">
            <w:pPr>
              <w:tabs>
                <w:tab w:val="decimal" w:pos="11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199</w:t>
            </w:r>
            <w:r w:rsidR="00A84766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461</w:t>
            </w:r>
          </w:p>
        </w:tc>
        <w:tc>
          <w:tcPr>
            <w:tcW w:w="270" w:type="dxa"/>
            <w:shd w:val="clear" w:color="auto" w:fill="auto"/>
          </w:tcPr>
          <w:p w14:paraId="37DABA26" w14:textId="77777777" w:rsidR="009D16AB" w:rsidRPr="0013335C" w:rsidRDefault="009D16AB" w:rsidP="009D16AB">
            <w:pPr>
              <w:tabs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5D24122E" w14:textId="77777777" w:rsidR="009D16AB" w:rsidRPr="0013335C" w:rsidRDefault="00577624" w:rsidP="009471A3">
            <w:pPr>
              <w:tabs>
                <w:tab w:val="decimal" w:pos="11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49</w:t>
            </w:r>
            <w:r w:rsidR="009D16AB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853</w:t>
            </w:r>
          </w:p>
        </w:tc>
      </w:tr>
      <w:tr w:rsidR="009D16AB" w:rsidRPr="0013335C" w14:paraId="42646201" w14:textId="77777777" w:rsidTr="009471A3">
        <w:trPr>
          <w:trHeight w:val="115"/>
        </w:trPr>
        <w:tc>
          <w:tcPr>
            <w:tcW w:w="5940" w:type="dxa"/>
          </w:tcPr>
          <w:p w14:paraId="138AD374" w14:textId="77777777" w:rsidR="009D16AB" w:rsidRPr="0013335C" w:rsidRDefault="009D16AB" w:rsidP="009D16A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440" w:type="dxa"/>
            <w:shd w:val="clear" w:color="auto" w:fill="auto"/>
          </w:tcPr>
          <w:p w14:paraId="4FDEC53C" w14:textId="77777777" w:rsidR="009D16AB" w:rsidRPr="0013335C" w:rsidRDefault="00577624" w:rsidP="009471A3">
            <w:pPr>
              <w:tabs>
                <w:tab w:val="decimal" w:pos="11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765</w:t>
            </w:r>
            <w:r w:rsidR="00A84766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30415C33" w14:textId="77777777" w:rsidR="009D16AB" w:rsidRPr="0013335C" w:rsidRDefault="009D16AB" w:rsidP="009D16AB">
            <w:pPr>
              <w:tabs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567ADC5B" w14:textId="77777777" w:rsidR="009D16AB" w:rsidRPr="0013335C" w:rsidRDefault="00577624" w:rsidP="009471A3">
            <w:pPr>
              <w:tabs>
                <w:tab w:val="decimal" w:pos="11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740</w:t>
            </w:r>
            <w:r w:rsidR="009D16AB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</w:tr>
      <w:tr w:rsidR="009D16AB" w:rsidRPr="0013335C" w14:paraId="3EEDEE8B" w14:textId="77777777" w:rsidTr="009471A3">
        <w:trPr>
          <w:trHeight w:val="115"/>
        </w:trPr>
        <w:tc>
          <w:tcPr>
            <w:tcW w:w="5940" w:type="dxa"/>
          </w:tcPr>
          <w:p w14:paraId="20109D20" w14:textId="77777777" w:rsidR="009D16AB" w:rsidRPr="0013335C" w:rsidRDefault="009D16AB" w:rsidP="009D16A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68A985" w14:textId="77777777" w:rsidR="009D16AB" w:rsidRPr="0013335C" w:rsidRDefault="00577624" w:rsidP="009471A3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964</w:t>
            </w:r>
            <w:r w:rsidR="00A84766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561</w:t>
            </w:r>
          </w:p>
        </w:tc>
        <w:tc>
          <w:tcPr>
            <w:tcW w:w="270" w:type="dxa"/>
            <w:shd w:val="clear" w:color="auto" w:fill="auto"/>
          </w:tcPr>
          <w:p w14:paraId="223C2571" w14:textId="77777777" w:rsidR="009D16AB" w:rsidRPr="0013335C" w:rsidRDefault="009D16AB" w:rsidP="009D16AB">
            <w:pPr>
              <w:tabs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751685" w14:textId="77777777" w:rsidR="009D16AB" w:rsidRPr="0013335C" w:rsidRDefault="00577624" w:rsidP="009471A3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789</w:t>
            </w:r>
            <w:r w:rsidR="009D16AB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953</w:t>
            </w:r>
          </w:p>
        </w:tc>
      </w:tr>
    </w:tbl>
    <w:p w14:paraId="48E518A5" w14:textId="77777777" w:rsidR="00B7599B" w:rsidRPr="0013335C" w:rsidRDefault="00B7599B" w:rsidP="0032237B">
      <w:pPr>
        <w:pStyle w:val="a"/>
        <w:tabs>
          <w:tab w:val="left" w:pos="936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14:paraId="17EF5D17" w14:textId="77777777" w:rsidR="00FF741A" w:rsidRPr="0013335C" w:rsidRDefault="00FF741A" w:rsidP="003273C2">
      <w:pPr>
        <w:numPr>
          <w:ilvl w:val="0"/>
          <w:numId w:val="27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13335C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เงินลงทุนอื่น</w:t>
      </w:r>
    </w:p>
    <w:p w14:paraId="54D30B74" w14:textId="77777777" w:rsidR="00FF741A" w:rsidRPr="0013335C" w:rsidRDefault="00FF741A" w:rsidP="0032237B">
      <w:pPr>
        <w:pStyle w:val="a"/>
        <w:tabs>
          <w:tab w:val="left" w:pos="9360"/>
        </w:tabs>
        <w:ind w:left="540"/>
        <w:jc w:val="thaiDistribute"/>
        <w:rPr>
          <w:rFonts w:ascii="Angsana New" w:hAnsi="Angsana New" w:cs="Angsana New"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70"/>
        <w:gridCol w:w="1440"/>
      </w:tblGrid>
      <w:tr w:rsidR="00FF741A" w:rsidRPr="0013335C" w14:paraId="0A50FB38" w14:textId="77777777" w:rsidTr="009471A3">
        <w:tc>
          <w:tcPr>
            <w:tcW w:w="5940" w:type="dxa"/>
          </w:tcPr>
          <w:p w14:paraId="3F6B41A6" w14:textId="77777777" w:rsidR="00FF741A" w:rsidRPr="0013335C" w:rsidRDefault="00FF741A" w:rsidP="009F3FF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10C25559" w14:textId="77777777" w:rsidR="00FF741A" w:rsidRPr="0013335C" w:rsidRDefault="00FF741A" w:rsidP="009F3FF5">
            <w:pPr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FF741A" w:rsidRPr="0013335C" w14:paraId="5019260C" w14:textId="77777777" w:rsidTr="009471A3">
        <w:tc>
          <w:tcPr>
            <w:tcW w:w="5940" w:type="dxa"/>
          </w:tcPr>
          <w:p w14:paraId="5FC25C8C" w14:textId="77777777" w:rsidR="00FF741A" w:rsidRPr="0013335C" w:rsidRDefault="00FF741A" w:rsidP="009F3FF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3E655275" w14:textId="77777777" w:rsidR="00FF741A" w:rsidRPr="0013335C" w:rsidRDefault="00FF741A" w:rsidP="009F3FF5">
            <w:pPr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FF741A" w:rsidRPr="0013335C" w14:paraId="28CD885D" w14:textId="77777777" w:rsidTr="009471A3">
        <w:tc>
          <w:tcPr>
            <w:tcW w:w="5940" w:type="dxa"/>
          </w:tcPr>
          <w:p w14:paraId="6FD58880" w14:textId="77777777" w:rsidR="00FF741A" w:rsidRPr="0013335C" w:rsidRDefault="00FF741A" w:rsidP="009F3FF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6DE29726" w14:textId="77777777" w:rsidR="00FF741A" w:rsidRPr="0013335C" w:rsidRDefault="00FF741A" w:rsidP="009F3FF5">
            <w:pPr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9D16AB" w:rsidRPr="0013335C" w14:paraId="6E6D9B06" w14:textId="77777777" w:rsidTr="009471A3">
        <w:tc>
          <w:tcPr>
            <w:tcW w:w="5940" w:type="dxa"/>
          </w:tcPr>
          <w:p w14:paraId="6FF51F7D" w14:textId="77777777" w:rsidR="009D16AB" w:rsidRPr="0013335C" w:rsidRDefault="009D16AB" w:rsidP="009D16A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C5F818" w14:textId="77777777" w:rsidR="009D16AB" w:rsidRPr="0013335C" w:rsidRDefault="00577624" w:rsidP="009D16A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2ACB89F6" w14:textId="77777777" w:rsidR="009D16AB" w:rsidRPr="0013335C" w:rsidRDefault="009D16AB" w:rsidP="009D16A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5D7862A7" w14:textId="77777777" w:rsidR="009D16AB" w:rsidRPr="0013335C" w:rsidRDefault="00577624" w:rsidP="009D16A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9D16AB" w:rsidRPr="0013335C" w14:paraId="2E8C2837" w14:textId="77777777" w:rsidTr="009471A3">
        <w:tc>
          <w:tcPr>
            <w:tcW w:w="5940" w:type="dxa"/>
          </w:tcPr>
          <w:p w14:paraId="7DE126C4" w14:textId="77777777" w:rsidR="009D16AB" w:rsidRPr="0013335C" w:rsidRDefault="009D16AB" w:rsidP="009D16A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41993B7E" w14:textId="77777777" w:rsidR="009D16AB" w:rsidRPr="0013335C" w:rsidRDefault="009D16AB" w:rsidP="009D16AB">
            <w:pPr>
              <w:pStyle w:val="zDistnHeader"/>
              <w:keepNext w:val="0"/>
              <w:spacing w:before="0" w:line="240" w:lineRule="auto"/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D16AB" w:rsidRPr="0013335C" w14:paraId="2B585759" w14:textId="77777777" w:rsidTr="009471A3">
        <w:tc>
          <w:tcPr>
            <w:tcW w:w="5940" w:type="dxa"/>
          </w:tcPr>
          <w:p w14:paraId="51EF9ED8" w14:textId="77777777" w:rsidR="009D16AB" w:rsidRPr="0013335C" w:rsidRDefault="009D16AB" w:rsidP="009D16AB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1333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เงินลงทุนชั่วคราว</w:t>
            </w:r>
          </w:p>
        </w:tc>
        <w:tc>
          <w:tcPr>
            <w:tcW w:w="1440" w:type="dxa"/>
          </w:tcPr>
          <w:p w14:paraId="70ADAEA4" w14:textId="77777777" w:rsidR="009D16AB" w:rsidRPr="0013335C" w:rsidRDefault="009D16AB" w:rsidP="009D16AB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11B22D" w14:textId="77777777" w:rsidR="009D16AB" w:rsidRPr="0013335C" w:rsidRDefault="009D16AB" w:rsidP="009D16AB">
            <w:pPr>
              <w:tabs>
                <w:tab w:val="decimal" w:pos="1089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BED5812" w14:textId="77777777" w:rsidR="009D16AB" w:rsidRPr="0013335C" w:rsidRDefault="009D16AB" w:rsidP="009D16AB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16AB" w:rsidRPr="0013335C" w14:paraId="22638BE8" w14:textId="77777777" w:rsidTr="009471A3">
        <w:tc>
          <w:tcPr>
            <w:tcW w:w="5940" w:type="dxa"/>
          </w:tcPr>
          <w:p w14:paraId="771BBCA2" w14:textId="77777777" w:rsidR="009D16AB" w:rsidRPr="0013335C" w:rsidRDefault="009D16AB" w:rsidP="009D16AB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13335C">
              <w:rPr>
                <w:rFonts w:ascii="Angsana New" w:hAnsi="Angsana New" w:cs="Angsana New" w:hint="cs"/>
                <w:cs/>
                <w:lang w:val="en-US"/>
              </w:rPr>
              <w:t>เงินฝากระยะสั้นกับสถาบันการเงิน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2081BE" w14:textId="77777777" w:rsidR="009D16AB" w:rsidRPr="0013335C" w:rsidRDefault="00577624" w:rsidP="009471A3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F66691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330</w:t>
            </w:r>
            <w:r w:rsidR="00F66691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401E4FA2" w14:textId="77777777" w:rsidR="009D16AB" w:rsidRPr="0013335C" w:rsidRDefault="009D16AB" w:rsidP="009D16AB">
            <w:pPr>
              <w:tabs>
                <w:tab w:val="decimal" w:pos="1089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E1CC32" w14:textId="77777777" w:rsidR="009D16AB" w:rsidRPr="0013335C" w:rsidRDefault="00577624" w:rsidP="009471A3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9D16AB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100</w:t>
            </w:r>
            <w:r w:rsidR="009D16AB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</w:tr>
      <w:tr w:rsidR="009D16AB" w:rsidRPr="0013335C" w14:paraId="0DBA753D" w14:textId="77777777" w:rsidTr="009471A3">
        <w:tc>
          <w:tcPr>
            <w:tcW w:w="5940" w:type="dxa"/>
          </w:tcPr>
          <w:p w14:paraId="5FFB12C7" w14:textId="77777777" w:rsidR="009D16AB" w:rsidRPr="0013335C" w:rsidRDefault="009D16AB" w:rsidP="009D16AB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E0C51C8" w14:textId="77777777" w:rsidR="009D16AB" w:rsidRPr="0013335C" w:rsidRDefault="00577624" w:rsidP="009471A3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="00F66691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330</w:t>
            </w:r>
            <w:r w:rsidR="00F66691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79AA384D" w14:textId="77777777" w:rsidR="009D16AB" w:rsidRPr="0013335C" w:rsidRDefault="009D16AB" w:rsidP="009D16AB">
            <w:pPr>
              <w:tabs>
                <w:tab w:val="decimal" w:pos="1089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23EC93A" w14:textId="77777777" w:rsidR="009D16AB" w:rsidRPr="0013335C" w:rsidRDefault="00577624" w:rsidP="009471A3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="009D16AB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100</w:t>
            </w:r>
            <w:r w:rsidR="009D16AB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9D16AB" w:rsidRPr="0013335C" w14:paraId="5FEB4104" w14:textId="77777777" w:rsidTr="009471A3">
        <w:tc>
          <w:tcPr>
            <w:tcW w:w="5940" w:type="dxa"/>
          </w:tcPr>
          <w:p w14:paraId="45305D5B" w14:textId="77777777" w:rsidR="009D16AB" w:rsidRPr="0013335C" w:rsidRDefault="009D16AB" w:rsidP="009D16AB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1333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เงินลงทุนระยะยาวอื่น</w:t>
            </w:r>
          </w:p>
        </w:tc>
        <w:tc>
          <w:tcPr>
            <w:tcW w:w="1440" w:type="dxa"/>
          </w:tcPr>
          <w:p w14:paraId="6B7A4EBD" w14:textId="77777777" w:rsidR="009D16AB" w:rsidRPr="0013335C" w:rsidRDefault="009D16AB" w:rsidP="009471A3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2B8AF7" w14:textId="77777777" w:rsidR="009D16AB" w:rsidRPr="0013335C" w:rsidRDefault="009D16AB" w:rsidP="009D16AB">
            <w:pPr>
              <w:tabs>
                <w:tab w:val="decimal" w:pos="1089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777F0B8E" w14:textId="77777777" w:rsidR="009D16AB" w:rsidRPr="0013335C" w:rsidRDefault="009D16AB" w:rsidP="009471A3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16AB" w:rsidRPr="0013335C" w14:paraId="1FF744D4" w14:textId="77777777" w:rsidTr="009471A3">
        <w:tc>
          <w:tcPr>
            <w:tcW w:w="5940" w:type="dxa"/>
          </w:tcPr>
          <w:p w14:paraId="5F2A2F29" w14:textId="77777777" w:rsidR="009D16AB" w:rsidRPr="0013335C" w:rsidRDefault="009D16AB" w:rsidP="009D16AB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13335C">
              <w:rPr>
                <w:rFonts w:ascii="Angsana New" w:hAnsi="Angsana New" w:cs="Angsana New" w:hint="cs"/>
                <w:cs/>
                <w:lang w:val="en-US"/>
              </w:rPr>
              <w:t>ตราสารทุนที่เป็นหลักทรัพย์เผื่อขาย</w:t>
            </w:r>
          </w:p>
        </w:tc>
        <w:tc>
          <w:tcPr>
            <w:tcW w:w="1440" w:type="dxa"/>
          </w:tcPr>
          <w:p w14:paraId="706029A2" w14:textId="77777777" w:rsidR="009D16AB" w:rsidRPr="0013335C" w:rsidRDefault="00577624" w:rsidP="009471A3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F66691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647</w:t>
            </w:r>
          </w:p>
        </w:tc>
        <w:tc>
          <w:tcPr>
            <w:tcW w:w="270" w:type="dxa"/>
          </w:tcPr>
          <w:p w14:paraId="342A21B7" w14:textId="77777777" w:rsidR="009D16AB" w:rsidRPr="0013335C" w:rsidRDefault="009D16AB" w:rsidP="009D16AB">
            <w:pPr>
              <w:tabs>
                <w:tab w:val="decimal" w:pos="1089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F5C38AE" w14:textId="77777777" w:rsidR="009D16AB" w:rsidRPr="0013335C" w:rsidRDefault="00577624" w:rsidP="009471A3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="009D16AB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113</w:t>
            </w:r>
          </w:p>
        </w:tc>
      </w:tr>
      <w:tr w:rsidR="009D16AB" w:rsidRPr="0013335C" w14:paraId="4B2F58F9" w14:textId="77777777" w:rsidTr="009471A3">
        <w:tc>
          <w:tcPr>
            <w:tcW w:w="5940" w:type="dxa"/>
          </w:tcPr>
          <w:p w14:paraId="6C1835C8" w14:textId="77777777" w:rsidR="009D16AB" w:rsidRPr="0013335C" w:rsidRDefault="009D16AB" w:rsidP="009D16AB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13335C">
              <w:rPr>
                <w:rFonts w:ascii="Angsana New" w:hAnsi="Angsana New" w:cs="Angsana New" w:hint="cs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D41F68" w14:textId="77777777" w:rsidR="009D16AB" w:rsidRPr="0013335C" w:rsidRDefault="00577624" w:rsidP="009471A3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157</w:t>
            </w:r>
            <w:r w:rsidR="00F66691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362</w:t>
            </w:r>
          </w:p>
        </w:tc>
        <w:tc>
          <w:tcPr>
            <w:tcW w:w="270" w:type="dxa"/>
          </w:tcPr>
          <w:p w14:paraId="1FC5CC66" w14:textId="77777777" w:rsidR="009D16AB" w:rsidRPr="0013335C" w:rsidRDefault="009D16AB" w:rsidP="009D16AB">
            <w:pPr>
              <w:tabs>
                <w:tab w:val="decimal" w:pos="1089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3F2306" w14:textId="77777777" w:rsidR="009D16AB" w:rsidRPr="0013335C" w:rsidRDefault="00577624" w:rsidP="009471A3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157</w:t>
            </w:r>
            <w:r w:rsidR="009D16AB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362</w:t>
            </w:r>
          </w:p>
        </w:tc>
      </w:tr>
      <w:tr w:rsidR="009D16AB" w:rsidRPr="0013335C" w14:paraId="78B69B4A" w14:textId="77777777" w:rsidTr="009471A3">
        <w:tc>
          <w:tcPr>
            <w:tcW w:w="5940" w:type="dxa"/>
          </w:tcPr>
          <w:p w14:paraId="72752059" w14:textId="77777777" w:rsidR="009D16AB" w:rsidRPr="0013335C" w:rsidRDefault="009D16AB" w:rsidP="009D16AB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266E9A6" w14:textId="77777777" w:rsidR="009D16AB" w:rsidRPr="0013335C" w:rsidRDefault="00577624" w:rsidP="009471A3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159</w:t>
            </w:r>
            <w:r w:rsidR="00F66691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009</w:t>
            </w:r>
          </w:p>
        </w:tc>
        <w:tc>
          <w:tcPr>
            <w:tcW w:w="270" w:type="dxa"/>
          </w:tcPr>
          <w:p w14:paraId="111E4DC3" w14:textId="77777777" w:rsidR="009D16AB" w:rsidRPr="0013335C" w:rsidRDefault="009D16AB" w:rsidP="009D16AB">
            <w:pPr>
              <w:tabs>
                <w:tab w:val="decimal" w:pos="1089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99FE1E" w14:textId="77777777" w:rsidR="009D16AB" w:rsidRPr="0013335C" w:rsidRDefault="00577624" w:rsidP="009471A3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162</w:t>
            </w:r>
            <w:r w:rsidR="009D16AB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475</w:t>
            </w:r>
          </w:p>
        </w:tc>
      </w:tr>
      <w:tr w:rsidR="009D16AB" w:rsidRPr="0013335C" w14:paraId="1A15B05C" w14:textId="77777777" w:rsidTr="009471A3">
        <w:tc>
          <w:tcPr>
            <w:tcW w:w="5940" w:type="dxa"/>
          </w:tcPr>
          <w:p w14:paraId="10705049" w14:textId="77777777" w:rsidR="009D16AB" w:rsidRPr="0013335C" w:rsidRDefault="009D16AB" w:rsidP="009D16A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C4B14C" w14:textId="77777777" w:rsidR="009D16AB" w:rsidRPr="0013335C" w:rsidRDefault="009D16AB" w:rsidP="009471A3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D293F6" w14:textId="77777777" w:rsidR="009D16AB" w:rsidRPr="0013335C" w:rsidRDefault="009D16AB" w:rsidP="009D16AB">
            <w:pPr>
              <w:tabs>
                <w:tab w:val="decimal" w:pos="1089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833F06" w14:textId="77777777" w:rsidR="009D16AB" w:rsidRPr="0013335C" w:rsidRDefault="009D16AB" w:rsidP="009471A3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D16AB" w:rsidRPr="0013335C" w14:paraId="509C11FB" w14:textId="77777777" w:rsidTr="009471A3">
        <w:tc>
          <w:tcPr>
            <w:tcW w:w="5940" w:type="dxa"/>
          </w:tcPr>
          <w:p w14:paraId="4D1B7178" w14:textId="77777777" w:rsidR="009D16AB" w:rsidRPr="0013335C" w:rsidRDefault="009D16AB" w:rsidP="009D16AB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0DCDD57" w14:textId="77777777" w:rsidR="009D16AB" w:rsidRPr="0013335C" w:rsidRDefault="00577624" w:rsidP="009471A3">
            <w:pPr>
              <w:tabs>
                <w:tab w:val="decimal" w:pos="11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="00F66691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489</w:t>
            </w:r>
            <w:r w:rsidR="00F66691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009</w:t>
            </w:r>
          </w:p>
        </w:tc>
        <w:tc>
          <w:tcPr>
            <w:tcW w:w="270" w:type="dxa"/>
          </w:tcPr>
          <w:p w14:paraId="242416CB" w14:textId="77777777" w:rsidR="009D16AB" w:rsidRPr="0013335C" w:rsidRDefault="009D16AB" w:rsidP="009D16AB">
            <w:pPr>
              <w:tabs>
                <w:tab w:val="decimal" w:pos="1089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78B2877" w14:textId="77777777" w:rsidR="009D16AB" w:rsidRPr="0013335C" w:rsidRDefault="00577624" w:rsidP="009471A3">
            <w:pPr>
              <w:tabs>
                <w:tab w:val="decimal" w:pos="11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="009D16AB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262</w:t>
            </w:r>
            <w:r w:rsidR="009D16AB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475</w:t>
            </w:r>
          </w:p>
        </w:tc>
      </w:tr>
    </w:tbl>
    <w:p w14:paraId="5F8693BC" w14:textId="77777777" w:rsidR="008839F9" w:rsidRPr="0013335C" w:rsidRDefault="008839F9" w:rsidP="003273C2">
      <w:pPr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B6B5421" w14:textId="3239693A" w:rsidR="003273C2" w:rsidRPr="0013335C" w:rsidRDefault="0011622A" w:rsidP="003273C2">
      <w:pPr>
        <w:spacing w:line="240" w:lineRule="auto"/>
        <w:ind w:left="540" w:right="-11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ณ วันที่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31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2563</w:t>
      </w:r>
      <w:r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FF741A" w:rsidRPr="0013335C">
        <w:rPr>
          <w:rFonts w:ascii="Angsana New" w:hAnsi="Angsana New" w:hint="cs"/>
          <w:sz w:val="30"/>
          <w:szCs w:val="30"/>
          <w:cs/>
        </w:rPr>
        <w:t>เงินฝากระยะสั้นกับสถาบันการเงิน</w:t>
      </w:r>
      <w:r w:rsidR="00FF741A" w:rsidRPr="0013335C">
        <w:rPr>
          <w:rFonts w:ascii="Angsana New" w:eastAsia="Arial Unicode MS" w:hAnsi="Angsana New" w:hint="cs"/>
          <w:sz w:val="30"/>
          <w:szCs w:val="30"/>
          <w:cs/>
        </w:rPr>
        <w:t>จำนวน</w:t>
      </w:r>
      <w:r w:rsidR="00686344" w:rsidRPr="0013335C">
        <w:rPr>
          <w:rFonts w:ascii="Angsana New" w:hAnsi="Angsana New" w:hint="cs"/>
          <w:sz w:val="30"/>
          <w:szCs w:val="30"/>
        </w:rPr>
        <w:t xml:space="preserve">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2</w:t>
      </w:r>
      <w:r w:rsidR="00686344" w:rsidRPr="0013335C">
        <w:rPr>
          <w:rFonts w:ascii="Angsana New" w:hAnsi="Angsana New" w:hint="cs"/>
          <w:sz w:val="30"/>
          <w:szCs w:val="30"/>
        </w:rPr>
        <w:t>,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330</w:t>
      </w:r>
      <w:r w:rsidR="00FF741A"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FF741A"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="00FF741A" w:rsidRPr="0013335C">
        <w:rPr>
          <w:rFonts w:ascii="Angsana New" w:hAnsi="Angsana New" w:hint="cs"/>
          <w:i/>
          <w:iCs/>
          <w:sz w:val="30"/>
          <w:szCs w:val="30"/>
          <w:cs/>
          <w:lang w:val="en-US"/>
        </w:rPr>
        <w:t>(</w:t>
      </w:r>
      <w:r w:rsidR="00577624" w:rsidRPr="0013335C">
        <w:rPr>
          <w:rFonts w:ascii="Angsana New" w:hAnsi="Angsana New" w:hint="cs"/>
          <w:i/>
          <w:iCs/>
          <w:sz w:val="30"/>
          <w:szCs w:val="30"/>
          <w:lang w:val="en-US"/>
        </w:rPr>
        <w:t>2562</w:t>
      </w:r>
      <w:r w:rsidR="00FF741A" w:rsidRPr="0013335C">
        <w:rPr>
          <w:rFonts w:ascii="Angsana New" w:hAnsi="Angsana New" w:hint="cs"/>
          <w:i/>
          <w:iCs/>
          <w:sz w:val="30"/>
          <w:szCs w:val="30"/>
          <w:lang w:val="en-US"/>
        </w:rPr>
        <w:t xml:space="preserve">: </w:t>
      </w:r>
      <w:r w:rsidR="00577624" w:rsidRPr="0013335C">
        <w:rPr>
          <w:rFonts w:ascii="Angsana New" w:hAnsi="Angsana New" w:hint="cs"/>
          <w:i/>
          <w:iCs/>
          <w:sz w:val="30"/>
          <w:szCs w:val="30"/>
          <w:lang w:val="en-US"/>
        </w:rPr>
        <w:t>2</w:t>
      </w:r>
      <w:r w:rsidR="009D16AB" w:rsidRPr="0013335C">
        <w:rPr>
          <w:rFonts w:ascii="Angsana New" w:hAnsi="Angsana New" w:hint="cs"/>
          <w:i/>
          <w:iCs/>
          <w:sz w:val="30"/>
          <w:szCs w:val="30"/>
          <w:lang w:val="en-US"/>
        </w:rPr>
        <w:t>,</w:t>
      </w:r>
      <w:r w:rsidR="00577624" w:rsidRPr="0013335C">
        <w:rPr>
          <w:rFonts w:ascii="Angsana New" w:hAnsi="Angsana New" w:hint="cs"/>
          <w:i/>
          <w:iCs/>
          <w:sz w:val="30"/>
          <w:szCs w:val="30"/>
          <w:lang w:val="en-US"/>
        </w:rPr>
        <w:t>100</w:t>
      </w:r>
      <w:r w:rsidR="00FF741A" w:rsidRPr="0013335C">
        <w:rPr>
          <w:rFonts w:ascii="Angsana New" w:hAnsi="Angsana New" w:hint="cs"/>
          <w:i/>
          <w:iCs/>
          <w:sz w:val="30"/>
          <w:szCs w:val="30"/>
          <w:lang w:val="en-US"/>
        </w:rPr>
        <w:t xml:space="preserve"> </w:t>
      </w:r>
      <w:r w:rsidR="00FF741A" w:rsidRPr="0013335C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ล้านบาท)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521EE" w:rsidRPr="0013335C">
        <w:rPr>
          <w:rFonts w:ascii="Angsana New" w:hAnsi="Angsana New" w:hint="cs"/>
          <w:sz w:val="30"/>
          <w:szCs w:val="30"/>
          <w:lang w:val="en-US"/>
        </w:rPr>
        <w:br/>
      </w:r>
      <w:r w:rsidR="00FF741A" w:rsidRPr="0013335C">
        <w:rPr>
          <w:rFonts w:ascii="Angsana New" w:hAnsi="Angsana New" w:hint="cs"/>
          <w:sz w:val="30"/>
          <w:szCs w:val="30"/>
          <w:cs/>
          <w:lang w:val="en-US"/>
        </w:rPr>
        <w:t>มีระยะเวลา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>ครบกำหนดชำระ</w:t>
      </w:r>
      <w:r w:rsidR="00302123" w:rsidRPr="0013335C">
        <w:rPr>
          <w:rFonts w:ascii="Angsana New" w:hAnsi="Angsana New" w:hint="cs"/>
          <w:sz w:val="30"/>
          <w:szCs w:val="30"/>
          <w:cs/>
          <w:lang w:val="en-US"/>
        </w:rPr>
        <w:t>ตั้งแต่</w:t>
      </w:r>
      <w:r w:rsidR="00302123"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92</w:t>
      </w:r>
      <w:r w:rsidR="00302123"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302123"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วัน ถึง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366</w:t>
      </w:r>
      <w:r w:rsidR="00302123"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302123" w:rsidRPr="0013335C">
        <w:rPr>
          <w:rFonts w:ascii="Angsana New" w:hAnsi="Angsana New" w:hint="cs"/>
          <w:sz w:val="30"/>
          <w:szCs w:val="30"/>
          <w:cs/>
          <w:lang w:val="en-US"/>
        </w:rPr>
        <w:t>วัน</w:t>
      </w:r>
      <w:r w:rsidR="00F266DE"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FF741A" w:rsidRPr="0013335C">
        <w:rPr>
          <w:rFonts w:ascii="Angsana New" w:hAnsi="Angsana New" w:hint="cs"/>
          <w:sz w:val="30"/>
          <w:szCs w:val="30"/>
          <w:cs/>
          <w:lang w:val="en-US"/>
        </w:rPr>
        <w:t>มีอัตราดอกเบี้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>ย</w:t>
      </w:r>
      <w:r w:rsidR="00FF741A" w:rsidRPr="0013335C">
        <w:rPr>
          <w:rFonts w:ascii="Angsana New" w:hAnsi="Angsana New" w:hint="cs"/>
          <w:sz w:val="30"/>
          <w:szCs w:val="30"/>
          <w:cs/>
          <w:lang w:val="en-US"/>
        </w:rPr>
        <w:t>ร้อยละ</w:t>
      </w:r>
      <w:r w:rsidR="00686344"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0</w:t>
      </w:r>
      <w:r w:rsidR="00686344" w:rsidRPr="0013335C">
        <w:rPr>
          <w:rFonts w:ascii="Angsana New" w:hAnsi="Angsana New" w:hint="cs"/>
          <w:sz w:val="30"/>
          <w:szCs w:val="30"/>
          <w:lang w:val="en-US"/>
        </w:rPr>
        <w:t>.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35</w:t>
      </w:r>
      <w:r w:rsidR="00FF741A"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 ถึงร้อยละ</w:t>
      </w:r>
      <w:r w:rsidR="00686344"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1</w:t>
      </w:r>
      <w:r w:rsidR="00686344" w:rsidRPr="0013335C">
        <w:rPr>
          <w:rFonts w:ascii="Angsana New" w:hAnsi="Angsana New" w:hint="cs"/>
          <w:sz w:val="30"/>
          <w:szCs w:val="30"/>
          <w:lang w:val="en-US"/>
        </w:rPr>
        <w:t>.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88</w:t>
      </w:r>
      <w:r w:rsidR="00FF741A"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ต่อปี </w:t>
      </w:r>
      <w:r w:rsidR="00484335" w:rsidRPr="0013335C">
        <w:rPr>
          <w:rFonts w:ascii="Angsana New" w:hAnsi="Angsana New" w:hint="cs"/>
          <w:sz w:val="30"/>
          <w:szCs w:val="30"/>
          <w:lang w:val="en-US"/>
        </w:rPr>
        <w:t xml:space="preserve">         </w:t>
      </w:r>
      <w:r w:rsidR="00FF741A" w:rsidRPr="0013335C">
        <w:rPr>
          <w:rFonts w:ascii="Angsana New" w:hAnsi="Angsana New" w:hint="cs"/>
          <w:i/>
          <w:iCs/>
          <w:sz w:val="30"/>
          <w:szCs w:val="30"/>
          <w:cs/>
          <w:lang w:val="en-US"/>
        </w:rPr>
        <w:t>(</w:t>
      </w:r>
      <w:r w:rsidR="00577624" w:rsidRPr="0013335C">
        <w:rPr>
          <w:rFonts w:ascii="Angsana New" w:hAnsi="Angsana New" w:hint="cs"/>
          <w:i/>
          <w:iCs/>
          <w:sz w:val="30"/>
          <w:szCs w:val="30"/>
          <w:lang w:val="en-US"/>
        </w:rPr>
        <w:t>2562</w:t>
      </w:r>
      <w:r w:rsidR="00FF741A" w:rsidRPr="0013335C">
        <w:rPr>
          <w:rFonts w:ascii="Angsana New" w:hAnsi="Angsana New" w:hint="cs"/>
          <w:i/>
          <w:iCs/>
          <w:sz w:val="30"/>
          <w:szCs w:val="30"/>
          <w:lang w:val="en-US"/>
        </w:rPr>
        <w:t xml:space="preserve">: </w:t>
      </w:r>
      <w:r w:rsidR="00FF741A" w:rsidRPr="0013335C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ร้อยละ </w:t>
      </w:r>
      <w:r w:rsidR="00577624" w:rsidRPr="0013335C">
        <w:rPr>
          <w:rFonts w:ascii="Angsana New" w:hAnsi="Angsana New" w:hint="cs"/>
          <w:i/>
          <w:iCs/>
          <w:sz w:val="30"/>
          <w:szCs w:val="30"/>
          <w:lang w:val="en-US"/>
        </w:rPr>
        <w:t>1</w:t>
      </w:r>
      <w:r w:rsidR="009D16AB" w:rsidRPr="0013335C">
        <w:rPr>
          <w:rFonts w:ascii="Angsana New" w:hAnsi="Angsana New" w:hint="cs"/>
          <w:i/>
          <w:iCs/>
          <w:sz w:val="30"/>
          <w:szCs w:val="30"/>
          <w:lang w:val="en-US"/>
        </w:rPr>
        <w:t>.</w:t>
      </w:r>
      <w:r w:rsidR="00577624" w:rsidRPr="0013335C">
        <w:rPr>
          <w:rFonts w:ascii="Angsana New" w:hAnsi="Angsana New" w:hint="cs"/>
          <w:i/>
          <w:iCs/>
          <w:sz w:val="30"/>
          <w:szCs w:val="30"/>
          <w:lang w:val="en-US"/>
        </w:rPr>
        <w:t>25</w:t>
      </w:r>
      <w:r w:rsidR="00FF741A" w:rsidRPr="0013335C">
        <w:rPr>
          <w:rFonts w:ascii="Angsana New" w:hAnsi="Angsana New" w:hint="cs"/>
          <w:i/>
          <w:iCs/>
          <w:sz w:val="30"/>
          <w:szCs w:val="30"/>
          <w:lang w:val="en-US"/>
        </w:rPr>
        <w:t xml:space="preserve"> </w:t>
      </w:r>
      <w:r w:rsidR="00FF741A" w:rsidRPr="0013335C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ถึงร้อยละ </w:t>
      </w:r>
      <w:r w:rsidR="00577624" w:rsidRPr="0013335C">
        <w:rPr>
          <w:rFonts w:ascii="Angsana New" w:hAnsi="Angsana New" w:hint="cs"/>
          <w:i/>
          <w:iCs/>
          <w:sz w:val="30"/>
          <w:szCs w:val="30"/>
          <w:lang w:val="en-US"/>
        </w:rPr>
        <w:t>1</w:t>
      </w:r>
      <w:r w:rsidR="00FF741A" w:rsidRPr="0013335C">
        <w:rPr>
          <w:rFonts w:ascii="Angsana New" w:hAnsi="Angsana New" w:hint="cs"/>
          <w:i/>
          <w:iCs/>
          <w:sz w:val="30"/>
          <w:szCs w:val="30"/>
          <w:lang w:val="en-US"/>
        </w:rPr>
        <w:t>.</w:t>
      </w:r>
      <w:r w:rsidR="00577624" w:rsidRPr="0013335C">
        <w:rPr>
          <w:rFonts w:ascii="Angsana New" w:hAnsi="Angsana New" w:hint="cs"/>
          <w:i/>
          <w:iCs/>
          <w:sz w:val="30"/>
          <w:szCs w:val="30"/>
          <w:lang w:val="en-US"/>
        </w:rPr>
        <w:t>75</w:t>
      </w:r>
      <w:r w:rsidR="00C73092" w:rsidRPr="0013335C">
        <w:rPr>
          <w:rFonts w:ascii="Angsana New" w:hAnsi="Angsana New" w:hint="cs"/>
          <w:i/>
          <w:iCs/>
          <w:sz w:val="30"/>
          <w:szCs w:val="30"/>
          <w:lang w:val="en-US"/>
        </w:rPr>
        <w:t xml:space="preserve"> </w:t>
      </w:r>
      <w:r w:rsidR="00C73092" w:rsidRPr="0013335C">
        <w:rPr>
          <w:rFonts w:ascii="Angsana New" w:hAnsi="Angsana New" w:hint="cs"/>
          <w:i/>
          <w:iCs/>
          <w:sz w:val="30"/>
          <w:szCs w:val="30"/>
          <w:cs/>
          <w:lang w:val="en-US"/>
        </w:rPr>
        <w:t>ต่อปี</w:t>
      </w:r>
      <w:r w:rsidR="00FF741A" w:rsidRPr="0013335C">
        <w:rPr>
          <w:rFonts w:ascii="Angsana New" w:hAnsi="Angsana New" w:hint="cs"/>
          <w:i/>
          <w:iCs/>
          <w:sz w:val="30"/>
          <w:szCs w:val="30"/>
          <w:lang w:val="en-US"/>
        </w:rPr>
        <w:t>)</w:t>
      </w:r>
    </w:p>
    <w:p w14:paraId="5A8F0340" w14:textId="77777777" w:rsidR="003E0B9E" w:rsidRPr="0013335C" w:rsidRDefault="003E0B9E" w:rsidP="0032237B">
      <w:pPr>
        <w:pStyle w:val="a"/>
        <w:tabs>
          <w:tab w:val="left" w:pos="936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14:paraId="4F874A95" w14:textId="77777777" w:rsidR="00D45980" w:rsidRPr="0013335C" w:rsidRDefault="00832FE1" w:rsidP="003273C2">
      <w:pPr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ตราสารทุนที่เป็นหลักทรัพย์เผื่อขาย ณ วันที่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31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 มีนาคม</w:t>
      </w:r>
      <w:r w:rsidR="006B27BA"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14:paraId="144512BE" w14:textId="77777777" w:rsidR="00D45980" w:rsidRPr="0013335C" w:rsidRDefault="00D45980" w:rsidP="0090355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34"/>
        <w:gridCol w:w="270"/>
        <w:gridCol w:w="1134"/>
        <w:gridCol w:w="270"/>
        <w:gridCol w:w="1089"/>
        <w:gridCol w:w="258"/>
        <w:gridCol w:w="1173"/>
      </w:tblGrid>
      <w:tr w:rsidR="00832FE1" w:rsidRPr="0013335C" w14:paraId="266240E5" w14:textId="77777777" w:rsidTr="00B7599B">
        <w:tc>
          <w:tcPr>
            <w:tcW w:w="3960" w:type="dxa"/>
          </w:tcPr>
          <w:p w14:paraId="38ECC9FB" w14:textId="77777777" w:rsidR="00832FE1" w:rsidRPr="0013335C" w:rsidRDefault="00832FE1" w:rsidP="009F3FF5">
            <w:pPr>
              <w:tabs>
                <w:tab w:val="left" w:pos="189"/>
                <w:tab w:val="left" w:pos="43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328" w:type="dxa"/>
            <w:gridSpan w:val="7"/>
          </w:tcPr>
          <w:p w14:paraId="6F0D7C8B" w14:textId="77777777" w:rsidR="00832FE1" w:rsidRPr="0013335C" w:rsidRDefault="00832FE1" w:rsidP="009F3FF5">
            <w:pPr>
              <w:spacing w:line="240" w:lineRule="auto"/>
              <w:ind w:left="-198" w:right="-1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</w:p>
          <w:p w14:paraId="736FE2F2" w14:textId="77777777" w:rsidR="00832FE1" w:rsidRPr="0013335C" w:rsidRDefault="00B7599B" w:rsidP="009F3FF5">
            <w:pPr>
              <w:spacing w:line="240" w:lineRule="auto"/>
              <w:ind w:left="-198" w:right="-1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832FE1" w:rsidRPr="0013335C" w14:paraId="74C608A2" w14:textId="77777777" w:rsidTr="00B7599B">
        <w:tc>
          <w:tcPr>
            <w:tcW w:w="3960" w:type="dxa"/>
          </w:tcPr>
          <w:p w14:paraId="22606916" w14:textId="77777777" w:rsidR="00832FE1" w:rsidRPr="0013335C" w:rsidRDefault="00832FE1" w:rsidP="009F3FF5">
            <w:pPr>
              <w:tabs>
                <w:tab w:val="left" w:pos="189"/>
                <w:tab w:val="left" w:pos="43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538" w:type="dxa"/>
            <w:gridSpan w:val="3"/>
          </w:tcPr>
          <w:p w14:paraId="67AC26F0" w14:textId="77777777" w:rsidR="00832FE1" w:rsidRPr="0013335C" w:rsidRDefault="00577624" w:rsidP="009F3FF5">
            <w:pPr>
              <w:pStyle w:val="BodyTextIndent2"/>
              <w:spacing w:before="0"/>
              <w:ind w:left="-108" w:right="0" w:firstLine="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70" w:type="dxa"/>
          </w:tcPr>
          <w:p w14:paraId="525EBCFF" w14:textId="77777777" w:rsidR="00832FE1" w:rsidRPr="0013335C" w:rsidRDefault="00832FE1" w:rsidP="009F3FF5">
            <w:pPr>
              <w:pStyle w:val="BodyTextIndent2"/>
              <w:spacing w:before="0"/>
              <w:ind w:left="-108" w:right="0" w:firstLine="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520" w:type="dxa"/>
            <w:gridSpan w:val="3"/>
          </w:tcPr>
          <w:p w14:paraId="17856D7D" w14:textId="77777777" w:rsidR="00832FE1" w:rsidRPr="0013335C" w:rsidRDefault="00577624" w:rsidP="009F3FF5">
            <w:pPr>
              <w:pStyle w:val="BodyTextIndent2"/>
              <w:spacing w:before="0"/>
              <w:ind w:left="-108" w:right="0" w:firstLine="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2562</w:t>
            </w:r>
          </w:p>
        </w:tc>
      </w:tr>
      <w:tr w:rsidR="00832FE1" w:rsidRPr="0013335C" w14:paraId="752AB36C" w14:textId="77777777" w:rsidTr="00B7599B">
        <w:tc>
          <w:tcPr>
            <w:tcW w:w="3960" w:type="dxa"/>
          </w:tcPr>
          <w:p w14:paraId="6C461FD7" w14:textId="77777777" w:rsidR="00832FE1" w:rsidRPr="0013335C" w:rsidRDefault="00832FE1" w:rsidP="009F3FF5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34" w:type="dxa"/>
          </w:tcPr>
          <w:p w14:paraId="59407802" w14:textId="77777777" w:rsidR="00832FE1" w:rsidRPr="0013335C" w:rsidRDefault="00832FE1" w:rsidP="009F3FF5">
            <w:pPr>
              <w:spacing w:line="240" w:lineRule="auto"/>
              <w:ind w:left="-198" w:right="-1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1948DD24" w14:textId="77777777" w:rsidR="00832FE1" w:rsidRPr="0013335C" w:rsidRDefault="00832FE1" w:rsidP="009F3FF5">
            <w:pPr>
              <w:spacing w:line="240" w:lineRule="auto"/>
              <w:ind w:left="-198" w:right="-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B585D96" w14:textId="77777777" w:rsidR="00832FE1" w:rsidRPr="0013335C" w:rsidRDefault="00832FE1" w:rsidP="009F3FF5">
            <w:pPr>
              <w:spacing w:line="240" w:lineRule="auto"/>
              <w:ind w:left="-198" w:right="-18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280AFD1D" w14:textId="77777777" w:rsidR="00832FE1" w:rsidRPr="0013335C" w:rsidRDefault="00832FE1" w:rsidP="009F3FF5">
            <w:pPr>
              <w:spacing w:line="240" w:lineRule="auto"/>
              <w:ind w:left="-198" w:right="-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14:paraId="489D0F29" w14:textId="77777777" w:rsidR="00832FE1" w:rsidRPr="0013335C" w:rsidRDefault="00832FE1" w:rsidP="009F3FF5">
            <w:pPr>
              <w:spacing w:line="240" w:lineRule="auto"/>
              <w:ind w:left="-198" w:right="-1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58" w:type="dxa"/>
          </w:tcPr>
          <w:p w14:paraId="4C5B78A0" w14:textId="77777777" w:rsidR="00832FE1" w:rsidRPr="0013335C" w:rsidRDefault="00832FE1" w:rsidP="009F3FF5">
            <w:pPr>
              <w:spacing w:line="240" w:lineRule="auto"/>
              <w:ind w:left="-198" w:right="-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6C2F7F12" w14:textId="77777777" w:rsidR="00832FE1" w:rsidRPr="0013335C" w:rsidRDefault="00832FE1" w:rsidP="009F3FF5">
            <w:pPr>
              <w:spacing w:line="240" w:lineRule="auto"/>
              <w:ind w:left="-198" w:right="-18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32FE1" w:rsidRPr="0013335C" w14:paraId="325BA535" w14:textId="77777777" w:rsidTr="00B7599B">
        <w:tc>
          <w:tcPr>
            <w:tcW w:w="3960" w:type="dxa"/>
          </w:tcPr>
          <w:p w14:paraId="02322701" w14:textId="77777777" w:rsidR="00832FE1" w:rsidRPr="0013335C" w:rsidRDefault="00832FE1" w:rsidP="009F3FF5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28" w:type="dxa"/>
            <w:gridSpan w:val="7"/>
          </w:tcPr>
          <w:p w14:paraId="590F1313" w14:textId="77777777" w:rsidR="00832FE1" w:rsidRPr="0013335C" w:rsidRDefault="00832FE1" w:rsidP="009F3FF5">
            <w:pPr>
              <w:spacing w:line="240" w:lineRule="auto"/>
              <w:ind w:left="-198" w:right="-189"/>
              <w:jc w:val="center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2FE1" w:rsidRPr="0013335C" w14:paraId="0FA1F34B" w14:textId="77777777" w:rsidTr="00B7599B">
        <w:tc>
          <w:tcPr>
            <w:tcW w:w="3960" w:type="dxa"/>
          </w:tcPr>
          <w:p w14:paraId="00DDC2EA" w14:textId="77777777" w:rsidR="004A671E" w:rsidRPr="0013335C" w:rsidRDefault="00E35ADC" w:rsidP="004A671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  <w:r w:rsidR="004A671E"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ที่อยู่ ในความต้องการของตลาด</w:t>
            </w:r>
          </w:p>
          <w:p w14:paraId="568B4A9F" w14:textId="77777777" w:rsidR="00832FE1" w:rsidRPr="0013335C" w:rsidRDefault="004A671E" w:rsidP="004A671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="00E35ADC"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134" w:type="dxa"/>
          </w:tcPr>
          <w:p w14:paraId="38BA97C5" w14:textId="77777777" w:rsidR="00832FE1" w:rsidRPr="0013335C" w:rsidRDefault="00832FE1" w:rsidP="009F3FF5">
            <w:pPr>
              <w:tabs>
                <w:tab w:val="decimal" w:pos="945"/>
              </w:tabs>
              <w:spacing w:line="240" w:lineRule="auto"/>
              <w:ind w:left="-15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95D35FC" w14:textId="77777777" w:rsidR="00832FE1" w:rsidRPr="0013335C" w:rsidRDefault="00832FE1" w:rsidP="009F3FF5">
            <w:pPr>
              <w:tabs>
                <w:tab w:val="decimal" w:pos="945"/>
              </w:tabs>
              <w:spacing w:line="240" w:lineRule="auto"/>
              <w:ind w:left="-15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14:paraId="37ECE116" w14:textId="77777777" w:rsidR="00832FE1" w:rsidRPr="0013335C" w:rsidRDefault="00832FE1" w:rsidP="009F3FF5">
            <w:pPr>
              <w:tabs>
                <w:tab w:val="decimal" w:pos="945"/>
              </w:tabs>
              <w:spacing w:line="240" w:lineRule="auto"/>
              <w:ind w:left="-15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1583C8FC" w14:textId="77777777" w:rsidR="00832FE1" w:rsidRPr="0013335C" w:rsidRDefault="00832FE1" w:rsidP="009F3FF5">
            <w:pPr>
              <w:tabs>
                <w:tab w:val="decimal" w:pos="945"/>
              </w:tabs>
              <w:spacing w:line="240" w:lineRule="auto"/>
              <w:ind w:left="-15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9" w:type="dxa"/>
          </w:tcPr>
          <w:p w14:paraId="7BC223AA" w14:textId="77777777" w:rsidR="00832FE1" w:rsidRPr="0013335C" w:rsidRDefault="00832FE1" w:rsidP="009F3FF5">
            <w:pPr>
              <w:tabs>
                <w:tab w:val="decimal" w:pos="945"/>
              </w:tabs>
              <w:spacing w:line="240" w:lineRule="auto"/>
              <w:ind w:left="-15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8" w:type="dxa"/>
          </w:tcPr>
          <w:p w14:paraId="61DF32D5" w14:textId="77777777" w:rsidR="00832FE1" w:rsidRPr="0013335C" w:rsidRDefault="00832FE1" w:rsidP="009F3FF5">
            <w:pPr>
              <w:tabs>
                <w:tab w:val="decimal" w:pos="945"/>
              </w:tabs>
              <w:spacing w:line="240" w:lineRule="auto"/>
              <w:ind w:left="-15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3" w:type="dxa"/>
          </w:tcPr>
          <w:p w14:paraId="4AADFBCE" w14:textId="77777777" w:rsidR="00832FE1" w:rsidRPr="0013335C" w:rsidRDefault="00832FE1" w:rsidP="009F3FF5">
            <w:pPr>
              <w:tabs>
                <w:tab w:val="decimal" w:pos="945"/>
              </w:tabs>
              <w:spacing w:line="240" w:lineRule="auto"/>
              <w:ind w:left="-18" w:hanging="9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</w:p>
        </w:tc>
      </w:tr>
      <w:tr w:rsidR="009D16AB" w:rsidRPr="0013335C" w14:paraId="6301D9B5" w14:textId="77777777" w:rsidTr="00B7599B">
        <w:tc>
          <w:tcPr>
            <w:tcW w:w="3960" w:type="dxa"/>
          </w:tcPr>
          <w:p w14:paraId="52FF3579" w14:textId="77777777" w:rsidR="009D16AB" w:rsidRPr="0013335C" w:rsidRDefault="009D16AB" w:rsidP="009D16AB">
            <w:pPr>
              <w:tabs>
                <w:tab w:val="left" w:pos="135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บริษัท กุลธรเคอร์บี้ จำกัด (มหาชน)</w:t>
            </w:r>
          </w:p>
        </w:tc>
        <w:tc>
          <w:tcPr>
            <w:tcW w:w="1134" w:type="dxa"/>
          </w:tcPr>
          <w:p w14:paraId="23B349C3" w14:textId="77777777" w:rsidR="009D16AB" w:rsidRPr="0013335C" w:rsidRDefault="00577624" w:rsidP="009D16AB">
            <w:pPr>
              <w:tabs>
                <w:tab w:val="decimal" w:pos="882"/>
              </w:tabs>
              <w:spacing w:line="240" w:lineRule="auto"/>
              <w:ind w:left="-108" w:right="-54" w:hanging="9"/>
              <w:rPr>
                <w:rFonts w:ascii="Angsana New" w:hAnsi="Angsana New"/>
                <w:sz w:val="30"/>
                <w:szCs w:val="30"/>
                <w:lang w:val="en-US" w:eastAsia="ja-JP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4</w:t>
            </w:r>
            <w:r w:rsidR="00F66691"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965</w:t>
            </w:r>
          </w:p>
        </w:tc>
        <w:tc>
          <w:tcPr>
            <w:tcW w:w="270" w:type="dxa"/>
          </w:tcPr>
          <w:p w14:paraId="30217969" w14:textId="77777777" w:rsidR="009D16AB" w:rsidRPr="0013335C" w:rsidRDefault="009D16AB" w:rsidP="009D16AB">
            <w:pPr>
              <w:tabs>
                <w:tab w:val="decimal" w:pos="945"/>
              </w:tabs>
              <w:spacing w:line="240" w:lineRule="auto"/>
              <w:ind w:left="-18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134" w:type="dxa"/>
          </w:tcPr>
          <w:p w14:paraId="0F3B7422" w14:textId="77777777" w:rsidR="009D16AB" w:rsidRPr="0013335C" w:rsidRDefault="00577624" w:rsidP="009D16AB">
            <w:pPr>
              <w:tabs>
                <w:tab w:val="decimal" w:pos="864"/>
              </w:tabs>
              <w:spacing w:line="240" w:lineRule="auto"/>
              <w:ind w:left="-18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1</w:t>
            </w:r>
            <w:r w:rsidR="00F66691" w:rsidRPr="0013335C">
              <w:rPr>
                <w:rFonts w:ascii="Angsana New" w:hAnsi="Angsana New" w:hint="cs"/>
                <w:sz w:val="30"/>
                <w:szCs w:val="30"/>
                <w:lang w:eastAsia="ja-JP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120</w:t>
            </w:r>
          </w:p>
        </w:tc>
        <w:tc>
          <w:tcPr>
            <w:tcW w:w="270" w:type="dxa"/>
          </w:tcPr>
          <w:p w14:paraId="76E2FEA9" w14:textId="77777777" w:rsidR="009D16AB" w:rsidRPr="0013335C" w:rsidRDefault="009D16AB" w:rsidP="009D16AB">
            <w:pPr>
              <w:tabs>
                <w:tab w:val="decimal" w:pos="945"/>
              </w:tabs>
              <w:spacing w:line="240" w:lineRule="auto"/>
              <w:ind w:left="-18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089" w:type="dxa"/>
          </w:tcPr>
          <w:p w14:paraId="7D509014" w14:textId="77777777" w:rsidR="009D16AB" w:rsidRPr="0013335C" w:rsidRDefault="00577624" w:rsidP="00E35ADC">
            <w:pPr>
              <w:tabs>
                <w:tab w:val="decimal" w:pos="860"/>
              </w:tabs>
              <w:spacing w:line="240" w:lineRule="auto"/>
              <w:ind w:left="-108" w:right="-54" w:hanging="9"/>
              <w:rPr>
                <w:rFonts w:ascii="Angsana New" w:hAnsi="Angsana New"/>
                <w:sz w:val="30"/>
                <w:szCs w:val="30"/>
                <w:lang w:val="en-US" w:eastAsia="ja-JP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4</w:t>
            </w:r>
            <w:r w:rsidR="009D16AB"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965</w:t>
            </w:r>
          </w:p>
        </w:tc>
        <w:tc>
          <w:tcPr>
            <w:tcW w:w="258" w:type="dxa"/>
          </w:tcPr>
          <w:p w14:paraId="16B444AE" w14:textId="77777777" w:rsidR="009D16AB" w:rsidRPr="0013335C" w:rsidRDefault="009D16AB" w:rsidP="009D16AB">
            <w:pPr>
              <w:tabs>
                <w:tab w:val="decimal" w:pos="945"/>
              </w:tabs>
              <w:spacing w:line="240" w:lineRule="auto"/>
              <w:ind w:left="-18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173" w:type="dxa"/>
          </w:tcPr>
          <w:p w14:paraId="1CBB92F7" w14:textId="77777777" w:rsidR="009D16AB" w:rsidRPr="0013335C" w:rsidRDefault="00577624" w:rsidP="009D16AB">
            <w:pPr>
              <w:tabs>
                <w:tab w:val="decimal" w:pos="864"/>
              </w:tabs>
              <w:spacing w:line="240" w:lineRule="auto"/>
              <w:ind w:left="-18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4</w:t>
            </w:r>
            <w:r w:rsidR="009D16AB" w:rsidRPr="0013335C">
              <w:rPr>
                <w:rFonts w:ascii="Angsana New" w:hAnsi="Angsana New" w:hint="cs"/>
                <w:sz w:val="30"/>
                <w:szCs w:val="30"/>
                <w:lang w:eastAsia="ja-JP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596</w:t>
            </w:r>
          </w:p>
        </w:tc>
      </w:tr>
      <w:tr w:rsidR="009D16AB" w:rsidRPr="0013335C" w14:paraId="607A532A" w14:textId="77777777" w:rsidTr="00B7599B">
        <w:tc>
          <w:tcPr>
            <w:tcW w:w="3960" w:type="dxa"/>
          </w:tcPr>
          <w:p w14:paraId="5909D5A3" w14:textId="77777777" w:rsidR="009D16AB" w:rsidRPr="0013335C" w:rsidRDefault="009D16AB" w:rsidP="009D16AB">
            <w:pPr>
              <w:tabs>
                <w:tab w:val="left" w:pos="135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บริษัท เทพธานีกรีฑา จำกัด (มหาชน)</w:t>
            </w:r>
          </w:p>
        </w:tc>
        <w:tc>
          <w:tcPr>
            <w:tcW w:w="1134" w:type="dxa"/>
          </w:tcPr>
          <w:p w14:paraId="6955A2BB" w14:textId="77777777" w:rsidR="009D16AB" w:rsidRPr="0013335C" w:rsidRDefault="00577624" w:rsidP="00F66691">
            <w:pPr>
              <w:tabs>
                <w:tab w:val="decimal" w:pos="882"/>
              </w:tabs>
              <w:spacing w:line="240" w:lineRule="auto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300</w:t>
            </w:r>
          </w:p>
        </w:tc>
        <w:tc>
          <w:tcPr>
            <w:tcW w:w="270" w:type="dxa"/>
          </w:tcPr>
          <w:p w14:paraId="1550DBF1" w14:textId="77777777" w:rsidR="009D16AB" w:rsidRPr="0013335C" w:rsidRDefault="009D16AB" w:rsidP="009D16AB">
            <w:pPr>
              <w:tabs>
                <w:tab w:val="decimal" w:pos="945"/>
              </w:tabs>
              <w:spacing w:line="240" w:lineRule="auto"/>
              <w:ind w:left="-18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134" w:type="dxa"/>
          </w:tcPr>
          <w:p w14:paraId="5A1277A1" w14:textId="77777777" w:rsidR="009D16AB" w:rsidRPr="0013335C" w:rsidRDefault="00577624" w:rsidP="009D16AB">
            <w:pPr>
              <w:tabs>
                <w:tab w:val="decimal" w:pos="864"/>
              </w:tabs>
              <w:spacing w:line="240" w:lineRule="auto"/>
              <w:ind w:left="-18" w:hanging="9"/>
              <w:rPr>
                <w:rFonts w:ascii="Angsana New" w:hAnsi="Angsana New"/>
                <w:sz w:val="30"/>
                <w:szCs w:val="30"/>
                <w:lang w:val="en-US" w:eastAsia="ja-JP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527</w:t>
            </w:r>
          </w:p>
        </w:tc>
        <w:tc>
          <w:tcPr>
            <w:tcW w:w="270" w:type="dxa"/>
          </w:tcPr>
          <w:p w14:paraId="1184357B" w14:textId="77777777" w:rsidR="009D16AB" w:rsidRPr="0013335C" w:rsidRDefault="009D16AB" w:rsidP="009D16AB">
            <w:pPr>
              <w:tabs>
                <w:tab w:val="decimal" w:pos="945"/>
              </w:tabs>
              <w:spacing w:line="240" w:lineRule="auto"/>
              <w:ind w:left="-18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089" w:type="dxa"/>
          </w:tcPr>
          <w:p w14:paraId="180468EE" w14:textId="77777777" w:rsidR="009D16AB" w:rsidRPr="0013335C" w:rsidRDefault="00577624" w:rsidP="00E35ADC">
            <w:pPr>
              <w:tabs>
                <w:tab w:val="decimal" w:pos="860"/>
              </w:tabs>
              <w:spacing w:line="240" w:lineRule="auto"/>
              <w:ind w:left="-108" w:right="-54" w:hanging="9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300</w:t>
            </w:r>
          </w:p>
        </w:tc>
        <w:tc>
          <w:tcPr>
            <w:tcW w:w="258" w:type="dxa"/>
          </w:tcPr>
          <w:p w14:paraId="7C3A439B" w14:textId="77777777" w:rsidR="009D16AB" w:rsidRPr="0013335C" w:rsidRDefault="009D16AB" w:rsidP="009D16AB">
            <w:pPr>
              <w:tabs>
                <w:tab w:val="decimal" w:pos="945"/>
              </w:tabs>
              <w:spacing w:line="240" w:lineRule="auto"/>
              <w:ind w:left="-18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173" w:type="dxa"/>
          </w:tcPr>
          <w:p w14:paraId="624086A5" w14:textId="77777777" w:rsidR="009D16AB" w:rsidRPr="0013335C" w:rsidRDefault="00577624" w:rsidP="009D16AB">
            <w:pPr>
              <w:tabs>
                <w:tab w:val="decimal" w:pos="864"/>
              </w:tabs>
              <w:spacing w:line="240" w:lineRule="auto"/>
              <w:ind w:left="-18" w:hanging="9"/>
              <w:rPr>
                <w:rFonts w:ascii="Angsana New" w:hAnsi="Angsana New"/>
                <w:sz w:val="30"/>
                <w:szCs w:val="30"/>
                <w:lang w:val="en-US" w:eastAsia="ja-JP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517</w:t>
            </w:r>
          </w:p>
        </w:tc>
      </w:tr>
      <w:tr w:rsidR="009D16AB" w:rsidRPr="0013335C" w14:paraId="1841221C" w14:textId="77777777" w:rsidTr="00B7599B">
        <w:tc>
          <w:tcPr>
            <w:tcW w:w="3960" w:type="dxa"/>
          </w:tcPr>
          <w:p w14:paraId="4FD54953" w14:textId="77777777" w:rsidR="009D16AB" w:rsidRPr="0013335C" w:rsidRDefault="009D16AB" w:rsidP="009D16AB">
            <w:pPr>
              <w:tabs>
                <w:tab w:val="left" w:pos="189"/>
                <w:tab w:val="left" w:pos="432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46AD18A" w14:textId="77777777" w:rsidR="009D16AB" w:rsidRPr="0013335C" w:rsidRDefault="00577624" w:rsidP="009D16AB">
            <w:pPr>
              <w:tabs>
                <w:tab w:val="decimal" w:pos="882"/>
              </w:tabs>
              <w:spacing w:line="240" w:lineRule="auto"/>
              <w:ind w:left="-108" w:right="-54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ja-JP"/>
              </w:rPr>
              <w:t>5</w:t>
            </w:r>
            <w:r w:rsidR="00F66691" w:rsidRPr="0013335C">
              <w:rPr>
                <w:rFonts w:ascii="Angsana New" w:hAnsi="Angsana New" w:hint="cs"/>
                <w:b/>
                <w:bCs/>
                <w:sz w:val="30"/>
                <w:szCs w:val="30"/>
                <w:lang w:eastAsia="ja-JP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ja-JP"/>
              </w:rPr>
              <w:t>265</w:t>
            </w:r>
          </w:p>
        </w:tc>
        <w:tc>
          <w:tcPr>
            <w:tcW w:w="270" w:type="dxa"/>
          </w:tcPr>
          <w:p w14:paraId="50F5738C" w14:textId="77777777" w:rsidR="009D16AB" w:rsidRPr="0013335C" w:rsidRDefault="009D16AB" w:rsidP="009D16AB">
            <w:pPr>
              <w:tabs>
                <w:tab w:val="decimal" w:pos="945"/>
              </w:tabs>
              <w:spacing w:line="240" w:lineRule="auto"/>
              <w:ind w:left="-18" w:hanging="9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35EA895" w14:textId="77777777" w:rsidR="009D16AB" w:rsidRPr="0013335C" w:rsidRDefault="00577624" w:rsidP="009D16AB">
            <w:pPr>
              <w:tabs>
                <w:tab w:val="decimal" w:pos="864"/>
              </w:tabs>
              <w:spacing w:line="240" w:lineRule="auto"/>
              <w:ind w:left="-18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ja-JP"/>
              </w:rPr>
              <w:t>1</w:t>
            </w:r>
            <w:r w:rsidR="00F66691" w:rsidRPr="0013335C">
              <w:rPr>
                <w:rFonts w:ascii="Angsana New" w:hAnsi="Angsana New" w:hint="cs"/>
                <w:b/>
                <w:bCs/>
                <w:sz w:val="30"/>
                <w:szCs w:val="30"/>
                <w:lang w:eastAsia="ja-JP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ja-JP"/>
              </w:rPr>
              <w:t>647</w:t>
            </w:r>
          </w:p>
        </w:tc>
        <w:tc>
          <w:tcPr>
            <w:tcW w:w="270" w:type="dxa"/>
          </w:tcPr>
          <w:p w14:paraId="11765D75" w14:textId="77777777" w:rsidR="009D16AB" w:rsidRPr="0013335C" w:rsidRDefault="009D16AB" w:rsidP="009D16AB">
            <w:pPr>
              <w:tabs>
                <w:tab w:val="decimal" w:pos="945"/>
              </w:tabs>
              <w:spacing w:line="240" w:lineRule="auto"/>
              <w:ind w:left="-18" w:hanging="9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04EC18C4" w14:textId="77777777" w:rsidR="009D16AB" w:rsidRPr="0013335C" w:rsidRDefault="00577624" w:rsidP="00E35ADC">
            <w:pPr>
              <w:tabs>
                <w:tab w:val="decimal" w:pos="860"/>
              </w:tabs>
              <w:spacing w:line="240" w:lineRule="auto"/>
              <w:ind w:left="-108" w:right="-54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ja-JP"/>
              </w:rPr>
              <w:t>5</w:t>
            </w:r>
            <w:r w:rsidR="009D16AB" w:rsidRPr="0013335C">
              <w:rPr>
                <w:rFonts w:ascii="Angsana New" w:hAnsi="Angsana New" w:hint="cs"/>
                <w:b/>
                <w:bCs/>
                <w:sz w:val="30"/>
                <w:szCs w:val="30"/>
                <w:lang w:eastAsia="ja-JP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ja-JP"/>
              </w:rPr>
              <w:t>265</w:t>
            </w:r>
          </w:p>
        </w:tc>
        <w:tc>
          <w:tcPr>
            <w:tcW w:w="258" w:type="dxa"/>
          </w:tcPr>
          <w:p w14:paraId="707EC0B6" w14:textId="77777777" w:rsidR="009D16AB" w:rsidRPr="0013335C" w:rsidRDefault="009D16AB" w:rsidP="009D16AB">
            <w:pPr>
              <w:tabs>
                <w:tab w:val="decimal" w:pos="945"/>
              </w:tabs>
              <w:spacing w:line="240" w:lineRule="auto"/>
              <w:ind w:left="-18" w:hanging="9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49B3F815" w14:textId="77777777" w:rsidR="009D16AB" w:rsidRPr="0013335C" w:rsidRDefault="00577624" w:rsidP="009D16AB">
            <w:pPr>
              <w:tabs>
                <w:tab w:val="decimal" w:pos="864"/>
              </w:tabs>
              <w:spacing w:line="240" w:lineRule="auto"/>
              <w:ind w:left="-18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ja-JP"/>
              </w:rPr>
              <w:t>5</w:t>
            </w:r>
            <w:r w:rsidR="009D16AB" w:rsidRPr="0013335C">
              <w:rPr>
                <w:rFonts w:ascii="Angsana New" w:hAnsi="Angsana New" w:hint="cs"/>
                <w:b/>
                <w:bCs/>
                <w:sz w:val="30"/>
                <w:szCs w:val="30"/>
                <w:lang w:eastAsia="ja-JP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ja-JP"/>
              </w:rPr>
              <w:t>113</w:t>
            </w:r>
          </w:p>
        </w:tc>
      </w:tr>
      <w:tr w:rsidR="009D16AB" w:rsidRPr="0013335C" w14:paraId="7B56D2F5" w14:textId="77777777" w:rsidTr="00B7599B">
        <w:tc>
          <w:tcPr>
            <w:tcW w:w="3960" w:type="dxa"/>
          </w:tcPr>
          <w:p w14:paraId="15C655E7" w14:textId="77777777" w:rsidR="009D16AB" w:rsidRPr="0013335C" w:rsidRDefault="009D16AB" w:rsidP="009D16AB">
            <w:pPr>
              <w:tabs>
                <w:tab w:val="left" w:pos="189"/>
                <w:tab w:val="left" w:pos="432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="00A32986" w:rsidRPr="0013335C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4DA4E90" w14:textId="77777777" w:rsidR="009D16AB" w:rsidRPr="0013335C" w:rsidRDefault="00F66691" w:rsidP="009D16AB">
            <w:pPr>
              <w:tabs>
                <w:tab w:val="decimal" w:pos="882"/>
              </w:tabs>
              <w:spacing w:line="240" w:lineRule="auto"/>
              <w:ind w:left="-108" w:right="-54" w:hanging="9"/>
              <w:rPr>
                <w:rFonts w:ascii="Angsana New" w:hAnsi="Angsana New"/>
                <w:sz w:val="30"/>
                <w:szCs w:val="30"/>
                <w:lang w:val="en-US" w:eastAsia="ja-JP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3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618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)</w:t>
            </w:r>
          </w:p>
        </w:tc>
        <w:tc>
          <w:tcPr>
            <w:tcW w:w="270" w:type="dxa"/>
          </w:tcPr>
          <w:p w14:paraId="7604EDBC" w14:textId="77777777" w:rsidR="009D16AB" w:rsidRPr="0013335C" w:rsidRDefault="009D16AB" w:rsidP="009D16AB">
            <w:pPr>
              <w:tabs>
                <w:tab w:val="decimal" w:pos="945"/>
              </w:tabs>
              <w:spacing w:line="240" w:lineRule="auto"/>
              <w:ind w:left="-18" w:hanging="9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6213637" w14:textId="77777777" w:rsidR="009D16AB" w:rsidRPr="0013335C" w:rsidRDefault="00F66691" w:rsidP="00E35ADC">
            <w:pPr>
              <w:tabs>
                <w:tab w:val="decimal" w:pos="560"/>
              </w:tabs>
              <w:spacing w:line="240" w:lineRule="auto"/>
              <w:ind w:hanging="9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29ABA1" w14:textId="77777777" w:rsidR="009D16AB" w:rsidRPr="0013335C" w:rsidRDefault="009D16AB" w:rsidP="009D16AB">
            <w:pPr>
              <w:tabs>
                <w:tab w:val="decimal" w:pos="945"/>
              </w:tabs>
              <w:spacing w:line="240" w:lineRule="auto"/>
              <w:ind w:left="-18" w:hanging="9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60AA1C8C" w14:textId="77777777" w:rsidR="009D16AB" w:rsidRPr="0013335C" w:rsidRDefault="009D16AB" w:rsidP="00E35ADC">
            <w:pPr>
              <w:tabs>
                <w:tab w:val="decimal" w:pos="860"/>
              </w:tabs>
              <w:spacing w:line="240" w:lineRule="auto"/>
              <w:ind w:left="-108" w:right="-54" w:hanging="9"/>
              <w:rPr>
                <w:rFonts w:ascii="Angsana New" w:hAnsi="Angsana New"/>
                <w:sz w:val="30"/>
                <w:szCs w:val="30"/>
                <w:lang w:val="en-US" w:eastAsia="ja-JP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152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)</w:t>
            </w:r>
          </w:p>
        </w:tc>
        <w:tc>
          <w:tcPr>
            <w:tcW w:w="258" w:type="dxa"/>
          </w:tcPr>
          <w:p w14:paraId="791617A0" w14:textId="77777777" w:rsidR="009D16AB" w:rsidRPr="0013335C" w:rsidRDefault="009D16AB" w:rsidP="009D16AB">
            <w:pPr>
              <w:tabs>
                <w:tab w:val="decimal" w:pos="945"/>
              </w:tabs>
              <w:spacing w:line="240" w:lineRule="auto"/>
              <w:ind w:left="-18" w:hanging="9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F953D20" w14:textId="77777777" w:rsidR="009D16AB" w:rsidRPr="0013335C" w:rsidRDefault="009D16AB" w:rsidP="00E35ADC">
            <w:pPr>
              <w:tabs>
                <w:tab w:val="decimal" w:pos="600"/>
              </w:tabs>
              <w:spacing w:line="240" w:lineRule="auto"/>
              <w:ind w:hanging="9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9D16AB" w:rsidRPr="0013335C" w14:paraId="37E498F7" w14:textId="77777777" w:rsidTr="00B7599B">
        <w:tc>
          <w:tcPr>
            <w:tcW w:w="3960" w:type="dxa"/>
          </w:tcPr>
          <w:p w14:paraId="4CE7F524" w14:textId="77777777" w:rsidR="009D16AB" w:rsidRPr="0013335C" w:rsidRDefault="009D16AB" w:rsidP="009D16AB">
            <w:pPr>
              <w:tabs>
                <w:tab w:val="left" w:pos="189"/>
                <w:tab w:val="left" w:pos="432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9B454E5" w14:textId="77777777" w:rsidR="009D16AB" w:rsidRPr="0013335C" w:rsidRDefault="00577624" w:rsidP="009D16AB">
            <w:pPr>
              <w:tabs>
                <w:tab w:val="decimal" w:pos="882"/>
              </w:tabs>
              <w:spacing w:line="240" w:lineRule="auto"/>
              <w:ind w:left="-108" w:right="-54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ja-JP"/>
              </w:rPr>
              <w:t>1</w:t>
            </w:r>
            <w:r w:rsidR="00F66691" w:rsidRPr="0013335C">
              <w:rPr>
                <w:rFonts w:ascii="Angsana New" w:hAnsi="Angsana New" w:hint="cs"/>
                <w:b/>
                <w:bCs/>
                <w:sz w:val="30"/>
                <w:szCs w:val="30"/>
                <w:lang w:eastAsia="ja-JP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ja-JP"/>
              </w:rPr>
              <w:t>647</w:t>
            </w:r>
          </w:p>
        </w:tc>
        <w:tc>
          <w:tcPr>
            <w:tcW w:w="270" w:type="dxa"/>
          </w:tcPr>
          <w:p w14:paraId="1629C7D6" w14:textId="77777777" w:rsidR="009D16AB" w:rsidRPr="0013335C" w:rsidRDefault="009D16AB" w:rsidP="009D16AB">
            <w:pPr>
              <w:tabs>
                <w:tab w:val="decimal" w:pos="945"/>
              </w:tabs>
              <w:spacing w:line="240" w:lineRule="auto"/>
              <w:ind w:left="-18" w:hanging="9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BE40CEB" w14:textId="77777777" w:rsidR="009D16AB" w:rsidRPr="0013335C" w:rsidRDefault="00577624" w:rsidP="009D16AB">
            <w:pPr>
              <w:tabs>
                <w:tab w:val="decimal" w:pos="882"/>
              </w:tabs>
              <w:spacing w:line="240" w:lineRule="auto"/>
              <w:ind w:left="-18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ja-JP"/>
              </w:rPr>
              <w:t>1</w:t>
            </w:r>
            <w:r w:rsidR="00F66691" w:rsidRPr="0013335C">
              <w:rPr>
                <w:rFonts w:ascii="Angsana New" w:hAnsi="Angsana New" w:hint="cs"/>
                <w:b/>
                <w:bCs/>
                <w:sz w:val="30"/>
                <w:szCs w:val="30"/>
                <w:lang w:eastAsia="ja-JP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ja-JP"/>
              </w:rPr>
              <w:t>647</w:t>
            </w:r>
          </w:p>
        </w:tc>
        <w:tc>
          <w:tcPr>
            <w:tcW w:w="270" w:type="dxa"/>
          </w:tcPr>
          <w:p w14:paraId="56D08BB4" w14:textId="77777777" w:rsidR="009D16AB" w:rsidRPr="0013335C" w:rsidRDefault="009D16AB" w:rsidP="009D16AB">
            <w:pPr>
              <w:tabs>
                <w:tab w:val="decimal" w:pos="945"/>
              </w:tabs>
              <w:spacing w:line="240" w:lineRule="auto"/>
              <w:ind w:left="-18" w:hanging="9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198C6DA8" w14:textId="77777777" w:rsidR="009D16AB" w:rsidRPr="0013335C" w:rsidRDefault="00577624" w:rsidP="00E35ADC">
            <w:pPr>
              <w:tabs>
                <w:tab w:val="decimal" w:pos="860"/>
              </w:tabs>
              <w:spacing w:line="240" w:lineRule="auto"/>
              <w:ind w:left="-108" w:right="-54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ja-JP"/>
              </w:rPr>
              <w:t>5</w:t>
            </w:r>
            <w:r w:rsidR="009D16AB" w:rsidRPr="0013335C">
              <w:rPr>
                <w:rFonts w:ascii="Angsana New" w:hAnsi="Angsana New" w:hint="cs"/>
                <w:b/>
                <w:bCs/>
                <w:sz w:val="30"/>
                <w:szCs w:val="30"/>
                <w:lang w:eastAsia="ja-JP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ja-JP"/>
              </w:rPr>
              <w:t>113</w:t>
            </w:r>
          </w:p>
        </w:tc>
        <w:tc>
          <w:tcPr>
            <w:tcW w:w="258" w:type="dxa"/>
          </w:tcPr>
          <w:p w14:paraId="3B5783C6" w14:textId="77777777" w:rsidR="009D16AB" w:rsidRPr="0013335C" w:rsidRDefault="009D16AB" w:rsidP="009D16AB">
            <w:pPr>
              <w:tabs>
                <w:tab w:val="decimal" w:pos="945"/>
              </w:tabs>
              <w:spacing w:line="240" w:lineRule="auto"/>
              <w:ind w:left="-18" w:hanging="9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2767102F" w14:textId="77777777" w:rsidR="009D16AB" w:rsidRPr="0013335C" w:rsidRDefault="00577624" w:rsidP="009D16AB">
            <w:pPr>
              <w:tabs>
                <w:tab w:val="decimal" w:pos="882"/>
              </w:tabs>
              <w:spacing w:line="240" w:lineRule="auto"/>
              <w:ind w:left="-18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ja-JP"/>
              </w:rPr>
              <w:t>5</w:t>
            </w:r>
            <w:r w:rsidR="009D16AB" w:rsidRPr="0013335C">
              <w:rPr>
                <w:rFonts w:ascii="Angsana New" w:hAnsi="Angsana New" w:hint="cs"/>
                <w:b/>
                <w:bCs/>
                <w:sz w:val="30"/>
                <w:szCs w:val="30"/>
                <w:lang w:eastAsia="ja-JP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ja-JP"/>
              </w:rPr>
              <w:t>113</w:t>
            </w:r>
          </w:p>
        </w:tc>
      </w:tr>
    </w:tbl>
    <w:p w14:paraId="57CD16EB" w14:textId="77777777" w:rsidR="00B16B24" w:rsidRPr="0013335C" w:rsidRDefault="00B16B24" w:rsidP="00E35AD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1F51161" w14:textId="77777777" w:rsidR="00832FE1" w:rsidRPr="0013335C" w:rsidRDefault="00832FE1" w:rsidP="00882AD7">
      <w:pPr>
        <w:rPr>
          <w:rFonts w:ascii="Angsana New" w:hAnsi="Angsana New"/>
          <w:sz w:val="30"/>
          <w:szCs w:val="30"/>
        </w:rPr>
      </w:pPr>
    </w:p>
    <w:p w14:paraId="61A8B889" w14:textId="77777777" w:rsidR="00505B1D" w:rsidRPr="0013335C" w:rsidRDefault="00505B1D" w:rsidP="00882AD7">
      <w:pPr>
        <w:rPr>
          <w:rFonts w:ascii="Angsana New" w:hAnsi="Angsana New"/>
          <w:sz w:val="30"/>
          <w:szCs w:val="30"/>
          <w:cs/>
        </w:rPr>
        <w:sectPr w:rsidR="00505B1D" w:rsidRPr="0013335C" w:rsidSect="00D97E65">
          <w:headerReference w:type="default" r:id="rId8"/>
          <w:footerReference w:type="default" r:id="rId9"/>
          <w:pgSz w:w="11909" w:h="16834" w:code="9"/>
          <w:pgMar w:top="691" w:right="1152" w:bottom="576" w:left="1152" w:header="720" w:footer="474" w:gutter="0"/>
          <w:pgNumType w:start="15"/>
          <w:cols w:space="737"/>
        </w:sectPr>
      </w:pPr>
    </w:p>
    <w:p w14:paraId="20BC5B2E" w14:textId="77777777" w:rsidR="002B4A6A" w:rsidRPr="0013335C" w:rsidRDefault="002B4A6A" w:rsidP="002B4A6A">
      <w:p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ตราสารทุนอื่นที่ไม่อยู่ในความต้องการของตลาด ณ วันที่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31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2563</w:t>
      </w:r>
      <w:r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2562</w:t>
      </w:r>
      <w:r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>และเงินปันผลรับสำหรับแต่ละปี มีดังนี้</w:t>
      </w:r>
    </w:p>
    <w:p w14:paraId="7502AD67" w14:textId="77777777" w:rsidR="002B4A6A" w:rsidRPr="0013335C" w:rsidRDefault="002B4A6A" w:rsidP="002B4A6A">
      <w:p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tbl>
      <w:tblPr>
        <w:tblW w:w="1520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349"/>
        <w:gridCol w:w="1710"/>
        <w:gridCol w:w="720"/>
        <w:gridCol w:w="720"/>
        <w:gridCol w:w="891"/>
        <w:gridCol w:w="810"/>
        <w:gridCol w:w="801"/>
        <w:gridCol w:w="270"/>
        <w:gridCol w:w="810"/>
        <w:gridCol w:w="270"/>
        <w:gridCol w:w="720"/>
        <w:gridCol w:w="270"/>
        <w:gridCol w:w="720"/>
        <w:gridCol w:w="270"/>
        <w:gridCol w:w="810"/>
        <w:gridCol w:w="270"/>
        <w:gridCol w:w="810"/>
        <w:gridCol w:w="270"/>
        <w:gridCol w:w="720"/>
        <w:gridCol w:w="258"/>
        <w:gridCol w:w="732"/>
      </w:tblGrid>
      <w:tr w:rsidR="002B4A6A" w:rsidRPr="0013335C" w14:paraId="5028E03D" w14:textId="77777777" w:rsidTr="00E35ADC">
        <w:tc>
          <w:tcPr>
            <w:tcW w:w="2349" w:type="dxa"/>
          </w:tcPr>
          <w:p w14:paraId="02C34361" w14:textId="77777777" w:rsidR="002B4A6A" w:rsidRPr="0013335C" w:rsidRDefault="002B4A6A" w:rsidP="009F3FF5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51" w:type="dxa"/>
            <w:gridSpan w:val="20"/>
          </w:tcPr>
          <w:p w14:paraId="17FC9690" w14:textId="77777777" w:rsidR="002B4A6A" w:rsidRPr="0013335C" w:rsidRDefault="002B4A6A" w:rsidP="009F3FF5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AC6B0B" w:rsidRPr="0013335C" w14:paraId="3F6D0388" w14:textId="77777777" w:rsidTr="00E35ADC">
        <w:tc>
          <w:tcPr>
            <w:tcW w:w="2349" w:type="dxa"/>
          </w:tcPr>
          <w:p w14:paraId="4B2F7168" w14:textId="77777777" w:rsidR="002B4A6A" w:rsidRPr="0013335C" w:rsidRDefault="002B4A6A" w:rsidP="009F3FF5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61E762C" w14:textId="77777777" w:rsidR="002B4A6A" w:rsidRPr="0013335C" w:rsidRDefault="002B4A6A" w:rsidP="009F3FF5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09A87C8F" w14:textId="77777777" w:rsidR="002B4A6A" w:rsidRPr="0013335C" w:rsidRDefault="002B4A6A" w:rsidP="009F3FF5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สัดส่วนความ</w:t>
            </w:r>
          </w:p>
        </w:tc>
        <w:tc>
          <w:tcPr>
            <w:tcW w:w="891" w:type="dxa"/>
          </w:tcPr>
          <w:p w14:paraId="1FBF361E" w14:textId="77777777" w:rsidR="002B4A6A" w:rsidRPr="0013335C" w:rsidRDefault="002B4A6A" w:rsidP="009F3FF5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58BF146" w14:textId="77777777" w:rsidR="002B4A6A" w:rsidRPr="0013335C" w:rsidRDefault="002B4A6A" w:rsidP="009F3FF5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01" w:type="dxa"/>
          </w:tcPr>
          <w:p w14:paraId="64B3ABC5" w14:textId="77777777" w:rsidR="002B4A6A" w:rsidRPr="0013335C" w:rsidRDefault="002B4A6A" w:rsidP="009F3FF5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D19E40" w14:textId="77777777" w:rsidR="002B4A6A" w:rsidRPr="0013335C" w:rsidRDefault="002B4A6A" w:rsidP="009F3FF5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3B0D67E" w14:textId="77777777" w:rsidR="002B4A6A" w:rsidRPr="0013335C" w:rsidRDefault="002B4A6A" w:rsidP="009F3FF5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2216011" w14:textId="77777777" w:rsidR="002B4A6A" w:rsidRPr="0013335C" w:rsidRDefault="002B4A6A" w:rsidP="009F3FF5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556F19CE" w14:textId="77777777" w:rsidR="002B4A6A" w:rsidRPr="0013335C" w:rsidRDefault="002B4A6A" w:rsidP="009F3FF5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3DE56F" w14:textId="77777777" w:rsidR="002B4A6A" w:rsidRPr="0013335C" w:rsidRDefault="002B4A6A" w:rsidP="009F3FF5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3B978587" w14:textId="77777777" w:rsidR="002B4A6A" w:rsidRPr="0013335C" w:rsidRDefault="002B4A6A" w:rsidP="009F3FF5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EA5A58" w14:textId="77777777" w:rsidR="002B4A6A" w:rsidRPr="0013335C" w:rsidRDefault="002B4A6A" w:rsidP="009F3FF5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F98B4B1" w14:textId="77777777" w:rsidR="002B4A6A" w:rsidRPr="0013335C" w:rsidRDefault="002B4A6A" w:rsidP="009F3FF5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58B228" w14:textId="77777777" w:rsidR="002B4A6A" w:rsidRPr="0013335C" w:rsidRDefault="002B4A6A" w:rsidP="009F3FF5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5B789CA" w14:textId="77777777" w:rsidR="002B4A6A" w:rsidRPr="0013335C" w:rsidRDefault="002B4A6A" w:rsidP="009F3FF5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D2DDB62" w14:textId="77777777" w:rsidR="002B4A6A" w:rsidRPr="0013335C" w:rsidRDefault="002B4A6A" w:rsidP="009F3FF5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gridSpan w:val="3"/>
          </w:tcPr>
          <w:p w14:paraId="5345FFA3" w14:textId="39DE3235" w:rsidR="002B4A6A" w:rsidRPr="0013335C" w:rsidRDefault="004B355B" w:rsidP="009F3FF5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</w:tr>
      <w:tr w:rsidR="002B4A6A" w:rsidRPr="0013335C" w14:paraId="76233088" w14:textId="77777777" w:rsidTr="00E35ADC">
        <w:tc>
          <w:tcPr>
            <w:tcW w:w="2349" w:type="dxa"/>
          </w:tcPr>
          <w:p w14:paraId="542D40C9" w14:textId="77777777" w:rsidR="002B4A6A" w:rsidRPr="0013335C" w:rsidRDefault="002B4A6A" w:rsidP="009F3FF5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บริษัทที่ลงทุน</w:t>
            </w:r>
          </w:p>
        </w:tc>
        <w:tc>
          <w:tcPr>
            <w:tcW w:w="1710" w:type="dxa"/>
          </w:tcPr>
          <w:p w14:paraId="671B4AB0" w14:textId="77777777" w:rsidR="002B4A6A" w:rsidRPr="0013335C" w:rsidRDefault="00C26D83" w:rsidP="009F3FF5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ลักษณะ</w:t>
            </w:r>
            <w:r w:rsidR="002B4A6A" w:rsidRPr="0013335C">
              <w:rPr>
                <w:rFonts w:ascii="Angsana New" w:hAnsi="Angsana New" w:hint="cs"/>
                <w:sz w:val="30"/>
                <w:szCs w:val="30"/>
                <w:cs/>
              </w:rPr>
              <w:t>ธุรกิจ</w:t>
            </w:r>
          </w:p>
        </w:tc>
        <w:tc>
          <w:tcPr>
            <w:tcW w:w="1440" w:type="dxa"/>
            <w:gridSpan w:val="2"/>
          </w:tcPr>
          <w:p w14:paraId="1D0D42D1" w14:textId="77777777" w:rsidR="002B4A6A" w:rsidRPr="0013335C" w:rsidRDefault="002B4A6A" w:rsidP="009F3FF5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1700" w:type="dxa"/>
            <w:gridSpan w:val="2"/>
          </w:tcPr>
          <w:p w14:paraId="20C90F97" w14:textId="77777777" w:rsidR="002B4A6A" w:rsidRPr="0013335C" w:rsidRDefault="002B4A6A" w:rsidP="009F3FF5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881" w:type="dxa"/>
            <w:gridSpan w:val="3"/>
          </w:tcPr>
          <w:p w14:paraId="5C67C827" w14:textId="77777777" w:rsidR="002B4A6A" w:rsidRPr="0013335C" w:rsidRDefault="002B4A6A" w:rsidP="009F3FF5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14767822" w14:textId="77777777" w:rsidR="002B4A6A" w:rsidRPr="0013335C" w:rsidRDefault="002B4A6A" w:rsidP="009F3FF5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3"/>
          </w:tcPr>
          <w:p w14:paraId="1FEB5C69" w14:textId="77777777" w:rsidR="002B4A6A" w:rsidRPr="0013335C" w:rsidRDefault="002B4A6A" w:rsidP="009F3FF5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270" w:type="dxa"/>
          </w:tcPr>
          <w:p w14:paraId="2344FA7E" w14:textId="77777777" w:rsidR="002B4A6A" w:rsidRPr="0013335C" w:rsidRDefault="002B4A6A" w:rsidP="009F3FF5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</w:tcPr>
          <w:p w14:paraId="284A7F27" w14:textId="77777777" w:rsidR="002B4A6A" w:rsidRPr="0013335C" w:rsidRDefault="002B4A6A" w:rsidP="009F3FF5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ราคาทุน 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-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4CFCCAAB" w14:textId="77777777" w:rsidR="002B4A6A" w:rsidRPr="0013335C" w:rsidRDefault="002B4A6A" w:rsidP="009F3FF5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gridSpan w:val="3"/>
          </w:tcPr>
          <w:p w14:paraId="18F7D140" w14:textId="0594AF8E" w:rsidR="002B4A6A" w:rsidRPr="0013335C" w:rsidRDefault="004B355B" w:rsidP="009F3FF5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สำหรับปี</w:t>
            </w:r>
          </w:p>
        </w:tc>
      </w:tr>
      <w:tr w:rsidR="00AC6B0B" w:rsidRPr="0013335C" w14:paraId="25E32D0A" w14:textId="77777777" w:rsidTr="00E35ADC">
        <w:tc>
          <w:tcPr>
            <w:tcW w:w="2349" w:type="dxa"/>
          </w:tcPr>
          <w:p w14:paraId="3F09B8A8" w14:textId="77777777" w:rsidR="009D16AB" w:rsidRPr="0013335C" w:rsidRDefault="009D16AB" w:rsidP="009D16A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2FDEA8E" w14:textId="77777777" w:rsidR="009D16AB" w:rsidRPr="0013335C" w:rsidRDefault="009D16AB" w:rsidP="009D16AB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121C4E83" w14:textId="77777777" w:rsidR="009D16AB" w:rsidRPr="0013335C" w:rsidRDefault="00577624" w:rsidP="009D16AB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720" w:type="dxa"/>
          </w:tcPr>
          <w:p w14:paraId="62FCB40E" w14:textId="77777777" w:rsidR="009D16AB" w:rsidRPr="0013335C" w:rsidRDefault="00577624" w:rsidP="009D16AB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891" w:type="dxa"/>
          </w:tcPr>
          <w:p w14:paraId="13946D55" w14:textId="77777777" w:rsidR="009D16AB" w:rsidRPr="0013335C" w:rsidRDefault="00577624" w:rsidP="009D16AB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810" w:type="dxa"/>
          </w:tcPr>
          <w:p w14:paraId="40330D1A" w14:textId="77777777" w:rsidR="009D16AB" w:rsidRPr="0013335C" w:rsidRDefault="00577624" w:rsidP="009D16AB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801" w:type="dxa"/>
          </w:tcPr>
          <w:p w14:paraId="018A7345" w14:textId="77777777" w:rsidR="009D16AB" w:rsidRPr="0013335C" w:rsidRDefault="00577624" w:rsidP="009D16AB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3774C2DB" w14:textId="77777777" w:rsidR="009D16AB" w:rsidRPr="0013335C" w:rsidRDefault="009D16AB" w:rsidP="009D16AB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5642C85" w14:textId="77777777" w:rsidR="009D16AB" w:rsidRPr="0013335C" w:rsidRDefault="00577624" w:rsidP="009D16AB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3F0CAAE8" w14:textId="77777777" w:rsidR="009D16AB" w:rsidRPr="0013335C" w:rsidRDefault="009D16AB" w:rsidP="009D16AB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64054FC9" w14:textId="77777777" w:rsidR="009D16AB" w:rsidRPr="0013335C" w:rsidRDefault="00577624" w:rsidP="009D16AB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3AD2B321" w14:textId="77777777" w:rsidR="009D16AB" w:rsidRPr="0013335C" w:rsidRDefault="009D16AB" w:rsidP="009D16AB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402EBC0D" w14:textId="77777777" w:rsidR="009D16AB" w:rsidRPr="0013335C" w:rsidRDefault="00577624" w:rsidP="009D16AB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5BF10800" w14:textId="77777777" w:rsidR="009D16AB" w:rsidRPr="0013335C" w:rsidRDefault="009D16AB" w:rsidP="009D16AB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8CCDA91" w14:textId="77777777" w:rsidR="009D16AB" w:rsidRPr="0013335C" w:rsidRDefault="00577624" w:rsidP="009D16AB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75E9BC19" w14:textId="77777777" w:rsidR="009D16AB" w:rsidRPr="0013335C" w:rsidRDefault="009D16AB" w:rsidP="009D16AB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2E1F99A" w14:textId="77777777" w:rsidR="009D16AB" w:rsidRPr="0013335C" w:rsidRDefault="00577624" w:rsidP="009D16AB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52315FC9" w14:textId="77777777" w:rsidR="009D16AB" w:rsidRPr="0013335C" w:rsidRDefault="009D16AB" w:rsidP="009D16AB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4B348FDD" w14:textId="77777777" w:rsidR="009D16AB" w:rsidRPr="0013335C" w:rsidRDefault="00577624" w:rsidP="009D16AB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58" w:type="dxa"/>
          </w:tcPr>
          <w:p w14:paraId="3A7FF610" w14:textId="77777777" w:rsidR="009D16AB" w:rsidRPr="0013335C" w:rsidRDefault="009D16AB" w:rsidP="009D16AB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2" w:type="dxa"/>
          </w:tcPr>
          <w:p w14:paraId="5A0FA96A" w14:textId="77777777" w:rsidR="009D16AB" w:rsidRPr="0013335C" w:rsidRDefault="00577624" w:rsidP="009D16AB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9D16AB" w:rsidRPr="0013335C" w14:paraId="1EEDF5CE" w14:textId="77777777" w:rsidTr="00E35ADC">
        <w:tc>
          <w:tcPr>
            <w:tcW w:w="2349" w:type="dxa"/>
          </w:tcPr>
          <w:p w14:paraId="174390D5" w14:textId="77777777" w:rsidR="009D16AB" w:rsidRPr="0013335C" w:rsidRDefault="009D16AB" w:rsidP="009D16AB">
            <w:pPr>
              <w:tabs>
                <w:tab w:val="left" w:pos="540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617F7B3" w14:textId="77777777" w:rsidR="009D16AB" w:rsidRPr="0013335C" w:rsidRDefault="009D16AB" w:rsidP="009D16AB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308649F9" w14:textId="77777777" w:rsidR="009D16AB" w:rsidRPr="0013335C" w:rsidRDefault="009D16AB" w:rsidP="009D16AB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  <w:tc>
          <w:tcPr>
            <w:tcW w:w="9701" w:type="dxa"/>
            <w:gridSpan w:val="17"/>
          </w:tcPr>
          <w:p w14:paraId="2AD094EC" w14:textId="77777777" w:rsidR="009D16AB" w:rsidRPr="0013335C" w:rsidRDefault="009D16AB" w:rsidP="009D16AB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6B0B" w:rsidRPr="0013335C" w14:paraId="76F19F4D" w14:textId="77777777" w:rsidTr="00E35ADC">
        <w:tc>
          <w:tcPr>
            <w:tcW w:w="2349" w:type="dxa"/>
          </w:tcPr>
          <w:p w14:paraId="29FBB209" w14:textId="77777777" w:rsidR="009D16AB" w:rsidRPr="0013335C" w:rsidRDefault="009D16AB" w:rsidP="009D16AB">
            <w:pPr>
              <w:spacing w:line="240" w:lineRule="auto"/>
              <w:ind w:left="-18" w:right="-302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บริษัท ไทย รีฟริเจอเรชั่น</w:t>
            </w:r>
          </w:p>
        </w:tc>
        <w:tc>
          <w:tcPr>
            <w:tcW w:w="1710" w:type="dxa"/>
          </w:tcPr>
          <w:p w14:paraId="37E9C0B6" w14:textId="77777777" w:rsidR="009D16AB" w:rsidRPr="0013335C" w:rsidRDefault="009D16AB" w:rsidP="009D16AB">
            <w:pPr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ผลิตชิ้นส่วน</w:t>
            </w:r>
          </w:p>
        </w:tc>
        <w:tc>
          <w:tcPr>
            <w:tcW w:w="720" w:type="dxa"/>
          </w:tcPr>
          <w:p w14:paraId="1D92DDDC" w14:textId="77777777" w:rsidR="009D16AB" w:rsidRPr="0013335C" w:rsidRDefault="009D16AB" w:rsidP="009D16AB">
            <w:pPr>
              <w:tabs>
                <w:tab w:val="decimal" w:pos="283"/>
              </w:tabs>
              <w:spacing w:line="240" w:lineRule="auto"/>
              <w:ind w:left="-129" w:right="-18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20" w:type="dxa"/>
          </w:tcPr>
          <w:p w14:paraId="26560F4C" w14:textId="77777777" w:rsidR="009D16AB" w:rsidRPr="0013335C" w:rsidRDefault="009D16AB" w:rsidP="009D16AB">
            <w:pPr>
              <w:tabs>
                <w:tab w:val="decimal" w:pos="283"/>
              </w:tabs>
              <w:spacing w:line="240" w:lineRule="auto"/>
              <w:ind w:left="-129" w:right="-18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1" w:type="dxa"/>
          </w:tcPr>
          <w:p w14:paraId="4E95B04C" w14:textId="77777777" w:rsidR="009D16AB" w:rsidRPr="0013335C" w:rsidRDefault="009D16AB" w:rsidP="009D16AB">
            <w:pPr>
              <w:tabs>
                <w:tab w:val="decimal" w:pos="639"/>
              </w:tabs>
              <w:spacing w:line="240" w:lineRule="auto"/>
              <w:ind w:left="-129" w:right="-84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F993DB5" w14:textId="77777777" w:rsidR="009D16AB" w:rsidRPr="0013335C" w:rsidRDefault="009D16AB" w:rsidP="009D16AB">
            <w:pPr>
              <w:tabs>
                <w:tab w:val="decimal" w:pos="639"/>
              </w:tabs>
              <w:spacing w:line="240" w:lineRule="auto"/>
              <w:ind w:left="-129" w:right="-84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dxa"/>
          </w:tcPr>
          <w:p w14:paraId="14E12A63" w14:textId="77777777" w:rsidR="009D16AB" w:rsidRPr="0013335C" w:rsidRDefault="009D16AB" w:rsidP="009D16AB">
            <w:pPr>
              <w:tabs>
                <w:tab w:val="decimal" w:pos="594"/>
              </w:tabs>
              <w:spacing w:line="240" w:lineRule="auto"/>
              <w:ind w:left="-129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23E571" w14:textId="77777777" w:rsidR="009D16AB" w:rsidRPr="0013335C" w:rsidRDefault="009D16AB" w:rsidP="009D16AB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525F2DA" w14:textId="77777777" w:rsidR="009D16AB" w:rsidRPr="0013335C" w:rsidRDefault="009D16AB" w:rsidP="009D16AB">
            <w:pPr>
              <w:tabs>
                <w:tab w:val="decimal" w:pos="594"/>
              </w:tabs>
              <w:spacing w:line="240" w:lineRule="auto"/>
              <w:ind w:left="-129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E23DA9" w14:textId="77777777" w:rsidR="009D16AB" w:rsidRPr="0013335C" w:rsidRDefault="009D16AB" w:rsidP="009D16AB">
            <w:pPr>
              <w:tabs>
                <w:tab w:val="decimal" w:pos="46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5164332B" w14:textId="77777777" w:rsidR="009D16AB" w:rsidRPr="0013335C" w:rsidRDefault="009D16AB" w:rsidP="009D16AB">
            <w:pPr>
              <w:tabs>
                <w:tab w:val="decimal" w:pos="388"/>
              </w:tabs>
              <w:spacing w:line="240" w:lineRule="auto"/>
              <w:ind w:left="-129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0BC9FF" w14:textId="77777777" w:rsidR="009D16AB" w:rsidRPr="0013335C" w:rsidRDefault="009D16AB" w:rsidP="009D16AB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3B50F927" w14:textId="77777777" w:rsidR="009D16AB" w:rsidRPr="0013335C" w:rsidRDefault="009D16AB" w:rsidP="009D16AB">
            <w:pPr>
              <w:tabs>
                <w:tab w:val="decimal" w:pos="388"/>
              </w:tabs>
              <w:spacing w:line="240" w:lineRule="auto"/>
              <w:ind w:left="-129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732BE1" w14:textId="77777777" w:rsidR="009D16AB" w:rsidRPr="0013335C" w:rsidRDefault="009D16AB" w:rsidP="009D16AB">
            <w:pPr>
              <w:tabs>
                <w:tab w:val="decimal" w:pos="54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96720FE" w14:textId="77777777" w:rsidR="009D16AB" w:rsidRPr="0013335C" w:rsidRDefault="009D16AB" w:rsidP="009D16AB">
            <w:pPr>
              <w:tabs>
                <w:tab w:val="decimal" w:pos="585"/>
              </w:tabs>
              <w:spacing w:line="240" w:lineRule="auto"/>
              <w:ind w:left="-129" w:right="-2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698A56" w14:textId="77777777" w:rsidR="009D16AB" w:rsidRPr="0013335C" w:rsidRDefault="009D16AB" w:rsidP="009D16AB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FECEBD2" w14:textId="77777777" w:rsidR="009D16AB" w:rsidRPr="0013335C" w:rsidRDefault="009D16AB" w:rsidP="009D16AB">
            <w:pPr>
              <w:tabs>
                <w:tab w:val="decimal" w:pos="585"/>
              </w:tabs>
              <w:spacing w:line="240" w:lineRule="auto"/>
              <w:ind w:left="-129" w:right="-2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1FA450" w14:textId="77777777" w:rsidR="009D16AB" w:rsidRPr="0013335C" w:rsidRDefault="009D16AB" w:rsidP="009D16AB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7BEF86C6" w14:textId="77777777" w:rsidR="009D16AB" w:rsidRPr="0013335C" w:rsidRDefault="009D16AB" w:rsidP="009D16AB">
            <w:pPr>
              <w:tabs>
                <w:tab w:val="decimal" w:pos="570"/>
              </w:tabs>
              <w:spacing w:line="240" w:lineRule="auto"/>
              <w:ind w:left="-129" w:right="-13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2F12418F" w14:textId="77777777" w:rsidR="009D16AB" w:rsidRPr="0013335C" w:rsidRDefault="009D16AB" w:rsidP="009D16AB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2" w:type="dxa"/>
          </w:tcPr>
          <w:p w14:paraId="6A69C684" w14:textId="77777777" w:rsidR="009D16AB" w:rsidRPr="0013335C" w:rsidRDefault="009D16AB" w:rsidP="009D16AB">
            <w:pPr>
              <w:tabs>
                <w:tab w:val="decimal" w:pos="570"/>
              </w:tabs>
              <w:spacing w:line="240" w:lineRule="auto"/>
              <w:ind w:left="-129" w:right="-13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C6B0B" w:rsidRPr="0013335C" w14:paraId="37933A69" w14:textId="77777777" w:rsidTr="00E35ADC">
        <w:tc>
          <w:tcPr>
            <w:tcW w:w="2349" w:type="dxa"/>
          </w:tcPr>
          <w:p w14:paraId="2E7935A6" w14:textId="77777777" w:rsidR="009D16AB" w:rsidRPr="0013335C" w:rsidRDefault="009D16AB" w:rsidP="009D16AB">
            <w:pPr>
              <w:tabs>
                <w:tab w:val="left" w:pos="151"/>
              </w:tabs>
              <w:spacing w:line="240" w:lineRule="auto"/>
              <w:ind w:left="-18" w:right="-302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   คอมโพเน้นท์ จำกัด</w:t>
            </w:r>
          </w:p>
        </w:tc>
        <w:tc>
          <w:tcPr>
            <w:tcW w:w="1710" w:type="dxa"/>
          </w:tcPr>
          <w:p w14:paraId="7B0BF1B3" w14:textId="77777777" w:rsidR="009D16AB" w:rsidRPr="0013335C" w:rsidRDefault="009D16AB" w:rsidP="009D16AB">
            <w:pPr>
              <w:spacing w:line="240" w:lineRule="auto"/>
              <w:ind w:right="-111" w:firstLine="12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ตัวทำความเย็น</w:t>
            </w:r>
          </w:p>
        </w:tc>
        <w:tc>
          <w:tcPr>
            <w:tcW w:w="720" w:type="dxa"/>
          </w:tcPr>
          <w:p w14:paraId="14445C69" w14:textId="77777777" w:rsidR="009D16AB" w:rsidRPr="0013335C" w:rsidRDefault="00577624" w:rsidP="00AC6B0B">
            <w:pPr>
              <w:tabs>
                <w:tab w:val="decimal" w:pos="283"/>
              </w:tabs>
              <w:spacing w:line="240" w:lineRule="auto"/>
              <w:ind w:left="-129" w:right="-18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10</w:t>
            </w:r>
            <w:r w:rsidR="00F66691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.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57</w:t>
            </w:r>
          </w:p>
        </w:tc>
        <w:tc>
          <w:tcPr>
            <w:tcW w:w="720" w:type="dxa"/>
          </w:tcPr>
          <w:p w14:paraId="1D99EFB4" w14:textId="77777777" w:rsidR="009D16AB" w:rsidRPr="0013335C" w:rsidRDefault="00577624" w:rsidP="00AC6B0B">
            <w:pPr>
              <w:tabs>
                <w:tab w:val="decimal" w:pos="283"/>
              </w:tabs>
              <w:spacing w:line="240" w:lineRule="auto"/>
              <w:ind w:left="-129" w:right="-18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10</w:t>
            </w:r>
            <w:r w:rsidR="009D16AB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.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57</w:t>
            </w:r>
          </w:p>
        </w:tc>
        <w:tc>
          <w:tcPr>
            <w:tcW w:w="891" w:type="dxa"/>
          </w:tcPr>
          <w:p w14:paraId="358D91C6" w14:textId="77777777" w:rsidR="009D16AB" w:rsidRPr="0013335C" w:rsidRDefault="00577624" w:rsidP="00E35ADC">
            <w:pPr>
              <w:tabs>
                <w:tab w:val="decimal" w:pos="690"/>
              </w:tabs>
              <w:spacing w:line="240" w:lineRule="auto"/>
              <w:ind w:left="-129" w:right="-849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50</w:t>
            </w:r>
            <w:r w:rsidR="00F66691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810" w:type="dxa"/>
          </w:tcPr>
          <w:p w14:paraId="131E3A6A" w14:textId="77777777" w:rsidR="009D16AB" w:rsidRPr="0013335C" w:rsidRDefault="00577624" w:rsidP="00AC6B0B">
            <w:pPr>
              <w:tabs>
                <w:tab w:val="decimal" w:pos="639"/>
              </w:tabs>
              <w:spacing w:line="240" w:lineRule="auto"/>
              <w:ind w:left="-129" w:right="-849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50</w:t>
            </w:r>
            <w:r w:rsidR="009D16AB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801" w:type="dxa"/>
          </w:tcPr>
          <w:p w14:paraId="09B3B40D" w14:textId="77777777" w:rsidR="009D16AB" w:rsidRPr="0013335C" w:rsidRDefault="00577624" w:rsidP="00E35ADC">
            <w:pPr>
              <w:tabs>
                <w:tab w:val="decimal" w:pos="600"/>
              </w:tabs>
              <w:spacing w:line="240" w:lineRule="auto"/>
              <w:ind w:left="-129" w:right="-243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="00F66691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286</w:t>
            </w:r>
          </w:p>
        </w:tc>
        <w:tc>
          <w:tcPr>
            <w:tcW w:w="270" w:type="dxa"/>
          </w:tcPr>
          <w:p w14:paraId="4E0F0B66" w14:textId="77777777" w:rsidR="009D16AB" w:rsidRPr="0013335C" w:rsidRDefault="009D16AB" w:rsidP="00AC6B0B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2351622" w14:textId="77777777" w:rsidR="009D16AB" w:rsidRPr="0013335C" w:rsidRDefault="00577624" w:rsidP="00E35ADC">
            <w:pPr>
              <w:tabs>
                <w:tab w:val="decimal" w:pos="610"/>
              </w:tabs>
              <w:spacing w:line="240" w:lineRule="auto"/>
              <w:ind w:left="-129" w:right="-243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="009D16AB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286</w:t>
            </w:r>
          </w:p>
        </w:tc>
        <w:tc>
          <w:tcPr>
            <w:tcW w:w="270" w:type="dxa"/>
          </w:tcPr>
          <w:p w14:paraId="399ED42B" w14:textId="77777777" w:rsidR="009D16AB" w:rsidRPr="0013335C" w:rsidRDefault="009D16AB" w:rsidP="00AC6B0B">
            <w:pPr>
              <w:tabs>
                <w:tab w:val="decimal" w:pos="46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1D3E49D8" w14:textId="77777777" w:rsidR="009D16AB" w:rsidRPr="0013335C" w:rsidRDefault="00F66691" w:rsidP="00AC6B0B">
            <w:pPr>
              <w:tabs>
                <w:tab w:val="decimal" w:pos="388"/>
              </w:tabs>
              <w:spacing w:line="240" w:lineRule="auto"/>
              <w:ind w:left="-129" w:right="-147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A39D3C" w14:textId="77777777" w:rsidR="009D16AB" w:rsidRPr="0013335C" w:rsidRDefault="009D16AB" w:rsidP="00AC6B0B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14D408BA" w14:textId="77777777" w:rsidR="009D16AB" w:rsidRPr="0013335C" w:rsidRDefault="009D16AB" w:rsidP="00AC6B0B">
            <w:pPr>
              <w:tabs>
                <w:tab w:val="decimal" w:pos="388"/>
              </w:tabs>
              <w:spacing w:line="240" w:lineRule="auto"/>
              <w:ind w:left="-129" w:right="-147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5F79D9" w14:textId="77777777" w:rsidR="009D16AB" w:rsidRPr="0013335C" w:rsidRDefault="009D16AB" w:rsidP="00AC6B0B">
            <w:pPr>
              <w:tabs>
                <w:tab w:val="decimal" w:pos="54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AD24F19" w14:textId="77777777" w:rsidR="009D16AB" w:rsidRPr="0013335C" w:rsidRDefault="00577624" w:rsidP="00E35ADC">
            <w:pPr>
              <w:tabs>
                <w:tab w:val="decimal" w:pos="610"/>
              </w:tabs>
              <w:spacing w:line="240" w:lineRule="auto"/>
              <w:ind w:left="-129" w:right="-234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="000133B5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286</w:t>
            </w:r>
          </w:p>
        </w:tc>
        <w:tc>
          <w:tcPr>
            <w:tcW w:w="270" w:type="dxa"/>
          </w:tcPr>
          <w:p w14:paraId="5131670B" w14:textId="77777777" w:rsidR="009D16AB" w:rsidRPr="0013335C" w:rsidRDefault="009D16AB" w:rsidP="00AC6B0B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F4AFF96" w14:textId="77777777" w:rsidR="009D16AB" w:rsidRPr="0013335C" w:rsidRDefault="00577624" w:rsidP="00E35ADC">
            <w:pPr>
              <w:tabs>
                <w:tab w:val="decimal" w:pos="610"/>
              </w:tabs>
              <w:spacing w:line="240" w:lineRule="auto"/>
              <w:ind w:left="-129" w:right="-234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="009D16AB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286</w:t>
            </w:r>
          </w:p>
        </w:tc>
        <w:tc>
          <w:tcPr>
            <w:tcW w:w="270" w:type="dxa"/>
          </w:tcPr>
          <w:p w14:paraId="2B3C2198" w14:textId="77777777" w:rsidR="009D16AB" w:rsidRPr="0013335C" w:rsidRDefault="009D16AB" w:rsidP="00AC6B0B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3CE180B0" w14:textId="77777777" w:rsidR="009D16AB" w:rsidRPr="0013335C" w:rsidRDefault="00577624" w:rsidP="00AC6B0B">
            <w:pPr>
              <w:tabs>
                <w:tab w:val="decimal" w:pos="570"/>
              </w:tabs>
              <w:spacing w:line="240" w:lineRule="auto"/>
              <w:ind w:left="-129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264</w:t>
            </w:r>
          </w:p>
        </w:tc>
        <w:tc>
          <w:tcPr>
            <w:tcW w:w="258" w:type="dxa"/>
          </w:tcPr>
          <w:p w14:paraId="3212A9D1" w14:textId="77777777" w:rsidR="009D16AB" w:rsidRPr="0013335C" w:rsidRDefault="009D16AB" w:rsidP="00AC6B0B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2" w:type="dxa"/>
          </w:tcPr>
          <w:p w14:paraId="11099484" w14:textId="77777777" w:rsidR="009D16AB" w:rsidRPr="0013335C" w:rsidRDefault="00577624" w:rsidP="00AC6B0B">
            <w:pPr>
              <w:tabs>
                <w:tab w:val="decimal" w:pos="570"/>
              </w:tabs>
              <w:spacing w:line="240" w:lineRule="auto"/>
              <w:ind w:left="-129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264</w:t>
            </w:r>
          </w:p>
        </w:tc>
      </w:tr>
      <w:tr w:rsidR="00AC6B0B" w:rsidRPr="0013335C" w14:paraId="02C4B777" w14:textId="77777777" w:rsidTr="00E35ADC">
        <w:tc>
          <w:tcPr>
            <w:tcW w:w="2349" w:type="dxa"/>
          </w:tcPr>
          <w:p w14:paraId="2634994D" w14:textId="77777777" w:rsidR="009D16AB" w:rsidRPr="0013335C" w:rsidRDefault="009D16AB" w:rsidP="009D16AB">
            <w:pPr>
              <w:spacing w:line="240" w:lineRule="auto"/>
              <w:ind w:left="-18" w:right="-302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บริษัท มิตซูบิชิ อิเล็คทริค</w:t>
            </w:r>
          </w:p>
        </w:tc>
        <w:tc>
          <w:tcPr>
            <w:tcW w:w="1710" w:type="dxa"/>
          </w:tcPr>
          <w:p w14:paraId="4AE9D991" w14:textId="77777777" w:rsidR="009D16AB" w:rsidRPr="0013335C" w:rsidRDefault="009D16AB" w:rsidP="009D16AB">
            <w:pPr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ผลิต</w:t>
            </w:r>
          </w:p>
        </w:tc>
        <w:tc>
          <w:tcPr>
            <w:tcW w:w="720" w:type="dxa"/>
          </w:tcPr>
          <w:p w14:paraId="084C6B2B" w14:textId="77777777" w:rsidR="009D16AB" w:rsidRPr="0013335C" w:rsidRDefault="009D16AB" w:rsidP="00AC6B0B">
            <w:pPr>
              <w:tabs>
                <w:tab w:val="decimal" w:pos="283"/>
              </w:tabs>
              <w:spacing w:line="240" w:lineRule="auto"/>
              <w:ind w:left="-129" w:right="-18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20" w:type="dxa"/>
          </w:tcPr>
          <w:p w14:paraId="76B7FBC7" w14:textId="77777777" w:rsidR="009D16AB" w:rsidRPr="0013335C" w:rsidRDefault="009D16AB" w:rsidP="00AC6B0B">
            <w:pPr>
              <w:tabs>
                <w:tab w:val="decimal" w:pos="283"/>
              </w:tabs>
              <w:spacing w:line="240" w:lineRule="auto"/>
              <w:ind w:left="-129" w:right="-18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1" w:type="dxa"/>
          </w:tcPr>
          <w:p w14:paraId="0B42F31D" w14:textId="77777777" w:rsidR="009D16AB" w:rsidRPr="0013335C" w:rsidRDefault="009D16AB" w:rsidP="00E35ADC">
            <w:pPr>
              <w:tabs>
                <w:tab w:val="decimal" w:pos="690"/>
              </w:tabs>
              <w:spacing w:line="240" w:lineRule="auto"/>
              <w:ind w:left="-129" w:right="-84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2754FB7" w14:textId="77777777" w:rsidR="009D16AB" w:rsidRPr="0013335C" w:rsidRDefault="009D16AB" w:rsidP="00AC6B0B">
            <w:pPr>
              <w:tabs>
                <w:tab w:val="decimal" w:pos="639"/>
              </w:tabs>
              <w:spacing w:line="240" w:lineRule="auto"/>
              <w:ind w:left="-129" w:right="-84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dxa"/>
          </w:tcPr>
          <w:p w14:paraId="097FF175" w14:textId="77777777" w:rsidR="009D16AB" w:rsidRPr="0013335C" w:rsidRDefault="009D16AB" w:rsidP="00E35ADC">
            <w:pPr>
              <w:tabs>
                <w:tab w:val="decimal" w:pos="600"/>
              </w:tabs>
              <w:spacing w:line="240" w:lineRule="auto"/>
              <w:ind w:left="-129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5EBE0B" w14:textId="77777777" w:rsidR="009D16AB" w:rsidRPr="0013335C" w:rsidRDefault="009D16AB" w:rsidP="00AC6B0B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9AD69BD" w14:textId="77777777" w:rsidR="009D16AB" w:rsidRPr="0013335C" w:rsidRDefault="009D16AB" w:rsidP="00E35ADC">
            <w:pPr>
              <w:tabs>
                <w:tab w:val="decimal" w:pos="610"/>
              </w:tabs>
              <w:spacing w:line="240" w:lineRule="auto"/>
              <w:ind w:left="-129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BE44E8" w14:textId="77777777" w:rsidR="009D16AB" w:rsidRPr="0013335C" w:rsidRDefault="009D16AB" w:rsidP="00AC6B0B">
            <w:pPr>
              <w:tabs>
                <w:tab w:val="decimal" w:pos="46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2A6682E6" w14:textId="77777777" w:rsidR="009D16AB" w:rsidRPr="0013335C" w:rsidRDefault="009D16AB" w:rsidP="00AC6B0B">
            <w:pPr>
              <w:tabs>
                <w:tab w:val="decimal" w:pos="388"/>
              </w:tabs>
              <w:spacing w:line="240" w:lineRule="auto"/>
              <w:ind w:left="-129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B88CE5" w14:textId="77777777" w:rsidR="009D16AB" w:rsidRPr="0013335C" w:rsidRDefault="009D16AB" w:rsidP="00AC6B0B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7801F0C6" w14:textId="77777777" w:rsidR="009D16AB" w:rsidRPr="0013335C" w:rsidRDefault="009D16AB" w:rsidP="00AC6B0B">
            <w:pPr>
              <w:tabs>
                <w:tab w:val="decimal" w:pos="388"/>
              </w:tabs>
              <w:spacing w:line="240" w:lineRule="auto"/>
              <w:ind w:left="-129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7ED5FC" w14:textId="77777777" w:rsidR="009D16AB" w:rsidRPr="0013335C" w:rsidRDefault="009D16AB" w:rsidP="00AC6B0B">
            <w:pPr>
              <w:tabs>
                <w:tab w:val="decimal" w:pos="54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5E420B5" w14:textId="77777777" w:rsidR="009D16AB" w:rsidRPr="0013335C" w:rsidRDefault="009D16AB" w:rsidP="00E35ADC">
            <w:pPr>
              <w:tabs>
                <w:tab w:val="decimal" w:pos="610"/>
              </w:tabs>
              <w:spacing w:line="240" w:lineRule="auto"/>
              <w:ind w:left="-129" w:right="-2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C7727C" w14:textId="77777777" w:rsidR="009D16AB" w:rsidRPr="0013335C" w:rsidRDefault="009D16AB" w:rsidP="00AC6B0B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D7FB166" w14:textId="77777777" w:rsidR="009D16AB" w:rsidRPr="0013335C" w:rsidRDefault="009D16AB" w:rsidP="00E35ADC">
            <w:pPr>
              <w:tabs>
                <w:tab w:val="decimal" w:pos="610"/>
              </w:tabs>
              <w:spacing w:line="240" w:lineRule="auto"/>
              <w:ind w:left="-129" w:right="-2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C5724B" w14:textId="77777777" w:rsidR="009D16AB" w:rsidRPr="0013335C" w:rsidRDefault="009D16AB" w:rsidP="00AC6B0B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4FBE71B9" w14:textId="77777777" w:rsidR="009D16AB" w:rsidRPr="0013335C" w:rsidRDefault="009D16AB" w:rsidP="00AC6B0B">
            <w:pPr>
              <w:tabs>
                <w:tab w:val="decimal" w:pos="570"/>
              </w:tabs>
              <w:spacing w:line="240" w:lineRule="auto"/>
              <w:ind w:left="-129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581DB52D" w14:textId="77777777" w:rsidR="009D16AB" w:rsidRPr="0013335C" w:rsidRDefault="009D16AB" w:rsidP="00AC6B0B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2" w:type="dxa"/>
          </w:tcPr>
          <w:p w14:paraId="06BC5991" w14:textId="77777777" w:rsidR="009D16AB" w:rsidRPr="0013335C" w:rsidRDefault="009D16AB" w:rsidP="00AC6B0B">
            <w:pPr>
              <w:tabs>
                <w:tab w:val="decimal" w:pos="570"/>
              </w:tabs>
              <w:spacing w:line="240" w:lineRule="auto"/>
              <w:ind w:left="-129" w:right="-13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6B0B" w:rsidRPr="0013335C" w14:paraId="78E21AAB" w14:textId="77777777" w:rsidTr="00E35ADC">
        <w:tc>
          <w:tcPr>
            <w:tcW w:w="2349" w:type="dxa"/>
          </w:tcPr>
          <w:p w14:paraId="4FBF1504" w14:textId="77777777" w:rsidR="009D16AB" w:rsidRPr="0013335C" w:rsidRDefault="009D16AB" w:rsidP="009D16AB">
            <w:pPr>
              <w:spacing w:line="240" w:lineRule="auto"/>
              <w:ind w:left="-18" w:right="-302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คอนซูมเมอร์ โปรดักส์</w:t>
            </w:r>
          </w:p>
        </w:tc>
        <w:tc>
          <w:tcPr>
            <w:tcW w:w="1710" w:type="dxa"/>
          </w:tcPr>
          <w:p w14:paraId="70960A8D" w14:textId="77777777" w:rsidR="009D16AB" w:rsidRPr="0013335C" w:rsidRDefault="009D16AB" w:rsidP="009D16AB">
            <w:pPr>
              <w:spacing w:line="240" w:lineRule="auto"/>
              <w:ind w:right="-111" w:firstLine="12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เครื่องปรับอากาศ</w:t>
            </w:r>
          </w:p>
        </w:tc>
        <w:tc>
          <w:tcPr>
            <w:tcW w:w="720" w:type="dxa"/>
          </w:tcPr>
          <w:p w14:paraId="471FBABC" w14:textId="77777777" w:rsidR="009D16AB" w:rsidRPr="0013335C" w:rsidRDefault="009D16AB" w:rsidP="00AC6B0B">
            <w:pPr>
              <w:tabs>
                <w:tab w:val="decimal" w:pos="283"/>
              </w:tabs>
              <w:spacing w:line="240" w:lineRule="auto"/>
              <w:ind w:left="-129" w:right="-18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20" w:type="dxa"/>
          </w:tcPr>
          <w:p w14:paraId="274B8D59" w14:textId="77777777" w:rsidR="009D16AB" w:rsidRPr="0013335C" w:rsidRDefault="009D16AB" w:rsidP="00AC6B0B">
            <w:pPr>
              <w:tabs>
                <w:tab w:val="decimal" w:pos="283"/>
              </w:tabs>
              <w:spacing w:line="240" w:lineRule="auto"/>
              <w:ind w:left="-129" w:right="-18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1" w:type="dxa"/>
          </w:tcPr>
          <w:p w14:paraId="187A5B03" w14:textId="77777777" w:rsidR="009D16AB" w:rsidRPr="0013335C" w:rsidRDefault="009D16AB" w:rsidP="00E35ADC">
            <w:pPr>
              <w:tabs>
                <w:tab w:val="decimal" w:pos="690"/>
              </w:tabs>
              <w:spacing w:line="240" w:lineRule="auto"/>
              <w:ind w:left="-129" w:right="-84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902471A" w14:textId="77777777" w:rsidR="009D16AB" w:rsidRPr="0013335C" w:rsidRDefault="009D16AB" w:rsidP="00AC6B0B">
            <w:pPr>
              <w:tabs>
                <w:tab w:val="decimal" w:pos="639"/>
              </w:tabs>
              <w:spacing w:line="240" w:lineRule="auto"/>
              <w:ind w:left="-129" w:right="-84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dxa"/>
          </w:tcPr>
          <w:p w14:paraId="576E6F16" w14:textId="77777777" w:rsidR="009D16AB" w:rsidRPr="0013335C" w:rsidRDefault="009D16AB" w:rsidP="00E35ADC">
            <w:pPr>
              <w:tabs>
                <w:tab w:val="decimal" w:pos="600"/>
              </w:tabs>
              <w:spacing w:line="240" w:lineRule="auto"/>
              <w:ind w:left="-129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A87323" w14:textId="77777777" w:rsidR="009D16AB" w:rsidRPr="0013335C" w:rsidRDefault="009D16AB" w:rsidP="00AC6B0B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355DEE1" w14:textId="77777777" w:rsidR="009D16AB" w:rsidRPr="0013335C" w:rsidRDefault="009D16AB" w:rsidP="00E35ADC">
            <w:pPr>
              <w:tabs>
                <w:tab w:val="decimal" w:pos="610"/>
              </w:tabs>
              <w:spacing w:line="240" w:lineRule="auto"/>
              <w:ind w:left="-129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543D6D" w14:textId="77777777" w:rsidR="009D16AB" w:rsidRPr="0013335C" w:rsidRDefault="009D16AB" w:rsidP="00AC6B0B">
            <w:pPr>
              <w:tabs>
                <w:tab w:val="decimal" w:pos="46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5AC53059" w14:textId="77777777" w:rsidR="009D16AB" w:rsidRPr="0013335C" w:rsidRDefault="009D16AB" w:rsidP="00AC6B0B">
            <w:pPr>
              <w:tabs>
                <w:tab w:val="decimal" w:pos="388"/>
              </w:tabs>
              <w:spacing w:line="240" w:lineRule="auto"/>
              <w:ind w:left="-129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DCB78C" w14:textId="77777777" w:rsidR="009D16AB" w:rsidRPr="0013335C" w:rsidRDefault="009D16AB" w:rsidP="00AC6B0B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037A6150" w14:textId="77777777" w:rsidR="009D16AB" w:rsidRPr="0013335C" w:rsidRDefault="009D16AB" w:rsidP="00AC6B0B">
            <w:pPr>
              <w:tabs>
                <w:tab w:val="decimal" w:pos="388"/>
              </w:tabs>
              <w:spacing w:line="240" w:lineRule="auto"/>
              <w:ind w:left="-129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F3D950" w14:textId="77777777" w:rsidR="009D16AB" w:rsidRPr="0013335C" w:rsidRDefault="009D16AB" w:rsidP="00AC6B0B">
            <w:pPr>
              <w:tabs>
                <w:tab w:val="decimal" w:pos="54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DE47BBA" w14:textId="77777777" w:rsidR="009D16AB" w:rsidRPr="0013335C" w:rsidRDefault="009D16AB" w:rsidP="00E35ADC">
            <w:pPr>
              <w:tabs>
                <w:tab w:val="decimal" w:pos="610"/>
              </w:tabs>
              <w:spacing w:line="240" w:lineRule="auto"/>
              <w:ind w:left="-129" w:right="-2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6B41C0" w14:textId="77777777" w:rsidR="009D16AB" w:rsidRPr="0013335C" w:rsidRDefault="009D16AB" w:rsidP="00AC6B0B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AC6188C" w14:textId="77777777" w:rsidR="009D16AB" w:rsidRPr="0013335C" w:rsidRDefault="009D16AB" w:rsidP="00E35ADC">
            <w:pPr>
              <w:tabs>
                <w:tab w:val="decimal" w:pos="610"/>
              </w:tabs>
              <w:spacing w:line="240" w:lineRule="auto"/>
              <w:ind w:left="-129" w:right="-2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A89CBB" w14:textId="77777777" w:rsidR="009D16AB" w:rsidRPr="0013335C" w:rsidRDefault="009D16AB" w:rsidP="00AC6B0B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6B91A505" w14:textId="77777777" w:rsidR="009D16AB" w:rsidRPr="0013335C" w:rsidRDefault="009D16AB" w:rsidP="00AC6B0B">
            <w:pPr>
              <w:tabs>
                <w:tab w:val="decimal" w:pos="570"/>
              </w:tabs>
              <w:spacing w:line="240" w:lineRule="auto"/>
              <w:ind w:left="-129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4D74B105" w14:textId="77777777" w:rsidR="009D16AB" w:rsidRPr="0013335C" w:rsidRDefault="009D16AB" w:rsidP="00AC6B0B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2" w:type="dxa"/>
          </w:tcPr>
          <w:p w14:paraId="10B7DE91" w14:textId="77777777" w:rsidR="009D16AB" w:rsidRPr="0013335C" w:rsidRDefault="009D16AB" w:rsidP="00AC6B0B">
            <w:pPr>
              <w:tabs>
                <w:tab w:val="decimal" w:pos="570"/>
              </w:tabs>
              <w:spacing w:line="240" w:lineRule="auto"/>
              <w:ind w:left="-129" w:right="-13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6B0B" w:rsidRPr="0013335C" w14:paraId="15BC1595" w14:textId="77777777" w:rsidTr="00E35ADC">
        <w:tc>
          <w:tcPr>
            <w:tcW w:w="2349" w:type="dxa"/>
          </w:tcPr>
          <w:p w14:paraId="15260297" w14:textId="77777777" w:rsidR="009D16AB" w:rsidRPr="0013335C" w:rsidRDefault="00E35ADC" w:rsidP="00E35ADC">
            <w:pPr>
              <w:spacing w:line="240" w:lineRule="auto"/>
              <w:ind w:right="-302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="009D16AB" w:rsidRPr="0013335C">
              <w:rPr>
                <w:rFonts w:ascii="Angsana New" w:hAnsi="Angsana New" w:hint="cs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710" w:type="dxa"/>
          </w:tcPr>
          <w:p w14:paraId="6E3E270E" w14:textId="77777777" w:rsidR="009D16AB" w:rsidRPr="0013335C" w:rsidRDefault="009D16AB" w:rsidP="009D16AB">
            <w:pPr>
              <w:spacing w:line="240" w:lineRule="auto"/>
              <w:ind w:right="-111" w:firstLine="12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720" w:type="dxa"/>
          </w:tcPr>
          <w:p w14:paraId="616D39DF" w14:textId="77777777" w:rsidR="009D16AB" w:rsidRPr="0013335C" w:rsidRDefault="00577624" w:rsidP="00AC6B0B">
            <w:pPr>
              <w:tabs>
                <w:tab w:val="decimal" w:pos="283"/>
              </w:tabs>
              <w:spacing w:line="240" w:lineRule="auto"/>
              <w:ind w:left="-129" w:right="-18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10</w:t>
            </w:r>
            <w:r w:rsidR="00F66691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.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00</w:t>
            </w:r>
          </w:p>
        </w:tc>
        <w:tc>
          <w:tcPr>
            <w:tcW w:w="720" w:type="dxa"/>
          </w:tcPr>
          <w:p w14:paraId="36520E88" w14:textId="77777777" w:rsidR="009D16AB" w:rsidRPr="0013335C" w:rsidRDefault="00577624" w:rsidP="00AC6B0B">
            <w:pPr>
              <w:tabs>
                <w:tab w:val="decimal" w:pos="283"/>
              </w:tabs>
              <w:spacing w:line="240" w:lineRule="auto"/>
              <w:ind w:left="-129" w:right="-18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10</w:t>
            </w:r>
            <w:r w:rsidR="009D16AB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.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00</w:t>
            </w:r>
          </w:p>
        </w:tc>
        <w:tc>
          <w:tcPr>
            <w:tcW w:w="891" w:type="dxa"/>
          </w:tcPr>
          <w:p w14:paraId="05044E2D" w14:textId="77777777" w:rsidR="009D16AB" w:rsidRPr="0013335C" w:rsidRDefault="00577624" w:rsidP="00E35ADC">
            <w:pPr>
              <w:tabs>
                <w:tab w:val="decimal" w:pos="690"/>
              </w:tabs>
              <w:spacing w:line="240" w:lineRule="auto"/>
              <w:ind w:left="-129" w:right="-849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F66691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200</w:t>
            </w:r>
            <w:r w:rsidR="00F66691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810" w:type="dxa"/>
          </w:tcPr>
          <w:p w14:paraId="1137D4DD" w14:textId="77777777" w:rsidR="009D16AB" w:rsidRPr="0013335C" w:rsidRDefault="00577624" w:rsidP="00AC6B0B">
            <w:pPr>
              <w:tabs>
                <w:tab w:val="decimal" w:pos="639"/>
              </w:tabs>
              <w:spacing w:line="240" w:lineRule="auto"/>
              <w:ind w:left="-129" w:right="-849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9D16AB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200</w:t>
            </w:r>
            <w:r w:rsidR="009D16AB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801" w:type="dxa"/>
          </w:tcPr>
          <w:p w14:paraId="25EDE4D3" w14:textId="77777777" w:rsidR="009D16AB" w:rsidRPr="0013335C" w:rsidRDefault="00577624" w:rsidP="00E35ADC">
            <w:pPr>
              <w:tabs>
                <w:tab w:val="decimal" w:pos="600"/>
              </w:tabs>
              <w:spacing w:line="240" w:lineRule="auto"/>
              <w:ind w:left="-129" w:right="-243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120</w:t>
            </w:r>
            <w:r w:rsidR="00F66691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32703185" w14:textId="77777777" w:rsidR="009D16AB" w:rsidRPr="0013335C" w:rsidRDefault="009D16AB" w:rsidP="00AC6B0B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5287E01" w14:textId="77777777" w:rsidR="009D16AB" w:rsidRPr="0013335C" w:rsidRDefault="00577624" w:rsidP="00E35ADC">
            <w:pPr>
              <w:tabs>
                <w:tab w:val="decimal" w:pos="610"/>
              </w:tabs>
              <w:spacing w:line="240" w:lineRule="auto"/>
              <w:ind w:left="-129" w:right="-243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120</w:t>
            </w:r>
            <w:r w:rsidR="009D16AB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4D76B92A" w14:textId="77777777" w:rsidR="009D16AB" w:rsidRPr="0013335C" w:rsidRDefault="009D16AB" w:rsidP="00AC6B0B">
            <w:pPr>
              <w:tabs>
                <w:tab w:val="decimal" w:pos="46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5EAA6110" w14:textId="77777777" w:rsidR="009D16AB" w:rsidRPr="0013335C" w:rsidRDefault="00F66691" w:rsidP="00AC6B0B">
            <w:pPr>
              <w:tabs>
                <w:tab w:val="decimal" w:pos="388"/>
              </w:tabs>
              <w:spacing w:line="240" w:lineRule="auto"/>
              <w:ind w:left="-129" w:right="-147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5A96BA" w14:textId="77777777" w:rsidR="009D16AB" w:rsidRPr="0013335C" w:rsidRDefault="009D16AB" w:rsidP="00AC6B0B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33553756" w14:textId="77777777" w:rsidR="009D16AB" w:rsidRPr="0013335C" w:rsidRDefault="009D16AB" w:rsidP="00AC6B0B">
            <w:pPr>
              <w:tabs>
                <w:tab w:val="decimal" w:pos="388"/>
              </w:tabs>
              <w:spacing w:line="240" w:lineRule="auto"/>
              <w:ind w:left="-129" w:right="-147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38A8F2" w14:textId="77777777" w:rsidR="009D16AB" w:rsidRPr="0013335C" w:rsidRDefault="009D16AB" w:rsidP="00AC6B0B">
            <w:pPr>
              <w:tabs>
                <w:tab w:val="decimal" w:pos="54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3B6296E" w14:textId="77777777" w:rsidR="009D16AB" w:rsidRPr="0013335C" w:rsidRDefault="00577624" w:rsidP="00E35ADC">
            <w:pPr>
              <w:tabs>
                <w:tab w:val="decimal" w:pos="610"/>
              </w:tabs>
              <w:spacing w:line="240" w:lineRule="auto"/>
              <w:ind w:left="-129" w:right="-234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120</w:t>
            </w:r>
            <w:r w:rsidR="000133B5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7E600872" w14:textId="77777777" w:rsidR="009D16AB" w:rsidRPr="0013335C" w:rsidRDefault="009D16AB" w:rsidP="00AC6B0B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530F30D" w14:textId="77777777" w:rsidR="009D16AB" w:rsidRPr="0013335C" w:rsidRDefault="00577624" w:rsidP="00E35ADC">
            <w:pPr>
              <w:tabs>
                <w:tab w:val="decimal" w:pos="610"/>
              </w:tabs>
              <w:spacing w:line="240" w:lineRule="auto"/>
              <w:ind w:left="-129" w:right="-234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120</w:t>
            </w:r>
            <w:r w:rsidR="009D16AB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01E91A76" w14:textId="77777777" w:rsidR="009D16AB" w:rsidRPr="0013335C" w:rsidRDefault="009D16AB" w:rsidP="00AC6B0B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66A8C116" w14:textId="77777777" w:rsidR="009D16AB" w:rsidRPr="0013335C" w:rsidRDefault="00577624" w:rsidP="00AC6B0B">
            <w:pPr>
              <w:tabs>
                <w:tab w:val="decimal" w:pos="570"/>
              </w:tabs>
              <w:spacing w:line="240" w:lineRule="auto"/>
              <w:ind w:left="-129" w:right="-138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394</w:t>
            </w:r>
            <w:r w:rsidR="000133B5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435</w:t>
            </w:r>
          </w:p>
        </w:tc>
        <w:tc>
          <w:tcPr>
            <w:tcW w:w="258" w:type="dxa"/>
          </w:tcPr>
          <w:p w14:paraId="730446E0" w14:textId="77777777" w:rsidR="009D16AB" w:rsidRPr="0013335C" w:rsidRDefault="009D16AB" w:rsidP="00AC6B0B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2" w:type="dxa"/>
          </w:tcPr>
          <w:p w14:paraId="06200713" w14:textId="77777777" w:rsidR="009D16AB" w:rsidRPr="0013335C" w:rsidRDefault="00577624" w:rsidP="00AC6B0B">
            <w:pPr>
              <w:tabs>
                <w:tab w:val="decimal" w:pos="570"/>
              </w:tabs>
              <w:spacing w:line="240" w:lineRule="auto"/>
              <w:ind w:left="-129" w:right="-138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180</w:t>
            </w:r>
            <w:r w:rsidR="009D16AB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696</w:t>
            </w:r>
          </w:p>
        </w:tc>
      </w:tr>
      <w:tr w:rsidR="00AC6B0B" w:rsidRPr="0013335C" w14:paraId="5497DA8E" w14:textId="77777777" w:rsidTr="00E35ADC">
        <w:tc>
          <w:tcPr>
            <w:tcW w:w="2349" w:type="dxa"/>
          </w:tcPr>
          <w:p w14:paraId="6B94B903" w14:textId="77777777" w:rsidR="009D16AB" w:rsidRPr="0013335C" w:rsidRDefault="009D16AB" w:rsidP="009D16AB">
            <w:pPr>
              <w:spacing w:line="240" w:lineRule="auto"/>
              <w:ind w:left="-18" w:right="-302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บริษัท สยามคอมเพรสเซอร์</w:t>
            </w:r>
          </w:p>
        </w:tc>
        <w:tc>
          <w:tcPr>
            <w:tcW w:w="1710" w:type="dxa"/>
          </w:tcPr>
          <w:p w14:paraId="438A97A8" w14:textId="77777777" w:rsidR="009D16AB" w:rsidRPr="0013335C" w:rsidRDefault="009D16AB" w:rsidP="009D16AB">
            <w:pPr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ผลิตคอมเพรสเซอร์</w:t>
            </w:r>
          </w:p>
        </w:tc>
        <w:tc>
          <w:tcPr>
            <w:tcW w:w="720" w:type="dxa"/>
          </w:tcPr>
          <w:p w14:paraId="36E8F3B4" w14:textId="77777777" w:rsidR="009D16AB" w:rsidRPr="0013335C" w:rsidRDefault="009D16AB" w:rsidP="00AC6B0B">
            <w:pPr>
              <w:tabs>
                <w:tab w:val="decimal" w:pos="283"/>
              </w:tabs>
              <w:spacing w:line="240" w:lineRule="auto"/>
              <w:ind w:left="-129" w:right="-18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20" w:type="dxa"/>
          </w:tcPr>
          <w:p w14:paraId="21DA1AE8" w14:textId="77777777" w:rsidR="009D16AB" w:rsidRPr="0013335C" w:rsidRDefault="009D16AB" w:rsidP="00AC6B0B">
            <w:pPr>
              <w:tabs>
                <w:tab w:val="decimal" w:pos="283"/>
              </w:tabs>
              <w:spacing w:line="240" w:lineRule="auto"/>
              <w:ind w:left="-129" w:right="-18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1" w:type="dxa"/>
          </w:tcPr>
          <w:p w14:paraId="4746F9F1" w14:textId="77777777" w:rsidR="009D16AB" w:rsidRPr="0013335C" w:rsidRDefault="009D16AB" w:rsidP="00E35ADC">
            <w:pPr>
              <w:tabs>
                <w:tab w:val="decimal" w:pos="690"/>
              </w:tabs>
              <w:spacing w:line="240" w:lineRule="auto"/>
              <w:ind w:left="-129" w:right="-84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8EF6D38" w14:textId="77777777" w:rsidR="009D16AB" w:rsidRPr="0013335C" w:rsidRDefault="009D16AB" w:rsidP="00AC6B0B">
            <w:pPr>
              <w:tabs>
                <w:tab w:val="decimal" w:pos="639"/>
              </w:tabs>
              <w:spacing w:line="240" w:lineRule="auto"/>
              <w:ind w:left="-129" w:right="-84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dxa"/>
          </w:tcPr>
          <w:p w14:paraId="643DA893" w14:textId="77777777" w:rsidR="009D16AB" w:rsidRPr="0013335C" w:rsidRDefault="009D16AB" w:rsidP="00E35ADC">
            <w:pPr>
              <w:tabs>
                <w:tab w:val="decimal" w:pos="600"/>
              </w:tabs>
              <w:spacing w:line="240" w:lineRule="auto"/>
              <w:ind w:left="-129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790830" w14:textId="77777777" w:rsidR="009D16AB" w:rsidRPr="0013335C" w:rsidRDefault="009D16AB" w:rsidP="00AC6B0B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A3BEBC9" w14:textId="77777777" w:rsidR="009D16AB" w:rsidRPr="0013335C" w:rsidRDefault="009D16AB" w:rsidP="00E35ADC">
            <w:pPr>
              <w:tabs>
                <w:tab w:val="decimal" w:pos="610"/>
              </w:tabs>
              <w:spacing w:line="240" w:lineRule="auto"/>
              <w:ind w:left="-129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D14966" w14:textId="77777777" w:rsidR="009D16AB" w:rsidRPr="0013335C" w:rsidRDefault="009D16AB" w:rsidP="00AC6B0B">
            <w:pPr>
              <w:tabs>
                <w:tab w:val="decimal" w:pos="46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22F99D8E" w14:textId="77777777" w:rsidR="009D16AB" w:rsidRPr="0013335C" w:rsidRDefault="009D16AB" w:rsidP="00AC6B0B">
            <w:pPr>
              <w:tabs>
                <w:tab w:val="decimal" w:pos="388"/>
              </w:tabs>
              <w:spacing w:line="240" w:lineRule="auto"/>
              <w:ind w:left="-129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1E1FB5" w14:textId="77777777" w:rsidR="009D16AB" w:rsidRPr="0013335C" w:rsidRDefault="009D16AB" w:rsidP="00AC6B0B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67B35BC3" w14:textId="77777777" w:rsidR="009D16AB" w:rsidRPr="0013335C" w:rsidRDefault="009D16AB" w:rsidP="00AC6B0B">
            <w:pPr>
              <w:tabs>
                <w:tab w:val="decimal" w:pos="388"/>
              </w:tabs>
              <w:spacing w:line="240" w:lineRule="auto"/>
              <w:ind w:left="-129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D42F17" w14:textId="77777777" w:rsidR="009D16AB" w:rsidRPr="0013335C" w:rsidRDefault="009D16AB" w:rsidP="00AC6B0B">
            <w:pPr>
              <w:tabs>
                <w:tab w:val="decimal" w:pos="54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51F6ABB" w14:textId="77777777" w:rsidR="009D16AB" w:rsidRPr="0013335C" w:rsidRDefault="009D16AB" w:rsidP="00E35ADC">
            <w:pPr>
              <w:tabs>
                <w:tab w:val="decimal" w:pos="610"/>
              </w:tabs>
              <w:spacing w:line="240" w:lineRule="auto"/>
              <w:ind w:left="-129" w:right="-2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4E7EEB" w14:textId="77777777" w:rsidR="009D16AB" w:rsidRPr="0013335C" w:rsidRDefault="009D16AB" w:rsidP="00AC6B0B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B67E84B" w14:textId="77777777" w:rsidR="009D16AB" w:rsidRPr="0013335C" w:rsidRDefault="009D16AB" w:rsidP="00E35ADC">
            <w:pPr>
              <w:tabs>
                <w:tab w:val="decimal" w:pos="610"/>
              </w:tabs>
              <w:spacing w:line="240" w:lineRule="auto"/>
              <w:ind w:left="-129" w:right="-2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4766CD" w14:textId="77777777" w:rsidR="009D16AB" w:rsidRPr="0013335C" w:rsidRDefault="009D16AB" w:rsidP="00AC6B0B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0A3FB359" w14:textId="77777777" w:rsidR="009D16AB" w:rsidRPr="0013335C" w:rsidRDefault="009D16AB" w:rsidP="00AC6B0B">
            <w:pPr>
              <w:tabs>
                <w:tab w:val="decimal" w:pos="570"/>
              </w:tabs>
              <w:spacing w:line="240" w:lineRule="auto"/>
              <w:ind w:left="-129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48D00DF6" w14:textId="77777777" w:rsidR="009D16AB" w:rsidRPr="0013335C" w:rsidRDefault="009D16AB" w:rsidP="00AC6B0B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2" w:type="dxa"/>
          </w:tcPr>
          <w:p w14:paraId="70B46BC8" w14:textId="77777777" w:rsidR="009D16AB" w:rsidRPr="0013335C" w:rsidRDefault="009D16AB" w:rsidP="00AC6B0B">
            <w:pPr>
              <w:tabs>
                <w:tab w:val="decimal" w:pos="570"/>
              </w:tabs>
              <w:spacing w:line="240" w:lineRule="auto"/>
              <w:ind w:left="-129" w:right="-13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6B0B" w:rsidRPr="0013335C" w14:paraId="28AA2B28" w14:textId="77777777" w:rsidTr="00E35ADC">
        <w:tc>
          <w:tcPr>
            <w:tcW w:w="2349" w:type="dxa"/>
          </w:tcPr>
          <w:p w14:paraId="60A86003" w14:textId="77777777" w:rsidR="009D16AB" w:rsidRPr="0013335C" w:rsidRDefault="009D16AB" w:rsidP="009D16AB">
            <w:pPr>
              <w:spacing w:line="240" w:lineRule="auto"/>
              <w:ind w:left="-18" w:right="-302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   อุตสาหกรรม จำกัด</w:t>
            </w:r>
          </w:p>
        </w:tc>
        <w:tc>
          <w:tcPr>
            <w:tcW w:w="1710" w:type="dxa"/>
          </w:tcPr>
          <w:p w14:paraId="3678388B" w14:textId="77777777" w:rsidR="009D16AB" w:rsidRPr="0013335C" w:rsidRDefault="009D16AB" w:rsidP="009D16AB">
            <w:pPr>
              <w:spacing w:line="240" w:lineRule="auto"/>
              <w:ind w:right="-111" w:firstLine="12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</w:t>
            </w:r>
          </w:p>
        </w:tc>
        <w:tc>
          <w:tcPr>
            <w:tcW w:w="720" w:type="dxa"/>
          </w:tcPr>
          <w:p w14:paraId="3D1E0416" w14:textId="77777777" w:rsidR="009D16AB" w:rsidRPr="0013335C" w:rsidRDefault="009D16AB" w:rsidP="00AC6B0B">
            <w:pPr>
              <w:tabs>
                <w:tab w:val="decimal" w:pos="283"/>
              </w:tabs>
              <w:spacing w:line="240" w:lineRule="auto"/>
              <w:ind w:left="-129" w:right="-18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20" w:type="dxa"/>
          </w:tcPr>
          <w:p w14:paraId="438FA6CB" w14:textId="77777777" w:rsidR="009D16AB" w:rsidRPr="0013335C" w:rsidRDefault="009D16AB" w:rsidP="00AC6B0B">
            <w:pPr>
              <w:tabs>
                <w:tab w:val="decimal" w:pos="283"/>
              </w:tabs>
              <w:spacing w:line="240" w:lineRule="auto"/>
              <w:ind w:left="-129" w:right="-18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1" w:type="dxa"/>
          </w:tcPr>
          <w:p w14:paraId="78FE9BAD" w14:textId="77777777" w:rsidR="009D16AB" w:rsidRPr="0013335C" w:rsidRDefault="009D16AB" w:rsidP="00E35ADC">
            <w:pPr>
              <w:tabs>
                <w:tab w:val="decimal" w:pos="690"/>
              </w:tabs>
              <w:spacing w:line="240" w:lineRule="auto"/>
              <w:ind w:left="-129" w:right="-84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AA72532" w14:textId="77777777" w:rsidR="009D16AB" w:rsidRPr="0013335C" w:rsidRDefault="009D16AB" w:rsidP="00AC6B0B">
            <w:pPr>
              <w:tabs>
                <w:tab w:val="decimal" w:pos="639"/>
              </w:tabs>
              <w:spacing w:line="240" w:lineRule="auto"/>
              <w:ind w:left="-129" w:right="-84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dxa"/>
          </w:tcPr>
          <w:p w14:paraId="594AD7FD" w14:textId="77777777" w:rsidR="009D16AB" w:rsidRPr="0013335C" w:rsidRDefault="009D16AB" w:rsidP="00E35ADC">
            <w:pPr>
              <w:tabs>
                <w:tab w:val="decimal" w:pos="600"/>
              </w:tabs>
              <w:spacing w:line="240" w:lineRule="auto"/>
              <w:ind w:left="-129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4CE32C" w14:textId="77777777" w:rsidR="009D16AB" w:rsidRPr="0013335C" w:rsidRDefault="009D16AB" w:rsidP="00AC6B0B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BB3D5CB" w14:textId="77777777" w:rsidR="009D16AB" w:rsidRPr="0013335C" w:rsidRDefault="009D16AB" w:rsidP="00E35ADC">
            <w:pPr>
              <w:tabs>
                <w:tab w:val="decimal" w:pos="610"/>
              </w:tabs>
              <w:spacing w:line="240" w:lineRule="auto"/>
              <w:ind w:left="-129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1D992C" w14:textId="77777777" w:rsidR="009D16AB" w:rsidRPr="0013335C" w:rsidRDefault="009D16AB" w:rsidP="00AC6B0B">
            <w:pPr>
              <w:tabs>
                <w:tab w:val="decimal" w:pos="46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038A1151" w14:textId="77777777" w:rsidR="009D16AB" w:rsidRPr="0013335C" w:rsidRDefault="009D16AB" w:rsidP="00AC6B0B">
            <w:pPr>
              <w:tabs>
                <w:tab w:val="decimal" w:pos="388"/>
              </w:tabs>
              <w:spacing w:line="240" w:lineRule="auto"/>
              <w:ind w:left="-129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C70C37" w14:textId="77777777" w:rsidR="009D16AB" w:rsidRPr="0013335C" w:rsidRDefault="009D16AB" w:rsidP="00AC6B0B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092C983D" w14:textId="77777777" w:rsidR="009D16AB" w:rsidRPr="0013335C" w:rsidRDefault="009D16AB" w:rsidP="00AC6B0B">
            <w:pPr>
              <w:tabs>
                <w:tab w:val="decimal" w:pos="388"/>
              </w:tabs>
              <w:spacing w:line="240" w:lineRule="auto"/>
              <w:ind w:left="-129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D9121D" w14:textId="77777777" w:rsidR="009D16AB" w:rsidRPr="0013335C" w:rsidRDefault="009D16AB" w:rsidP="00AC6B0B">
            <w:pPr>
              <w:tabs>
                <w:tab w:val="decimal" w:pos="54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8988D9F" w14:textId="77777777" w:rsidR="009D16AB" w:rsidRPr="0013335C" w:rsidRDefault="009D16AB" w:rsidP="00E35ADC">
            <w:pPr>
              <w:tabs>
                <w:tab w:val="decimal" w:pos="610"/>
              </w:tabs>
              <w:spacing w:line="240" w:lineRule="auto"/>
              <w:ind w:left="-129" w:right="-2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7DD13F" w14:textId="77777777" w:rsidR="009D16AB" w:rsidRPr="0013335C" w:rsidRDefault="009D16AB" w:rsidP="00AC6B0B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8D1387A" w14:textId="77777777" w:rsidR="009D16AB" w:rsidRPr="0013335C" w:rsidRDefault="009D16AB" w:rsidP="00E35ADC">
            <w:pPr>
              <w:tabs>
                <w:tab w:val="decimal" w:pos="610"/>
              </w:tabs>
              <w:spacing w:line="240" w:lineRule="auto"/>
              <w:ind w:left="-129" w:right="-2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706AF2" w14:textId="77777777" w:rsidR="009D16AB" w:rsidRPr="0013335C" w:rsidRDefault="009D16AB" w:rsidP="00AC6B0B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5CC3C2D1" w14:textId="77777777" w:rsidR="009D16AB" w:rsidRPr="0013335C" w:rsidRDefault="009D16AB" w:rsidP="00AC6B0B">
            <w:pPr>
              <w:tabs>
                <w:tab w:val="decimal" w:pos="570"/>
              </w:tabs>
              <w:spacing w:line="240" w:lineRule="auto"/>
              <w:ind w:left="-129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5D15C456" w14:textId="77777777" w:rsidR="009D16AB" w:rsidRPr="0013335C" w:rsidRDefault="009D16AB" w:rsidP="00AC6B0B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2" w:type="dxa"/>
          </w:tcPr>
          <w:p w14:paraId="2719ED1D" w14:textId="77777777" w:rsidR="009D16AB" w:rsidRPr="0013335C" w:rsidRDefault="009D16AB" w:rsidP="00AC6B0B">
            <w:pPr>
              <w:tabs>
                <w:tab w:val="decimal" w:pos="570"/>
              </w:tabs>
              <w:spacing w:line="240" w:lineRule="auto"/>
              <w:ind w:left="-129" w:right="-13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6B0B" w:rsidRPr="0013335C" w14:paraId="3016E8B3" w14:textId="77777777" w:rsidTr="00E35ADC">
        <w:trPr>
          <w:trHeight w:val="70"/>
        </w:trPr>
        <w:tc>
          <w:tcPr>
            <w:tcW w:w="2349" w:type="dxa"/>
          </w:tcPr>
          <w:p w14:paraId="23466B29" w14:textId="77777777" w:rsidR="009D16AB" w:rsidRPr="0013335C" w:rsidRDefault="009D16AB" w:rsidP="009D16AB">
            <w:pPr>
              <w:spacing w:line="240" w:lineRule="auto"/>
              <w:ind w:left="-18" w:right="-30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F89BE43" w14:textId="77777777" w:rsidR="009D16AB" w:rsidRPr="0013335C" w:rsidRDefault="009D16AB" w:rsidP="009D16AB">
            <w:pPr>
              <w:spacing w:line="240" w:lineRule="auto"/>
              <w:ind w:right="-111" w:firstLine="12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เครื่องปรับอากาศ</w:t>
            </w:r>
          </w:p>
        </w:tc>
        <w:tc>
          <w:tcPr>
            <w:tcW w:w="720" w:type="dxa"/>
          </w:tcPr>
          <w:p w14:paraId="4254FD49" w14:textId="77777777" w:rsidR="009D16AB" w:rsidRPr="0013335C" w:rsidRDefault="00577624" w:rsidP="00AC6B0B">
            <w:pPr>
              <w:tabs>
                <w:tab w:val="decimal" w:pos="283"/>
              </w:tabs>
              <w:spacing w:line="240" w:lineRule="auto"/>
              <w:ind w:left="-129" w:right="-18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F66691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.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00</w:t>
            </w:r>
          </w:p>
        </w:tc>
        <w:tc>
          <w:tcPr>
            <w:tcW w:w="720" w:type="dxa"/>
          </w:tcPr>
          <w:p w14:paraId="5185B767" w14:textId="77777777" w:rsidR="009D16AB" w:rsidRPr="0013335C" w:rsidRDefault="00577624" w:rsidP="00AC6B0B">
            <w:pPr>
              <w:tabs>
                <w:tab w:val="decimal" w:pos="283"/>
              </w:tabs>
              <w:spacing w:line="240" w:lineRule="auto"/>
              <w:ind w:left="-129" w:right="-18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9D16AB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.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00</w:t>
            </w:r>
          </w:p>
        </w:tc>
        <w:tc>
          <w:tcPr>
            <w:tcW w:w="891" w:type="dxa"/>
          </w:tcPr>
          <w:p w14:paraId="11D9DB1D" w14:textId="77777777" w:rsidR="009D16AB" w:rsidRPr="0013335C" w:rsidRDefault="00577624" w:rsidP="00E35ADC">
            <w:pPr>
              <w:tabs>
                <w:tab w:val="decimal" w:pos="690"/>
              </w:tabs>
              <w:spacing w:line="240" w:lineRule="auto"/>
              <w:ind w:left="-129" w:right="-849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F66691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603</w:t>
            </w:r>
            <w:r w:rsidR="00F66691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800</w:t>
            </w:r>
          </w:p>
        </w:tc>
        <w:tc>
          <w:tcPr>
            <w:tcW w:w="810" w:type="dxa"/>
          </w:tcPr>
          <w:p w14:paraId="6DB7A234" w14:textId="77777777" w:rsidR="009D16AB" w:rsidRPr="0013335C" w:rsidRDefault="00577624" w:rsidP="00AC6B0B">
            <w:pPr>
              <w:tabs>
                <w:tab w:val="decimal" w:pos="639"/>
              </w:tabs>
              <w:spacing w:line="240" w:lineRule="auto"/>
              <w:ind w:left="-129" w:right="-849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9D16AB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603</w:t>
            </w:r>
            <w:r w:rsidR="009D16AB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800</w:t>
            </w:r>
          </w:p>
        </w:tc>
        <w:tc>
          <w:tcPr>
            <w:tcW w:w="801" w:type="dxa"/>
          </w:tcPr>
          <w:p w14:paraId="38D68759" w14:textId="77777777" w:rsidR="009D16AB" w:rsidRPr="0013335C" w:rsidRDefault="00577624" w:rsidP="00E35ADC">
            <w:pPr>
              <w:tabs>
                <w:tab w:val="decimal" w:pos="600"/>
              </w:tabs>
              <w:spacing w:line="240" w:lineRule="auto"/>
              <w:ind w:left="-129" w:right="-243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32</w:t>
            </w:r>
            <w:r w:rsidR="00F66691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076</w:t>
            </w:r>
          </w:p>
        </w:tc>
        <w:tc>
          <w:tcPr>
            <w:tcW w:w="270" w:type="dxa"/>
          </w:tcPr>
          <w:p w14:paraId="19132EE3" w14:textId="77777777" w:rsidR="009D16AB" w:rsidRPr="0013335C" w:rsidRDefault="009D16AB" w:rsidP="00AC6B0B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FFA6DDE" w14:textId="77777777" w:rsidR="009D16AB" w:rsidRPr="0013335C" w:rsidRDefault="00577624" w:rsidP="00E35ADC">
            <w:pPr>
              <w:tabs>
                <w:tab w:val="decimal" w:pos="610"/>
              </w:tabs>
              <w:spacing w:line="240" w:lineRule="auto"/>
              <w:ind w:left="-129" w:right="-243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32</w:t>
            </w:r>
            <w:r w:rsidR="009D16AB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076</w:t>
            </w:r>
          </w:p>
        </w:tc>
        <w:tc>
          <w:tcPr>
            <w:tcW w:w="270" w:type="dxa"/>
          </w:tcPr>
          <w:p w14:paraId="1555A85B" w14:textId="77777777" w:rsidR="009D16AB" w:rsidRPr="0013335C" w:rsidRDefault="009D16AB" w:rsidP="00AC6B0B">
            <w:pPr>
              <w:tabs>
                <w:tab w:val="decimal" w:pos="46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12286235" w14:textId="77777777" w:rsidR="009D16AB" w:rsidRPr="0013335C" w:rsidRDefault="00F66691" w:rsidP="00AC6B0B">
            <w:pPr>
              <w:tabs>
                <w:tab w:val="decimal" w:pos="388"/>
              </w:tabs>
              <w:spacing w:line="240" w:lineRule="auto"/>
              <w:ind w:left="-129" w:right="-147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4C591B" w14:textId="77777777" w:rsidR="009D16AB" w:rsidRPr="0013335C" w:rsidRDefault="009D16AB" w:rsidP="00AC6B0B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36033015" w14:textId="77777777" w:rsidR="009D16AB" w:rsidRPr="0013335C" w:rsidRDefault="009D16AB" w:rsidP="00AC6B0B">
            <w:pPr>
              <w:tabs>
                <w:tab w:val="decimal" w:pos="388"/>
              </w:tabs>
              <w:spacing w:line="240" w:lineRule="auto"/>
              <w:ind w:left="-129" w:right="-147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587636" w14:textId="77777777" w:rsidR="009D16AB" w:rsidRPr="0013335C" w:rsidRDefault="009D16AB" w:rsidP="00AC6B0B">
            <w:pPr>
              <w:tabs>
                <w:tab w:val="decimal" w:pos="54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3BBD4A0" w14:textId="77777777" w:rsidR="009D16AB" w:rsidRPr="0013335C" w:rsidRDefault="00577624" w:rsidP="00E35ADC">
            <w:pPr>
              <w:tabs>
                <w:tab w:val="decimal" w:pos="610"/>
              </w:tabs>
              <w:spacing w:line="240" w:lineRule="auto"/>
              <w:ind w:left="-129" w:right="-234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32</w:t>
            </w:r>
            <w:r w:rsidR="000133B5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076</w:t>
            </w:r>
          </w:p>
        </w:tc>
        <w:tc>
          <w:tcPr>
            <w:tcW w:w="270" w:type="dxa"/>
          </w:tcPr>
          <w:p w14:paraId="37D8E441" w14:textId="77777777" w:rsidR="009D16AB" w:rsidRPr="0013335C" w:rsidRDefault="009D16AB" w:rsidP="00AC6B0B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6B95B32" w14:textId="77777777" w:rsidR="009D16AB" w:rsidRPr="0013335C" w:rsidRDefault="00577624" w:rsidP="00E35ADC">
            <w:pPr>
              <w:tabs>
                <w:tab w:val="decimal" w:pos="610"/>
              </w:tabs>
              <w:spacing w:line="240" w:lineRule="auto"/>
              <w:ind w:left="-129" w:right="-234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32</w:t>
            </w:r>
            <w:r w:rsidR="009D16AB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076</w:t>
            </w:r>
          </w:p>
        </w:tc>
        <w:tc>
          <w:tcPr>
            <w:tcW w:w="270" w:type="dxa"/>
          </w:tcPr>
          <w:p w14:paraId="5FEC4EE0" w14:textId="77777777" w:rsidR="009D16AB" w:rsidRPr="0013335C" w:rsidRDefault="009D16AB" w:rsidP="00AC6B0B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079ACCAF" w14:textId="77777777" w:rsidR="009D16AB" w:rsidRPr="0013335C" w:rsidRDefault="00577624" w:rsidP="00AC6B0B">
            <w:pPr>
              <w:tabs>
                <w:tab w:val="decimal" w:pos="570"/>
              </w:tabs>
              <w:spacing w:line="240" w:lineRule="auto"/>
              <w:ind w:left="-129" w:right="-138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19</w:t>
            </w:r>
            <w:r w:rsidR="000133B5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971</w:t>
            </w:r>
          </w:p>
        </w:tc>
        <w:tc>
          <w:tcPr>
            <w:tcW w:w="258" w:type="dxa"/>
          </w:tcPr>
          <w:p w14:paraId="58AAF8DD" w14:textId="77777777" w:rsidR="009D16AB" w:rsidRPr="0013335C" w:rsidRDefault="009D16AB" w:rsidP="00AC6B0B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2" w:type="dxa"/>
          </w:tcPr>
          <w:p w14:paraId="321A2554" w14:textId="77777777" w:rsidR="009D16AB" w:rsidRPr="0013335C" w:rsidRDefault="00577624" w:rsidP="00AC6B0B">
            <w:pPr>
              <w:tabs>
                <w:tab w:val="decimal" w:pos="570"/>
              </w:tabs>
              <w:spacing w:line="240" w:lineRule="auto"/>
              <w:ind w:left="-129" w:right="-138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13</w:t>
            </w:r>
            <w:r w:rsidR="009D16AB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472</w:t>
            </w:r>
          </w:p>
        </w:tc>
      </w:tr>
      <w:tr w:rsidR="00AC6B0B" w:rsidRPr="0013335C" w14:paraId="202CCF1B" w14:textId="77777777" w:rsidTr="00E35ADC">
        <w:tc>
          <w:tcPr>
            <w:tcW w:w="2349" w:type="dxa"/>
          </w:tcPr>
          <w:p w14:paraId="79E9E50E" w14:textId="77777777" w:rsidR="009D16AB" w:rsidRPr="0013335C" w:rsidRDefault="009D16AB" w:rsidP="009D16AB">
            <w:pPr>
              <w:spacing w:line="240" w:lineRule="auto"/>
              <w:ind w:left="-18" w:right="-3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14:paraId="1D05359C" w14:textId="77777777" w:rsidR="009D16AB" w:rsidRPr="0013335C" w:rsidRDefault="009D16AB" w:rsidP="009D16AB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6BE66E52" w14:textId="77777777" w:rsidR="009D16AB" w:rsidRPr="0013335C" w:rsidRDefault="009D16AB" w:rsidP="009D16AB">
            <w:pPr>
              <w:tabs>
                <w:tab w:val="decimal" w:pos="283"/>
              </w:tabs>
              <w:spacing w:line="240" w:lineRule="auto"/>
              <w:ind w:left="-129" w:right="-1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02233907" w14:textId="77777777" w:rsidR="009D16AB" w:rsidRPr="0013335C" w:rsidRDefault="009D16AB" w:rsidP="009D16AB">
            <w:pPr>
              <w:tabs>
                <w:tab w:val="decimal" w:pos="283"/>
              </w:tabs>
              <w:spacing w:line="240" w:lineRule="auto"/>
              <w:ind w:left="-129" w:right="-1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14:paraId="1C4F7120" w14:textId="77777777" w:rsidR="009D16AB" w:rsidRPr="0013335C" w:rsidRDefault="009D16AB" w:rsidP="009D16AB">
            <w:pPr>
              <w:tabs>
                <w:tab w:val="decimal" w:pos="639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EB39938" w14:textId="77777777" w:rsidR="009D16AB" w:rsidRPr="0013335C" w:rsidRDefault="009D16AB" w:rsidP="009D16AB">
            <w:pPr>
              <w:tabs>
                <w:tab w:val="decimal" w:pos="639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3B09B37D" w14:textId="77777777" w:rsidR="009D16AB" w:rsidRPr="0013335C" w:rsidRDefault="00577624" w:rsidP="00E35ADC">
            <w:pPr>
              <w:tabs>
                <w:tab w:val="decimal" w:pos="600"/>
              </w:tabs>
              <w:spacing w:line="240" w:lineRule="auto"/>
              <w:ind w:left="-129" w:right="-2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157</w:t>
            </w:r>
            <w:r w:rsidR="001129E2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362</w:t>
            </w:r>
          </w:p>
        </w:tc>
        <w:tc>
          <w:tcPr>
            <w:tcW w:w="270" w:type="dxa"/>
          </w:tcPr>
          <w:p w14:paraId="7E379A73" w14:textId="77777777" w:rsidR="009D16AB" w:rsidRPr="0013335C" w:rsidRDefault="009D16AB" w:rsidP="009D16AB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62D1807" w14:textId="77777777" w:rsidR="009D16AB" w:rsidRPr="0013335C" w:rsidRDefault="00577624" w:rsidP="00E35ADC">
            <w:pPr>
              <w:tabs>
                <w:tab w:val="decimal" w:pos="610"/>
              </w:tabs>
              <w:spacing w:line="240" w:lineRule="auto"/>
              <w:ind w:left="-129" w:right="-2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157</w:t>
            </w:r>
            <w:r w:rsidR="009D16AB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362</w:t>
            </w:r>
          </w:p>
        </w:tc>
        <w:tc>
          <w:tcPr>
            <w:tcW w:w="270" w:type="dxa"/>
          </w:tcPr>
          <w:p w14:paraId="7AFF8DE5" w14:textId="77777777" w:rsidR="009D16AB" w:rsidRPr="0013335C" w:rsidRDefault="009D16AB" w:rsidP="009D16AB">
            <w:pPr>
              <w:tabs>
                <w:tab w:val="decimal" w:pos="46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8F383BA" w14:textId="77777777" w:rsidR="009D16AB" w:rsidRPr="0013335C" w:rsidRDefault="00F66691" w:rsidP="009D16AB">
            <w:pPr>
              <w:tabs>
                <w:tab w:val="decimal" w:pos="381"/>
              </w:tabs>
              <w:spacing w:line="240" w:lineRule="auto"/>
              <w:ind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114205" w14:textId="77777777" w:rsidR="009D16AB" w:rsidRPr="0013335C" w:rsidRDefault="009D16AB" w:rsidP="009D16AB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E1EB6A6" w14:textId="77777777" w:rsidR="009D16AB" w:rsidRPr="0013335C" w:rsidRDefault="009D16AB" w:rsidP="009D16AB">
            <w:pPr>
              <w:tabs>
                <w:tab w:val="decimal" w:pos="381"/>
              </w:tabs>
              <w:spacing w:line="240" w:lineRule="auto"/>
              <w:ind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51C975" w14:textId="77777777" w:rsidR="009D16AB" w:rsidRPr="0013335C" w:rsidRDefault="009D16AB" w:rsidP="009D16AB">
            <w:pPr>
              <w:tabs>
                <w:tab w:val="decimal" w:pos="54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BAA6E76" w14:textId="77777777" w:rsidR="009D16AB" w:rsidRPr="0013335C" w:rsidRDefault="00577624" w:rsidP="00E35ADC">
            <w:pPr>
              <w:tabs>
                <w:tab w:val="decimal" w:pos="610"/>
              </w:tabs>
              <w:spacing w:line="240" w:lineRule="auto"/>
              <w:ind w:left="-129" w:right="-2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157</w:t>
            </w:r>
            <w:r w:rsidR="000133B5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362</w:t>
            </w:r>
          </w:p>
        </w:tc>
        <w:tc>
          <w:tcPr>
            <w:tcW w:w="270" w:type="dxa"/>
          </w:tcPr>
          <w:p w14:paraId="645C805A" w14:textId="77777777" w:rsidR="009D16AB" w:rsidRPr="0013335C" w:rsidRDefault="009D16AB" w:rsidP="009D16AB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BB4F495" w14:textId="77777777" w:rsidR="009D16AB" w:rsidRPr="0013335C" w:rsidRDefault="00577624" w:rsidP="00E35ADC">
            <w:pPr>
              <w:tabs>
                <w:tab w:val="decimal" w:pos="610"/>
              </w:tabs>
              <w:spacing w:line="240" w:lineRule="auto"/>
              <w:ind w:left="-129" w:right="-2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157</w:t>
            </w:r>
            <w:r w:rsidR="009D16AB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362</w:t>
            </w:r>
          </w:p>
        </w:tc>
        <w:tc>
          <w:tcPr>
            <w:tcW w:w="270" w:type="dxa"/>
          </w:tcPr>
          <w:p w14:paraId="7817C394" w14:textId="77777777" w:rsidR="009D16AB" w:rsidRPr="0013335C" w:rsidRDefault="009D16AB" w:rsidP="009D16AB">
            <w:pPr>
              <w:tabs>
                <w:tab w:val="decimal" w:pos="70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2B70199" w14:textId="77777777" w:rsidR="009D16AB" w:rsidRPr="0013335C" w:rsidRDefault="00577624" w:rsidP="009D16AB">
            <w:pPr>
              <w:tabs>
                <w:tab w:val="decimal" w:pos="570"/>
              </w:tabs>
              <w:spacing w:line="240" w:lineRule="auto"/>
              <w:ind w:left="-129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414</w:t>
            </w:r>
            <w:r w:rsidR="000133B5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670</w:t>
            </w:r>
          </w:p>
        </w:tc>
        <w:tc>
          <w:tcPr>
            <w:tcW w:w="258" w:type="dxa"/>
          </w:tcPr>
          <w:p w14:paraId="01C515BD" w14:textId="77777777" w:rsidR="009D16AB" w:rsidRPr="0013335C" w:rsidRDefault="009D16AB" w:rsidP="009D16AB">
            <w:pPr>
              <w:tabs>
                <w:tab w:val="decimal" w:pos="70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double" w:sz="4" w:space="0" w:color="auto"/>
            </w:tcBorders>
          </w:tcPr>
          <w:p w14:paraId="00DFAE42" w14:textId="77777777" w:rsidR="009D16AB" w:rsidRPr="0013335C" w:rsidRDefault="00577624" w:rsidP="009D16AB">
            <w:pPr>
              <w:tabs>
                <w:tab w:val="decimal" w:pos="570"/>
              </w:tabs>
              <w:spacing w:line="240" w:lineRule="auto"/>
              <w:ind w:left="-129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194</w:t>
            </w:r>
            <w:r w:rsidR="009D16AB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432</w:t>
            </w:r>
          </w:p>
        </w:tc>
      </w:tr>
    </w:tbl>
    <w:p w14:paraId="721200F6" w14:textId="77777777" w:rsidR="00832FE1" w:rsidRPr="0013335C" w:rsidRDefault="00832FE1" w:rsidP="00882AD7">
      <w:pPr>
        <w:rPr>
          <w:rFonts w:ascii="Angsana New" w:hAnsi="Angsana New"/>
          <w:sz w:val="30"/>
          <w:szCs w:val="30"/>
          <w:lang w:val="en-US"/>
        </w:rPr>
      </w:pPr>
    </w:p>
    <w:p w14:paraId="37BBD956" w14:textId="77777777" w:rsidR="002B4A6A" w:rsidRPr="0013335C" w:rsidRDefault="002B4A6A" w:rsidP="00882AD7">
      <w:pPr>
        <w:rPr>
          <w:rFonts w:ascii="Angsana New" w:hAnsi="Angsana New"/>
          <w:sz w:val="30"/>
          <w:szCs w:val="30"/>
          <w:cs/>
          <w:lang w:val="en-US"/>
        </w:rPr>
        <w:sectPr w:rsidR="002B4A6A" w:rsidRPr="0013335C" w:rsidSect="002501D9">
          <w:pgSz w:w="16834" w:h="11909" w:orient="landscape" w:code="9"/>
          <w:pgMar w:top="1152" w:right="691" w:bottom="1152" w:left="1170" w:header="720" w:footer="474" w:gutter="0"/>
          <w:cols w:space="737"/>
          <w:docGrid w:linePitch="299"/>
        </w:sectPr>
      </w:pPr>
    </w:p>
    <w:p w14:paraId="3C8D9321" w14:textId="77777777" w:rsidR="00471CCE" w:rsidRPr="0013335C" w:rsidRDefault="00471CCE" w:rsidP="00FE38D3">
      <w:pPr>
        <w:numPr>
          <w:ilvl w:val="0"/>
          <w:numId w:val="27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13335C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p w14:paraId="1E523F7E" w14:textId="77777777" w:rsidR="00471CCE" w:rsidRPr="0013335C" w:rsidRDefault="00471CCE" w:rsidP="00903550">
      <w:pPr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100"/>
        <w:gridCol w:w="1420"/>
        <w:gridCol w:w="284"/>
        <w:gridCol w:w="1426"/>
      </w:tblGrid>
      <w:tr w:rsidR="00471CCE" w:rsidRPr="0013335C" w14:paraId="78914722" w14:textId="77777777" w:rsidTr="004A671E">
        <w:trPr>
          <w:trHeight w:val="115"/>
        </w:trPr>
        <w:tc>
          <w:tcPr>
            <w:tcW w:w="4860" w:type="dxa"/>
          </w:tcPr>
          <w:p w14:paraId="545A8AD5" w14:textId="77777777" w:rsidR="00471CCE" w:rsidRPr="0013335C" w:rsidRDefault="00471CCE" w:rsidP="008A64A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308CE0DA" w14:textId="77777777" w:rsidR="00471CCE" w:rsidRPr="0013335C" w:rsidRDefault="00471CCE" w:rsidP="008A64AD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30" w:type="dxa"/>
            <w:gridSpan w:val="3"/>
            <w:shd w:val="clear" w:color="auto" w:fill="auto"/>
          </w:tcPr>
          <w:p w14:paraId="279ACC03" w14:textId="77777777" w:rsidR="00471CCE" w:rsidRPr="0013335C" w:rsidRDefault="00471CCE" w:rsidP="008A64A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71CCE" w:rsidRPr="0013335C" w14:paraId="35F09959" w14:textId="77777777" w:rsidTr="004A671E">
        <w:trPr>
          <w:trHeight w:val="115"/>
        </w:trPr>
        <w:tc>
          <w:tcPr>
            <w:tcW w:w="4860" w:type="dxa"/>
          </w:tcPr>
          <w:p w14:paraId="7862DE75" w14:textId="77777777" w:rsidR="00471CCE" w:rsidRPr="0013335C" w:rsidRDefault="00471CCE" w:rsidP="008A64A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03FD1922" w14:textId="77777777" w:rsidR="00471CCE" w:rsidRPr="0013335C" w:rsidRDefault="00471CCE" w:rsidP="008A64AD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30" w:type="dxa"/>
            <w:gridSpan w:val="3"/>
            <w:shd w:val="clear" w:color="auto" w:fill="auto"/>
          </w:tcPr>
          <w:p w14:paraId="1FB9CCC0" w14:textId="77777777" w:rsidR="00471CCE" w:rsidRPr="0013335C" w:rsidRDefault="00471CCE" w:rsidP="008A64A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13335C" w14:paraId="1696BE6C" w14:textId="77777777" w:rsidTr="004A671E">
        <w:trPr>
          <w:trHeight w:val="115"/>
        </w:trPr>
        <w:tc>
          <w:tcPr>
            <w:tcW w:w="4860" w:type="dxa"/>
          </w:tcPr>
          <w:p w14:paraId="6A37BCA1" w14:textId="77777777" w:rsidR="00471CCE" w:rsidRPr="0013335C" w:rsidRDefault="00471CCE" w:rsidP="008A64A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00" w:type="dxa"/>
          </w:tcPr>
          <w:p w14:paraId="774C4965" w14:textId="77777777" w:rsidR="00471CCE" w:rsidRPr="0013335C" w:rsidRDefault="00471CCE" w:rsidP="008A64AD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3130" w:type="dxa"/>
            <w:gridSpan w:val="3"/>
            <w:shd w:val="clear" w:color="auto" w:fill="auto"/>
          </w:tcPr>
          <w:p w14:paraId="44A8B0E3" w14:textId="77777777" w:rsidR="00471CCE" w:rsidRPr="0013335C" w:rsidRDefault="00471CCE" w:rsidP="008A64A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9D16AB" w:rsidRPr="0013335C" w14:paraId="51836D1F" w14:textId="77777777" w:rsidTr="004A671E">
        <w:trPr>
          <w:trHeight w:val="115"/>
        </w:trPr>
        <w:tc>
          <w:tcPr>
            <w:tcW w:w="4860" w:type="dxa"/>
          </w:tcPr>
          <w:p w14:paraId="3013F36D" w14:textId="77777777" w:rsidR="009D16AB" w:rsidRPr="0013335C" w:rsidRDefault="009D16AB" w:rsidP="009D16AB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00" w:type="dxa"/>
          </w:tcPr>
          <w:p w14:paraId="086E6D4D" w14:textId="77777777" w:rsidR="009D16AB" w:rsidRPr="0013335C" w:rsidRDefault="009D16AB" w:rsidP="009D16AB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หมายเหตุ</w:t>
            </w:r>
          </w:p>
        </w:tc>
        <w:tc>
          <w:tcPr>
            <w:tcW w:w="1420" w:type="dxa"/>
            <w:shd w:val="clear" w:color="auto" w:fill="auto"/>
          </w:tcPr>
          <w:p w14:paraId="0F63C824" w14:textId="77777777" w:rsidR="009D16AB" w:rsidRPr="0013335C" w:rsidRDefault="00577624" w:rsidP="009D16AB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14:paraId="0201C428" w14:textId="77777777" w:rsidR="009D16AB" w:rsidRPr="0013335C" w:rsidRDefault="009D16AB" w:rsidP="009D16AB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18CED30E" w14:textId="77777777" w:rsidR="009D16AB" w:rsidRPr="0013335C" w:rsidRDefault="00577624" w:rsidP="009D16AB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724F18" w:rsidRPr="0013335C" w14:paraId="04A06BC8" w14:textId="77777777" w:rsidTr="004A671E">
        <w:tc>
          <w:tcPr>
            <w:tcW w:w="4860" w:type="dxa"/>
          </w:tcPr>
          <w:p w14:paraId="39FE0F1C" w14:textId="77777777" w:rsidR="00724F18" w:rsidRPr="0013335C" w:rsidRDefault="00724F18" w:rsidP="00724F1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00" w:type="dxa"/>
          </w:tcPr>
          <w:p w14:paraId="62967EA2" w14:textId="77777777" w:rsidR="00724F18" w:rsidRPr="0013335C" w:rsidRDefault="00724F18" w:rsidP="00724F18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30" w:type="dxa"/>
            <w:gridSpan w:val="3"/>
          </w:tcPr>
          <w:p w14:paraId="42850869" w14:textId="77777777" w:rsidR="00724F18" w:rsidRPr="0013335C" w:rsidRDefault="00724F18" w:rsidP="00724F18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D16AB" w:rsidRPr="0013335C" w14:paraId="7515B052" w14:textId="77777777" w:rsidTr="004A671E">
        <w:trPr>
          <w:trHeight w:val="115"/>
        </w:trPr>
        <w:tc>
          <w:tcPr>
            <w:tcW w:w="4860" w:type="dxa"/>
          </w:tcPr>
          <w:p w14:paraId="19537DA6" w14:textId="77777777" w:rsidR="009D16AB" w:rsidRPr="0013335C" w:rsidRDefault="009D16AB" w:rsidP="009D16AB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00" w:type="dxa"/>
          </w:tcPr>
          <w:p w14:paraId="3308004E" w14:textId="77777777" w:rsidR="009D16AB" w:rsidRPr="0013335C" w:rsidRDefault="009D16AB" w:rsidP="009D16AB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</w:tcPr>
          <w:p w14:paraId="55007040" w14:textId="77777777" w:rsidR="009D16AB" w:rsidRPr="0013335C" w:rsidRDefault="009D16AB" w:rsidP="004A671E">
            <w:pPr>
              <w:tabs>
                <w:tab w:val="decimal" w:pos="113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0CDF1EC5" w14:textId="77777777" w:rsidR="009D16AB" w:rsidRPr="0013335C" w:rsidRDefault="009D16AB" w:rsidP="009D16AB">
            <w:pPr>
              <w:tabs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66AC2509" w14:textId="77777777" w:rsidR="009D16AB" w:rsidRPr="0013335C" w:rsidRDefault="009D16AB" w:rsidP="004A671E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A671E" w:rsidRPr="0013335C" w14:paraId="27A9FF87" w14:textId="77777777" w:rsidTr="00335A95">
        <w:trPr>
          <w:trHeight w:val="115"/>
        </w:trPr>
        <w:tc>
          <w:tcPr>
            <w:tcW w:w="4860" w:type="dxa"/>
          </w:tcPr>
          <w:p w14:paraId="5C1A22C3" w14:textId="77777777" w:rsidR="004A671E" w:rsidRPr="0013335C" w:rsidRDefault="004A671E" w:rsidP="004A671E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00" w:type="dxa"/>
          </w:tcPr>
          <w:p w14:paraId="71B47F1C" w14:textId="77777777" w:rsidR="004A671E" w:rsidRPr="0013335C" w:rsidRDefault="004A671E" w:rsidP="004A671E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347D4112" w14:textId="77777777" w:rsidR="004A671E" w:rsidRPr="0013335C" w:rsidRDefault="00577624" w:rsidP="004A671E">
            <w:pPr>
              <w:tabs>
                <w:tab w:val="decimal" w:pos="11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4A671E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094</w:t>
            </w:r>
            <w:r w:rsidR="004A671E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222</w:t>
            </w:r>
          </w:p>
        </w:tc>
        <w:tc>
          <w:tcPr>
            <w:tcW w:w="284" w:type="dxa"/>
            <w:shd w:val="clear" w:color="auto" w:fill="auto"/>
          </w:tcPr>
          <w:p w14:paraId="44361898" w14:textId="77777777" w:rsidR="004A671E" w:rsidRPr="0013335C" w:rsidRDefault="004A671E" w:rsidP="004A671E">
            <w:pPr>
              <w:pStyle w:val="Heading4"/>
              <w:tabs>
                <w:tab w:val="decimal" w:pos="108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6A5A5CE0" w14:textId="77777777" w:rsidR="004A671E" w:rsidRPr="0013335C" w:rsidRDefault="00577624" w:rsidP="004A671E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4A671E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299</w:t>
            </w:r>
            <w:r w:rsidR="004A671E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485</w:t>
            </w:r>
          </w:p>
        </w:tc>
      </w:tr>
      <w:tr w:rsidR="004A671E" w:rsidRPr="0013335C" w14:paraId="57748FB7" w14:textId="77777777" w:rsidTr="00335A95">
        <w:trPr>
          <w:trHeight w:val="115"/>
        </w:trPr>
        <w:tc>
          <w:tcPr>
            <w:tcW w:w="4860" w:type="dxa"/>
          </w:tcPr>
          <w:p w14:paraId="3FBCA513" w14:textId="77777777" w:rsidR="004A671E" w:rsidRPr="0013335C" w:rsidRDefault="004A671E" w:rsidP="004A671E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00" w:type="dxa"/>
          </w:tcPr>
          <w:p w14:paraId="4315AB3C" w14:textId="77777777" w:rsidR="004A671E" w:rsidRPr="0013335C" w:rsidRDefault="004A671E" w:rsidP="004A671E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3156F4C4" w14:textId="77777777" w:rsidR="004A671E" w:rsidRPr="0013335C" w:rsidRDefault="004A671E" w:rsidP="004A671E">
            <w:pPr>
              <w:tabs>
                <w:tab w:val="decimal" w:pos="11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6FF8C01E" w14:textId="77777777" w:rsidR="004A671E" w:rsidRPr="0013335C" w:rsidRDefault="004A671E" w:rsidP="004A671E">
            <w:pPr>
              <w:pStyle w:val="Heading4"/>
              <w:tabs>
                <w:tab w:val="decimal" w:pos="108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34EF3297" w14:textId="77777777" w:rsidR="004A671E" w:rsidRPr="0013335C" w:rsidRDefault="004A671E" w:rsidP="004A671E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A671E" w:rsidRPr="0013335C" w14:paraId="45CF9261" w14:textId="77777777" w:rsidTr="004A671E">
        <w:trPr>
          <w:trHeight w:val="115"/>
        </w:trPr>
        <w:tc>
          <w:tcPr>
            <w:tcW w:w="4860" w:type="dxa"/>
          </w:tcPr>
          <w:p w14:paraId="2DBA368C" w14:textId="77777777" w:rsidR="004A671E" w:rsidRPr="0013335C" w:rsidRDefault="004A671E" w:rsidP="004A671E">
            <w:pPr>
              <w:pStyle w:val="BodyText"/>
              <w:spacing w:after="0"/>
              <w:ind w:left="16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00" w:type="dxa"/>
          </w:tcPr>
          <w:p w14:paraId="5BCB753F" w14:textId="77777777" w:rsidR="004A671E" w:rsidRPr="0013335C" w:rsidRDefault="004A671E" w:rsidP="004A671E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DCA4E" w14:textId="77777777" w:rsidR="004A671E" w:rsidRPr="0013335C" w:rsidRDefault="00577624" w:rsidP="004A671E">
            <w:pPr>
              <w:tabs>
                <w:tab w:val="decimal" w:pos="11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24</w:t>
            </w:r>
            <w:r w:rsidR="004A671E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324</w:t>
            </w:r>
          </w:p>
        </w:tc>
        <w:tc>
          <w:tcPr>
            <w:tcW w:w="284" w:type="dxa"/>
            <w:shd w:val="clear" w:color="auto" w:fill="auto"/>
          </w:tcPr>
          <w:p w14:paraId="5426D2B3" w14:textId="77777777" w:rsidR="004A671E" w:rsidRPr="0013335C" w:rsidRDefault="004A671E" w:rsidP="004A671E">
            <w:pPr>
              <w:pStyle w:val="Heading4"/>
              <w:tabs>
                <w:tab w:val="decimal" w:pos="108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DF7FD" w14:textId="77777777" w:rsidR="004A671E" w:rsidRPr="0013335C" w:rsidRDefault="00577624" w:rsidP="004A671E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20</w:t>
            </w:r>
            <w:r w:rsidR="004A671E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869</w:t>
            </w:r>
          </w:p>
        </w:tc>
      </w:tr>
      <w:tr w:rsidR="004A671E" w:rsidRPr="0013335C" w14:paraId="2D75545F" w14:textId="77777777" w:rsidTr="00233DD2">
        <w:trPr>
          <w:trHeight w:val="115"/>
        </w:trPr>
        <w:tc>
          <w:tcPr>
            <w:tcW w:w="4860" w:type="dxa"/>
          </w:tcPr>
          <w:p w14:paraId="472F7B9D" w14:textId="77777777" w:rsidR="004A671E" w:rsidRPr="0013335C" w:rsidRDefault="004A671E" w:rsidP="004A671E">
            <w:pPr>
              <w:pStyle w:val="BodyText"/>
              <w:spacing w:after="0"/>
              <w:ind w:left="16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0" w:type="dxa"/>
          </w:tcPr>
          <w:p w14:paraId="03A610DA" w14:textId="77777777" w:rsidR="004A671E" w:rsidRPr="0013335C" w:rsidRDefault="004A671E" w:rsidP="004A671E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1345E" w14:textId="77777777" w:rsidR="004A671E" w:rsidRPr="0013335C" w:rsidRDefault="00577624" w:rsidP="004A671E">
            <w:pPr>
              <w:tabs>
                <w:tab w:val="decimal" w:pos="11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4A671E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118</w:t>
            </w:r>
            <w:r w:rsidR="004A671E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546</w:t>
            </w:r>
          </w:p>
        </w:tc>
        <w:tc>
          <w:tcPr>
            <w:tcW w:w="284" w:type="dxa"/>
            <w:shd w:val="clear" w:color="auto" w:fill="auto"/>
          </w:tcPr>
          <w:p w14:paraId="1EA2C454" w14:textId="77777777" w:rsidR="004A671E" w:rsidRPr="0013335C" w:rsidRDefault="004A671E" w:rsidP="004A671E">
            <w:pPr>
              <w:pStyle w:val="Heading4"/>
              <w:tabs>
                <w:tab w:val="decimal" w:pos="108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29D9C" w14:textId="77777777" w:rsidR="004A671E" w:rsidRPr="0013335C" w:rsidRDefault="00577624" w:rsidP="004A671E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4A671E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320</w:t>
            </w:r>
            <w:r w:rsidR="004A671E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354</w:t>
            </w:r>
          </w:p>
        </w:tc>
      </w:tr>
      <w:tr w:rsidR="00233DD2" w:rsidRPr="0013335C" w14:paraId="75B35CAE" w14:textId="77777777" w:rsidTr="00233DD2">
        <w:trPr>
          <w:trHeight w:val="115"/>
        </w:trPr>
        <w:tc>
          <w:tcPr>
            <w:tcW w:w="4860" w:type="dxa"/>
          </w:tcPr>
          <w:p w14:paraId="09328D2B" w14:textId="77777777" w:rsidR="00233DD2" w:rsidRPr="0013335C" w:rsidRDefault="00233DD2" w:rsidP="00335A95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100" w:type="dxa"/>
          </w:tcPr>
          <w:p w14:paraId="735E5720" w14:textId="77777777" w:rsidR="00233DD2" w:rsidRPr="0013335C" w:rsidRDefault="00233DD2" w:rsidP="00335A95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054162C9" w14:textId="77777777" w:rsidR="00233DD2" w:rsidRPr="0013335C" w:rsidRDefault="00233DD2" w:rsidP="00233DD2">
            <w:pPr>
              <w:tabs>
                <w:tab w:val="decimal" w:pos="86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8776BBF" w14:textId="77777777" w:rsidR="00233DD2" w:rsidRPr="0013335C" w:rsidRDefault="00233DD2" w:rsidP="00335A95">
            <w:pPr>
              <w:tabs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586D571A" w14:textId="77777777" w:rsidR="00233DD2" w:rsidRPr="0013335C" w:rsidRDefault="00233DD2" w:rsidP="00233DD2">
            <w:pPr>
              <w:tabs>
                <w:tab w:val="decimal" w:pos="8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233DD2" w:rsidRPr="0013335C" w14:paraId="6AC538B8" w14:textId="77777777" w:rsidTr="00233DD2">
        <w:trPr>
          <w:trHeight w:val="115"/>
        </w:trPr>
        <w:tc>
          <w:tcPr>
            <w:tcW w:w="4860" w:type="dxa"/>
          </w:tcPr>
          <w:p w14:paraId="7CF7700D" w14:textId="77777777" w:rsidR="00233DD2" w:rsidRPr="0013335C" w:rsidRDefault="00233DD2" w:rsidP="00335A9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00" w:type="dxa"/>
          </w:tcPr>
          <w:p w14:paraId="3B9291D8" w14:textId="77777777" w:rsidR="00233DD2" w:rsidRPr="0013335C" w:rsidRDefault="00577624" w:rsidP="00335A95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1CD56" w14:textId="6DC7AE6F" w:rsidR="00233DD2" w:rsidRPr="0013335C" w:rsidRDefault="00577624" w:rsidP="00335A95">
            <w:pPr>
              <w:tabs>
                <w:tab w:val="decimal" w:pos="113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233DD2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118</w:t>
            </w:r>
            <w:r w:rsidR="00233DD2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="006B2E06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546</w:t>
            </w:r>
          </w:p>
        </w:tc>
        <w:tc>
          <w:tcPr>
            <w:tcW w:w="284" w:type="dxa"/>
            <w:shd w:val="clear" w:color="auto" w:fill="auto"/>
          </w:tcPr>
          <w:p w14:paraId="575F02C1" w14:textId="77777777" w:rsidR="00233DD2" w:rsidRPr="0013335C" w:rsidRDefault="00233DD2" w:rsidP="00335A95">
            <w:pPr>
              <w:tabs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98DE3" w14:textId="18B2C32A" w:rsidR="00233DD2" w:rsidRPr="0013335C" w:rsidRDefault="00577624" w:rsidP="00335A95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233DD2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320</w:t>
            </w:r>
            <w:r w:rsidR="00233DD2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="006B2E06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354</w:t>
            </w:r>
          </w:p>
        </w:tc>
      </w:tr>
      <w:tr w:rsidR="00233DD2" w:rsidRPr="0013335C" w14:paraId="3CB86DF9" w14:textId="77777777" w:rsidTr="00233DD2">
        <w:trPr>
          <w:trHeight w:val="115"/>
        </w:trPr>
        <w:tc>
          <w:tcPr>
            <w:tcW w:w="4860" w:type="dxa"/>
          </w:tcPr>
          <w:p w14:paraId="2B1DE368" w14:textId="77777777" w:rsidR="00233DD2" w:rsidRPr="0013335C" w:rsidRDefault="00233DD2" w:rsidP="009D16AB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00" w:type="dxa"/>
          </w:tcPr>
          <w:p w14:paraId="34A9CA4C" w14:textId="77777777" w:rsidR="00233DD2" w:rsidRPr="0013335C" w:rsidRDefault="00233DD2" w:rsidP="009D16AB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70C2A451" w14:textId="77777777" w:rsidR="00233DD2" w:rsidRPr="0013335C" w:rsidRDefault="00233DD2" w:rsidP="004A671E">
            <w:pPr>
              <w:tabs>
                <w:tab w:val="decimal" w:pos="113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7626A80A" w14:textId="77777777" w:rsidR="00233DD2" w:rsidRPr="0013335C" w:rsidRDefault="00233DD2" w:rsidP="009D16AB">
            <w:pPr>
              <w:tabs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44098823" w14:textId="77777777" w:rsidR="00233DD2" w:rsidRPr="0013335C" w:rsidRDefault="00233DD2" w:rsidP="004A671E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D16AB" w:rsidRPr="0013335C" w14:paraId="37F6CFCF" w14:textId="77777777" w:rsidTr="00233DD2">
        <w:trPr>
          <w:trHeight w:val="115"/>
        </w:trPr>
        <w:tc>
          <w:tcPr>
            <w:tcW w:w="4860" w:type="dxa"/>
          </w:tcPr>
          <w:p w14:paraId="0A5FB956" w14:textId="77777777" w:rsidR="009D16AB" w:rsidRPr="0013335C" w:rsidRDefault="009D16AB" w:rsidP="009D16AB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100" w:type="dxa"/>
          </w:tcPr>
          <w:p w14:paraId="1555BD7C" w14:textId="77777777" w:rsidR="009D16AB" w:rsidRPr="0013335C" w:rsidRDefault="009D16AB" w:rsidP="009D16AB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</w:tcPr>
          <w:p w14:paraId="1552FC17" w14:textId="77777777" w:rsidR="009D16AB" w:rsidRPr="0013335C" w:rsidRDefault="009D16AB" w:rsidP="004A671E">
            <w:pPr>
              <w:tabs>
                <w:tab w:val="decimal" w:pos="113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2B9DC11E" w14:textId="77777777" w:rsidR="009D16AB" w:rsidRPr="0013335C" w:rsidRDefault="009D16AB" w:rsidP="009D16AB">
            <w:pPr>
              <w:tabs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5E066FAB" w14:textId="77777777" w:rsidR="009D16AB" w:rsidRPr="0013335C" w:rsidRDefault="009D16AB" w:rsidP="004A671E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A671E" w:rsidRPr="0013335C" w14:paraId="72577223" w14:textId="77777777" w:rsidTr="00233DD2">
        <w:trPr>
          <w:trHeight w:val="115"/>
        </w:trPr>
        <w:tc>
          <w:tcPr>
            <w:tcW w:w="4860" w:type="dxa"/>
          </w:tcPr>
          <w:p w14:paraId="128F0621" w14:textId="77777777" w:rsidR="004A671E" w:rsidRPr="0013335C" w:rsidRDefault="004A671E" w:rsidP="004A671E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00" w:type="dxa"/>
          </w:tcPr>
          <w:p w14:paraId="13EACFDF" w14:textId="77777777" w:rsidR="004A671E" w:rsidRPr="0013335C" w:rsidRDefault="004A671E" w:rsidP="004A671E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</w:tcPr>
          <w:p w14:paraId="3235541C" w14:textId="77777777" w:rsidR="004A671E" w:rsidRPr="0013335C" w:rsidRDefault="00577624" w:rsidP="004A671E">
            <w:pPr>
              <w:tabs>
                <w:tab w:val="decimal" w:pos="11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146</w:t>
            </w:r>
          </w:p>
        </w:tc>
        <w:tc>
          <w:tcPr>
            <w:tcW w:w="284" w:type="dxa"/>
            <w:shd w:val="clear" w:color="auto" w:fill="auto"/>
          </w:tcPr>
          <w:p w14:paraId="42E8958E" w14:textId="77777777" w:rsidR="004A671E" w:rsidRPr="0013335C" w:rsidRDefault="004A671E" w:rsidP="004A671E">
            <w:pPr>
              <w:tabs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6FBE4B30" w14:textId="77777777" w:rsidR="004A671E" w:rsidRPr="0013335C" w:rsidRDefault="00577624" w:rsidP="004A671E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219</w:t>
            </w:r>
          </w:p>
        </w:tc>
      </w:tr>
      <w:tr w:rsidR="00233DD2" w:rsidRPr="0013335C" w14:paraId="03BC65A1" w14:textId="77777777" w:rsidTr="00233DD2">
        <w:trPr>
          <w:trHeight w:val="115"/>
        </w:trPr>
        <w:tc>
          <w:tcPr>
            <w:tcW w:w="4860" w:type="dxa"/>
          </w:tcPr>
          <w:p w14:paraId="1FC292BE" w14:textId="77777777" w:rsidR="00233DD2" w:rsidRPr="0013335C" w:rsidRDefault="00233DD2" w:rsidP="00233DD2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100" w:type="dxa"/>
          </w:tcPr>
          <w:p w14:paraId="06843767" w14:textId="77777777" w:rsidR="00233DD2" w:rsidRPr="0013335C" w:rsidRDefault="00233DD2" w:rsidP="00233DD2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194E1C9F" w14:textId="77777777" w:rsidR="00233DD2" w:rsidRPr="0013335C" w:rsidRDefault="00233DD2" w:rsidP="00233DD2">
            <w:pPr>
              <w:tabs>
                <w:tab w:val="decimal" w:pos="86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4ACCE0F" w14:textId="77777777" w:rsidR="00233DD2" w:rsidRPr="0013335C" w:rsidRDefault="00233DD2" w:rsidP="00233DD2">
            <w:pPr>
              <w:tabs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546A0E88" w14:textId="77777777" w:rsidR="00233DD2" w:rsidRPr="0013335C" w:rsidRDefault="00233DD2" w:rsidP="00233DD2">
            <w:pPr>
              <w:tabs>
                <w:tab w:val="decimal" w:pos="8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233DD2" w:rsidRPr="0013335C" w14:paraId="3E4DA19D" w14:textId="77777777" w:rsidTr="00233DD2">
        <w:trPr>
          <w:trHeight w:val="115"/>
        </w:trPr>
        <w:tc>
          <w:tcPr>
            <w:tcW w:w="4860" w:type="dxa"/>
          </w:tcPr>
          <w:p w14:paraId="6D938C61" w14:textId="77777777" w:rsidR="00233DD2" w:rsidRPr="0013335C" w:rsidRDefault="00233DD2" w:rsidP="00233DD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00" w:type="dxa"/>
          </w:tcPr>
          <w:p w14:paraId="507D5C99" w14:textId="77777777" w:rsidR="00233DD2" w:rsidRPr="0013335C" w:rsidRDefault="00233DD2" w:rsidP="00233DD2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6410E" w14:textId="77777777" w:rsidR="00233DD2" w:rsidRPr="0013335C" w:rsidRDefault="00577624" w:rsidP="00233DD2">
            <w:pPr>
              <w:tabs>
                <w:tab w:val="decimal" w:pos="11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146</w:t>
            </w:r>
          </w:p>
        </w:tc>
        <w:tc>
          <w:tcPr>
            <w:tcW w:w="284" w:type="dxa"/>
            <w:shd w:val="clear" w:color="auto" w:fill="auto"/>
          </w:tcPr>
          <w:p w14:paraId="2C0AB05F" w14:textId="77777777" w:rsidR="00233DD2" w:rsidRPr="0013335C" w:rsidRDefault="00233DD2" w:rsidP="00233DD2">
            <w:pPr>
              <w:tabs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CF0C6" w14:textId="77777777" w:rsidR="00233DD2" w:rsidRPr="0013335C" w:rsidRDefault="00577624" w:rsidP="00233DD2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219</w:t>
            </w:r>
          </w:p>
        </w:tc>
      </w:tr>
      <w:tr w:rsidR="00233DD2" w:rsidRPr="0013335C" w14:paraId="7BA4EEEE" w14:textId="77777777" w:rsidTr="00233DD2">
        <w:trPr>
          <w:trHeight w:val="115"/>
        </w:trPr>
        <w:tc>
          <w:tcPr>
            <w:tcW w:w="4860" w:type="dxa"/>
          </w:tcPr>
          <w:p w14:paraId="433DDB07" w14:textId="77777777" w:rsidR="00233DD2" w:rsidRPr="0013335C" w:rsidRDefault="00233DD2" w:rsidP="009D16AB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0" w:type="dxa"/>
          </w:tcPr>
          <w:p w14:paraId="370870F6" w14:textId="77777777" w:rsidR="00233DD2" w:rsidRPr="0013335C" w:rsidRDefault="00233DD2" w:rsidP="009D16AB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59E269E7" w14:textId="77777777" w:rsidR="00233DD2" w:rsidRPr="0013335C" w:rsidRDefault="00233DD2" w:rsidP="004A671E">
            <w:pPr>
              <w:tabs>
                <w:tab w:val="decimal" w:pos="113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5E05A945" w14:textId="77777777" w:rsidR="00233DD2" w:rsidRPr="0013335C" w:rsidRDefault="00233DD2" w:rsidP="009D16AB">
            <w:pPr>
              <w:tabs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1A3B9A8E" w14:textId="77777777" w:rsidR="00233DD2" w:rsidRPr="0013335C" w:rsidRDefault="00233DD2" w:rsidP="004A671E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33DD2" w:rsidRPr="0013335C" w14:paraId="53BB4841" w14:textId="77777777" w:rsidTr="00233DD2">
        <w:trPr>
          <w:trHeight w:val="115"/>
        </w:trPr>
        <w:tc>
          <w:tcPr>
            <w:tcW w:w="4860" w:type="dxa"/>
          </w:tcPr>
          <w:p w14:paraId="016F2D41" w14:textId="77777777" w:rsidR="00233DD2" w:rsidRPr="0013335C" w:rsidRDefault="00233DD2" w:rsidP="00233DD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0" w:type="dxa"/>
          </w:tcPr>
          <w:p w14:paraId="2127D5C8" w14:textId="77777777" w:rsidR="00233DD2" w:rsidRPr="0013335C" w:rsidRDefault="00233DD2" w:rsidP="00233DD2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tcBorders>
              <w:bottom w:val="double" w:sz="4" w:space="0" w:color="auto"/>
            </w:tcBorders>
            <w:shd w:val="clear" w:color="auto" w:fill="auto"/>
          </w:tcPr>
          <w:p w14:paraId="104111DB" w14:textId="77777777" w:rsidR="00233DD2" w:rsidRPr="0013335C" w:rsidRDefault="00577624" w:rsidP="00233DD2">
            <w:pPr>
              <w:tabs>
                <w:tab w:val="decimal" w:pos="113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233DD2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118</w:t>
            </w:r>
            <w:r w:rsidR="00233DD2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692</w:t>
            </w:r>
          </w:p>
        </w:tc>
        <w:tc>
          <w:tcPr>
            <w:tcW w:w="284" w:type="dxa"/>
            <w:shd w:val="clear" w:color="auto" w:fill="auto"/>
          </w:tcPr>
          <w:p w14:paraId="2B56C661" w14:textId="77777777" w:rsidR="00233DD2" w:rsidRPr="0013335C" w:rsidRDefault="00233DD2" w:rsidP="00233DD2">
            <w:pPr>
              <w:tabs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shd w:val="clear" w:color="auto" w:fill="auto"/>
          </w:tcPr>
          <w:p w14:paraId="3B0541D4" w14:textId="77777777" w:rsidR="00233DD2" w:rsidRPr="0013335C" w:rsidRDefault="00577624" w:rsidP="00233DD2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233DD2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320</w:t>
            </w:r>
            <w:r w:rsidR="00233DD2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573</w:t>
            </w:r>
          </w:p>
        </w:tc>
      </w:tr>
    </w:tbl>
    <w:p w14:paraId="52CFCCDD" w14:textId="77777777" w:rsidR="00471CCE" w:rsidRPr="0013335C" w:rsidRDefault="00471CCE" w:rsidP="00471CCE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8F31FAB" w14:textId="77777777" w:rsidR="005E38A2" w:rsidRPr="0013335C" w:rsidRDefault="005E38A2" w:rsidP="005E38A2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 xml:space="preserve">โดยปกติระยะเวลาการให้สินเชื่อแก่ลูกค้าของบริษัทมีระยะเวลาตั้งแต่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30</w:t>
      </w:r>
      <w:r w:rsidRPr="0013335C">
        <w:rPr>
          <w:rFonts w:ascii="Angsana New" w:hAnsi="Angsana New" w:hint="cs"/>
          <w:sz w:val="30"/>
          <w:szCs w:val="30"/>
          <w:cs/>
        </w:rPr>
        <w:t xml:space="preserve"> วัน ถึง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120</w:t>
      </w:r>
      <w:r w:rsidRPr="0013335C">
        <w:rPr>
          <w:rFonts w:ascii="Angsana New" w:hAnsi="Angsana New" w:hint="cs"/>
          <w:sz w:val="30"/>
          <w:szCs w:val="30"/>
          <w:cs/>
        </w:rPr>
        <w:t xml:space="preserve"> วัน</w:t>
      </w:r>
    </w:p>
    <w:p w14:paraId="72128D61" w14:textId="77777777" w:rsidR="00233DD2" w:rsidRPr="0013335C" w:rsidRDefault="00233DD2" w:rsidP="005E38A2">
      <w:pPr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4CC6AD29" w14:textId="77777777" w:rsidR="00471CCE" w:rsidRPr="0013335C" w:rsidRDefault="00A96C1B" w:rsidP="00FE38D3">
      <w:pPr>
        <w:numPr>
          <w:ilvl w:val="0"/>
          <w:numId w:val="27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3335C">
        <w:rPr>
          <w:rFonts w:ascii="Angsana New" w:hAnsi="Angsana New" w:hint="cs"/>
          <w:b/>
          <w:bCs/>
          <w:sz w:val="30"/>
          <w:szCs w:val="30"/>
          <w:lang w:val="en-US"/>
        </w:rPr>
        <w:br w:type="page"/>
      </w:r>
      <w:r w:rsidR="00471CCE" w:rsidRPr="0013335C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14:paraId="7CEDDF86" w14:textId="77777777" w:rsidR="00471CCE" w:rsidRPr="0013335C" w:rsidRDefault="00471CCE" w:rsidP="00FE38D3">
      <w:pPr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70"/>
        <w:gridCol w:w="1440"/>
      </w:tblGrid>
      <w:tr w:rsidR="00482A31" w:rsidRPr="0013335C" w14:paraId="0E57A71B" w14:textId="77777777" w:rsidTr="00482A31">
        <w:tc>
          <w:tcPr>
            <w:tcW w:w="5940" w:type="dxa"/>
          </w:tcPr>
          <w:p w14:paraId="4CA50B85" w14:textId="77777777" w:rsidR="00482A31" w:rsidRPr="0013335C" w:rsidRDefault="00482A31" w:rsidP="00482A3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72B7C042" w14:textId="77777777" w:rsidR="00482A31" w:rsidRPr="0013335C" w:rsidRDefault="00482A31" w:rsidP="00482A31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82A31" w:rsidRPr="0013335C" w14:paraId="6D3E6C2F" w14:textId="77777777" w:rsidTr="00482A31">
        <w:tc>
          <w:tcPr>
            <w:tcW w:w="5940" w:type="dxa"/>
          </w:tcPr>
          <w:p w14:paraId="53B2657D" w14:textId="77777777" w:rsidR="00482A31" w:rsidRPr="0013335C" w:rsidRDefault="00482A31" w:rsidP="00482A3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7DEC4C77" w14:textId="77777777" w:rsidR="00482A31" w:rsidRPr="0013335C" w:rsidRDefault="00482A31" w:rsidP="00482A31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82A31" w:rsidRPr="0013335C" w14:paraId="7AEC8655" w14:textId="77777777" w:rsidTr="00482A31">
        <w:tc>
          <w:tcPr>
            <w:tcW w:w="5940" w:type="dxa"/>
          </w:tcPr>
          <w:p w14:paraId="0EC94A21" w14:textId="77777777" w:rsidR="00482A31" w:rsidRPr="0013335C" w:rsidRDefault="00482A31" w:rsidP="00482A3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5B2D7BA0" w14:textId="77777777" w:rsidR="00482A31" w:rsidRPr="0013335C" w:rsidRDefault="00482A31" w:rsidP="00482A31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9D16AB" w:rsidRPr="0013335C" w14:paraId="52A6AAAA" w14:textId="77777777" w:rsidTr="00482A31">
        <w:tc>
          <w:tcPr>
            <w:tcW w:w="5940" w:type="dxa"/>
          </w:tcPr>
          <w:p w14:paraId="5EEA6995" w14:textId="77777777" w:rsidR="009D16AB" w:rsidRPr="0013335C" w:rsidRDefault="009D16AB" w:rsidP="009D16A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1E158F6" w14:textId="77777777" w:rsidR="009D16AB" w:rsidRPr="0013335C" w:rsidRDefault="00577624" w:rsidP="009D16AB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D1EBB6C" w14:textId="77777777" w:rsidR="009D16AB" w:rsidRPr="0013335C" w:rsidRDefault="009D16AB" w:rsidP="009D16AB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3F08E0D9" w14:textId="77777777" w:rsidR="009D16AB" w:rsidRPr="0013335C" w:rsidRDefault="00577624" w:rsidP="009D16AB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9D16AB" w:rsidRPr="0013335C" w14:paraId="7F91AED1" w14:textId="77777777" w:rsidTr="00482A31">
        <w:tc>
          <w:tcPr>
            <w:tcW w:w="5940" w:type="dxa"/>
          </w:tcPr>
          <w:p w14:paraId="5EEE20AF" w14:textId="77777777" w:rsidR="009D16AB" w:rsidRPr="0013335C" w:rsidRDefault="009D16AB" w:rsidP="009D16A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7068CD1C" w14:textId="77777777" w:rsidR="009D16AB" w:rsidRPr="0013335C" w:rsidRDefault="009D16AB" w:rsidP="009D16AB">
            <w:pPr>
              <w:pStyle w:val="zDistnHeader"/>
              <w:keepNext w:val="0"/>
              <w:spacing w:before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D16AB" w:rsidRPr="0013335C" w14:paraId="589F4A26" w14:textId="77777777" w:rsidTr="00482A31">
        <w:tc>
          <w:tcPr>
            <w:tcW w:w="5940" w:type="dxa"/>
          </w:tcPr>
          <w:p w14:paraId="12EC8DAD" w14:textId="77777777" w:rsidR="009D16AB" w:rsidRPr="0013335C" w:rsidRDefault="009D16AB" w:rsidP="009D16A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สินค้าสำเร็จรูป</w:t>
            </w:r>
          </w:p>
        </w:tc>
        <w:tc>
          <w:tcPr>
            <w:tcW w:w="1440" w:type="dxa"/>
          </w:tcPr>
          <w:p w14:paraId="1803E22B" w14:textId="77777777" w:rsidR="009D16AB" w:rsidRPr="0013335C" w:rsidRDefault="00577624" w:rsidP="00482A31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280</w:t>
            </w:r>
            <w:r w:rsidR="008207AD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024</w:t>
            </w:r>
          </w:p>
        </w:tc>
        <w:tc>
          <w:tcPr>
            <w:tcW w:w="270" w:type="dxa"/>
          </w:tcPr>
          <w:p w14:paraId="68084790" w14:textId="77777777" w:rsidR="009D16AB" w:rsidRPr="0013335C" w:rsidRDefault="009D16AB" w:rsidP="009D16AB">
            <w:pPr>
              <w:tabs>
                <w:tab w:val="decimal" w:pos="1089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0AE4524" w14:textId="77777777" w:rsidR="009D16AB" w:rsidRPr="0013335C" w:rsidRDefault="00577624" w:rsidP="00482A31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323</w:t>
            </w:r>
            <w:r w:rsidR="009D16AB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416</w:t>
            </w:r>
          </w:p>
        </w:tc>
      </w:tr>
      <w:tr w:rsidR="009D16AB" w:rsidRPr="0013335C" w14:paraId="1D8165EB" w14:textId="77777777" w:rsidTr="00482A31">
        <w:tc>
          <w:tcPr>
            <w:tcW w:w="5940" w:type="dxa"/>
          </w:tcPr>
          <w:p w14:paraId="71EC6600" w14:textId="77777777" w:rsidR="009D16AB" w:rsidRPr="0013335C" w:rsidRDefault="009D16AB" w:rsidP="009D16A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สินค้าระหว่างผลิต</w:t>
            </w:r>
          </w:p>
        </w:tc>
        <w:tc>
          <w:tcPr>
            <w:tcW w:w="1440" w:type="dxa"/>
          </w:tcPr>
          <w:p w14:paraId="1511F1CF" w14:textId="77777777" w:rsidR="009D16AB" w:rsidRPr="0013335C" w:rsidRDefault="00577624" w:rsidP="00482A31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50</w:t>
            </w:r>
            <w:r w:rsidR="008207AD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611</w:t>
            </w:r>
          </w:p>
        </w:tc>
        <w:tc>
          <w:tcPr>
            <w:tcW w:w="270" w:type="dxa"/>
          </w:tcPr>
          <w:p w14:paraId="6C764393" w14:textId="77777777" w:rsidR="009D16AB" w:rsidRPr="0013335C" w:rsidRDefault="009D16AB" w:rsidP="009D16AB">
            <w:pPr>
              <w:tabs>
                <w:tab w:val="decimal" w:pos="1089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00B5325" w14:textId="77777777" w:rsidR="009D16AB" w:rsidRPr="0013335C" w:rsidRDefault="00577624" w:rsidP="00482A31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58</w:t>
            </w:r>
            <w:r w:rsidR="009D16AB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663</w:t>
            </w:r>
          </w:p>
        </w:tc>
      </w:tr>
      <w:tr w:rsidR="009D16AB" w:rsidRPr="0013335C" w14:paraId="25B9E391" w14:textId="77777777" w:rsidTr="00482A31">
        <w:tc>
          <w:tcPr>
            <w:tcW w:w="5940" w:type="dxa"/>
          </w:tcPr>
          <w:p w14:paraId="082FBA0C" w14:textId="77777777" w:rsidR="009D16AB" w:rsidRPr="0013335C" w:rsidRDefault="009D16AB" w:rsidP="009D16A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วัตถุดิบและวัสดุโรงงาน</w:t>
            </w:r>
          </w:p>
        </w:tc>
        <w:tc>
          <w:tcPr>
            <w:tcW w:w="1440" w:type="dxa"/>
          </w:tcPr>
          <w:p w14:paraId="2A011163" w14:textId="77777777" w:rsidR="009D16AB" w:rsidRPr="0013335C" w:rsidRDefault="00577624" w:rsidP="00482A31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440</w:t>
            </w:r>
            <w:r w:rsidR="008207AD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408</w:t>
            </w:r>
          </w:p>
        </w:tc>
        <w:tc>
          <w:tcPr>
            <w:tcW w:w="270" w:type="dxa"/>
          </w:tcPr>
          <w:p w14:paraId="0604D132" w14:textId="77777777" w:rsidR="009D16AB" w:rsidRPr="0013335C" w:rsidRDefault="009D16AB" w:rsidP="009D16AB">
            <w:pPr>
              <w:tabs>
                <w:tab w:val="decimal" w:pos="1089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1DA108F" w14:textId="77777777" w:rsidR="009D16AB" w:rsidRPr="0013335C" w:rsidRDefault="00577624" w:rsidP="00482A31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531</w:t>
            </w:r>
            <w:r w:rsidR="009D16AB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981</w:t>
            </w:r>
          </w:p>
        </w:tc>
      </w:tr>
      <w:tr w:rsidR="009D16AB" w:rsidRPr="0013335C" w14:paraId="3F805779" w14:textId="77777777" w:rsidTr="00482A31">
        <w:tc>
          <w:tcPr>
            <w:tcW w:w="5940" w:type="dxa"/>
          </w:tcPr>
          <w:p w14:paraId="675BEC32" w14:textId="77777777" w:rsidR="009D16AB" w:rsidRPr="0013335C" w:rsidRDefault="009D16AB" w:rsidP="009D16A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8125B0" w14:textId="77777777" w:rsidR="009D16AB" w:rsidRPr="0013335C" w:rsidRDefault="00577624" w:rsidP="00482A31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47</w:t>
            </w:r>
            <w:r w:rsidR="008207AD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142</w:t>
            </w:r>
          </w:p>
        </w:tc>
        <w:tc>
          <w:tcPr>
            <w:tcW w:w="270" w:type="dxa"/>
          </w:tcPr>
          <w:p w14:paraId="118F9D84" w14:textId="77777777" w:rsidR="009D16AB" w:rsidRPr="0013335C" w:rsidRDefault="009D16AB" w:rsidP="009D16AB">
            <w:pPr>
              <w:tabs>
                <w:tab w:val="decimal" w:pos="1089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9A9CDB" w14:textId="77777777" w:rsidR="009D16AB" w:rsidRPr="0013335C" w:rsidRDefault="00577624" w:rsidP="00482A31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24</w:t>
            </w:r>
            <w:r w:rsidR="009D16AB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852</w:t>
            </w:r>
          </w:p>
        </w:tc>
      </w:tr>
      <w:tr w:rsidR="009D16AB" w:rsidRPr="0013335C" w14:paraId="7D160956" w14:textId="77777777" w:rsidTr="00482A31">
        <w:tc>
          <w:tcPr>
            <w:tcW w:w="5940" w:type="dxa"/>
          </w:tcPr>
          <w:p w14:paraId="39A89599" w14:textId="77777777" w:rsidR="009D16AB" w:rsidRPr="0013335C" w:rsidRDefault="009D16AB" w:rsidP="009D16AB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7FE3DA" w14:textId="77777777" w:rsidR="009D16AB" w:rsidRPr="0013335C" w:rsidRDefault="00577624" w:rsidP="00482A31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818</w:t>
            </w:r>
            <w:r w:rsidR="008207AD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185</w:t>
            </w:r>
          </w:p>
        </w:tc>
        <w:tc>
          <w:tcPr>
            <w:tcW w:w="270" w:type="dxa"/>
          </w:tcPr>
          <w:p w14:paraId="2C54F0CC" w14:textId="77777777" w:rsidR="009D16AB" w:rsidRPr="0013335C" w:rsidRDefault="009D16AB" w:rsidP="009D16AB">
            <w:pPr>
              <w:tabs>
                <w:tab w:val="decimal" w:pos="1089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A68A57" w14:textId="77777777" w:rsidR="009D16AB" w:rsidRPr="0013335C" w:rsidRDefault="00577624" w:rsidP="00482A31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938</w:t>
            </w:r>
            <w:r w:rsidR="009D16AB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912</w:t>
            </w:r>
          </w:p>
        </w:tc>
      </w:tr>
      <w:tr w:rsidR="009D16AB" w:rsidRPr="0013335C" w14:paraId="379EAEE7" w14:textId="77777777" w:rsidTr="00482A31">
        <w:tc>
          <w:tcPr>
            <w:tcW w:w="5940" w:type="dxa"/>
          </w:tcPr>
          <w:p w14:paraId="5171315C" w14:textId="77777777" w:rsidR="009D16AB" w:rsidRPr="0013335C" w:rsidRDefault="009D16AB" w:rsidP="009D16A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ค่าเผื่อมูลค่าสินค้าลดลง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7F7FD8" w14:textId="77777777" w:rsidR="009D16AB" w:rsidRPr="0013335C" w:rsidRDefault="008207AD" w:rsidP="00482A31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33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460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C58711C" w14:textId="77777777" w:rsidR="009D16AB" w:rsidRPr="0013335C" w:rsidRDefault="009D16AB" w:rsidP="009D16AB">
            <w:pPr>
              <w:tabs>
                <w:tab w:val="decimal" w:pos="1089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F831E3" w14:textId="77777777" w:rsidR="009D16AB" w:rsidRPr="0013335C" w:rsidRDefault="009D16AB" w:rsidP="00482A31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42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299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</w:tr>
      <w:tr w:rsidR="009D16AB" w:rsidRPr="0013335C" w14:paraId="313E5FBA" w14:textId="77777777" w:rsidTr="00482A31">
        <w:tc>
          <w:tcPr>
            <w:tcW w:w="5940" w:type="dxa"/>
          </w:tcPr>
          <w:p w14:paraId="5DA89ACC" w14:textId="77777777" w:rsidR="009D16AB" w:rsidRPr="0013335C" w:rsidRDefault="009D16AB" w:rsidP="009D16AB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477DDF" w14:textId="77777777" w:rsidR="009D16AB" w:rsidRPr="0013335C" w:rsidRDefault="00577624" w:rsidP="00482A31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784</w:t>
            </w:r>
            <w:r w:rsidR="008207AD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725</w:t>
            </w:r>
          </w:p>
        </w:tc>
        <w:tc>
          <w:tcPr>
            <w:tcW w:w="270" w:type="dxa"/>
          </w:tcPr>
          <w:p w14:paraId="59B48DDB" w14:textId="77777777" w:rsidR="009D16AB" w:rsidRPr="0013335C" w:rsidRDefault="009D16AB" w:rsidP="009D16AB">
            <w:pPr>
              <w:tabs>
                <w:tab w:val="decimal" w:pos="1089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B2ED16" w14:textId="77777777" w:rsidR="009D16AB" w:rsidRPr="0013335C" w:rsidRDefault="00577624" w:rsidP="00482A31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896</w:t>
            </w:r>
            <w:r w:rsidR="009D16AB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613</w:t>
            </w:r>
          </w:p>
        </w:tc>
      </w:tr>
      <w:tr w:rsidR="009D16AB" w:rsidRPr="0013335C" w14:paraId="2884F6DD" w14:textId="77777777" w:rsidTr="00482A31">
        <w:tc>
          <w:tcPr>
            <w:tcW w:w="5940" w:type="dxa"/>
          </w:tcPr>
          <w:p w14:paraId="40EB2A6D" w14:textId="77777777" w:rsidR="009D16AB" w:rsidRPr="0013335C" w:rsidRDefault="009D16AB" w:rsidP="009D16A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8C778DB" w14:textId="77777777" w:rsidR="009D16AB" w:rsidRPr="0013335C" w:rsidRDefault="009D16AB" w:rsidP="00482A31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7743A8F" w14:textId="77777777" w:rsidR="009D16AB" w:rsidRPr="0013335C" w:rsidRDefault="009D16AB" w:rsidP="009D16AB">
            <w:pPr>
              <w:tabs>
                <w:tab w:val="decimal" w:pos="1089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0F740FE" w14:textId="77777777" w:rsidR="009D16AB" w:rsidRPr="0013335C" w:rsidRDefault="009D16AB" w:rsidP="00482A31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D16AB" w:rsidRPr="0013335C" w14:paraId="714D2109" w14:textId="77777777" w:rsidTr="00482A31">
        <w:tc>
          <w:tcPr>
            <w:tcW w:w="5940" w:type="dxa"/>
          </w:tcPr>
          <w:p w14:paraId="0FFF44AC" w14:textId="77777777" w:rsidR="009D16AB" w:rsidRPr="0013335C" w:rsidRDefault="009D16AB" w:rsidP="009D16AB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440" w:type="dxa"/>
          </w:tcPr>
          <w:p w14:paraId="4EFA24EE" w14:textId="77777777" w:rsidR="009D16AB" w:rsidRPr="0013335C" w:rsidRDefault="009D16AB" w:rsidP="00482A31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67A79F" w14:textId="77777777" w:rsidR="009D16AB" w:rsidRPr="0013335C" w:rsidRDefault="009D16AB" w:rsidP="009D16AB">
            <w:pPr>
              <w:tabs>
                <w:tab w:val="decimal" w:pos="1089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C966929" w14:textId="77777777" w:rsidR="009D16AB" w:rsidRPr="0013335C" w:rsidRDefault="009D16AB" w:rsidP="00482A31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1669A" w:rsidRPr="0013335C" w14:paraId="460351D3" w14:textId="77777777" w:rsidTr="00482A31">
        <w:tc>
          <w:tcPr>
            <w:tcW w:w="5940" w:type="dxa"/>
          </w:tcPr>
          <w:p w14:paraId="36F939A0" w14:textId="77777777" w:rsidR="00B1669A" w:rsidRPr="0013335C" w:rsidRDefault="00B1669A" w:rsidP="00B1669A">
            <w:pPr>
              <w:numPr>
                <w:ilvl w:val="0"/>
                <w:numId w:val="15"/>
              </w:numPr>
              <w:tabs>
                <w:tab w:val="left" w:pos="255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ต้นทุนขาย</w:t>
            </w:r>
          </w:p>
        </w:tc>
        <w:tc>
          <w:tcPr>
            <w:tcW w:w="1440" w:type="dxa"/>
          </w:tcPr>
          <w:p w14:paraId="12248393" w14:textId="77777777" w:rsidR="00B1669A" w:rsidRPr="0013335C" w:rsidRDefault="00577624" w:rsidP="00B1669A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="00B1669A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444</w:t>
            </w:r>
            <w:r w:rsidR="00B1669A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253</w:t>
            </w:r>
          </w:p>
        </w:tc>
        <w:tc>
          <w:tcPr>
            <w:tcW w:w="270" w:type="dxa"/>
          </w:tcPr>
          <w:p w14:paraId="1DD846B7" w14:textId="77777777" w:rsidR="00B1669A" w:rsidRPr="0013335C" w:rsidRDefault="00B1669A" w:rsidP="00B1669A">
            <w:pPr>
              <w:tabs>
                <w:tab w:val="decimal" w:pos="1089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D1DA9AF" w14:textId="77777777" w:rsidR="00B1669A" w:rsidRPr="0013335C" w:rsidRDefault="00577624" w:rsidP="00B1669A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="00B1669A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952</w:t>
            </w:r>
            <w:r w:rsidR="00B1669A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980</w:t>
            </w:r>
          </w:p>
        </w:tc>
      </w:tr>
      <w:tr w:rsidR="00B1669A" w:rsidRPr="0013335C" w14:paraId="57568E44" w14:textId="77777777" w:rsidTr="00482A31">
        <w:tc>
          <w:tcPr>
            <w:tcW w:w="5940" w:type="dxa"/>
          </w:tcPr>
          <w:p w14:paraId="0866EEC9" w14:textId="592222D4" w:rsidR="00B1669A" w:rsidRPr="0013335C" w:rsidRDefault="001E646B" w:rsidP="00B1669A">
            <w:pPr>
              <w:numPr>
                <w:ilvl w:val="0"/>
                <w:numId w:val="15"/>
              </w:numPr>
              <w:tabs>
                <w:tab w:val="left" w:pos="255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กลับรายการการปรับลดมูลค่าเป็นมูลค่าสุทธิที่คาดว่าจะได้รับ</w:t>
            </w:r>
          </w:p>
        </w:tc>
        <w:tc>
          <w:tcPr>
            <w:tcW w:w="1440" w:type="dxa"/>
          </w:tcPr>
          <w:p w14:paraId="6FE35468" w14:textId="6392D304" w:rsidR="00B1669A" w:rsidRPr="0013335C" w:rsidRDefault="001E646B" w:rsidP="00B1669A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(8</w:t>
            </w:r>
            <w:r w:rsidR="00B1669A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39)</w:t>
            </w:r>
          </w:p>
        </w:tc>
        <w:tc>
          <w:tcPr>
            <w:tcW w:w="270" w:type="dxa"/>
          </w:tcPr>
          <w:p w14:paraId="7F2A0D3E" w14:textId="77777777" w:rsidR="00B1669A" w:rsidRPr="0013335C" w:rsidRDefault="00B1669A" w:rsidP="00B1669A">
            <w:pPr>
              <w:tabs>
                <w:tab w:val="decimal" w:pos="1089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B4B0048" w14:textId="6DCE804D" w:rsidR="00B1669A" w:rsidRPr="0013335C" w:rsidRDefault="001E646B" w:rsidP="00B1669A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(6</w:t>
            </w:r>
            <w:r w:rsidR="00B1669A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463)</w:t>
            </w:r>
          </w:p>
        </w:tc>
      </w:tr>
      <w:tr w:rsidR="009D16AB" w:rsidRPr="0013335C" w14:paraId="2D14C7A6" w14:textId="77777777" w:rsidTr="00482A31">
        <w:tc>
          <w:tcPr>
            <w:tcW w:w="5940" w:type="dxa"/>
          </w:tcPr>
          <w:p w14:paraId="12818F5C" w14:textId="77777777" w:rsidR="009D16AB" w:rsidRPr="0013335C" w:rsidRDefault="009D16AB" w:rsidP="009D16AB">
            <w:pPr>
              <w:spacing w:line="240" w:lineRule="auto"/>
              <w:jc w:val="both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F656EA1" w14:textId="77777777" w:rsidR="009D16AB" w:rsidRPr="0013335C" w:rsidRDefault="00577624" w:rsidP="00482A31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</w:t>
            </w:r>
            <w:r w:rsidR="00E51105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435</w:t>
            </w:r>
            <w:r w:rsidR="00E51105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414</w:t>
            </w:r>
          </w:p>
        </w:tc>
        <w:tc>
          <w:tcPr>
            <w:tcW w:w="270" w:type="dxa"/>
          </w:tcPr>
          <w:p w14:paraId="4151BE6D" w14:textId="77777777" w:rsidR="009D16AB" w:rsidRPr="0013335C" w:rsidRDefault="009D16AB" w:rsidP="009D16AB">
            <w:pPr>
              <w:tabs>
                <w:tab w:val="decimal" w:pos="1089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8032E51" w14:textId="77777777" w:rsidR="009D16AB" w:rsidRPr="0013335C" w:rsidRDefault="00577624" w:rsidP="00482A31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</w:t>
            </w:r>
            <w:r w:rsidR="009D16AB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946</w:t>
            </w:r>
            <w:r w:rsidR="009D16AB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517</w:t>
            </w:r>
          </w:p>
        </w:tc>
      </w:tr>
    </w:tbl>
    <w:p w14:paraId="113BE647" w14:textId="77777777" w:rsidR="00173B40" w:rsidRPr="0013335C" w:rsidRDefault="00173B40" w:rsidP="00FE38D3">
      <w:pPr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41FDE365" w14:textId="77777777" w:rsidR="00471CCE" w:rsidRPr="0013335C" w:rsidRDefault="00471CCE" w:rsidP="00FE38D3">
      <w:pPr>
        <w:numPr>
          <w:ilvl w:val="0"/>
          <w:numId w:val="27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13335C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เงินลงทุนในบริษัทร่วม</w:t>
      </w:r>
    </w:p>
    <w:p w14:paraId="44097CF9" w14:textId="77777777" w:rsidR="00471CCE" w:rsidRPr="0013335C" w:rsidRDefault="00471CCE" w:rsidP="00FE38D3">
      <w:pPr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9"/>
        <w:gridCol w:w="1260"/>
        <w:gridCol w:w="269"/>
        <w:gridCol w:w="1260"/>
        <w:gridCol w:w="270"/>
        <w:gridCol w:w="1259"/>
        <w:gridCol w:w="269"/>
        <w:gridCol w:w="1264"/>
      </w:tblGrid>
      <w:tr w:rsidR="009F3FF5" w:rsidRPr="0013335C" w14:paraId="7BB8B81E" w14:textId="77777777" w:rsidTr="00505B1D">
        <w:tc>
          <w:tcPr>
            <w:tcW w:w="3419" w:type="dxa"/>
          </w:tcPr>
          <w:p w14:paraId="3B0C29C9" w14:textId="77777777" w:rsidR="009F3FF5" w:rsidRPr="0013335C" w:rsidRDefault="009F3FF5" w:rsidP="008A64A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9" w:type="dxa"/>
            <w:gridSpan w:val="3"/>
          </w:tcPr>
          <w:p w14:paraId="5CABC8E1" w14:textId="77777777" w:rsidR="009F3FF5" w:rsidRPr="0013335C" w:rsidRDefault="009F3FF5" w:rsidP="008A64AD">
            <w:pPr>
              <w:pStyle w:val="BodyTextIndent2"/>
              <w:spacing w:before="0"/>
              <w:ind w:left="-108" w:right="0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US"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454636CE" w14:textId="77777777" w:rsidR="009F3FF5" w:rsidRPr="0013335C" w:rsidRDefault="009F3FF5" w:rsidP="008A64AD">
            <w:pPr>
              <w:pStyle w:val="BodyTextIndent2"/>
              <w:spacing w:before="0"/>
              <w:ind w:left="-108" w:right="0" w:firstLine="0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92" w:type="dxa"/>
            <w:gridSpan w:val="3"/>
          </w:tcPr>
          <w:p w14:paraId="31B15939" w14:textId="77777777" w:rsidR="009F3FF5" w:rsidRPr="0013335C" w:rsidRDefault="009F3FF5" w:rsidP="008A64AD">
            <w:pPr>
              <w:pStyle w:val="BodyTextIndent2"/>
              <w:spacing w:before="0"/>
              <w:ind w:left="-108" w:right="0" w:firstLine="0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</w:tr>
      <w:tr w:rsidR="009F3FF5" w:rsidRPr="0013335C" w14:paraId="4AC64E7C" w14:textId="77777777" w:rsidTr="00505B1D">
        <w:tc>
          <w:tcPr>
            <w:tcW w:w="3419" w:type="dxa"/>
          </w:tcPr>
          <w:p w14:paraId="787C63FC" w14:textId="77777777" w:rsidR="009F3FF5" w:rsidRPr="0013335C" w:rsidRDefault="009F3FF5" w:rsidP="008A64A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9" w:type="dxa"/>
            <w:gridSpan w:val="3"/>
          </w:tcPr>
          <w:p w14:paraId="5714BBF2" w14:textId="77777777" w:rsidR="009F3FF5" w:rsidRPr="0013335C" w:rsidRDefault="009F3FF5" w:rsidP="008A64AD">
            <w:pPr>
              <w:pStyle w:val="BodyTextIndent2"/>
              <w:spacing w:before="0"/>
              <w:ind w:left="-108" w:right="0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US"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517B276D" w14:textId="77777777" w:rsidR="009F3FF5" w:rsidRPr="0013335C" w:rsidRDefault="009F3FF5" w:rsidP="008A64AD">
            <w:pPr>
              <w:pStyle w:val="BodyTextIndent2"/>
              <w:spacing w:before="0"/>
              <w:ind w:left="-108" w:right="0" w:firstLine="0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92" w:type="dxa"/>
            <w:gridSpan w:val="3"/>
          </w:tcPr>
          <w:p w14:paraId="7CA46BBE" w14:textId="77777777" w:rsidR="009F3FF5" w:rsidRPr="0013335C" w:rsidRDefault="009F3FF5" w:rsidP="008A64AD">
            <w:pPr>
              <w:pStyle w:val="BodyTextIndent2"/>
              <w:tabs>
                <w:tab w:val="left" w:pos="2350"/>
              </w:tabs>
              <w:spacing w:before="0"/>
              <w:ind w:left="-108" w:right="0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9D16AB" w:rsidRPr="0013335C" w14:paraId="071E0345" w14:textId="77777777" w:rsidTr="00505B1D">
        <w:tc>
          <w:tcPr>
            <w:tcW w:w="3419" w:type="dxa"/>
          </w:tcPr>
          <w:p w14:paraId="34BDCBA1" w14:textId="77777777" w:rsidR="009D16AB" w:rsidRPr="0013335C" w:rsidRDefault="009D16AB" w:rsidP="009D16AB">
            <w:pPr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039BE7F" w14:textId="77777777" w:rsidR="009D16AB" w:rsidRPr="0013335C" w:rsidRDefault="00577624" w:rsidP="009D16AB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724DF443" w14:textId="77777777" w:rsidR="009D16AB" w:rsidRPr="0013335C" w:rsidRDefault="009D16AB" w:rsidP="009D16AB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shd w:val="clear" w:color="auto" w:fill="auto"/>
          </w:tcPr>
          <w:p w14:paraId="33A09E5C" w14:textId="77777777" w:rsidR="009D16AB" w:rsidRPr="0013335C" w:rsidRDefault="00577624" w:rsidP="009D16AB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33E7F82E" w14:textId="77777777" w:rsidR="009D16AB" w:rsidRPr="0013335C" w:rsidRDefault="009D16AB" w:rsidP="009D16AB">
            <w:pPr>
              <w:pStyle w:val="BodyTextIndent2"/>
              <w:spacing w:before="0"/>
              <w:ind w:left="-108" w:right="0" w:firstLine="0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259" w:type="dxa"/>
            <w:shd w:val="clear" w:color="auto" w:fill="auto"/>
          </w:tcPr>
          <w:p w14:paraId="6528BE7F" w14:textId="77777777" w:rsidR="009D16AB" w:rsidRPr="0013335C" w:rsidRDefault="00577624" w:rsidP="009D16AB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6720FA68" w14:textId="77777777" w:rsidR="009D16AB" w:rsidRPr="0013335C" w:rsidRDefault="009D16AB" w:rsidP="009D16AB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4" w:type="dxa"/>
            <w:shd w:val="clear" w:color="auto" w:fill="auto"/>
          </w:tcPr>
          <w:p w14:paraId="773353AD" w14:textId="77777777" w:rsidR="009D16AB" w:rsidRPr="0013335C" w:rsidRDefault="00577624" w:rsidP="009D16AB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9F3FF5" w:rsidRPr="0013335C" w14:paraId="27A50454" w14:textId="77777777" w:rsidTr="00505B1D">
        <w:tc>
          <w:tcPr>
            <w:tcW w:w="3419" w:type="dxa"/>
          </w:tcPr>
          <w:p w14:paraId="25702571" w14:textId="77777777" w:rsidR="009F3FF5" w:rsidRPr="0013335C" w:rsidRDefault="009F3FF5" w:rsidP="009431C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51" w:type="dxa"/>
            <w:gridSpan w:val="7"/>
          </w:tcPr>
          <w:p w14:paraId="5A591C71" w14:textId="77777777" w:rsidR="009F3FF5" w:rsidRPr="0013335C" w:rsidRDefault="009F3FF5" w:rsidP="009431CA">
            <w:pPr>
              <w:tabs>
                <w:tab w:val="decimal" w:pos="-108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16AB" w:rsidRPr="0013335C" w14:paraId="6B302505" w14:textId="77777777" w:rsidTr="00505B1D">
        <w:tc>
          <w:tcPr>
            <w:tcW w:w="3419" w:type="dxa"/>
          </w:tcPr>
          <w:p w14:paraId="00A3C5DD" w14:textId="77777777" w:rsidR="009D16AB" w:rsidRPr="0013335C" w:rsidRDefault="009D16AB" w:rsidP="009D16AB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13335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577624" w:rsidRPr="0013335C">
              <w:rPr>
                <w:rFonts w:ascii="Angsana New" w:hAnsi="Angsana New" w:cs="Angsana New" w:hint="cs"/>
                <w:lang w:val="en-US"/>
              </w:rPr>
              <w:t>1</w:t>
            </w:r>
            <w:r w:rsidRPr="0013335C">
              <w:rPr>
                <w:rFonts w:ascii="Angsana New" w:hAnsi="Angsana New" w:cs="Angsana New" w:hint="cs"/>
                <w:cs/>
                <w:lang w:val="en-US"/>
              </w:rPr>
              <w:t xml:space="preserve"> เมษายน</w:t>
            </w:r>
          </w:p>
        </w:tc>
        <w:tc>
          <w:tcPr>
            <w:tcW w:w="1260" w:type="dxa"/>
          </w:tcPr>
          <w:p w14:paraId="25EA5D5E" w14:textId="77777777" w:rsidR="009D16AB" w:rsidRPr="0013335C" w:rsidRDefault="00577624" w:rsidP="009D16AB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19</w:t>
            </w:r>
            <w:r w:rsidR="00E53517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546</w:t>
            </w:r>
          </w:p>
        </w:tc>
        <w:tc>
          <w:tcPr>
            <w:tcW w:w="269" w:type="dxa"/>
          </w:tcPr>
          <w:p w14:paraId="2B0CADD3" w14:textId="77777777" w:rsidR="009D16AB" w:rsidRPr="0013335C" w:rsidRDefault="009D16AB" w:rsidP="009D16AB">
            <w:pPr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75525B" w14:textId="77777777" w:rsidR="009D16AB" w:rsidRPr="0013335C" w:rsidRDefault="00577624" w:rsidP="009D16AB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19</w:t>
            </w:r>
            <w:r w:rsidR="009D16AB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507</w:t>
            </w:r>
          </w:p>
        </w:tc>
        <w:tc>
          <w:tcPr>
            <w:tcW w:w="270" w:type="dxa"/>
          </w:tcPr>
          <w:p w14:paraId="4FE52EF5" w14:textId="77777777" w:rsidR="009D16AB" w:rsidRPr="0013335C" w:rsidRDefault="009D16AB" w:rsidP="009D16AB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647508C" w14:textId="77777777" w:rsidR="009D16AB" w:rsidRPr="0013335C" w:rsidRDefault="00577624" w:rsidP="009D16AB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E53517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18E9DD6F" w14:textId="77777777" w:rsidR="009D16AB" w:rsidRPr="0013335C" w:rsidRDefault="009D16AB" w:rsidP="009D16AB">
            <w:pPr>
              <w:tabs>
                <w:tab w:val="decimal" w:pos="6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5EE0A53E" w14:textId="77777777" w:rsidR="009D16AB" w:rsidRPr="0013335C" w:rsidRDefault="00577624" w:rsidP="009D16AB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9D16AB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</w:tr>
      <w:tr w:rsidR="009D16AB" w:rsidRPr="0013335C" w14:paraId="488E571C" w14:textId="77777777" w:rsidTr="00505B1D">
        <w:tc>
          <w:tcPr>
            <w:tcW w:w="3419" w:type="dxa"/>
          </w:tcPr>
          <w:p w14:paraId="3109276E" w14:textId="016C9DE4" w:rsidR="009D16AB" w:rsidRPr="0013335C" w:rsidRDefault="009D16AB" w:rsidP="009D16AB">
            <w:pPr>
              <w:pStyle w:val="a"/>
              <w:tabs>
                <w:tab w:val="clear" w:pos="1080"/>
              </w:tabs>
              <w:ind w:left="255" w:hanging="255"/>
              <w:rPr>
                <w:rFonts w:ascii="Angsana New" w:hAnsi="Angsana New" w:cs="Angsana New"/>
                <w:cs/>
                <w:lang w:val="en-US"/>
              </w:rPr>
            </w:pPr>
            <w:r w:rsidRPr="0013335C">
              <w:rPr>
                <w:rFonts w:ascii="Angsana New" w:hAnsi="Angsana New" w:cs="Angsana New" w:hint="cs"/>
                <w:cs/>
              </w:rPr>
              <w:t>ส่วนแบ่ง</w:t>
            </w:r>
            <w:r w:rsidRPr="0013335C">
              <w:rPr>
                <w:rFonts w:ascii="Angsana New" w:hAnsi="Angsana New" w:cs="Angsana New" w:hint="cs"/>
                <w:cs/>
                <w:lang w:val="en-US"/>
              </w:rPr>
              <w:t>กำไร</w:t>
            </w:r>
            <w:r w:rsidRPr="0013335C">
              <w:rPr>
                <w:rFonts w:ascii="Angsana New" w:hAnsi="Angsana New" w:cs="Angsana New" w:hint="cs"/>
                <w:cs/>
              </w:rPr>
              <w:t>จากเงินลงทุน</w:t>
            </w:r>
            <w:r w:rsidR="0032237B" w:rsidRPr="0013335C">
              <w:rPr>
                <w:rFonts w:ascii="Angsana New" w:hAnsi="Angsana New" w:cs="Angsana New" w:hint="cs"/>
                <w:cs/>
              </w:rPr>
              <w:br/>
            </w:r>
            <w:r w:rsidRPr="0013335C">
              <w:rPr>
                <w:rFonts w:ascii="Angsana New" w:hAnsi="Angsana New" w:cs="Angsana New" w:hint="cs"/>
                <w:cs/>
              </w:rPr>
              <w:t>ในบริษัทร่วม</w:t>
            </w:r>
          </w:p>
        </w:tc>
        <w:tc>
          <w:tcPr>
            <w:tcW w:w="1260" w:type="dxa"/>
            <w:vAlign w:val="bottom"/>
          </w:tcPr>
          <w:p w14:paraId="473A6F1E" w14:textId="77777777" w:rsidR="009D16AB" w:rsidRPr="0013335C" w:rsidRDefault="00577624" w:rsidP="009D16AB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116</w:t>
            </w:r>
          </w:p>
        </w:tc>
        <w:tc>
          <w:tcPr>
            <w:tcW w:w="269" w:type="dxa"/>
            <w:vAlign w:val="bottom"/>
          </w:tcPr>
          <w:p w14:paraId="27C5A8AB" w14:textId="77777777" w:rsidR="009D16AB" w:rsidRPr="0013335C" w:rsidRDefault="009D16AB" w:rsidP="009D16AB">
            <w:pPr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E468A2" w14:textId="77777777" w:rsidR="009D16AB" w:rsidRPr="0013335C" w:rsidRDefault="00577624" w:rsidP="009D16AB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549</w:t>
            </w:r>
          </w:p>
        </w:tc>
        <w:tc>
          <w:tcPr>
            <w:tcW w:w="270" w:type="dxa"/>
            <w:vAlign w:val="bottom"/>
          </w:tcPr>
          <w:p w14:paraId="298EF7C1" w14:textId="77777777" w:rsidR="009D16AB" w:rsidRPr="0013335C" w:rsidRDefault="009D16AB" w:rsidP="009D16AB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6CC365FA" w14:textId="77777777" w:rsidR="009D16AB" w:rsidRPr="0013335C" w:rsidRDefault="00E53517" w:rsidP="009D16AB">
            <w:pPr>
              <w:tabs>
                <w:tab w:val="decimal" w:pos="704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1F2C10DF" w14:textId="77777777" w:rsidR="009D16AB" w:rsidRPr="0013335C" w:rsidRDefault="009D16AB" w:rsidP="009D16AB">
            <w:pPr>
              <w:tabs>
                <w:tab w:val="decimal" w:pos="6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789007F6" w14:textId="77777777" w:rsidR="009D16AB" w:rsidRPr="0013335C" w:rsidRDefault="009D16AB" w:rsidP="009D16AB">
            <w:pPr>
              <w:tabs>
                <w:tab w:val="decimal" w:pos="704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9D16AB" w:rsidRPr="0013335C" w14:paraId="5BDD7196" w14:textId="77777777" w:rsidTr="00505B1D">
        <w:tc>
          <w:tcPr>
            <w:tcW w:w="3419" w:type="dxa"/>
          </w:tcPr>
          <w:p w14:paraId="17B0B8FF" w14:textId="77777777" w:rsidR="009D16AB" w:rsidRPr="0013335C" w:rsidRDefault="009D16AB" w:rsidP="009D16A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0" w:type="dxa"/>
          </w:tcPr>
          <w:p w14:paraId="71B5D0B9" w14:textId="77777777" w:rsidR="009D16AB" w:rsidRPr="0013335C" w:rsidRDefault="00E53517" w:rsidP="009D16AB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180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</w:tcPr>
          <w:p w14:paraId="67152AFD" w14:textId="77777777" w:rsidR="009D16AB" w:rsidRPr="0013335C" w:rsidRDefault="009D16AB" w:rsidP="009D16AB">
            <w:pPr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1F0766" w14:textId="77777777" w:rsidR="009D16AB" w:rsidRPr="0013335C" w:rsidRDefault="009D16AB" w:rsidP="009D16AB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510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B6BA593" w14:textId="77777777" w:rsidR="009D16AB" w:rsidRPr="0013335C" w:rsidRDefault="009D16AB" w:rsidP="009D16AB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BBBEA39" w14:textId="77777777" w:rsidR="009D16AB" w:rsidRPr="0013335C" w:rsidRDefault="00E53517" w:rsidP="009D16AB">
            <w:pPr>
              <w:tabs>
                <w:tab w:val="decimal" w:pos="704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3153CE4" w14:textId="77777777" w:rsidR="009D16AB" w:rsidRPr="0013335C" w:rsidRDefault="009D16AB" w:rsidP="009D16AB">
            <w:pPr>
              <w:tabs>
                <w:tab w:val="decimal" w:pos="6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30CDA270" w14:textId="77777777" w:rsidR="009D16AB" w:rsidRPr="0013335C" w:rsidRDefault="009D16AB" w:rsidP="009D16AB">
            <w:pPr>
              <w:tabs>
                <w:tab w:val="decimal" w:pos="704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9D16AB" w:rsidRPr="0013335C" w14:paraId="65E6AD2F" w14:textId="77777777" w:rsidTr="00505B1D">
        <w:tc>
          <w:tcPr>
            <w:tcW w:w="3419" w:type="dxa"/>
          </w:tcPr>
          <w:p w14:paraId="595B6B98" w14:textId="77777777" w:rsidR="009D16AB" w:rsidRPr="0013335C" w:rsidRDefault="009D16AB" w:rsidP="009D16A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33B99D6" w14:textId="77777777" w:rsidR="009D16AB" w:rsidRPr="0013335C" w:rsidRDefault="00577624" w:rsidP="009D16AB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19</w:t>
            </w:r>
            <w:r w:rsidR="00E53517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482</w:t>
            </w:r>
          </w:p>
        </w:tc>
        <w:tc>
          <w:tcPr>
            <w:tcW w:w="269" w:type="dxa"/>
          </w:tcPr>
          <w:p w14:paraId="408964A2" w14:textId="77777777" w:rsidR="009D16AB" w:rsidRPr="0013335C" w:rsidRDefault="009D16AB" w:rsidP="009D16AB">
            <w:pPr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1E67609" w14:textId="77777777" w:rsidR="009D16AB" w:rsidRPr="0013335C" w:rsidRDefault="00577624" w:rsidP="009D16AB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19</w:t>
            </w:r>
            <w:r w:rsidR="009D16AB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546</w:t>
            </w:r>
          </w:p>
        </w:tc>
        <w:tc>
          <w:tcPr>
            <w:tcW w:w="270" w:type="dxa"/>
          </w:tcPr>
          <w:p w14:paraId="314B39A5" w14:textId="77777777" w:rsidR="009D16AB" w:rsidRPr="0013335C" w:rsidRDefault="009D16AB" w:rsidP="009D16AB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2DEF4AE1" w14:textId="77777777" w:rsidR="009D16AB" w:rsidRPr="0013335C" w:rsidRDefault="00577624" w:rsidP="009D16AB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</w:t>
            </w:r>
            <w:r w:rsidR="00E53517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50186EB5" w14:textId="77777777" w:rsidR="009D16AB" w:rsidRPr="0013335C" w:rsidRDefault="009D16AB" w:rsidP="009D16AB">
            <w:pPr>
              <w:tabs>
                <w:tab w:val="decimal" w:pos="6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545BEED8" w14:textId="77777777" w:rsidR="009D16AB" w:rsidRPr="0013335C" w:rsidRDefault="00577624" w:rsidP="009D16AB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</w:t>
            </w:r>
            <w:r w:rsidR="009D16AB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5D8EC04F" w14:textId="77777777" w:rsidR="00FF59C8" w:rsidRPr="0013335C" w:rsidRDefault="00FF59C8" w:rsidP="007B0A3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  <w:sectPr w:rsidR="00FF59C8" w:rsidRPr="0013335C" w:rsidSect="002B4A6A">
          <w:pgSz w:w="11909" w:h="16834" w:code="9"/>
          <w:pgMar w:top="691" w:right="1152" w:bottom="576" w:left="1152" w:header="720" w:footer="474" w:gutter="0"/>
          <w:cols w:space="737"/>
        </w:sectPr>
      </w:pPr>
    </w:p>
    <w:p w14:paraId="4874878B" w14:textId="77777777" w:rsidR="00471CCE" w:rsidRPr="0013335C" w:rsidRDefault="00471CCE" w:rsidP="00CA6A84">
      <w:pPr>
        <w:spacing w:line="240" w:lineRule="auto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lastRenderedPageBreak/>
        <w:t xml:space="preserve">เงินลงทุนในบริษัทร่วม ณ วันที่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31</w:t>
      </w:r>
      <w:r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B12DD4"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2563</w:t>
      </w:r>
      <w:r w:rsidR="001055CD"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2562</w:t>
      </w:r>
      <w:r w:rsidR="001055CD"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BE2562" w:rsidRPr="0013335C">
        <w:rPr>
          <w:rFonts w:ascii="Angsana New" w:hAnsi="Angsana New" w:hint="cs"/>
          <w:sz w:val="30"/>
          <w:szCs w:val="30"/>
          <w:cs/>
        </w:rPr>
        <w:t>และเงินปันผล</w:t>
      </w:r>
      <w:r w:rsidR="008B0AC1" w:rsidRPr="0013335C">
        <w:rPr>
          <w:rFonts w:ascii="Angsana New" w:hAnsi="Angsana New" w:hint="cs"/>
          <w:sz w:val="30"/>
          <w:szCs w:val="30"/>
          <w:cs/>
        </w:rPr>
        <w:t>รับสำหรับแต่ละปี</w:t>
      </w:r>
      <w:r w:rsidR="00BE2562" w:rsidRPr="0013335C">
        <w:rPr>
          <w:rFonts w:ascii="Angsana New" w:hAnsi="Angsana New" w:hint="cs"/>
          <w:sz w:val="30"/>
          <w:szCs w:val="30"/>
          <w:cs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980A81A" w14:textId="77777777" w:rsidR="00E50F95" w:rsidRPr="0013335C" w:rsidRDefault="00E50F95" w:rsidP="00FE38D3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45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70"/>
        <w:gridCol w:w="1710"/>
        <w:gridCol w:w="990"/>
        <w:gridCol w:w="900"/>
        <w:gridCol w:w="990"/>
        <w:gridCol w:w="990"/>
        <w:gridCol w:w="900"/>
        <w:gridCol w:w="270"/>
        <w:gridCol w:w="900"/>
        <w:gridCol w:w="270"/>
        <w:gridCol w:w="900"/>
        <w:gridCol w:w="236"/>
        <w:gridCol w:w="934"/>
        <w:gridCol w:w="270"/>
        <w:gridCol w:w="990"/>
        <w:gridCol w:w="270"/>
        <w:gridCol w:w="990"/>
      </w:tblGrid>
      <w:tr w:rsidR="004B54AC" w:rsidRPr="0013335C" w14:paraId="4E3BB90A" w14:textId="77777777" w:rsidTr="00652214">
        <w:tc>
          <w:tcPr>
            <w:tcW w:w="2070" w:type="dxa"/>
          </w:tcPr>
          <w:p w14:paraId="17BDC7A9" w14:textId="77777777" w:rsidR="004B54AC" w:rsidRPr="0013335C" w:rsidRDefault="004B54AC" w:rsidP="00E50F95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66A16C8B" w14:textId="77777777" w:rsidR="004B54AC" w:rsidRPr="0013335C" w:rsidRDefault="004B54AC" w:rsidP="000D095F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910" w:type="dxa"/>
            <w:gridSpan w:val="13"/>
          </w:tcPr>
          <w:p w14:paraId="59CDFBA4" w14:textId="77777777" w:rsidR="004B54AC" w:rsidRPr="0013335C" w:rsidRDefault="004B54AC" w:rsidP="000D095F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</w:tr>
      <w:tr w:rsidR="00E50F95" w:rsidRPr="0013335C" w14:paraId="4043A7DA" w14:textId="77777777" w:rsidTr="00652214">
        <w:tc>
          <w:tcPr>
            <w:tcW w:w="2070" w:type="dxa"/>
          </w:tcPr>
          <w:p w14:paraId="64369523" w14:textId="77777777" w:rsidR="00E50F95" w:rsidRPr="0013335C" w:rsidRDefault="00E50F95" w:rsidP="00E50F95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D045E1F" w14:textId="77777777" w:rsidR="00E50F95" w:rsidRPr="0013335C" w:rsidRDefault="00E50F95" w:rsidP="00E50F9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2"/>
          </w:tcPr>
          <w:p w14:paraId="4B9B8F25" w14:textId="77777777" w:rsidR="00E50F95" w:rsidRPr="0013335C" w:rsidRDefault="00E50F95" w:rsidP="004820B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สัดส่วน</w:t>
            </w:r>
            <w:r w:rsidR="002C297B"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ความ</w:t>
            </w:r>
          </w:p>
        </w:tc>
        <w:tc>
          <w:tcPr>
            <w:tcW w:w="1980" w:type="dxa"/>
            <w:gridSpan w:val="2"/>
          </w:tcPr>
          <w:p w14:paraId="29CF6E03" w14:textId="77777777" w:rsidR="00E50F95" w:rsidRPr="0013335C" w:rsidRDefault="00E50F95" w:rsidP="00E50F95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070" w:type="dxa"/>
            <w:gridSpan w:val="3"/>
          </w:tcPr>
          <w:p w14:paraId="15BC2E54" w14:textId="77777777" w:rsidR="00E50F95" w:rsidRPr="0013335C" w:rsidRDefault="00E50F95" w:rsidP="00E50F95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F49F9B2" w14:textId="77777777" w:rsidR="00E50F95" w:rsidRPr="0013335C" w:rsidRDefault="00E50F95" w:rsidP="00E50F95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03FD0FD0" w14:textId="77777777" w:rsidR="00E50F95" w:rsidRPr="0013335C" w:rsidRDefault="005E1BEB" w:rsidP="00E50F95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มูลค่าตาม</w:t>
            </w:r>
          </w:p>
        </w:tc>
        <w:tc>
          <w:tcPr>
            <w:tcW w:w="270" w:type="dxa"/>
          </w:tcPr>
          <w:p w14:paraId="1E5452A4" w14:textId="77777777" w:rsidR="00E50F95" w:rsidRPr="0013335C" w:rsidRDefault="00E50F95" w:rsidP="00E50F95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23F31A46" w14:textId="42910AE7" w:rsidR="00E50F95" w:rsidRPr="0013335C" w:rsidRDefault="00106AB9" w:rsidP="00184575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</w:tr>
      <w:tr w:rsidR="00E50F95" w:rsidRPr="0013335C" w14:paraId="74DC7922" w14:textId="77777777" w:rsidTr="00652214">
        <w:tc>
          <w:tcPr>
            <w:tcW w:w="2070" w:type="dxa"/>
          </w:tcPr>
          <w:p w14:paraId="7E8B276A" w14:textId="77777777" w:rsidR="00E50F95" w:rsidRPr="0013335C" w:rsidRDefault="00BE4CF9" w:rsidP="00E50F95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บริษัทที่ลงทุน</w:t>
            </w:r>
          </w:p>
        </w:tc>
        <w:tc>
          <w:tcPr>
            <w:tcW w:w="1710" w:type="dxa"/>
          </w:tcPr>
          <w:p w14:paraId="3B7409D1" w14:textId="77777777" w:rsidR="00E50F95" w:rsidRPr="0013335C" w:rsidRDefault="002C297B" w:rsidP="00E50F9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ลักษณะ</w:t>
            </w:r>
            <w:r w:rsidR="00E50F95" w:rsidRPr="0013335C">
              <w:rPr>
                <w:rFonts w:ascii="Angsana New" w:hAnsi="Angsana New" w:hint="cs"/>
                <w:sz w:val="30"/>
                <w:szCs w:val="30"/>
                <w:cs/>
              </w:rPr>
              <w:t>ธุรกิจ</w:t>
            </w:r>
          </w:p>
        </w:tc>
        <w:tc>
          <w:tcPr>
            <w:tcW w:w="1890" w:type="dxa"/>
            <w:gridSpan w:val="2"/>
          </w:tcPr>
          <w:p w14:paraId="6DA95796" w14:textId="77777777" w:rsidR="00E50F95" w:rsidRPr="0013335C" w:rsidRDefault="00E50F95" w:rsidP="00E50F9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เป็นเจ้าของ</w:t>
            </w:r>
          </w:p>
        </w:tc>
        <w:tc>
          <w:tcPr>
            <w:tcW w:w="1980" w:type="dxa"/>
            <w:gridSpan w:val="2"/>
          </w:tcPr>
          <w:p w14:paraId="14920C55" w14:textId="77777777" w:rsidR="00E50F95" w:rsidRPr="0013335C" w:rsidRDefault="00E50F95" w:rsidP="00E50F95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ทุนชำระแล้ว</w:t>
            </w:r>
          </w:p>
        </w:tc>
        <w:tc>
          <w:tcPr>
            <w:tcW w:w="2070" w:type="dxa"/>
            <w:gridSpan w:val="3"/>
          </w:tcPr>
          <w:p w14:paraId="41EFCFA7" w14:textId="77777777" w:rsidR="00E50F95" w:rsidRPr="0013335C" w:rsidRDefault="00E50F95" w:rsidP="00E50F95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70" w:type="dxa"/>
          </w:tcPr>
          <w:p w14:paraId="27FE0B0B" w14:textId="77777777" w:rsidR="00E50F95" w:rsidRPr="0013335C" w:rsidRDefault="00E50F95" w:rsidP="00E50F95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57FA6283" w14:textId="77777777" w:rsidR="00E50F95" w:rsidRPr="0013335C" w:rsidRDefault="00E50F95" w:rsidP="00E50F95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วิธีส่วนได้เสีย</w:t>
            </w:r>
          </w:p>
        </w:tc>
        <w:tc>
          <w:tcPr>
            <w:tcW w:w="270" w:type="dxa"/>
          </w:tcPr>
          <w:p w14:paraId="3BA21A4D" w14:textId="77777777" w:rsidR="00E50F95" w:rsidRPr="0013335C" w:rsidRDefault="00E50F95" w:rsidP="00E50F95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54D7C63A" w14:textId="7073FDB2" w:rsidR="00E50F95" w:rsidRPr="0013335C" w:rsidRDefault="00F326F8" w:rsidP="009B4599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สำหรับปี</w:t>
            </w:r>
          </w:p>
        </w:tc>
      </w:tr>
      <w:tr w:rsidR="00780F4E" w:rsidRPr="0013335C" w14:paraId="42C38388" w14:textId="77777777" w:rsidTr="00652214">
        <w:tc>
          <w:tcPr>
            <w:tcW w:w="2070" w:type="dxa"/>
          </w:tcPr>
          <w:p w14:paraId="491FF3EE" w14:textId="77777777" w:rsidR="00780F4E" w:rsidRPr="0013335C" w:rsidRDefault="00780F4E" w:rsidP="00780F4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9DDBE8F" w14:textId="77777777" w:rsidR="00780F4E" w:rsidRPr="0013335C" w:rsidRDefault="00780F4E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AE470A0" w14:textId="77777777" w:rsidR="00780F4E" w:rsidRPr="0013335C" w:rsidRDefault="00577624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900" w:type="dxa"/>
          </w:tcPr>
          <w:p w14:paraId="28C1B3EB" w14:textId="77777777" w:rsidR="00780F4E" w:rsidRPr="0013335C" w:rsidRDefault="00577624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990" w:type="dxa"/>
          </w:tcPr>
          <w:p w14:paraId="2A2019B6" w14:textId="77777777" w:rsidR="00780F4E" w:rsidRPr="0013335C" w:rsidRDefault="00577624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990" w:type="dxa"/>
          </w:tcPr>
          <w:p w14:paraId="2C871EB4" w14:textId="77777777" w:rsidR="00780F4E" w:rsidRPr="0013335C" w:rsidRDefault="00577624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900" w:type="dxa"/>
          </w:tcPr>
          <w:p w14:paraId="56B1B316" w14:textId="77777777" w:rsidR="00780F4E" w:rsidRPr="0013335C" w:rsidRDefault="00577624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7A3028B5" w14:textId="77777777" w:rsidR="00780F4E" w:rsidRPr="0013335C" w:rsidRDefault="00780F4E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496A02A" w14:textId="77777777" w:rsidR="00780F4E" w:rsidRPr="0013335C" w:rsidRDefault="00577624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418B4133" w14:textId="77777777" w:rsidR="00780F4E" w:rsidRPr="0013335C" w:rsidRDefault="00780F4E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51287B" w14:textId="77777777" w:rsidR="00780F4E" w:rsidRPr="0013335C" w:rsidRDefault="00577624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428AC030" w14:textId="77777777" w:rsidR="00780F4E" w:rsidRPr="0013335C" w:rsidRDefault="00780F4E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5FFBD28B" w14:textId="77777777" w:rsidR="00780F4E" w:rsidRPr="0013335C" w:rsidRDefault="00577624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5AC907EB" w14:textId="77777777" w:rsidR="00780F4E" w:rsidRPr="0013335C" w:rsidRDefault="00780F4E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D41B203" w14:textId="77777777" w:rsidR="00780F4E" w:rsidRPr="0013335C" w:rsidRDefault="00577624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0C570FA9" w14:textId="77777777" w:rsidR="00780F4E" w:rsidRPr="0013335C" w:rsidRDefault="00780F4E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006F89" w14:textId="77777777" w:rsidR="00780F4E" w:rsidRPr="0013335C" w:rsidRDefault="00577624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780F4E" w:rsidRPr="0013335C" w14:paraId="7A13B7F4" w14:textId="77777777" w:rsidTr="00652214">
        <w:trPr>
          <w:trHeight w:val="70"/>
        </w:trPr>
        <w:tc>
          <w:tcPr>
            <w:tcW w:w="2070" w:type="dxa"/>
          </w:tcPr>
          <w:p w14:paraId="6199CB0E" w14:textId="77777777" w:rsidR="00780F4E" w:rsidRPr="0013335C" w:rsidRDefault="00780F4E" w:rsidP="00780F4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40FAFFA" w14:textId="77777777" w:rsidR="00780F4E" w:rsidRPr="0013335C" w:rsidRDefault="00780F4E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2"/>
          </w:tcPr>
          <w:p w14:paraId="48DEE622" w14:textId="77777777" w:rsidR="00780F4E" w:rsidRPr="0013335C" w:rsidRDefault="00780F4E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8910" w:type="dxa"/>
            <w:gridSpan w:val="13"/>
          </w:tcPr>
          <w:p w14:paraId="2A2F77CD" w14:textId="77777777" w:rsidR="00780F4E" w:rsidRPr="0013335C" w:rsidRDefault="00780F4E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0F4E" w:rsidRPr="0013335C" w14:paraId="2CC2549D" w14:textId="77777777" w:rsidTr="00652214">
        <w:tc>
          <w:tcPr>
            <w:tcW w:w="2070" w:type="dxa"/>
          </w:tcPr>
          <w:p w14:paraId="61850C97" w14:textId="77777777" w:rsidR="00780F4E" w:rsidRPr="0013335C" w:rsidRDefault="00780F4E" w:rsidP="00780F4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บริษัท สไมล์</w:t>
            </w:r>
            <w:r w:rsidR="00D82B0F" w:rsidRPr="0013335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ซุปเปอร์</w:t>
            </w:r>
          </w:p>
        </w:tc>
        <w:tc>
          <w:tcPr>
            <w:tcW w:w="1710" w:type="dxa"/>
          </w:tcPr>
          <w:p w14:paraId="4840EDEC" w14:textId="77777777" w:rsidR="00780F4E" w:rsidRPr="0013335C" w:rsidRDefault="00780F4E" w:rsidP="00780F4E">
            <w:pPr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ศูนย์รับและ</w:t>
            </w:r>
          </w:p>
        </w:tc>
        <w:tc>
          <w:tcPr>
            <w:tcW w:w="990" w:type="dxa"/>
          </w:tcPr>
          <w:p w14:paraId="7DF4543E" w14:textId="77777777" w:rsidR="00780F4E" w:rsidRPr="0013335C" w:rsidRDefault="00780F4E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2150C2BD" w14:textId="77777777" w:rsidR="00780F4E" w:rsidRPr="0013335C" w:rsidRDefault="00780F4E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324B9C03" w14:textId="77777777" w:rsidR="00780F4E" w:rsidRPr="0013335C" w:rsidRDefault="00780F4E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19ACE048" w14:textId="77777777" w:rsidR="00780F4E" w:rsidRPr="0013335C" w:rsidRDefault="00780F4E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1824DEAF" w14:textId="77777777" w:rsidR="00780F4E" w:rsidRPr="0013335C" w:rsidRDefault="00780F4E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97F9FB6" w14:textId="77777777" w:rsidR="00780F4E" w:rsidRPr="0013335C" w:rsidRDefault="00780F4E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01EF58B" w14:textId="77777777" w:rsidR="00780F4E" w:rsidRPr="0013335C" w:rsidRDefault="00780F4E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EBE829B" w14:textId="77777777" w:rsidR="00780F4E" w:rsidRPr="0013335C" w:rsidRDefault="00780F4E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A5351F" w14:textId="77777777" w:rsidR="00780F4E" w:rsidRPr="0013335C" w:rsidRDefault="00780F4E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05F3C4AD" w14:textId="77777777" w:rsidR="00780F4E" w:rsidRPr="0013335C" w:rsidRDefault="00780F4E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3CCCF3A" w14:textId="77777777" w:rsidR="00780F4E" w:rsidRPr="0013335C" w:rsidRDefault="00780F4E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336CE9F" w14:textId="77777777" w:rsidR="00780F4E" w:rsidRPr="0013335C" w:rsidRDefault="00780F4E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8A168A1" w14:textId="77777777" w:rsidR="00780F4E" w:rsidRPr="0013335C" w:rsidRDefault="00780F4E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337AB2D" w14:textId="77777777" w:rsidR="00780F4E" w:rsidRPr="0013335C" w:rsidRDefault="00780F4E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9AEAA27" w14:textId="77777777" w:rsidR="00780F4E" w:rsidRPr="0013335C" w:rsidRDefault="00780F4E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80F4E" w:rsidRPr="0013335C" w14:paraId="26A9747D" w14:textId="77777777" w:rsidTr="00652214">
        <w:tc>
          <w:tcPr>
            <w:tcW w:w="2070" w:type="dxa"/>
          </w:tcPr>
          <w:p w14:paraId="3634D896" w14:textId="77777777" w:rsidR="00780F4E" w:rsidRPr="0013335C" w:rsidRDefault="00780F4E" w:rsidP="00780F4E">
            <w:pPr>
              <w:tabs>
                <w:tab w:val="left" w:pos="540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   เอ็กซ์เพรส จำกัด</w:t>
            </w:r>
          </w:p>
        </w:tc>
        <w:tc>
          <w:tcPr>
            <w:tcW w:w="1710" w:type="dxa"/>
          </w:tcPr>
          <w:p w14:paraId="2465CC42" w14:textId="77777777" w:rsidR="00780F4E" w:rsidRPr="0013335C" w:rsidRDefault="00780F4E" w:rsidP="00780F4E">
            <w:pPr>
              <w:tabs>
                <w:tab w:val="left" w:pos="540"/>
              </w:tabs>
              <w:spacing w:line="240" w:lineRule="auto"/>
              <w:ind w:left="255" w:right="-108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กระจายสินค้า</w:t>
            </w:r>
          </w:p>
        </w:tc>
        <w:tc>
          <w:tcPr>
            <w:tcW w:w="990" w:type="dxa"/>
          </w:tcPr>
          <w:p w14:paraId="7059CAAD" w14:textId="77777777" w:rsidR="00780F4E" w:rsidRPr="0013335C" w:rsidRDefault="00577624" w:rsidP="00780F4E">
            <w:pPr>
              <w:tabs>
                <w:tab w:val="decimal" w:pos="40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27</w:t>
            </w:r>
            <w:r w:rsidR="00A9659E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.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</w:p>
        </w:tc>
        <w:tc>
          <w:tcPr>
            <w:tcW w:w="900" w:type="dxa"/>
          </w:tcPr>
          <w:p w14:paraId="3FC152B9" w14:textId="77777777" w:rsidR="00780F4E" w:rsidRPr="0013335C" w:rsidRDefault="00577624" w:rsidP="00780F4E">
            <w:pPr>
              <w:tabs>
                <w:tab w:val="decimal" w:pos="40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27</w:t>
            </w:r>
            <w:r w:rsidR="00780F4E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.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</w:p>
        </w:tc>
        <w:tc>
          <w:tcPr>
            <w:tcW w:w="990" w:type="dxa"/>
          </w:tcPr>
          <w:p w14:paraId="768F510E" w14:textId="77777777" w:rsidR="00780F4E" w:rsidRPr="0013335C" w:rsidRDefault="00577624" w:rsidP="00780F4E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11</w:t>
            </w:r>
            <w:r w:rsidR="00A9659E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060</w:t>
            </w:r>
          </w:p>
        </w:tc>
        <w:tc>
          <w:tcPr>
            <w:tcW w:w="990" w:type="dxa"/>
          </w:tcPr>
          <w:p w14:paraId="73257BB8" w14:textId="77777777" w:rsidR="00780F4E" w:rsidRPr="0013335C" w:rsidRDefault="00577624" w:rsidP="00780F4E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11</w:t>
            </w:r>
            <w:r w:rsidR="00780F4E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060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00848F2" w14:textId="77777777" w:rsidR="00780F4E" w:rsidRPr="0013335C" w:rsidRDefault="00577624" w:rsidP="00780F4E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</w:t>
            </w:r>
            <w:r w:rsidR="00A9659E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58E30C35" w14:textId="77777777" w:rsidR="00780F4E" w:rsidRPr="0013335C" w:rsidRDefault="00780F4E" w:rsidP="00780F4E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958321D" w14:textId="77777777" w:rsidR="00780F4E" w:rsidRPr="0013335C" w:rsidRDefault="00577624" w:rsidP="00780F4E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</w:t>
            </w:r>
            <w:r w:rsidR="00780F4E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7873004" w14:textId="77777777" w:rsidR="00780F4E" w:rsidRPr="0013335C" w:rsidRDefault="00780F4E" w:rsidP="00780F4E">
            <w:pPr>
              <w:tabs>
                <w:tab w:val="decimal" w:pos="46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849ED1C" w14:textId="77777777" w:rsidR="00780F4E" w:rsidRPr="0013335C" w:rsidRDefault="00577624" w:rsidP="00780F4E">
            <w:pPr>
              <w:tabs>
                <w:tab w:val="decimal" w:pos="67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19</w:t>
            </w:r>
            <w:r w:rsidR="00A9659E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482</w:t>
            </w:r>
          </w:p>
        </w:tc>
        <w:tc>
          <w:tcPr>
            <w:tcW w:w="236" w:type="dxa"/>
          </w:tcPr>
          <w:p w14:paraId="571A14FA" w14:textId="77777777" w:rsidR="00780F4E" w:rsidRPr="0013335C" w:rsidRDefault="00780F4E" w:rsidP="00780F4E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1EA39171" w14:textId="77777777" w:rsidR="00780F4E" w:rsidRPr="0013335C" w:rsidRDefault="00577624" w:rsidP="00780F4E">
            <w:pPr>
              <w:tabs>
                <w:tab w:val="decimal" w:pos="67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19</w:t>
            </w:r>
            <w:r w:rsidR="00780F4E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546</w:t>
            </w:r>
          </w:p>
        </w:tc>
        <w:tc>
          <w:tcPr>
            <w:tcW w:w="270" w:type="dxa"/>
          </w:tcPr>
          <w:p w14:paraId="040F4EA2" w14:textId="77777777" w:rsidR="00780F4E" w:rsidRPr="0013335C" w:rsidRDefault="00780F4E" w:rsidP="00780F4E">
            <w:pPr>
              <w:tabs>
                <w:tab w:val="decimal" w:pos="68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A484144" w14:textId="77777777" w:rsidR="00780F4E" w:rsidRPr="0013335C" w:rsidRDefault="00577624" w:rsidP="00780F4E">
            <w:pPr>
              <w:tabs>
                <w:tab w:val="decimal" w:pos="70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180</w:t>
            </w:r>
          </w:p>
        </w:tc>
        <w:tc>
          <w:tcPr>
            <w:tcW w:w="270" w:type="dxa"/>
          </w:tcPr>
          <w:p w14:paraId="20FCB22F" w14:textId="77777777" w:rsidR="00780F4E" w:rsidRPr="0013335C" w:rsidRDefault="00780F4E" w:rsidP="00780F4E">
            <w:pPr>
              <w:tabs>
                <w:tab w:val="decimal" w:pos="68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94C7ECE" w14:textId="77777777" w:rsidR="00780F4E" w:rsidRPr="0013335C" w:rsidRDefault="00577624" w:rsidP="00780F4E">
            <w:pPr>
              <w:tabs>
                <w:tab w:val="decimal" w:pos="70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510</w:t>
            </w:r>
          </w:p>
        </w:tc>
      </w:tr>
    </w:tbl>
    <w:p w14:paraId="4DE6961B" w14:textId="77777777" w:rsidR="00E50F95" w:rsidRPr="0013335C" w:rsidRDefault="00E50F95" w:rsidP="00652214">
      <w:pPr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145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890"/>
        <w:gridCol w:w="810"/>
        <w:gridCol w:w="243"/>
        <w:gridCol w:w="837"/>
        <w:gridCol w:w="810"/>
        <w:gridCol w:w="270"/>
        <w:gridCol w:w="810"/>
        <w:gridCol w:w="270"/>
        <w:gridCol w:w="90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900"/>
        <w:gridCol w:w="270"/>
        <w:gridCol w:w="900"/>
      </w:tblGrid>
      <w:tr w:rsidR="004B54AC" w:rsidRPr="0013335C" w14:paraId="7227E222" w14:textId="77777777" w:rsidTr="00652214">
        <w:tc>
          <w:tcPr>
            <w:tcW w:w="1890" w:type="dxa"/>
          </w:tcPr>
          <w:p w14:paraId="22197A94" w14:textId="77777777" w:rsidR="004B54AC" w:rsidRPr="0013335C" w:rsidRDefault="004B54A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46804167" w14:textId="77777777" w:rsidR="004B54AC" w:rsidRPr="0013335C" w:rsidRDefault="004B54AC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  <w:hideMark/>
          </w:tcPr>
          <w:p w14:paraId="4159EAC1" w14:textId="77777777" w:rsidR="004B54AC" w:rsidRPr="0013335C" w:rsidRDefault="004B54AC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10" w:type="dxa"/>
            <w:gridSpan w:val="16"/>
          </w:tcPr>
          <w:p w14:paraId="318FBBE4" w14:textId="77777777" w:rsidR="004B54AC" w:rsidRPr="0013335C" w:rsidRDefault="004B54AC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725C" w:rsidRPr="0013335C" w14:paraId="6CF544FC" w14:textId="77777777" w:rsidTr="00652214">
        <w:tc>
          <w:tcPr>
            <w:tcW w:w="1890" w:type="dxa"/>
          </w:tcPr>
          <w:p w14:paraId="7F1B170D" w14:textId="77777777" w:rsidR="0036725C" w:rsidRPr="0013335C" w:rsidRDefault="0036725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  <w:hideMark/>
          </w:tcPr>
          <w:p w14:paraId="4D5052B8" w14:textId="77777777" w:rsidR="0036725C" w:rsidRPr="0013335C" w:rsidRDefault="0036725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สัดส่วนความ</w:t>
            </w:r>
          </w:p>
        </w:tc>
        <w:tc>
          <w:tcPr>
            <w:tcW w:w="1890" w:type="dxa"/>
            <w:gridSpan w:val="3"/>
          </w:tcPr>
          <w:p w14:paraId="1D824692" w14:textId="77777777" w:rsidR="0036725C" w:rsidRPr="0013335C" w:rsidRDefault="0036725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DA0DD5" w14:textId="77777777" w:rsidR="0036725C" w:rsidRPr="0013335C" w:rsidRDefault="0036725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gridSpan w:val="3"/>
          </w:tcPr>
          <w:p w14:paraId="2D516019" w14:textId="77777777" w:rsidR="0036725C" w:rsidRPr="0013335C" w:rsidRDefault="0036725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E07002" w14:textId="77777777" w:rsidR="0036725C" w:rsidRPr="0013335C" w:rsidRDefault="0036725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2E35B6CC" w14:textId="77777777" w:rsidR="0036725C" w:rsidRPr="0013335C" w:rsidRDefault="0036725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B2812E" w14:textId="77777777" w:rsidR="0036725C" w:rsidRPr="0013335C" w:rsidRDefault="0036725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2412B015" w14:textId="77777777" w:rsidR="0036725C" w:rsidRPr="0013335C" w:rsidRDefault="0036725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F9DE75" w14:textId="77777777" w:rsidR="0036725C" w:rsidRPr="0013335C" w:rsidRDefault="0036725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3BD81DA0" w14:textId="3CCF05D8" w:rsidR="0036725C" w:rsidRPr="0013335C" w:rsidRDefault="00106AB9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</w:tr>
      <w:tr w:rsidR="0036725C" w:rsidRPr="0013335C" w14:paraId="10D48EF7" w14:textId="77777777" w:rsidTr="00652214">
        <w:tc>
          <w:tcPr>
            <w:tcW w:w="1890" w:type="dxa"/>
            <w:hideMark/>
          </w:tcPr>
          <w:p w14:paraId="18646ACA" w14:textId="77777777" w:rsidR="0036725C" w:rsidRPr="0013335C" w:rsidRDefault="0036725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บริษัทที่ลงทุน</w:t>
            </w:r>
          </w:p>
        </w:tc>
        <w:tc>
          <w:tcPr>
            <w:tcW w:w="1890" w:type="dxa"/>
            <w:gridSpan w:val="3"/>
            <w:hideMark/>
          </w:tcPr>
          <w:p w14:paraId="5F6188F2" w14:textId="77777777" w:rsidR="0036725C" w:rsidRPr="0013335C" w:rsidRDefault="0036725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1890" w:type="dxa"/>
            <w:gridSpan w:val="3"/>
            <w:hideMark/>
          </w:tcPr>
          <w:p w14:paraId="3BCF8348" w14:textId="77777777" w:rsidR="0036725C" w:rsidRPr="0013335C" w:rsidRDefault="0036725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22EC330E" w14:textId="77777777" w:rsidR="0036725C" w:rsidRPr="0013335C" w:rsidRDefault="0036725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hideMark/>
          </w:tcPr>
          <w:p w14:paraId="5A6F6804" w14:textId="77777777" w:rsidR="0036725C" w:rsidRPr="0013335C" w:rsidRDefault="0036725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7EF649AD" w14:textId="77777777" w:rsidR="0036725C" w:rsidRPr="0013335C" w:rsidRDefault="0036725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  <w:hideMark/>
          </w:tcPr>
          <w:p w14:paraId="49756516" w14:textId="77777777" w:rsidR="0036725C" w:rsidRPr="0013335C" w:rsidRDefault="0036725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270" w:type="dxa"/>
          </w:tcPr>
          <w:p w14:paraId="37B3E4EB" w14:textId="77777777" w:rsidR="0036725C" w:rsidRPr="0013335C" w:rsidRDefault="0036725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</w:tcPr>
          <w:p w14:paraId="0B61E2BE" w14:textId="77777777" w:rsidR="0036725C" w:rsidRPr="0013335C" w:rsidRDefault="0036725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ราคาทุน - สุทธิ</w:t>
            </w:r>
          </w:p>
        </w:tc>
        <w:tc>
          <w:tcPr>
            <w:tcW w:w="270" w:type="dxa"/>
          </w:tcPr>
          <w:p w14:paraId="45443E8F" w14:textId="77777777" w:rsidR="0036725C" w:rsidRPr="0013335C" w:rsidRDefault="0036725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14:paraId="6620BBE1" w14:textId="17BB42B8" w:rsidR="0036725C" w:rsidRPr="0013335C" w:rsidRDefault="00106AB9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สำหรับปี</w:t>
            </w:r>
          </w:p>
        </w:tc>
      </w:tr>
      <w:tr w:rsidR="00780F4E" w:rsidRPr="0013335C" w14:paraId="26D4E3BB" w14:textId="77777777" w:rsidTr="00652214">
        <w:tc>
          <w:tcPr>
            <w:tcW w:w="1890" w:type="dxa"/>
          </w:tcPr>
          <w:p w14:paraId="457D669B" w14:textId="77777777" w:rsidR="00780F4E" w:rsidRPr="0013335C" w:rsidRDefault="00780F4E" w:rsidP="00780F4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76D63015" w14:textId="77777777" w:rsidR="00780F4E" w:rsidRPr="0013335C" w:rsidRDefault="00577624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3" w:type="dxa"/>
          </w:tcPr>
          <w:p w14:paraId="11FF856D" w14:textId="77777777" w:rsidR="00780F4E" w:rsidRPr="0013335C" w:rsidRDefault="00780F4E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7" w:type="dxa"/>
            <w:hideMark/>
          </w:tcPr>
          <w:p w14:paraId="12AE5A60" w14:textId="77777777" w:rsidR="00780F4E" w:rsidRPr="0013335C" w:rsidRDefault="00577624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810" w:type="dxa"/>
            <w:hideMark/>
          </w:tcPr>
          <w:p w14:paraId="45CDDC0F" w14:textId="77777777" w:rsidR="00780F4E" w:rsidRPr="0013335C" w:rsidRDefault="00577624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057FF45C" w14:textId="77777777" w:rsidR="00780F4E" w:rsidRPr="0013335C" w:rsidRDefault="00780F4E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18CE16C9" w14:textId="77777777" w:rsidR="00780F4E" w:rsidRPr="0013335C" w:rsidRDefault="00577624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354CDAB0" w14:textId="77777777" w:rsidR="00780F4E" w:rsidRPr="0013335C" w:rsidRDefault="00780F4E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hideMark/>
          </w:tcPr>
          <w:p w14:paraId="606E5838" w14:textId="77777777" w:rsidR="00780F4E" w:rsidRPr="0013335C" w:rsidRDefault="00577624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043B44B9" w14:textId="77777777" w:rsidR="00780F4E" w:rsidRPr="0013335C" w:rsidRDefault="00780F4E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70C821A7" w14:textId="77777777" w:rsidR="00780F4E" w:rsidRPr="0013335C" w:rsidRDefault="00577624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48C00991" w14:textId="77777777" w:rsidR="00780F4E" w:rsidRPr="0013335C" w:rsidRDefault="00780F4E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0A3BC9EF" w14:textId="77777777" w:rsidR="00780F4E" w:rsidRPr="0013335C" w:rsidRDefault="00577624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32BE8987" w14:textId="77777777" w:rsidR="00780F4E" w:rsidRPr="0013335C" w:rsidRDefault="00780F4E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52AEC041" w14:textId="77777777" w:rsidR="00780F4E" w:rsidRPr="0013335C" w:rsidRDefault="00577624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15127101" w14:textId="77777777" w:rsidR="00780F4E" w:rsidRPr="0013335C" w:rsidRDefault="00780F4E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7F8602B5" w14:textId="77777777" w:rsidR="00780F4E" w:rsidRPr="0013335C" w:rsidRDefault="00577624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5322E7AB" w14:textId="77777777" w:rsidR="00780F4E" w:rsidRPr="0013335C" w:rsidRDefault="00780F4E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D1E6628" w14:textId="77777777" w:rsidR="00780F4E" w:rsidRPr="0013335C" w:rsidRDefault="00577624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124200F9" w14:textId="77777777" w:rsidR="00780F4E" w:rsidRPr="0013335C" w:rsidRDefault="00780F4E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92C0E6D" w14:textId="77777777" w:rsidR="00780F4E" w:rsidRPr="0013335C" w:rsidRDefault="00577624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7A322763" w14:textId="77777777" w:rsidR="00780F4E" w:rsidRPr="0013335C" w:rsidRDefault="00780F4E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11DFF37" w14:textId="77777777" w:rsidR="00780F4E" w:rsidRPr="0013335C" w:rsidRDefault="00577624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780F4E" w:rsidRPr="0013335C" w14:paraId="04C2F9D2" w14:textId="77777777" w:rsidTr="00652214">
        <w:tc>
          <w:tcPr>
            <w:tcW w:w="1890" w:type="dxa"/>
          </w:tcPr>
          <w:p w14:paraId="5031556C" w14:textId="77777777" w:rsidR="00780F4E" w:rsidRPr="0013335C" w:rsidRDefault="00780F4E" w:rsidP="00780F4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  <w:hideMark/>
          </w:tcPr>
          <w:p w14:paraId="0FA6FDEF" w14:textId="77777777" w:rsidR="00780F4E" w:rsidRPr="0013335C" w:rsidRDefault="00780F4E" w:rsidP="00780F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800" w:type="dxa"/>
            <w:gridSpan w:val="19"/>
            <w:hideMark/>
          </w:tcPr>
          <w:p w14:paraId="14686A4E" w14:textId="77777777" w:rsidR="00780F4E" w:rsidRPr="0013335C" w:rsidRDefault="00780F4E" w:rsidP="00780F4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0F4E" w:rsidRPr="0013335C" w14:paraId="6C030BF1" w14:textId="77777777" w:rsidTr="00652214">
        <w:tc>
          <w:tcPr>
            <w:tcW w:w="1890" w:type="dxa"/>
            <w:hideMark/>
          </w:tcPr>
          <w:p w14:paraId="46F6ABB4" w14:textId="77777777" w:rsidR="00780F4E" w:rsidRPr="0013335C" w:rsidRDefault="00780F4E" w:rsidP="00780F4E">
            <w:pPr>
              <w:tabs>
                <w:tab w:val="left" w:pos="540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บริษัท สไมล์ ซุปเปอร์</w:t>
            </w:r>
          </w:p>
        </w:tc>
        <w:tc>
          <w:tcPr>
            <w:tcW w:w="810" w:type="dxa"/>
          </w:tcPr>
          <w:p w14:paraId="0025FDFF" w14:textId="77777777" w:rsidR="00780F4E" w:rsidRPr="0013335C" w:rsidRDefault="00780F4E" w:rsidP="00780F4E">
            <w:pPr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C8DDECD" w14:textId="77777777" w:rsidR="00780F4E" w:rsidRPr="0013335C" w:rsidRDefault="00780F4E" w:rsidP="00780F4E">
            <w:pPr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7" w:type="dxa"/>
          </w:tcPr>
          <w:p w14:paraId="79A93D08" w14:textId="77777777" w:rsidR="00780F4E" w:rsidRPr="0013335C" w:rsidRDefault="00780F4E" w:rsidP="00780F4E">
            <w:pPr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C974CF8" w14:textId="77777777" w:rsidR="00780F4E" w:rsidRPr="0013335C" w:rsidRDefault="00780F4E" w:rsidP="00780F4E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70CA0C" w14:textId="77777777" w:rsidR="00780F4E" w:rsidRPr="0013335C" w:rsidRDefault="00780F4E" w:rsidP="00780F4E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903DCE4" w14:textId="77777777" w:rsidR="00780F4E" w:rsidRPr="0013335C" w:rsidRDefault="00780F4E" w:rsidP="00780F4E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3DE8F3" w14:textId="77777777" w:rsidR="00780F4E" w:rsidRPr="0013335C" w:rsidRDefault="00780F4E" w:rsidP="00780F4E">
            <w:pPr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1E8F1E" w14:textId="77777777" w:rsidR="00780F4E" w:rsidRPr="0013335C" w:rsidRDefault="00780F4E" w:rsidP="00780F4E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652766" w14:textId="77777777" w:rsidR="00780F4E" w:rsidRPr="0013335C" w:rsidRDefault="00780F4E" w:rsidP="00780F4E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CA5420F" w14:textId="77777777" w:rsidR="00780F4E" w:rsidRPr="0013335C" w:rsidRDefault="00780F4E" w:rsidP="00780F4E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E3F04D" w14:textId="77777777" w:rsidR="00780F4E" w:rsidRPr="0013335C" w:rsidRDefault="00780F4E" w:rsidP="00780F4E">
            <w:pPr>
              <w:tabs>
                <w:tab w:val="decimal" w:pos="46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5866BF3" w14:textId="77777777" w:rsidR="00780F4E" w:rsidRPr="0013335C" w:rsidRDefault="00780F4E" w:rsidP="00780F4E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E82908" w14:textId="77777777" w:rsidR="00780F4E" w:rsidRPr="0013335C" w:rsidRDefault="00780F4E" w:rsidP="00780F4E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57B1D5B" w14:textId="77777777" w:rsidR="00780F4E" w:rsidRPr="0013335C" w:rsidRDefault="00780F4E" w:rsidP="00780F4E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21F2DE" w14:textId="77777777" w:rsidR="00780F4E" w:rsidRPr="0013335C" w:rsidRDefault="00780F4E" w:rsidP="00780F4E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46EFB13" w14:textId="77777777" w:rsidR="00780F4E" w:rsidRPr="0013335C" w:rsidRDefault="00780F4E" w:rsidP="00780F4E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A2EC3B" w14:textId="77777777" w:rsidR="00780F4E" w:rsidRPr="0013335C" w:rsidRDefault="00780F4E" w:rsidP="00780F4E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54D7597" w14:textId="77777777" w:rsidR="00780F4E" w:rsidRPr="0013335C" w:rsidRDefault="00780F4E" w:rsidP="00780F4E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A4F9E5" w14:textId="77777777" w:rsidR="00780F4E" w:rsidRPr="0013335C" w:rsidRDefault="00780F4E" w:rsidP="00780F4E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F13B071" w14:textId="77777777" w:rsidR="00780F4E" w:rsidRPr="0013335C" w:rsidRDefault="00780F4E" w:rsidP="00780F4E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64A869" w14:textId="77777777" w:rsidR="00780F4E" w:rsidRPr="0013335C" w:rsidRDefault="00780F4E" w:rsidP="00780F4E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D9D70F4" w14:textId="77777777" w:rsidR="00780F4E" w:rsidRPr="0013335C" w:rsidRDefault="00780F4E" w:rsidP="00780F4E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0F4E" w:rsidRPr="0013335C" w14:paraId="3ECD31EC" w14:textId="77777777" w:rsidTr="00652214">
        <w:tc>
          <w:tcPr>
            <w:tcW w:w="1890" w:type="dxa"/>
            <w:hideMark/>
          </w:tcPr>
          <w:p w14:paraId="4BEE16F2" w14:textId="77777777" w:rsidR="00780F4E" w:rsidRPr="0013335C" w:rsidRDefault="00780F4E" w:rsidP="00780F4E">
            <w:pPr>
              <w:tabs>
                <w:tab w:val="left" w:pos="540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เอ็กซ์เพรส จำกัด</w:t>
            </w:r>
          </w:p>
        </w:tc>
        <w:tc>
          <w:tcPr>
            <w:tcW w:w="810" w:type="dxa"/>
          </w:tcPr>
          <w:p w14:paraId="07F323D9" w14:textId="77777777" w:rsidR="00780F4E" w:rsidRPr="0013335C" w:rsidRDefault="00577624" w:rsidP="00780F4E">
            <w:pPr>
              <w:tabs>
                <w:tab w:val="decimal" w:pos="489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27</w:t>
            </w:r>
            <w:r w:rsidR="00A9659E" w:rsidRPr="0013335C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</w:p>
        </w:tc>
        <w:tc>
          <w:tcPr>
            <w:tcW w:w="243" w:type="dxa"/>
          </w:tcPr>
          <w:p w14:paraId="15B2FED2" w14:textId="77777777" w:rsidR="00780F4E" w:rsidRPr="0013335C" w:rsidRDefault="00780F4E" w:rsidP="00780F4E">
            <w:pPr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7" w:type="dxa"/>
            <w:hideMark/>
          </w:tcPr>
          <w:p w14:paraId="0EE6809B" w14:textId="77777777" w:rsidR="00780F4E" w:rsidRPr="0013335C" w:rsidRDefault="00577624" w:rsidP="00780F4E">
            <w:pPr>
              <w:tabs>
                <w:tab w:val="decimal" w:pos="489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27</w:t>
            </w:r>
            <w:r w:rsidR="00780F4E" w:rsidRPr="0013335C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</w:p>
        </w:tc>
        <w:tc>
          <w:tcPr>
            <w:tcW w:w="810" w:type="dxa"/>
          </w:tcPr>
          <w:p w14:paraId="3BE06445" w14:textId="77777777" w:rsidR="00780F4E" w:rsidRPr="0013335C" w:rsidRDefault="00577624" w:rsidP="00780F4E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11</w:t>
            </w:r>
            <w:r w:rsidR="00A9659E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060</w:t>
            </w:r>
          </w:p>
        </w:tc>
        <w:tc>
          <w:tcPr>
            <w:tcW w:w="270" w:type="dxa"/>
          </w:tcPr>
          <w:p w14:paraId="2A737A1E" w14:textId="77777777" w:rsidR="00780F4E" w:rsidRPr="0013335C" w:rsidRDefault="00780F4E" w:rsidP="00780F4E">
            <w:pPr>
              <w:tabs>
                <w:tab w:val="decimal" w:pos="4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2B209C94" w14:textId="77777777" w:rsidR="00780F4E" w:rsidRPr="0013335C" w:rsidRDefault="00577624" w:rsidP="00780F4E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11</w:t>
            </w:r>
            <w:r w:rsidR="00780F4E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060</w:t>
            </w:r>
          </w:p>
        </w:tc>
        <w:tc>
          <w:tcPr>
            <w:tcW w:w="270" w:type="dxa"/>
          </w:tcPr>
          <w:p w14:paraId="1D239EC7" w14:textId="77777777" w:rsidR="00780F4E" w:rsidRPr="0013335C" w:rsidRDefault="00780F4E" w:rsidP="00780F4E">
            <w:pPr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A8EF6EE" w14:textId="77777777" w:rsidR="00780F4E" w:rsidRPr="0013335C" w:rsidRDefault="00577624" w:rsidP="00780F4E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</w:t>
            </w:r>
            <w:r w:rsidR="00A9659E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59A402F8" w14:textId="77777777" w:rsidR="00780F4E" w:rsidRPr="0013335C" w:rsidRDefault="00780F4E" w:rsidP="00780F4E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412BD56" w14:textId="77777777" w:rsidR="00780F4E" w:rsidRPr="0013335C" w:rsidRDefault="00577624" w:rsidP="00780F4E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</w:t>
            </w:r>
            <w:r w:rsidR="00780F4E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5DF64C87" w14:textId="77777777" w:rsidR="00780F4E" w:rsidRPr="0013335C" w:rsidRDefault="00780F4E" w:rsidP="00780F4E">
            <w:pPr>
              <w:tabs>
                <w:tab w:val="decimal" w:pos="46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CE2D167" w14:textId="77777777" w:rsidR="00780F4E" w:rsidRPr="0013335C" w:rsidRDefault="00A9659E" w:rsidP="00780F4E">
            <w:pPr>
              <w:tabs>
                <w:tab w:val="decimal" w:pos="34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8827A6" w14:textId="77777777" w:rsidR="00780F4E" w:rsidRPr="0013335C" w:rsidRDefault="00780F4E" w:rsidP="00780F4E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</w:tcBorders>
            <w:hideMark/>
          </w:tcPr>
          <w:p w14:paraId="6665CCDD" w14:textId="77777777" w:rsidR="00780F4E" w:rsidRPr="0013335C" w:rsidRDefault="00780F4E" w:rsidP="00780F4E">
            <w:pPr>
              <w:tabs>
                <w:tab w:val="decimal" w:pos="34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713803" w14:textId="77777777" w:rsidR="00780F4E" w:rsidRPr="0013335C" w:rsidRDefault="00780F4E" w:rsidP="00780F4E">
            <w:pPr>
              <w:tabs>
                <w:tab w:val="decimal" w:pos="684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147EC35A" w14:textId="77777777" w:rsidR="00780F4E" w:rsidRPr="0013335C" w:rsidRDefault="00577624" w:rsidP="00780F4E">
            <w:pPr>
              <w:tabs>
                <w:tab w:val="decimal" w:pos="594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</w:t>
            </w:r>
            <w:r w:rsidR="003E6CAD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5E191BA0" w14:textId="77777777" w:rsidR="00780F4E" w:rsidRPr="0013335C" w:rsidRDefault="00780F4E" w:rsidP="00780F4E">
            <w:pPr>
              <w:tabs>
                <w:tab w:val="decimal" w:pos="684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0445B15B" w14:textId="77777777" w:rsidR="00780F4E" w:rsidRPr="0013335C" w:rsidRDefault="00577624" w:rsidP="00780F4E">
            <w:pPr>
              <w:tabs>
                <w:tab w:val="decimal" w:pos="594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</w:t>
            </w:r>
            <w:r w:rsidR="00780F4E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00B19693" w14:textId="77777777" w:rsidR="00780F4E" w:rsidRPr="0013335C" w:rsidRDefault="00780F4E" w:rsidP="00780F4E">
            <w:pPr>
              <w:tabs>
                <w:tab w:val="decimal" w:pos="684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7EA46D1" w14:textId="77777777" w:rsidR="00780F4E" w:rsidRPr="0013335C" w:rsidRDefault="00577624" w:rsidP="00780F4E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180</w:t>
            </w:r>
          </w:p>
        </w:tc>
        <w:tc>
          <w:tcPr>
            <w:tcW w:w="270" w:type="dxa"/>
          </w:tcPr>
          <w:p w14:paraId="31AB895C" w14:textId="77777777" w:rsidR="00780F4E" w:rsidRPr="0013335C" w:rsidRDefault="00780F4E" w:rsidP="00780F4E">
            <w:pPr>
              <w:tabs>
                <w:tab w:val="decimal" w:pos="684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CC14DAA" w14:textId="77777777" w:rsidR="00780F4E" w:rsidRPr="0013335C" w:rsidRDefault="00577624" w:rsidP="00780F4E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510</w:t>
            </w:r>
          </w:p>
        </w:tc>
      </w:tr>
    </w:tbl>
    <w:p w14:paraId="6101094B" w14:textId="77777777" w:rsidR="00471CCE" w:rsidRPr="0013335C" w:rsidRDefault="00471CCE" w:rsidP="00471CCE">
      <w:pPr>
        <w:spacing w:line="240" w:lineRule="auto"/>
        <w:rPr>
          <w:rFonts w:ascii="Angsana New" w:hAnsi="Angsana New"/>
          <w:sz w:val="20"/>
          <w:szCs w:val="20"/>
        </w:rPr>
      </w:pPr>
    </w:p>
    <w:p w14:paraId="7FCE64EC" w14:textId="77777777" w:rsidR="0099466A" w:rsidRPr="0013335C" w:rsidRDefault="0099466A" w:rsidP="009E7B7D">
      <w:pPr>
        <w:pStyle w:val="block"/>
        <w:shd w:val="clear" w:color="auto" w:fill="FFFFFF"/>
        <w:spacing w:after="0" w:line="240" w:lineRule="auto"/>
        <w:ind w:left="0"/>
        <w:jc w:val="both"/>
        <w:rPr>
          <w:rFonts w:ascii="Angsana New" w:hAnsi="Angsana New" w:cs="Angsana New"/>
          <w:sz w:val="30"/>
          <w:szCs w:val="30"/>
        </w:rPr>
      </w:pPr>
      <w:r w:rsidRPr="0013335C">
        <w:rPr>
          <w:rFonts w:ascii="Angsana New" w:hAnsi="Angsana New" w:cs="Angsana New" w:hint="cs"/>
          <w:sz w:val="30"/>
          <w:szCs w:val="30"/>
          <w:cs/>
        </w:rPr>
        <w:t>บริษัท สไมล์</w:t>
      </w:r>
      <w:r w:rsidR="00D82B0F" w:rsidRPr="0013335C">
        <w:rPr>
          <w:rFonts w:ascii="Angsana New" w:hAnsi="Angsana New" w:cs="Angsana New" w:hint="cs"/>
          <w:sz w:val="30"/>
          <w:szCs w:val="30"/>
        </w:rPr>
        <w:t xml:space="preserve"> </w:t>
      </w:r>
      <w:r w:rsidRPr="0013335C">
        <w:rPr>
          <w:rFonts w:ascii="Angsana New" w:hAnsi="Angsana New" w:cs="Angsana New" w:hint="cs"/>
          <w:sz w:val="30"/>
          <w:szCs w:val="30"/>
          <w:cs/>
        </w:rPr>
        <w:t>ซุปเปอร์</w:t>
      </w:r>
      <w:r w:rsidRPr="0013335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13335C">
        <w:rPr>
          <w:rFonts w:ascii="Angsana New" w:hAnsi="Angsana New" w:cs="Angsana New" w:hint="cs"/>
          <w:sz w:val="30"/>
          <w:szCs w:val="30"/>
          <w:cs/>
        </w:rPr>
        <w:t>เอ็กซ์เพรส จำกัด</w:t>
      </w:r>
      <w:r w:rsidRPr="0013335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D82B0F" w:rsidRPr="0013335C">
        <w:rPr>
          <w:rFonts w:ascii="Angsana New" w:hAnsi="Angsana New" w:cs="Angsana New" w:hint="cs"/>
          <w:sz w:val="30"/>
          <w:szCs w:val="30"/>
          <w:cs/>
        </w:rPr>
        <w:t>จดทะเบียนจัดตั้งและดำเนินธุรกิจในประเทศไทย</w:t>
      </w:r>
    </w:p>
    <w:p w14:paraId="2C02BA68" w14:textId="77777777" w:rsidR="00D82B0F" w:rsidRPr="0013335C" w:rsidRDefault="00D82B0F" w:rsidP="00D82B0F">
      <w:pPr>
        <w:spacing w:line="240" w:lineRule="auto"/>
        <w:rPr>
          <w:rFonts w:ascii="Angsana New" w:hAnsi="Angsana New"/>
          <w:sz w:val="20"/>
          <w:szCs w:val="20"/>
        </w:rPr>
      </w:pPr>
    </w:p>
    <w:p w14:paraId="7FB5E73E" w14:textId="77777777" w:rsidR="0099466A" w:rsidRPr="0013335C" w:rsidRDefault="00D82B0F" w:rsidP="009E7B7D">
      <w:pPr>
        <w:pStyle w:val="block"/>
        <w:shd w:val="clear" w:color="auto" w:fill="FFFFFF"/>
        <w:spacing w:after="0" w:line="240" w:lineRule="auto"/>
        <w:ind w:left="0"/>
        <w:jc w:val="both"/>
        <w:rPr>
          <w:rFonts w:ascii="Angsana New" w:hAnsi="Angsana New" w:cs="Angsana New"/>
          <w:sz w:val="30"/>
          <w:szCs w:val="30"/>
        </w:rPr>
      </w:pPr>
      <w:r w:rsidRPr="0013335C">
        <w:rPr>
          <w:rFonts w:ascii="Angsana New" w:hAnsi="Angsana New" w:cs="Angsana New" w:hint="cs"/>
          <w:sz w:val="30"/>
          <w:szCs w:val="30"/>
          <w:cs/>
          <w:lang w:bidi="th-TH"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00752FF6" w14:textId="77777777" w:rsidR="006554E7" w:rsidRPr="0013335C" w:rsidRDefault="006554E7" w:rsidP="00576090">
      <w:pPr>
        <w:pStyle w:val="block"/>
        <w:spacing w:after="0"/>
        <w:ind w:left="0"/>
        <w:jc w:val="both"/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sectPr w:rsidR="006554E7" w:rsidRPr="0013335C" w:rsidSect="00302075">
          <w:footerReference w:type="default" r:id="rId10"/>
          <w:pgSz w:w="16834" w:h="11909" w:orient="landscape" w:code="9"/>
          <w:pgMar w:top="691" w:right="1152" w:bottom="576" w:left="1152" w:header="720" w:footer="720" w:gutter="0"/>
          <w:cols w:space="737"/>
        </w:sectPr>
      </w:pPr>
    </w:p>
    <w:p w14:paraId="2ABD9C5A" w14:textId="77777777" w:rsidR="00D82B0F" w:rsidRPr="0013335C" w:rsidRDefault="00D82B0F" w:rsidP="00D82B0F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3335C">
        <w:rPr>
          <w:rFonts w:ascii="Angsana New" w:hAnsi="Angsana New" w:hint="cs"/>
          <w:i/>
          <w:iCs/>
          <w:sz w:val="30"/>
          <w:szCs w:val="30"/>
          <w:cs/>
        </w:rPr>
        <w:lastRenderedPageBreak/>
        <w:t>บริษัทร่วม</w:t>
      </w:r>
    </w:p>
    <w:p w14:paraId="4723F413" w14:textId="77777777" w:rsidR="00D82B0F" w:rsidRPr="0013335C" w:rsidRDefault="00D82B0F" w:rsidP="00D82B0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95757E7" w14:textId="77777777" w:rsidR="00D82B0F" w:rsidRPr="0013335C" w:rsidRDefault="00D82B0F" w:rsidP="00D82B0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ตารางต่อไปนี้สรุปข้อมูลทางการเงินของบริษัทร่วมที่รวมอยู่ในงบการเงินของบริษัทร่วม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บริษัทในบริษัทร่วม</w:t>
      </w:r>
    </w:p>
    <w:p w14:paraId="36D416BB" w14:textId="77777777" w:rsidR="006554E7" w:rsidRPr="0013335C" w:rsidRDefault="006554E7" w:rsidP="00FE38D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pPr w:leftFromText="180" w:rightFromText="180" w:vertAnchor="text" w:tblpX="450" w:tblpY="1"/>
        <w:tblOverlap w:val="never"/>
        <w:tblW w:w="9090" w:type="dxa"/>
        <w:tblLayout w:type="fixed"/>
        <w:tblLook w:val="0000" w:firstRow="0" w:lastRow="0" w:firstColumn="0" w:lastColumn="0" w:noHBand="0" w:noVBand="0"/>
      </w:tblPr>
      <w:tblGrid>
        <w:gridCol w:w="5040"/>
        <w:gridCol w:w="720"/>
        <w:gridCol w:w="1530"/>
        <w:gridCol w:w="270"/>
        <w:gridCol w:w="1530"/>
      </w:tblGrid>
      <w:tr w:rsidR="00D82B0F" w:rsidRPr="0013335C" w14:paraId="7F904F23" w14:textId="77777777" w:rsidTr="00D82B0F">
        <w:tc>
          <w:tcPr>
            <w:tcW w:w="5040" w:type="dxa"/>
            <w:vAlign w:val="bottom"/>
          </w:tcPr>
          <w:p w14:paraId="0178C74C" w14:textId="77777777" w:rsidR="00D82B0F" w:rsidRPr="0013335C" w:rsidRDefault="00D82B0F" w:rsidP="00D82B0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11826D67" w14:textId="77777777" w:rsidR="00D82B0F" w:rsidRPr="0013335C" w:rsidRDefault="00D82B0F" w:rsidP="00D82B0F">
            <w:pPr>
              <w:pStyle w:val="BodyTextIndent2"/>
              <w:spacing w:before="0"/>
              <w:ind w:left="-108" w:right="0" w:firstLine="0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3330" w:type="dxa"/>
            <w:gridSpan w:val="3"/>
          </w:tcPr>
          <w:p w14:paraId="53ABC423" w14:textId="77777777" w:rsidR="00D82B0F" w:rsidRPr="0013335C" w:rsidRDefault="00D82B0F" w:rsidP="00D82B0F">
            <w:pPr>
              <w:pStyle w:val="BodyTextIndent2"/>
              <w:tabs>
                <w:tab w:val="clear" w:pos="990"/>
              </w:tabs>
              <w:spacing w:before="0"/>
              <w:ind w:left="-108" w:right="-105" w:firstLine="0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บริษัท สไมล์ ซุปเปอร์ เอ็กซ์เพรส จำกัด</w:t>
            </w:r>
          </w:p>
        </w:tc>
      </w:tr>
      <w:tr w:rsidR="00D569CC" w:rsidRPr="0013335C" w14:paraId="4C3E54BA" w14:textId="77777777" w:rsidTr="00D82B0F">
        <w:tc>
          <w:tcPr>
            <w:tcW w:w="5040" w:type="dxa"/>
            <w:vAlign w:val="bottom"/>
          </w:tcPr>
          <w:p w14:paraId="5E38E0C2" w14:textId="77777777" w:rsidR="00D569CC" w:rsidRPr="0013335C" w:rsidRDefault="00D569CC" w:rsidP="00D82B0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bookmarkStart w:id="3" w:name="_Hlk38370120"/>
          </w:p>
        </w:tc>
        <w:tc>
          <w:tcPr>
            <w:tcW w:w="720" w:type="dxa"/>
          </w:tcPr>
          <w:p w14:paraId="471353CF" w14:textId="77777777" w:rsidR="00D569CC" w:rsidRPr="0013335C" w:rsidRDefault="00D569CC" w:rsidP="00D82B0F">
            <w:pPr>
              <w:pStyle w:val="BodyTextIndent2"/>
              <w:spacing w:before="0"/>
              <w:ind w:left="-108" w:right="0" w:firstLine="0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0" w:type="dxa"/>
          </w:tcPr>
          <w:p w14:paraId="4B83042A" w14:textId="77777777" w:rsidR="00D569CC" w:rsidRPr="0013335C" w:rsidRDefault="00577624" w:rsidP="00D82B0F">
            <w:pPr>
              <w:pStyle w:val="BodyTextIndent2"/>
              <w:tabs>
                <w:tab w:val="clear" w:pos="990"/>
              </w:tabs>
              <w:spacing w:before="0"/>
              <w:ind w:left="-108" w:right="-105" w:firstLine="0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70" w:type="dxa"/>
          </w:tcPr>
          <w:p w14:paraId="7C43A289" w14:textId="77777777" w:rsidR="00D569CC" w:rsidRPr="0013335C" w:rsidRDefault="00D569CC" w:rsidP="00D82B0F">
            <w:pPr>
              <w:pStyle w:val="BodyTextIndent2"/>
              <w:spacing w:before="0"/>
              <w:ind w:left="-108" w:right="0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</w:tcPr>
          <w:p w14:paraId="49BF5575" w14:textId="77777777" w:rsidR="00D569CC" w:rsidRPr="0013335C" w:rsidRDefault="00577624" w:rsidP="00D82B0F">
            <w:pPr>
              <w:pStyle w:val="BodyTextIndent2"/>
              <w:tabs>
                <w:tab w:val="clear" w:pos="990"/>
              </w:tabs>
              <w:spacing w:before="0"/>
              <w:ind w:left="-108" w:right="-105" w:firstLine="0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2562</w:t>
            </w:r>
          </w:p>
        </w:tc>
      </w:tr>
      <w:tr w:rsidR="008D53EC" w:rsidRPr="0013335C" w14:paraId="4504DF26" w14:textId="77777777" w:rsidTr="00D82B0F">
        <w:tc>
          <w:tcPr>
            <w:tcW w:w="5040" w:type="dxa"/>
            <w:vAlign w:val="bottom"/>
          </w:tcPr>
          <w:p w14:paraId="0E453AA4" w14:textId="77777777" w:rsidR="008D53EC" w:rsidRPr="0013335C" w:rsidRDefault="008D53EC" w:rsidP="00D82B0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10E75B9B" w14:textId="77777777" w:rsidR="008D53EC" w:rsidRPr="0013335C" w:rsidRDefault="008D53EC" w:rsidP="00D82B0F">
            <w:pPr>
              <w:pStyle w:val="BodyTextIndent2"/>
              <w:spacing w:before="0"/>
              <w:ind w:left="-108" w:right="0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16B1FB5D" w14:textId="77777777" w:rsidR="008D53EC" w:rsidRPr="0013335C" w:rsidRDefault="008D53EC" w:rsidP="00D82B0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i/>
                <w:iCs/>
                <w:sz w:val="30"/>
                <w:szCs w:val="30"/>
                <w:lang w:bidi="th-TH"/>
              </w:rPr>
              <w:t>(</w:t>
            </w:r>
            <w:r w:rsidRPr="0013335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3335C">
              <w:rPr>
                <w:rFonts w:ascii="Angsana New" w:hAnsi="Angsana New" w:cs="Angsana New" w:hint="cs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8D53EC" w:rsidRPr="0013335C" w14:paraId="26E21B5B" w14:textId="77777777" w:rsidTr="00D82B0F">
        <w:tc>
          <w:tcPr>
            <w:tcW w:w="5040" w:type="dxa"/>
            <w:shd w:val="clear" w:color="auto" w:fill="auto"/>
          </w:tcPr>
          <w:p w14:paraId="66F18FC4" w14:textId="77777777" w:rsidR="008D53EC" w:rsidRPr="0013335C" w:rsidRDefault="008D53EC" w:rsidP="00D82B0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720" w:type="dxa"/>
          </w:tcPr>
          <w:p w14:paraId="5C253FAC" w14:textId="77777777" w:rsidR="008D53EC" w:rsidRPr="0013335C" w:rsidRDefault="008D53EC" w:rsidP="00D82B0F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C0891C9" w14:textId="77777777" w:rsidR="008D53EC" w:rsidRPr="0013335C" w:rsidRDefault="00577624" w:rsidP="00D82B0F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173</w:t>
            </w:r>
            <w:r w:rsidR="00BC1CB3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842</w:t>
            </w:r>
          </w:p>
        </w:tc>
        <w:tc>
          <w:tcPr>
            <w:tcW w:w="270" w:type="dxa"/>
          </w:tcPr>
          <w:p w14:paraId="0FCD9FDE" w14:textId="77777777" w:rsidR="008D53EC" w:rsidRPr="0013335C" w:rsidRDefault="008D53EC" w:rsidP="00D82B0F">
            <w:pPr>
              <w:tabs>
                <w:tab w:val="decimal" w:pos="1512"/>
              </w:tabs>
              <w:spacing w:line="240" w:lineRule="auto"/>
              <w:ind w:left="-108" w:right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E7AC4F0" w14:textId="77777777" w:rsidR="008D53EC" w:rsidRPr="0013335C" w:rsidRDefault="00577624" w:rsidP="00D82B0F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167</w:t>
            </w:r>
            <w:r w:rsidR="008D53EC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061</w:t>
            </w:r>
          </w:p>
        </w:tc>
      </w:tr>
      <w:tr w:rsidR="008D53EC" w:rsidRPr="0013335C" w14:paraId="6F55979B" w14:textId="77777777" w:rsidTr="00D82B0F">
        <w:tc>
          <w:tcPr>
            <w:tcW w:w="5040" w:type="dxa"/>
            <w:shd w:val="clear" w:color="auto" w:fill="auto"/>
          </w:tcPr>
          <w:p w14:paraId="4B4048AD" w14:textId="77777777" w:rsidR="008D53EC" w:rsidRPr="0013335C" w:rsidRDefault="008D53EC" w:rsidP="00D82B0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7C30EDC9" w14:textId="77777777" w:rsidR="008D53EC" w:rsidRPr="0013335C" w:rsidRDefault="008D53EC" w:rsidP="00D82B0F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C1F2928" w14:textId="77777777" w:rsidR="008D53EC" w:rsidRPr="0013335C" w:rsidRDefault="008D53EC" w:rsidP="00D82B0F">
            <w:pPr>
              <w:tabs>
                <w:tab w:val="decimal" w:pos="1150"/>
                <w:tab w:val="decimal" w:pos="1422"/>
              </w:tabs>
              <w:spacing w:line="240" w:lineRule="auto"/>
              <w:ind w:left="-108"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7AEE86" w14:textId="77777777" w:rsidR="008D53EC" w:rsidRPr="0013335C" w:rsidRDefault="008D53EC" w:rsidP="00D82B0F">
            <w:pPr>
              <w:tabs>
                <w:tab w:val="decimal" w:pos="1512"/>
              </w:tabs>
              <w:spacing w:line="240" w:lineRule="auto"/>
              <w:ind w:left="-108" w:right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11D626C" w14:textId="77777777" w:rsidR="008D53EC" w:rsidRPr="0013335C" w:rsidRDefault="008D53EC" w:rsidP="00D82B0F">
            <w:pPr>
              <w:tabs>
                <w:tab w:val="decimal" w:pos="1240"/>
                <w:tab w:val="decimal" w:pos="1422"/>
              </w:tabs>
              <w:spacing w:line="240" w:lineRule="auto"/>
              <w:ind w:left="-108" w:right="3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53EC" w:rsidRPr="0013335C" w14:paraId="73C864D6" w14:textId="77777777" w:rsidTr="00D82B0F">
        <w:tc>
          <w:tcPr>
            <w:tcW w:w="5040" w:type="dxa"/>
            <w:shd w:val="clear" w:color="auto" w:fill="auto"/>
          </w:tcPr>
          <w:p w14:paraId="41A6155C" w14:textId="77777777" w:rsidR="008D53EC" w:rsidRPr="0013335C" w:rsidRDefault="008D53EC" w:rsidP="00D82B0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กำไรขาดทุนเบ็ดเสร็จรวม (ร้อยละ </w:t>
            </w:r>
            <w:r w:rsidR="00577624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100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720" w:type="dxa"/>
          </w:tcPr>
          <w:p w14:paraId="1B8E5499" w14:textId="77777777" w:rsidR="008D53EC" w:rsidRPr="0013335C" w:rsidRDefault="008D53EC" w:rsidP="00D82B0F">
            <w:pPr>
              <w:tabs>
                <w:tab w:val="decimal" w:pos="1422"/>
              </w:tabs>
              <w:spacing w:line="240" w:lineRule="auto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E5033D2" w14:textId="77777777" w:rsidR="008D53EC" w:rsidRPr="0013335C" w:rsidRDefault="00577624" w:rsidP="00D82B0F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427</w:t>
            </w:r>
          </w:p>
        </w:tc>
        <w:tc>
          <w:tcPr>
            <w:tcW w:w="270" w:type="dxa"/>
          </w:tcPr>
          <w:p w14:paraId="25E0C8A5" w14:textId="77777777" w:rsidR="008D53EC" w:rsidRPr="0013335C" w:rsidRDefault="008D53EC" w:rsidP="00D82B0F">
            <w:pPr>
              <w:tabs>
                <w:tab w:val="decimal" w:pos="1512"/>
              </w:tabs>
              <w:spacing w:line="240" w:lineRule="auto"/>
              <w:ind w:left="-108" w:right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B7E351D" w14:textId="77777777" w:rsidR="008D53EC" w:rsidRPr="0013335C" w:rsidRDefault="00577624" w:rsidP="00D82B0F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8D53EC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025</w:t>
            </w:r>
          </w:p>
        </w:tc>
      </w:tr>
      <w:tr w:rsidR="008D53EC" w:rsidRPr="0013335C" w14:paraId="034AAEA9" w14:textId="77777777" w:rsidTr="00D82B0F">
        <w:tc>
          <w:tcPr>
            <w:tcW w:w="5040" w:type="dxa"/>
            <w:shd w:val="clear" w:color="auto" w:fill="auto"/>
            <w:vAlign w:val="bottom"/>
          </w:tcPr>
          <w:p w14:paraId="69D154A2" w14:textId="77777777" w:rsidR="008D53EC" w:rsidRPr="0013335C" w:rsidRDefault="008D53EC" w:rsidP="00D82B0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ถือหุ้นร้อยละ</w:t>
            </w:r>
          </w:p>
        </w:tc>
        <w:tc>
          <w:tcPr>
            <w:tcW w:w="720" w:type="dxa"/>
          </w:tcPr>
          <w:p w14:paraId="1EA8C476" w14:textId="77777777" w:rsidR="008D53EC" w:rsidRPr="0013335C" w:rsidRDefault="008D53EC" w:rsidP="00D82B0F">
            <w:pPr>
              <w:tabs>
                <w:tab w:val="decimal" w:pos="1332"/>
              </w:tabs>
              <w:spacing w:line="240" w:lineRule="auto"/>
              <w:ind w:left="-108" w:right="34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B85B523" w14:textId="77777777" w:rsidR="008D53EC" w:rsidRPr="0013335C" w:rsidRDefault="00577624" w:rsidP="00DA28DE">
            <w:pPr>
              <w:tabs>
                <w:tab w:val="decimal" w:pos="970"/>
              </w:tabs>
              <w:spacing w:line="240" w:lineRule="auto"/>
              <w:ind w:left="-108" w:right="16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27</w:t>
            </w:r>
            <w:r w:rsidR="00BC1CB3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.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</w:tcPr>
          <w:p w14:paraId="6382EA7C" w14:textId="77777777" w:rsidR="008D53EC" w:rsidRPr="0013335C" w:rsidRDefault="008D53EC" w:rsidP="00D82B0F">
            <w:pPr>
              <w:pStyle w:val="BodyTextIndent2"/>
              <w:spacing w:before="0"/>
              <w:ind w:left="-108" w:right="432" w:firstLine="0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A9108" w14:textId="77777777" w:rsidR="008D53EC" w:rsidRPr="0013335C" w:rsidRDefault="00577624" w:rsidP="00DA28DE">
            <w:pPr>
              <w:tabs>
                <w:tab w:val="decimal" w:pos="1240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27</w:t>
            </w:r>
            <w:r w:rsidR="008D53EC" w:rsidRPr="0013335C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</w:p>
        </w:tc>
      </w:tr>
      <w:tr w:rsidR="008D53EC" w:rsidRPr="0013335C" w14:paraId="35D03308" w14:textId="77777777" w:rsidTr="00D82B0F">
        <w:tc>
          <w:tcPr>
            <w:tcW w:w="5040" w:type="dxa"/>
            <w:shd w:val="clear" w:color="auto" w:fill="auto"/>
            <w:vAlign w:val="bottom"/>
          </w:tcPr>
          <w:p w14:paraId="631B3932" w14:textId="77777777" w:rsidR="008D53EC" w:rsidRPr="0013335C" w:rsidRDefault="00DA28DE" w:rsidP="00DA28D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กำไรขาดทุนเบ็ดเสร็จรวมตามส่วนได้เสียของบริษัท</w:t>
            </w:r>
          </w:p>
        </w:tc>
        <w:tc>
          <w:tcPr>
            <w:tcW w:w="720" w:type="dxa"/>
          </w:tcPr>
          <w:p w14:paraId="266E2F06" w14:textId="77777777" w:rsidR="008D53EC" w:rsidRPr="0013335C" w:rsidRDefault="008D53EC" w:rsidP="00D82B0F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C0ECD52" w14:textId="77777777" w:rsidR="00BC1CB3" w:rsidRPr="0013335C" w:rsidRDefault="00577624" w:rsidP="00D82B0F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116</w:t>
            </w:r>
          </w:p>
        </w:tc>
        <w:tc>
          <w:tcPr>
            <w:tcW w:w="270" w:type="dxa"/>
          </w:tcPr>
          <w:p w14:paraId="0EE7C252" w14:textId="77777777" w:rsidR="008D53EC" w:rsidRPr="0013335C" w:rsidRDefault="008D53EC" w:rsidP="00D82B0F">
            <w:pPr>
              <w:pStyle w:val="BodyTextIndent2"/>
              <w:spacing w:before="0"/>
              <w:ind w:left="-108" w:right="432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67D42" w14:textId="77777777" w:rsidR="008D53EC" w:rsidRPr="0013335C" w:rsidRDefault="00577624" w:rsidP="00D82B0F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549</w:t>
            </w:r>
          </w:p>
        </w:tc>
      </w:tr>
      <w:tr w:rsidR="008D53EC" w:rsidRPr="0013335C" w14:paraId="324881A5" w14:textId="77777777" w:rsidTr="00D82B0F">
        <w:tc>
          <w:tcPr>
            <w:tcW w:w="5040" w:type="dxa"/>
            <w:shd w:val="clear" w:color="auto" w:fill="auto"/>
            <w:vAlign w:val="bottom"/>
          </w:tcPr>
          <w:p w14:paraId="0F427CAC" w14:textId="77777777" w:rsidR="008D53EC" w:rsidRPr="0013335C" w:rsidRDefault="008D53EC" w:rsidP="00D82B0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</w:tcPr>
          <w:p w14:paraId="04B57FE5" w14:textId="77777777" w:rsidR="008D53EC" w:rsidRPr="0013335C" w:rsidRDefault="008D53EC" w:rsidP="00D82B0F">
            <w:pPr>
              <w:pStyle w:val="BodyTextIndent2"/>
              <w:spacing w:before="0"/>
              <w:ind w:left="-108" w:right="342" w:firstLine="0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1F82A84" w14:textId="77777777" w:rsidR="008D53EC" w:rsidRPr="0013335C" w:rsidRDefault="008D53EC" w:rsidP="00D82B0F">
            <w:pPr>
              <w:pStyle w:val="BodyTextIndent2"/>
              <w:tabs>
                <w:tab w:val="decimal" w:pos="1150"/>
              </w:tabs>
              <w:spacing w:before="0"/>
              <w:ind w:left="-108" w:right="342" w:firstLine="0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14:paraId="6883D7E0" w14:textId="77777777" w:rsidR="008D53EC" w:rsidRPr="0013335C" w:rsidRDefault="008D53EC" w:rsidP="00D82B0F">
            <w:pPr>
              <w:pStyle w:val="BodyTextIndent2"/>
              <w:spacing w:before="0"/>
              <w:ind w:left="-108" w:right="432" w:firstLine="0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4FDA8FC" w14:textId="77777777" w:rsidR="008D53EC" w:rsidRPr="0013335C" w:rsidRDefault="008D53EC" w:rsidP="00D82B0F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D53EC" w:rsidRPr="0013335C" w14:paraId="1610953E" w14:textId="77777777" w:rsidTr="00D82B0F">
        <w:tc>
          <w:tcPr>
            <w:tcW w:w="5040" w:type="dxa"/>
            <w:shd w:val="clear" w:color="auto" w:fill="auto"/>
          </w:tcPr>
          <w:p w14:paraId="22A27654" w14:textId="77777777" w:rsidR="008D53EC" w:rsidRPr="0013335C" w:rsidRDefault="008D53EC" w:rsidP="00D82B0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720" w:type="dxa"/>
          </w:tcPr>
          <w:p w14:paraId="4DA230C2" w14:textId="77777777" w:rsidR="008D53EC" w:rsidRPr="0013335C" w:rsidRDefault="008D53EC" w:rsidP="00D82B0F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2355DD0" w14:textId="77777777" w:rsidR="008D53EC" w:rsidRPr="0013335C" w:rsidRDefault="00577624" w:rsidP="00D82B0F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71</w:t>
            </w:r>
            <w:r w:rsidR="00BC1CB3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432</w:t>
            </w:r>
          </w:p>
        </w:tc>
        <w:tc>
          <w:tcPr>
            <w:tcW w:w="270" w:type="dxa"/>
          </w:tcPr>
          <w:p w14:paraId="345CDE83" w14:textId="77777777" w:rsidR="008D53EC" w:rsidRPr="0013335C" w:rsidRDefault="008D53EC" w:rsidP="00D82B0F">
            <w:pPr>
              <w:pStyle w:val="BodyTextIndent2"/>
              <w:spacing w:before="0"/>
              <w:ind w:left="-108" w:right="432" w:firstLine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69D11B48" w14:textId="77777777" w:rsidR="008D53EC" w:rsidRPr="0013335C" w:rsidRDefault="00577624" w:rsidP="00D82B0F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81</w:t>
            </w:r>
            <w:r w:rsidR="008D53EC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065</w:t>
            </w:r>
          </w:p>
        </w:tc>
      </w:tr>
      <w:tr w:rsidR="008D53EC" w:rsidRPr="0013335C" w14:paraId="49A9E3A0" w14:textId="77777777" w:rsidTr="00D82B0F">
        <w:tc>
          <w:tcPr>
            <w:tcW w:w="5040" w:type="dxa"/>
            <w:shd w:val="clear" w:color="auto" w:fill="auto"/>
          </w:tcPr>
          <w:p w14:paraId="153A1736" w14:textId="77777777" w:rsidR="008D53EC" w:rsidRPr="0013335C" w:rsidRDefault="008D53EC" w:rsidP="00D82B0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720" w:type="dxa"/>
          </w:tcPr>
          <w:p w14:paraId="7099221E" w14:textId="77777777" w:rsidR="008D53EC" w:rsidRPr="0013335C" w:rsidRDefault="008D53EC" w:rsidP="00D82B0F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DBEDF3F" w14:textId="77777777" w:rsidR="008D53EC" w:rsidRPr="0013335C" w:rsidRDefault="00577624" w:rsidP="00D82B0F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21</w:t>
            </w:r>
            <w:r w:rsidR="00BC1CB3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775</w:t>
            </w:r>
          </w:p>
        </w:tc>
        <w:tc>
          <w:tcPr>
            <w:tcW w:w="270" w:type="dxa"/>
          </w:tcPr>
          <w:p w14:paraId="5E874196" w14:textId="77777777" w:rsidR="008D53EC" w:rsidRPr="0013335C" w:rsidRDefault="008D53EC" w:rsidP="00D82B0F">
            <w:pPr>
              <w:spacing w:line="240" w:lineRule="auto"/>
              <w:ind w:left="-108" w:right="4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05EBFF32" w14:textId="77777777" w:rsidR="008D53EC" w:rsidRPr="0013335C" w:rsidRDefault="00577624" w:rsidP="00D82B0F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  <w:r w:rsidR="008D53EC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659</w:t>
            </w:r>
          </w:p>
        </w:tc>
      </w:tr>
      <w:tr w:rsidR="008D53EC" w:rsidRPr="0013335C" w14:paraId="2B9B0B06" w14:textId="77777777" w:rsidTr="00D82B0F">
        <w:tc>
          <w:tcPr>
            <w:tcW w:w="5040" w:type="dxa"/>
            <w:shd w:val="clear" w:color="auto" w:fill="auto"/>
          </w:tcPr>
          <w:p w14:paraId="158E4F63" w14:textId="77777777" w:rsidR="008D53EC" w:rsidRPr="0013335C" w:rsidRDefault="008D53EC" w:rsidP="00D82B0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720" w:type="dxa"/>
          </w:tcPr>
          <w:p w14:paraId="0F884FC6" w14:textId="77777777" w:rsidR="008D53EC" w:rsidRPr="0013335C" w:rsidRDefault="008D53EC" w:rsidP="00D82B0F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B692B5A" w14:textId="77777777" w:rsidR="008D53EC" w:rsidRPr="0013335C" w:rsidRDefault="00BC1CB3" w:rsidP="00D82B0F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13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268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CB12664" w14:textId="77777777" w:rsidR="008D53EC" w:rsidRPr="0013335C" w:rsidRDefault="008D53EC" w:rsidP="00D82B0F">
            <w:pPr>
              <w:tabs>
                <w:tab w:val="decimal" w:pos="1512"/>
              </w:tabs>
              <w:spacing w:line="240" w:lineRule="auto"/>
              <w:ind w:left="-108" w:right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31A8633" w14:textId="77777777" w:rsidR="008D53EC" w:rsidRPr="0013335C" w:rsidRDefault="008D53EC" w:rsidP="00D82B0F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14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252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8D53EC" w:rsidRPr="0013335C" w14:paraId="79F94F3F" w14:textId="77777777" w:rsidTr="00D82B0F">
        <w:tc>
          <w:tcPr>
            <w:tcW w:w="5040" w:type="dxa"/>
            <w:shd w:val="clear" w:color="auto" w:fill="auto"/>
          </w:tcPr>
          <w:p w14:paraId="7602BD5F" w14:textId="77777777" w:rsidR="008D53EC" w:rsidRPr="0013335C" w:rsidRDefault="008D53EC" w:rsidP="00D82B0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720" w:type="dxa"/>
          </w:tcPr>
          <w:p w14:paraId="6227CE56" w14:textId="77777777" w:rsidR="008D53EC" w:rsidRPr="0013335C" w:rsidRDefault="008D53EC" w:rsidP="00D82B0F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C239794" w14:textId="77777777" w:rsidR="008D53EC" w:rsidRPr="0013335C" w:rsidRDefault="00BC1CB3" w:rsidP="00D82B0F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103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C7AD68A" w14:textId="77777777" w:rsidR="008D53EC" w:rsidRPr="0013335C" w:rsidRDefault="008D53EC" w:rsidP="00D82B0F">
            <w:pPr>
              <w:tabs>
                <w:tab w:val="decimal" w:pos="1512"/>
              </w:tabs>
              <w:spacing w:line="240" w:lineRule="auto"/>
              <w:ind w:left="-108" w:right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F855ACD" w14:textId="77777777" w:rsidR="008D53EC" w:rsidRPr="0013335C" w:rsidRDefault="008D53EC" w:rsidP="00D82B0F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400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8D53EC" w:rsidRPr="0013335C" w14:paraId="0F5D9AE4" w14:textId="77777777" w:rsidTr="00D82B0F">
        <w:tc>
          <w:tcPr>
            <w:tcW w:w="5040" w:type="dxa"/>
            <w:shd w:val="clear" w:color="auto" w:fill="auto"/>
          </w:tcPr>
          <w:p w14:paraId="6C622FDA" w14:textId="77777777" w:rsidR="008D53EC" w:rsidRPr="0013335C" w:rsidRDefault="008D53EC" w:rsidP="00D82B0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สินทรัพย์สุทธิ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(ร้อยละ </w:t>
            </w:r>
            <w:r w:rsidR="00577624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100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720" w:type="dxa"/>
          </w:tcPr>
          <w:p w14:paraId="0DD2A3BA" w14:textId="77777777" w:rsidR="008D53EC" w:rsidRPr="0013335C" w:rsidRDefault="008D53EC" w:rsidP="00D82B0F">
            <w:pPr>
              <w:tabs>
                <w:tab w:val="decimal" w:pos="-108"/>
                <w:tab w:val="left" w:pos="1691"/>
              </w:tabs>
              <w:spacing w:line="240" w:lineRule="auto"/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4DFCED7" w14:textId="77777777" w:rsidR="008D53EC" w:rsidRPr="0013335C" w:rsidRDefault="00577624" w:rsidP="00D82B0F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71</w:t>
            </w:r>
            <w:r w:rsidR="00BC1CB3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836</w:t>
            </w:r>
          </w:p>
        </w:tc>
        <w:tc>
          <w:tcPr>
            <w:tcW w:w="270" w:type="dxa"/>
          </w:tcPr>
          <w:p w14:paraId="790EF7C0" w14:textId="77777777" w:rsidR="008D53EC" w:rsidRPr="0013335C" w:rsidRDefault="008D53EC" w:rsidP="00D82B0F">
            <w:pPr>
              <w:tabs>
                <w:tab w:val="decimal" w:pos="-108"/>
                <w:tab w:val="left" w:pos="1691"/>
              </w:tabs>
              <w:spacing w:line="240" w:lineRule="auto"/>
              <w:ind w:left="-108" w:right="4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E43854C" w14:textId="77777777" w:rsidR="008D53EC" w:rsidRPr="0013335C" w:rsidRDefault="00577624" w:rsidP="00D82B0F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72</w:t>
            </w:r>
            <w:r w:rsidR="008D53EC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072</w:t>
            </w:r>
          </w:p>
        </w:tc>
      </w:tr>
      <w:tr w:rsidR="00DA28DE" w:rsidRPr="0013335C" w14:paraId="26A0374E" w14:textId="77777777" w:rsidTr="00D82B0F">
        <w:tc>
          <w:tcPr>
            <w:tcW w:w="5040" w:type="dxa"/>
            <w:shd w:val="clear" w:color="auto" w:fill="auto"/>
          </w:tcPr>
          <w:p w14:paraId="150BCDFC" w14:textId="77777777" w:rsidR="00DA28DE" w:rsidRPr="0013335C" w:rsidRDefault="00DA28DE" w:rsidP="00DA28D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ถือหุ้นร้อยละ</w:t>
            </w:r>
          </w:p>
        </w:tc>
        <w:tc>
          <w:tcPr>
            <w:tcW w:w="720" w:type="dxa"/>
          </w:tcPr>
          <w:p w14:paraId="00E9F605" w14:textId="77777777" w:rsidR="00DA28DE" w:rsidRPr="0013335C" w:rsidRDefault="00DA28DE" w:rsidP="00DA28DE">
            <w:pPr>
              <w:pStyle w:val="BodyTextIndent2"/>
              <w:spacing w:before="0"/>
              <w:ind w:left="-108" w:right="252" w:firstLine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A8FDD82" w14:textId="77777777" w:rsidR="00DA28DE" w:rsidRPr="0013335C" w:rsidRDefault="00577624" w:rsidP="00DA28DE">
            <w:pPr>
              <w:tabs>
                <w:tab w:val="decimal" w:pos="970"/>
              </w:tabs>
              <w:spacing w:line="240" w:lineRule="auto"/>
              <w:ind w:left="-108" w:right="16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27</w:t>
            </w:r>
            <w:r w:rsidR="00DA28DE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.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</w:tcPr>
          <w:p w14:paraId="6C3186D6" w14:textId="77777777" w:rsidR="00DA28DE" w:rsidRPr="0013335C" w:rsidRDefault="00DA28DE" w:rsidP="00DA28DE">
            <w:pPr>
              <w:pStyle w:val="BodyTextIndent2"/>
              <w:spacing w:before="0"/>
              <w:ind w:left="-108" w:right="432" w:firstLine="0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30EB771" w14:textId="77777777" w:rsidR="00DA28DE" w:rsidRPr="0013335C" w:rsidRDefault="00577624" w:rsidP="00DA28DE">
            <w:pPr>
              <w:tabs>
                <w:tab w:val="decimal" w:pos="1240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27</w:t>
            </w:r>
            <w:r w:rsidR="00DA28DE" w:rsidRPr="0013335C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</w:p>
        </w:tc>
      </w:tr>
      <w:tr w:rsidR="008D53EC" w:rsidRPr="0013335C" w14:paraId="5BC51FC4" w14:textId="77777777" w:rsidTr="00D82B0F">
        <w:tc>
          <w:tcPr>
            <w:tcW w:w="5040" w:type="dxa"/>
          </w:tcPr>
          <w:p w14:paraId="6B766939" w14:textId="77777777" w:rsidR="008D53EC" w:rsidRPr="0013335C" w:rsidRDefault="008D53EC" w:rsidP="00D82B0F">
            <w:pPr>
              <w:tabs>
                <w:tab w:val="decimal" w:pos="142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720" w:type="dxa"/>
          </w:tcPr>
          <w:p w14:paraId="38AFB142" w14:textId="77777777" w:rsidR="008D53EC" w:rsidRPr="0013335C" w:rsidRDefault="008D53EC" w:rsidP="00D82B0F">
            <w:pPr>
              <w:tabs>
                <w:tab w:val="decimal" w:pos="1422"/>
              </w:tabs>
              <w:spacing w:line="240" w:lineRule="auto"/>
              <w:ind w:right="34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7300D10" w14:textId="77777777" w:rsidR="008D53EC" w:rsidRPr="0013335C" w:rsidRDefault="00577624" w:rsidP="00D82B0F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19</w:t>
            </w:r>
            <w:r w:rsidR="00BC1CB3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482</w:t>
            </w:r>
          </w:p>
        </w:tc>
        <w:tc>
          <w:tcPr>
            <w:tcW w:w="270" w:type="dxa"/>
          </w:tcPr>
          <w:p w14:paraId="197201B8" w14:textId="77777777" w:rsidR="008D53EC" w:rsidRPr="0013335C" w:rsidRDefault="008D53EC" w:rsidP="00D82B0F">
            <w:pPr>
              <w:tabs>
                <w:tab w:val="decimal" w:pos="1512"/>
              </w:tabs>
              <w:spacing w:line="240" w:lineRule="auto"/>
              <w:ind w:left="-108" w:right="43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B8C0B1" w14:textId="77777777" w:rsidR="008D53EC" w:rsidRPr="0013335C" w:rsidRDefault="00577624" w:rsidP="00D82B0F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19</w:t>
            </w:r>
            <w:r w:rsidR="008D53EC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546</w:t>
            </w:r>
          </w:p>
        </w:tc>
      </w:tr>
      <w:bookmarkEnd w:id="3"/>
    </w:tbl>
    <w:p w14:paraId="34607766" w14:textId="77777777" w:rsidR="00DA28DE" w:rsidRPr="0013335C" w:rsidRDefault="00DA28DE" w:rsidP="00DA28D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3D14BAF" w14:textId="77777777" w:rsidR="00DA28DE" w:rsidRPr="0013335C" w:rsidRDefault="00DA28DE" w:rsidP="001A30E4">
      <w:pPr>
        <w:tabs>
          <w:tab w:val="left" w:pos="0"/>
        </w:tabs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lang w:val="en-US"/>
        </w:rPr>
        <w:br w:type="page"/>
      </w:r>
    </w:p>
    <w:p w14:paraId="3F516B4A" w14:textId="77777777" w:rsidR="00B67F06" w:rsidRPr="0013335C" w:rsidRDefault="00471CCE" w:rsidP="00742CA4">
      <w:pPr>
        <w:numPr>
          <w:ilvl w:val="0"/>
          <w:numId w:val="27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3335C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14:paraId="318DD352" w14:textId="77777777" w:rsidR="00471CCE" w:rsidRPr="0013335C" w:rsidRDefault="00471CCE" w:rsidP="00FE38D3">
      <w:pPr>
        <w:spacing w:line="240" w:lineRule="auto"/>
        <w:ind w:left="562" w:right="-38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270"/>
        <w:gridCol w:w="1440"/>
        <w:gridCol w:w="270"/>
        <w:gridCol w:w="1440"/>
      </w:tblGrid>
      <w:tr w:rsidR="00F57508" w:rsidRPr="0013335C" w14:paraId="1804DBF3" w14:textId="77777777" w:rsidTr="00E42F36">
        <w:tc>
          <w:tcPr>
            <w:tcW w:w="4320" w:type="dxa"/>
          </w:tcPr>
          <w:p w14:paraId="28F0B7AC" w14:textId="77777777" w:rsidR="00F57508" w:rsidRPr="0013335C" w:rsidRDefault="00F57508" w:rsidP="008A64A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0" w:type="dxa"/>
            <w:gridSpan w:val="5"/>
          </w:tcPr>
          <w:p w14:paraId="35C314E1" w14:textId="77777777" w:rsidR="00F57508" w:rsidRPr="0013335C" w:rsidRDefault="00F57508" w:rsidP="00DA12DE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DA12DE"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F57508" w:rsidRPr="0013335C" w14:paraId="2673A8BA" w14:textId="77777777" w:rsidTr="00E42F36">
        <w:tc>
          <w:tcPr>
            <w:tcW w:w="4320" w:type="dxa"/>
          </w:tcPr>
          <w:p w14:paraId="0D76B573" w14:textId="77777777" w:rsidR="00F57508" w:rsidRPr="0013335C" w:rsidRDefault="00F57508" w:rsidP="008A64A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0" w:type="dxa"/>
            <w:gridSpan w:val="5"/>
          </w:tcPr>
          <w:p w14:paraId="1E1BAAC9" w14:textId="77777777" w:rsidR="00F57508" w:rsidRPr="0013335C" w:rsidRDefault="00F57508" w:rsidP="00E60528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F57508" w:rsidRPr="0013335C" w14:paraId="73DF8E77" w14:textId="77777777" w:rsidTr="00E42F36">
        <w:tc>
          <w:tcPr>
            <w:tcW w:w="4320" w:type="dxa"/>
          </w:tcPr>
          <w:p w14:paraId="3E1CBAE4" w14:textId="77777777" w:rsidR="00F57508" w:rsidRPr="0013335C" w:rsidRDefault="00F57508" w:rsidP="008A64A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14:paraId="6F3A9611" w14:textId="77777777" w:rsidR="00F57508" w:rsidRPr="0013335C" w:rsidRDefault="0067226D" w:rsidP="0067226D">
            <w:pPr>
              <w:tabs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270" w:type="dxa"/>
          </w:tcPr>
          <w:p w14:paraId="359BF0D4" w14:textId="77777777" w:rsidR="00F57508" w:rsidRPr="0013335C" w:rsidRDefault="00F57508" w:rsidP="0067226D">
            <w:pPr>
              <w:tabs>
                <w:tab w:val="decimal" w:pos="972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A72C929" w14:textId="77777777" w:rsidR="00F57508" w:rsidRPr="0013335C" w:rsidRDefault="0067226D" w:rsidP="0067226D">
            <w:pPr>
              <w:tabs>
                <w:tab w:val="decimal" w:pos="-18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</w:t>
            </w:r>
          </w:p>
        </w:tc>
        <w:tc>
          <w:tcPr>
            <w:tcW w:w="270" w:type="dxa"/>
          </w:tcPr>
          <w:p w14:paraId="609C030F" w14:textId="77777777" w:rsidR="00F57508" w:rsidRPr="0013335C" w:rsidRDefault="00F57508" w:rsidP="0067226D">
            <w:pPr>
              <w:tabs>
                <w:tab w:val="decimal" w:pos="108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C2E3622" w14:textId="77777777" w:rsidR="00F57508" w:rsidRPr="0013335C" w:rsidRDefault="0067226D" w:rsidP="0067226D">
            <w:pPr>
              <w:tabs>
                <w:tab w:val="decimal" w:pos="-198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F57508" w:rsidRPr="0013335C" w14:paraId="1ABBFFC4" w14:textId="77777777" w:rsidTr="00E42F36">
        <w:tc>
          <w:tcPr>
            <w:tcW w:w="4320" w:type="dxa"/>
          </w:tcPr>
          <w:p w14:paraId="62695C72" w14:textId="77777777" w:rsidR="00F57508" w:rsidRPr="0013335C" w:rsidRDefault="00F57508" w:rsidP="008A64A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4770" w:type="dxa"/>
            <w:gridSpan w:val="5"/>
          </w:tcPr>
          <w:p w14:paraId="7F0C6CEF" w14:textId="77777777" w:rsidR="00F57508" w:rsidRPr="0013335C" w:rsidRDefault="00F57508" w:rsidP="00E60528">
            <w:pPr>
              <w:pStyle w:val="zDistnHeader"/>
              <w:keepNext w:val="0"/>
              <w:spacing w:before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57508" w:rsidRPr="0013335C" w14:paraId="463558E6" w14:textId="77777777" w:rsidTr="00E42F36">
        <w:tc>
          <w:tcPr>
            <w:tcW w:w="4320" w:type="dxa"/>
          </w:tcPr>
          <w:p w14:paraId="394FCE42" w14:textId="77777777" w:rsidR="00F57508" w:rsidRPr="0013335C" w:rsidRDefault="00F57508" w:rsidP="008A64A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14:paraId="45A87B77" w14:textId="77777777" w:rsidR="00F57508" w:rsidRPr="0013335C" w:rsidRDefault="00F57508" w:rsidP="008A64A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B9554A0" w14:textId="77777777" w:rsidR="00F57508" w:rsidRPr="0013335C" w:rsidRDefault="00F57508" w:rsidP="008A64A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ADC7A81" w14:textId="77777777" w:rsidR="00F57508" w:rsidRPr="0013335C" w:rsidRDefault="00F57508" w:rsidP="008A64AD">
            <w:pPr>
              <w:tabs>
                <w:tab w:val="decimal" w:pos="1089"/>
              </w:tabs>
              <w:spacing w:line="240" w:lineRule="auto"/>
              <w:ind w:left="-8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75494C8" w14:textId="77777777" w:rsidR="00F57508" w:rsidRPr="0013335C" w:rsidRDefault="00F57508" w:rsidP="008A64AD">
            <w:pPr>
              <w:tabs>
                <w:tab w:val="decimal" w:pos="1089"/>
              </w:tabs>
              <w:spacing w:line="240" w:lineRule="auto"/>
              <w:ind w:left="-8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2DCA867" w14:textId="77777777" w:rsidR="00F57508" w:rsidRPr="0013335C" w:rsidRDefault="00F57508" w:rsidP="008A64AD">
            <w:pPr>
              <w:tabs>
                <w:tab w:val="decimal" w:pos="1089"/>
              </w:tabs>
              <w:spacing w:line="240" w:lineRule="auto"/>
              <w:ind w:left="-8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B0BB7" w:rsidRPr="0013335C" w14:paraId="2BA232FB" w14:textId="77777777" w:rsidTr="00E42F36">
        <w:tc>
          <w:tcPr>
            <w:tcW w:w="4320" w:type="dxa"/>
          </w:tcPr>
          <w:p w14:paraId="07A05576" w14:textId="77777777" w:rsidR="001B0BB7" w:rsidRPr="0013335C" w:rsidRDefault="001B0BB7" w:rsidP="003C4538">
            <w:pPr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350" w:type="dxa"/>
          </w:tcPr>
          <w:p w14:paraId="2CFB448B" w14:textId="77777777" w:rsidR="001B0BB7" w:rsidRPr="0013335C" w:rsidRDefault="00577624" w:rsidP="001B0BB7">
            <w:pPr>
              <w:tabs>
                <w:tab w:val="decimal" w:pos="106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  <w:r w:rsidR="001B0BB7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578</w:t>
            </w:r>
          </w:p>
        </w:tc>
        <w:tc>
          <w:tcPr>
            <w:tcW w:w="270" w:type="dxa"/>
          </w:tcPr>
          <w:p w14:paraId="3E815692" w14:textId="77777777" w:rsidR="001B0BB7" w:rsidRPr="0013335C" w:rsidRDefault="001B0BB7" w:rsidP="001B0BB7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2E30339" w14:textId="77777777" w:rsidR="001B0BB7" w:rsidRPr="0013335C" w:rsidRDefault="00577624" w:rsidP="001B0BB7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91</w:t>
            </w:r>
            <w:r w:rsidR="001B0BB7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436</w:t>
            </w:r>
          </w:p>
        </w:tc>
        <w:tc>
          <w:tcPr>
            <w:tcW w:w="270" w:type="dxa"/>
          </w:tcPr>
          <w:p w14:paraId="59FF4F90" w14:textId="77777777" w:rsidR="001B0BB7" w:rsidRPr="0013335C" w:rsidRDefault="001B0BB7" w:rsidP="001B0BB7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29C2773" w14:textId="77777777" w:rsidR="001B0BB7" w:rsidRPr="0013335C" w:rsidRDefault="00577624" w:rsidP="001B0BB7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101</w:t>
            </w:r>
            <w:r w:rsidR="001B0BB7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014</w:t>
            </w:r>
          </w:p>
        </w:tc>
      </w:tr>
      <w:tr w:rsidR="001B0BB7" w:rsidRPr="0013335C" w14:paraId="400B4C70" w14:textId="77777777" w:rsidTr="00E42F36">
        <w:tc>
          <w:tcPr>
            <w:tcW w:w="4320" w:type="dxa"/>
          </w:tcPr>
          <w:p w14:paraId="088A969C" w14:textId="77777777" w:rsidR="001B0BB7" w:rsidRPr="0013335C" w:rsidRDefault="001B0BB7" w:rsidP="003C4538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2562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เมษายน 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7C0A6D4" w14:textId="77777777" w:rsidR="001B0BB7" w:rsidRPr="0013335C" w:rsidRDefault="00577624" w:rsidP="001B0BB7">
            <w:pPr>
              <w:tabs>
                <w:tab w:val="decimal" w:pos="106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</w:t>
            </w:r>
            <w:r w:rsidR="00146743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578</w:t>
            </w:r>
          </w:p>
        </w:tc>
        <w:tc>
          <w:tcPr>
            <w:tcW w:w="270" w:type="dxa"/>
          </w:tcPr>
          <w:p w14:paraId="44CCE9C8" w14:textId="77777777" w:rsidR="001B0BB7" w:rsidRPr="0013335C" w:rsidRDefault="001B0BB7" w:rsidP="001B0BB7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318489" w14:textId="77777777" w:rsidR="001B0BB7" w:rsidRPr="0013335C" w:rsidRDefault="00577624" w:rsidP="001B0BB7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91</w:t>
            </w:r>
            <w:r w:rsidR="001B0BB7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436</w:t>
            </w:r>
          </w:p>
        </w:tc>
        <w:tc>
          <w:tcPr>
            <w:tcW w:w="270" w:type="dxa"/>
          </w:tcPr>
          <w:p w14:paraId="7AB63E4D" w14:textId="77777777" w:rsidR="001B0BB7" w:rsidRPr="0013335C" w:rsidRDefault="001B0BB7" w:rsidP="001B0BB7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811B91" w14:textId="77777777" w:rsidR="001B0BB7" w:rsidRPr="0013335C" w:rsidRDefault="00577624" w:rsidP="001B0BB7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101</w:t>
            </w:r>
            <w:r w:rsidR="00146743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014</w:t>
            </w:r>
          </w:p>
        </w:tc>
      </w:tr>
      <w:tr w:rsidR="001B0BB7" w:rsidRPr="0013335C" w14:paraId="35B906EB" w14:textId="77777777" w:rsidTr="00E42F36">
        <w:tc>
          <w:tcPr>
            <w:tcW w:w="4320" w:type="dxa"/>
          </w:tcPr>
          <w:p w14:paraId="0C803876" w14:textId="77777777" w:rsidR="001B0BB7" w:rsidRPr="0013335C" w:rsidRDefault="001B0BB7" w:rsidP="003C4538">
            <w:pPr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ณ วันที่ </w:t>
            </w:r>
            <w:r w:rsidR="00577624" w:rsidRPr="0013335C">
              <w:rPr>
                <w:rFonts w:ascii="Angsana New" w:hAnsi="Angsana New" w:hint="cs"/>
                <w:b/>
                <w:sz w:val="30"/>
                <w:szCs w:val="30"/>
                <w:lang w:val="en-US"/>
              </w:rPr>
              <w:t>31</w:t>
            </w:r>
            <w:r w:rsidRPr="0013335C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 xml:space="preserve"> </w:t>
            </w:r>
            <w:r w:rsidRPr="0013335C">
              <w:rPr>
                <w:rFonts w:ascii="Angsana New" w:hAnsi="Angsana New" w:hint="cs"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13335C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 xml:space="preserve"> </w:t>
            </w:r>
            <w:r w:rsidR="00577624" w:rsidRPr="0013335C">
              <w:rPr>
                <w:rFonts w:ascii="Angsana New" w:hAnsi="Angsana New" w:hint="cs"/>
                <w:b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E02BD31" w14:textId="77777777" w:rsidR="001B0BB7" w:rsidRPr="0013335C" w:rsidRDefault="00577624" w:rsidP="001B0BB7">
            <w:pPr>
              <w:tabs>
                <w:tab w:val="decimal" w:pos="106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</w:t>
            </w:r>
            <w:r w:rsidR="003E6CAD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578</w:t>
            </w:r>
          </w:p>
        </w:tc>
        <w:tc>
          <w:tcPr>
            <w:tcW w:w="270" w:type="dxa"/>
          </w:tcPr>
          <w:p w14:paraId="3A20CEBA" w14:textId="77777777" w:rsidR="001B0BB7" w:rsidRPr="0013335C" w:rsidRDefault="001B0BB7" w:rsidP="001B0BB7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A78BD1" w14:textId="77777777" w:rsidR="001B0BB7" w:rsidRPr="0013335C" w:rsidRDefault="00577624" w:rsidP="001B0BB7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91</w:t>
            </w:r>
            <w:r w:rsidR="003E6CAD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436</w:t>
            </w:r>
          </w:p>
        </w:tc>
        <w:tc>
          <w:tcPr>
            <w:tcW w:w="270" w:type="dxa"/>
          </w:tcPr>
          <w:p w14:paraId="11AB8707" w14:textId="77777777" w:rsidR="001B0BB7" w:rsidRPr="0013335C" w:rsidRDefault="001B0BB7" w:rsidP="001B0BB7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C67D08F" w14:textId="77777777" w:rsidR="001B0BB7" w:rsidRPr="0013335C" w:rsidRDefault="00577624" w:rsidP="001B0BB7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101</w:t>
            </w:r>
            <w:r w:rsidR="003E6CAD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014</w:t>
            </w:r>
          </w:p>
        </w:tc>
      </w:tr>
      <w:tr w:rsidR="001B0BB7" w:rsidRPr="0013335C" w14:paraId="7937F77A" w14:textId="77777777" w:rsidTr="00E42F36">
        <w:tc>
          <w:tcPr>
            <w:tcW w:w="4320" w:type="dxa"/>
          </w:tcPr>
          <w:p w14:paraId="164B40B6" w14:textId="77777777" w:rsidR="001B0BB7" w:rsidRPr="0013335C" w:rsidRDefault="001B0BB7" w:rsidP="001B0BB7">
            <w:pPr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FFE49B3" w14:textId="77777777" w:rsidR="001B0BB7" w:rsidRPr="0013335C" w:rsidRDefault="001B0BB7" w:rsidP="001B0BB7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95E5216" w14:textId="77777777" w:rsidR="001B0BB7" w:rsidRPr="0013335C" w:rsidRDefault="001B0BB7" w:rsidP="001B0BB7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7FEBB5" w14:textId="77777777" w:rsidR="001B0BB7" w:rsidRPr="0013335C" w:rsidRDefault="001B0BB7" w:rsidP="001B0BB7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82772A" w14:textId="77777777" w:rsidR="001B0BB7" w:rsidRPr="0013335C" w:rsidRDefault="001B0BB7" w:rsidP="001B0BB7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225C34" w14:textId="77777777" w:rsidR="001B0BB7" w:rsidRPr="0013335C" w:rsidRDefault="001B0BB7" w:rsidP="001B0BB7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B0BB7" w:rsidRPr="0013335C" w14:paraId="6897B8EF" w14:textId="77777777" w:rsidTr="00E42F36">
        <w:tc>
          <w:tcPr>
            <w:tcW w:w="4320" w:type="dxa"/>
          </w:tcPr>
          <w:p w14:paraId="731DF32F" w14:textId="77777777" w:rsidR="001B0BB7" w:rsidRPr="0013335C" w:rsidRDefault="001B0BB7" w:rsidP="001B0BB7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350" w:type="dxa"/>
          </w:tcPr>
          <w:p w14:paraId="5F07599E" w14:textId="77777777" w:rsidR="001B0BB7" w:rsidRPr="0013335C" w:rsidRDefault="001B0BB7" w:rsidP="001B0BB7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05F2DE" w14:textId="77777777" w:rsidR="001B0BB7" w:rsidRPr="0013335C" w:rsidRDefault="001B0BB7" w:rsidP="001B0BB7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742FAC6" w14:textId="77777777" w:rsidR="001B0BB7" w:rsidRPr="0013335C" w:rsidRDefault="001B0BB7" w:rsidP="001B0BB7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9B6CC0" w14:textId="77777777" w:rsidR="001B0BB7" w:rsidRPr="0013335C" w:rsidRDefault="001B0BB7" w:rsidP="001B0BB7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8A7CE07" w14:textId="77777777" w:rsidR="001B0BB7" w:rsidRPr="0013335C" w:rsidRDefault="001B0BB7" w:rsidP="001B0BB7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B74FA" w:rsidRPr="0013335C" w14:paraId="27B3CCFC" w14:textId="77777777" w:rsidTr="00E42F36">
        <w:tc>
          <w:tcPr>
            <w:tcW w:w="4320" w:type="dxa"/>
          </w:tcPr>
          <w:p w14:paraId="1F9E933A" w14:textId="77777777" w:rsidR="005B74FA" w:rsidRPr="0013335C" w:rsidRDefault="005B74FA" w:rsidP="003C4538">
            <w:pPr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350" w:type="dxa"/>
          </w:tcPr>
          <w:p w14:paraId="2182C8DA" w14:textId="77777777" w:rsidR="005B74FA" w:rsidRPr="0013335C" w:rsidRDefault="00577624" w:rsidP="005B74FA">
            <w:pPr>
              <w:tabs>
                <w:tab w:val="decimal" w:pos="106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="005B74FA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389</w:t>
            </w:r>
          </w:p>
        </w:tc>
        <w:tc>
          <w:tcPr>
            <w:tcW w:w="270" w:type="dxa"/>
          </w:tcPr>
          <w:p w14:paraId="31601030" w14:textId="77777777" w:rsidR="005B74FA" w:rsidRPr="0013335C" w:rsidRDefault="005B74FA" w:rsidP="005B74FA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4D59D5BB" w14:textId="77777777" w:rsidR="005B74FA" w:rsidRPr="0013335C" w:rsidRDefault="00577624" w:rsidP="005B74FA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91</w:t>
            </w:r>
            <w:r w:rsidR="005B74FA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436</w:t>
            </w:r>
          </w:p>
        </w:tc>
        <w:tc>
          <w:tcPr>
            <w:tcW w:w="270" w:type="dxa"/>
          </w:tcPr>
          <w:p w14:paraId="0A694E0A" w14:textId="77777777" w:rsidR="005B74FA" w:rsidRPr="0013335C" w:rsidRDefault="005B74FA" w:rsidP="005B74FA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4E386B7" w14:textId="77777777" w:rsidR="005B74FA" w:rsidRPr="0013335C" w:rsidRDefault="00577624" w:rsidP="005B74FA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96</w:t>
            </w:r>
            <w:r w:rsidR="005B74FA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825</w:t>
            </w:r>
          </w:p>
        </w:tc>
      </w:tr>
      <w:tr w:rsidR="0010318D" w:rsidRPr="0013335C" w14:paraId="7FF2E580" w14:textId="77777777" w:rsidTr="00E42F36">
        <w:tc>
          <w:tcPr>
            <w:tcW w:w="4320" w:type="dxa"/>
          </w:tcPr>
          <w:p w14:paraId="37CBA35C" w14:textId="77777777" w:rsidR="0010318D" w:rsidRPr="0013335C" w:rsidRDefault="0010318D" w:rsidP="0010318D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2562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เมษายน 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A46C2A9" w14:textId="77777777" w:rsidR="0010318D" w:rsidRPr="0013335C" w:rsidRDefault="00577624" w:rsidP="0010318D">
            <w:pPr>
              <w:tabs>
                <w:tab w:val="decimal" w:pos="106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</w:t>
            </w:r>
            <w:r w:rsidR="0010318D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389</w:t>
            </w:r>
          </w:p>
        </w:tc>
        <w:tc>
          <w:tcPr>
            <w:tcW w:w="270" w:type="dxa"/>
          </w:tcPr>
          <w:p w14:paraId="27A696C0" w14:textId="77777777" w:rsidR="0010318D" w:rsidRPr="0013335C" w:rsidRDefault="0010318D" w:rsidP="0010318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F216EC" w14:textId="77777777" w:rsidR="0010318D" w:rsidRPr="0013335C" w:rsidRDefault="00577624" w:rsidP="0010318D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91</w:t>
            </w:r>
            <w:r w:rsidR="0010318D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436</w:t>
            </w:r>
          </w:p>
        </w:tc>
        <w:tc>
          <w:tcPr>
            <w:tcW w:w="270" w:type="dxa"/>
          </w:tcPr>
          <w:p w14:paraId="2E66270A" w14:textId="77777777" w:rsidR="0010318D" w:rsidRPr="0013335C" w:rsidRDefault="0010318D" w:rsidP="0010318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F4732A" w14:textId="77777777" w:rsidR="0010318D" w:rsidRPr="0013335C" w:rsidRDefault="00577624" w:rsidP="0010318D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96</w:t>
            </w:r>
            <w:r w:rsidR="0010318D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825</w:t>
            </w:r>
          </w:p>
        </w:tc>
      </w:tr>
      <w:tr w:rsidR="0010318D" w:rsidRPr="0013335C" w14:paraId="20A2570A" w14:textId="77777777" w:rsidTr="00E42F36">
        <w:tc>
          <w:tcPr>
            <w:tcW w:w="4320" w:type="dxa"/>
          </w:tcPr>
          <w:p w14:paraId="245B5823" w14:textId="77777777" w:rsidR="0010318D" w:rsidRPr="0013335C" w:rsidRDefault="0010318D" w:rsidP="0010318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ณ วันที่ </w:t>
            </w:r>
            <w:r w:rsidR="00577624" w:rsidRPr="0013335C">
              <w:rPr>
                <w:rFonts w:ascii="Angsana New" w:hAnsi="Angsana New" w:hint="cs"/>
                <w:b/>
                <w:sz w:val="30"/>
                <w:szCs w:val="30"/>
                <w:lang w:val="en-US"/>
              </w:rPr>
              <w:t>31</w:t>
            </w:r>
            <w:r w:rsidRPr="0013335C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 xml:space="preserve"> </w:t>
            </w:r>
            <w:r w:rsidRPr="0013335C">
              <w:rPr>
                <w:rFonts w:ascii="Angsana New" w:hAnsi="Angsana New" w:hint="cs"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13335C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 xml:space="preserve"> </w:t>
            </w:r>
            <w:r w:rsidR="00577624" w:rsidRPr="0013335C">
              <w:rPr>
                <w:rFonts w:ascii="Angsana New" w:hAnsi="Angsana New" w:hint="cs"/>
                <w:b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F50FB46" w14:textId="77777777" w:rsidR="0010318D" w:rsidRPr="0013335C" w:rsidRDefault="00577624" w:rsidP="0010318D">
            <w:pPr>
              <w:tabs>
                <w:tab w:val="decimal" w:pos="106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</w:t>
            </w:r>
            <w:r w:rsidR="003E6CAD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389</w:t>
            </w:r>
          </w:p>
        </w:tc>
        <w:tc>
          <w:tcPr>
            <w:tcW w:w="270" w:type="dxa"/>
          </w:tcPr>
          <w:p w14:paraId="40C48DFD" w14:textId="77777777" w:rsidR="0010318D" w:rsidRPr="0013335C" w:rsidRDefault="0010318D" w:rsidP="0010318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87E96B" w14:textId="77777777" w:rsidR="0010318D" w:rsidRPr="0013335C" w:rsidRDefault="00577624" w:rsidP="0010318D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91</w:t>
            </w:r>
            <w:r w:rsidR="003E6CAD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436</w:t>
            </w:r>
          </w:p>
        </w:tc>
        <w:tc>
          <w:tcPr>
            <w:tcW w:w="270" w:type="dxa"/>
          </w:tcPr>
          <w:p w14:paraId="2C1284CA" w14:textId="77777777" w:rsidR="0010318D" w:rsidRPr="0013335C" w:rsidRDefault="0010318D" w:rsidP="0010318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7D07D5" w14:textId="77777777" w:rsidR="0010318D" w:rsidRPr="0013335C" w:rsidRDefault="00577624" w:rsidP="0010318D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96</w:t>
            </w:r>
            <w:r w:rsidR="003E6CAD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825</w:t>
            </w:r>
          </w:p>
        </w:tc>
      </w:tr>
      <w:tr w:rsidR="0010318D" w:rsidRPr="0013335C" w14:paraId="63E0D234" w14:textId="77777777" w:rsidTr="00E42F36">
        <w:tc>
          <w:tcPr>
            <w:tcW w:w="4320" w:type="dxa"/>
          </w:tcPr>
          <w:p w14:paraId="0EF1DA40" w14:textId="77777777" w:rsidR="0010318D" w:rsidRPr="0013335C" w:rsidRDefault="0010318D" w:rsidP="0010318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F4E84E4" w14:textId="77777777" w:rsidR="0010318D" w:rsidRPr="0013335C" w:rsidRDefault="0010318D" w:rsidP="0010318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24D0F26" w14:textId="77777777" w:rsidR="0010318D" w:rsidRPr="0013335C" w:rsidRDefault="0010318D" w:rsidP="0010318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4AE312" w14:textId="77777777" w:rsidR="0010318D" w:rsidRPr="0013335C" w:rsidRDefault="0010318D" w:rsidP="0010318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0F60135" w14:textId="77777777" w:rsidR="0010318D" w:rsidRPr="0013335C" w:rsidRDefault="0010318D" w:rsidP="0010318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9915A9" w14:textId="77777777" w:rsidR="0010318D" w:rsidRPr="0013335C" w:rsidRDefault="0010318D" w:rsidP="0010318D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0318D" w:rsidRPr="0013335C" w14:paraId="2F448042" w14:textId="77777777" w:rsidTr="00E42F36">
        <w:tc>
          <w:tcPr>
            <w:tcW w:w="4320" w:type="dxa"/>
          </w:tcPr>
          <w:p w14:paraId="42ECFE9D" w14:textId="77777777" w:rsidR="0010318D" w:rsidRPr="0013335C" w:rsidRDefault="0010318D" w:rsidP="0010318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18F0B231" w14:textId="77777777" w:rsidR="0010318D" w:rsidRPr="0013335C" w:rsidRDefault="0010318D" w:rsidP="0010318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4F0BD84" w14:textId="77777777" w:rsidR="0010318D" w:rsidRPr="0013335C" w:rsidRDefault="0010318D" w:rsidP="0010318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02A3683E" w14:textId="77777777" w:rsidR="0010318D" w:rsidRPr="0013335C" w:rsidRDefault="0010318D" w:rsidP="0010318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1E2CC98" w14:textId="77777777" w:rsidR="0010318D" w:rsidRPr="0013335C" w:rsidRDefault="0010318D" w:rsidP="0010318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04CFB44C" w14:textId="77777777" w:rsidR="0010318D" w:rsidRPr="0013335C" w:rsidRDefault="0010318D" w:rsidP="0010318D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0318D" w:rsidRPr="0013335C" w14:paraId="3951AAD9" w14:textId="77777777" w:rsidTr="00E42F36">
        <w:tc>
          <w:tcPr>
            <w:tcW w:w="4320" w:type="dxa"/>
          </w:tcPr>
          <w:p w14:paraId="71F923BD" w14:textId="77777777" w:rsidR="0010318D" w:rsidRPr="0013335C" w:rsidRDefault="0010318D" w:rsidP="0010318D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DDCF999" w14:textId="77777777" w:rsidR="0010318D" w:rsidRPr="0013335C" w:rsidRDefault="00577624" w:rsidP="0010318D">
            <w:pPr>
              <w:tabs>
                <w:tab w:val="decimal" w:pos="106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</w:t>
            </w:r>
            <w:r w:rsidR="0010318D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189</w:t>
            </w:r>
          </w:p>
        </w:tc>
        <w:tc>
          <w:tcPr>
            <w:tcW w:w="270" w:type="dxa"/>
          </w:tcPr>
          <w:p w14:paraId="2160712C" w14:textId="77777777" w:rsidR="0010318D" w:rsidRPr="0013335C" w:rsidRDefault="0010318D" w:rsidP="0010318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BE271F0" w14:textId="77777777" w:rsidR="0010318D" w:rsidRPr="0013335C" w:rsidRDefault="0010318D" w:rsidP="00F00E8B">
            <w:pPr>
              <w:tabs>
                <w:tab w:val="decimal" w:pos="790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939CC92" w14:textId="77777777" w:rsidR="0010318D" w:rsidRPr="0013335C" w:rsidRDefault="0010318D" w:rsidP="0010318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969C25A" w14:textId="77777777" w:rsidR="0010318D" w:rsidRPr="0013335C" w:rsidRDefault="00577624" w:rsidP="0010318D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</w:t>
            </w:r>
            <w:r w:rsidR="0010318D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189</w:t>
            </w:r>
          </w:p>
        </w:tc>
      </w:tr>
      <w:tr w:rsidR="0010318D" w:rsidRPr="0013335C" w14:paraId="06B6AB33" w14:textId="77777777" w:rsidTr="00E42F36">
        <w:tc>
          <w:tcPr>
            <w:tcW w:w="4320" w:type="dxa"/>
          </w:tcPr>
          <w:p w14:paraId="0D140A7F" w14:textId="77777777" w:rsidR="0010318D" w:rsidRPr="0013335C" w:rsidRDefault="0010318D" w:rsidP="0010318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54E35E70" w14:textId="77777777" w:rsidR="0010318D" w:rsidRPr="0013335C" w:rsidRDefault="00577624" w:rsidP="0010318D">
            <w:pPr>
              <w:tabs>
                <w:tab w:val="decimal" w:pos="106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</w:t>
            </w:r>
            <w:r w:rsidR="003E6CAD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189</w:t>
            </w:r>
          </w:p>
        </w:tc>
        <w:tc>
          <w:tcPr>
            <w:tcW w:w="270" w:type="dxa"/>
          </w:tcPr>
          <w:p w14:paraId="31AAC049" w14:textId="77777777" w:rsidR="0010318D" w:rsidRPr="0013335C" w:rsidRDefault="0010318D" w:rsidP="0010318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7E9F82F0" w14:textId="77777777" w:rsidR="0010318D" w:rsidRPr="0013335C" w:rsidRDefault="003E6CAD" w:rsidP="00F00E8B">
            <w:pPr>
              <w:tabs>
                <w:tab w:val="decimal" w:pos="790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86F29E6" w14:textId="77777777" w:rsidR="0010318D" w:rsidRPr="0013335C" w:rsidRDefault="0010318D" w:rsidP="0010318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6BA72801" w14:textId="77777777" w:rsidR="0010318D" w:rsidRPr="0013335C" w:rsidRDefault="00577624" w:rsidP="0010318D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</w:t>
            </w:r>
            <w:r w:rsidR="003E6CAD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189</w:t>
            </w:r>
          </w:p>
        </w:tc>
      </w:tr>
    </w:tbl>
    <w:p w14:paraId="28D26852" w14:textId="77777777" w:rsidR="00471CCE" w:rsidRPr="0013335C" w:rsidRDefault="00471CCE" w:rsidP="00FE38D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350"/>
        <w:gridCol w:w="270"/>
        <w:gridCol w:w="1440"/>
      </w:tblGrid>
      <w:tr w:rsidR="00E42F36" w:rsidRPr="0013335C" w14:paraId="2AA7EEE1" w14:textId="77777777" w:rsidTr="00335A95">
        <w:trPr>
          <w:trHeight w:val="20"/>
          <w:tblHeader/>
        </w:trPr>
        <w:tc>
          <w:tcPr>
            <w:tcW w:w="6030" w:type="dxa"/>
          </w:tcPr>
          <w:p w14:paraId="2AF8CC62" w14:textId="77777777" w:rsidR="00E42F36" w:rsidRPr="0013335C" w:rsidRDefault="00E42F36" w:rsidP="00E42F36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25C5A717" w14:textId="77777777" w:rsidR="00E42F36" w:rsidRPr="0013335C" w:rsidRDefault="00E42F36" w:rsidP="00E42F36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E42F36" w:rsidRPr="0013335C" w14:paraId="0CB35913" w14:textId="77777777" w:rsidTr="00335A95">
        <w:trPr>
          <w:trHeight w:val="20"/>
          <w:tblHeader/>
        </w:trPr>
        <w:tc>
          <w:tcPr>
            <w:tcW w:w="6030" w:type="dxa"/>
          </w:tcPr>
          <w:p w14:paraId="0783F932" w14:textId="77777777" w:rsidR="00E42F36" w:rsidRPr="0013335C" w:rsidRDefault="00E42F36" w:rsidP="00E42F36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6CFBA344" w14:textId="77777777" w:rsidR="00E42F36" w:rsidRPr="0013335C" w:rsidRDefault="00E42F36" w:rsidP="00E42F36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E42F36" w:rsidRPr="0013335C" w14:paraId="2453E4E0" w14:textId="77777777" w:rsidTr="00335A95">
        <w:trPr>
          <w:trHeight w:val="20"/>
          <w:tblHeader/>
        </w:trPr>
        <w:tc>
          <w:tcPr>
            <w:tcW w:w="6030" w:type="dxa"/>
          </w:tcPr>
          <w:p w14:paraId="576CDAA2" w14:textId="77777777" w:rsidR="00E42F36" w:rsidRPr="0013335C" w:rsidRDefault="00E42F36" w:rsidP="00E42F36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060C638E" w14:textId="77777777" w:rsidR="00E42F36" w:rsidRPr="0013335C" w:rsidRDefault="00E42F36" w:rsidP="00E42F36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E42F36" w:rsidRPr="0013335C" w14:paraId="7568CE48" w14:textId="77777777" w:rsidTr="00E42F36">
        <w:trPr>
          <w:trHeight w:val="20"/>
          <w:tblHeader/>
        </w:trPr>
        <w:tc>
          <w:tcPr>
            <w:tcW w:w="6030" w:type="dxa"/>
          </w:tcPr>
          <w:p w14:paraId="4180383F" w14:textId="77777777" w:rsidR="00F00E8B" w:rsidRPr="0013335C" w:rsidRDefault="00F00E8B" w:rsidP="00335A95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577624"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  <w:vAlign w:val="center"/>
          </w:tcPr>
          <w:p w14:paraId="6EFA9EAD" w14:textId="77777777" w:rsidR="00F00E8B" w:rsidRPr="0013335C" w:rsidRDefault="00577624" w:rsidP="00335A95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vAlign w:val="center"/>
          </w:tcPr>
          <w:p w14:paraId="1FA6523A" w14:textId="77777777" w:rsidR="00F00E8B" w:rsidRPr="0013335C" w:rsidRDefault="00F00E8B" w:rsidP="00335A9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4AAD4CD1" w14:textId="77777777" w:rsidR="00F00E8B" w:rsidRPr="0013335C" w:rsidRDefault="00577624" w:rsidP="00335A9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E42F36" w:rsidRPr="0013335C" w14:paraId="72C863F0" w14:textId="77777777" w:rsidTr="00E42F36">
        <w:trPr>
          <w:trHeight w:val="20"/>
          <w:tblHeader/>
        </w:trPr>
        <w:tc>
          <w:tcPr>
            <w:tcW w:w="6030" w:type="dxa"/>
          </w:tcPr>
          <w:p w14:paraId="50BE909F" w14:textId="77777777" w:rsidR="00F00E8B" w:rsidRPr="0013335C" w:rsidRDefault="00F00E8B" w:rsidP="00335A95">
            <w:pPr>
              <w:tabs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39BF1654" w14:textId="77777777" w:rsidR="00F00E8B" w:rsidRPr="0013335C" w:rsidRDefault="00F00E8B" w:rsidP="00335A95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13335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42F36" w:rsidRPr="0013335C" w14:paraId="502E7D97" w14:textId="77777777" w:rsidTr="00E42F36">
        <w:trPr>
          <w:trHeight w:val="20"/>
          <w:tblHeader/>
        </w:trPr>
        <w:tc>
          <w:tcPr>
            <w:tcW w:w="6030" w:type="dxa"/>
          </w:tcPr>
          <w:p w14:paraId="0CAEDCB6" w14:textId="77777777" w:rsidR="00E42F36" w:rsidRPr="0013335C" w:rsidRDefault="00F00E8B" w:rsidP="00335A95">
            <w:pPr>
              <w:tabs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จำนวนเงินที่รับรู้ในกำไรหรือขาดทุนที่เกี่ยวกับอสังหาริมทรัพย์</w:t>
            </w:r>
          </w:p>
          <w:p w14:paraId="2B55E299" w14:textId="77777777" w:rsidR="00F00E8B" w:rsidRPr="0013335C" w:rsidRDefault="00E42F36" w:rsidP="00335A95">
            <w:pPr>
              <w:tabs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F00E8B"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3060" w:type="dxa"/>
            <w:gridSpan w:val="3"/>
          </w:tcPr>
          <w:p w14:paraId="18E2CF11" w14:textId="77777777" w:rsidR="00F00E8B" w:rsidRPr="0013335C" w:rsidRDefault="00F00E8B" w:rsidP="00335A95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42F36" w:rsidRPr="0013335C" w14:paraId="5362E5F3" w14:textId="77777777" w:rsidTr="00E42F36">
        <w:trPr>
          <w:trHeight w:val="20"/>
        </w:trPr>
        <w:tc>
          <w:tcPr>
            <w:tcW w:w="6030" w:type="dxa"/>
          </w:tcPr>
          <w:p w14:paraId="2294EF76" w14:textId="77777777" w:rsidR="00F00E8B" w:rsidRPr="0013335C" w:rsidRDefault="00F00E8B" w:rsidP="00335A9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50" w:type="dxa"/>
          </w:tcPr>
          <w:p w14:paraId="46B34108" w14:textId="77777777" w:rsidR="00F00E8B" w:rsidRPr="0013335C" w:rsidRDefault="00577624" w:rsidP="008D64C6">
            <w:pPr>
              <w:tabs>
                <w:tab w:val="decimal" w:pos="106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17</w:t>
            </w:r>
            <w:r w:rsidR="00E42F36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178</w:t>
            </w:r>
          </w:p>
        </w:tc>
        <w:tc>
          <w:tcPr>
            <w:tcW w:w="270" w:type="dxa"/>
          </w:tcPr>
          <w:p w14:paraId="65D2AE77" w14:textId="77777777" w:rsidR="00F00E8B" w:rsidRPr="0013335C" w:rsidRDefault="00F00E8B" w:rsidP="00335A9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7BEDE9" w14:textId="77777777" w:rsidR="00F00E8B" w:rsidRPr="0013335C" w:rsidRDefault="00577624" w:rsidP="008D64C6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17</w:t>
            </w:r>
            <w:r w:rsidR="00E42F36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178</w:t>
            </w:r>
          </w:p>
        </w:tc>
      </w:tr>
    </w:tbl>
    <w:p w14:paraId="141C811C" w14:textId="77777777" w:rsidR="00F00E8B" w:rsidRPr="0013335C" w:rsidRDefault="00F00E8B" w:rsidP="00FE38D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350"/>
        <w:gridCol w:w="270"/>
        <w:gridCol w:w="1440"/>
      </w:tblGrid>
      <w:tr w:rsidR="00E42F36" w:rsidRPr="0013335C" w14:paraId="75A715A0" w14:textId="77777777" w:rsidTr="00335A95">
        <w:trPr>
          <w:trHeight w:val="20"/>
          <w:tblHeader/>
        </w:trPr>
        <w:tc>
          <w:tcPr>
            <w:tcW w:w="6030" w:type="dxa"/>
          </w:tcPr>
          <w:p w14:paraId="2491BCE1" w14:textId="77777777" w:rsidR="00E42F36" w:rsidRPr="0013335C" w:rsidRDefault="00E42F36" w:rsidP="00335A95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060" w:type="dxa"/>
            <w:gridSpan w:val="3"/>
          </w:tcPr>
          <w:p w14:paraId="0607D5F0" w14:textId="77777777" w:rsidR="00E42F36" w:rsidRPr="0013335C" w:rsidRDefault="00E42F36" w:rsidP="00335A95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E42F36" w:rsidRPr="0013335C" w14:paraId="6F53D0C2" w14:textId="77777777" w:rsidTr="00335A95">
        <w:trPr>
          <w:trHeight w:val="20"/>
          <w:tblHeader/>
        </w:trPr>
        <w:tc>
          <w:tcPr>
            <w:tcW w:w="6030" w:type="dxa"/>
          </w:tcPr>
          <w:p w14:paraId="25F5993B" w14:textId="77777777" w:rsidR="00E42F36" w:rsidRPr="0013335C" w:rsidRDefault="00E42F36" w:rsidP="00335A95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060" w:type="dxa"/>
            <w:gridSpan w:val="3"/>
          </w:tcPr>
          <w:p w14:paraId="5A043AE2" w14:textId="77777777" w:rsidR="00E42F36" w:rsidRPr="0013335C" w:rsidRDefault="00E42F36" w:rsidP="00335A95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E42F36" w:rsidRPr="0013335C" w14:paraId="625AD7B4" w14:textId="77777777" w:rsidTr="00335A95">
        <w:trPr>
          <w:trHeight w:val="20"/>
          <w:tblHeader/>
        </w:trPr>
        <w:tc>
          <w:tcPr>
            <w:tcW w:w="6030" w:type="dxa"/>
          </w:tcPr>
          <w:p w14:paraId="7D7C8873" w14:textId="77777777" w:rsidR="00E42F36" w:rsidRPr="0013335C" w:rsidRDefault="00E42F36" w:rsidP="00335A95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060" w:type="dxa"/>
            <w:gridSpan w:val="3"/>
          </w:tcPr>
          <w:p w14:paraId="2D8BAC39" w14:textId="77777777" w:rsidR="00E42F36" w:rsidRPr="0013335C" w:rsidRDefault="00E42F36" w:rsidP="00335A95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E42F36" w:rsidRPr="0013335C" w14:paraId="7469CFA7" w14:textId="77777777" w:rsidTr="00335A95">
        <w:trPr>
          <w:trHeight w:val="20"/>
          <w:tblHeader/>
        </w:trPr>
        <w:tc>
          <w:tcPr>
            <w:tcW w:w="6030" w:type="dxa"/>
          </w:tcPr>
          <w:p w14:paraId="5211FBCA" w14:textId="385B8D6F" w:rsidR="00E42F36" w:rsidRPr="0013335C" w:rsidRDefault="00E42F36" w:rsidP="00335A95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E5EE6"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EE5EE6"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  <w:vAlign w:val="center"/>
          </w:tcPr>
          <w:p w14:paraId="16F567B3" w14:textId="77777777" w:rsidR="00E42F36" w:rsidRPr="0013335C" w:rsidRDefault="00577624" w:rsidP="00335A95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vAlign w:val="center"/>
          </w:tcPr>
          <w:p w14:paraId="5F980668" w14:textId="77777777" w:rsidR="00E42F36" w:rsidRPr="0013335C" w:rsidRDefault="00E42F36" w:rsidP="00335A9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663AAF74" w14:textId="77777777" w:rsidR="00E42F36" w:rsidRPr="0013335C" w:rsidRDefault="00577624" w:rsidP="00335A9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E42F36" w:rsidRPr="0013335C" w14:paraId="40851033" w14:textId="77777777" w:rsidTr="00335A95">
        <w:trPr>
          <w:trHeight w:val="20"/>
          <w:tblHeader/>
        </w:trPr>
        <w:tc>
          <w:tcPr>
            <w:tcW w:w="6030" w:type="dxa"/>
          </w:tcPr>
          <w:p w14:paraId="1A5023B2" w14:textId="77777777" w:rsidR="00E42F36" w:rsidRPr="0013335C" w:rsidRDefault="00E42F36" w:rsidP="00335A95">
            <w:pPr>
              <w:tabs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0F76180B" w14:textId="77777777" w:rsidR="00E42F36" w:rsidRPr="0013335C" w:rsidRDefault="00E42F36" w:rsidP="00335A95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13335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42F36" w:rsidRPr="0013335C" w14:paraId="6916C784" w14:textId="77777777" w:rsidTr="00335A95">
        <w:trPr>
          <w:trHeight w:val="20"/>
          <w:tblHeader/>
        </w:trPr>
        <w:tc>
          <w:tcPr>
            <w:tcW w:w="6030" w:type="dxa"/>
          </w:tcPr>
          <w:p w14:paraId="4BCB42D4" w14:textId="1F8A554D" w:rsidR="00E42F36" w:rsidRPr="0013335C" w:rsidRDefault="00E42F36" w:rsidP="00E42F3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จำนวนเงินขั้นต่ำที่จะได้รับในอนาคตจากสัญญาให้เช่าดำเนินงาน</w:t>
            </w:r>
            <w:r w:rsidR="00C24FB0"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ที่บอกเลิกไม่ได้</w:t>
            </w:r>
          </w:p>
        </w:tc>
        <w:tc>
          <w:tcPr>
            <w:tcW w:w="3060" w:type="dxa"/>
            <w:gridSpan w:val="3"/>
          </w:tcPr>
          <w:p w14:paraId="4FCF91BC" w14:textId="77777777" w:rsidR="00E42F36" w:rsidRPr="0013335C" w:rsidRDefault="00E42F36" w:rsidP="00E42F36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42F36" w:rsidRPr="0013335C" w14:paraId="645E96F5" w14:textId="77777777" w:rsidTr="00335A95">
        <w:trPr>
          <w:trHeight w:val="20"/>
        </w:trPr>
        <w:tc>
          <w:tcPr>
            <w:tcW w:w="6030" w:type="dxa"/>
          </w:tcPr>
          <w:p w14:paraId="29F0F436" w14:textId="77777777" w:rsidR="00E42F36" w:rsidRPr="0013335C" w:rsidRDefault="00E42F36" w:rsidP="00E42F36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1BD58C9E" w14:textId="77777777" w:rsidR="00E42F36" w:rsidRPr="0013335C" w:rsidRDefault="00577624" w:rsidP="008D64C6">
            <w:pPr>
              <w:tabs>
                <w:tab w:val="decimal" w:pos="106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17</w:t>
            </w:r>
            <w:r w:rsidR="00E42F36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178</w:t>
            </w:r>
          </w:p>
        </w:tc>
        <w:tc>
          <w:tcPr>
            <w:tcW w:w="270" w:type="dxa"/>
          </w:tcPr>
          <w:p w14:paraId="6A804A6F" w14:textId="77777777" w:rsidR="00E42F36" w:rsidRPr="0013335C" w:rsidRDefault="00E42F36" w:rsidP="00E42F3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56B477A3" w14:textId="77777777" w:rsidR="00E42F36" w:rsidRPr="0013335C" w:rsidRDefault="00577624" w:rsidP="008D64C6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="008D64C6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726</w:t>
            </w:r>
          </w:p>
        </w:tc>
      </w:tr>
      <w:tr w:rsidR="00E42F36" w:rsidRPr="0013335C" w14:paraId="0B538EDE" w14:textId="77777777" w:rsidTr="008D64C6">
        <w:trPr>
          <w:trHeight w:val="20"/>
        </w:trPr>
        <w:tc>
          <w:tcPr>
            <w:tcW w:w="6030" w:type="dxa"/>
          </w:tcPr>
          <w:p w14:paraId="1BD220AE" w14:textId="459407DB" w:rsidR="00E42F36" w:rsidRPr="0013335C" w:rsidRDefault="00577624" w:rsidP="00E42F36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5D587A"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E42F36" w:rsidRPr="0013335C">
              <w:rPr>
                <w:rFonts w:ascii="Angsana New" w:hAnsi="Angsana New" w:hint="cs"/>
                <w:sz w:val="30"/>
                <w:szCs w:val="30"/>
              </w:rPr>
              <w:t>-</w:t>
            </w:r>
            <w:r w:rsidR="005D587A"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="00E42F36" w:rsidRPr="0013335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42F36" w:rsidRPr="0013335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3C675C" w14:textId="77777777" w:rsidR="00E42F36" w:rsidRPr="0013335C" w:rsidRDefault="00577624" w:rsidP="008D64C6">
            <w:pPr>
              <w:tabs>
                <w:tab w:val="decimal" w:pos="106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="008D64C6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726</w:t>
            </w:r>
          </w:p>
        </w:tc>
        <w:tc>
          <w:tcPr>
            <w:tcW w:w="270" w:type="dxa"/>
          </w:tcPr>
          <w:p w14:paraId="13561E73" w14:textId="77777777" w:rsidR="00E42F36" w:rsidRPr="0013335C" w:rsidRDefault="00E42F36" w:rsidP="00E42F3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DAD613" w14:textId="77777777" w:rsidR="00E42F36" w:rsidRPr="0013335C" w:rsidRDefault="008D64C6" w:rsidP="007B1828">
            <w:pPr>
              <w:tabs>
                <w:tab w:val="decimal" w:pos="79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E42F36" w:rsidRPr="0013335C" w14:paraId="301FED4B" w14:textId="77777777" w:rsidTr="008D64C6">
        <w:trPr>
          <w:trHeight w:val="20"/>
        </w:trPr>
        <w:tc>
          <w:tcPr>
            <w:tcW w:w="6030" w:type="dxa"/>
          </w:tcPr>
          <w:p w14:paraId="1F9C86B5" w14:textId="77777777" w:rsidR="00E42F36" w:rsidRPr="0013335C" w:rsidRDefault="00E42F36" w:rsidP="00E42F36">
            <w:pPr>
              <w:spacing w:line="240" w:lineRule="auto"/>
              <w:ind w:lef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2E8A019" w14:textId="77777777" w:rsidR="00E42F36" w:rsidRPr="0013335C" w:rsidRDefault="00577624" w:rsidP="008D64C6">
            <w:pPr>
              <w:tabs>
                <w:tab w:val="decimal" w:pos="106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22</w:t>
            </w:r>
            <w:r w:rsidR="008D64C6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904</w:t>
            </w:r>
          </w:p>
        </w:tc>
        <w:tc>
          <w:tcPr>
            <w:tcW w:w="270" w:type="dxa"/>
          </w:tcPr>
          <w:p w14:paraId="4152D0D3" w14:textId="77777777" w:rsidR="00E42F36" w:rsidRPr="0013335C" w:rsidRDefault="00E42F36" w:rsidP="00E42F36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121FE27" w14:textId="77777777" w:rsidR="00E42F36" w:rsidRPr="0013335C" w:rsidRDefault="00577624" w:rsidP="008D64C6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</w:t>
            </w:r>
            <w:r w:rsidR="008D64C6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726</w:t>
            </w:r>
          </w:p>
        </w:tc>
      </w:tr>
    </w:tbl>
    <w:p w14:paraId="53DF28E4" w14:textId="77777777" w:rsidR="00F00E8B" w:rsidRPr="0013335C" w:rsidRDefault="00F00E8B" w:rsidP="00FE38D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3309A15" w14:textId="77777777" w:rsidR="008E4D05" w:rsidRPr="0013335C" w:rsidRDefault="008E4D05" w:rsidP="00FE38D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cs/>
          <w:lang w:val="en-US"/>
        </w:rPr>
        <w:t>อสังหาริมทรัพย์เพื่อการลงทุนประกอบด้วยที่ดินและอาคารที่ให้เช่าแก่บริษัทร่วม และที่ดินที่ไม่ได้ใช้ดำเนินงาน</w:t>
      </w:r>
      <w:r w:rsidR="008D64C6"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8D64C6" w:rsidRPr="0013335C">
        <w:rPr>
          <w:rFonts w:ascii="Angsana New" w:hAnsi="Angsana New" w:hint="cs"/>
          <w:sz w:val="30"/>
          <w:szCs w:val="30"/>
          <w:cs/>
          <w:lang w:val="en-US"/>
        </w:rPr>
        <w:t>การต่ออายุสัญญาจะเป็นไปตามการต่อรองกับผู้เช่า ทั้งนี้ไม่มีค่าเช่าที่อาจเกิดขึ้น</w:t>
      </w:r>
    </w:p>
    <w:p w14:paraId="6A93D6A4" w14:textId="77777777" w:rsidR="008E4D05" w:rsidRPr="0013335C" w:rsidRDefault="008E4D05" w:rsidP="00FE38D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49E4890" w14:textId="77777777" w:rsidR="00382CC0" w:rsidRPr="0013335C" w:rsidRDefault="00382CC0" w:rsidP="00FE38D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มูลค่ายุติธรรมของอสังหาริมทรัพย์เพื่อการลงทุน ณ วันที่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31</w:t>
      </w:r>
      <w:r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2563</w:t>
      </w:r>
      <w:r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="003E6CAD"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155</w:t>
      </w:r>
      <w:r w:rsidR="003E6CAD" w:rsidRPr="0013335C">
        <w:rPr>
          <w:rFonts w:ascii="Angsana New" w:hAnsi="Angsana New" w:hint="cs"/>
          <w:sz w:val="30"/>
          <w:szCs w:val="30"/>
          <w:lang w:val="en-US"/>
        </w:rPr>
        <w:t>.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56</w:t>
      </w:r>
      <w:r w:rsidR="00FB323D"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Pr="0013335C">
        <w:rPr>
          <w:rFonts w:ascii="Angsana New" w:hAnsi="Angsana New" w:hint="cs"/>
          <w:i/>
          <w:iCs/>
          <w:sz w:val="30"/>
          <w:szCs w:val="30"/>
          <w:cs/>
          <w:lang w:val="en-US"/>
        </w:rPr>
        <w:t>(</w:t>
      </w:r>
      <w:r w:rsidR="00577624" w:rsidRPr="0013335C">
        <w:rPr>
          <w:rFonts w:ascii="Angsana New" w:hAnsi="Angsana New" w:hint="cs"/>
          <w:i/>
          <w:iCs/>
          <w:sz w:val="30"/>
          <w:szCs w:val="30"/>
          <w:lang w:val="en-US"/>
        </w:rPr>
        <w:t>2562</w:t>
      </w:r>
      <w:r w:rsidRPr="0013335C">
        <w:rPr>
          <w:rFonts w:ascii="Angsana New" w:hAnsi="Angsana New" w:hint="cs"/>
          <w:i/>
          <w:iCs/>
          <w:sz w:val="30"/>
          <w:szCs w:val="30"/>
          <w:lang w:val="en-US"/>
        </w:rPr>
        <w:t xml:space="preserve">: </w:t>
      </w:r>
      <w:r w:rsidR="00577624" w:rsidRPr="0013335C">
        <w:rPr>
          <w:rFonts w:ascii="Angsana New" w:hAnsi="Angsana New" w:hint="cs"/>
          <w:i/>
          <w:iCs/>
          <w:sz w:val="30"/>
          <w:szCs w:val="30"/>
          <w:lang w:val="en-US"/>
        </w:rPr>
        <w:t>155</w:t>
      </w:r>
      <w:r w:rsidR="00780F4E" w:rsidRPr="0013335C">
        <w:rPr>
          <w:rFonts w:ascii="Angsana New" w:hAnsi="Angsana New" w:hint="cs"/>
          <w:i/>
          <w:iCs/>
          <w:sz w:val="30"/>
          <w:szCs w:val="30"/>
          <w:lang w:val="en-US"/>
        </w:rPr>
        <w:t>.</w:t>
      </w:r>
      <w:r w:rsidR="00577624" w:rsidRPr="0013335C">
        <w:rPr>
          <w:rFonts w:ascii="Angsana New" w:hAnsi="Angsana New" w:hint="cs"/>
          <w:i/>
          <w:iCs/>
          <w:sz w:val="30"/>
          <w:szCs w:val="30"/>
          <w:lang w:val="en-US"/>
        </w:rPr>
        <w:t>56</w:t>
      </w:r>
      <w:r w:rsidRPr="0013335C">
        <w:rPr>
          <w:rFonts w:ascii="Angsana New" w:hAnsi="Angsana New" w:hint="cs"/>
          <w:i/>
          <w:iCs/>
          <w:sz w:val="30"/>
          <w:szCs w:val="30"/>
          <w:lang w:val="en-US"/>
        </w:rPr>
        <w:t xml:space="preserve"> </w:t>
      </w:r>
      <w:r w:rsidRPr="0013335C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ล้านบาท)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 ประเมินราคาโดยผู้ประเมินราคาอิสระโดย</w:t>
      </w:r>
      <w:r w:rsidR="001E7B99" w:rsidRPr="0013335C">
        <w:rPr>
          <w:rFonts w:ascii="Angsana New" w:hAnsi="Angsana New" w:hint="cs"/>
          <w:sz w:val="30"/>
          <w:szCs w:val="30"/>
          <w:cs/>
          <w:lang w:val="en-US"/>
        </w:rPr>
        <w:t>วิธี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>คิดลดกระแสเงินสดโดยใช้อัตราคิดลดที่ปรับค่าความเสี่ยง</w:t>
      </w:r>
      <w:r w:rsidR="004A1A0C" w:rsidRPr="0013335C">
        <w:rPr>
          <w:rFonts w:ascii="Angsana New" w:hAnsi="Angsana New" w:hint="cs"/>
          <w:sz w:val="30"/>
          <w:szCs w:val="30"/>
          <w:cs/>
          <w:lang w:val="en-US"/>
        </w:rPr>
        <w:t>สำหรับที่ดินและอาคารที่ให้เช่าแก่บริษัทร่วม</w:t>
      </w:r>
      <w:r w:rsidR="00D3200B"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A1A0C" w:rsidRPr="0013335C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1E7B99" w:rsidRPr="0013335C">
        <w:rPr>
          <w:rFonts w:ascii="Angsana New" w:hAnsi="Angsana New" w:hint="cs"/>
          <w:sz w:val="30"/>
          <w:szCs w:val="30"/>
          <w:cs/>
          <w:lang w:val="en-US"/>
        </w:rPr>
        <w:t>วิธี</w:t>
      </w:r>
      <w:r w:rsidR="004A1A0C" w:rsidRPr="0013335C">
        <w:rPr>
          <w:rFonts w:ascii="Angsana New" w:hAnsi="Angsana New" w:hint="cs"/>
          <w:sz w:val="30"/>
          <w:szCs w:val="30"/>
          <w:cs/>
          <w:lang w:val="en-US"/>
        </w:rPr>
        <w:t>ราคาประเมินของกรมธนารักษ์สำหรับที่ดินที่ไม่ได้ใช้ในการดำเนินงาน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3</w:t>
      </w:r>
    </w:p>
    <w:p w14:paraId="0752A73D" w14:textId="77777777" w:rsidR="00D3200B" w:rsidRPr="0013335C" w:rsidRDefault="00D3200B" w:rsidP="00FE38D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8E68A5B" w14:textId="77777777" w:rsidR="00ED0D59" w:rsidRPr="0013335C" w:rsidRDefault="00ED0D59" w:rsidP="00FE38D3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3335C">
        <w:rPr>
          <w:rFonts w:ascii="Angsana New" w:hAnsi="Angsana New" w:hint="cs"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0F568B92" w14:textId="77777777" w:rsidR="00ED0D59" w:rsidRPr="0013335C" w:rsidRDefault="00ED0D59" w:rsidP="002A7317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6351099" w14:textId="77777777" w:rsidR="002D508E" w:rsidRPr="0013335C" w:rsidRDefault="002D508E" w:rsidP="002A7317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cs/>
          <w:lang w:val="en-US"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อสังหาริมทรัพย์เพื่อการลงทุนแสดงในตารางดังต่อไปนี้</w:t>
      </w:r>
    </w:p>
    <w:p w14:paraId="3CCA65AB" w14:textId="77777777" w:rsidR="002D508E" w:rsidRPr="0013335C" w:rsidRDefault="002D508E" w:rsidP="002A7317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BAB31C7" w14:textId="77777777" w:rsidR="002A7317" w:rsidRPr="0013335C" w:rsidRDefault="002A7317" w:rsidP="002A7317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lang w:val="en-US"/>
        </w:rPr>
        <w:br w:type="page"/>
      </w:r>
    </w:p>
    <w:tbl>
      <w:tblPr>
        <w:tblW w:w="9288" w:type="dxa"/>
        <w:tblInd w:w="558" w:type="dxa"/>
        <w:tblLook w:val="04A0" w:firstRow="1" w:lastRow="0" w:firstColumn="1" w:lastColumn="0" w:noHBand="0" w:noVBand="1"/>
      </w:tblPr>
      <w:tblGrid>
        <w:gridCol w:w="3420"/>
        <w:gridCol w:w="2962"/>
        <w:gridCol w:w="2906"/>
      </w:tblGrid>
      <w:tr w:rsidR="00A649FC" w:rsidRPr="0013335C" w14:paraId="7A47EA1C" w14:textId="77777777" w:rsidTr="00FE38D3">
        <w:tc>
          <w:tcPr>
            <w:tcW w:w="3420" w:type="dxa"/>
            <w:shd w:val="clear" w:color="auto" w:fill="auto"/>
            <w:vAlign w:val="bottom"/>
          </w:tcPr>
          <w:p w14:paraId="31A18546" w14:textId="77777777" w:rsidR="00417928" w:rsidRPr="0013335C" w:rsidRDefault="00417928" w:rsidP="00A649F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เทคนิคการประเมินมูลค่า</w:t>
            </w:r>
          </w:p>
        </w:tc>
        <w:tc>
          <w:tcPr>
            <w:tcW w:w="2962" w:type="dxa"/>
            <w:shd w:val="clear" w:color="auto" w:fill="auto"/>
            <w:vAlign w:val="bottom"/>
          </w:tcPr>
          <w:p w14:paraId="1C828A13" w14:textId="77777777" w:rsidR="00417928" w:rsidRPr="0013335C" w:rsidRDefault="00417928" w:rsidP="00A649F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906" w:type="dxa"/>
            <w:shd w:val="clear" w:color="auto" w:fill="auto"/>
            <w:vAlign w:val="bottom"/>
          </w:tcPr>
          <w:p w14:paraId="56F7C4DB" w14:textId="77777777" w:rsidR="00417928" w:rsidRPr="0013335C" w:rsidRDefault="00417928" w:rsidP="00A649F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A649FC" w:rsidRPr="0013335C" w14:paraId="3E93DE63" w14:textId="77777777" w:rsidTr="00FE38D3">
        <w:tc>
          <w:tcPr>
            <w:tcW w:w="3420" w:type="dxa"/>
            <w:shd w:val="clear" w:color="auto" w:fill="auto"/>
          </w:tcPr>
          <w:p w14:paraId="33ED2B3C" w14:textId="77777777" w:rsidR="00417928" w:rsidRPr="0013335C" w:rsidRDefault="00417928" w:rsidP="00A649F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การคิดลดกระแสเงินสด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 รูปแบบการประเมินมูลค่าพิจารณาถึงมูลค่าปัจจุบันของกระแสเงินสดสุทธิที่ได้จากทรัพย์สิน โดยคำนึงถึงการเพิ่มขึ้นของอัตราค่าเช่าที่คาดไว้ และอัตราผลตอบแทนจากการลงทุน กระแสเงินสดสุทธิที่คาดไว้จะถูกคิดลดโดยใช้อัตราคิดลดที่ปรับค่าความเสี่ยงแล้ว การประมาณอัตราคิดลดได้พิจารณาถึงสถานที่ตั้ง ความสามารถในการสร้างกระแสรายได้ ตลาดคู่แข่งรวมถึงอัตราผลตอบแทนที่ไม่มีความเสี่ยง</w:t>
            </w:r>
          </w:p>
        </w:tc>
        <w:tc>
          <w:tcPr>
            <w:tcW w:w="2962" w:type="dxa"/>
            <w:shd w:val="clear" w:color="auto" w:fill="auto"/>
          </w:tcPr>
          <w:p w14:paraId="2CA06867" w14:textId="77777777" w:rsidR="00417928" w:rsidRPr="0013335C" w:rsidRDefault="00417928" w:rsidP="00A649FC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อัตราการเพิ่มขึ้นของค่าเช่าในตลาดที่ประมาณการไว้ </w:t>
            </w:r>
            <w:r w:rsidR="008A56A5" w:rsidRPr="0013335C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(</w:t>
            </w:r>
            <w:r w:rsidR="008A56A5"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577624" w:rsidRPr="0013335C">
              <w:rPr>
                <w:rFonts w:ascii="Angsana New" w:hAnsi="Angsana New" w:hint="cs"/>
                <w:sz w:val="30"/>
                <w:szCs w:val="30"/>
              </w:rPr>
              <w:t>10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ทุก</w:t>
            </w:r>
            <w:r w:rsidR="00CD1D85"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ๆ </w:t>
            </w:r>
            <w:r w:rsidR="00577624" w:rsidRPr="0013335C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  <w:r w:rsidR="00ED0D59" w:rsidRPr="0013335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  <w:p w14:paraId="20D1F576" w14:textId="77777777" w:rsidR="00417928" w:rsidRPr="0013335C" w:rsidRDefault="00ED0D59" w:rsidP="00A649FC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อัตราผลตอบแทนจากการลงทุน (</w:t>
            </w:r>
            <w:r w:rsidR="008A56A5"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577624" w:rsidRPr="0013335C">
              <w:rPr>
                <w:rFonts w:ascii="Angsana New" w:hAnsi="Angsana New" w:hint="cs"/>
                <w:sz w:val="30"/>
                <w:szCs w:val="30"/>
              </w:rPr>
              <w:t>7</w:t>
            </w:r>
            <w:r w:rsidR="00417928" w:rsidRPr="0013335C">
              <w:rPr>
                <w:rFonts w:ascii="Angsana New" w:hAnsi="Angsana New" w:hint="cs"/>
                <w:sz w:val="30"/>
                <w:szCs w:val="30"/>
              </w:rPr>
              <w:t>.</w:t>
            </w:r>
            <w:r w:rsidR="00577624" w:rsidRPr="0013335C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  <w:p w14:paraId="31C272A1" w14:textId="77777777" w:rsidR="00417928" w:rsidRPr="0013335C" w:rsidRDefault="00417928" w:rsidP="00A649FC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อัตราคิดลดที่ปรับค่าความเสี่ยงแล้ว </w:t>
            </w:r>
            <w:r w:rsidR="00ED0D59" w:rsidRPr="0013335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8A56A5"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577624" w:rsidRPr="0013335C">
              <w:rPr>
                <w:rFonts w:ascii="Angsana New" w:hAnsi="Angsana New" w:hint="cs"/>
                <w:sz w:val="30"/>
                <w:szCs w:val="30"/>
              </w:rPr>
              <w:t>10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.</w:t>
            </w:r>
            <w:r w:rsidR="00577624" w:rsidRPr="0013335C">
              <w:rPr>
                <w:rFonts w:ascii="Angsana New" w:hAnsi="Angsana New" w:hint="cs"/>
                <w:sz w:val="30"/>
                <w:szCs w:val="30"/>
              </w:rPr>
              <w:t>5</w:t>
            </w:r>
            <w:r w:rsidR="00ED0D59" w:rsidRPr="0013335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906" w:type="dxa"/>
            <w:shd w:val="clear" w:color="auto" w:fill="auto"/>
          </w:tcPr>
          <w:p w14:paraId="0BB45E43" w14:textId="77777777" w:rsidR="00417928" w:rsidRPr="0013335C" w:rsidRDefault="00417928" w:rsidP="00A649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มูลค่ายุติ</w:t>
            </w:r>
            <w:r w:rsidR="00ED0D59" w:rsidRPr="0013335C">
              <w:rPr>
                <w:rFonts w:ascii="Angsana New" w:hAnsi="Angsana New" w:hint="cs"/>
                <w:sz w:val="30"/>
                <w:szCs w:val="30"/>
                <w:cs/>
              </w:rPr>
              <w:t>ธรรมที่ประมาณการไว้จะเพิ่มขึ้น (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="00ED0D59" w:rsidRPr="0013335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 หาก</w:t>
            </w:r>
          </w:p>
          <w:p w14:paraId="2190E6AA" w14:textId="77777777" w:rsidR="00417928" w:rsidRPr="0013335C" w:rsidRDefault="00417928" w:rsidP="00A649FC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อัตราการเพิ่มขึ้นของค่าเช</w:t>
            </w:r>
            <w:r w:rsidR="00ED0D59" w:rsidRPr="0013335C">
              <w:rPr>
                <w:rFonts w:ascii="Angsana New" w:hAnsi="Angsana New" w:hint="cs"/>
                <w:sz w:val="30"/>
                <w:szCs w:val="30"/>
                <w:cs/>
              </w:rPr>
              <w:t>่าในตลาดที่ประมาณการไว้สูงขึ้น (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="00ED0D59" w:rsidRPr="0013335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  <w:p w14:paraId="4EEDD5AF" w14:textId="77777777" w:rsidR="00417928" w:rsidRPr="0013335C" w:rsidRDefault="00417928" w:rsidP="00A649FC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อัตราผลตอบแทนจากการลงทุนสูงขึ้น </w:t>
            </w:r>
            <w:r w:rsidR="00ED0D59" w:rsidRPr="0013335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="00ED0D59" w:rsidRPr="0013335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 หรือ</w:t>
            </w:r>
          </w:p>
          <w:p w14:paraId="152B70D2" w14:textId="77777777" w:rsidR="00417928" w:rsidRPr="0013335C" w:rsidRDefault="00417928" w:rsidP="00A649FC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อัตราคิดล</w:t>
            </w:r>
            <w:r w:rsidR="00ED0D59" w:rsidRPr="0013335C">
              <w:rPr>
                <w:rFonts w:ascii="Angsana New" w:hAnsi="Angsana New" w:hint="cs"/>
                <w:sz w:val="30"/>
                <w:szCs w:val="30"/>
                <w:cs/>
              </w:rPr>
              <w:t>ดที่ปรับค่าความเสี่ยงแล้วต่ำลง (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สูงขึ้น</w:t>
            </w:r>
            <w:r w:rsidR="00ED0D59" w:rsidRPr="0013335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</w:tbl>
    <w:p w14:paraId="49C75B59" w14:textId="77777777" w:rsidR="0022760F" w:rsidRPr="0013335C" w:rsidRDefault="0022760F" w:rsidP="00471CCE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22760F" w:rsidRPr="0013335C" w:rsidSect="00302075">
          <w:pgSz w:w="11909" w:h="16834" w:code="9"/>
          <w:pgMar w:top="691" w:right="1152" w:bottom="576" w:left="1152" w:header="720" w:footer="720" w:gutter="0"/>
          <w:cols w:space="737"/>
          <w:docGrid w:linePitch="299"/>
        </w:sectPr>
      </w:pPr>
    </w:p>
    <w:p w14:paraId="000847F1" w14:textId="77777777" w:rsidR="00471CCE" w:rsidRPr="0013335C" w:rsidRDefault="001A30E4" w:rsidP="00742CA4">
      <w:pPr>
        <w:numPr>
          <w:ilvl w:val="0"/>
          <w:numId w:val="27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13335C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58BC9D86" w14:textId="77777777" w:rsidR="001A30E4" w:rsidRPr="0013335C" w:rsidRDefault="001A30E4" w:rsidP="00742CA4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144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260"/>
        <w:gridCol w:w="270"/>
        <w:gridCol w:w="1260"/>
        <w:gridCol w:w="270"/>
        <w:gridCol w:w="1170"/>
        <w:gridCol w:w="270"/>
        <w:gridCol w:w="1440"/>
        <w:gridCol w:w="270"/>
        <w:gridCol w:w="1170"/>
        <w:gridCol w:w="270"/>
        <w:gridCol w:w="1170"/>
        <w:gridCol w:w="270"/>
        <w:gridCol w:w="1458"/>
        <w:gridCol w:w="270"/>
        <w:gridCol w:w="1152"/>
      </w:tblGrid>
      <w:tr w:rsidR="00471CCE" w:rsidRPr="0013335C" w14:paraId="1D882C42" w14:textId="77777777" w:rsidTr="001E2223">
        <w:trPr>
          <w:tblHeader/>
        </w:trPr>
        <w:tc>
          <w:tcPr>
            <w:tcW w:w="2430" w:type="dxa"/>
          </w:tcPr>
          <w:p w14:paraId="56F407A1" w14:textId="77777777" w:rsidR="00471CCE" w:rsidRPr="0013335C" w:rsidRDefault="00471CCE" w:rsidP="008A64AD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970" w:type="dxa"/>
            <w:gridSpan w:val="15"/>
          </w:tcPr>
          <w:p w14:paraId="6AD58CD1" w14:textId="77777777" w:rsidR="00471CCE" w:rsidRPr="0013335C" w:rsidRDefault="00471CCE" w:rsidP="008A64AD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71440E" w:rsidRPr="0013335C" w14:paraId="4EB725F3" w14:textId="77777777" w:rsidTr="001E2223">
        <w:trPr>
          <w:tblHeader/>
        </w:trPr>
        <w:tc>
          <w:tcPr>
            <w:tcW w:w="2430" w:type="dxa"/>
          </w:tcPr>
          <w:p w14:paraId="0C169D0C" w14:textId="77777777" w:rsidR="0071440E" w:rsidRPr="0013335C" w:rsidRDefault="0071440E" w:rsidP="008A64AD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A938A42" w14:textId="77777777" w:rsidR="0071440E" w:rsidRPr="0013335C" w:rsidRDefault="0071440E" w:rsidP="0071440E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2BE8F4" w14:textId="77777777" w:rsidR="0071440E" w:rsidRPr="0013335C" w:rsidRDefault="0071440E" w:rsidP="0071440E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94D6D2" w14:textId="77777777" w:rsidR="0071440E" w:rsidRPr="0013335C" w:rsidRDefault="0071440E" w:rsidP="0071440E">
            <w:pPr>
              <w:spacing w:line="240" w:lineRule="auto"/>
              <w:ind w:left="-198" w:right="-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020BA1" w14:textId="77777777" w:rsidR="0071440E" w:rsidRPr="0013335C" w:rsidRDefault="0071440E" w:rsidP="0071440E">
            <w:pPr>
              <w:spacing w:line="240" w:lineRule="auto"/>
              <w:ind w:left="-198"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851B6C" w14:textId="77777777" w:rsidR="0071440E" w:rsidRPr="0013335C" w:rsidRDefault="0071440E" w:rsidP="0071440E">
            <w:pPr>
              <w:spacing w:line="240" w:lineRule="auto"/>
              <w:ind w:left="-198" w:right="-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779C27E" w14:textId="77777777" w:rsidR="0071440E" w:rsidRPr="0013335C" w:rsidRDefault="0071440E" w:rsidP="0071440E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52747D3" w14:textId="77777777" w:rsidR="0071440E" w:rsidRPr="0013335C" w:rsidRDefault="0071440E" w:rsidP="0071440E">
            <w:pPr>
              <w:spacing w:line="240" w:lineRule="auto"/>
              <w:ind w:left="-198" w:right="-2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6EFB3148" w14:textId="77777777" w:rsidR="0071440E" w:rsidRPr="0013335C" w:rsidRDefault="0071440E" w:rsidP="0071440E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9E89DF" w14:textId="77777777" w:rsidR="0071440E" w:rsidRPr="0013335C" w:rsidRDefault="0071440E" w:rsidP="0071440E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E1C0D73" w14:textId="77777777" w:rsidR="0071440E" w:rsidRPr="0013335C" w:rsidRDefault="0071440E" w:rsidP="0071440E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3CBBA9" w14:textId="77777777" w:rsidR="0071440E" w:rsidRPr="0013335C" w:rsidRDefault="0071440E" w:rsidP="0071440E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F815C9" w14:textId="77777777" w:rsidR="0071440E" w:rsidRPr="0013335C" w:rsidRDefault="0071440E" w:rsidP="0071440E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14:paraId="4968C697" w14:textId="77777777" w:rsidR="0071440E" w:rsidRPr="0013335C" w:rsidRDefault="0071440E" w:rsidP="0071440E">
            <w:pPr>
              <w:spacing w:line="240" w:lineRule="auto"/>
              <w:ind w:left="-19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3977163" w14:textId="77777777" w:rsidR="0071440E" w:rsidRPr="0013335C" w:rsidRDefault="0071440E" w:rsidP="0071440E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3E5B755" w14:textId="77777777" w:rsidR="0071440E" w:rsidRPr="0013335C" w:rsidRDefault="0071440E" w:rsidP="0071440E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1CCE" w:rsidRPr="0013335C" w14:paraId="02919661" w14:textId="77777777" w:rsidTr="001E2223">
        <w:trPr>
          <w:tblHeader/>
        </w:trPr>
        <w:tc>
          <w:tcPr>
            <w:tcW w:w="2430" w:type="dxa"/>
          </w:tcPr>
          <w:p w14:paraId="6337AEAC" w14:textId="77777777" w:rsidR="00471CCE" w:rsidRPr="0013335C" w:rsidRDefault="00471CCE" w:rsidP="008A64AD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A34DCB1" w14:textId="77777777" w:rsidR="00471CCE" w:rsidRPr="0013335C" w:rsidRDefault="00471CCE" w:rsidP="0071440E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090354D6" w14:textId="77777777" w:rsidR="00471CCE" w:rsidRPr="0013335C" w:rsidRDefault="00471CCE" w:rsidP="0071440E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DA43BF" w14:textId="77777777" w:rsidR="00471CCE" w:rsidRPr="0013335C" w:rsidRDefault="00471CCE" w:rsidP="0071440E">
            <w:pPr>
              <w:spacing w:line="240" w:lineRule="auto"/>
              <w:ind w:left="-198" w:right="-18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5365E475" w14:textId="77777777" w:rsidR="00471CCE" w:rsidRPr="0013335C" w:rsidRDefault="00471CCE" w:rsidP="0071440E">
            <w:pPr>
              <w:spacing w:line="240" w:lineRule="auto"/>
              <w:ind w:left="-198"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FA2FD4" w14:textId="77777777" w:rsidR="00471CCE" w:rsidRPr="0013335C" w:rsidRDefault="00471CCE" w:rsidP="0071440E">
            <w:pPr>
              <w:spacing w:line="240" w:lineRule="auto"/>
              <w:ind w:left="-198" w:right="-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47098AE4" w14:textId="77777777" w:rsidR="00471CCE" w:rsidRPr="0013335C" w:rsidRDefault="00471CCE" w:rsidP="0071440E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422337B" w14:textId="77777777" w:rsidR="00471CCE" w:rsidRPr="0013335C" w:rsidRDefault="00231F8B" w:rsidP="0071440E">
            <w:pPr>
              <w:spacing w:line="240" w:lineRule="auto"/>
              <w:ind w:left="-198" w:right="-2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471CCE" w:rsidRPr="0013335C">
              <w:rPr>
                <w:rFonts w:ascii="Angsana New" w:hAnsi="Angsana New" w:hint="cs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3F1DC9AE" w14:textId="77777777" w:rsidR="00471CCE" w:rsidRPr="0013335C" w:rsidRDefault="00471CCE" w:rsidP="0071440E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CEE370" w14:textId="77777777" w:rsidR="00471CCE" w:rsidRPr="0013335C" w:rsidRDefault="00471CCE" w:rsidP="0071440E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3FF8279D" w14:textId="77777777" w:rsidR="00471CCE" w:rsidRPr="0013335C" w:rsidRDefault="00471CCE" w:rsidP="0071440E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14897A" w14:textId="77777777" w:rsidR="00471CCE" w:rsidRPr="0013335C" w:rsidRDefault="00471CCE" w:rsidP="0071440E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EAE62F" w14:textId="77777777" w:rsidR="00471CCE" w:rsidRPr="0013335C" w:rsidRDefault="00471CCE" w:rsidP="0071440E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14:paraId="228D8340" w14:textId="77777777" w:rsidR="00471CCE" w:rsidRPr="0013335C" w:rsidRDefault="00471CCE" w:rsidP="0071440E">
            <w:pPr>
              <w:spacing w:line="240" w:lineRule="auto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="0071440E" w:rsidRPr="0013335C">
              <w:rPr>
                <w:rFonts w:ascii="Angsana New" w:hAnsi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14:paraId="29F0F07D" w14:textId="77777777" w:rsidR="00471CCE" w:rsidRPr="0013335C" w:rsidRDefault="00471CCE" w:rsidP="0071440E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B46B4C4" w14:textId="77777777" w:rsidR="00471CCE" w:rsidRPr="0013335C" w:rsidRDefault="00471CCE" w:rsidP="0071440E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1CCE" w:rsidRPr="0013335C" w14:paraId="5F80D521" w14:textId="77777777" w:rsidTr="001E2223">
        <w:trPr>
          <w:tblHeader/>
        </w:trPr>
        <w:tc>
          <w:tcPr>
            <w:tcW w:w="2430" w:type="dxa"/>
          </w:tcPr>
          <w:p w14:paraId="2642AC2E" w14:textId="77777777" w:rsidR="00471CCE" w:rsidRPr="0013335C" w:rsidRDefault="00471CCE" w:rsidP="008A64AD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6D4293E" w14:textId="77777777" w:rsidR="00471CCE" w:rsidRPr="0013335C" w:rsidRDefault="00471CCE" w:rsidP="0071440E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43F19C5" w14:textId="77777777" w:rsidR="00471CCE" w:rsidRPr="0013335C" w:rsidRDefault="00471CCE" w:rsidP="0071440E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CC8A23" w14:textId="77777777" w:rsidR="00471CCE" w:rsidRPr="0013335C" w:rsidRDefault="00471CCE" w:rsidP="0071440E">
            <w:pPr>
              <w:spacing w:line="240" w:lineRule="auto"/>
              <w:ind w:left="-198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8DC2606" w14:textId="77777777" w:rsidR="00471CCE" w:rsidRPr="0013335C" w:rsidRDefault="00471CCE" w:rsidP="0071440E">
            <w:pPr>
              <w:spacing w:line="240" w:lineRule="auto"/>
              <w:ind w:left="-198"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AB8EB1" w14:textId="77777777" w:rsidR="00471CCE" w:rsidRPr="0013335C" w:rsidRDefault="00471CCE" w:rsidP="0071440E">
            <w:pPr>
              <w:spacing w:line="240" w:lineRule="auto"/>
              <w:ind w:left="-198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08E0654" w14:textId="77777777" w:rsidR="00471CCE" w:rsidRPr="0013335C" w:rsidRDefault="00471CCE" w:rsidP="0071440E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39578D1" w14:textId="77777777" w:rsidR="00471CCE" w:rsidRPr="0013335C" w:rsidRDefault="00471CCE" w:rsidP="0071440E">
            <w:pPr>
              <w:spacing w:line="240" w:lineRule="auto"/>
              <w:ind w:left="-198" w:right="-2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ในโรงงาน</w:t>
            </w:r>
          </w:p>
        </w:tc>
        <w:tc>
          <w:tcPr>
            <w:tcW w:w="270" w:type="dxa"/>
          </w:tcPr>
          <w:p w14:paraId="0848BB87" w14:textId="77777777" w:rsidR="00471CCE" w:rsidRPr="0013335C" w:rsidRDefault="00471CCE" w:rsidP="0071440E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4ED619" w14:textId="77777777" w:rsidR="00471CCE" w:rsidRPr="0013335C" w:rsidRDefault="00471CCE" w:rsidP="0071440E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107875CB" w14:textId="77777777" w:rsidR="00471CCE" w:rsidRPr="0013335C" w:rsidRDefault="00471CCE" w:rsidP="0071440E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4BB81F" w14:textId="77777777" w:rsidR="00471CCE" w:rsidRPr="0013335C" w:rsidRDefault="00471CCE" w:rsidP="0071440E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0BE37321" w14:textId="77777777" w:rsidR="00471CCE" w:rsidRPr="0013335C" w:rsidRDefault="00471CCE" w:rsidP="0071440E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14:paraId="2FC461D3" w14:textId="77777777" w:rsidR="00471CCE" w:rsidRPr="0013335C" w:rsidRDefault="00471CCE" w:rsidP="0071440E">
            <w:pPr>
              <w:spacing w:line="240" w:lineRule="auto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1BE9B545" w14:textId="77777777" w:rsidR="00471CCE" w:rsidRPr="0013335C" w:rsidRDefault="00471CCE" w:rsidP="0071440E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FDBD4D5" w14:textId="77777777" w:rsidR="00471CCE" w:rsidRPr="0013335C" w:rsidRDefault="00471CCE" w:rsidP="0071440E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471CCE" w:rsidRPr="0013335C" w14:paraId="32FF8DDE" w14:textId="77777777" w:rsidTr="001E2223">
        <w:trPr>
          <w:tblHeader/>
        </w:trPr>
        <w:tc>
          <w:tcPr>
            <w:tcW w:w="2430" w:type="dxa"/>
          </w:tcPr>
          <w:p w14:paraId="6C7D469A" w14:textId="77777777" w:rsidR="00471CCE" w:rsidRPr="0013335C" w:rsidRDefault="00471CCE" w:rsidP="008A64AD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970" w:type="dxa"/>
            <w:gridSpan w:val="15"/>
          </w:tcPr>
          <w:p w14:paraId="1D0A6634" w14:textId="77777777" w:rsidR="00471CCE" w:rsidRPr="0013335C" w:rsidRDefault="00471CCE" w:rsidP="008A64AD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1CCE" w:rsidRPr="0013335C" w14:paraId="3C2474CD" w14:textId="77777777" w:rsidTr="000C6B27">
        <w:tc>
          <w:tcPr>
            <w:tcW w:w="2430" w:type="dxa"/>
          </w:tcPr>
          <w:p w14:paraId="10F2413D" w14:textId="77777777" w:rsidR="00471CCE" w:rsidRPr="0013335C" w:rsidRDefault="00471CCE" w:rsidP="008A64AD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1260" w:type="dxa"/>
          </w:tcPr>
          <w:p w14:paraId="38BD6E7E" w14:textId="77777777" w:rsidR="00471CCE" w:rsidRPr="0013335C" w:rsidRDefault="00471CCE" w:rsidP="008A64AD">
            <w:pPr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44AD7E" w14:textId="77777777" w:rsidR="00471CCE" w:rsidRPr="0013335C" w:rsidRDefault="00471CCE" w:rsidP="008A64AD">
            <w:pPr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C08CD2" w14:textId="77777777" w:rsidR="00471CCE" w:rsidRPr="0013335C" w:rsidRDefault="00471CCE" w:rsidP="008A64AD">
            <w:pPr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E72A29" w14:textId="77777777" w:rsidR="00471CCE" w:rsidRPr="0013335C" w:rsidRDefault="00471CCE" w:rsidP="008A64AD">
            <w:pPr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492084" w14:textId="77777777" w:rsidR="00471CCE" w:rsidRPr="0013335C" w:rsidRDefault="00471CCE" w:rsidP="008A64AD">
            <w:pPr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713593" w14:textId="77777777" w:rsidR="00471CCE" w:rsidRPr="0013335C" w:rsidRDefault="00471CCE" w:rsidP="008A64AD">
            <w:pPr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5214F80" w14:textId="77777777" w:rsidR="00471CCE" w:rsidRPr="0013335C" w:rsidRDefault="00471CCE" w:rsidP="008A64AD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F3A828" w14:textId="77777777" w:rsidR="00471CCE" w:rsidRPr="0013335C" w:rsidRDefault="00471CCE" w:rsidP="008A64AD">
            <w:pPr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86EB62" w14:textId="77777777" w:rsidR="00471CCE" w:rsidRPr="0013335C" w:rsidRDefault="00471CCE" w:rsidP="008A64AD">
            <w:pPr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00FB2D" w14:textId="77777777" w:rsidR="00471CCE" w:rsidRPr="0013335C" w:rsidRDefault="00471CCE" w:rsidP="008A64AD">
            <w:pPr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B0A878" w14:textId="77777777" w:rsidR="00471CCE" w:rsidRPr="0013335C" w:rsidRDefault="00471CCE" w:rsidP="008A64AD">
            <w:pPr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3BC322" w14:textId="77777777" w:rsidR="00471CCE" w:rsidRPr="0013335C" w:rsidRDefault="00471CCE" w:rsidP="008A64AD">
            <w:pPr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8" w:type="dxa"/>
          </w:tcPr>
          <w:p w14:paraId="15B9CA64" w14:textId="77777777" w:rsidR="00471CCE" w:rsidRPr="0013335C" w:rsidRDefault="00471CCE" w:rsidP="008A64AD">
            <w:pPr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962C68" w14:textId="77777777" w:rsidR="00471CCE" w:rsidRPr="0013335C" w:rsidRDefault="00471CCE" w:rsidP="008A64AD">
            <w:pPr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03324F9A" w14:textId="77777777" w:rsidR="00471CCE" w:rsidRPr="0013335C" w:rsidRDefault="00471CCE" w:rsidP="008A64AD">
            <w:pPr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80F4E" w:rsidRPr="0013335C" w14:paraId="71279765" w14:textId="77777777" w:rsidTr="000C6B27">
        <w:tc>
          <w:tcPr>
            <w:tcW w:w="2430" w:type="dxa"/>
          </w:tcPr>
          <w:p w14:paraId="5DA1BC9B" w14:textId="77777777" w:rsidR="00780F4E" w:rsidRPr="0013335C" w:rsidRDefault="00780F4E" w:rsidP="00780F4E">
            <w:pPr>
              <w:pStyle w:val="BlockText"/>
              <w:spacing w:before="0"/>
              <w:ind w:left="0" w:right="-648" w:firstLine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577624"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เมษายน </w:t>
            </w:r>
            <w:r w:rsidR="00577624"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260" w:type="dxa"/>
          </w:tcPr>
          <w:p w14:paraId="20CD78E0" w14:textId="77777777" w:rsidR="00780F4E" w:rsidRPr="0013335C" w:rsidRDefault="00577624" w:rsidP="00780F4E">
            <w:pPr>
              <w:tabs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163</w:t>
            </w:r>
            <w:r w:rsidR="00780F4E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969</w:t>
            </w:r>
          </w:p>
        </w:tc>
        <w:tc>
          <w:tcPr>
            <w:tcW w:w="270" w:type="dxa"/>
          </w:tcPr>
          <w:p w14:paraId="05A2F8CE" w14:textId="77777777" w:rsidR="00780F4E" w:rsidRPr="0013335C" w:rsidRDefault="00780F4E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82F98A1" w14:textId="77777777" w:rsidR="00780F4E" w:rsidRPr="0013335C" w:rsidRDefault="00577624" w:rsidP="000C6B27">
            <w:pPr>
              <w:tabs>
                <w:tab w:val="decimal" w:pos="97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740</w:t>
            </w:r>
            <w:r w:rsidR="00780F4E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550</w:t>
            </w:r>
          </w:p>
        </w:tc>
        <w:tc>
          <w:tcPr>
            <w:tcW w:w="270" w:type="dxa"/>
          </w:tcPr>
          <w:p w14:paraId="34FF2F42" w14:textId="77777777" w:rsidR="00780F4E" w:rsidRPr="0013335C" w:rsidRDefault="00780F4E" w:rsidP="00780F4E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C4B77E" w14:textId="77777777" w:rsidR="00780F4E" w:rsidRPr="0013335C" w:rsidRDefault="00577624" w:rsidP="000C6B27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780F4E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716</w:t>
            </w:r>
            <w:r w:rsidR="00780F4E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978</w:t>
            </w:r>
          </w:p>
        </w:tc>
        <w:tc>
          <w:tcPr>
            <w:tcW w:w="270" w:type="dxa"/>
          </w:tcPr>
          <w:p w14:paraId="61C01F4F" w14:textId="77777777" w:rsidR="00780F4E" w:rsidRPr="0013335C" w:rsidRDefault="00780F4E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27DFEEE" w14:textId="77777777" w:rsidR="00780F4E" w:rsidRPr="0013335C" w:rsidRDefault="00577624" w:rsidP="000C6B27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780F4E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334</w:t>
            </w:r>
            <w:r w:rsidR="00780F4E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464</w:t>
            </w:r>
          </w:p>
        </w:tc>
        <w:tc>
          <w:tcPr>
            <w:tcW w:w="270" w:type="dxa"/>
          </w:tcPr>
          <w:p w14:paraId="56A9B325" w14:textId="77777777" w:rsidR="00780F4E" w:rsidRPr="0013335C" w:rsidRDefault="00780F4E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4A859B" w14:textId="77777777" w:rsidR="00780F4E" w:rsidRPr="0013335C" w:rsidRDefault="00577624" w:rsidP="000C6B27">
            <w:pPr>
              <w:tabs>
                <w:tab w:val="decimal" w:pos="880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136</w:t>
            </w:r>
            <w:r w:rsidR="00780F4E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518</w:t>
            </w:r>
          </w:p>
        </w:tc>
        <w:tc>
          <w:tcPr>
            <w:tcW w:w="270" w:type="dxa"/>
          </w:tcPr>
          <w:p w14:paraId="10F46C1F" w14:textId="77777777" w:rsidR="00780F4E" w:rsidRPr="0013335C" w:rsidRDefault="00780F4E" w:rsidP="00780F4E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BE48874" w14:textId="77777777" w:rsidR="00780F4E" w:rsidRPr="0013335C" w:rsidRDefault="00577624" w:rsidP="000C6B27">
            <w:pPr>
              <w:tabs>
                <w:tab w:val="decimal" w:pos="880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188</w:t>
            </w:r>
          </w:p>
        </w:tc>
        <w:tc>
          <w:tcPr>
            <w:tcW w:w="270" w:type="dxa"/>
          </w:tcPr>
          <w:p w14:paraId="59537D8A" w14:textId="77777777" w:rsidR="00780F4E" w:rsidRPr="0013335C" w:rsidRDefault="00780F4E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8" w:type="dxa"/>
          </w:tcPr>
          <w:p w14:paraId="73040832" w14:textId="77777777" w:rsidR="00780F4E" w:rsidRPr="0013335C" w:rsidRDefault="00577624" w:rsidP="000C6B27">
            <w:pPr>
              <w:tabs>
                <w:tab w:val="decimal" w:pos="1150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47</w:t>
            </w:r>
            <w:r w:rsidR="00780F4E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475</w:t>
            </w:r>
          </w:p>
        </w:tc>
        <w:tc>
          <w:tcPr>
            <w:tcW w:w="270" w:type="dxa"/>
          </w:tcPr>
          <w:p w14:paraId="7CBB6A09" w14:textId="77777777" w:rsidR="00780F4E" w:rsidRPr="0013335C" w:rsidRDefault="00780F4E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CDFCF7C" w14:textId="77777777" w:rsidR="00780F4E" w:rsidRPr="0013335C" w:rsidRDefault="00577624" w:rsidP="000C6B27">
            <w:pPr>
              <w:tabs>
                <w:tab w:val="decimal" w:pos="930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="00780F4E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140</w:t>
            </w:r>
            <w:r w:rsidR="00780F4E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142</w:t>
            </w:r>
          </w:p>
        </w:tc>
      </w:tr>
      <w:tr w:rsidR="00780F4E" w:rsidRPr="0013335C" w14:paraId="430F806B" w14:textId="77777777" w:rsidTr="000C6B27">
        <w:tc>
          <w:tcPr>
            <w:tcW w:w="2430" w:type="dxa"/>
          </w:tcPr>
          <w:p w14:paraId="16E7E53F" w14:textId="77777777" w:rsidR="00780F4E" w:rsidRPr="0013335C" w:rsidRDefault="00780F4E" w:rsidP="00780F4E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260" w:type="dxa"/>
          </w:tcPr>
          <w:p w14:paraId="5952568F" w14:textId="77777777" w:rsidR="00780F4E" w:rsidRPr="0013335C" w:rsidRDefault="00780F4E" w:rsidP="00780F4E">
            <w:pPr>
              <w:tabs>
                <w:tab w:val="decimal" w:pos="6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CFA063" w14:textId="77777777" w:rsidR="00780F4E" w:rsidRPr="0013335C" w:rsidRDefault="00780F4E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648DA25" w14:textId="77777777" w:rsidR="00780F4E" w:rsidRPr="0013335C" w:rsidRDefault="00577624" w:rsidP="000C6B27">
            <w:pPr>
              <w:tabs>
                <w:tab w:val="decimal" w:pos="97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404</w:t>
            </w:r>
          </w:p>
        </w:tc>
        <w:tc>
          <w:tcPr>
            <w:tcW w:w="270" w:type="dxa"/>
          </w:tcPr>
          <w:p w14:paraId="53E591A9" w14:textId="77777777" w:rsidR="00780F4E" w:rsidRPr="0013335C" w:rsidRDefault="00780F4E" w:rsidP="00780F4E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11E087" w14:textId="77777777" w:rsidR="00780F4E" w:rsidRPr="0013335C" w:rsidRDefault="00577624" w:rsidP="000C6B27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  <w:r w:rsidR="00780F4E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476</w:t>
            </w:r>
          </w:p>
        </w:tc>
        <w:tc>
          <w:tcPr>
            <w:tcW w:w="270" w:type="dxa"/>
          </w:tcPr>
          <w:p w14:paraId="2DDF769B" w14:textId="77777777" w:rsidR="00780F4E" w:rsidRPr="0013335C" w:rsidRDefault="00780F4E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D5F0CC" w14:textId="77777777" w:rsidR="00780F4E" w:rsidRPr="0013335C" w:rsidRDefault="00577624" w:rsidP="000C6B27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35</w:t>
            </w:r>
            <w:r w:rsidR="00780F4E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820</w:t>
            </w:r>
          </w:p>
        </w:tc>
        <w:tc>
          <w:tcPr>
            <w:tcW w:w="270" w:type="dxa"/>
          </w:tcPr>
          <w:p w14:paraId="5A83AFCE" w14:textId="77777777" w:rsidR="00780F4E" w:rsidRPr="0013335C" w:rsidRDefault="00780F4E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FC48AE" w14:textId="77777777" w:rsidR="00780F4E" w:rsidRPr="0013335C" w:rsidRDefault="00577624" w:rsidP="000C6B27">
            <w:pPr>
              <w:tabs>
                <w:tab w:val="decimal" w:pos="880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14</w:t>
            </w:r>
            <w:r w:rsidR="00780F4E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461</w:t>
            </w:r>
          </w:p>
        </w:tc>
        <w:tc>
          <w:tcPr>
            <w:tcW w:w="270" w:type="dxa"/>
          </w:tcPr>
          <w:p w14:paraId="517D02B1" w14:textId="77777777" w:rsidR="00780F4E" w:rsidRPr="0013335C" w:rsidRDefault="00780F4E" w:rsidP="00780F4E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DD2514" w14:textId="77777777" w:rsidR="00780F4E" w:rsidRPr="0013335C" w:rsidRDefault="00577624" w:rsidP="000C6B27">
            <w:pPr>
              <w:tabs>
                <w:tab w:val="decimal" w:pos="880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55</w:t>
            </w:r>
          </w:p>
        </w:tc>
        <w:tc>
          <w:tcPr>
            <w:tcW w:w="270" w:type="dxa"/>
          </w:tcPr>
          <w:p w14:paraId="15E455DF" w14:textId="77777777" w:rsidR="00780F4E" w:rsidRPr="0013335C" w:rsidRDefault="00780F4E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14:paraId="73BF0B2C" w14:textId="77777777" w:rsidR="00780F4E" w:rsidRPr="0013335C" w:rsidRDefault="00577624" w:rsidP="000C6B27">
            <w:pPr>
              <w:tabs>
                <w:tab w:val="decimal" w:pos="1150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249</w:t>
            </w:r>
            <w:r w:rsidR="00780F4E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912</w:t>
            </w:r>
          </w:p>
        </w:tc>
        <w:tc>
          <w:tcPr>
            <w:tcW w:w="270" w:type="dxa"/>
          </w:tcPr>
          <w:p w14:paraId="031C9BE9" w14:textId="77777777" w:rsidR="00780F4E" w:rsidRPr="0013335C" w:rsidRDefault="00780F4E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B95F61C" w14:textId="77777777" w:rsidR="00780F4E" w:rsidRPr="0013335C" w:rsidRDefault="00577624" w:rsidP="000C6B27">
            <w:pPr>
              <w:tabs>
                <w:tab w:val="decimal" w:pos="930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310</w:t>
            </w:r>
            <w:r w:rsidR="00780F4E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128</w:t>
            </w:r>
          </w:p>
        </w:tc>
      </w:tr>
      <w:tr w:rsidR="00780F4E" w:rsidRPr="0013335C" w14:paraId="48646DB3" w14:textId="77777777" w:rsidTr="000C6B27">
        <w:tc>
          <w:tcPr>
            <w:tcW w:w="2430" w:type="dxa"/>
          </w:tcPr>
          <w:p w14:paraId="44BE572C" w14:textId="77777777" w:rsidR="00780F4E" w:rsidRPr="0013335C" w:rsidRDefault="00780F4E" w:rsidP="00780F4E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โอน</w:t>
            </w:r>
          </w:p>
        </w:tc>
        <w:tc>
          <w:tcPr>
            <w:tcW w:w="1260" w:type="dxa"/>
          </w:tcPr>
          <w:p w14:paraId="552305B4" w14:textId="77777777" w:rsidR="00780F4E" w:rsidRPr="0013335C" w:rsidRDefault="00577624" w:rsidP="00780F4E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22</w:t>
            </w:r>
            <w:r w:rsidR="00780F4E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940</w:t>
            </w:r>
          </w:p>
        </w:tc>
        <w:tc>
          <w:tcPr>
            <w:tcW w:w="270" w:type="dxa"/>
          </w:tcPr>
          <w:p w14:paraId="3B9EB89C" w14:textId="77777777" w:rsidR="00780F4E" w:rsidRPr="0013335C" w:rsidRDefault="00780F4E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31D19EE" w14:textId="77777777" w:rsidR="00780F4E" w:rsidRPr="0013335C" w:rsidRDefault="00577624" w:rsidP="000C6B27">
            <w:pPr>
              <w:tabs>
                <w:tab w:val="decimal" w:pos="97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="00780F4E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460</w:t>
            </w:r>
          </w:p>
        </w:tc>
        <w:tc>
          <w:tcPr>
            <w:tcW w:w="270" w:type="dxa"/>
          </w:tcPr>
          <w:p w14:paraId="1E789076" w14:textId="77777777" w:rsidR="00780F4E" w:rsidRPr="0013335C" w:rsidRDefault="00780F4E" w:rsidP="00780F4E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4ABFE8" w14:textId="77777777" w:rsidR="00780F4E" w:rsidRPr="0013335C" w:rsidRDefault="00577624" w:rsidP="000C6B27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70</w:t>
            </w:r>
            <w:r w:rsidR="00780F4E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884</w:t>
            </w:r>
          </w:p>
        </w:tc>
        <w:tc>
          <w:tcPr>
            <w:tcW w:w="270" w:type="dxa"/>
          </w:tcPr>
          <w:p w14:paraId="58B0F43B" w14:textId="77777777" w:rsidR="00780F4E" w:rsidRPr="0013335C" w:rsidRDefault="00780F4E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966A2E" w14:textId="77777777" w:rsidR="00780F4E" w:rsidRPr="0013335C" w:rsidRDefault="00577624" w:rsidP="000C6B27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143</w:t>
            </w:r>
            <w:r w:rsidR="00780F4E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580</w:t>
            </w:r>
          </w:p>
        </w:tc>
        <w:tc>
          <w:tcPr>
            <w:tcW w:w="270" w:type="dxa"/>
          </w:tcPr>
          <w:p w14:paraId="00742C06" w14:textId="77777777" w:rsidR="00780F4E" w:rsidRPr="0013335C" w:rsidRDefault="00780F4E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C99655" w14:textId="77777777" w:rsidR="00780F4E" w:rsidRPr="0013335C" w:rsidRDefault="00577624" w:rsidP="000C6B27">
            <w:pPr>
              <w:tabs>
                <w:tab w:val="decimal" w:pos="880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780F4E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290</w:t>
            </w:r>
          </w:p>
        </w:tc>
        <w:tc>
          <w:tcPr>
            <w:tcW w:w="270" w:type="dxa"/>
          </w:tcPr>
          <w:p w14:paraId="6798FE8A" w14:textId="77777777" w:rsidR="00780F4E" w:rsidRPr="0013335C" w:rsidRDefault="00780F4E" w:rsidP="00780F4E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369DA4A" w14:textId="77777777" w:rsidR="00780F4E" w:rsidRPr="0013335C" w:rsidRDefault="00577624" w:rsidP="000C6B27">
            <w:pPr>
              <w:tabs>
                <w:tab w:val="decimal" w:pos="880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780F4E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402</w:t>
            </w:r>
          </w:p>
        </w:tc>
        <w:tc>
          <w:tcPr>
            <w:tcW w:w="270" w:type="dxa"/>
          </w:tcPr>
          <w:p w14:paraId="3EE847E3" w14:textId="77777777" w:rsidR="00780F4E" w:rsidRPr="0013335C" w:rsidRDefault="00780F4E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14:paraId="701AA4CE" w14:textId="77777777" w:rsidR="00780F4E" w:rsidRPr="0013335C" w:rsidRDefault="00780F4E" w:rsidP="000C6B27">
            <w:pPr>
              <w:tabs>
                <w:tab w:val="decimal" w:pos="1150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246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556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9316EC4" w14:textId="77777777" w:rsidR="00780F4E" w:rsidRPr="0013335C" w:rsidRDefault="00780F4E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8733FD4" w14:textId="77777777" w:rsidR="00780F4E" w:rsidRPr="0013335C" w:rsidRDefault="00780F4E" w:rsidP="000C6B27">
            <w:pPr>
              <w:tabs>
                <w:tab w:val="decimal" w:pos="590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780F4E" w:rsidRPr="0013335C" w14:paraId="020D9AF6" w14:textId="77777777" w:rsidTr="000C6B27">
        <w:tc>
          <w:tcPr>
            <w:tcW w:w="2430" w:type="dxa"/>
          </w:tcPr>
          <w:p w14:paraId="4FD14305" w14:textId="77777777" w:rsidR="00780F4E" w:rsidRPr="0013335C" w:rsidRDefault="0071440E" w:rsidP="00780F4E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จำหน่าย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/ 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04EC3C" w14:textId="77777777" w:rsidR="00780F4E" w:rsidRPr="0013335C" w:rsidRDefault="00780F4E" w:rsidP="00780F4E">
            <w:pPr>
              <w:tabs>
                <w:tab w:val="decimal" w:pos="6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E79656" w14:textId="77777777" w:rsidR="00780F4E" w:rsidRPr="0013335C" w:rsidRDefault="00780F4E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7F213B" w14:textId="77777777" w:rsidR="00780F4E" w:rsidRPr="0013335C" w:rsidRDefault="00780F4E" w:rsidP="000C6B2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120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C2AB2EA" w14:textId="77777777" w:rsidR="00780F4E" w:rsidRPr="0013335C" w:rsidRDefault="00780F4E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1EBD16" w14:textId="77777777" w:rsidR="00780F4E" w:rsidRPr="0013335C" w:rsidRDefault="00780F4E" w:rsidP="000C6B27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26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036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F48B50E" w14:textId="77777777" w:rsidR="00780F4E" w:rsidRPr="0013335C" w:rsidRDefault="00780F4E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56BF8A" w14:textId="77777777" w:rsidR="00780F4E" w:rsidRPr="0013335C" w:rsidRDefault="00780F4E" w:rsidP="000C6B27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71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800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1FEE8E0" w14:textId="77777777" w:rsidR="00780F4E" w:rsidRPr="0013335C" w:rsidRDefault="00780F4E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38A7BF" w14:textId="77777777" w:rsidR="00780F4E" w:rsidRPr="0013335C" w:rsidRDefault="00780F4E" w:rsidP="000C6B27">
            <w:pPr>
              <w:tabs>
                <w:tab w:val="decimal" w:pos="880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478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7884A70" w14:textId="77777777" w:rsidR="00780F4E" w:rsidRPr="0013335C" w:rsidRDefault="00780F4E" w:rsidP="00780F4E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9C94DC" w14:textId="77777777" w:rsidR="00780F4E" w:rsidRPr="0013335C" w:rsidRDefault="00780F4E" w:rsidP="00780F4E">
            <w:pPr>
              <w:tabs>
                <w:tab w:val="decimal" w:pos="594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07A49A" w14:textId="77777777" w:rsidR="00780F4E" w:rsidRPr="0013335C" w:rsidRDefault="00780F4E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1C4251E8" w14:textId="77777777" w:rsidR="00780F4E" w:rsidRPr="0013335C" w:rsidRDefault="00780F4E" w:rsidP="00780F4E">
            <w:pPr>
              <w:tabs>
                <w:tab w:val="decimal" w:pos="71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4D0055" w14:textId="77777777" w:rsidR="00780F4E" w:rsidRPr="0013335C" w:rsidRDefault="00780F4E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012888F" w14:textId="77777777" w:rsidR="00780F4E" w:rsidRPr="0013335C" w:rsidRDefault="00780F4E" w:rsidP="000C6B27">
            <w:pPr>
              <w:tabs>
                <w:tab w:val="decimal" w:pos="930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105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434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</w:tr>
      <w:tr w:rsidR="00780F4E" w:rsidRPr="0013335C" w14:paraId="0CC89C67" w14:textId="77777777" w:rsidTr="000C6B27">
        <w:tc>
          <w:tcPr>
            <w:tcW w:w="2430" w:type="dxa"/>
          </w:tcPr>
          <w:p w14:paraId="5EFE8E01" w14:textId="77777777" w:rsidR="0071440E" w:rsidRPr="0013335C" w:rsidRDefault="00780F4E" w:rsidP="00780F4E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577624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31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มีนาคม </w:t>
            </w:r>
            <w:r w:rsidR="00577624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2562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 xml:space="preserve"> </w:t>
            </w:r>
          </w:p>
          <w:p w14:paraId="669AB6DF" w14:textId="77777777" w:rsidR="00780F4E" w:rsidRPr="0013335C" w:rsidRDefault="0071440E" w:rsidP="00780F4E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 xml:space="preserve">   </w:t>
            </w:r>
            <w:r w:rsidR="00780F4E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="00577624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780F4E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 เมษายน </w:t>
            </w:r>
            <w:r w:rsidR="00577624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866792E" w14:textId="77777777" w:rsidR="000C6B27" w:rsidRPr="0013335C" w:rsidRDefault="000C6B27" w:rsidP="00780F4E">
            <w:pPr>
              <w:tabs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6E43B053" w14:textId="77777777" w:rsidR="00780F4E" w:rsidRPr="0013335C" w:rsidRDefault="00577624" w:rsidP="00780F4E">
            <w:pPr>
              <w:tabs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186</w:t>
            </w:r>
            <w:r w:rsidR="00780F4E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909</w:t>
            </w:r>
          </w:p>
        </w:tc>
        <w:tc>
          <w:tcPr>
            <w:tcW w:w="270" w:type="dxa"/>
          </w:tcPr>
          <w:p w14:paraId="35D05F75" w14:textId="77777777" w:rsidR="00780F4E" w:rsidRPr="0013335C" w:rsidRDefault="00780F4E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EAD65C" w14:textId="77777777" w:rsidR="000C6B27" w:rsidRPr="0013335C" w:rsidRDefault="000C6B27" w:rsidP="000C6B27">
            <w:pPr>
              <w:tabs>
                <w:tab w:val="decimal" w:pos="97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6D2E4C81" w14:textId="77777777" w:rsidR="00780F4E" w:rsidRPr="0013335C" w:rsidRDefault="00577624" w:rsidP="000C6B27">
            <w:pPr>
              <w:tabs>
                <w:tab w:val="decimal" w:pos="97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747</w:t>
            </w:r>
            <w:r w:rsidR="00780F4E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294</w:t>
            </w:r>
          </w:p>
        </w:tc>
        <w:tc>
          <w:tcPr>
            <w:tcW w:w="270" w:type="dxa"/>
          </w:tcPr>
          <w:p w14:paraId="2439DCD6" w14:textId="77777777" w:rsidR="00780F4E" w:rsidRPr="0013335C" w:rsidRDefault="00780F4E" w:rsidP="00780F4E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AD9CDD7" w14:textId="77777777" w:rsidR="000C6B27" w:rsidRPr="0013335C" w:rsidRDefault="000C6B27" w:rsidP="000C6B27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70BA919C" w14:textId="77777777" w:rsidR="00780F4E" w:rsidRPr="0013335C" w:rsidRDefault="00577624" w:rsidP="000C6B27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780F4E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771</w:t>
            </w:r>
            <w:r w:rsidR="00780F4E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302</w:t>
            </w:r>
          </w:p>
        </w:tc>
        <w:tc>
          <w:tcPr>
            <w:tcW w:w="270" w:type="dxa"/>
          </w:tcPr>
          <w:p w14:paraId="40710C14" w14:textId="77777777" w:rsidR="00780F4E" w:rsidRPr="0013335C" w:rsidRDefault="00780F4E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E91F3A" w14:textId="77777777" w:rsidR="000C6B27" w:rsidRPr="0013335C" w:rsidRDefault="000C6B27" w:rsidP="000C6B27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495FC43E" w14:textId="77777777" w:rsidR="00780F4E" w:rsidRPr="0013335C" w:rsidRDefault="00577624" w:rsidP="000C6B27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</w:t>
            </w:r>
            <w:r w:rsidR="00780F4E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442</w:t>
            </w:r>
            <w:r w:rsidR="00780F4E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064</w:t>
            </w:r>
          </w:p>
        </w:tc>
        <w:tc>
          <w:tcPr>
            <w:tcW w:w="270" w:type="dxa"/>
          </w:tcPr>
          <w:p w14:paraId="79F865FF" w14:textId="77777777" w:rsidR="00780F4E" w:rsidRPr="0013335C" w:rsidRDefault="00780F4E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6DE1EB" w14:textId="77777777" w:rsidR="000C6B27" w:rsidRPr="0013335C" w:rsidRDefault="000C6B27" w:rsidP="000C6B27">
            <w:pPr>
              <w:tabs>
                <w:tab w:val="decimal" w:pos="88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1780DEFF" w14:textId="77777777" w:rsidR="00780F4E" w:rsidRPr="0013335C" w:rsidRDefault="00577624" w:rsidP="000C6B27">
            <w:pPr>
              <w:tabs>
                <w:tab w:val="decimal" w:pos="88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144</w:t>
            </w:r>
            <w:r w:rsidR="00780F4E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791</w:t>
            </w:r>
          </w:p>
        </w:tc>
        <w:tc>
          <w:tcPr>
            <w:tcW w:w="270" w:type="dxa"/>
          </w:tcPr>
          <w:p w14:paraId="45F7A252" w14:textId="77777777" w:rsidR="00780F4E" w:rsidRPr="0013335C" w:rsidRDefault="00780F4E" w:rsidP="00780F4E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1AFAC8" w14:textId="77777777" w:rsidR="000C6B27" w:rsidRPr="0013335C" w:rsidRDefault="000C6B27" w:rsidP="000C6B27">
            <w:pPr>
              <w:tabs>
                <w:tab w:val="decimal" w:pos="88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4E13A013" w14:textId="77777777" w:rsidR="00780F4E" w:rsidRPr="0013335C" w:rsidRDefault="00577624" w:rsidP="000C6B27">
            <w:pPr>
              <w:tabs>
                <w:tab w:val="decimal" w:pos="88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780F4E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645</w:t>
            </w:r>
          </w:p>
        </w:tc>
        <w:tc>
          <w:tcPr>
            <w:tcW w:w="270" w:type="dxa"/>
          </w:tcPr>
          <w:p w14:paraId="61F0D570" w14:textId="77777777" w:rsidR="00780F4E" w:rsidRPr="0013335C" w:rsidRDefault="00780F4E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6F391009" w14:textId="77777777" w:rsidR="000C6B27" w:rsidRPr="0013335C" w:rsidRDefault="000C6B27" w:rsidP="000C6B27">
            <w:pPr>
              <w:tabs>
                <w:tab w:val="decimal" w:pos="115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7B292E1D" w14:textId="77777777" w:rsidR="00780F4E" w:rsidRPr="0013335C" w:rsidRDefault="00577624" w:rsidP="000C6B27">
            <w:pPr>
              <w:tabs>
                <w:tab w:val="decimal" w:pos="115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50</w:t>
            </w:r>
            <w:r w:rsidR="00780F4E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831</w:t>
            </w:r>
          </w:p>
        </w:tc>
        <w:tc>
          <w:tcPr>
            <w:tcW w:w="270" w:type="dxa"/>
          </w:tcPr>
          <w:p w14:paraId="75DB10AF" w14:textId="77777777" w:rsidR="00780F4E" w:rsidRPr="0013335C" w:rsidRDefault="00780F4E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01BF70B" w14:textId="77777777" w:rsidR="000C6B27" w:rsidRPr="0013335C" w:rsidRDefault="000C6B27" w:rsidP="000C6B27">
            <w:pPr>
              <w:tabs>
                <w:tab w:val="decimal" w:pos="93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7BE1495E" w14:textId="77777777" w:rsidR="00780F4E" w:rsidRPr="0013335C" w:rsidRDefault="00577624" w:rsidP="000C6B27">
            <w:pPr>
              <w:tabs>
                <w:tab w:val="decimal" w:pos="93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</w:t>
            </w:r>
            <w:r w:rsidR="00780F4E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344</w:t>
            </w:r>
            <w:r w:rsidR="00780F4E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836</w:t>
            </w:r>
          </w:p>
        </w:tc>
      </w:tr>
      <w:tr w:rsidR="00780F4E" w:rsidRPr="0013335C" w14:paraId="1998ACE6" w14:textId="77777777" w:rsidTr="000C6B27">
        <w:tc>
          <w:tcPr>
            <w:tcW w:w="2430" w:type="dxa"/>
          </w:tcPr>
          <w:p w14:paraId="0724DBA3" w14:textId="77777777" w:rsidR="00780F4E" w:rsidRPr="0013335C" w:rsidRDefault="00780F4E" w:rsidP="00780F4E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260" w:type="dxa"/>
          </w:tcPr>
          <w:p w14:paraId="2C0AA2E1" w14:textId="77777777" w:rsidR="00780F4E" w:rsidRPr="0013335C" w:rsidRDefault="00447EDB" w:rsidP="00780F4E">
            <w:pPr>
              <w:tabs>
                <w:tab w:val="decimal" w:pos="6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176117" w14:textId="77777777" w:rsidR="00780F4E" w:rsidRPr="0013335C" w:rsidRDefault="00780F4E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EF4708B" w14:textId="77777777" w:rsidR="00780F4E" w:rsidRPr="0013335C" w:rsidRDefault="00577624" w:rsidP="000C6B27">
            <w:pPr>
              <w:tabs>
                <w:tab w:val="decimal" w:pos="97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447EDB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519</w:t>
            </w:r>
          </w:p>
        </w:tc>
        <w:tc>
          <w:tcPr>
            <w:tcW w:w="270" w:type="dxa"/>
          </w:tcPr>
          <w:p w14:paraId="728E5F62" w14:textId="77777777" w:rsidR="00780F4E" w:rsidRPr="0013335C" w:rsidRDefault="00780F4E" w:rsidP="00780F4E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EE191A" w14:textId="77777777" w:rsidR="00780F4E" w:rsidRPr="0013335C" w:rsidRDefault="00577624" w:rsidP="000C6B27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  <w:r w:rsidR="00447EDB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863</w:t>
            </w:r>
          </w:p>
        </w:tc>
        <w:tc>
          <w:tcPr>
            <w:tcW w:w="270" w:type="dxa"/>
          </w:tcPr>
          <w:p w14:paraId="7B45E6DD" w14:textId="77777777" w:rsidR="00780F4E" w:rsidRPr="0013335C" w:rsidRDefault="00780F4E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3B6A61E" w14:textId="77777777" w:rsidR="00780F4E" w:rsidRPr="0013335C" w:rsidRDefault="00577624" w:rsidP="000C6B27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40</w:t>
            </w:r>
            <w:r w:rsidR="00447EDB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409</w:t>
            </w:r>
          </w:p>
        </w:tc>
        <w:tc>
          <w:tcPr>
            <w:tcW w:w="270" w:type="dxa"/>
          </w:tcPr>
          <w:p w14:paraId="510FB439" w14:textId="77777777" w:rsidR="00780F4E" w:rsidRPr="0013335C" w:rsidRDefault="00780F4E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81DB0D" w14:textId="77777777" w:rsidR="00780F4E" w:rsidRPr="0013335C" w:rsidRDefault="00577624" w:rsidP="000C6B27">
            <w:pPr>
              <w:tabs>
                <w:tab w:val="decimal" w:pos="880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11</w:t>
            </w:r>
            <w:r w:rsidR="00447EDB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565</w:t>
            </w:r>
          </w:p>
        </w:tc>
        <w:tc>
          <w:tcPr>
            <w:tcW w:w="270" w:type="dxa"/>
          </w:tcPr>
          <w:p w14:paraId="2ABD7497" w14:textId="77777777" w:rsidR="00780F4E" w:rsidRPr="0013335C" w:rsidRDefault="00780F4E" w:rsidP="00780F4E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2E89CA" w14:textId="77777777" w:rsidR="00780F4E" w:rsidRPr="0013335C" w:rsidRDefault="00447EDB" w:rsidP="00447EDB">
            <w:pPr>
              <w:tabs>
                <w:tab w:val="decimal" w:pos="594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68E86B" w14:textId="77777777" w:rsidR="00780F4E" w:rsidRPr="0013335C" w:rsidRDefault="00780F4E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14:paraId="20A92924" w14:textId="77777777" w:rsidR="00780F4E" w:rsidRPr="0013335C" w:rsidRDefault="00577624" w:rsidP="000C6B27">
            <w:pPr>
              <w:tabs>
                <w:tab w:val="decimal" w:pos="1150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401</w:t>
            </w:r>
            <w:r w:rsidR="0014023E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595</w:t>
            </w:r>
          </w:p>
        </w:tc>
        <w:tc>
          <w:tcPr>
            <w:tcW w:w="270" w:type="dxa"/>
          </w:tcPr>
          <w:p w14:paraId="149BFC82" w14:textId="77777777" w:rsidR="00780F4E" w:rsidRPr="0013335C" w:rsidRDefault="00780F4E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F32C412" w14:textId="77777777" w:rsidR="00780F4E" w:rsidRPr="0013335C" w:rsidRDefault="00577624" w:rsidP="000C6B27">
            <w:pPr>
              <w:tabs>
                <w:tab w:val="decimal" w:pos="930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467</w:t>
            </w:r>
            <w:r w:rsidR="0014023E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951</w:t>
            </w:r>
          </w:p>
        </w:tc>
      </w:tr>
      <w:tr w:rsidR="00780F4E" w:rsidRPr="0013335C" w14:paraId="3390EE00" w14:textId="77777777" w:rsidTr="000C6B27">
        <w:tc>
          <w:tcPr>
            <w:tcW w:w="2430" w:type="dxa"/>
          </w:tcPr>
          <w:p w14:paraId="112DBC8A" w14:textId="77777777" w:rsidR="00780F4E" w:rsidRPr="0013335C" w:rsidRDefault="00780F4E" w:rsidP="00780F4E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โอน</w:t>
            </w:r>
          </w:p>
        </w:tc>
        <w:tc>
          <w:tcPr>
            <w:tcW w:w="1260" w:type="dxa"/>
          </w:tcPr>
          <w:p w14:paraId="22A6AA77" w14:textId="77777777" w:rsidR="00780F4E" w:rsidRPr="0013335C" w:rsidRDefault="00577624" w:rsidP="00780F4E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18</w:t>
            </w:r>
            <w:r w:rsidR="00447EDB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151</w:t>
            </w:r>
          </w:p>
        </w:tc>
        <w:tc>
          <w:tcPr>
            <w:tcW w:w="270" w:type="dxa"/>
          </w:tcPr>
          <w:p w14:paraId="6EE650C6" w14:textId="77777777" w:rsidR="00780F4E" w:rsidRPr="0013335C" w:rsidRDefault="00780F4E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4B5A8F4" w14:textId="77777777" w:rsidR="00780F4E" w:rsidRPr="0013335C" w:rsidRDefault="00577624" w:rsidP="000C6B27">
            <w:pPr>
              <w:tabs>
                <w:tab w:val="decimal" w:pos="97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10</w:t>
            </w:r>
            <w:r w:rsidR="00447EDB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887</w:t>
            </w:r>
          </w:p>
        </w:tc>
        <w:tc>
          <w:tcPr>
            <w:tcW w:w="270" w:type="dxa"/>
          </w:tcPr>
          <w:p w14:paraId="181F5735" w14:textId="77777777" w:rsidR="00780F4E" w:rsidRPr="0013335C" w:rsidRDefault="00780F4E" w:rsidP="00780F4E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61596F" w14:textId="77777777" w:rsidR="00780F4E" w:rsidRPr="0013335C" w:rsidRDefault="00577624" w:rsidP="000C6B27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39</w:t>
            </w:r>
            <w:r w:rsidR="00447EDB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085</w:t>
            </w:r>
          </w:p>
        </w:tc>
        <w:tc>
          <w:tcPr>
            <w:tcW w:w="270" w:type="dxa"/>
          </w:tcPr>
          <w:p w14:paraId="02B0AE40" w14:textId="77777777" w:rsidR="00780F4E" w:rsidRPr="0013335C" w:rsidRDefault="00780F4E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198632" w14:textId="77777777" w:rsidR="00780F4E" w:rsidRPr="0013335C" w:rsidRDefault="00577624" w:rsidP="000C6B27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284</w:t>
            </w:r>
            <w:r w:rsidR="00447EDB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708</w:t>
            </w:r>
          </w:p>
        </w:tc>
        <w:tc>
          <w:tcPr>
            <w:tcW w:w="270" w:type="dxa"/>
          </w:tcPr>
          <w:p w14:paraId="213E07CE" w14:textId="77777777" w:rsidR="00780F4E" w:rsidRPr="0013335C" w:rsidRDefault="00780F4E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BE39EF" w14:textId="77777777" w:rsidR="00780F4E" w:rsidRPr="0013335C" w:rsidRDefault="00577624" w:rsidP="000C6B27">
            <w:pPr>
              <w:tabs>
                <w:tab w:val="decimal" w:pos="880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</w:t>
            </w:r>
            <w:r w:rsidR="00447EDB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052</w:t>
            </w:r>
          </w:p>
        </w:tc>
        <w:tc>
          <w:tcPr>
            <w:tcW w:w="270" w:type="dxa"/>
          </w:tcPr>
          <w:p w14:paraId="13C16656" w14:textId="77777777" w:rsidR="00780F4E" w:rsidRPr="0013335C" w:rsidRDefault="00780F4E" w:rsidP="00780F4E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D7FA2EB" w14:textId="77777777" w:rsidR="00780F4E" w:rsidRPr="0013335C" w:rsidRDefault="00447EDB" w:rsidP="00447EDB">
            <w:pPr>
              <w:tabs>
                <w:tab w:val="decimal" w:pos="594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99FB9F" w14:textId="77777777" w:rsidR="00780F4E" w:rsidRPr="0013335C" w:rsidRDefault="00780F4E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14:paraId="4256CC1E" w14:textId="77777777" w:rsidR="00780F4E" w:rsidRPr="0013335C" w:rsidRDefault="0014023E" w:rsidP="000C6B27">
            <w:pPr>
              <w:tabs>
                <w:tab w:val="decimal" w:pos="1150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359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883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6E16E12" w14:textId="77777777" w:rsidR="00780F4E" w:rsidRPr="0013335C" w:rsidRDefault="00780F4E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14873D7" w14:textId="77777777" w:rsidR="00780F4E" w:rsidRPr="0013335C" w:rsidRDefault="0014023E" w:rsidP="000C6B27">
            <w:pPr>
              <w:tabs>
                <w:tab w:val="decimal" w:pos="590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780F4E" w:rsidRPr="0013335C" w14:paraId="577CA012" w14:textId="77777777" w:rsidTr="000C6B27">
        <w:tc>
          <w:tcPr>
            <w:tcW w:w="2430" w:type="dxa"/>
          </w:tcPr>
          <w:p w14:paraId="5A07493E" w14:textId="77777777" w:rsidR="00780F4E" w:rsidRPr="0013335C" w:rsidRDefault="00780F4E" w:rsidP="00780F4E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จำหน่าย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/ 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91C828" w14:textId="77777777" w:rsidR="00780F4E" w:rsidRPr="0013335C" w:rsidRDefault="00447EDB" w:rsidP="00780F4E">
            <w:pPr>
              <w:tabs>
                <w:tab w:val="decimal" w:pos="6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B8914E" w14:textId="77777777" w:rsidR="00780F4E" w:rsidRPr="0013335C" w:rsidRDefault="00780F4E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AB30F6" w14:textId="77777777" w:rsidR="00780F4E" w:rsidRPr="0013335C" w:rsidRDefault="00447EDB" w:rsidP="000C6B2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841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881F5C1" w14:textId="77777777" w:rsidR="00780F4E" w:rsidRPr="0013335C" w:rsidRDefault="00780F4E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BDC349" w14:textId="77777777" w:rsidR="00780F4E" w:rsidRPr="0013335C" w:rsidRDefault="00447EDB" w:rsidP="000C6B27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17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759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6F976A6" w14:textId="77777777" w:rsidR="00780F4E" w:rsidRPr="0013335C" w:rsidRDefault="00780F4E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49A1D0" w14:textId="77777777" w:rsidR="00780F4E" w:rsidRPr="0013335C" w:rsidRDefault="00447EDB" w:rsidP="000C6B27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72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983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2D1646F" w14:textId="77777777" w:rsidR="00780F4E" w:rsidRPr="0013335C" w:rsidRDefault="00780F4E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06AED2" w14:textId="77777777" w:rsidR="00780F4E" w:rsidRPr="0013335C" w:rsidRDefault="00447EDB" w:rsidP="000C6B27">
            <w:pPr>
              <w:tabs>
                <w:tab w:val="decimal" w:pos="880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401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96D867A" w14:textId="77777777" w:rsidR="00780F4E" w:rsidRPr="0013335C" w:rsidRDefault="00780F4E" w:rsidP="00780F4E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CCEE81" w14:textId="77777777" w:rsidR="00780F4E" w:rsidRPr="0013335C" w:rsidRDefault="00447EDB" w:rsidP="00780F4E">
            <w:pPr>
              <w:tabs>
                <w:tab w:val="decimal" w:pos="594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E6B231" w14:textId="77777777" w:rsidR="00780F4E" w:rsidRPr="0013335C" w:rsidRDefault="00780F4E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1E4EC7C9" w14:textId="77777777" w:rsidR="00780F4E" w:rsidRPr="0013335C" w:rsidRDefault="0014023E" w:rsidP="00780F4E">
            <w:pPr>
              <w:tabs>
                <w:tab w:val="decimal" w:pos="71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533685" w14:textId="77777777" w:rsidR="00780F4E" w:rsidRPr="0013335C" w:rsidRDefault="00780F4E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65F779D" w14:textId="77777777" w:rsidR="00780F4E" w:rsidRPr="0013335C" w:rsidRDefault="0014023E" w:rsidP="000C6B27">
            <w:pPr>
              <w:tabs>
                <w:tab w:val="decimal" w:pos="930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93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984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</w:tr>
      <w:tr w:rsidR="00780F4E" w:rsidRPr="0013335C" w14:paraId="17977B66" w14:textId="77777777" w:rsidTr="000C6B27">
        <w:tc>
          <w:tcPr>
            <w:tcW w:w="2430" w:type="dxa"/>
          </w:tcPr>
          <w:p w14:paraId="6315AACE" w14:textId="77777777" w:rsidR="00780F4E" w:rsidRPr="0013335C" w:rsidRDefault="00780F4E" w:rsidP="00780F4E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577624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31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มีนาคม </w:t>
            </w:r>
            <w:r w:rsidR="00577624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14679A0" w14:textId="77777777" w:rsidR="00780F4E" w:rsidRPr="0013335C" w:rsidRDefault="00577624" w:rsidP="00780F4E">
            <w:pPr>
              <w:tabs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205</w:t>
            </w:r>
            <w:r w:rsidR="00447EDB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060</w:t>
            </w:r>
          </w:p>
        </w:tc>
        <w:tc>
          <w:tcPr>
            <w:tcW w:w="270" w:type="dxa"/>
          </w:tcPr>
          <w:p w14:paraId="17B4D255" w14:textId="77777777" w:rsidR="00780F4E" w:rsidRPr="0013335C" w:rsidRDefault="00780F4E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EF5CD3D" w14:textId="77777777" w:rsidR="00780F4E" w:rsidRPr="0013335C" w:rsidRDefault="00577624" w:rsidP="000C6B27">
            <w:pPr>
              <w:tabs>
                <w:tab w:val="decimal" w:pos="97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757</w:t>
            </w:r>
            <w:r w:rsidR="00447EDB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859</w:t>
            </w:r>
          </w:p>
        </w:tc>
        <w:tc>
          <w:tcPr>
            <w:tcW w:w="270" w:type="dxa"/>
          </w:tcPr>
          <w:p w14:paraId="06CF6625" w14:textId="77777777" w:rsidR="00780F4E" w:rsidRPr="0013335C" w:rsidRDefault="00780F4E" w:rsidP="00780F4E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D8E49C5" w14:textId="77777777" w:rsidR="00780F4E" w:rsidRPr="0013335C" w:rsidRDefault="00577624" w:rsidP="000C6B27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447EDB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805</w:t>
            </w:r>
            <w:r w:rsidR="00447EDB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491</w:t>
            </w:r>
          </w:p>
        </w:tc>
        <w:tc>
          <w:tcPr>
            <w:tcW w:w="270" w:type="dxa"/>
          </w:tcPr>
          <w:p w14:paraId="36B0EA7A" w14:textId="77777777" w:rsidR="00780F4E" w:rsidRPr="0013335C" w:rsidRDefault="00780F4E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2010FA" w14:textId="77777777" w:rsidR="00780F4E" w:rsidRPr="0013335C" w:rsidRDefault="00577624" w:rsidP="000C6B27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</w:t>
            </w:r>
            <w:r w:rsidR="00FF744F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694</w:t>
            </w:r>
            <w:r w:rsidR="00FF744F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198</w:t>
            </w:r>
          </w:p>
        </w:tc>
        <w:tc>
          <w:tcPr>
            <w:tcW w:w="270" w:type="dxa"/>
          </w:tcPr>
          <w:p w14:paraId="35382BAD" w14:textId="77777777" w:rsidR="00780F4E" w:rsidRPr="0013335C" w:rsidRDefault="00780F4E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6F0520E" w14:textId="77777777" w:rsidR="00780F4E" w:rsidRPr="0013335C" w:rsidRDefault="00577624" w:rsidP="000C6B27">
            <w:pPr>
              <w:tabs>
                <w:tab w:val="decimal" w:pos="88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162</w:t>
            </w:r>
            <w:r w:rsidR="00447EDB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007</w:t>
            </w:r>
          </w:p>
        </w:tc>
        <w:tc>
          <w:tcPr>
            <w:tcW w:w="270" w:type="dxa"/>
          </w:tcPr>
          <w:p w14:paraId="0C88C47F" w14:textId="77777777" w:rsidR="00780F4E" w:rsidRPr="0013335C" w:rsidRDefault="00780F4E" w:rsidP="00780F4E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E6F4B4" w14:textId="77777777" w:rsidR="00780F4E" w:rsidRPr="0013335C" w:rsidRDefault="00577624" w:rsidP="000C6B27">
            <w:pPr>
              <w:tabs>
                <w:tab w:val="decimal" w:pos="88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447EDB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645</w:t>
            </w:r>
          </w:p>
        </w:tc>
        <w:tc>
          <w:tcPr>
            <w:tcW w:w="270" w:type="dxa"/>
          </w:tcPr>
          <w:p w14:paraId="3846A2EA" w14:textId="77777777" w:rsidR="00780F4E" w:rsidRPr="0013335C" w:rsidRDefault="00780F4E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08E4B8DD" w14:textId="77777777" w:rsidR="00780F4E" w:rsidRPr="0013335C" w:rsidRDefault="00577624" w:rsidP="000C6B27">
            <w:pPr>
              <w:tabs>
                <w:tab w:val="decimal" w:pos="115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92</w:t>
            </w:r>
            <w:r w:rsidR="0014023E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543</w:t>
            </w:r>
          </w:p>
        </w:tc>
        <w:tc>
          <w:tcPr>
            <w:tcW w:w="270" w:type="dxa"/>
          </w:tcPr>
          <w:p w14:paraId="49949F32" w14:textId="77777777" w:rsidR="00780F4E" w:rsidRPr="0013335C" w:rsidRDefault="00780F4E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5AC21BF" w14:textId="77777777" w:rsidR="00780F4E" w:rsidRPr="0013335C" w:rsidRDefault="00577624" w:rsidP="000C6B27">
            <w:pPr>
              <w:tabs>
                <w:tab w:val="decimal" w:pos="93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</w:t>
            </w:r>
            <w:r w:rsidR="0014023E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718</w:t>
            </w:r>
            <w:r w:rsidR="0014023E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803</w:t>
            </w:r>
          </w:p>
        </w:tc>
      </w:tr>
      <w:tr w:rsidR="001E2223" w:rsidRPr="0013335C" w14:paraId="15101B0E" w14:textId="77777777" w:rsidTr="001E2223">
        <w:tc>
          <w:tcPr>
            <w:tcW w:w="2430" w:type="dxa"/>
          </w:tcPr>
          <w:p w14:paraId="2965B7D2" w14:textId="77777777" w:rsidR="001E2223" w:rsidRPr="0013335C" w:rsidRDefault="001E2223" w:rsidP="00780F4E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49BCDE" w14:textId="77777777" w:rsidR="001E2223" w:rsidRPr="0013335C" w:rsidRDefault="001E2223" w:rsidP="00780F4E">
            <w:pPr>
              <w:tabs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DF78BA" w14:textId="77777777" w:rsidR="001E2223" w:rsidRPr="0013335C" w:rsidRDefault="001E2223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1273682" w14:textId="77777777" w:rsidR="001E2223" w:rsidRPr="0013335C" w:rsidRDefault="001E2223" w:rsidP="000C6B27">
            <w:pPr>
              <w:tabs>
                <w:tab w:val="decimal" w:pos="97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630940" w14:textId="77777777" w:rsidR="001E2223" w:rsidRPr="0013335C" w:rsidRDefault="001E2223" w:rsidP="00780F4E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A667EA4" w14:textId="77777777" w:rsidR="001E2223" w:rsidRPr="0013335C" w:rsidRDefault="001E2223" w:rsidP="000C6B27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1541BB" w14:textId="77777777" w:rsidR="001E2223" w:rsidRPr="0013335C" w:rsidRDefault="001E2223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8768D8" w14:textId="77777777" w:rsidR="001E2223" w:rsidRPr="0013335C" w:rsidRDefault="001E2223" w:rsidP="000C6B27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CDEC00" w14:textId="77777777" w:rsidR="001E2223" w:rsidRPr="0013335C" w:rsidRDefault="001E2223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EE3AB6C" w14:textId="77777777" w:rsidR="001E2223" w:rsidRPr="0013335C" w:rsidRDefault="001E2223" w:rsidP="000C6B27">
            <w:pPr>
              <w:tabs>
                <w:tab w:val="decimal" w:pos="88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34059B" w14:textId="77777777" w:rsidR="001E2223" w:rsidRPr="0013335C" w:rsidRDefault="001E2223" w:rsidP="00780F4E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C7EE11" w14:textId="77777777" w:rsidR="001E2223" w:rsidRPr="0013335C" w:rsidRDefault="001E2223" w:rsidP="000C6B27">
            <w:pPr>
              <w:tabs>
                <w:tab w:val="decimal" w:pos="88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604C517" w14:textId="77777777" w:rsidR="001E2223" w:rsidRPr="0013335C" w:rsidRDefault="001E2223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2009BEB3" w14:textId="77777777" w:rsidR="001E2223" w:rsidRPr="0013335C" w:rsidRDefault="001E2223" w:rsidP="000C6B27">
            <w:pPr>
              <w:tabs>
                <w:tab w:val="decimal" w:pos="115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E5AD79" w14:textId="77777777" w:rsidR="001E2223" w:rsidRPr="0013335C" w:rsidRDefault="001E2223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63CC9A1" w14:textId="77777777" w:rsidR="001E2223" w:rsidRPr="0013335C" w:rsidRDefault="001E2223" w:rsidP="000C6B27">
            <w:pPr>
              <w:tabs>
                <w:tab w:val="decimal" w:pos="93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E2223" w:rsidRPr="0013335C" w14:paraId="7095C668" w14:textId="77777777" w:rsidTr="001E2223">
        <w:tc>
          <w:tcPr>
            <w:tcW w:w="2430" w:type="dxa"/>
          </w:tcPr>
          <w:p w14:paraId="25EA9B6A" w14:textId="77777777" w:rsidR="001E2223" w:rsidRPr="0013335C" w:rsidRDefault="001E2223" w:rsidP="00780F4E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3458F53E" w14:textId="77777777" w:rsidR="001E2223" w:rsidRPr="0013335C" w:rsidRDefault="001E2223" w:rsidP="00780F4E">
            <w:pPr>
              <w:tabs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C52D27" w14:textId="77777777" w:rsidR="001E2223" w:rsidRPr="0013335C" w:rsidRDefault="001E2223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E622502" w14:textId="77777777" w:rsidR="001E2223" w:rsidRPr="0013335C" w:rsidRDefault="001E2223" w:rsidP="000C6B27">
            <w:pPr>
              <w:tabs>
                <w:tab w:val="decimal" w:pos="97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329086" w14:textId="77777777" w:rsidR="001E2223" w:rsidRPr="0013335C" w:rsidRDefault="001E2223" w:rsidP="00780F4E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DF3380" w14:textId="77777777" w:rsidR="001E2223" w:rsidRPr="0013335C" w:rsidRDefault="001E2223" w:rsidP="000C6B27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C7B900" w14:textId="77777777" w:rsidR="001E2223" w:rsidRPr="0013335C" w:rsidRDefault="001E2223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E110673" w14:textId="77777777" w:rsidR="001E2223" w:rsidRPr="0013335C" w:rsidRDefault="001E2223" w:rsidP="000C6B27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312E44" w14:textId="77777777" w:rsidR="001E2223" w:rsidRPr="0013335C" w:rsidRDefault="001E2223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C89AEE" w14:textId="77777777" w:rsidR="001E2223" w:rsidRPr="0013335C" w:rsidRDefault="001E2223" w:rsidP="000C6B27">
            <w:pPr>
              <w:tabs>
                <w:tab w:val="decimal" w:pos="88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EC6718" w14:textId="77777777" w:rsidR="001E2223" w:rsidRPr="0013335C" w:rsidRDefault="001E2223" w:rsidP="00780F4E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13BB3E7" w14:textId="77777777" w:rsidR="001E2223" w:rsidRPr="0013335C" w:rsidRDefault="001E2223" w:rsidP="000C6B27">
            <w:pPr>
              <w:tabs>
                <w:tab w:val="decimal" w:pos="88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715087" w14:textId="77777777" w:rsidR="001E2223" w:rsidRPr="0013335C" w:rsidRDefault="001E2223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8" w:type="dxa"/>
          </w:tcPr>
          <w:p w14:paraId="282B19F2" w14:textId="77777777" w:rsidR="001E2223" w:rsidRPr="0013335C" w:rsidRDefault="001E2223" w:rsidP="000C6B27">
            <w:pPr>
              <w:tabs>
                <w:tab w:val="decimal" w:pos="115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88F16A8" w14:textId="77777777" w:rsidR="001E2223" w:rsidRPr="0013335C" w:rsidRDefault="001E2223" w:rsidP="00780F4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4464F848" w14:textId="77777777" w:rsidR="001E2223" w:rsidRPr="0013335C" w:rsidRDefault="001E2223" w:rsidP="000C6B27">
            <w:pPr>
              <w:tabs>
                <w:tab w:val="decimal" w:pos="93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E2223" w:rsidRPr="0013335C" w14:paraId="23D8182C" w14:textId="77777777" w:rsidTr="001E2223">
        <w:tc>
          <w:tcPr>
            <w:tcW w:w="2430" w:type="dxa"/>
          </w:tcPr>
          <w:p w14:paraId="3CE98555" w14:textId="77777777" w:rsidR="001E2223" w:rsidRPr="0013335C" w:rsidRDefault="001E2223" w:rsidP="001E2223">
            <w:pPr>
              <w:spacing w:line="240" w:lineRule="auto"/>
              <w:ind w:right="-64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</w:t>
            </w:r>
          </w:p>
        </w:tc>
        <w:tc>
          <w:tcPr>
            <w:tcW w:w="1260" w:type="dxa"/>
          </w:tcPr>
          <w:p w14:paraId="65ACE9F7" w14:textId="77777777" w:rsidR="001E2223" w:rsidRPr="0013335C" w:rsidRDefault="001E2223" w:rsidP="001E2223">
            <w:pPr>
              <w:tabs>
                <w:tab w:val="decimal" w:pos="72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988BA3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831BD10" w14:textId="77777777" w:rsidR="001E2223" w:rsidRPr="0013335C" w:rsidRDefault="001E2223" w:rsidP="001E2223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2EE846" w14:textId="77777777" w:rsidR="001E2223" w:rsidRPr="0013335C" w:rsidRDefault="001E2223" w:rsidP="001E2223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91C0FD" w14:textId="77777777" w:rsidR="001E2223" w:rsidRPr="0013335C" w:rsidRDefault="001E2223" w:rsidP="001E2223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A5718B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501ADDA" w14:textId="77777777" w:rsidR="001E2223" w:rsidRPr="0013335C" w:rsidRDefault="001E2223" w:rsidP="001E2223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773B32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26AD13" w14:textId="77777777" w:rsidR="001E2223" w:rsidRPr="0013335C" w:rsidRDefault="001E2223" w:rsidP="001E2223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CAAFC8" w14:textId="77777777" w:rsidR="001E2223" w:rsidRPr="0013335C" w:rsidRDefault="001E2223" w:rsidP="001E2223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5C66B7D" w14:textId="77777777" w:rsidR="001E2223" w:rsidRPr="0013335C" w:rsidRDefault="001E2223" w:rsidP="001E2223">
            <w:pPr>
              <w:tabs>
                <w:tab w:val="decimal" w:pos="720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168077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8" w:type="dxa"/>
          </w:tcPr>
          <w:p w14:paraId="624B17D7" w14:textId="77777777" w:rsidR="001E2223" w:rsidRPr="0013335C" w:rsidRDefault="001E2223" w:rsidP="001E2223">
            <w:pPr>
              <w:tabs>
                <w:tab w:val="decimal" w:pos="77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DE7F4D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3C691E6" w14:textId="77777777" w:rsidR="001E2223" w:rsidRPr="0013335C" w:rsidRDefault="001E2223" w:rsidP="001E2223">
            <w:pPr>
              <w:tabs>
                <w:tab w:val="decimal" w:pos="801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2223" w:rsidRPr="0013335C" w14:paraId="1F933F35" w14:textId="77777777" w:rsidTr="001E2223">
        <w:tc>
          <w:tcPr>
            <w:tcW w:w="2430" w:type="dxa"/>
          </w:tcPr>
          <w:p w14:paraId="34240DF3" w14:textId="77777777" w:rsidR="001E2223" w:rsidRPr="0013335C" w:rsidRDefault="001E2223" w:rsidP="001E2223">
            <w:pPr>
              <w:spacing w:line="240" w:lineRule="auto"/>
              <w:ind w:right="-648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260" w:type="dxa"/>
          </w:tcPr>
          <w:p w14:paraId="6638056E" w14:textId="77777777" w:rsidR="001E2223" w:rsidRPr="0013335C" w:rsidRDefault="00577624" w:rsidP="001E2223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34</w:t>
            </w:r>
            <w:r w:rsidR="001E2223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471</w:t>
            </w:r>
          </w:p>
        </w:tc>
        <w:tc>
          <w:tcPr>
            <w:tcW w:w="270" w:type="dxa"/>
          </w:tcPr>
          <w:p w14:paraId="0E354B38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D93594B" w14:textId="77777777" w:rsidR="001E2223" w:rsidRPr="0013335C" w:rsidRDefault="00577624" w:rsidP="001E2223">
            <w:pPr>
              <w:tabs>
                <w:tab w:val="decimal" w:pos="97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655</w:t>
            </w:r>
            <w:r w:rsidR="001E2223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239</w:t>
            </w:r>
          </w:p>
        </w:tc>
        <w:tc>
          <w:tcPr>
            <w:tcW w:w="270" w:type="dxa"/>
          </w:tcPr>
          <w:p w14:paraId="08D563B2" w14:textId="77777777" w:rsidR="001E2223" w:rsidRPr="0013335C" w:rsidRDefault="001E2223" w:rsidP="001E2223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5E6825" w14:textId="77777777" w:rsidR="001E2223" w:rsidRPr="0013335C" w:rsidRDefault="00577624" w:rsidP="001E222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1E2223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162</w:t>
            </w:r>
            <w:r w:rsidR="001E2223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894</w:t>
            </w:r>
          </w:p>
        </w:tc>
        <w:tc>
          <w:tcPr>
            <w:tcW w:w="270" w:type="dxa"/>
          </w:tcPr>
          <w:p w14:paraId="29CE5465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887165" w14:textId="77777777" w:rsidR="001E2223" w:rsidRPr="0013335C" w:rsidRDefault="00577624" w:rsidP="001E2223">
            <w:pPr>
              <w:tabs>
                <w:tab w:val="decimal" w:pos="115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1E2223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734</w:t>
            </w:r>
            <w:r w:rsidR="001E2223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118</w:t>
            </w:r>
          </w:p>
        </w:tc>
        <w:tc>
          <w:tcPr>
            <w:tcW w:w="270" w:type="dxa"/>
          </w:tcPr>
          <w:p w14:paraId="6C730D33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CE51BE" w14:textId="77777777" w:rsidR="001E2223" w:rsidRPr="0013335C" w:rsidRDefault="00577624" w:rsidP="001E222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90</w:t>
            </w:r>
            <w:r w:rsidR="001E2223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025</w:t>
            </w:r>
          </w:p>
        </w:tc>
        <w:tc>
          <w:tcPr>
            <w:tcW w:w="270" w:type="dxa"/>
          </w:tcPr>
          <w:p w14:paraId="4A22B55F" w14:textId="77777777" w:rsidR="001E2223" w:rsidRPr="0013335C" w:rsidRDefault="001E2223" w:rsidP="001E2223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094E510" w14:textId="77777777" w:rsidR="001E2223" w:rsidRPr="0013335C" w:rsidRDefault="00577624" w:rsidP="001E222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110</w:t>
            </w:r>
          </w:p>
        </w:tc>
        <w:tc>
          <w:tcPr>
            <w:tcW w:w="270" w:type="dxa"/>
          </w:tcPr>
          <w:p w14:paraId="5B2471B3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8" w:type="dxa"/>
          </w:tcPr>
          <w:p w14:paraId="202AC688" w14:textId="77777777" w:rsidR="001E2223" w:rsidRPr="0013335C" w:rsidRDefault="001E2223" w:rsidP="001E2223">
            <w:pPr>
              <w:tabs>
                <w:tab w:val="decimal" w:pos="77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0F1577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1B749B3" w14:textId="77777777" w:rsidR="001E2223" w:rsidRPr="0013335C" w:rsidRDefault="00577624" w:rsidP="001E222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="001E2223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676</w:t>
            </w:r>
            <w:r w:rsidR="001E2223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857</w:t>
            </w:r>
          </w:p>
        </w:tc>
      </w:tr>
      <w:tr w:rsidR="001E2223" w:rsidRPr="0013335C" w14:paraId="27D610C2" w14:textId="77777777" w:rsidTr="001E2223">
        <w:tc>
          <w:tcPr>
            <w:tcW w:w="2430" w:type="dxa"/>
          </w:tcPr>
          <w:p w14:paraId="6EEC8C5F" w14:textId="77777777" w:rsidR="001E2223" w:rsidRPr="0013335C" w:rsidRDefault="001E2223" w:rsidP="001E2223">
            <w:pPr>
              <w:spacing w:line="240" w:lineRule="auto"/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03D21A97" w14:textId="77777777" w:rsidR="001E2223" w:rsidRPr="0013335C" w:rsidRDefault="00577624" w:rsidP="001E2223">
            <w:pPr>
              <w:tabs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609</w:t>
            </w:r>
          </w:p>
        </w:tc>
        <w:tc>
          <w:tcPr>
            <w:tcW w:w="270" w:type="dxa"/>
          </w:tcPr>
          <w:p w14:paraId="2E52D2EC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A7266D3" w14:textId="77777777" w:rsidR="001E2223" w:rsidRPr="0013335C" w:rsidRDefault="00577624" w:rsidP="001E2223">
            <w:pPr>
              <w:tabs>
                <w:tab w:val="decimal" w:pos="97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16</w:t>
            </w:r>
            <w:r w:rsidR="001E2223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820</w:t>
            </w:r>
          </w:p>
        </w:tc>
        <w:tc>
          <w:tcPr>
            <w:tcW w:w="270" w:type="dxa"/>
          </w:tcPr>
          <w:p w14:paraId="51DF843E" w14:textId="77777777" w:rsidR="001E2223" w:rsidRPr="0013335C" w:rsidRDefault="001E2223" w:rsidP="001E2223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E12554" w14:textId="77777777" w:rsidR="001E2223" w:rsidRPr="0013335C" w:rsidRDefault="00577624" w:rsidP="001E222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78</w:t>
            </w:r>
            <w:r w:rsidR="001E2223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778</w:t>
            </w:r>
          </w:p>
        </w:tc>
        <w:tc>
          <w:tcPr>
            <w:tcW w:w="270" w:type="dxa"/>
          </w:tcPr>
          <w:p w14:paraId="0661C316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F85E5FA" w14:textId="77777777" w:rsidR="001E2223" w:rsidRPr="0013335C" w:rsidRDefault="00577624" w:rsidP="001E2223">
            <w:pPr>
              <w:tabs>
                <w:tab w:val="decimal" w:pos="115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237</w:t>
            </w:r>
            <w:r w:rsidR="001E2223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905</w:t>
            </w:r>
          </w:p>
        </w:tc>
        <w:tc>
          <w:tcPr>
            <w:tcW w:w="270" w:type="dxa"/>
          </w:tcPr>
          <w:p w14:paraId="7ED4907E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B82889" w14:textId="77777777" w:rsidR="001E2223" w:rsidRPr="0013335C" w:rsidRDefault="00577624" w:rsidP="001E222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16</w:t>
            </w:r>
            <w:r w:rsidR="001E2223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023</w:t>
            </w:r>
          </w:p>
        </w:tc>
        <w:tc>
          <w:tcPr>
            <w:tcW w:w="270" w:type="dxa"/>
          </w:tcPr>
          <w:p w14:paraId="22F7E5DD" w14:textId="77777777" w:rsidR="001E2223" w:rsidRPr="0013335C" w:rsidRDefault="001E2223" w:rsidP="001E2223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3A1DD0" w14:textId="77777777" w:rsidR="001E2223" w:rsidRPr="0013335C" w:rsidRDefault="00577624" w:rsidP="001E222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290</w:t>
            </w:r>
          </w:p>
        </w:tc>
        <w:tc>
          <w:tcPr>
            <w:tcW w:w="270" w:type="dxa"/>
          </w:tcPr>
          <w:p w14:paraId="1F9675D4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8" w:type="dxa"/>
          </w:tcPr>
          <w:p w14:paraId="6A330182" w14:textId="77777777" w:rsidR="001E2223" w:rsidRPr="0013335C" w:rsidRDefault="001E2223" w:rsidP="001E2223">
            <w:pPr>
              <w:tabs>
                <w:tab w:val="decimal" w:pos="77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CDBA9C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C7CB91C" w14:textId="77777777" w:rsidR="001E2223" w:rsidRPr="0013335C" w:rsidRDefault="00577624" w:rsidP="001E222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350</w:t>
            </w:r>
            <w:r w:rsidR="001E2223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425</w:t>
            </w:r>
          </w:p>
        </w:tc>
      </w:tr>
      <w:tr w:rsidR="001E2223" w:rsidRPr="0013335C" w14:paraId="1B9F7E84" w14:textId="77777777" w:rsidTr="001E2223">
        <w:tc>
          <w:tcPr>
            <w:tcW w:w="2430" w:type="dxa"/>
          </w:tcPr>
          <w:p w14:paraId="5A4DB50C" w14:textId="77777777" w:rsidR="001E2223" w:rsidRPr="0013335C" w:rsidRDefault="001E2223" w:rsidP="001E2223">
            <w:pPr>
              <w:spacing w:line="240" w:lineRule="auto"/>
              <w:ind w:right="-648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/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276DA4" w14:textId="77777777" w:rsidR="001E2223" w:rsidRPr="0013335C" w:rsidRDefault="001E2223" w:rsidP="001E2223">
            <w:pPr>
              <w:tabs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DA61613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A9CD84" w14:textId="77777777" w:rsidR="001E2223" w:rsidRPr="0013335C" w:rsidRDefault="001E2223" w:rsidP="001E2223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120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83E091B" w14:textId="77777777" w:rsidR="001E2223" w:rsidRPr="0013335C" w:rsidRDefault="001E2223" w:rsidP="001E2223">
            <w:pPr>
              <w:tabs>
                <w:tab w:val="decimal" w:pos="792"/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F04DF1" w14:textId="77777777" w:rsidR="001E2223" w:rsidRPr="0013335C" w:rsidRDefault="001E2223" w:rsidP="001E222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384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3EAD710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4969B6" w14:textId="77777777" w:rsidR="001E2223" w:rsidRPr="0013335C" w:rsidRDefault="001E2223" w:rsidP="001E2223">
            <w:pPr>
              <w:tabs>
                <w:tab w:val="decimal" w:pos="115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71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450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2695058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3C2917" w14:textId="77777777" w:rsidR="001E2223" w:rsidRPr="0013335C" w:rsidRDefault="001E2223" w:rsidP="001E222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230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801517E" w14:textId="77777777" w:rsidR="001E2223" w:rsidRPr="0013335C" w:rsidRDefault="001E2223" w:rsidP="001E2223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A0053F" w14:textId="77777777" w:rsidR="001E2223" w:rsidRPr="0013335C" w:rsidRDefault="001E2223" w:rsidP="001E2223">
            <w:pPr>
              <w:tabs>
                <w:tab w:val="decimal" w:pos="61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6F61DBF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3AE01CC0" w14:textId="77777777" w:rsidR="001E2223" w:rsidRPr="0013335C" w:rsidRDefault="001E2223" w:rsidP="001E2223">
            <w:pPr>
              <w:tabs>
                <w:tab w:val="decimal" w:pos="77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BBCEF6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9FF8BB5" w14:textId="77777777" w:rsidR="001E2223" w:rsidRPr="0013335C" w:rsidRDefault="001E2223" w:rsidP="001E222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104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184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</w:tr>
      <w:tr w:rsidR="001E2223" w:rsidRPr="0013335C" w14:paraId="6CC6EF9A" w14:textId="77777777" w:rsidTr="001E2223">
        <w:tc>
          <w:tcPr>
            <w:tcW w:w="2430" w:type="dxa"/>
          </w:tcPr>
          <w:p w14:paraId="50C546AC" w14:textId="77777777" w:rsidR="001E2223" w:rsidRPr="0013335C" w:rsidRDefault="001E2223" w:rsidP="001E2223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577624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31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มีนาคม </w:t>
            </w:r>
            <w:r w:rsidR="00577624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2562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 xml:space="preserve"> </w:t>
            </w:r>
          </w:p>
          <w:p w14:paraId="3B352195" w14:textId="77777777" w:rsidR="001E2223" w:rsidRPr="0013335C" w:rsidRDefault="001E2223" w:rsidP="001E2223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 xml:space="preserve">   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="00577624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 เมษายน </w:t>
            </w:r>
            <w:r w:rsidR="00577624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561697" w14:textId="77777777" w:rsidR="001E2223" w:rsidRPr="0013335C" w:rsidRDefault="001E2223" w:rsidP="001E2223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01AD60F2" w14:textId="77777777" w:rsidR="001E2223" w:rsidRPr="0013335C" w:rsidRDefault="00577624" w:rsidP="001E2223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35</w:t>
            </w:r>
            <w:r w:rsidR="001E2223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080</w:t>
            </w:r>
          </w:p>
        </w:tc>
        <w:tc>
          <w:tcPr>
            <w:tcW w:w="270" w:type="dxa"/>
          </w:tcPr>
          <w:p w14:paraId="736CDF55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2C0A9AB" w14:textId="77777777" w:rsidR="001E2223" w:rsidRPr="0013335C" w:rsidRDefault="001E2223" w:rsidP="001E2223">
            <w:pPr>
              <w:tabs>
                <w:tab w:val="decimal" w:pos="97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2439CB08" w14:textId="77777777" w:rsidR="001E2223" w:rsidRPr="0013335C" w:rsidRDefault="00577624" w:rsidP="001E2223">
            <w:pPr>
              <w:tabs>
                <w:tab w:val="decimal" w:pos="97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671</w:t>
            </w:r>
            <w:r w:rsidR="001E2223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939</w:t>
            </w:r>
          </w:p>
        </w:tc>
        <w:tc>
          <w:tcPr>
            <w:tcW w:w="270" w:type="dxa"/>
          </w:tcPr>
          <w:p w14:paraId="582EB770" w14:textId="77777777" w:rsidR="001E2223" w:rsidRPr="0013335C" w:rsidRDefault="001E2223" w:rsidP="001E2223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40331C" w14:textId="77777777" w:rsidR="001E2223" w:rsidRPr="0013335C" w:rsidRDefault="001E2223" w:rsidP="001E222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20F57079" w14:textId="77777777" w:rsidR="001E2223" w:rsidRPr="0013335C" w:rsidRDefault="00577624" w:rsidP="001E222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1E2223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216</w:t>
            </w:r>
            <w:r w:rsidR="001E2223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288</w:t>
            </w:r>
          </w:p>
        </w:tc>
        <w:tc>
          <w:tcPr>
            <w:tcW w:w="270" w:type="dxa"/>
          </w:tcPr>
          <w:p w14:paraId="02E88763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9E81A3" w14:textId="77777777" w:rsidR="001E2223" w:rsidRPr="0013335C" w:rsidRDefault="001E2223" w:rsidP="001E2223">
            <w:pPr>
              <w:tabs>
                <w:tab w:val="decimal" w:pos="115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34E00530" w14:textId="77777777" w:rsidR="001E2223" w:rsidRPr="0013335C" w:rsidRDefault="00577624" w:rsidP="001E2223">
            <w:pPr>
              <w:tabs>
                <w:tab w:val="decimal" w:pos="115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="001E2223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900</w:t>
            </w:r>
            <w:r w:rsidR="001E2223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573</w:t>
            </w:r>
          </w:p>
        </w:tc>
        <w:tc>
          <w:tcPr>
            <w:tcW w:w="270" w:type="dxa"/>
          </w:tcPr>
          <w:p w14:paraId="1133CB0C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B013F37" w14:textId="77777777" w:rsidR="001E2223" w:rsidRPr="0013335C" w:rsidRDefault="001E2223" w:rsidP="001E222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49E2C8C4" w14:textId="77777777" w:rsidR="001E2223" w:rsidRPr="0013335C" w:rsidRDefault="00577624" w:rsidP="001E222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98</w:t>
            </w:r>
            <w:r w:rsidR="001E2223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818</w:t>
            </w:r>
          </w:p>
        </w:tc>
        <w:tc>
          <w:tcPr>
            <w:tcW w:w="270" w:type="dxa"/>
          </w:tcPr>
          <w:p w14:paraId="1C3CF25A" w14:textId="77777777" w:rsidR="001E2223" w:rsidRPr="0013335C" w:rsidRDefault="001E2223" w:rsidP="001E2223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2A36CB" w14:textId="77777777" w:rsidR="001E2223" w:rsidRPr="0013335C" w:rsidRDefault="001E2223" w:rsidP="001E222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1384EA42" w14:textId="77777777" w:rsidR="001E2223" w:rsidRPr="0013335C" w:rsidRDefault="00577624" w:rsidP="001E222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400</w:t>
            </w:r>
          </w:p>
        </w:tc>
        <w:tc>
          <w:tcPr>
            <w:tcW w:w="270" w:type="dxa"/>
          </w:tcPr>
          <w:p w14:paraId="6D1B97A7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5695CBEA" w14:textId="77777777" w:rsidR="001E2223" w:rsidRPr="0013335C" w:rsidRDefault="001E2223" w:rsidP="001E2223">
            <w:pPr>
              <w:tabs>
                <w:tab w:val="decimal" w:pos="77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BBCBFBA" w14:textId="77777777" w:rsidR="001E2223" w:rsidRPr="0013335C" w:rsidRDefault="001E2223" w:rsidP="001E2223">
            <w:pPr>
              <w:tabs>
                <w:tab w:val="decimal" w:pos="77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1415BE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492E553" w14:textId="77777777" w:rsidR="001E2223" w:rsidRPr="0013335C" w:rsidRDefault="001E2223" w:rsidP="001E222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2274900C" w14:textId="77777777" w:rsidR="001E2223" w:rsidRPr="0013335C" w:rsidRDefault="00577624" w:rsidP="001E222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</w:t>
            </w:r>
            <w:r w:rsidR="001E2223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923</w:t>
            </w:r>
            <w:r w:rsidR="001E2223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098</w:t>
            </w:r>
          </w:p>
        </w:tc>
      </w:tr>
      <w:tr w:rsidR="001E2223" w:rsidRPr="0013335C" w14:paraId="600C2533" w14:textId="77777777" w:rsidTr="001E2223">
        <w:tc>
          <w:tcPr>
            <w:tcW w:w="2430" w:type="dxa"/>
          </w:tcPr>
          <w:p w14:paraId="26E2DF95" w14:textId="77777777" w:rsidR="001E2223" w:rsidRPr="0013335C" w:rsidRDefault="001E2223" w:rsidP="001E2223">
            <w:pPr>
              <w:spacing w:line="240" w:lineRule="auto"/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68A81BB0" w14:textId="77777777" w:rsidR="001E2223" w:rsidRPr="0013335C" w:rsidRDefault="00577624" w:rsidP="001E2223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1E2223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184</w:t>
            </w:r>
          </w:p>
        </w:tc>
        <w:tc>
          <w:tcPr>
            <w:tcW w:w="270" w:type="dxa"/>
          </w:tcPr>
          <w:p w14:paraId="143B107F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8F49EA5" w14:textId="77777777" w:rsidR="001E2223" w:rsidRPr="0013335C" w:rsidRDefault="00577624" w:rsidP="001E2223">
            <w:pPr>
              <w:tabs>
                <w:tab w:val="decimal" w:pos="97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16</w:t>
            </w:r>
            <w:r w:rsidR="001E2223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983</w:t>
            </w:r>
          </w:p>
        </w:tc>
        <w:tc>
          <w:tcPr>
            <w:tcW w:w="270" w:type="dxa"/>
          </w:tcPr>
          <w:p w14:paraId="1B76F6DC" w14:textId="77777777" w:rsidR="001E2223" w:rsidRPr="0013335C" w:rsidRDefault="001E2223" w:rsidP="001E2223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E9245F" w14:textId="77777777" w:rsidR="001E2223" w:rsidRPr="0013335C" w:rsidRDefault="00577624" w:rsidP="001E222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81</w:t>
            </w:r>
            <w:r w:rsidR="001E2223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510</w:t>
            </w:r>
          </w:p>
        </w:tc>
        <w:tc>
          <w:tcPr>
            <w:tcW w:w="270" w:type="dxa"/>
          </w:tcPr>
          <w:p w14:paraId="3425312C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DC249A" w14:textId="77777777" w:rsidR="001E2223" w:rsidRPr="0013335C" w:rsidRDefault="00577624" w:rsidP="001E2223">
            <w:pPr>
              <w:tabs>
                <w:tab w:val="decimal" w:pos="115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234</w:t>
            </w:r>
            <w:r w:rsidR="001E2223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740</w:t>
            </w:r>
          </w:p>
        </w:tc>
        <w:tc>
          <w:tcPr>
            <w:tcW w:w="270" w:type="dxa"/>
          </w:tcPr>
          <w:p w14:paraId="4574E397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4BE1D0" w14:textId="77777777" w:rsidR="001E2223" w:rsidRPr="0013335C" w:rsidRDefault="00577624" w:rsidP="001E222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17</w:t>
            </w:r>
            <w:r w:rsidR="001E2223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351</w:t>
            </w:r>
          </w:p>
        </w:tc>
        <w:tc>
          <w:tcPr>
            <w:tcW w:w="270" w:type="dxa"/>
          </w:tcPr>
          <w:p w14:paraId="6A22A6C0" w14:textId="77777777" w:rsidR="001E2223" w:rsidRPr="0013335C" w:rsidRDefault="001E2223" w:rsidP="001E2223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640ACF" w14:textId="77777777" w:rsidR="001E2223" w:rsidRPr="0013335C" w:rsidRDefault="00577624" w:rsidP="001E222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313</w:t>
            </w:r>
          </w:p>
        </w:tc>
        <w:tc>
          <w:tcPr>
            <w:tcW w:w="270" w:type="dxa"/>
          </w:tcPr>
          <w:p w14:paraId="6EFF9916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8" w:type="dxa"/>
          </w:tcPr>
          <w:p w14:paraId="5EA0E4CA" w14:textId="77777777" w:rsidR="001E2223" w:rsidRPr="0013335C" w:rsidRDefault="001E2223" w:rsidP="001E2223">
            <w:pPr>
              <w:tabs>
                <w:tab w:val="decimal" w:pos="77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7606B4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3EC01C2" w14:textId="77777777" w:rsidR="001E2223" w:rsidRPr="0013335C" w:rsidRDefault="00577624" w:rsidP="001E222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352</w:t>
            </w:r>
            <w:r w:rsidR="001E2223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081</w:t>
            </w:r>
          </w:p>
        </w:tc>
      </w:tr>
      <w:tr w:rsidR="001E2223" w:rsidRPr="0013335C" w14:paraId="42FD334A" w14:textId="77777777" w:rsidTr="001E2223">
        <w:tc>
          <w:tcPr>
            <w:tcW w:w="2430" w:type="dxa"/>
          </w:tcPr>
          <w:p w14:paraId="4CFBF86F" w14:textId="77777777" w:rsidR="001E2223" w:rsidRPr="0013335C" w:rsidRDefault="001E2223" w:rsidP="001E2223">
            <w:pPr>
              <w:spacing w:line="240" w:lineRule="auto"/>
              <w:ind w:right="-64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/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768B2B" w14:textId="77777777" w:rsidR="001E2223" w:rsidRPr="0013335C" w:rsidRDefault="001E2223" w:rsidP="001E2223">
            <w:pPr>
              <w:tabs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3C5F073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A6411E" w14:textId="77777777" w:rsidR="001E2223" w:rsidRPr="0013335C" w:rsidRDefault="001E2223" w:rsidP="001E2223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758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41D17D4" w14:textId="77777777" w:rsidR="001E2223" w:rsidRPr="0013335C" w:rsidRDefault="001E2223" w:rsidP="001E2223">
            <w:pPr>
              <w:tabs>
                <w:tab w:val="decimal" w:pos="792"/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280AA3" w14:textId="77777777" w:rsidR="001E2223" w:rsidRPr="0013335C" w:rsidRDefault="001E2223" w:rsidP="001E222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16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966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A2CFB43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B01056" w14:textId="77777777" w:rsidR="001E2223" w:rsidRPr="0013335C" w:rsidRDefault="001E2223" w:rsidP="001E2223">
            <w:pPr>
              <w:tabs>
                <w:tab w:val="decimal" w:pos="115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72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407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F6F624D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1ADA26" w14:textId="77777777" w:rsidR="001E2223" w:rsidRPr="0013335C" w:rsidRDefault="001E2223" w:rsidP="001E222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274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42FA3CC" w14:textId="77777777" w:rsidR="001E2223" w:rsidRPr="0013335C" w:rsidRDefault="001E2223" w:rsidP="001E2223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AB813C" w14:textId="77777777" w:rsidR="001E2223" w:rsidRPr="0013335C" w:rsidRDefault="001E2223" w:rsidP="001E2223">
            <w:pPr>
              <w:tabs>
                <w:tab w:val="decimal" w:pos="61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8899026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206BC1DF" w14:textId="77777777" w:rsidR="001E2223" w:rsidRPr="0013335C" w:rsidRDefault="001E2223" w:rsidP="001E2223">
            <w:pPr>
              <w:tabs>
                <w:tab w:val="decimal" w:pos="77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F95E18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99BA45C" w14:textId="77777777" w:rsidR="001E2223" w:rsidRPr="0013335C" w:rsidRDefault="001E2223" w:rsidP="001E222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92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405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</w:tr>
      <w:tr w:rsidR="001E2223" w:rsidRPr="0013335C" w14:paraId="512A6AAA" w14:textId="77777777" w:rsidTr="001E2223">
        <w:tc>
          <w:tcPr>
            <w:tcW w:w="2430" w:type="dxa"/>
          </w:tcPr>
          <w:p w14:paraId="06A57DDF" w14:textId="77777777" w:rsidR="001E2223" w:rsidRPr="0013335C" w:rsidRDefault="001E2223" w:rsidP="001E2223">
            <w:pPr>
              <w:spacing w:line="240" w:lineRule="auto"/>
              <w:ind w:right="-6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5DA7B47" w14:textId="77777777" w:rsidR="001E2223" w:rsidRPr="0013335C" w:rsidRDefault="00577624" w:rsidP="001E2223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36</w:t>
            </w:r>
            <w:r w:rsidR="001E2223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264</w:t>
            </w:r>
          </w:p>
        </w:tc>
        <w:tc>
          <w:tcPr>
            <w:tcW w:w="270" w:type="dxa"/>
          </w:tcPr>
          <w:p w14:paraId="79B80D29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4DDCAD8" w14:textId="77777777" w:rsidR="001E2223" w:rsidRPr="0013335C" w:rsidRDefault="00577624" w:rsidP="001E2223">
            <w:pPr>
              <w:tabs>
                <w:tab w:val="decimal" w:pos="97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687</w:t>
            </w:r>
            <w:r w:rsidR="001E2223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164</w:t>
            </w:r>
          </w:p>
        </w:tc>
        <w:tc>
          <w:tcPr>
            <w:tcW w:w="270" w:type="dxa"/>
          </w:tcPr>
          <w:p w14:paraId="6BBB7823" w14:textId="77777777" w:rsidR="001E2223" w:rsidRPr="0013335C" w:rsidRDefault="001E2223" w:rsidP="001E2223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1FCD559" w14:textId="77777777" w:rsidR="001E2223" w:rsidRPr="0013335C" w:rsidRDefault="00577624" w:rsidP="001E222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1E2223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280</w:t>
            </w:r>
            <w:r w:rsidR="001E2223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832</w:t>
            </w:r>
          </w:p>
        </w:tc>
        <w:tc>
          <w:tcPr>
            <w:tcW w:w="270" w:type="dxa"/>
          </w:tcPr>
          <w:p w14:paraId="2B9169E9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98DA6D" w14:textId="77777777" w:rsidR="001E2223" w:rsidRPr="0013335C" w:rsidRDefault="00577624" w:rsidP="001E2223">
            <w:pPr>
              <w:tabs>
                <w:tab w:val="decimal" w:pos="115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</w:t>
            </w:r>
            <w:r w:rsidR="001E2223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062</w:t>
            </w:r>
            <w:r w:rsidR="001E2223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906</w:t>
            </w:r>
          </w:p>
        </w:tc>
        <w:tc>
          <w:tcPr>
            <w:tcW w:w="270" w:type="dxa"/>
          </w:tcPr>
          <w:p w14:paraId="770045B6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07F4735" w14:textId="77777777" w:rsidR="001E2223" w:rsidRPr="0013335C" w:rsidRDefault="00577624" w:rsidP="001E222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114</w:t>
            </w:r>
            <w:r w:rsidR="001E2223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895</w:t>
            </w:r>
          </w:p>
        </w:tc>
        <w:tc>
          <w:tcPr>
            <w:tcW w:w="270" w:type="dxa"/>
          </w:tcPr>
          <w:p w14:paraId="0DDBB245" w14:textId="77777777" w:rsidR="001E2223" w:rsidRPr="0013335C" w:rsidRDefault="001E2223" w:rsidP="001E2223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052B7C4" w14:textId="77777777" w:rsidR="001E2223" w:rsidRPr="0013335C" w:rsidRDefault="00577624" w:rsidP="001E222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713</w:t>
            </w:r>
          </w:p>
        </w:tc>
        <w:tc>
          <w:tcPr>
            <w:tcW w:w="270" w:type="dxa"/>
          </w:tcPr>
          <w:p w14:paraId="4060A49B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5697B64F" w14:textId="77777777" w:rsidR="001E2223" w:rsidRPr="0013335C" w:rsidRDefault="001E2223" w:rsidP="001E2223">
            <w:pPr>
              <w:tabs>
                <w:tab w:val="decimal" w:pos="77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39D309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661CE0B" w14:textId="77777777" w:rsidR="001E2223" w:rsidRPr="0013335C" w:rsidRDefault="00577624" w:rsidP="001E222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</w:t>
            </w:r>
            <w:r w:rsidR="001E2223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182</w:t>
            </w:r>
            <w:r w:rsidR="001E2223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774</w:t>
            </w:r>
          </w:p>
        </w:tc>
      </w:tr>
      <w:tr w:rsidR="001E2223" w:rsidRPr="0013335C" w14:paraId="333553E3" w14:textId="77777777" w:rsidTr="001E2223">
        <w:tc>
          <w:tcPr>
            <w:tcW w:w="2430" w:type="dxa"/>
          </w:tcPr>
          <w:p w14:paraId="634AE076" w14:textId="77777777" w:rsidR="001E2223" w:rsidRPr="0013335C" w:rsidRDefault="001E2223" w:rsidP="001E2223">
            <w:pPr>
              <w:spacing w:line="240" w:lineRule="auto"/>
              <w:ind w:right="-64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A91ED80" w14:textId="77777777" w:rsidR="001E2223" w:rsidRPr="0013335C" w:rsidRDefault="001E2223" w:rsidP="001E2223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B513126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4D75CFD" w14:textId="77777777" w:rsidR="001E2223" w:rsidRPr="0013335C" w:rsidRDefault="001E2223" w:rsidP="001E2223">
            <w:pPr>
              <w:tabs>
                <w:tab w:val="decimal" w:pos="970"/>
              </w:tabs>
              <w:spacing w:line="240" w:lineRule="auto"/>
              <w:ind w:left="-108" w:right="-15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173C1C" w14:textId="77777777" w:rsidR="001E2223" w:rsidRPr="0013335C" w:rsidRDefault="001E2223" w:rsidP="001E2223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769F515" w14:textId="77777777" w:rsidR="001E2223" w:rsidRPr="0013335C" w:rsidRDefault="001E2223" w:rsidP="001E222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EC0A95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5EDBCE" w14:textId="77777777" w:rsidR="001E2223" w:rsidRPr="0013335C" w:rsidRDefault="001E2223" w:rsidP="001E2223">
            <w:pPr>
              <w:tabs>
                <w:tab w:val="decimal" w:pos="115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235A56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94D4951" w14:textId="77777777" w:rsidR="001E2223" w:rsidRPr="0013335C" w:rsidRDefault="001E2223" w:rsidP="001E222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028B7C" w14:textId="77777777" w:rsidR="001E2223" w:rsidRPr="0013335C" w:rsidRDefault="001E2223" w:rsidP="001E2223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ADCC78" w14:textId="77777777" w:rsidR="001E2223" w:rsidRPr="0013335C" w:rsidRDefault="001E2223" w:rsidP="001E222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F89E8D1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08B56FDF" w14:textId="77777777" w:rsidR="001E2223" w:rsidRPr="0013335C" w:rsidRDefault="001E2223" w:rsidP="001E2223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917E9A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FB2A373" w14:textId="77777777" w:rsidR="001E2223" w:rsidRPr="0013335C" w:rsidRDefault="001E2223" w:rsidP="001E222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E2223" w:rsidRPr="0013335C" w14:paraId="3595B95B" w14:textId="77777777" w:rsidTr="001E2223">
        <w:tc>
          <w:tcPr>
            <w:tcW w:w="2430" w:type="dxa"/>
          </w:tcPr>
          <w:p w14:paraId="1FDFEE87" w14:textId="77777777" w:rsidR="001E2223" w:rsidRPr="0013335C" w:rsidRDefault="001E2223" w:rsidP="001E2223">
            <w:pPr>
              <w:spacing w:line="240" w:lineRule="auto"/>
              <w:ind w:right="-64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</w:tcPr>
          <w:p w14:paraId="6CCE7A52" w14:textId="77777777" w:rsidR="001E2223" w:rsidRPr="0013335C" w:rsidRDefault="001E2223" w:rsidP="001E2223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8378E5B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5D088F" w14:textId="77777777" w:rsidR="001E2223" w:rsidRPr="0013335C" w:rsidRDefault="001E2223" w:rsidP="001E2223">
            <w:pPr>
              <w:tabs>
                <w:tab w:val="decimal" w:pos="97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1E2514" w14:textId="77777777" w:rsidR="001E2223" w:rsidRPr="0013335C" w:rsidRDefault="001E2223" w:rsidP="001E2223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811C8C" w14:textId="77777777" w:rsidR="001E2223" w:rsidRPr="0013335C" w:rsidRDefault="001E2223" w:rsidP="001E222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310E1D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F72D8D" w14:textId="77777777" w:rsidR="001E2223" w:rsidRPr="0013335C" w:rsidRDefault="001E2223" w:rsidP="001E2223">
            <w:pPr>
              <w:tabs>
                <w:tab w:val="decimal" w:pos="115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29B4AD9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932B64" w14:textId="77777777" w:rsidR="001E2223" w:rsidRPr="0013335C" w:rsidRDefault="001E2223" w:rsidP="001E222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F47CE3" w14:textId="77777777" w:rsidR="001E2223" w:rsidRPr="0013335C" w:rsidRDefault="001E2223" w:rsidP="001E2223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67D6F9" w14:textId="77777777" w:rsidR="001E2223" w:rsidRPr="0013335C" w:rsidRDefault="001E2223" w:rsidP="001E222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AEE560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</w:tcPr>
          <w:p w14:paraId="62A26253" w14:textId="77777777" w:rsidR="001E2223" w:rsidRPr="0013335C" w:rsidRDefault="001E2223" w:rsidP="001E2223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A2EAD0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2716ED2E" w14:textId="77777777" w:rsidR="001E2223" w:rsidRPr="0013335C" w:rsidRDefault="001E2223" w:rsidP="001E222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E2223" w:rsidRPr="0013335C" w14:paraId="36DE70AD" w14:textId="77777777" w:rsidTr="001E2223">
        <w:tc>
          <w:tcPr>
            <w:tcW w:w="2430" w:type="dxa"/>
          </w:tcPr>
          <w:p w14:paraId="4BF4A203" w14:textId="77777777" w:rsidR="001E2223" w:rsidRPr="0013335C" w:rsidRDefault="001E2223" w:rsidP="001E2223">
            <w:pPr>
              <w:rPr>
                <w:rFonts w:ascii="Angsana New" w:hAnsi="Angsana New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2F831A6" w14:textId="77777777" w:rsidR="001E2223" w:rsidRPr="0013335C" w:rsidRDefault="00577624" w:rsidP="001E2223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151</w:t>
            </w:r>
            <w:r w:rsidR="001E2223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829</w:t>
            </w:r>
          </w:p>
        </w:tc>
        <w:tc>
          <w:tcPr>
            <w:tcW w:w="270" w:type="dxa"/>
          </w:tcPr>
          <w:p w14:paraId="069557A5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A4FFA1C" w14:textId="77777777" w:rsidR="001E2223" w:rsidRPr="0013335C" w:rsidRDefault="00577624" w:rsidP="001E2223">
            <w:pPr>
              <w:tabs>
                <w:tab w:val="decimal" w:pos="97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75</w:t>
            </w:r>
            <w:r w:rsidR="001E2223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355</w:t>
            </w:r>
          </w:p>
        </w:tc>
        <w:tc>
          <w:tcPr>
            <w:tcW w:w="270" w:type="dxa"/>
          </w:tcPr>
          <w:p w14:paraId="593AD23D" w14:textId="77777777" w:rsidR="001E2223" w:rsidRPr="0013335C" w:rsidRDefault="001E2223" w:rsidP="001E2223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0A04317" w14:textId="77777777" w:rsidR="001E2223" w:rsidRPr="0013335C" w:rsidRDefault="00577624" w:rsidP="001E222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555</w:t>
            </w:r>
            <w:r w:rsidR="001E2223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014</w:t>
            </w:r>
          </w:p>
        </w:tc>
        <w:tc>
          <w:tcPr>
            <w:tcW w:w="270" w:type="dxa"/>
          </w:tcPr>
          <w:p w14:paraId="5F3AB21B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9CF8D19" w14:textId="77777777" w:rsidR="001E2223" w:rsidRPr="0013335C" w:rsidRDefault="00577624" w:rsidP="001E2223">
            <w:pPr>
              <w:tabs>
                <w:tab w:val="decimal" w:pos="115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541</w:t>
            </w:r>
            <w:r w:rsidR="001E2223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491</w:t>
            </w:r>
          </w:p>
        </w:tc>
        <w:tc>
          <w:tcPr>
            <w:tcW w:w="270" w:type="dxa"/>
          </w:tcPr>
          <w:p w14:paraId="5A64E95F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C59D3ED" w14:textId="77777777" w:rsidR="001E2223" w:rsidRPr="0013335C" w:rsidRDefault="00577624" w:rsidP="001E222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45</w:t>
            </w:r>
            <w:r w:rsidR="001E2223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973</w:t>
            </w:r>
          </w:p>
        </w:tc>
        <w:tc>
          <w:tcPr>
            <w:tcW w:w="270" w:type="dxa"/>
          </w:tcPr>
          <w:p w14:paraId="4D2412F3" w14:textId="77777777" w:rsidR="001E2223" w:rsidRPr="0013335C" w:rsidRDefault="001E2223" w:rsidP="001E2223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BF7C4D2" w14:textId="77777777" w:rsidR="001E2223" w:rsidRPr="0013335C" w:rsidRDefault="00577624" w:rsidP="001E222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1E2223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245</w:t>
            </w:r>
          </w:p>
        </w:tc>
        <w:tc>
          <w:tcPr>
            <w:tcW w:w="270" w:type="dxa"/>
          </w:tcPr>
          <w:p w14:paraId="6B46B69B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</w:tcPr>
          <w:p w14:paraId="12D83E24" w14:textId="77777777" w:rsidR="001E2223" w:rsidRPr="0013335C" w:rsidRDefault="00577624" w:rsidP="001E2223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50</w:t>
            </w:r>
            <w:r w:rsidR="001E2223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831</w:t>
            </w:r>
          </w:p>
        </w:tc>
        <w:tc>
          <w:tcPr>
            <w:tcW w:w="270" w:type="dxa"/>
          </w:tcPr>
          <w:p w14:paraId="0CD498DD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52F90916" w14:textId="77777777" w:rsidR="001E2223" w:rsidRPr="0013335C" w:rsidRDefault="00577624" w:rsidP="001E222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1E2223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421</w:t>
            </w:r>
            <w:r w:rsidR="001E2223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738</w:t>
            </w:r>
          </w:p>
        </w:tc>
      </w:tr>
      <w:tr w:rsidR="001E2223" w:rsidRPr="0013335C" w14:paraId="3E83AA7B" w14:textId="77777777" w:rsidTr="001E2223">
        <w:tc>
          <w:tcPr>
            <w:tcW w:w="2430" w:type="dxa"/>
          </w:tcPr>
          <w:p w14:paraId="0E9574F7" w14:textId="77777777" w:rsidR="001E2223" w:rsidRPr="0013335C" w:rsidRDefault="001E2223" w:rsidP="001E2223">
            <w:pPr>
              <w:rPr>
                <w:rFonts w:ascii="Angsana New" w:hAnsi="Angsana New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6B4F296" w14:textId="77777777" w:rsidR="001E2223" w:rsidRPr="0013335C" w:rsidRDefault="00577624" w:rsidP="001E2223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168</w:t>
            </w:r>
            <w:r w:rsidR="001E2223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796</w:t>
            </w:r>
          </w:p>
        </w:tc>
        <w:tc>
          <w:tcPr>
            <w:tcW w:w="270" w:type="dxa"/>
          </w:tcPr>
          <w:p w14:paraId="36CB2994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2B06D860" w14:textId="77777777" w:rsidR="001E2223" w:rsidRPr="0013335C" w:rsidRDefault="00577624" w:rsidP="001E2223">
            <w:pPr>
              <w:tabs>
                <w:tab w:val="decimal" w:pos="97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70</w:t>
            </w:r>
            <w:r w:rsidR="001E2223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695</w:t>
            </w:r>
          </w:p>
        </w:tc>
        <w:tc>
          <w:tcPr>
            <w:tcW w:w="270" w:type="dxa"/>
          </w:tcPr>
          <w:p w14:paraId="40A7AAE6" w14:textId="77777777" w:rsidR="001E2223" w:rsidRPr="0013335C" w:rsidRDefault="001E2223" w:rsidP="001E2223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7B541317" w14:textId="77777777" w:rsidR="001E2223" w:rsidRPr="0013335C" w:rsidRDefault="00577624" w:rsidP="001E222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524</w:t>
            </w:r>
            <w:r w:rsidR="001E2223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659</w:t>
            </w:r>
          </w:p>
        </w:tc>
        <w:tc>
          <w:tcPr>
            <w:tcW w:w="270" w:type="dxa"/>
          </w:tcPr>
          <w:p w14:paraId="636D5BE1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756AB0C2" w14:textId="77777777" w:rsidR="001E2223" w:rsidRPr="0013335C" w:rsidRDefault="00577624" w:rsidP="001E2223">
            <w:pPr>
              <w:tabs>
                <w:tab w:val="decimal" w:pos="115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631</w:t>
            </w:r>
            <w:r w:rsidR="001E2223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292</w:t>
            </w:r>
          </w:p>
        </w:tc>
        <w:tc>
          <w:tcPr>
            <w:tcW w:w="270" w:type="dxa"/>
          </w:tcPr>
          <w:p w14:paraId="190C0381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7CEF3D9B" w14:textId="77777777" w:rsidR="001E2223" w:rsidRPr="0013335C" w:rsidRDefault="00577624" w:rsidP="001E222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47</w:t>
            </w:r>
            <w:r w:rsidR="001E2223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112</w:t>
            </w:r>
          </w:p>
        </w:tc>
        <w:tc>
          <w:tcPr>
            <w:tcW w:w="270" w:type="dxa"/>
          </w:tcPr>
          <w:p w14:paraId="011B6A09" w14:textId="77777777" w:rsidR="001E2223" w:rsidRPr="0013335C" w:rsidRDefault="001E2223" w:rsidP="001E2223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13BF7F2A" w14:textId="77777777" w:rsidR="001E2223" w:rsidRPr="0013335C" w:rsidRDefault="00577624" w:rsidP="001E222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932</w:t>
            </w:r>
          </w:p>
        </w:tc>
        <w:tc>
          <w:tcPr>
            <w:tcW w:w="270" w:type="dxa"/>
          </w:tcPr>
          <w:p w14:paraId="347E21F6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double" w:sz="4" w:space="0" w:color="auto"/>
              <w:bottom w:val="double" w:sz="4" w:space="0" w:color="auto"/>
            </w:tcBorders>
          </w:tcPr>
          <w:p w14:paraId="65E9A615" w14:textId="77777777" w:rsidR="001E2223" w:rsidRPr="0013335C" w:rsidRDefault="00577624" w:rsidP="001E2223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92</w:t>
            </w:r>
            <w:r w:rsidR="001E2223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543</w:t>
            </w:r>
          </w:p>
        </w:tc>
        <w:tc>
          <w:tcPr>
            <w:tcW w:w="270" w:type="dxa"/>
          </w:tcPr>
          <w:p w14:paraId="4F954F4E" w14:textId="77777777" w:rsidR="001E2223" w:rsidRPr="0013335C" w:rsidRDefault="001E2223" w:rsidP="001E222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14:paraId="2E103310" w14:textId="77777777" w:rsidR="001E2223" w:rsidRPr="0013335C" w:rsidRDefault="00577624" w:rsidP="001E222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1E2223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536</w:t>
            </w:r>
            <w:r w:rsidR="001E2223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029</w:t>
            </w:r>
          </w:p>
        </w:tc>
      </w:tr>
    </w:tbl>
    <w:p w14:paraId="5C2FF6F7" w14:textId="77777777" w:rsidR="00113DCC" w:rsidRPr="0013335C" w:rsidRDefault="00113DCC" w:rsidP="00113DCC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  <w:sectPr w:rsidR="00113DCC" w:rsidRPr="0013335C" w:rsidSect="0067226D">
          <w:pgSz w:w="16834" w:h="11909" w:orient="landscape" w:code="9"/>
          <w:pgMar w:top="691" w:right="814" w:bottom="576" w:left="1152" w:header="720" w:footer="720" w:gutter="0"/>
          <w:cols w:space="737"/>
          <w:docGrid w:linePitch="299"/>
        </w:sectPr>
      </w:pPr>
    </w:p>
    <w:p w14:paraId="37224A1B" w14:textId="77777777" w:rsidR="00C47CBB" w:rsidRPr="0013335C" w:rsidRDefault="00C47CBB" w:rsidP="00C47CB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cs/>
          <w:lang w:val="en-US"/>
        </w:rPr>
        <w:lastRenderedPageBreak/>
        <w:t>ราคาทรัพย์สินของบริษัทก่อนหักค่าเสื่อมราคาสะสมของอาคารและอุปกรณ์</w:t>
      </w:r>
      <w:r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>ซึ่งได้คิดค่าเสื่อมราคาเต็มจำนวนแล้ว</w:t>
      </w:r>
      <w:r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แต่ยังคงใช้งานจนถึง ณ วันที่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31</w:t>
      </w:r>
      <w:r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2563</w:t>
      </w:r>
      <w:r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>มีจำนวน</w:t>
      </w:r>
      <w:r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3</w:t>
      </w:r>
      <w:r w:rsidRPr="0013335C">
        <w:rPr>
          <w:rFonts w:ascii="Angsana New" w:hAnsi="Angsana New" w:hint="cs"/>
          <w:sz w:val="30"/>
          <w:szCs w:val="30"/>
          <w:lang w:val="en-US"/>
        </w:rPr>
        <w:t>,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966</w:t>
      </w:r>
      <w:r w:rsidRPr="0013335C">
        <w:rPr>
          <w:rFonts w:ascii="Angsana New" w:hAnsi="Angsana New" w:hint="cs"/>
          <w:sz w:val="30"/>
          <w:szCs w:val="30"/>
          <w:lang w:val="en-US"/>
        </w:rPr>
        <w:t>.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44</w:t>
      </w:r>
      <w:r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Pr="0013335C">
        <w:rPr>
          <w:rFonts w:ascii="Angsana New" w:hAnsi="Angsana New" w:hint="cs"/>
          <w:i/>
          <w:iCs/>
          <w:sz w:val="30"/>
          <w:szCs w:val="30"/>
          <w:cs/>
          <w:lang w:val="en-US"/>
        </w:rPr>
        <w:t>(</w:t>
      </w:r>
      <w:r w:rsidR="00577624" w:rsidRPr="0013335C">
        <w:rPr>
          <w:rFonts w:ascii="Angsana New" w:hAnsi="Angsana New" w:hint="cs"/>
          <w:i/>
          <w:iCs/>
          <w:sz w:val="30"/>
          <w:szCs w:val="30"/>
          <w:lang w:val="en-US"/>
        </w:rPr>
        <w:t>2562</w:t>
      </w:r>
      <w:r w:rsidRPr="0013335C">
        <w:rPr>
          <w:rFonts w:ascii="Angsana New" w:hAnsi="Angsana New" w:hint="cs"/>
          <w:i/>
          <w:iCs/>
          <w:sz w:val="30"/>
          <w:szCs w:val="30"/>
          <w:lang w:val="en-US"/>
        </w:rPr>
        <w:t xml:space="preserve">: </w:t>
      </w:r>
      <w:r w:rsidR="00577624" w:rsidRPr="0013335C">
        <w:rPr>
          <w:rFonts w:ascii="Angsana New" w:hAnsi="Angsana New" w:hint="cs"/>
          <w:i/>
          <w:iCs/>
          <w:sz w:val="30"/>
          <w:szCs w:val="30"/>
          <w:lang w:val="en-US"/>
        </w:rPr>
        <w:t>3</w:t>
      </w:r>
      <w:r w:rsidRPr="0013335C">
        <w:rPr>
          <w:rFonts w:ascii="Angsana New" w:hAnsi="Angsana New" w:hint="cs"/>
          <w:i/>
          <w:iCs/>
          <w:sz w:val="30"/>
          <w:szCs w:val="30"/>
          <w:lang w:val="en-US"/>
        </w:rPr>
        <w:t>,</w:t>
      </w:r>
      <w:r w:rsidR="00577624" w:rsidRPr="0013335C">
        <w:rPr>
          <w:rFonts w:ascii="Angsana New" w:hAnsi="Angsana New" w:hint="cs"/>
          <w:i/>
          <w:iCs/>
          <w:sz w:val="30"/>
          <w:szCs w:val="30"/>
          <w:lang w:val="en-US"/>
        </w:rPr>
        <w:t>810</w:t>
      </w:r>
      <w:r w:rsidRPr="0013335C">
        <w:rPr>
          <w:rFonts w:ascii="Angsana New" w:hAnsi="Angsana New" w:hint="cs"/>
          <w:i/>
          <w:iCs/>
          <w:sz w:val="30"/>
          <w:szCs w:val="30"/>
          <w:lang w:val="en-US"/>
        </w:rPr>
        <w:t>.</w:t>
      </w:r>
      <w:r w:rsidR="00577624" w:rsidRPr="0013335C">
        <w:rPr>
          <w:rFonts w:ascii="Angsana New" w:hAnsi="Angsana New" w:hint="cs"/>
          <w:i/>
          <w:iCs/>
          <w:sz w:val="30"/>
          <w:szCs w:val="30"/>
          <w:lang w:val="en-US"/>
        </w:rPr>
        <w:t>23</w:t>
      </w:r>
      <w:r w:rsidRPr="0013335C">
        <w:rPr>
          <w:rFonts w:ascii="Angsana New" w:hAnsi="Angsana New" w:hint="cs"/>
          <w:i/>
          <w:iCs/>
          <w:sz w:val="30"/>
          <w:szCs w:val="30"/>
          <w:lang w:val="en-US"/>
        </w:rPr>
        <w:t xml:space="preserve"> </w:t>
      </w:r>
      <w:r w:rsidRPr="0013335C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ล้านบาท)</w:t>
      </w:r>
    </w:p>
    <w:p w14:paraId="3981C89F" w14:textId="77777777" w:rsidR="00C47CBB" w:rsidRPr="0013335C" w:rsidRDefault="00C47CBB" w:rsidP="00C47CB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2FA5B4C" w14:textId="77777777" w:rsidR="001A30E4" w:rsidRPr="0013335C" w:rsidRDefault="001A30E4" w:rsidP="00C47CBB">
      <w:pPr>
        <w:numPr>
          <w:ilvl w:val="0"/>
          <w:numId w:val="27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3335C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สินทรัพย์ไม่มีตัวตน</w:t>
      </w:r>
    </w:p>
    <w:p w14:paraId="198D3CCB" w14:textId="77777777" w:rsidR="0097159E" w:rsidRPr="0013335C" w:rsidRDefault="0097159E" w:rsidP="00C47CB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942"/>
        <w:gridCol w:w="1170"/>
        <w:gridCol w:w="270"/>
        <w:gridCol w:w="1170"/>
        <w:gridCol w:w="270"/>
        <w:gridCol w:w="1080"/>
        <w:gridCol w:w="270"/>
        <w:gridCol w:w="1080"/>
      </w:tblGrid>
      <w:tr w:rsidR="00EC0B17" w:rsidRPr="0013335C" w14:paraId="7D022989" w14:textId="77777777" w:rsidTr="00EC0B17">
        <w:trPr>
          <w:tblHeader/>
        </w:trPr>
        <w:tc>
          <w:tcPr>
            <w:tcW w:w="3942" w:type="dxa"/>
          </w:tcPr>
          <w:p w14:paraId="5A61E47A" w14:textId="77777777" w:rsidR="00EC0B17" w:rsidRPr="0013335C" w:rsidRDefault="00EC0B17" w:rsidP="00D9023C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78870704" w14:textId="77777777" w:rsidR="00EC0B17" w:rsidRPr="0013335C" w:rsidRDefault="00EC0B17" w:rsidP="007012A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6F251777" w14:textId="77777777" w:rsidR="00EC0B17" w:rsidRPr="0013335C" w:rsidRDefault="00EC0B17" w:rsidP="007012A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EC0B17" w:rsidRPr="0013335C" w14:paraId="772F3B12" w14:textId="77777777" w:rsidTr="00EC0B17">
        <w:trPr>
          <w:tblHeader/>
        </w:trPr>
        <w:tc>
          <w:tcPr>
            <w:tcW w:w="3942" w:type="dxa"/>
          </w:tcPr>
          <w:p w14:paraId="57006FF8" w14:textId="77777777" w:rsidR="00EC0B17" w:rsidRPr="0013335C" w:rsidRDefault="00EC0B17" w:rsidP="00D9023C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D45908" w14:textId="77777777" w:rsidR="00EC0B17" w:rsidRPr="0013335C" w:rsidRDefault="00EC0B17" w:rsidP="001E282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  <w:vAlign w:val="bottom"/>
          </w:tcPr>
          <w:p w14:paraId="5B685CE0" w14:textId="77777777" w:rsidR="00EC0B17" w:rsidRPr="0013335C" w:rsidRDefault="00EC0B17" w:rsidP="00D9023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BFD677" w14:textId="77777777" w:rsidR="00EC0B17" w:rsidRPr="0013335C" w:rsidRDefault="00EC0B17" w:rsidP="001E282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270" w:type="dxa"/>
            <w:vAlign w:val="bottom"/>
          </w:tcPr>
          <w:p w14:paraId="53936BF2" w14:textId="77777777" w:rsidR="00EC0B17" w:rsidRPr="0013335C" w:rsidRDefault="00EC0B17" w:rsidP="00D9023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A0FF26" w14:textId="357EC176" w:rsidR="00EC0B17" w:rsidRPr="0013335C" w:rsidRDefault="00EC0B17" w:rsidP="00D9023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ค่าสมาชิกสนามกอล์ฟ</w:t>
            </w:r>
          </w:p>
        </w:tc>
        <w:tc>
          <w:tcPr>
            <w:tcW w:w="270" w:type="dxa"/>
            <w:vAlign w:val="bottom"/>
          </w:tcPr>
          <w:p w14:paraId="106945A6" w14:textId="77777777" w:rsidR="00EC0B17" w:rsidRPr="0013335C" w:rsidRDefault="00EC0B17" w:rsidP="00D9023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A1B9E9" w14:textId="77777777" w:rsidR="00EC0B17" w:rsidRPr="0013335C" w:rsidRDefault="00EC0B17" w:rsidP="007012A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65F9DC" w14:textId="77777777" w:rsidR="00EC0B17" w:rsidRPr="0013335C" w:rsidRDefault="00EC0B17" w:rsidP="007012A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EC0B17" w:rsidRPr="0013335C" w14:paraId="0D9FD586" w14:textId="77777777" w:rsidTr="004050EB">
        <w:tc>
          <w:tcPr>
            <w:tcW w:w="3942" w:type="dxa"/>
          </w:tcPr>
          <w:p w14:paraId="69FA0CAF" w14:textId="77777777" w:rsidR="00EC0B17" w:rsidRPr="0013335C" w:rsidRDefault="00EC0B17" w:rsidP="00D9023C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38C58C30" w14:textId="77777777" w:rsidR="00EC0B17" w:rsidRPr="0013335C" w:rsidRDefault="00EC0B17" w:rsidP="00EC0B1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0B17" w:rsidRPr="0013335C" w14:paraId="175C37F3" w14:textId="77777777" w:rsidTr="00EC0B17">
        <w:tc>
          <w:tcPr>
            <w:tcW w:w="3942" w:type="dxa"/>
          </w:tcPr>
          <w:p w14:paraId="47CF1F1D" w14:textId="77777777" w:rsidR="00EC0B17" w:rsidRPr="0013335C" w:rsidRDefault="00EC0B17" w:rsidP="00D9023C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14:paraId="6FE98688" w14:textId="77777777" w:rsidR="00EC0B17" w:rsidRPr="0013335C" w:rsidRDefault="00EC0B17" w:rsidP="00D9023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DAF7EE" w14:textId="77777777" w:rsidR="00EC0B17" w:rsidRPr="0013335C" w:rsidRDefault="00EC0B17" w:rsidP="00D9023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664E4A" w14:textId="77777777" w:rsidR="00EC0B17" w:rsidRPr="0013335C" w:rsidRDefault="00EC0B17" w:rsidP="00D9023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D624DB" w14:textId="77777777" w:rsidR="00EC0B17" w:rsidRPr="0013335C" w:rsidRDefault="00EC0B17" w:rsidP="00D9023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50B356" w14:textId="77777777" w:rsidR="00EC0B17" w:rsidRPr="0013335C" w:rsidRDefault="00EC0B17" w:rsidP="00D9023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FCB28C" w14:textId="77777777" w:rsidR="00EC0B17" w:rsidRPr="0013335C" w:rsidRDefault="00EC0B17" w:rsidP="00D9023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5A8990" w14:textId="77777777" w:rsidR="00EC0B17" w:rsidRPr="0013335C" w:rsidRDefault="00EC0B17" w:rsidP="00D9023C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0B17" w:rsidRPr="0013335C" w14:paraId="78A8FF08" w14:textId="77777777" w:rsidTr="00EC0B17">
        <w:tc>
          <w:tcPr>
            <w:tcW w:w="3942" w:type="dxa"/>
            <w:shd w:val="clear" w:color="auto" w:fill="auto"/>
          </w:tcPr>
          <w:p w14:paraId="47DB2890" w14:textId="77777777" w:rsidR="00EC0B17" w:rsidRPr="0013335C" w:rsidRDefault="00EC0B17" w:rsidP="00780F4E">
            <w:pPr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170" w:type="dxa"/>
            <w:vAlign w:val="bottom"/>
          </w:tcPr>
          <w:p w14:paraId="3DAFFA7F" w14:textId="77777777" w:rsidR="00EC0B17" w:rsidRPr="0013335C" w:rsidRDefault="00577624" w:rsidP="00EC0B17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36</w:t>
            </w:r>
            <w:r w:rsidR="00EC0B17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550</w:t>
            </w:r>
          </w:p>
        </w:tc>
        <w:tc>
          <w:tcPr>
            <w:tcW w:w="270" w:type="dxa"/>
          </w:tcPr>
          <w:p w14:paraId="2329C057" w14:textId="77777777" w:rsidR="00EC0B17" w:rsidRPr="0013335C" w:rsidRDefault="00EC0B17" w:rsidP="00780F4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C49A28" w14:textId="77777777" w:rsidR="00EC0B17" w:rsidRPr="0013335C" w:rsidRDefault="00577624" w:rsidP="00EC0B17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23</w:t>
            </w:r>
            <w:r w:rsidR="00EC0B17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215</w:t>
            </w:r>
          </w:p>
        </w:tc>
        <w:tc>
          <w:tcPr>
            <w:tcW w:w="270" w:type="dxa"/>
            <w:vAlign w:val="bottom"/>
          </w:tcPr>
          <w:p w14:paraId="785AAE1F" w14:textId="77777777" w:rsidR="00EC0B17" w:rsidRPr="0013335C" w:rsidRDefault="00EC0B17" w:rsidP="00780F4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D6C0F0" w14:textId="77777777" w:rsidR="00EC0B17" w:rsidRPr="0013335C" w:rsidRDefault="00577624" w:rsidP="00EC0B17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962</w:t>
            </w:r>
          </w:p>
        </w:tc>
        <w:tc>
          <w:tcPr>
            <w:tcW w:w="270" w:type="dxa"/>
          </w:tcPr>
          <w:p w14:paraId="4EB4A3C2" w14:textId="77777777" w:rsidR="00EC0B17" w:rsidRPr="0013335C" w:rsidRDefault="00EC0B17" w:rsidP="00780F4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FB2AE3" w14:textId="77777777" w:rsidR="00EC0B17" w:rsidRPr="0013335C" w:rsidRDefault="00577624" w:rsidP="00EC0B17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60</w:t>
            </w:r>
            <w:r w:rsidR="00EC0B17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727</w:t>
            </w:r>
          </w:p>
        </w:tc>
      </w:tr>
      <w:tr w:rsidR="00EC0B17" w:rsidRPr="0013335C" w14:paraId="0BA73DE4" w14:textId="77777777" w:rsidTr="00EC0B17">
        <w:tc>
          <w:tcPr>
            <w:tcW w:w="3942" w:type="dxa"/>
          </w:tcPr>
          <w:p w14:paraId="064CDB6F" w14:textId="77777777" w:rsidR="00EC0B17" w:rsidRPr="0013335C" w:rsidRDefault="00EC0B17" w:rsidP="00780F4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4D8AEFBD" w14:textId="77777777" w:rsidR="00EC0B17" w:rsidRPr="0013335C" w:rsidRDefault="00577624" w:rsidP="00EC0B17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910</w:t>
            </w:r>
          </w:p>
        </w:tc>
        <w:tc>
          <w:tcPr>
            <w:tcW w:w="270" w:type="dxa"/>
          </w:tcPr>
          <w:p w14:paraId="661C0B43" w14:textId="77777777" w:rsidR="00EC0B17" w:rsidRPr="0013335C" w:rsidRDefault="00EC0B17" w:rsidP="00780F4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E8EEDE" w14:textId="77777777" w:rsidR="00EC0B17" w:rsidRPr="0013335C" w:rsidRDefault="00577624" w:rsidP="00EC0B17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EC0B17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756</w:t>
            </w:r>
          </w:p>
        </w:tc>
        <w:tc>
          <w:tcPr>
            <w:tcW w:w="270" w:type="dxa"/>
            <w:vAlign w:val="bottom"/>
          </w:tcPr>
          <w:p w14:paraId="6F209935" w14:textId="77777777" w:rsidR="00EC0B17" w:rsidRPr="0013335C" w:rsidRDefault="00EC0B17" w:rsidP="00780F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A268EF" w14:textId="77777777" w:rsidR="00EC0B17" w:rsidRPr="0013335C" w:rsidRDefault="00EC0B17" w:rsidP="00EC0B17">
            <w:pPr>
              <w:tabs>
                <w:tab w:val="decimal" w:pos="52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1A07B36" w14:textId="77777777" w:rsidR="00EC0B17" w:rsidRPr="0013335C" w:rsidRDefault="00EC0B17" w:rsidP="00780F4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A366B1" w14:textId="77777777" w:rsidR="00EC0B17" w:rsidRPr="0013335C" w:rsidRDefault="00577624" w:rsidP="00EC0B17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="00EC0B17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666</w:t>
            </w:r>
          </w:p>
        </w:tc>
      </w:tr>
      <w:tr w:rsidR="00EC0B17" w:rsidRPr="0013335C" w14:paraId="1386408B" w14:textId="77777777" w:rsidTr="00EC0B17">
        <w:tc>
          <w:tcPr>
            <w:tcW w:w="3942" w:type="dxa"/>
            <w:shd w:val="clear" w:color="auto" w:fill="auto"/>
          </w:tcPr>
          <w:p w14:paraId="29FE0B89" w14:textId="77777777" w:rsidR="00EC0B17" w:rsidRPr="0013335C" w:rsidRDefault="00EC0B17" w:rsidP="00780F4E">
            <w:pPr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2562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เมษายน 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20D47B7" w14:textId="77777777" w:rsidR="00EC0B17" w:rsidRPr="0013335C" w:rsidRDefault="00577624" w:rsidP="00EC0B17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37</w:t>
            </w:r>
            <w:r w:rsidR="00EC0B17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460</w:t>
            </w:r>
          </w:p>
        </w:tc>
        <w:tc>
          <w:tcPr>
            <w:tcW w:w="270" w:type="dxa"/>
          </w:tcPr>
          <w:p w14:paraId="22850555" w14:textId="77777777" w:rsidR="00EC0B17" w:rsidRPr="0013335C" w:rsidRDefault="00EC0B17" w:rsidP="00780F4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42A5D27" w14:textId="77777777" w:rsidR="00EC0B17" w:rsidRPr="0013335C" w:rsidRDefault="00577624" w:rsidP="00EC0B17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26</w:t>
            </w:r>
            <w:r w:rsidR="00EC0B17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971</w:t>
            </w:r>
          </w:p>
        </w:tc>
        <w:tc>
          <w:tcPr>
            <w:tcW w:w="270" w:type="dxa"/>
            <w:vAlign w:val="bottom"/>
          </w:tcPr>
          <w:p w14:paraId="484481C0" w14:textId="77777777" w:rsidR="00EC0B17" w:rsidRPr="0013335C" w:rsidRDefault="00EC0B17" w:rsidP="00780F4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73281C3" w14:textId="77777777" w:rsidR="00EC0B17" w:rsidRPr="0013335C" w:rsidRDefault="00577624" w:rsidP="00EC0B17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962</w:t>
            </w:r>
          </w:p>
        </w:tc>
        <w:tc>
          <w:tcPr>
            <w:tcW w:w="270" w:type="dxa"/>
          </w:tcPr>
          <w:p w14:paraId="37A8D59B" w14:textId="77777777" w:rsidR="00EC0B17" w:rsidRPr="0013335C" w:rsidRDefault="00EC0B17" w:rsidP="00780F4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1764E3" w14:textId="77777777" w:rsidR="00EC0B17" w:rsidRPr="0013335C" w:rsidRDefault="00577624" w:rsidP="00EC0B17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65</w:t>
            </w:r>
            <w:r w:rsidR="00EC0B17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393</w:t>
            </w:r>
          </w:p>
        </w:tc>
      </w:tr>
      <w:tr w:rsidR="00EC0B17" w:rsidRPr="0013335C" w14:paraId="437EF717" w14:textId="77777777" w:rsidTr="00EC0B17">
        <w:tc>
          <w:tcPr>
            <w:tcW w:w="3942" w:type="dxa"/>
          </w:tcPr>
          <w:p w14:paraId="2066D370" w14:textId="77777777" w:rsidR="00EC0B17" w:rsidRPr="0013335C" w:rsidRDefault="00EC0B17" w:rsidP="00780F4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3CA3958" w14:textId="77777777" w:rsidR="00EC0B17" w:rsidRPr="0013335C" w:rsidRDefault="00EC0B17" w:rsidP="003C127B">
            <w:pPr>
              <w:tabs>
                <w:tab w:val="decimal" w:pos="52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006ADA7" w14:textId="77777777" w:rsidR="00EC0B17" w:rsidRPr="0013335C" w:rsidRDefault="00EC0B17" w:rsidP="00780F4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409A7D" w14:textId="77777777" w:rsidR="00EC0B17" w:rsidRPr="0013335C" w:rsidRDefault="00577624" w:rsidP="00EC0B17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EC0B17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445</w:t>
            </w:r>
          </w:p>
        </w:tc>
        <w:tc>
          <w:tcPr>
            <w:tcW w:w="270" w:type="dxa"/>
            <w:vAlign w:val="bottom"/>
          </w:tcPr>
          <w:p w14:paraId="38737771" w14:textId="77777777" w:rsidR="00EC0B17" w:rsidRPr="0013335C" w:rsidRDefault="00EC0B17" w:rsidP="00780F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B9EF36" w14:textId="77777777" w:rsidR="00EC0B17" w:rsidRPr="0013335C" w:rsidRDefault="00EC0B17" w:rsidP="00EC0B17">
            <w:pPr>
              <w:tabs>
                <w:tab w:val="decimal" w:pos="52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81AB732" w14:textId="77777777" w:rsidR="00EC0B17" w:rsidRPr="0013335C" w:rsidRDefault="00EC0B17" w:rsidP="00780F4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F2C510" w14:textId="77777777" w:rsidR="00EC0B17" w:rsidRPr="0013335C" w:rsidRDefault="00577624" w:rsidP="00EC0B17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EC0B17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445</w:t>
            </w:r>
          </w:p>
        </w:tc>
      </w:tr>
      <w:tr w:rsidR="00EC0B17" w:rsidRPr="0013335C" w14:paraId="63FB7E48" w14:textId="77777777" w:rsidTr="00EC0B17">
        <w:tc>
          <w:tcPr>
            <w:tcW w:w="3942" w:type="dxa"/>
            <w:shd w:val="clear" w:color="auto" w:fill="auto"/>
          </w:tcPr>
          <w:p w14:paraId="78DA05FE" w14:textId="77777777" w:rsidR="00EC0B17" w:rsidRPr="0013335C" w:rsidRDefault="00EC0B17" w:rsidP="00780F4E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4DCE7" w14:textId="77777777" w:rsidR="00EC0B17" w:rsidRPr="0013335C" w:rsidRDefault="00577624" w:rsidP="00EC0B17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37</w:t>
            </w:r>
            <w:r w:rsidR="00EC0B17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460</w:t>
            </w:r>
          </w:p>
        </w:tc>
        <w:tc>
          <w:tcPr>
            <w:tcW w:w="270" w:type="dxa"/>
          </w:tcPr>
          <w:p w14:paraId="243B7F08" w14:textId="77777777" w:rsidR="00EC0B17" w:rsidRPr="0013335C" w:rsidRDefault="00EC0B17" w:rsidP="00780F4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852C14" w14:textId="77777777" w:rsidR="00EC0B17" w:rsidRPr="0013335C" w:rsidRDefault="00577624" w:rsidP="00EC0B17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29</w:t>
            </w:r>
            <w:r w:rsidR="00EC0B17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416</w:t>
            </w:r>
          </w:p>
        </w:tc>
        <w:tc>
          <w:tcPr>
            <w:tcW w:w="270" w:type="dxa"/>
            <w:vAlign w:val="bottom"/>
          </w:tcPr>
          <w:p w14:paraId="24F8AA66" w14:textId="77777777" w:rsidR="00EC0B17" w:rsidRPr="0013335C" w:rsidRDefault="00EC0B17" w:rsidP="00780F4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DC832" w14:textId="77777777" w:rsidR="00EC0B17" w:rsidRPr="0013335C" w:rsidRDefault="00577624" w:rsidP="00EC0B17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962</w:t>
            </w:r>
          </w:p>
        </w:tc>
        <w:tc>
          <w:tcPr>
            <w:tcW w:w="270" w:type="dxa"/>
          </w:tcPr>
          <w:p w14:paraId="0FE60866" w14:textId="77777777" w:rsidR="00EC0B17" w:rsidRPr="0013335C" w:rsidRDefault="00EC0B17" w:rsidP="00780F4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CE9A1" w14:textId="77777777" w:rsidR="00EC0B17" w:rsidRPr="0013335C" w:rsidRDefault="00577624" w:rsidP="00EC0B17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67</w:t>
            </w:r>
            <w:r w:rsidR="00EC0B17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838</w:t>
            </w:r>
          </w:p>
        </w:tc>
      </w:tr>
      <w:tr w:rsidR="00EC0B17" w:rsidRPr="0013335C" w14:paraId="39CF71C6" w14:textId="77777777" w:rsidTr="00EC0B17">
        <w:trPr>
          <w:trHeight w:val="235"/>
        </w:trPr>
        <w:tc>
          <w:tcPr>
            <w:tcW w:w="3942" w:type="dxa"/>
            <w:shd w:val="clear" w:color="auto" w:fill="auto"/>
          </w:tcPr>
          <w:p w14:paraId="42288438" w14:textId="77777777" w:rsidR="00EC0B17" w:rsidRPr="0013335C" w:rsidRDefault="00EC0B17" w:rsidP="00780F4E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765400C" w14:textId="77777777" w:rsidR="00EC0B17" w:rsidRPr="0013335C" w:rsidRDefault="00EC0B17" w:rsidP="00EC0B17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256CED1" w14:textId="77777777" w:rsidR="00EC0B17" w:rsidRPr="0013335C" w:rsidRDefault="00EC0B17" w:rsidP="00780F4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7492C8D" w14:textId="77777777" w:rsidR="00EC0B17" w:rsidRPr="0013335C" w:rsidRDefault="00EC0B17" w:rsidP="00EC0B17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3EE42F" w14:textId="77777777" w:rsidR="00EC0B17" w:rsidRPr="0013335C" w:rsidRDefault="00EC0B17" w:rsidP="00780F4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C49314" w14:textId="77777777" w:rsidR="00EC0B17" w:rsidRPr="0013335C" w:rsidRDefault="00EC0B17" w:rsidP="00EC0B17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04B1BFD" w14:textId="77777777" w:rsidR="00EC0B17" w:rsidRPr="0013335C" w:rsidRDefault="00EC0B17" w:rsidP="00780F4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C7D9BD1" w14:textId="77777777" w:rsidR="00EC0B17" w:rsidRPr="0013335C" w:rsidRDefault="00EC0B17" w:rsidP="00EC0B17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0B17" w:rsidRPr="0013335C" w14:paraId="47B5CD54" w14:textId="77777777" w:rsidTr="00EC0B17">
        <w:tc>
          <w:tcPr>
            <w:tcW w:w="3942" w:type="dxa"/>
            <w:shd w:val="clear" w:color="auto" w:fill="auto"/>
          </w:tcPr>
          <w:p w14:paraId="664C9264" w14:textId="77777777" w:rsidR="00EC0B17" w:rsidRPr="0013335C" w:rsidRDefault="00EC0B17" w:rsidP="00780F4E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170" w:type="dxa"/>
            <w:vAlign w:val="bottom"/>
          </w:tcPr>
          <w:p w14:paraId="229901E3" w14:textId="77777777" w:rsidR="00EC0B17" w:rsidRPr="0013335C" w:rsidRDefault="00EC0B17" w:rsidP="00EC0B17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2EA2918" w14:textId="77777777" w:rsidR="00EC0B17" w:rsidRPr="0013335C" w:rsidRDefault="00EC0B17" w:rsidP="00780F4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37706F" w14:textId="77777777" w:rsidR="00EC0B17" w:rsidRPr="0013335C" w:rsidRDefault="00EC0B17" w:rsidP="00EC0B17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E12FB0" w14:textId="77777777" w:rsidR="00EC0B17" w:rsidRPr="0013335C" w:rsidRDefault="00EC0B17" w:rsidP="00780F4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EF32DA" w14:textId="77777777" w:rsidR="00EC0B17" w:rsidRPr="0013335C" w:rsidRDefault="00EC0B17" w:rsidP="00EC0B17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7EACB6" w14:textId="77777777" w:rsidR="00EC0B17" w:rsidRPr="0013335C" w:rsidRDefault="00EC0B17" w:rsidP="00780F4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B4A1F3" w14:textId="77777777" w:rsidR="00EC0B17" w:rsidRPr="0013335C" w:rsidRDefault="00EC0B17" w:rsidP="00EC0B17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0B17" w:rsidRPr="0013335C" w14:paraId="424781C3" w14:textId="77777777" w:rsidTr="00EC0B17">
        <w:tc>
          <w:tcPr>
            <w:tcW w:w="3942" w:type="dxa"/>
            <w:shd w:val="clear" w:color="auto" w:fill="auto"/>
          </w:tcPr>
          <w:p w14:paraId="2492F87E" w14:textId="77777777" w:rsidR="00EC0B17" w:rsidRPr="0013335C" w:rsidRDefault="00EC0B17" w:rsidP="00780F4E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170" w:type="dxa"/>
            <w:vAlign w:val="bottom"/>
          </w:tcPr>
          <w:p w14:paraId="3553BF9C" w14:textId="77777777" w:rsidR="00EC0B17" w:rsidRPr="0013335C" w:rsidRDefault="00577624" w:rsidP="00EC0B17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EC0B17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958</w:t>
            </w:r>
          </w:p>
        </w:tc>
        <w:tc>
          <w:tcPr>
            <w:tcW w:w="270" w:type="dxa"/>
          </w:tcPr>
          <w:p w14:paraId="68EA823C" w14:textId="77777777" w:rsidR="00EC0B17" w:rsidRPr="0013335C" w:rsidRDefault="00EC0B17" w:rsidP="00780F4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932B57" w14:textId="77777777" w:rsidR="00EC0B17" w:rsidRPr="0013335C" w:rsidRDefault="00577624" w:rsidP="00EC0B17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11</w:t>
            </w:r>
            <w:r w:rsidR="00EC0B17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665</w:t>
            </w:r>
          </w:p>
        </w:tc>
        <w:tc>
          <w:tcPr>
            <w:tcW w:w="270" w:type="dxa"/>
            <w:vAlign w:val="bottom"/>
          </w:tcPr>
          <w:p w14:paraId="33F25F87" w14:textId="77777777" w:rsidR="00EC0B17" w:rsidRPr="0013335C" w:rsidRDefault="00EC0B17" w:rsidP="00780F4E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479D59" w14:textId="77777777" w:rsidR="00EC0B17" w:rsidRPr="0013335C" w:rsidRDefault="00577624" w:rsidP="00EC0B17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429</w:t>
            </w:r>
          </w:p>
        </w:tc>
        <w:tc>
          <w:tcPr>
            <w:tcW w:w="270" w:type="dxa"/>
          </w:tcPr>
          <w:p w14:paraId="7A6C6154" w14:textId="77777777" w:rsidR="00EC0B17" w:rsidRPr="0013335C" w:rsidRDefault="00EC0B17" w:rsidP="00780F4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DED96A" w14:textId="77777777" w:rsidR="00EC0B17" w:rsidRPr="0013335C" w:rsidRDefault="00577624" w:rsidP="00EC0B17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16</w:t>
            </w:r>
            <w:r w:rsidR="00EC0B17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052</w:t>
            </w:r>
          </w:p>
        </w:tc>
      </w:tr>
      <w:tr w:rsidR="00EC0B17" w:rsidRPr="0013335C" w14:paraId="795A023F" w14:textId="77777777" w:rsidTr="00EC0B17">
        <w:tc>
          <w:tcPr>
            <w:tcW w:w="3942" w:type="dxa"/>
            <w:shd w:val="clear" w:color="auto" w:fill="auto"/>
          </w:tcPr>
          <w:p w14:paraId="4C49EFE7" w14:textId="77777777" w:rsidR="00EC0B17" w:rsidRPr="0013335C" w:rsidRDefault="00EC0B17" w:rsidP="00780F4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B85577F" w14:textId="77777777" w:rsidR="00EC0B17" w:rsidRPr="0013335C" w:rsidRDefault="00577624" w:rsidP="00EC0B17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EC0B17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892</w:t>
            </w:r>
          </w:p>
        </w:tc>
        <w:tc>
          <w:tcPr>
            <w:tcW w:w="270" w:type="dxa"/>
          </w:tcPr>
          <w:p w14:paraId="557A7029" w14:textId="77777777" w:rsidR="00EC0B17" w:rsidRPr="0013335C" w:rsidRDefault="00EC0B17" w:rsidP="00780F4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52DCA9B" w14:textId="77777777" w:rsidR="00EC0B17" w:rsidRPr="0013335C" w:rsidRDefault="00577624" w:rsidP="00EC0B17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="00EC0B17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083</w:t>
            </w:r>
          </w:p>
        </w:tc>
        <w:tc>
          <w:tcPr>
            <w:tcW w:w="270" w:type="dxa"/>
            <w:vAlign w:val="bottom"/>
          </w:tcPr>
          <w:p w14:paraId="58C283DC" w14:textId="77777777" w:rsidR="00EC0B17" w:rsidRPr="0013335C" w:rsidRDefault="00EC0B17" w:rsidP="00780F4E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4969D0" w14:textId="77777777" w:rsidR="00EC0B17" w:rsidRPr="0013335C" w:rsidRDefault="00577624" w:rsidP="00EC0B17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192</w:t>
            </w:r>
          </w:p>
        </w:tc>
        <w:tc>
          <w:tcPr>
            <w:tcW w:w="270" w:type="dxa"/>
          </w:tcPr>
          <w:p w14:paraId="506D10B3" w14:textId="77777777" w:rsidR="00EC0B17" w:rsidRPr="0013335C" w:rsidRDefault="00EC0B17" w:rsidP="00780F4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3268F74" w14:textId="77777777" w:rsidR="00EC0B17" w:rsidRPr="0013335C" w:rsidRDefault="00577624" w:rsidP="00EC0B17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  <w:r w:rsidR="00EC0B17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167</w:t>
            </w:r>
          </w:p>
        </w:tc>
      </w:tr>
      <w:tr w:rsidR="00EC0B17" w:rsidRPr="0013335C" w14:paraId="1ABB405C" w14:textId="77777777" w:rsidTr="00EC0B17">
        <w:tc>
          <w:tcPr>
            <w:tcW w:w="3942" w:type="dxa"/>
            <w:shd w:val="clear" w:color="auto" w:fill="auto"/>
          </w:tcPr>
          <w:p w14:paraId="0D151212" w14:textId="77777777" w:rsidR="00EC0B17" w:rsidRPr="0013335C" w:rsidRDefault="00EC0B17" w:rsidP="00780F4E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2562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เมษายน 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C62E539" w14:textId="77777777" w:rsidR="00EC0B17" w:rsidRPr="0013335C" w:rsidRDefault="00577624" w:rsidP="00EC0B17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</w:t>
            </w:r>
            <w:r w:rsidR="00EC0B17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850</w:t>
            </w:r>
          </w:p>
        </w:tc>
        <w:tc>
          <w:tcPr>
            <w:tcW w:w="270" w:type="dxa"/>
          </w:tcPr>
          <w:p w14:paraId="7900ADBF" w14:textId="77777777" w:rsidR="00EC0B17" w:rsidRPr="0013335C" w:rsidRDefault="00EC0B17" w:rsidP="00780F4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1663E9" w14:textId="77777777" w:rsidR="00EC0B17" w:rsidRPr="0013335C" w:rsidRDefault="00577624" w:rsidP="00EC0B17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15</w:t>
            </w:r>
            <w:r w:rsidR="00EC0B17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748</w:t>
            </w:r>
          </w:p>
        </w:tc>
        <w:tc>
          <w:tcPr>
            <w:tcW w:w="270" w:type="dxa"/>
            <w:vAlign w:val="bottom"/>
          </w:tcPr>
          <w:p w14:paraId="3803AE4C" w14:textId="77777777" w:rsidR="00EC0B17" w:rsidRPr="0013335C" w:rsidRDefault="00EC0B17" w:rsidP="00780F4E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426C7C" w14:textId="77777777" w:rsidR="00EC0B17" w:rsidRPr="0013335C" w:rsidRDefault="00577624" w:rsidP="00EC0B17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621</w:t>
            </w:r>
          </w:p>
        </w:tc>
        <w:tc>
          <w:tcPr>
            <w:tcW w:w="270" w:type="dxa"/>
          </w:tcPr>
          <w:p w14:paraId="0F48807B" w14:textId="77777777" w:rsidR="00EC0B17" w:rsidRPr="0013335C" w:rsidRDefault="00EC0B17" w:rsidP="00780F4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75A156" w14:textId="77777777" w:rsidR="00EC0B17" w:rsidRPr="0013335C" w:rsidRDefault="00577624" w:rsidP="00EC0B17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24</w:t>
            </w:r>
            <w:r w:rsidR="00EC0B17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219</w:t>
            </w:r>
          </w:p>
        </w:tc>
      </w:tr>
      <w:tr w:rsidR="00EC0B17" w:rsidRPr="0013335C" w14:paraId="42EC8732" w14:textId="77777777" w:rsidTr="00EC0B17">
        <w:tc>
          <w:tcPr>
            <w:tcW w:w="3942" w:type="dxa"/>
            <w:shd w:val="clear" w:color="auto" w:fill="auto"/>
          </w:tcPr>
          <w:p w14:paraId="1CA0C67E" w14:textId="77777777" w:rsidR="00EC0B17" w:rsidRPr="0013335C" w:rsidRDefault="00EC0B17" w:rsidP="00780F4E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vAlign w:val="bottom"/>
          </w:tcPr>
          <w:p w14:paraId="5EEB84AC" w14:textId="77777777" w:rsidR="00EC0B17" w:rsidRPr="0013335C" w:rsidRDefault="00577624" w:rsidP="00EC0B17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="00EC0B17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038</w:t>
            </w:r>
          </w:p>
        </w:tc>
        <w:tc>
          <w:tcPr>
            <w:tcW w:w="270" w:type="dxa"/>
          </w:tcPr>
          <w:p w14:paraId="0C4D9D78" w14:textId="77777777" w:rsidR="00EC0B17" w:rsidRPr="0013335C" w:rsidRDefault="00EC0B17" w:rsidP="00780F4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9EB60D" w14:textId="77777777" w:rsidR="00EC0B17" w:rsidRPr="0013335C" w:rsidRDefault="00577624" w:rsidP="00EC0B17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EC0B17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995</w:t>
            </w:r>
          </w:p>
        </w:tc>
        <w:tc>
          <w:tcPr>
            <w:tcW w:w="270" w:type="dxa"/>
            <w:vAlign w:val="bottom"/>
          </w:tcPr>
          <w:p w14:paraId="1BBABFB5" w14:textId="77777777" w:rsidR="00EC0B17" w:rsidRPr="0013335C" w:rsidRDefault="00EC0B17" w:rsidP="00780F4E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5931F5" w14:textId="77777777" w:rsidR="00EC0B17" w:rsidRPr="0013335C" w:rsidRDefault="00577624" w:rsidP="00EC0B17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192</w:t>
            </w:r>
          </w:p>
        </w:tc>
        <w:tc>
          <w:tcPr>
            <w:tcW w:w="270" w:type="dxa"/>
          </w:tcPr>
          <w:p w14:paraId="06DE6E7B" w14:textId="77777777" w:rsidR="00EC0B17" w:rsidRPr="0013335C" w:rsidRDefault="00EC0B17" w:rsidP="00780F4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411C6F" w14:textId="77777777" w:rsidR="00EC0B17" w:rsidRPr="0013335C" w:rsidRDefault="00577624" w:rsidP="00EC0B17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  <w:r w:rsidR="00EC0B17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225</w:t>
            </w:r>
          </w:p>
        </w:tc>
      </w:tr>
      <w:tr w:rsidR="00EC0B17" w:rsidRPr="0013335C" w14:paraId="77ACC75E" w14:textId="77777777" w:rsidTr="00EC0B17">
        <w:tc>
          <w:tcPr>
            <w:tcW w:w="3942" w:type="dxa"/>
            <w:shd w:val="clear" w:color="auto" w:fill="auto"/>
          </w:tcPr>
          <w:p w14:paraId="070B5DD6" w14:textId="77777777" w:rsidR="00EC0B17" w:rsidRPr="0013335C" w:rsidRDefault="00EC0B17" w:rsidP="00780F4E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B97F5" w14:textId="77777777" w:rsidR="00EC0B17" w:rsidRPr="0013335C" w:rsidRDefault="00577624" w:rsidP="00EC0B17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11</w:t>
            </w:r>
            <w:r w:rsidR="00EC0B17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888</w:t>
            </w:r>
          </w:p>
        </w:tc>
        <w:tc>
          <w:tcPr>
            <w:tcW w:w="270" w:type="dxa"/>
          </w:tcPr>
          <w:p w14:paraId="6FA17B33" w14:textId="77777777" w:rsidR="00EC0B17" w:rsidRPr="0013335C" w:rsidRDefault="00EC0B17" w:rsidP="00780F4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054A2" w14:textId="77777777" w:rsidR="00EC0B17" w:rsidRPr="0013335C" w:rsidRDefault="00577624" w:rsidP="00EC0B17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19</w:t>
            </w:r>
            <w:r w:rsidR="00EC0B17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743</w:t>
            </w:r>
          </w:p>
        </w:tc>
        <w:tc>
          <w:tcPr>
            <w:tcW w:w="270" w:type="dxa"/>
            <w:vAlign w:val="bottom"/>
          </w:tcPr>
          <w:p w14:paraId="24BB7D21" w14:textId="77777777" w:rsidR="00EC0B17" w:rsidRPr="0013335C" w:rsidRDefault="00EC0B17" w:rsidP="00780F4E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C3042" w14:textId="77777777" w:rsidR="00EC0B17" w:rsidRPr="0013335C" w:rsidRDefault="00577624" w:rsidP="00EC0B17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813</w:t>
            </w:r>
          </w:p>
        </w:tc>
        <w:tc>
          <w:tcPr>
            <w:tcW w:w="270" w:type="dxa"/>
          </w:tcPr>
          <w:p w14:paraId="19942294" w14:textId="77777777" w:rsidR="00EC0B17" w:rsidRPr="0013335C" w:rsidRDefault="00EC0B17" w:rsidP="00780F4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F4FFF" w14:textId="77777777" w:rsidR="00EC0B17" w:rsidRPr="0013335C" w:rsidRDefault="00577624" w:rsidP="00EC0B17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32</w:t>
            </w:r>
            <w:r w:rsidR="00EC0B17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444</w:t>
            </w:r>
          </w:p>
        </w:tc>
      </w:tr>
      <w:tr w:rsidR="00EC0B17" w:rsidRPr="0013335C" w14:paraId="4CD99FA0" w14:textId="77777777" w:rsidTr="00EC0B17">
        <w:tc>
          <w:tcPr>
            <w:tcW w:w="3942" w:type="dxa"/>
            <w:shd w:val="clear" w:color="auto" w:fill="auto"/>
          </w:tcPr>
          <w:p w14:paraId="3A696A45" w14:textId="77777777" w:rsidR="00EC0B17" w:rsidRPr="0013335C" w:rsidRDefault="00EC0B17" w:rsidP="00780F4E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1E9C20" w14:textId="77777777" w:rsidR="00EC0B17" w:rsidRPr="0013335C" w:rsidRDefault="00EC0B17" w:rsidP="00EC0B17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6586745" w14:textId="77777777" w:rsidR="00EC0B17" w:rsidRPr="0013335C" w:rsidRDefault="00EC0B17" w:rsidP="00780F4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87E8E6C" w14:textId="77777777" w:rsidR="00EC0B17" w:rsidRPr="0013335C" w:rsidRDefault="00EC0B17" w:rsidP="00EC0B17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2A7C3C" w14:textId="77777777" w:rsidR="00EC0B17" w:rsidRPr="0013335C" w:rsidRDefault="00EC0B17" w:rsidP="00780F4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ECC9B5" w14:textId="77777777" w:rsidR="00EC0B17" w:rsidRPr="0013335C" w:rsidRDefault="00EC0B17" w:rsidP="00EC0B17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0322A3" w14:textId="77777777" w:rsidR="00EC0B17" w:rsidRPr="0013335C" w:rsidRDefault="00EC0B17" w:rsidP="00780F4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85480B0" w14:textId="77777777" w:rsidR="00EC0B17" w:rsidRPr="0013335C" w:rsidRDefault="00EC0B17" w:rsidP="00EC0B17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0B17" w:rsidRPr="0013335C" w14:paraId="3A0B5818" w14:textId="77777777" w:rsidTr="00EC0B17">
        <w:tc>
          <w:tcPr>
            <w:tcW w:w="3942" w:type="dxa"/>
            <w:shd w:val="clear" w:color="auto" w:fill="auto"/>
          </w:tcPr>
          <w:p w14:paraId="53CDA619" w14:textId="77777777" w:rsidR="00EC0B17" w:rsidRPr="0013335C" w:rsidRDefault="00EC0B17" w:rsidP="00780F4E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1369F948" w14:textId="77777777" w:rsidR="00EC0B17" w:rsidRPr="0013335C" w:rsidRDefault="00EC0B17" w:rsidP="00EC0B17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8CFDB8" w14:textId="77777777" w:rsidR="00EC0B17" w:rsidRPr="0013335C" w:rsidRDefault="00EC0B17" w:rsidP="00780F4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EE6F62" w14:textId="77777777" w:rsidR="00EC0B17" w:rsidRPr="0013335C" w:rsidRDefault="00EC0B17" w:rsidP="00EC0B17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33DFE4" w14:textId="77777777" w:rsidR="00EC0B17" w:rsidRPr="0013335C" w:rsidRDefault="00EC0B17" w:rsidP="00780F4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20E6C6" w14:textId="77777777" w:rsidR="00EC0B17" w:rsidRPr="0013335C" w:rsidRDefault="00EC0B17" w:rsidP="00EC0B17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6421592" w14:textId="77777777" w:rsidR="00EC0B17" w:rsidRPr="0013335C" w:rsidRDefault="00EC0B17" w:rsidP="00780F4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424985" w14:textId="77777777" w:rsidR="00EC0B17" w:rsidRPr="0013335C" w:rsidRDefault="00EC0B17" w:rsidP="00EC0B17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0B17" w:rsidRPr="0013335C" w14:paraId="26488753" w14:textId="77777777" w:rsidTr="00EC0B17">
        <w:tc>
          <w:tcPr>
            <w:tcW w:w="3942" w:type="dxa"/>
            <w:shd w:val="clear" w:color="auto" w:fill="auto"/>
          </w:tcPr>
          <w:p w14:paraId="603F7665" w14:textId="77777777" w:rsidR="00EC0B17" w:rsidRPr="0013335C" w:rsidRDefault="00EC0B17" w:rsidP="00780F4E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DADED2F" w14:textId="77777777" w:rsidR="00EC0B17" w:rsidRPr="0013335C" w:rsidRDefault="00577624" w:rsidP="00EC0B17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29</w:t>
            </w:r>
            <w:r w:rsidR="00EC0B17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610</w:t>
            </w:r>
          </w:p>
        </w:tc>
        <w:tc>
          <w:tcPr>
            <w:tcW w:w="270" w:type="dxa"/>
          </w:tcPr>
          <w:p w14:paraId="147124E1" w14:textId="77777777" w:rsidR="00EC0B17" w:rsidRPr="0013335C" w:rsidRDefault="00EC0B17" w:rsidP="00780F4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3A08881" w14:textId="77777777" w:rsidR="00EC0B17" w:rsidRPr="0013335C" w:rsidRDefault="00577624" w:rsidP="00EC0B17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11</w:t>
            </w:r>
            <w:r w:rsidR="00EC0B17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223</w:t>
            </w:r>
          </w:p>
        </w:tc>
        <w:tc>
          <w:tcPr>
            <w:tcW w:w="270" w:type="dxa"/>
          </w:tcPr>
          <w:p w14:paraId="50A1A29D" w14:textId="77777777" w:rsidR="00EC0B17" w:rsidRPr="0013335C" w:rsidRDefault="00EC0B17" w:rsidP="00780F4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3E8547F" w14:textId="77777777" w:rsidR="00EC0B17" w:rsidRPr="0013335C" w:rsidRDefault="00577624" w:rsidP="00EC0B17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341</w:t>
            </w:r>
          </w:p>
        </w:tc>
        <w:tc>
          <w:tcPr>
            <w:tcW w:w="270" w:type="dxa"/>
          </w:tcPr>
          <w:p w14:paraId="62FE88D1" w14:textId="77777777" w:rsidR="00EC0B17" w:rsidRPr="0013335C" w:rsidRDefault="00EC0B17" w:rsidP="00780F4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9D39D5B" w14:textId="77777777" w:rsidR="00EC0B17" w:rsidRPr="0013335C" w:rsidRDefault="00577624" w:rsidP="00EC0B17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41</w:t>
            </w:r>
            <w:r w:rsidR="00EC0B17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174</w:t>
            </w:r>
          </w:p>
        </w:tc>
      </w:tr>
      <w:tr w:rsidR="00EC0B17" w:rsidRPr="0013335C" w14:paraId="7BBA7303" w14:textId="77777777" w:rsidTr="00EC0B17">
        <w:tc>
          <w:tcPr>
            <w:tcW w:w="3942" w:type="dxa"/>
            <w:shd w:val="clear" w:color="auto" w:fill="auto"/>
          </w:tcPr>
          <w:p w14:paraId="477C37C5" w14:textId="77777777" w:rsidR="00EC0B17" w:rsidRPr="0013335C" w:rsidRDefault="00EC0B17" w:rsidP="00780F4E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745863" w14:textId="77777777" w:rsidR="00EC0B17" w:rsidRPr="0013335C" w:rsidRDefault="00577624" w:rsidP="00EC0B17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</w:t>
            </w:r>
            <w:r w:rsidR="00EC0B17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572</w:t>
            </w:r>
          </w:p>
        </w:tc>
        <w:tc>
          <w:tcPr>
            <w:tcW w:w="270" w:type="dxa"/>
          </w:tcPr>
          <w:p w14:paraId="216F7CF2" w14:textId="77777777" w:rsidR="00EC0B17" w:rsidRPr="0013335C" w:rsidRDefault="00EC0B17" w:rsidP="00780F4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19257B" w14:textId="77777777" w:rsidR="00EC0B17" w:rsidRPr="0013335C" w:rsidRDefault="00577624" w:rsidP="00EC0B17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</w:t>
            </w:r>
            <w:r w:rsidR="00EC0B17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673</w:t>
            </w:r>
          </w:p>
        </w:tc>
        <w:tc>
          <w:tcPr>
            <w:tcW w:w="270" w:type="dxa"/>
          </w:tcPr>
          <w:p w14:paraId="58BFCA28" w14:textId="77777777" w:rsidR="00EC0B17" w:rsidRPr="0013335C" w:rsidRDefault="00EC0B17" w:rsidP="00780F4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BB3EA4" w14:textId="77777777" w:rsidR="00EC0B17" w:rsidRPr="0013335C" w:rsidRDefault="00577624" w:rsidP="00EC0B17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149</w:t>
            </w:r>
          </w:p>
        </w:tc>
        <w:tc>
          <w:tcPr>
            <w:tcW w:w="270" w:type="dxa"/>
          </w:tcPr>
          <w:p w14:paraId="3A5EF8D0" w14:textId="77777777" w:rsidR="00EC0B17" w:rsidRPr="0013335C" w:rsidRDefault="00EC0B17" w:rsidP="00780F4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7C183B" w14:textId="77777777" w:rsidR="00EC0B17" w:rsidRPr="0013335C" w:rsidRDefault="00577624" w:rsidP="00EC0B17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35</w:t>
            </w:r>
            <w:r w:rsidR="00EC0B17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394</w:t>
            </w:r>
          </w:p>
        </w:tc>
      </w:tr>
    </w:tbl>
    <w:p w14:paraId="3ADB234A" w14:textId="77777777" w:rsidR="001A30E4" w:rsidRPr="0013335C" w:rsidRDefault="00560B1D" w:rsidP="007516FC">
      <w:pPr>
        <w:numPr>
          <w:ilvl w:val="0"/>
          <w:numId w:val="27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3335C">
        <w:rPr>
          <w:rFonts w:ascii="Angsana New" w:hAnsi="Angsana New" w:hint="cs"/>
          <w:b/>
          <w:bCs/>
          <w:sz w:val="30"/>
          <w:szCs w:val="30"/>
          <w:rtl/>
          <w:lang w:val="th-TH" w:bidi="ar-SA"/>
        </w:rPr>
        <w:br w:type="page"/>
      </w:r>
      <w:r w:rsidR="001A30E4" w:rsidRPr="0013335C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ประมาณการค่าประกันความเสียหาย</w:t>
      </w:r>
    </w:p>
    <w:p w14:paraId="03E5A8A0" w14:textId="77777777" w:rsidR="00B05C36" w:rsidRPr="0013335C" w:rsidRDefault="00B05C36" w:rsidP="007516FC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810"/>
        <w:gridCol w:w="1260"/>
        <w:gridCol w:w="720"/>
      </w:tblGrid>
      <w:tr w:rsidR="00B05C36" w:rsidRPr="0013335C" w14:paraId="65C0CCA5" w14:textId="77777777" w:rsidTr="007516FC">
        <w:tc>
          <w:tcPr>
            <w:tcW w:w="6300" w:type="dxa"/>
            <w:shd w:val="clear" w:color="auto" w:fill="auto"/>
          </w:tcPr>
          <w:p w14:paraId="1C82B454" w14:textId="77777777" w:rsidR="00B05C36" w:rsidRPr="0013335C" w:rsidRDefault="00B05C36" w:rsidP="00810ED2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D4CC8D0" w14:textId="77777777" w:rsidR="00B05C36" w:rsidRPr="0013335C" w:rsidRDefault="00B05C36" w:rsidP="00810ED2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B05C36" w:rsidRPr="0013335C" w14:paraId="799CBB2A" w14:textId="77777777" w:rsidTr="007516FC">
        <w:tc>
          <w:tcPr>
            <w:tcW w:w="6300" w:type="dxa"/>
            <w:shd w:val="clear" w:color="auto" w:fill="auto"/>
          </w:tcPr>
          <w:p w14:paraId="3077C42A" w14:textId="77777777" w:rsidR="00B05C36" w:rsidRPr="0013335C" w:rsidRDefault="00B05C36" w:rsidP="00810ED2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7DAD3A26" w14:textId="77777777" w:rsidR="00B05C36" w:rsidRPr="0013335C" w:rsidRDefault="00B05C36" w:rsidP="00810ED2">
            <w:pPr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B05C36" w:rsidRPr="0013335C" w14:paraId="3E20F179" w14:textId="77777777" w:rsidTr="007516FC">
        <w:tc>
          <w:tcPr>
            <w:tcW w:w="6300" w:type="dxa"/>
            <w:shd w:val="clear" w:color="auto" w:fill="auto"/>
          </w:tcPr>
          <w:p w14:paraId="0CC521BD" w14:textId="77777777" w:rsidR="00B05C36" w:rsidRPr="0013335C" w:rsidRDefault="00B05C36" w:rsidP="00810ED2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01ABFD4C" w14:textId="77777777" w:rsidR="00B05C36" w:rsidRPr="0013335C" w:rsidRDefault="00B05C36" w:rsidP="00810ED2">
            <w:pPr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B05C36" w:rsidRPr="0013335C" w14:paraId="6F56CCC9" w14:textId="77777777" w:rsidTr="007516FC">
        <w:tc>
          <w:tcPr>
            <w:tcW w:w="6300" w:type="dxa"/>
          </w:tcPr>
          <w:p w14:paraId="10DC96E3" w14:textId="77777777" w:rsidR="00B05C36" w:rsidRPr="0013335C" w:rsidRDefault="00B05C36" w:rsidP="00810ED2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79954A78" w14:textId="77777777" w:rsidR="00B05C36" w:rsidRPr="0013335C" w:rsidRDefault="00B05C36" w:rsidP="00810ED2">
            <w:pPr>
              <w:ind w:right="-108" w:hanging="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41BD" w:rsidRPr="0013335C" w14:paraId="07368133" w14:textId="77777777" w:rsidTr="007516FC">
        <w:tc>
          <w:tcPr>
            <w:tcW w:w="6300" w:type="dxa"/>
            <w:shd w:val="clear" w:color="auto" w:fill="auto"/>
          </w:tcPr>
          <w:p w14:paraId="6FFB2A23" w14:textId="77777777" w:rsidR="000E41BD" w:rsidRPr="0013335C" w:rsidRDefault="000E41BD" w:rsidP="000E41BD">
            <w:pPr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2561</w:t>
            </w:r>
          </w:p>
        </w:tc>
        <w:tc>
          <w:tcPr>
            <w:tcW w:w="810" w:type="dxa"/>
          </w:tcPr>
          <w:p w14:paraId="118C68F1" w14:textId="77777777" w:rsidR="000E41BD" w:rsidRPr="0013335C" w:rsidRDefault="000E41BD" w:rsidP="000E41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A2B280" w14:textId="77777777" w:rsidR="000E41BD" w:rsidRPr="0013335C" w:rsidRDefault="00577624" w:rsidP="000E41BD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108</w:t>
            </w:r>
            <w:r w:rsidR="000E41BD" w:rsidRPr="0013335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625</w:t>
            </w:r>
          </w:p>
        </w:tc>
        <w:tc>
          <w:tcPr>
            <w:tcW w:w="720" w:type="dxa"/>
          </w:tcPr>
          <w:p w14:paraId="46A6C73E" w14:textId="77777777" w:rsidR="000E41BD" w:rsidRPr="0013335C" w:rsidRDefault="000E41BD" w:rsidP="000E41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41BD" w:rsidRPr="0013335C" w14:paraId="21D18DD6" w14:textId="77777777" w:rsidTr="007516FC">
        <w:tc>
          <w:tcPr>
            <w:tcW w:w="6300" w:type="dxa"/>
          </w:tcPr>
          <w:p w14:paraId="510735AD" w14:textId="77777777" w:rsidR="000E41BD" w:rsidRPr="0013335C" w:rsidRDefault="000E41BD" w:rsidP="000E41BD">
            <w:pPr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ประมาณการหนี้สินเพิ่มขึ้น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1CA317E0" w14:textId="77777777" w:rsidR="000E41BD" w:rsidRPr="0013335C" w:rsidRDefault="000E41BD" w:rsidP="000E41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D7A0AD" w14:textId="77777777" w:rsidR="000E41BD" w:rsidRPr="0013335C" w:rsidRDefault="00577624" w:rsidP="000E41BD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79</w:t>
            </w:r>
            <w:r w:rsidR="000E41BD" w:rsidRPr="0013335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321</w:t>
            </w:r>
          </w:p>
        </w:tc>
        <w:tc>
          <w:tcPr>
            <w:tcW w:w="720" w:type="dxa"/>
          </w:tcPr>
          <w:p w14:paraId="663BDE71" w14:textId="77777777" w:rsidR="000E41BD" w:rsidRPr="0013335C" w:rsidRDefault="000E41BD" w:rsidP="000E41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41BD" w:rsidRPr="0013335C" w14:paraId="662DD239" w14:textId="77777777" w:rsidTr="007516FC">
        <w:tc>
          <w:tcPr>
            <w:tcW w:w="6300" w:type="dxa"/>
          </w:tcPr>
          <w:p w14:paraId="7F3B1D16" w14:textId="77777777" w:rsidR="000E41BD" w:rsidRPr="0013335C" w:rsidRDefault="000E41BD" w:rsidP="000E41B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ประมาณการหนี้สินใช้ไป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19D7C6BC" w14:textId="77777777" w:rsidR="000E41BD" w:rsidRPr="0013335C" w:rsidRDefault="000E41BD" w:rsidP="000E41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EFE9F3" w14:textId="77777777" w:rsidR="000E41BD" w:rsidRPr="0013335C" w:rsidRDefault="000E41BD" w:rsidP="000E41BD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577624"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84</w:t>
            </w: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577624"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383</w:t>
            </w: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720" w:type="dxa"/>
          </w:tcPr>
          <w:p w14:paraId="5FEEC5F9" w14:textId="77777777" w:rsidR="000E41BD" w:rsidRPr="0013335C" w:rsidRDefault="000E41BD" w:rsidP="000E41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41BD" w:rsidRPr="0013335C" w14:paraId="2F2223D0" w14:textId="77777777" w:rsidTr="007516FC">
        <w:tc>
          <w:tcPr>
            <w:tcW w:w="6300" w:type="dxa"/>
            <w:shd w:val="clear" w:color="auto" w:fill="auto"/>
          </w:tcPr>
          <w:p w14:paraId="06E6BCB6" w14:textId="77777777" w:rsidR="000E41BD" w:rsidRPr="0013335C" w:rsidRDefault="000E41BD" w:rsidP="000E41B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2562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810" w:type="dxa"/>
          </w:tcPr>
          <w:p w14:paraId="5CE24A16" w14:textId="77777777" w:rsidR="000E41BD" w:rsidRPr="0013335C" w:rsidRDefault="000E41BD" w:rsidP="000E41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0412221" w14:textId="77777777" w:rsidR="000E41BD" w:rsidRPr="0013335C" w:rsidRDefault="00577624" w:rsidP="000E41BD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103</w:t>
            </w:r>
            <w:r w:rsidR="000E41BD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5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6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720" w:type="dxa"/>
          </w:tcPr>
          <w:p w14:paraId="0DC73AA9" w14:textId="77777777" w:rsidR="000E41BD" w:rsidRPr="0013335C" w:rsidRDefault="000E41BD" w:rsidP="000E41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E41BD" w:rsidRPr="0013335C" w14:paraId="5B14E7CB" w14:textId="77777777" w:rsidTr="007516FC">
        <w:tc>
          <w:tcPr>
            <w:tcW w:w="6300" w:type="dxa"/>
          </w:tcPr>
          <w:p w14:paraId="4BC4A1CD" w14:textId="77777777" w:rsidR="000E41BD" w:rsidRPr="0013335C" w:rsidRDefault="000E41BD" w:rsidP="000E41BD">
            <w:pPr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810" w:type="dxa"/>
          </w:tcPr>
          <w:p w14:paraId="51801B00" w14:textId="77777777" w:rsidR="000E41BD" w:rsidRPr="0013335C" w:rsidRDefault="000E41BD" w:rsidP="000E41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98AD8F" w14:textId="77777777" w:rsidR="000E41BD" w:rsidRPr="0013335C" w:rsidRDefault="00577624" w:rsidP="000E41BD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87</w:t>
            </w:r>
            <w:r w:rsidR="00E866FF" w:rsidRPr="0013335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286</w:t>
            </w:r>
          </w:p>
        </w:tc>
        <w:tc>
          <w:tcPr>
            <w:tcW w:w="720" w:type="dxa"/>
          </w:tcPr>
          <w:p w14:paraId="0E4729A2" w14:textId="77777777" w:rsidR="000E41BD" w:rsidRPr="0013335C" w:rsidRDefault="000E41BD" w:rsidP="000E41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41BD" w:rsidRPr="0013335C" w14:paraId="17EBEE33" w14:textId="77777777" w:rsidTr="007516FC">
        <w:tc>
          <w:tcPr>
            <w:tcW w:w="6300" w:type="dxa"/>
          </w:tcPr>
          <w:p w14:paraId="4C0D3C93" w14:textId="77777777" w:rsidR="000E41BD" w:rsidRPr="0013335C" w:rsidRDefault="000E41BD" w:rsidP="000E41B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810" w:type="dxa"/>
          </w:tcPr>
          <w:p w14:paraId="32D9A779" w14:textId="77777777" w:rsidR="000E41BD" w:rsidRPr="0013335C" w:rsidRDefault="000E41BD" w:rsidP="000E41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FA9F27" w14:textId="77777777" w:rsidR="000E41BD" w:rsidRPr="0013335C" w:rsidRDefault="00E866FF" w:rsidP="000E41BD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577624"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78</w:t>
            </w: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577624"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653</w:t>
            </w: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720" w:type="dxa"/>
          </w:tcPr>
          <w:p w14:paraId="43B87EF9" w14:textId="77777777" w:rsidR="000E41BD" w:rsidRPr="0013335C" w:rsidRDefault="000E41BD" w:rsidP="000E41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41BD" w:rsidRPr="0013335C" w14:paraId="7BB9E9FB" w14:textId="77777777" w:rsidTr="007516FC">
        <w:tc>
          <w:tcPr>
            <w:tcW w:w="6300" w:type="dxa"/>
            <w:shd w:val="clear" w:color="auto" w:fill="auto"/>
          </w:tcPr>
          <w:p w14:paraId="511DE8E7" w14:textId="77777777" w:rsidR="000E41BD" w:rsidRPr="0013335C" w:rsidRDefault="000E41BD" w:rsidP="000E41BD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810" w:type="dxa"/>
          </w:tcPr>
          <w:p w14:paraId="037CBF9C" w14:textId="77777777" w:rsidR="000E41BD" w:rsidRPr="0013335C" w:rsidRDefault="000E41BD" w:rsidP="000E41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3CF8768" w14:textId="77777777" w:rsidR="000E41BD" w:rsidRPr="0013335C" w:rsidRDefault="00577624" w:rsidP="000E41BD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112</w:t>
            </w:r>
            <w:r w:rsidR="00E866FF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196</w:t>
            </w:r>
          </w:p>
        </w:tc>
        <w:tc>
          <w:tcPr>
            <w:tcW w:w="720" w:type="dxa"/>
          </w:tcPr>
          <w:p w14:paraId="2B8A826A" w14:textId="77777777" w:rsidR="000E41BD" w:rsidRPr="0013335C" w:rsidRDefault="000E41BD" w:rsidP="000E41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26523B58" w14:textId="77777777" w:rsidR="00467645" w:rsidRPr="0013335C" w:rsidRDefault="00467645" w:rsidP="00FE38D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BBB6DDE" w14:textId="77777777" w:rsidR="00B05C36" w:rsidRPr="0013335C" w:rsidRDefault="00B05C36" w:rsidP="00B05C36">
      <w:pPr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ประมาณการค่าประกันความเสียหายจากการรับประกันคุณภาพสินค้าจะบันทึกเมื่อได้ขายสินค้าหรือให้บริการแก่ลูกค้าแล้ว โดยใช้ดุลยพินิจของผู้บริหารในการประมาณการค่าใช้จ่าย ซึ่งอ้างอิงจากข้อมูลการเรียกร้องค่</w:t>
      </w:r>
      <w:r w:rsidR="00F71ABA" w:rsidRPr="0013335C">
        <w:rPr>
          <w:rFonts w:ascii="Angsana New" w:hAnsi="Angsana New" w:hint="cs"/>
          <w:sz w:val="30"/>
          <w:szCs w:val="30"/>
          <w:cs/>
        </w:rPr>
        <w:t>าเสียหายที่เกิดขึ้นจริงในอดีต</w:t>
      </w:r>
      <w:r w:rsidRPr="0013335C">
        <w:rPr>
          <w:rFonts w:ascii="Angsana New" w:hAnsi="Angsana New" w:hint="cs"/>
          <w:sz w:val="30"/>
          <w:szCs w:val="30"/>
          <w:cs/>
        </w:rPr>
        <w:t>และปัจจัยต่าง</w:t>
      </w:r>
      <w:r w:rsidR="00A07FED"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ๆ</w:t>
      </w:r>
      <w:r w:rsidR="00FE38D3"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ที่อาจเกี่ยวข้องกับความน่าจะเป็นที่จะเกิดความเสียหายดังกล่าว ผู้บริหารประมาณการค่าประกันความเสียหายโดยประมาณการจากค่าประกันความเสียหายที่เกิดขึ้นจริงต่อยอดขายสินค้ารวมในช่วงอายุเฉลี่ยของการรับประกัน</w:t>
      </w:r>
    </w:p>
    <w:p w14:paraId="2072C1C1" w14:textId="77777777" w:rsidR="00B24A3C" w:rsidRPr="0013335C" w:rsidRDefault="00B24A3C" w:rsidP="00B05C36">
      <w:pPr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6D7FD65D" w14:textId="77777777" w:rsidR="00471CCE" w:rsidRPr="0013335C" w:rsidRDefault="00447EBA" w:rsidP="00447EBA">
      <w:pPr>
        <w:numPr>
          <w:ilvl w:val="0"/>
          <w:numId w:val="27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13335C">
        <w:rPr>
          <w:rFonts w:ascii="Angsana New" w:hAnsi="Angsana New" w:hint="cs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5C4F920A" w14:textId="77777777" w:rsidR="00447EBA" w:rsidRPr="0013335C" w:rsidRDefault="00447EBA" w:rsidP="00447EBA">
      <w:pPr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tbl>
      <w:tblPr>
        <w:tblW w:w="4685" w:type="pct"/>
        <w:tblInd w:w="450" w:type="dxa"/>
        <w:tblLook w:val="00A0" w:firstRow="1" w:lastRow="0" w:firstColumn="1" w:lastColumn="0" w:noHBand="0" w:noVBand="0"/>
      </w:tblPr>
      <w:tblGrid>
        <w:gridCol w:w="5040"/>
        <w:gridCol w:w="967"/>
        <w:gridCol w:w="1375"/>
        <w:gridCol w:w="281"/>
        <w:gridCol w:w="1337"/>
      </w:tblGrid>
      <w:tr w:rsidR="00471CCE" w:rsidRPr="0013335C" w14:paraId="60C6B8C2" w14:textId="77777777" w:rsidTr="00447EBA">
        <w:trPr>
          <w:trHeight w:val="420"/>
          <w:tblHeader/>
        </w:trPr>
        <w:tc>
          <w:tcPr>
            <w:tcW w:w="2800" w:type="pct"/>
          </w:tcPr>
          <w:p w14:paraId="73A264F8" w14:textId="77777777" w:rsidR="00471CCE" w:rsidRPr="0013335C" w:rsidRDefault="00471CCE" w:rsidP="008A64A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3808680B" w14:textId="77777777" w:rsidR="00471CCE" w:rsidRPr="0013335C" w:rsidRDefault="00471CCE" w:rsidP="008A64A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3" w:type="pct"/>
            <w:gridSpan w:val="3"/>
          </w:tcPr>
          <w:p w14:paraId="358C41D8" w14:textId="77777777" w:rsidR="00471CCE" w:rsidRPr="0013335C" w:rsidRDefault="00471CCE" w:rsidP="008A64A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71CCE" w:rsidRPr="0013335C" w14:paraId="7E7AB59A" w14:textId="77777777" w:rsidTr="00447EBA">
        <w:trPr>
          <w:trHeight w:val="420"/>
          <w:tblHeader/>
        </w:trPr>
        <w:tc>
          <w:tcPr>
            <w:tcW w:w="2800" w:type="pct"/>
          </w:tcPr>
          <w:p w14:paraId="42AADAA5" w14:textId="77777777" w:rsidR="00471CCE" w:rsidRPr="0013335C" w:rsidRDefault="00471CCE" w:rsidP="008A64A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2F92C28F" w14:textId="77777777" w:rsidR="00471CCE" w:rsidRPr="0013335C" w:rsidRDefault="00471CCE" w:rsidP="008A64A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3" w:type="pct"/>
            <w:gridSpan w:val="3"/>
          </w:tcPr>
          <w:p w14:paraId="2C3EC0E4" w14:textId="77777777" w:rsidR="00471CCE" w:rsidRPr="0013335C" w:rsidRDefault="00471CCE" w:rsidP="008A64A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13335C" w14:paraId="748CFC06" w14:textId="77777777" w:rsidTr="00447EBA">
        <w:trPr>
          <w:trHeight w:val="420"/>
          <w:tblHeader/>
        </w:trPr>
        <w:tc>
          <w:tcPr>
            <w:tcW w:w="2800" w:type="pct"/>
          </w:tcPr>
          <w:p w14:paraId="4495DFCA" w14:textId="77777777" w:rsidR="00471CCE" w:rsidRPr="0013335C" w:rsidRDefault="00471CCE" w:rsidP="008A64A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44B71230" w14:textId="77777777" w:rsidR="00471CCE" w:rsidRPr="0013335C" w:rsidRDefault="00471CCE" w:rsidP="008A64A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3" w:type="pct"/>
            <w:gridSpan w:val="3"/>
          </w:tcPr>
          <w:p w14:paraId="3E41920E" w14:textId="77777777" w:rsidR="00471CCE" w:rsidRPr="0013335C" w:rsidRDefault="00471CCE" w:rsidP="008A64A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5B3DEC" w:rsidRPr="0013335C" w14:paraId="2681F847" w14:textId="77777777" w:rsidTr="00447EBA">
        <w:tblPrEx>
          <w:tblLook w:val="0000" w:firstRow="0" w:lastRow="0" w:firstColumn="0" w:lastColumn="0" w:noHBand="0" w:noVBand="0"/>
        </w:tblPrEx>
        <w:trPr>
          <w:trHeight w:val="115"/>
          <w:tblHeader/>
        </w:trPr>
        <w:tc>
          <w:tcPr>
            <w:tcW w:w="2800" w:type="pct"/>
          </w:tcPr>
          <w:p w14:paraId="5FAD6352" w14:textId="77777777" w:rsidR="005B3DEC" w:rsidRPr="0013335C" w:rsidRDefault="005B3DEC" w:rsidP="005B3DEC">
            <w:pPr>
              <w:tabs>
                <w:tab w:val="left" w:pos="540"/>
              </w:tabs>
              <w:spacing w:line="240" w:lineRule="auto"/>
              <w:ind w:right="-90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37" w:type="pct"/>
          </w:tcPr>
          <w:p w14:paraId="19C8256C" w14:textId="77777777" w:rsidR="005B3DEC" w:rsidRPr="0013335C" w:rsidRDefault="005B3DEC" w:rsidP="005B3DEC">
            <w:pPr>
              <w:tabs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64" w:type="pct"/>
            <w:shd w:val="clear" w:color="auto" w:fill="auto"/>
          </w:tcPr>
          <w:p w14:paraId="2E50518A" w14:textId="77777777" w:rsidR="005B3DEC" w:rsidRPr="0013335C" w:rsidRDefault="00577624" w:rsidP="008532DE">
            <w:pPr>
              <w:spacing w:line="240" w:lineRule="auto"/>
              <w:ind w:left="-10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6" w:type="pct"/>
            <w:shd w:val="clear" w:color="auto" w:fill="auto"/>
          </w:tcPr>
          <w:p w14:paraId="5A54E28A" w14:textId="77777777" w:rsidR="005B3DEC" w:rsidRPr="0013335C" w:rsidRDefault="005B3DEC" w:rsidP="005B3DE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744" w:type="pct"/>
            <w:shd w:val="clear" w:color="auto" w:fill="auto"/>
          </w:tcPr>
          <w:p w14:paraId="0583A5F2" w14:textId="77777777" w:rsidR="005B3DEC" w:rsidRPr="0013335C" w:rsidRDefault="00577624" w:rsidP="005B3DE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5B3DEC" w:rsidRPr="0013335C" w14:paraId="70959E90" w14:textId="77777777" w:rsidTr="00447EBA">
        <w:trPr>
          <w:trHeight w:val="420"/>
          <w:tblHeader/>
        </w:trPr>
        <w:tc>
          <w:tcPr>
            <w:tcW w:w="2800" w:type="pct"/>
          </w:tcPr>
          <w:p w14:paraId="631E7A95" w14:textId="77777777" w:rsidR="005B3DEC" w:rsidRPr="0013335C" w:rsidRDefault="005B3DEC" w:rsidP="005B3DE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23518836" w14:textId="77777777" w:rsidR="005B3DEC" w:rsidRPr="0013335C" w:rsidRDefault="005B3DEC" w:rsidP="005B3DEC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63" w:type="pct"/>
            <w:gridSpan w:val="3"/>
          </w:tcPr>
          <w:p w14:paraId="09E3508B" w14:textId="77777777" w:rsidR="005B3DEC" w:rsidRPr="0013335C" w:rsidRDefault="005B3DEC" w:rsidP="005B3DE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E0DE4" w:rsidRPr="0013335C" w14:paraId="72ACCBC3" w14:textId="77777777" w:rsidTr="00447EBA">
        <w:trPr>
          <w:trHeight w:val="420"/>
        </w:trPr>
        <w:tc>
          <w:tcPr>
            <w:tcW w:w="2800" w:type="pct"/>
          </w:tcPr>
          <w:p w14:paraId="36F0F1C0" w14:textId="77777777" w:rsidR="00FE0DE4" w:rsidRPr="0013335C" w:rsidRDefault="00FE0DE4" w:rsidP="00FE0DE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37" w:type="pct"/>
          </w:tcPr>
          <w:p w14:paraId="54771AE8" w14:textId="77777777" w:rsidR="00FE0DE4" w:rsidRPr="0013335C" w:rsidRDefault="00FE0DE4" w:rsidP="00FE0DE4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4" w:type="pct"/>
          </w:tcPr>
          <w:p w14:paraId="78500D0C" w14:textId="77777777" w:rsidR="00FE0DE4" w:rsidRPr="0013335C" w:rsidRDefault="00FE0DE4" w:rsidP="00FE0DE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32116C3D" w14:textId="77777777" w:rsidR="00FE0DE4" w:rsidRPr="0013335C" w:rsidRDefault="00FE0DE4" w:rsidP="00FE0DE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</w:tcPr>
          <w:p w14:paraId="617222C5" w14:textId="77777777" w:rsidR="00FE0DE4" w:rsidRPr="0013335C" w:rsidRDefault="00FE0DE4" w:rsidP="00FE0DE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41BD" w:rsidRPr="0013335C" w14:paraId="39DA609D" w14:textId="77777777" w:rsidTr="00447EBA">
        <w:trPr>
          <w:trHeight w:val="420"/>
        </w:trPr>
        <w:tc>
          <w:tcPr>
            <w:tcW w:w="2800" w:type="pct"/>
          </w:tcPr>
          <w:p w14:paraId="6A11DCC4" w14:textId="77777777" w:rsidR="000E41BD" w:rsidRPr="0013335C" w:rsidRDefault="000E41BD" w:rsidP="000E41B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537" w:type="pct"/>
          </w:tcPr>
          <w:p w14:paraId="4A4F3ED1" w14:textId="77777777" w:rsidR="000E41BD" w:rsidRPr="0013335C" w:rsidRDefault="000E41BD" w:rsidP="000E41B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4" w:type="pct"/>
          </w:tcPr>
          <w:p w14:paraId="5D29BC2E" w14:textId="77777777" w:rsidR="000E41BD" w:rsidRPr="0013335C" w:rsidRDefault="00577624" w:rsidP="000E41BD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301</w:t>
            </w:r>
            <w:r w:rsidR="00AF7F6C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369</w:t>
            </w:r>
          </w:p>
        </w:tc>
        <w:tc>
          <w:tcPr>
            <w:tcW w:w="156" w:type="pct"/>
          </w:tcPr>
          <w:p w14:paraId="25250BE7" w14:textId="77777777" w:rsidR="000E41BD" w:rsidRPr="0013335C" w:rsidRDefault="000E41BD" w:rsidP="000E41B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</w:tcPr>
          <w:p w14:paraId="19465292" w14:textId="77777777" w:rsidR="000E41BD" w:rsidRPr="0013335C" w:rsidRDefault="00577624" w:rsidP="000E41BD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220</w:t>
            </w:r>
            <w:r w:rsidR="000E41B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386</w:t>
            </w:r>
          </w:p>
        </w:tc>
      </w:tr>
      <w:tr w:rsidR="000E41BD" w:rsidRPr="0013335C" w14:paraId="7FCA8775" w14:textId="77777777" w:rsidTr="00447EBA">
        <w:trPr>
          <w:trHeight w:val="420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93C02" w14:textId="77777777" w:rsidR="000E41BD" w:rsidRPr="0013335C" w:rsidRDefault="000E41BD" w:rsidP="000E41B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FCB75" w14:textId="77777777" w:rsidR="000E41BD" w:rsidRPr="0013335C" w:rsidRDefault="000E41BD" w:rsidP="000E41B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6CF9DC" w14:textId="77777777" w:rsidR="000E41BD" w:rsidRPr="0013335C" w:rsidRDefault="00577624" w:rsidP="000E41BD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16</w:t>
            </w:r>
            <w:r w:rsidR="00AF7F6C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263</w:t>
            </w: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A22CB" w14:textId="77777777" w:rsidR="000E41BD" w:rsidRPr="0013335C" w:rsidRDefault="000E41BD" w:rsidP="000E41B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D5B696" w14:textId="77777777" w:rsidR="000E41BD" w:rsidRPr="0013335C" w:rsidRDefault="00577624" w:rsidP="000E41BD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16</w:t>
            </w:r>
            <w:r w:rsidR="000E41B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961</w:t>
            </w:r>
          </w:p>
        </w:tc>
      </w:tr>
      <w:tr w:rsidR="000E41BD" w:rsidRPr="0013335C" w14:paraId="29890861" w14:textId="77777777" w:rsidTr="00447EBA">
        <w:trPr>
          <w:cantSplit/>
          <w:trHeight w:val="420"/>
        </w:trPr>
        <w:tc>
          <w:tcPr>
            <w:tcW w:w="2800" w:type="pct"/>
          </w:tcPr>
          <w:p w14:paraId="17BB9429" w14:textId="77777777" w:rsidR="000E41BD" w:rsidRPr="0013335C" w:rsidRDefault="000E41BD" w:rsidP="000E41B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37" w:type="pct"/>
          </w:tcPr>
          <w:p w14:paraId="122F97BA" w14:textId="77777777" w:rsidR="000E41BD" w:rsidRPr="0013335C" w:rsidRDefault="000E41BD" w:rsidP="000E41B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double" w:sz="4" w:space="0" w:color="auto"/>
            </w:tcBorders>
          </w:tcPr>
          <w:p w14:paraId="46DC8234" w14:textId="77777777" w:rsidR="000E41BD" w:rsidRPr="0013335C" w:rsidRDefault="00577624" w:rsidP="000E41BD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317</w:t>
            </w:r>
            <w:r w:rsidR="00AF7F6C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632</w:t>
            </w:r>
          </w:p>
        </w:tc>
        <w:tc>
          <w:tcPr>
            <w:tcW w:w="156" w:type="pct"/>
          </w:tcPr>
          <w:p w14:paraId="147BD13F" w14:textId="77777777" w:rsidR="000E41BD" w:rsidRPr="0013335C" w:rsidRDefault="000E41BD" w:rsidP="000E41B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double" w:sz="4" w:space="0" w:color="auto"/>
            </w:tcBorders>
          </w:tcPr>
          <w:p w14:paraId="6D1714E2" w14:textId="77777777" w:rsidR="000E41BD" w:rsidRPr="0013335C" w:rsidRDefault="00577624" w:rsidP="000E41BD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237</w:t>
            </w:r>
            <w:r w:rsidR="000E41BD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347</w:t>
            </w:r>
          </w:p>
        </w:tc>
      </w:tr>
    </w:tbl>
    <w:p w14:paraId="091348D5" w14:textId="77777777" w:rsidR="00D73C98" w:rsidRPr="0013335C" w:rsidRDefault="00D73C98" w:rsidP="00612C4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3DDD3D1" w14:textId="77777777" w:rsidR="003C6D51" w:rsidRPr="0013335C" w:rsidRDefault="003C6D51" w:rsidP="00612C4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3013DADC" w14:textId="77777777" w:rsidR="003C6D51" w:rsidRPr="0013335C" w:rsidRDefault="003C6D51" w:rsidP="00612C4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4BFECE9" w14:textId="77777777" w:rsidR="00626179" w:rsidRPr="0013335C" w:rsidRDefault="00626179" w:rsidP="00626179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2541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</w:rPr>
        <w:br/>
      </w:r>
      <w:r w:rsidRPr="0013335C">
        <w:rPr>
          <w:rFonts w:ascii="Angsana New" w:hAnsi="Angsana New" w:hint="cs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51F068F5" w14:textId="77777777" w:rsidR="00201BEF" w:rsidRPr="0013335C" w:rsidRDefault="00201BEF" w:rsidP="00201BEF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4685" w:type="pct"/>
        <w:tblInd w:w="450" w:type="dxa"/>
        <w:tblLook w:val="00A0" w:firstRow="1" w:lastRow="0" w:firstColumn="1" w:lastColumn="0" w:noHBand="0" w:noVBand="0"/>
      </w:tblPr>
      <w:tblGrid>
        <w:gridCol w:w="5033"/>
        <w:gridCol w:w="961"/>
        <w:gridCol w:w="1369"/>
        <w:gridCol w:w="275"/>
        <w:gridCol w:w="1362"/>
      </w:tblGrid>
      <w:tr w:rsidR="00AC03ED" w:rsidRPr="0013335C" w14:paraId="1596EE12" w14:textId="77777777" w:rsidTr="004050EB">
        <w:trPr>
          <w:trHeight w:val="420"/>
          <w:tblHeader/>
        </w:trPr>
        <w:tc>
          <w:tcPr>
            <w:tcW w:w="2800" w:type="pct"/>
          </w:tcPr>
          <w:p w14:paraId="0EF74F55" w14:textId="77777777" w:rsidR="00AC03ED" w:rsidRPr="0013335C" w:rsidRDefault="00AC03ED" w:rsidP="00AC03ED">
            <w:pPr>
              <w:spacing w:line="240" w:lineRule="auto"/>
              <w:ind w:left="-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มูลค่าปัจจุบันของภาระผูกพันตามโครงการผลประโยชน์</w:t>
            </w:r>
          </w:p>
        </w:tc>
        <w:tc>
          <w:tcPr>
            <w:tcW w:w="537" w:type="pct"/>
          </w:tcPr>
          <w:p w14:paraId="40AB1891" w14:textId="77777777" w:rsidR="00AC03ED" w:rsidRPr="0013335C" w:rsidRDefault="00AC03ED" w:rsidP="004050EB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3" w:type="pct"/>
            <w:gridSpan w:val="3"/>
          </w:tcPr>
          <w:p w14:paraId="7EDA3E5A" w14:textId="77777777" w:rsidR="00AC03ED" w:rsidRPr="0013335C" w:rsidRDefault="00AC03ED" w:rsidP="004050E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AC03ED" w:rsidRPr="0013335C" w14:paraId="332AA618" w14:textId="77777777" w:rsidTr="004050EB">
        <w:trPr>
          <w:trHeight w:val="420"/>
          <w:tblHeader/>
        </w:trPr>
        <w:tc>
          <w:tcPr>
            <w:tcW w:w="2800" w:type="pct"/>
          </w:tcPr>
          <w:p w14:paraId="5A37E741" w14:textId="77777777" w:rsidR="00AC03ED" w:rsidRPr="0013335C" w:rsidRDefault="00AC03ED" w:rsidP="004050E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2DAF83BA" w14:textId="77777777" w:rsidR="00AC03ED" w:rsidRPr="0013335C" w:rsidRDefault="00AC03ED" w:rsidP="004050EB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3" w:type="pct"/>
            <w:gridSpan w:val="3"/>
          </w:tcPr>
          <w:p w14:paraId="415D4B9D" w14:textId="77777777" w:rsidR="00AC03ED" w:rsidRPr="0013335C" w:rsidRDefault="00AC03ED" w:rsidP="004050E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AC03ED" w:rsidRPr="0013335C" w14:paraId="1E99C834" w14:textId="77777777" w:rsidTr="004050EB">
        <w:trPr>
          <w:trHeight w:val="420"/>
          <w:tblHeader/>
        </w:trPr>
        <w:tc>
          <w:tcPr>
            <w:tcW w:w="2800" w:type="pct"/>
          </w:tcPr>
          <w:p w14:paraId="0632BB51" w14:textId="77777777" w:rsidR="00AC03ED" w:rsidRPr="0013335C" w:rsidRDefault="00AC03ED" w:rsidP="004050E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6348C8AC" w14:textId="77777777" w:rsidR="00AC03ED" w:rsidRPr="0013335C" w:rsidRDefault="00AC03ED" w:rsidP="004050EB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3" w:type="pct"/>
            <w:gridSpan w:val="3"/>
          </w:tcPr>
          <w:p w14:paraId="7A475BCD" w14:textId="77777777" w:rsidR="00AC03ED" w:rsidRPr="0013335C" w:rsidRDefault="00AC03ED" w:rsidP="004050E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AC03ED" w:rsidRPr="0013335C" w14:paraId="2252DF09" w14:textId="77777777" w:rsidTr="00AC03ED">
        <w:tblPrEx>
          <w:tblLook w:val="0000" w:firstRow="0" w:lastRow="0" w:firstColumn="0" w:lastColumn="0" w:noHBand="0" w:noVBand="0"/>
        </w:tblPrEx>
        <w:trPr>
          <w:trHeight w:val="115"/>
          <w:tblHeader/>
        </w:trPr>
        <w:tc>
          <w:tcPr>
            <w:tcW w:w="2800" w:type="pct"/>
          </w:tcPr>
          <w:p w14:paraId="0CA228C4" w14:textId="77777777" w:rsidR="00AC03ED" w:rsidRPr="0013335C" w:rsidRDefault="00AC03ED" w:rsidP="004050EB">
            <w:pPr>
              <w:tabs>
                <w:tab w:val="left" w:pos="540"/>
              </w:tabs>
              <w:spacing w:line="240" w:lineRule="auto"/>
              <w:ind w:right="-90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37" w:type="pct"/>
          </w:tcPr>
          <w:p w14:paraId="4402B1AF" w14:textId="77777777" w:rsidR="00AC03ED" w:rsidRPr="0013335C" w:rsidRDefault="00AC03ED" w:rsidP="004050EB">
            <w:pPr>
              <w:tabs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64" w:type="pct"/>
            <w:shd w:val="clear" w:color="auto" w:fill="auto"/>
          </w:tcPr>
          <w:p w14:paraId="36674F2E" w14:textId="77777777" w:rsidR="00AC03ED" w:rsidRPr="0013335C" w:rsidRDefault="00577624" w:rsidP="004050EB">
            <w:pPr>
              <w:spacing w:line="240" w:lineRule="auto"/>
              <w:ind w:left="-10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6" w:type="pct"/>
            <w:shd w:val="clear" w:color="auto" w:fill="auto"/>
          </w:tcPr>
          <w:p w14:paraId="345571ED" w14:textId="77777777" w:rsidR="00AC03ED" w:rsidRPr="0013335C" w:rsidRDefault="00AC03ED" w:rsidP="004050EB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743" w:type="pct"/>
            <w:shd w:val="clear" w:color="auto" w:fill="auto"/>
          </w:tcPr>
          <w:p w14:paraId="4D005F3F" w14:textId="77777777" w:rsidR="00AC03ED" w:rsidRPr="0013335C" w:rsidRDefault="00577624" w:rsidP="004050EB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AC03ED" w:rsidRPr="0013335C" w14:paraId="76166FC9" w14:textId="77777777" w:rsidTr="00AC03ED">
        <w:trPr>
          <w:trHeight w:val="420"/>
          <w:tblHeader/>
        </w:trPr>
        <w:tc>
          <w:tcPr>
            <w:tcW w:w="2800" w:type="pct"/>
          </w:tcPr>
          <w:p w14:paraId="60432C5E" w14:textId="77777777" w:rsidR="00AC03ED" w:rsidRPr="0013335C" w:rsidRDefault="00AC03ED" w:rsidP="004050E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0C09F2A9" w14:textId="77777777" w:rsidR="00AC03ED" w:rsidRPr="0013335C" w:rsidRDefault="00AC03ED" w:rsidP="004050EB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63" w:type="pct"/>
            <w:gridSpan w:val="3"/>
          </w:tcPr>
          <w:p w14:paraId="74AEEF12" w14:textId="77777777" w:rsidR="00AC03ED" w:rsidRPr="0013335C" w:rsidRDefault="00AC03ED" w:rsidP="004050E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C03ED" w:rsidRPr="0013335C" w14:paraId="79A39B60" w14:textId="77777777" w:rsidTr="00AC03ED">
        <w:trPr>
          <w:trHeight w:val="420"/>
        </w:trPr>
        <w:tc>
          <w:tcPr>
            <w:tcW w:w="2800" w:type="pct"/>
          </w:tcPr>
          <w:p w14:paraId="55CB61BD" w14:textId="77777777" w:rsidR="00AC03ED" w:rsidRPr="0013335C" w:rsidRDefault="00AC03ED" w:rsidP="00AC03ED">
            <w:pPr>
              <w:ind w:left="-33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537" w:type="pct"/>
          </w:tcPr>
          <w:p w14:paraId="767162E7" w14:textId="77777777" w:rsidR="00AC03ED" w:rsidRPr="0013335C" w:rsidRDefault="00AC03ED" w:rsidP="00AC03E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4" w:type="pct"/>
          </w:tcPr>
          <w:p w14:paraId="76EC308D" w14:textId="77777777" w:rsidR="00AC03ED" w:rsidRPr="0013335C" w:rsidRDefault="00577624" w:rsidP="00AC03ED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237</w:t>
            </w:r>
            <w:r w:rsidR="00AC03E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347</w:t>
            </w:r>
          </w:p>
        </w:tc>
        <w:tc>
          <w:tcPr>
            <w:tcW w:w="156" w:type="pct"/>
          </w:tcPr>
          <w:p w14:paraId="5E0F7C25" w14:textId="77777777" w:rsidR="00AC03ED" w:rsidRPr="0013335C" w:rsidRDefault="00AC03ED" w:rsidP="00AC03ED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43" w:type="pct"/>
          </w:tcPr>
          <w:p w14:paraId="131A7913" w14:textId="77777777" w:rsidR="00AC03ED" w:rsidRPr="0013335C" w:rsidRDefault="00577624" w:rsidP="00AC03ED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220</w:t>
            </w:r>
            <w:r w:rsidR="00AC03E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420</w:t>
            </w:r>
          </w:p>
        </w:tc>
      </w:tr>
      <w:tr w:rsidR="00AC03ED" w:rsidRPr="0013335C" w14:paraId="450FC7AF" w14:textId="77777777" w:rsidTr="00AC03ED">
        <w:trPr>
          <w:trHeight w:val="420"/>
        </w:trPr>
        <w:tc>
          <w:tcPr>
            <w:tcW w:w="2800" w:type="pct"/>
          </w:tcPr>
          <w:p w14:paraId="148CAB09" w14:textId="77777777" w:rsidR="00AC03ED" w:rsidRPr="0013335C" w:rsidRDefault="00AC03ED" w:rsidP="00AC03ED">
            <w:pPr>
              <w:pStyle w:val="NoSpacing"/>
              <w:ind w:left="-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14:paraId="738A472B" w14:textId="77777777" w:rsidR="00AC03ED" w:rsidRPr="0013335C" w:rsidRDefault="00AC03ED" w:rsidP="00AC03E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4" w:type="pct"/>
          </w:tcPr>
          <w:p w14:paraId="1AD920BA" w14:textId="77777777" w:rsidR="00AC03ED" w:rsidRPr="0013335C" w:rsidRDefault="00AC03ED" w:rsidP="00AC03ED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" w:type="pct"/>
          </w:tcPr>
          <w:p w14:paraId="16C94CD3" w14:textId="77777777" w:rsidR="00AC03ED" w:rsidRPr="0013335C" w:rsidRDefault="00AC03ED" w:rsidP="00AC03ED">
            <w:pPr>
              <w:pStyle w:val="NoSpacing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43" w:type="pct"/>
          </w:tcPr>
          <w:p w14:paraId="4394F88B" w14:textId="77777777" w:rsidR="00AC03ED" w:rsidRPr="0013335C" w:rsidRDefault="00AC03ED" w:rsidP="00AC03ED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C03ED" w:rsidRPr="0013335C" w14:paraId="75A6C96C" w14:textId="77777777" w:rsidTr="00AC03ED">
        <w:trPr>
          <w:trHeight w:val="420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096C6097" w14:textId="77777777" w:rsidR="00AC03ED" w:rsidRPr="0013335C" w:rsidRDefault="00AC03ED" w:rsidP="00AC03ED">
            <w:pPr>
              <w:ind w:lef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2366E" w14:textId="77777777" w:rsidR="00AC03ED" w:rsidRPr="0013335C" w:rsidRDefault="00AC03ED" w:rsidP="00AC03E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nil"/>
              <w:left w:val="nil"/>
              <w:right w:val="nil"/>
            </w:tcBorders>
          </w:tcPr>
          <w:p w14:paraId="3EAEEEEE" w14:textId="77777777" w:rsidR="00AC03ED" w:rsidRPr="0013335C" w:rsidRDefault="00AC03ED" w:rsidP="00AC03ED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" w:type="pct"/>
            <w:tcBorders>
              <w:top w:val="nil"/>
              <w:left w:val="nil"/>
              <w:right w:val="nil"/>
            </w:tcBorders>
          </w:tcPr>
          <w:p w14:paraId="5810F98D" w14:textId="77777777" w:rsidR="00AC03ED" w:rsidRPr="0013335C" w:rsidRDefault="00AC03ED" w:rsidP="00AC03ED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nil"/>
              <w:left w:val="nil"/>
              <w:right w:val="nil"/>
            </w:tcBorders>
          </w:tcPr>
          <w:p w14:paraId="1E426EF1" w14:textId="77777777" w:rsidR="00AC03ED" w:rsidRPr="0013335C" w:rsidRDefault="00AC03ED" w:rsidP="00AC03ED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C03ED" w:rsidRPr="0013335C" w14:paraId="154EDB9D" w14:textId="77777777" w:rsidTr="00AC03ED">
        <w:trPr>
          <w:trHeight w:val="420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1A8A2514" w14:textId="77777777" w:rsidR="00AC03ED" w:rsidRPr="0013335C" w:rsidRDefault="00AC03ED" w:rsidP="00AC03ED">
            <w:pPr>
              <w:ind w:left="-33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D3905" w14:textId="77777777" w:rsidR="00AC03ED" w:rsidRPr="0013335C" w:rsidRDefault="00AC03ED" w:rsidP="00AC03E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nil"/>
              <w:left w:val="nil"/>
              <w:right w:val="nil"/>
            </w:tcBorders>
          </w:tcPr>
          <w:p w14:paraId="36415CF8" w14:textId="77777777" w:rsidR="00AC03ED" w:rsidRPr="0013335C" w:rsidRDefault="00577624" w:rsidP="00AC03ED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19</w:t>
            </w:r>
            <w:r w:rsidR="00AC03E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</w:p>
        </w:tc>
        <w:tc>
          <w:tcPr>
            <w:tcW w:w="156" w:type="pct"/>
            <w:tcBorders>
              <w:top w:val="nil"/>
              <w:left w:val="nil"/>
              <w:right w:val="nil"/>
            </w:tcBorders>
          </w:tcPr>
          <w:p w14:paraId="04985C01" w14:textId="77777777" w:rsidR="00AC03ED" w:rsidRPr="0013335C" w:rsidRDefault="00AC03ED" w:rsidP="00AC03ED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nil"/>
              <w:left w:val="nil"/>
              <w:right w:val="nil"/>
            </w:tcBorders>
          </w:tcPr>
          <w:p w14:paraId="640E57E5" w14:textId="77777777" w:rsidR="00AC03ED" w:rsidRPr="0013335C" w:rsidRDefault="00577624" w:rsidP="00AC03ED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14</w:t>
            </w:r>
            <w:r w:rsidR="00AC03E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532</w:t>
            </w:r>
          </w:p>
        </w:tc>
      </w:tr>
      <w:tr w:rsidR="00AC03ED" w:rsidRPr="0013335C" w14:paraId="7AEB0B82" w14:textId="77777777" w:rsidTr="00AC03ED">
        <w:trPr>
          <w:trHeight w:val="420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0D4BCD56" w14:textId="77777777" w:rsidR="00AC03ED" w:rsidRPr="0013335C" w:rsidRDefault="00AC03ED" w:rsidP="00AC03ED">
            <w:pPr>
              <w:ind w:left="-33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111AB" w14:textId="77777777" w:rsidR="00AC03ED" w:rsidRPr="0013335C" w:rsidRDefault="00AC03ED" w:rsidP="00AC03E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nil"/>
              <w:left w:val="nil"/>
              <w:right w:val="nil"/>
            </w:tcBorders>
          </w:tcPr>
          <w:p w14:paraId="19DF9428" w14:textId="77777777" w:rsidR="00AC03ED" w:rsidRPr="0013335C" w:rsidRDefault="00577624" w:rsidP="00AC03ED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57</w:t>
            </w:r>
            <w:r w:rsidR="00AC03E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117</w:t>
            </w:r>
          </w:p>
        </w:tc>
        <w:tc>
          <w:tcPr>
            <w:tcW w:w="156" w:type="pct"/>
            <w:tcBorders>
              <w:top w:val="nil"/>
              <w:left w:val="nil"/>
              <w:right w:val="nil"/>
            </w:tcBorders>
          </w:tcPr>
          <w:p w14:paraId="31437D80" w14:textId="77777777" w:rsidR="00AC03ED" w:rsidRPr="0013335C" w:rsidRDefault="00AC03ED" w:rsidP="00AC03ED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nil"/>
              <w:left w:val="nil"/>
              <w:right w:val="nil"/>
            </w:tcBorders>
          </w:tcPr>
          <w:p w14:paraId="05326F78" w14:textId="77777777" w:rsidR="00AC03ED" w:rsidRPr="0013335C" w:rsidRDefault="00577624" w:rsidP="00AC03ED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527</w:t>
            </w:r>
          </w:p>
        </w:tc>
      </w:tr>
      <w:tr w:rsidR="00AC03ED" w:rsidRPr="0013335C" w14:paraId="1E058678" w14:textId="77777777" w:rsidTr="00AC03ED">
        <w:trPr>
          <w:trHeight w:val="420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26256DEB" w14:textId="77777777" w:rsidR="00AC03ED" w:rsidRPr="0013335C" w:rsidRDefault="00AC03ED" w:rsidP="00AC03ED">
            <w:pPr>
              <w:ind w:left="-33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6953C" w14:textId="77777777" w:rsidR="00AC03ED" w:rsidRPr="0013335C" w:rsidRDefault="00AC03ED" w:rsidP="00AC03E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C7CF81" w14:textId="77777777" w:rsidR="00AC03ED" w:rsidRPr="0013335C" w:rsidRDefault="00577624" w:rsidP="00AC03ED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</w:t>
            </w:r>
            <w:r w:rsidR="00AC03E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009</w:t>
            </w:r>
          </w:p>
        </w:tc>
        <w:tc>
          <w:tcPr>
            <w:tcW w:w="156" w:type="pct"/>
            <w:tcBorders>
              <w:top w:val="nil"/>
              <w:left w:val="nil"/>
              <w:right w:val="nil"/>
            </w:tcBorders>
          </w:tcPr>
          <w:p w14:paraId="46703DE3" w14:textId="77777777" w:rsidR="00AC03ED" w:rsidRPr="0013335C" w:rsidRDefault="00AC03ED" w:rsidP="00AC03ED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0305E2" w14:textId="77777777" w:rsidR="00AC03ED" w:rsidRPr="0013335C" w:rsidRDefault="00577624" w:rsidP="00AC03ED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="00AC03E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746</w:t>
            </w:r>
          </w:p>
        </w:tc>
      </w:tr>
      <w:tr w:rsidR="00AC03ED" w:rsidRPr="0013335C" w14:paraId="6D2F326C" w14:textId="77777777" w:rsidTr="00AC03ED">
        <w:trPr>
          <w:trHeight w:val="420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55047B7D" w14:textId="77777777" w:rsidR="00AC03ED" w:rsidRPr="0013335C" w:rsidRDefault="00AC03ED" w:rsidP="00AC03ED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258B5" w14:textId="77777777" w:rsidR="00AC03ED" w:rsidRPr="0013335C" w:rsidRDefault="00AC03ED" w:rsidP="00AC03E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11D99D" w14:textId="77777777" w:rsidR="00AC03ED" w:rsidRPr="0013335C" w:rsidRDefault="00577624" w:rsidP="00AC03ED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83</w:t>
            </w:r>
            <w:r w:rsidR="00AC03ED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382</w:t>
            </w:r>
          </w:p>
        </w:tc>
        <w:tc>
          <w:tcPr>
            <w:tcW w:w="156" w:type="pct"/>
            <w:tcBorders>
              <w:top w:val="nil"/>
              <w:left w:val="nil"/>
              <w:right w:val="nil"/>
            </w:tcBorders>
          </w:tcPr>
          <w:p w14:paraId="30D64F47" w14:textId="77777777" w:rsidR="00AC03ED" w:rsidRPr="0013335C" w:rsidRDefault="00AC03ED" w:rsidP="00AC03E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AC185B" w14:textId="77777777" w:rsidR="00AC03ED" w:rsidRPr="0013335C" w:rsidRDefault="00577624" w:rsidP="00AC03ED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20</w:t>
            </w:r>
            <w:r w:rsidR="00AC03ED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805</w:t>
            </w:r>
          </w:p>
        </w:tc>
      </w:tr>
      <w:tr w:rsidR="00AC03ED" w:rsidRPr="0013335C" w14:paraId="1CDC2521" w14:textId="77777777" w:rsidTr="00AC03ED">
        <w:trPr>
          <w:trHeight w:val="420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46AE517F" w14:textId="77777777" w:rsidR="00AC03ED" w:rsidRPr="0013335C" w:rsidRDefault="00AC03ED" w:rsidP="00AC03ED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93D25" w14:textId="77777777" w:rsidR="00AC03ED" w:rsidRPr="0013335C" w:rsidRDefault="00AC03ED" w:rsidP="00AC03E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nil"/>
              <w:right w:val="nil"/>
            </w:tcBorders>
          </w:tcPr>
          <w:p w14:paraId="4E2B7D45" w14:textId="77777777" w:rsidR="00AC03ED" w:rsidRPr="0013335C" w:rsidRDefault="00AC03ED" w:rsidP="00AC03ED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tcBorders>
              <w:top w:val="nil"/>
              <w:left w:val="nil"/>
              <w:right w:val="nil"/>
            </w:tcBorders>
          </w:tcPr>
          <w:p w14:paraId="7571AF2F" w14:textId="77777777" w:rsidR="00AC03ED" w:rsidRPr="0013335C" w:rsidRDefault="00AC03ED" w:rsidP="00AC03ED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nil"/>
              <w:right w:val="nil"/>
            </w:tcBorders>
          </w:tcPr>
          <w:p w14:paraId="255A863A" w14:textId="77777777" w:rsidR="00AC03ED" w:rsidRPr="0013335C" w:rsidRDefault="00AC03ED" w:rsidP="00AC03ED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C03ED" w:rsidRPr="0013335C" w14:paraId="0AE66BE6" w14:textId="77777777" w:rsidTr="00AC03ED">
        <w:trPr>
          <w:trHeight w:val="420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44893675" w14:textId="77777777" w:rsidR="00AC03ED" w:rsidRPr="0013335C" w:rsidRDefault="00AC03ED" w:rsidP="00AC03ED">
            <w:pPr>
              <w:ind w:left="147" w:hanging="147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(กำไร) ขาดทุนจากการประมาณตามหลักคณิตศาสตร์</w:t>
            </w:r>
          </w:p>
          <w:p w14:paraId="5EFB0DAE" w14:textId="77777777" w:rsidR="00AC03ED" w:rsidRPr="0013335C" w:rsidRDefault="00AC03ED" w:rsidP="00AC03ED">
            <w:pPr>
              <w:ind w:left="147" w:hanging="147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   ประกันภัย 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8AA9E" w14:textId="77777777" w:rsidR="00AC03ED" w:rsidRPr="0013335C" w:rsidRDefault="00AC03ED" w:rsidP="00AC03E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nil"/>
              <w:left w:val="nil"/>
              <w:right w:val="nil"/>
            </w:tcBorders>
          </w:tcPr>
          <w:p w14:paraId="5EC66A81" w14:textId="77777777" w:rsidR="00AC03ED" w:rsidRPr="0013335C" w:rsidRDefault="00AC03ED" w:rsidP="00AC03ED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tcBorders>
              <w:top w:val="nil"/>
              <w:left w:val="nil"/>
              <w:right w:val="nil"/>
            </w:tcBorders>
          </w:tcPr>
          <w:p w14:paraId="7CF0C168" w14:textId="77777777" w:rsidR="00AC03ED" w:rsidRPr="0013335C" w:rsidRDefault="00AC03ED" w:rsidP="00AC03ED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nil"/>
              <w:left w:val="nil"/>
              <w:right w:val="nil"/>
            </w:tcBorders>
          </w:tcPr>
          <w:p w14:paraId="3B38BE39" w14:textId="77777777" w:rsidR="00AC03ED" w:rsidRPr="0013335C" w:rsidRDefault="00AC03ED" w:rsidP="00AC03ED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C03ED" w:rsidRPr="0013335C" w14:paraId="61A3867A" w14:textId="77777777" w:rsidTr="00AC03ED">
        <w:trPr>
          <w:trHeight w:val="420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44C60C34" w14:textId="77777777" w:rsidR="00AC03ED" w:rsidRPr="0013335C" w:rsidRDefault="00AC03ED" w:rsidP="00AC03ED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ข้อสมมติด้านประชากรศาสตร์</w:t>
            </w:r>
            <w:r w:rsidRPr="0013335C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F02D3" w14:textId="77777777" w:rsidR="00AC03ED" w:rsidRPr="0013335C" w:rsidRDefault="00AC03ED" w:rsidP="00AC03E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nil"/>
              <w:left w:val="nil"/>
              <w:right w:val="nil"/>
            </w:tcBorders>
          </w:tcPr>
          <w:p w14:paraId="2CAC53FC" w14:textId="77777777" w:rsidR="00AC03ED" w:rsidRPr="0013335C" w:rsidRDefault="00AC03ED" w:rsidP="00AC03ED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694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156" w:type="pct"/>
            <w:tcBorders>
              <w:top w:val="nil"/>
              <w:left w:val="nil"/>
              <w:right w:val="nil"/>
            </w:tcBorders>
          </w:tcPr>
          <w:p w14:paraId="6A1EC3C9" w14:textId="77777777" w:rsidR="00AC03ED" w:rsidRPr="0013335C" w:rsidRDefault="00AC03ED" w:rsidP="00AC03ED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nil"/>
              <w:left w:val="nil"/>
              <w:right w:val="nil"/>
            </w:tcBorders>
          </w:tcPr>
          <w:p w14:paraId="3949DCAC" w14:textId="77777777" w:rsidR="00AC03ED" w:rsidRPr="0013335C" w:rsidRDefault="00AC03ED" w:rsidP="00AC03ED">
            <w:pPr>
              <w:tabs>
                <w:tab w:val="decimal" w:pos="80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AC03ED" w:rsidRPr="0013335C" w14:paraId="7E287415" w14:textId="77777777" w:rsidTr="00AC03ED">
        <w:trPr>
          <w:cantSplit/>
          <w:trHeight w:val="420"/>
        </w:trPr>
        <w:tc>
          <w:tcPr>
            <w:tcW w:w="2800" w:type="pct"/>
          </w:tcPr>
          <w:p w14:paraId="596AE7E9" w14:textId="77777777" w:rsidR="00AC03ED" w:rsidRPr="0013335C" w:rsidRDefault="00AC03ED" w:rsidP="00AC03ED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537" w:type="pct"/>
          </w:tcPr>
          <w:p w14:paraId="754FBD91" w14:textId="77777777" w:rsidR="00AC03ED" w:rsidRPr="0013335C" w:rsidRDefault="00AC03ED" w:rsidP="00AC03E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4" w:type="pct"/>
          </w:tcPr>
          <w:p w14:paraId="0F286169" w14:textId="77777777" w:rsidR="00AC03ED" w:rsidRPr="0013335C" w:rsidRDefault="00577624" w:rsidP="00AC03ED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 w:rsidR="00AC03E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704</w:t>
            </w:r>
          </w:p>
        </w:tc>
        <w:tc>
          <w:tcPr>
            <w:tcW w:w="156" w:type="pct"/>
          </w:tcPr>
          <w:p w14:paraId="1B2DA4D5" w14:textId="77777777" w:rsidR="00AC03ED" w:rsidRPr="0013335C" w:rsidRDefault="00AC03ED" w:rsidP="00AC03ED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43" w:type="pct"/>
          </w:tcPr>
          <w:p w14:paraId="41192EE2" w14:textId="77777777" w:rsidR="00AC03ED" w:rsidRPr="0013335C" w:rsidRDefault="00577624" w:rsidP="00AC03ED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="00AC03E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882</w:t>
            </w:r>
          </w:p>
        </w:tc>
      </w:tr>
      <w:tr w:rsidR="00AC03ED" w:rsidRPr="0013335C" w14:paraId="714071A5" w14:textId="77777777" w:rsidTr="00AC03ED">
        <w:trPr>
          <w:cantSplit/>
          <w:trHeight w:val="420"/>
        </w:trPr>
        <w:tc>
          <w:tcPr>
            <w:tcW w:w="2800" w:type="pct"/>
          </w:tcPr>
          <w:p w14:paraId="70FA3D9E" w14:textId="77777777" w:rsidR="00AC03ED" w:rsidRPr="0013335C" w:rsidRDefault="00AC03ED" w:rsidP="00AC03ED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537" w:type="pct"/>
          </w:tcPr>
          <w:p w14:paraId="4B1AB721" w14:textId="77777777" w:rsidR="00AC03ED" w:rsidRPr="0013335C" w:rsidRDefault="00AC03ED" w:rsidP="00AC03E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5AF05A02" w14:textId="77777777" w:rsidR="00AC03ED" w:rsidRPr="0013335C" w:rsidRDefault="00AC03ED" w:rsidP="00AC03ED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381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156" w:type="pct"/>
          </w:tcPr>
          <w:p w14:paraId="51B9E394" w14:textId="77777777" w:rsidR="00AC03ED" w:rsidRPr="0013335C" w:rsidRDefault="00AC03ED" w:rsidP="00AC03ED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</w:tcPr>
          <w:p w14:paraId="635C9156" w14:textId="77777777" w:rsidR="00AC03ED" w:rsidRPr="0013335C" w:rsidRDefault="00577624" w:rsidP="00AC03ED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AC03E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416</w:t>
            </w:r>
          </w:p>
        </w:tc>
      </w:tr>
      <w:tr w:rsidR="00AC03ED" w:rsidRPr="0013335C" w14:paraId="00081B45" w14:textId="77777777" w:rsidTr="00AC03ED">
        <w:trPr>
          <w:cantSplit/>
          <w:trHeight w:val="420"/>
        </w:trPr>
        <w:tc>
          <w:tcPr>
            <w:tcW w:w="2800" w:type="pct"/>
          </w:tcPr>
          <w:p w14:paraId="5054CC3D" w14:textId="77777777" w:rsidR="00AC03ED" w:rsidRPr="0013335C" w:rsidRDefault="00AC03ED" w:rsidP="00AC03ED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14:paraId="602C1F64" w14:textId="77777777" w:rsidR="00AC03ED" w:rsidRPr="0013335C" w:rsidRDefault="00AC03ED" w:rsidP="00AC03E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</w:tcPr>
          <w:p w14:paraId="17BD3A5D" w14:textId="77777777" w:rsidR="00AC03ED" w:rsidRPr="0013335C" w:rsidRDefault="00577624" w:rsidP="00AC03ED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14</w:t>
            </w:r>
            <w:r w:rsidR="00AC03ED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629</w:t>
            </w:r>
          </w:p>
        </w:tc>
        <w:tc>
          <w:tcPr>
            <w:tcW w:w="156" w:type="pct"/>
          </w:tcPr>
          <w:p w14:paraId="5174BF00" w14:textId="77777777" w:rsidR="00AC03ED" w:rsidRPr="0013335C" w:rsidRDefault="00AC03ED" w:rsidP="00AC03E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</w:tcPr>
          <w:p w14:paraId="06D04C34" w14:textId="77777777" w:rsidR="00AC03ED" w:rsidRPr="0013335C" w:rsidRDefault="00577624" w:rsidP="00AC03ED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</w:t>
            </w:r>
            <w:r w:rsidR="00AC03ED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298</w:t>
            </w:r>
          </w:p>
        </w:tc>
      </w:tr>
      <w:tr w:rsidR="00AC03ED" w:rsidRPr="0013335C" w14:paraId="7A1CE20D" w14:textId="77777777" w:rsidTr="0031552D">
        <w:trPr>
          <w:cantSplit/>
          <w:trHeight w:val="420"/>
        </w:trPr>
        <w:tc>
          <w:tcPr>
            <w:tcW w:w="2800" w:type="pct"/>
          </w:tcPr>
          <w:p w14:paraId="520AD845" w14:textId="77777777" w:rsidR="00AC03ED" w:rsidRPr="0013335C" w:rsidRDefault="00AC03ED" w:rsidP="00AC03ED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14:paraId="05179D5F" w14:textId="77777777" w:rsidR="00AC03ED" w:rsidRPr="0013335C" w:rsidRDefault="00AC03ED" w:rsidP="00AC03E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</w:tcPr>
          <w:p w14:paraId="75FCFF81" w14:textId="77777777" w:rsidR="00AC03ED" w:rsidRPr="0013335C" w:rsidRDefault="00AC03ED" w:rsidP="00AC03ED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</w:tcPr>
          <w:p w14:paraId="05E2E856" w14:textId="77777777" w:rsidR="00AC03ED" w:rsidRPr="0013335C" w:rsidRDefault="00AC03ED" w:rsidP="00AC03ED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</w:tcPr>
          <w:p w14:paraId="6CF7D114" w14:textId="77777777" w:rsidR="00AC03ED" w:rsidRPr="0013335C" w:rsidRDefault="00AC03ED" w:rsidP="00AC03ED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C03ED" w:rsidRPr="0013335C" w14:paraId="2208F5A6" w14:textId="77777777" w:rsidTr="0031552D">
        <w:trPr>
          <w:cantSplit/>
          <w:trHeight w:val="420"/>
        </w:trPr>
        <w:tc>
          <w:tcPr>
            <w:tcW w:w="2800" w:type="pct"/>
          </w:tcPr>
          <w:p w14:paraId="4118FB3E" w14:textId="77777777" w:rsidR="00AC03ED" w:rsidRPr="0013335C" w:rsidRDefault="00AC03ED" w:rsidP="00AC03ED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537" w:type="pct"/>
          </w:tcPr>
          <w:p w14:paraId="766B505D" w14:textId="77777777" w:rsidR="00AC03ED" w:rsidRPr="0013335C" w:rsidRDefault="00AC03ED" w:rsidP="00AC03E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0DF6EDA2" w14:textId="77777777" w:rsidR="00AC03ED" w:rsidRPr="0013335C" w:rsidRDefault="00AC03ED" w:rsidP="00AC03ED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17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726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156" w:type="pct"/>
          </w:tcPr>
          <w:p w14:paraId="55071E6A" w14:textId="77777777" w:rsidR="00AC03ED" w:rsidRPr="0013335C" w:rsidRDefault="00AC03ED" w:rsidP="00AC03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</w:tcPr>
          <w:p w14:paraId="0D26BC0D" w14:textId="77777777" w:rsidR="00AC03ED" w:rsidRPr="0013335C" w:rsidRDefault="00AC03ED" w:rsidP="00AC03ED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11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176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</w:tr>
      <w:tr w:rsidR="00AC03ED" w:rsidRPr="0013335C" w14:paraId="59B5A654" w14:textId="77777777" w:rsidTr="0031552D">
        <w:trPr>
          <w:cantSplit/>
          <w:trHeight w:val="420"/>
        </w:trPr>
        <w:tc>
          <w:tcPr>
            <w:tcW w:w="2800" w:type="pct"/>
          </w:tcPr>
          <w:p w14:paraId="4CC49A40" w14:textId="77777777" w:rsidR="00AC03ED" w:rsidRPr="0013335C" w:rsidRDefault="00AC03ED" w:rsidP="00AC03ED">
            <w:pPr>
              <w:tabs>
                <w:tab w:val="left" w:pos="342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37" w:type="pct"/>
          </w:tcPr>
          <w:p w14:paraId="2D5E64E4" w14:textId="77777777" w:rsidR="00AC03ED" w:rsidRPr="0013335C" w:rsidRDefault="00AC03ED" w:rsidP="00AC03E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double" w:sz="4" w:space="0" w:color="auto"/>
            </w:tcBorders>
          </w:tcPr>
          <w:p w14:paraId="195137ED" w14:textId="77777777" w:rsidR="00AC03ED" w:rsidRPr="0013335C" w:rsidRDefault="00577624" w:rsidP="00AC03ED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317</w:t>
            </w:r>
            <w:r w:rsidR="00AC03ED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632</w:t>
            </w:r>
          </w:p>
        </w:tc>
        <w:tc>
          <w:tcPr>
            <w:tcW w:w="156" w:type="pct"/>
          </w:tcPr>
          <w:p w14:paraId="5BDB424F" w14:textId="77777777" w:rsidR="00AC03ED" w:rsidRPr="0013335C" w:rsidRDefault="00AC03ED" w:rsidP="00AC03E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  <w:bottom w:val="double" w:sz="4" w:space="0" w:color="auto"/>
            </w:tcBorders>
          </w:tcPr>
          <w:p w14:paraId="058BA7EB" w14:textId="77777777" w:rsidR="00AC03ED" w:rsidRPr="0013335C" w:rsidRDefault="00577624" w:rsidP="00AC03ED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237</w:t>
            </w:r>
            <w:r w:rsidR="00AC03ED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347</w:t>
            </w:r>
          </w:p>
        </w:tc>
      </w:tr>
    </w:tbl>
    <w:p w14:paraId="28BADB0E" w14:textId="77777777" w:rsidR="00AC03ED" w:rsidRPr="0013335C" w:rsidRDefault="00AC03ED" w:rsidP="00201BE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3726933" w14:textId="77777777" w:rsidR="00AC03ED" w:rsidRPr="0013335C" w:rsidRDefault="00AC03ED" w:rsidP="00201BE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73A9D72" w14:textId="77777777" w:rsidR="00AC03ED" w:rsidRPr="0013335C" w:rsidRDefault="0031552D" w:rsidP="0031552D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lastRenderedPageBreak/>
        <w:t>เมื่อวันที่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5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เมษายน</w:t>
      </w:r>
      <w:r w:rsidRPr="0013335C">
        <w:rPr>
          <w:rFonts w:ascii="Angsana New" w:hAnsi="Angsana New" w:hint="cs"/>
          <w:sz w:val="30"/>
          <w:szCs w:val="30"/>
          <w:rtl/>
          <w:lang w:bidi="ar-SA"/>
        </w:rPr>
        <w:t xml:space="preserve">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2562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20</w:t>
      </w:r>
      <w:r w:rsidRPr="0013335C">
        <w:rPr>
          <w:rFonts w:ascii="Angsana New" w:hAnsi="Angsana New" w:hint="cs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400</w:t>
      </w:r>
      <w:r w:rsidRPr="0013335C">
        <w:rPr>
          <w:rFonts w:ascii="Angsana New" w:hAnsi="Angsana New" w:hint="cs"/>
          <w:sz w:val="30"/>
          <w:szCs w:val="30"/>
          <w:cs/>
        </w:rPr>
        <w:t xml:space="preserve"> วันบริษัทจึงแก้ไขโครงการผลประโยชน์เมื่อเกษียณแก่พนักงานในปี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2562</w:t>
      </w:r>
      <w:r w:rsidRPr="0013335C">
        <w:rPr>
          <w:rFonts w:ascii="Angsana New" w:hAnsi="Angsana New" w:hint="cs"/>
          <w:sz w:val="30"/>
          <w:szCs w:val="30"/>
          <w:cs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้บริษัทรับรู้ประมาณการหนี้สินผลประโยชน์เมื่อเกษียณอายุและต้นทุนบริการในอดีตเพิ่มขึ้น</w:t>
      </w:r>
    </w:p>
    <w:p w14:paraId="1EB7090A" w14:textId="77777777" w:rsidR="00201BEF" w:rsidRPr="0013335C" w:rsidRDefault="00201BEF" w:rsidP="00E90E0D">
      <w:pPr>
        <w:spacing w:line="240" w:lineRule="auto"/>
        <w:ind w:left="562"/>
        <w:jc w:val="both"/>
        <w:rPr>
          <w:rFonts w:ascii="Angsana New" w:hAnsi="Angsana New"/>
          <w:sz w:val="30"/>
          <w:szCs w:val="30"/>
        </w:rPr>
      </w:pPr>
    </w:p>
    <w:tbl>
      <w:tblPr>
        <w:tblW w:w="4685" w:type="pct"/>
        <w:tblInd w:w="450" w:type="dxa"/>
        <w:tblLook w:val="00A0" w:firstRow="1" w:lastRow="0" w:firstColumn="1" w:lastColumn="0" w:noHBand="0" w:noVBand="0"/>
      </w:tblPr>
      <w:tblGrid>
        <w:gridCol w:w="5375"/>
        <w:gridCol w:w="657"/>
        <w:gridCol w:w="1350"/>
        <w:gridCol w:w="281"/>
        <w:gridCol w:w="1337"/>
      </w:tblGrid>
      <w:tr w:rsidR="00307ACA" w:rsidRPr="0013335C" w14:paraId="6245A55D" w14:textId="77777777" w:rsidTr="00307ACA">
        <w:trPr>
          <w:trHeight w:val="420"/>
        </w:trPr>
        <w:tc>
          <w:tcPr>
            <w:tcW w:w="2986" w:type="pct"/>
          </w:tcPr>
          <w:p w14:paraId="6EE28A63" w14:textId="77777777" w:rsidR="00307ACA" w:rsidRPr="0013335C" w:rsidRDefault="00307ACA" w:rsidP="00307AC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ข้อสมมติหลักในการประมาณการตามหลักคณิตศาสตร์</w:t>
            </w:r>
          </w:p>
        </w:tc>
        <w:tc>
          <w:tcPr>
            <w:tcW w:w="365" w:type="pct"/>
          </w:tcPr>
          <w:p w14:paraId="03E3FC4B" w14:textId="77777777" w:rsidR="00307ACA" w:rsidRPr="0013335C" w:rsidRDefault="00307ACA" w:rsidP="00307ACA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49" w:type="pct"/>
            <w:gridSpan w:val="3"/>
          </w:tcPr>
          <w:p w14:paraId="5C527454" w14:textId="77777777" w:rsidR="00307ACA" w:rsidRPr="0013335C" w:rsidRDefault="00307ACA" w:rsidP="00307AC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307ACA" w:rsidRPr="0013335C" w14:paraId="7B5202C0" w14:textId="77777777" w:rsidTr="00307ACA">
        <w:trPr>
          <w:trHeight w:val="420"/>
        </w:trPr>
        <w:tc>
          <w:tcPr>
            <w:tcW w:w="2986" w:type="pct"/>
          </w:tcPr>
          <w:p w14:paraId="24E5BB60" w14:textId="77777777" w:rsidR="00307ACA" w:rsidRPr="0013335C" w:rsidRDefault="00307ACA" w:rsidP="00307AC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365" w:type="pct"/>
          </w:tcPr>
          <w:p w14:paraId="1C521C82" w14:textId="77777777" w:rsidR="00307ACA" w:rsidRPr="0013335C" w:rsidRDefault="00307ACA" w:rsidP="00307ACA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49" w:type="pct"/>
            <w:gridSpan w:val="3"/>
          </w:tcPr>
          <w:p w14:paraId="151C5769" w14:textId="77777777" w:rsidR="00307ACA" w:rsidRPr="0013335C" w:rsidRDefault="00307ACA" w:rsidP="00307AC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307ACA" w:rsidRPr="0013335C" w14:paraId="124307A8" w14:textId="77777777" w:rsidTr="00307ACA">
        <w:trPr>
          <w:trHeight w:val="420"/>
        </w:trPr>
        <w:tc>
          <w:tcPr>
            <w:tcW w:w="2986" w:type="pct"/>
          </w:tcPr>
          <w:p w14:paraId="14407504" w14:textId="77777777" w:rsidR="00307ACA" w:rsidRPr="0013335C" w:rsidRDefault="00307ACA" w:rsidP="00307AC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5" w:type="pct"/>
          </w:tcPr>
          <w:p w14:paraId="07D5D846" w14:textId="77777777" w:rsidR="00307ACA" w:rsidRPr="0013335C" w:rsidRDefault="00307ACA" w:rsidP="00307ACA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49" w:type="pct"/>
            <w:gridSpan w:val="3"/>
          </w:tcPr>
          <w:p w14:paraId="31D6A349" w14:textId="77777777" w:rsidR="00307ACA" w:rsidRPr="0013335C" w:rsidRDefault="00307ACA" w:rsidP="00307AC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5B3DEC" w:rsidRPr="0013335C" w14:paraId="4D13F734" w14:textId="77777777" w:rsidTr="00307ACA">
        <w:trPr>
          <w:trHeight w:val="335"/>
        </w:trPr>
        <w:tc>
          <w:tcPr>
            <w:tcW w:w="2986" w:type="pct"/>
          </w:tcPr>
          <w:p w14:paraId="30896D3B" w14:textId="77777777" w:rsidR="005B3DEC" w:rsidRPr="0013335C" w:rsidRDefault="005B3DEC" w:rsidP="005B3DE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5" w:type="pct"/>
          </w:tcPr>
          <w:p w14:paraId="233048ED" w14:textId="77777777" w:rsidR="005B3DEC" w:rsidRPr="0013335C" w:rsidRDefault="005B3DEC" w:rsidP="005B3DEC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50" w:type="pct"/>
          </w:tcPr>
          <w:p w14:paraId="0E6A736F" w14:textId="77777777" w:rsidR="005B3DEC" w:rsidRPr="0013335C" w:rsidRDefault="00577624" w:rsidP="005B3DE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6" w:type="pct"/>
          </w:tcPr>
          <w:p w14:paraId="24DB19CE" w14:textId="77777777" w:rsidR="005B3DEC" w:rsidRPr="0013335C" w:rsidRDefault="005B3DEC" w:rsidP="005B3DE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743" w:type="pct"/>
          </w:tcPr>
          <w:p w14:paraId="0479BB52" w14:textId="77777777" w:rsidR="005B3DEC" w:rsidRPr="0013335C" w:rsidRDefault="00577624" w:rsidP="005B3DE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5B3DEC" w:rsidRPr="0013335C" w14:paraId="63E26216" w14:textId="77777777" w:rsidTr="00307ACA">
        <w:trPr>
          <w:trHeight w:val="335"/>
        </w:trPr>
        <w:tc>
          <w:tcPr>
            <w:tcW w:w="2986" w:type="pct"/>
          </w:tcPr>
          <w:p w14:paraId="11FF6B7F" w14:textId="77777777" w:rsidR="005B3DEC" w:rsidRPr="0013335C" w:rsidRDefault="005B3DEC" w:rsidP="005B3DE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5" w:type="pct"/>
          </w:tcPr>
          <w:p w14:paraId="0ECBA64E" w14:textId="77777777" w:rsidR="005B3DEC" w:rsidRPr="0013335C" w:rsidRDefault="005B3DEC" w:rsidP="005B3DEC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49" w:type="pct"/>
            <w:gridSpan w:val="3"/>
          </w:tcPr>
          <w:p w14:paraId="35B7B688" w14:textId="77777777" w:rsidR="005B3DEC" w:rsidRPr="0013335C" w:rsidRDefault="005B3DEC" w:rsidP="005B3DE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0E41BD" w:rsidRPr="0013335C" w14:paraId="2608D1E7" w14:textId="77777777" w:rsidTr="00307ACA">
        <w:trPr>
          <w:trHeight w:val="420"/>
        </w:trPr>
        <w:tc>
          <w:tcPr>
            <w:tcW w:w="2986" w:type="pct"/>
          </w:tcPr>
          <w:p w14:paraId="7ED9C84B" w14:textId="77777777" w:rsidR="000E41BD" w:rsidRPr="0013335C" w:rsidRDefault="000E41BD" w:rsidP="000E41BD">
            <w:pPr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365" w:type="pct"/>
          </w:tcPr>
          <w:p w14:paraId="03E5F171" w14:textId="77777777" w:rsidR="000E41BD" w:rsidRPr="0013335C" w:rsidRDefault="000E41BD" w:rsidP="000E41B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50" w:type="pct"/>
          </w:tcPr>
          <w:p w14:paraId="276C29D5" w14:textId="77777777" w:rsidR="000E41BD" w:rsidRPr="0013335C" w:rsidRDefault="00577624" w:rsidP="000E41B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DD0C8B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.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09</w:t>
            </w:r>
            <w:r w:rsidR="00DD0C8B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- 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40667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.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35</w:t>
            </w:r>
          </w:p>
        </w:tc>
        <w:tc>
          <w:tcPr>
            <w:tcW w:w="156" w:type="pct"/>
          </w:tcPr>
          <w:p w14:paraId="7B8DA98A" w14:textId="77777777" w:rsidR="000E41BD" w:rsidRPr="0013335C" w:rsidRDefault="000E41BD" w:rsidP="000E41B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3" w:type="pct"/>
          </w:tcPr>
          <w:p w14:paraId="04AE192F" w14:textId="77777777" w:rsidR="000E41BD" w:rsidRPr="0013335C" w:rsidRDefault="00577624" w:rsidP="000E41B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0E41B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.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50</w:t>
            </w:r>
          </w:p>
        </w:tc>
      </w:tr>
      <w:tr w:rsidR="000E41BD" w:rsidRPr="0013335C" w14:paraId="3F0ABD9E" w14:textId="77777777" w:rsidTr="00307ACA">
        <w:trPr>
          <w:trHeight w:val="420"/>
        </w:trPr>
        <w:tc>
          <w:tcPr>
            <w:tcW w:w="2986" w:type="pct"/>
          </w:tcPr>
          <w:p w14:paraId="3B695CBE" w14:textId="77777777" w:rsidR="000E41BD" w:rsidRPr="0013335C" w:rsidRDefault="000E41BD" w:rsidP="000E41BD">
            <w:pPr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365" w:type="pct"/>
          </w:tcPr>
          <w:p w14:paraId="5417A5FC" w14:textId="77777777" w:rsidR="000E41BD" w:rsidRPr="0013335C" w:rsidRDefault="000E41BD" w:rsidP="000E41B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50" w:type="pct"/>
          </w:tcPr>
          <w:p w14:paraId="2A47A0E5" w14:textId="77777777" w:rsidR="000E41BD" w:rsidRPr="0013335C" w:rsidRDefault="00577624" w:rsidP="000E41B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="0040667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.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00</w:t>
            </w:r>
          </w:p>
        </w:tc>
        <w:tc>
          <w:tcPr>
            <w:tcW w:w="156" w:type="pct"/>
          </w:tcPr>
          <w:p w14:paraId="18F43DB2" w14:textId="77777777" w:rsidR="000E41BD" w:rsidRPr="0013335C" w:rsidRDefault="000E41BD" w:rsidP="000E41B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3" w:type="pct"/>
          </w:tcPr>
          <w:p w14:paraId="6CEF9A98" w14:textId="77777777" w:rsidR="000E41BD" w:rsidRPr="0013335C" w:rsidRDefault="00577624" w:rsidP="000E41B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="000E41B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.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00</w:t>
            </w:r>
          </w:p>
        </w:tc>
      </w:tr>
    </w:tbl>
    <w:p w14:paraId="1A192EBE" w14:textId="77777777" w:rsidR="00471CCE" w:rsidRPr="0013335C" w:rsidRDefault="00471CCE" w:rsidP="00F10DDF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5322E86B" w14:textId="77777777" w:rsidR="00471CCE" w:rsidRPr="0013335C" w:rsidRDefault="00423C20" w:rsidP="00F10DDF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ข้อสมม</w:t>
      </w:r>
      <w:r w:rsidR="00471CCE" w:rsidRPr="0013335C">
        <w:rPr>
          <w:rFonts w:ascii="Angsana New" w:hAnsi="Angsana New" w:hint="cs"/>
          <w:sz w:val="30"/>
          <w:szCs w:val="30"/>
          <w:cs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</w:p>
    <w:p w14:paraId="7D3B2FF4" w14:textId="77777777" w:rsidR="006D1038" w:rsidRPr="0013335C" w:rsidRDefault="006D1038" w:rsidP="00F10DDF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62AB90BC" w14:textId="05A27395" w:rsidR="00901E42" w:rsidRPr="0013335C" w:rsidRDefault="001D44E5" w:rsidP="00F10DDF">
      <w:pPr>
        <w:spacing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31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2563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ระยะเวลาถัวเฉลี่ยถ่วงน้ำหนักของภาระ</w:t>
      </w:r>
      <w:r w:rsidR="00D37CF0" w:rsidRPr="0013335C">
        <w:rPr>
          <w:rFonts w:ascii="Angsana New" w:hAnsi="Angsana New" w:hint="cs"/>
          <w:sz w:val="30"/>
          <w:szCs w:val="30"/>
          <w:cs/>
        </w:rPr>
        <w:t>ผูกพันผลประโยชน์ที่กำหนดไว้เป็น</w:t>
      </w:r>
      <w:r w:rsidR="0040667D" w:rsidRPr="0013335C">
        <w:rPr>
          <w:rFonts w:ascii="Angsana New" w:hAnsi="Angsana New" w:hint="cs"/>
          <w:sz w:val="30"/>
          <w:szCs w:val="30"/>
        </w:rPr>
        <w:t xml:space="preserve">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10</w:t>
      </w:r>
      <w:r w:rsidR="00F10DDF" w:rsidRPr="0013335C">
        <w:rPr>
          <w:rFonts w:ascii="Angsana New" w:hAnsi="Angsana New" w:hint="cs"/>
          <w:sz w:val="30"/>
          <w:szCs w:val="30"/>
          <w:cs/>
        </w:rPr>
        <w:t xml:space="preserve"> </w:t>
      </w:r>
      <w:r w:rsidR="001D0E1E" w:rsidRPr="0013335C">
        <w:rPr>
          <w:rFonts w:ascii="Angsana New" w:hAnsi="Angsana New" w:hint="cs"/>
          <w:sz w:val="30"/>
          <w:szCs w:val="30"/>
          <w:lang w:val="en-US"/>
        </w:rPr>
        <w:t xml:space="preserve">-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14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ปี</w:t>
      </w:r>
      <w:r w:rsidR="003C31F9" w:rsidRPr="0013335C">
        <w:rPr>
          <w:rFonts w:ascii="Angsana New" w:hAnsi="Angsana New" w:hint="cs"/>
          <w:sz w:val="30"/>
          <w:szCs w:val="30"/>
          <w:cs/>
        </w:rPr>
        <w:t xml:space="preserve"> </w:t>
      </w:r>
      <w:r w:rsidR="002E7AC5" w:rsidRPr="0013335C">
        <w:rPr>
          <w:rFonts w:ascii="Angsana New" w:hAnsi="Angsana New" w:hint="cs"/>
          <w:sz w:val="30"/>
          <w:szCs w:val="30"/>
        </w:rPr>
        <w:t xml:space="preserve">        </w:t>
      </w:r>
      <w:r w:rsidRPr="0013335C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577624" w:rsidRPr="0013335C">
        <w:rPr>
          <w:rFonts w:ascii="Angsana New" w:hAnsi="Angsana New" w:hint="cs"/>
          <w:i/>
          <w:iCs/>
          <w:sz w:val="30"/>
          <w:szCs w:val="30"/>
          <w:lang w:val="en-US"/>
        </w:rPr>
        <w:t>2562</w:t>
      </w:r>
      <w:r w:rsidR="00FE0DE4" w:rsidRPr="0013335C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577624" w:rsidRPr="0013335C">
        <w:rPr>
          <w:rFonts w:ascii="Angsana New" w:hAnsi="Angsana New" w:hint="cs"/>
          <w:i/>
          <w:iCs/>
          <w:sz w:val="30"/>
          <w:szCs w:val="30"/>
          <w:lang w:val="en-US"/>
        </w:rPr>
        <w:t>9</w:t>
      </w:r>
      <w:r w:rsidRPr="0013335C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13335C">
        <w:rPr>
          <w:rFonts w:ascii="Angsana New" w:hAnsi="Angsana New" w:hint="cs"/>
          <w:i/>
          <w:iCs/>
          <w:sz w:val="30"/>
          <w:szCs w:val="30"/>
          <w:cs/>
        </w:rPr>
        <w:t>ปี)</w:t>
      </w:r>
    </w:p>
    <w:p w14:paraId="6ADC681E" w14:textId="77777777" w:rsidR="009554B9" w:rsidRPr="0013335C" w:rsidRDefault="009554B9" w:rsidP="00F10DDF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24932F5A" w14:textId="77777777" w:rsidR="00A107A3" w:rsidRPr="0013335C" w:rsidRDefault="00A107A3" w:rsidP="00F10DDF">
      <w:pPr>
        <w:spacing w:line="240" w:lineRule="auto"/>
        <w:ind w:left="56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3D8C4B44" w14:textId="77777777" w:rsidR="00345ECF" w:rsidRPr="0013335C" w:rsidRDefault="00345ECF" w:rsidP="00F10DDF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4A3032B0" w14:textId="77777777" w:rsidR="0012734A" w:rsidRPr="0013335C" w:rsidRDefault="00A107A3" w:rsidP="00F10DDF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CD1D85" w:rsidRPr="0013335C">
        <w:rPr>
          <w:rFonts w:ascii="Angsana New" w:hAnsi="Angsana New" w:hint="cs"/>
          <w:sz w:val="30"/>
          <w:szCs w:val="30"/>
          <w:cs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ๆ คงที่</w:t>
      </w:r>
    </w:p>
    <w:p w14:paraId="3615729D" w14:textId="77777777" w:rsidR="00E769E6" w:rsidRPr="0013335C" w:rsidRDefault="00E769E6" w:rsidP="00F10DDF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5" w:type="dxa"/>
        <w:tblInd w:w="450" w:type="dxa"/>
        <w:tblLook w:val="01E0" w:firstRow="1" w:lastRow="1" w:firstColumn="1" w:lastColumn="1" w:noHBand="0" w:noVBand="0"/>
      </w:tblPr>
      <w:tblGrid>
        <w:gridCol w:w="3507"/>
        <w:gridCol w:w="1222"/>
        <w:gridCol w:w="233"/>
        <w:gridCol w:w="1280"/>
        <w:gridCol w:w="269"/>
        <w:gridCol w:w="1232"/>
        <w:gridCol w:w="269"/>
        <w:gridCol w:w="1263"/>
      </w:tblGrid>
      <w:tr w:rsidR="00E769E6" w:rsidRPr="0013335C" w14:paraId="07B94819" w14:textId="77777777" w:rsidTr="00A046DC">
        <w:trPr>
          <w:trHeight w:val="20"/>
          <w:tblHeader/>
        </w:trPr>
        <w:tc>
          <w:tcPr>
            <w:tcW w:w="3510" w:type="dxa"/>
          </w:tcPr>
          <w:p w14:paraId="6FDAC15B" w14:textId="77777777" w:rsidR="00E769E6" w:rsidRPr="0013335C" w:rsidRDefault="00E769E6" w:rsidP="00FC6911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5" w:type="dxa"/>
            <w:gridSpan w:val="7"/>
          </w:tcPr>
          <w:p w14:paraId="3638B579" w14:textId="77777777" w:rsidR="00A046DC" w:rsidRPr="0013335C" w:rsidRDefault="00E769E6" w:rsidP="00FC691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  <w:p w14:paraId="3896AEB6" w14:textId="77777777" w:rsidR="00E769E6" w:rsidRPr="0013335C" w:rsidRDefault="00E769E6" w:rsidP="00FC691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E769E6" w:rsidRPr="0013335C" w14:paraId="63540A7C" w14:textId="77777777" w:rsidTr="00A046DC">
        <w:trPr>
          <w:trHeight w:val="20"/>
          <w:tblHeader/>
        </w:trPr>
        <w:tc>
          <w:tcPr>
            <w:tcW w:w="3510" w:type="dxa"/>
          </w:tcPr>
          <w:p w14:paraId="6A0FA199" w14:textId="77777777" w:rsidR="00A046DC" w:rsidRPr="0013335C" w:rsidRDefault="00E769E6" w:rsidP="00FC691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</w:t>
            </w:r>
            <w:r w:rsidR="00A046DC"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</w:t>
            </w:r>
          </w:p>
          <w:p w14:paraId="74B76576" w14:textId="77777777" w:rsidR="00E769E6" w:rsidRPr="0013335C" w:rsidRDefault="00A046DC" w:rsidP="00FC691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E769E6"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732" w:type="dxa"/>
            <w:gridSpan w:val="3"/>
          </w:tcPr>
          <w:p w14:paraId="3ABC5BE0" w14:textId="77777777" w:rsidR="00E769E6" w:rsidRPr="0013335C" w:rsidRDefault="00E769E6" w:rsidP="00FC691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577624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</w:tcPr>
          <w:p w14:paraId="671D6B87" w14:textId="77777777" w:rsidR="00E769E6" w:rsidRPr="0013335C" w:rsidRDefault="00E769E6" w:rsidP="00FC691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64" w:type="dxa"/>
            <w:gridSpan w:val="3"/>
          </w:tcPr>
          <w:p w14:paraId="6EB2FAFF" w14:textId="77777777" w:rsidR="00E769E6" w:rsidRPr="0013335C" w:rsidRDefault="00E769E6" w:rsidP="00FC691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ลดลง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577624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</w:p>
        </w:tc>
      </w:tr>
      <w:tr w:rsidR="00E769E6" w:rsidRPr="0013335C" w14:paraId="16ADB3E8" w14:textId="77777777" w:rsidTr="00A046DC">
        <w:trPr>
          <w:trHeight w:val="20"/>
          <w:tblHeader/>
        </w:trPr>
        <w:tc>
          <w:tcPr>
            <w:tcW w:w="3510" w:type="dxa"/>
          </w:tcPr>
          <w:p w14:paraId="2A232F02" w14:textId="77777777" w:rsidR="00E769E6" w:rsidRPr="0013335C" w:rsidRDefault="00E769E6" w:rsidP="00FC691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77624"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0143A"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19" w:type="dxa"/>
          </w:tcPr>
          <w:p w14:paraId="22CF3226" w14:textId="77777777" w:rsidR="00E769E6" w:rsidRPr="0013335C" w:rsidRDefault="00577624" w:rsidP="00FC691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3" w:type="dxa"/>
          </w:tcPr>
          <w:p w14:paraId="01C3AE28" w14:textId="77777777" w:rsidR="00E769E6" w:rsidRPr="0013335C" w:rsidRDefault="00E769E6" w:rsidP="00FC691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</w:tcPr>
          <w:p w14:paraId="4AFCD98C" w14:textId="77777777" w:rsidR="00E769E6" w:rsidRPr="0013335C" w:rsidRDefault="00577624" w:rsidP="00FC691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69" w:type="dxa"/>
          </w:tcPr>
          <w:p w14:paraId="61329F5C" w14:textId="77777777" w:rsidR="00E769E6" w:rsidRPr="0013335C" w:rsidRDefault="00E769E6" w:rsidP="00FC691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2" w:type="dxa"/>
          </w:tcPr>
          <w:p w14:paraId="6E18728C" w14:textId="77777777" w:rsidR="00E769E6" w:rsidRPr="0013335C" w:rsidRDefault="00577624" w:rsidP="00FC691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69" w:type="dxa"/>
          </w:tcPr>
          <w:p w14:paraId="3AEF54CE" w14:textId="77777777" w:rsidR="00E769E6" w:rsidRPr="0013335C" w:rsidRDefault="00E769E6" w:rsidP="00FC691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0A9524B4" w14:textId="77777777" w:rsidR="00E769E6" w:rsidRPr="0013335C" w:rsidRDefault="00577624" w:rsidP="00FC691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</w:tr>
      <w:tr w:rsidR="00E769E6" w:rsidRPr="0013335C" w14:paraId="2AA73CDC" w14:textId="77777777" w:rsidTr="00A046DC">
        <w:trPr>
          <w:trHeight w:val="20"/>
          <w:tblHeader/>
        </w:trPr>
        <w:tc>
          <w:tcPr>
            <w:tcW w:w="3510" w:type="dxa"/>
          </w:tcPr>
          <w:p w14:paraId="20DB8CB2" w14:textId="77777777" w:rsidR="00E769E6" w:rsidRPr="0013335C" w:rsidRDefault="00E769E6" w:rsidP="00FC6911">
            <w:pPr>
              <w:ind w:left="234" w:hanging="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5" w:type="dxa"/>
            <w:gridSpan w:val="7"/>
            <w:vAlign w:val="center"/>
          </w:tcPr>
          <w:p w14:paraId="21B15219" w14:textId="77777777" w:rsidR="00E769E6" w:rsidRPr="0013335C" w:rsidRDefault="00E769E6" w:rsidP="00FC691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769E6" w:rsidRPr="0013335C" w14:paraId="03AEBAB5" w14:textId="77777777" w:rsidTr="00A046DC">
        <w:trPr>
          <w:trHeight w:val="20"/>
        </w:trPr>
        <w:tc>
          <w:tcPr>
            <w:tcW w:w="3510" w:type="dxa"/>
          </w:tcPr>
          <w:p w14:paraId="6CD68B1A" w14:textId="77777777" w:rsidR="00E769E6" w:rsidRPr="0013335C" w:rsidRDefault="00E769E6" w:rsidP="00FC6911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19" w:type="dxa"/>
            <w:vAlign w:val="center"/>
          </w:tcPr>
          <w:p w14:paraId="7DA353B6" w14:textId="77777777" w:rsidR="00E769E6" w:rsidRPr="0013335C" w:rsidRDefault="0040667D" w:rsidP="00A046DC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(</w:t>
            </w:r>
            <w:r w:rsidR="00577624"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25</w:t>
            </w:r>
            <w:r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,</w:t>
            </w:r>
            <w:r w:rsidR="00577624"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805</w:t>
            </w:r>
            <w:r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33" w:type="dxa"/>
            <w:vAlign w:val="center"/>
          </w:tcPr>
          <w:p w14:paraId="7DCF6347" w14:textId="77777777" w:rsidR="00E769E6" w:rsidRPr="0013335C" w:rsidRDefault="00E769E6" w:rsidP="00FC6911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  <w:vAlign w:val="center"/>
          </w:tcPr>
          <w:p w14:paraId="182085DE" w14:textId="77777777" w:rsidR="00E769E6" w:rsidRPr="0013335C" w:rsidRDefault="0040667D" w:rsidP="00A046DC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(</w:t>
            </w:r>
            <w:r w:rsidR="00577624"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24</w:t>
            </w:r>
            <w:r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,</w:t>
            </w:r>
            <w:r w:rsidR="00577624"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158</w:t>
            </w:r>
            <w:r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  <w:vAlign w:val="center"/>
          </w:tcPr>
          <w:p w14:paraId="32BC5EDB" w14:textId="77777777" w:rsidR="00E769E6" w:rsidRPr="0013335C" w:rsidRDefault="00E769E6" w:rsidP="00FC6911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2" w:type="dxa"/>
            <w:vAlign w:val="center"/>
          </w:tcPr>
          <w:p w14:paraId="7F8FBCCA" w14:textId="77777777" w:rsidR="00E769E6" w:rsidRPr="0013335C" w:rsidRDefault="00577624" w:rsidP="00A046DC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30</w:t>
            </w:r>
            <w:r w:rsidR="00574C54"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048</w:t>
            </w:r>
          </w:p>
        </w:tc>
        <w:tc>
          <w:tcPr>
            <w:tcW w:w="269" w:type="dxa"/>
            <w:vAlign w:val="center"/>
          </w:tcPr>
          <w:p w14:paraId="484A8B4A" w14:textId="77777777" w:rsidR="00E769E6" w:rsidRPr="0013335C" w:rsidRDefault="00E769E6" w:rsidP="00FC6911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vAlign w:val="center"/>
          </w:tcPr>
          <w:p w14:paraId="6ECE841A" w14:textId="77777777" w:rsidR="00E769E6" w:rsidRPr="0013335C" w:rsidRDefault="00577624" w:rsidP="00A046DC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25</w:t>
            </w:r>
            <w:r w:rsidR="0040667D"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994</w:t>
            </w:r>
          </w:p>
        </w:tc>
      </w:tr>
      <w:tr w:rsidR="00E769E6" w:rsidRPr="0013335C" w14:paraId="32EE8E48" w14:textId="77777777" w:rsidTr="00A046DC">
        <w:trPr>
          <w:trHeight w:val="20"/>
        </w:trPr>
        <w:tc>
          <w:tcPr>
            <w:tcW w:w="3510" w:type="dxa"/>
          </w:tcPr>
          <w:p w14:paraId="613D5C89" w14:textId="77777777" w:rsidR="00E769E6" w:rsidRPr="0013335C" w:rsidRDefault="00E769E6" w:rsidP="00FC6911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219" w:type="dxa"/>
          </w:tcPr>
          <w:p w14:paraId="0A13E91C" w14:textId="77777777" w:rsidR="00E769E6" w:rsidRPr="0013335C" w:rsidRDefault="00577624" w:rsidP="00A046DC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21</w:t>
            </w:r>
            <w:r w:rsidR="0040667D"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883</w:t>
            </w:r>
          </w:p>
        </w:tc>
        <w:tc>
          <w:tcPr>
            <w:tcW w:w="233" w:type="dxa"/>
          </w:tcPr>
          <w:p w14:paraId="38E29BE2" w14:textId="77777777" w:rsidR="00E769E6" w:rsidRPr="0013335C" w:rsidRDefault="00E769E6" w:rsidP="00FC6911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</w:tcPr>
          <w:p w14:paraId="6882F63B" w14:textId="77777777" w:rsidR="00E769E6" w:rsidRPr="0013335C" w:rsidRDefault="00577624" w:rsidP="00A046DC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22</w:t>
            </w:r>
            <w:r w:rsidR="0040667D"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329</w:t>
            </w:r>
          </w:p>
        </w:tc>
        <w:tc>
          <w:tcPr>
            <w:tcW w:w="269" w:type="dxa"/>
          </w:tcPr>
          <w:p w14:paraId="032D1A11" w14:textId="77777777" w:rsidR="00E769E6" w:rsidRPr="0013335C" w:rsidRDefault="00E769E6" w:rsidP="00FC6911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2" w:type="dxa"/>
          </w:tcPr>
          <w:p w14:paraId="744DAF7A" w14:textId="77777777" w:rsidR="00E769E6" w:rsidRPr="0013335C" w:rsidRDefault="0040667D" w:rsidP="00A046DC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(</w:t>
            </w:r>
            <w:r w:rsidR="00577624"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19</w:t>
            </w:r>
            <w:r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,</w:t>
            </w:r>
            <w:r w:rsidR="00577624"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205</w:t>
            </w:r>
            <w:r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</w:tcPr>
          <w:p w14:paraId="6351C917" w14:textId="77777777" w:rsidR="00E769E6" w:rsidRPr="0013335C" w:rsidRDefault="00E769E6" w:rsidP="00FC6911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539C6C2B" w14:textId="77777777" w:rsidR="00E769E6" w:rsidRPr="0013335C" w:rsidRDefault="0040667D" w:rsidP="00A046DC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(</w:t>
            </w:r>
            <w:r w:rsidR="00577624"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19</w:t>
            </w:r>
            <w:r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,</w:t>
            </w:r>
            <w:r w:rsidR="00577624"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591</w:t>
            </w:r>
            <w:r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)</w:t>
            </w:r>
          </w:p>
        </w:tc>
      </w:tr>
    </w:tbl>
    <w:p w14:paraId="04D51FC6" w14:textId="77777777" w:rsidR="00471CCE" w:rsidRPr="0013335C" w:rsidRDefault="00471CCE" w:rsidP="00A046DC">
      <w:pPr>
        <w:numPr>
          <w:ilvl w:val="0"/>
          <w:numId w:val="27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13335C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ทุนเรือนหุ้น</w:t>
      </w:r>
      <w:r w:rsidR="00A07FED" w:rsidRPr="0013335C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และหุ้นทุนซื้อคืน</w:t>
      </w:r>
    </w:p>
    <w:p w14:paraId="7F30AA92" w14:textId="77777777" w:rsidR="00471CCE" w:rsidRPr="0013335C" w:rsidRDefault="00471CCE" w:rsidP="00A07FED">
      <w:pPr>
        <w:spacing w:line="240" w:lineRule="auto"/>
        <w:ind w:left="562"/>
        <w:jc w:val="both"/>
        <w:rPr>
          <w:rFonts w:ascii="Angsana New" w:hAnsi="Angsana New"/>
          <w:sz w:val="30"/>
          <w:szCs w:val="30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810"/>
        <w:gridCol w:w="270"/>
        <w:gridCol w:w="990"/>
        <w:gridCol w:w="270"/>
        <w:gridCol w:w="990"/>
        <w:gridCol w:w="270"/>
        <w:gridCol w:w="990"/>
        <w:gridCol w:w="270"/>
        <w:gridCol w:w="981"/>
      </w:tblGrid>
      <w:tr w:rsidR="00A046DC" w:rsidRPr="0013335C" w14:paraId="5364E55A" w14:textId="77777777" w:rsidTr="004050EB">
        <w:tc>
          <w:tcPr>
            <w:tcW w:w="3510" w:type="dxa"/>
            <w:vAlign w:val="bottom"/>
          </w:tcPr>
          <w:p w14:paraId="090C935C" w14:textId="77777777" w:rsidR="00A046DC" w:rsidRPr="0013335C" w:rsidRDefault="00A046DC" w:rsidP="004050E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27DEEB0" w14:textId="77777777" w:rsidR="00A046DC" w:rsidRPr="0013335C" w:rsidRDefault="00A046DC" w:rsidP="004050EB">
            <w:pPr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  <w:vAlign w:val="bottom"/>
          </w:tcPr>
          <w:p w14:paraId="743AAD9A" w14:textId="77777777" w:rsidR="00A046DC" w:rsidRPr="0013335C" w:rsidRDefault="00A046DC" w:rsidP="004050EB">
            <w:pPr>
              <w:tabs>
                <w:tab w:val="left" w:pos="1134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0A22DAB8" w14:textId="77777777" w:rsidR="00A046DC" w:rsidRPr="0013335C" w:rsidRDefault="00577624" w:rsidP="004050EB">
            <w:pPr>
              <w:keepNext/>
              <w:spacing w:line="240" w:lineRule="auto"/>
              <w:ind w:left="-108" w:right="-108"/>
              <w:jc w:val="center"/>
              <w:outlineLvl w:val="8"/>
              <w:rPr>
                <w:rFonts w:ascii="Angsana New" w:eastAsia="MS Mincho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762D7C5D" w14:textId="77777777" w:rsidR="00A046DC" w:rsidRPr="0013335C" w:rsidRDefault="00A046DC" w:rsidP="004050EB">
            <w:pPr>
              <w:keepNext/>
              <w:spacing w:line="240" w:lineRule="auto"/>
              <w:ind w:left="-108" w:right="-108"/>
              <w:jc w:val="center"/>
              <w:outlineLvl w:val="8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4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8EC7A" w14:textId="77777777" w:rsidR="00A046DC" w:rsidRPr="0013335C" w:rsidRDefault="00577624" w:rsidP="004050EB">
            <w:pPr>
              <w:keepNext/>
              <w:spacing w:line="240" w:lineRule="auto"/>
              <w:ind w:left="-108" w:right="-108"/>
              <w:jc w:val="center"/>
              <w:outlineLvl w:val="8"/>
              <w:rPr>
                <w:rFonts w:ascii="Angsana New" w:eastAsia="MS Mincho" w:hAnsi="Angsana New"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A046DC" w:rsidRPr="0013335C" w14:paraId="6E0E6E8B" w14:textId="77777777" w:rsidTr="004050EB">
        <w:tc>
          <w:tcPr>
            <w:tcW w:w="3510" w:type="dxa"/>
            <w:vAlign w:val="bottom"/>
          </w:tcPr>
          <w:p w14:paraId="60BF9026" w14:textId="77777777" w:rsidR="00A046DC" w:rsidRPr="0013335C" w:rsidRDefault="00A046DC" w:rsidP="004050E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009F592" w14:textId="77777777" w:rsidR="00A046DC" w:rsidRPr="0013335C" w:rsidRDefault="00A046DC" w:rsidP="004050EB">
            <w:pPr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  <w:vAlign w:val="bottom"/>
          </w:tcPr>
          <w:p w14:paraId="091EADDF" w14:textId="77777777" w:rsidR="00A046DC" w:rsidRPr="0013335C" w:rsidRDefault="00A046DC" w:rsidP="004050EB">
            <w:pPr>
              <w:tabs>
                <w:tab w:val="left" w:pos="1134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900F097" w14:textId="77777777" w:rsidR="00A046DC" w:rsidRPr="0013335C" w:rsidRDefault="00A046DC" w:rsidP="004050EB">
            <w:pPr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41AD3FB" w14:textId="77777777" w:rsidR="00A046DC" w:rsidRPr="0013335C" w:rsidRDefault="00A046DC" w:rsidP="004050EB">
            <w:pPr>
              <w:tabs>
                <w:tab w:val="left" w:pos="1134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443193B" w14:textId="77777777" w:rsidR="00A046DC" w:rsidRPr="0013335C" w:rsidRDefault="00A046DC" w:rsidP="004050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36" w:right="-8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  <w:vAlign w:val="bottom"/>
          </w:tcPr>
          <w:p w14:paraId="1D2BA621" w14:textId="77777777" w:rsidR="00A046DC" w:rsidRPr="0013335C" w:rsidRDefault="00A046DC" w:rsidP="004050EB">
            <w:pPr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11495" w14:textId="77777777" w:rsidR="00A046DC" w:rsidRPr="0013335C" w:rsidRDefault="00A046DC" w:rsidP="004050EB">
            <w:pPr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F74BE" w14:textId="77777777" w:rsidR="00A046DC" w:rsidRPr="0013335C" w:rsidRDefault="00A046DC" w:rsidP="004050EB">
            <w:pPr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E63FB" w14:textId="77777777" w:rsidR="00A046DC" w:rsidRPr="0013335C" w:rsidRDefault="00A046DC" w:rsidP="004050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36" w:right="-8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A046DC" w:rsidRPr="0013335C" w14:paraId="25B05D1C" w14:textId="77777777" w:rsidTr="004050EB">
        <w:tc>
          <w:tcPr>
            <w:tcW w:w="3510" w:type="dxa"/>
            <w:vAlign w:val="bottom"/>
          </w:tcPr>
          <w:p w14:paraId="3AB3CCF2" w14:textId="77777777" w:rsidR="00A046DC" w:rsidRPr="0013335C" w:rsidRDefault="00A046DC" w:rsidP="004050E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ECA42E6" w14:textId="77777777" w:rsidR="00A046DC" w:rsidRPr="0013335C" w:rsidRDefault="00A046DC" w:rsidP="004050EB">
            <w:pPr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vAlign w:val="bottom"/>
          </w:tcPr>
          <w:p w14:paraId="50752302" w14:textId="77777777" w:rsidR="00A046DC" w:rsidRPr="0013335C" w:rsidRDefault="00A046DC" w:rsidP="004050EB">
            <w:pPr>
              <w:tabs>
                <w:tab w:val="left" w:pos="1134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4761" w:type="dxa"/>
            <w:gridSpan w:val="7"/>
            <w:vAlign w:val="bottom"/>
          </w:tcPr>
          <w:p w14:paraId="38CCD912" w14:textId="77777777" w:rsidR="00A046DC" w:rsidRPr="0013335C" w:rsidRDefault="00A046DC" w:rsidP="004050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13335C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(พันหุ้น</w:t>
            </w:r>
            <w:r w:rsidRPr="0013335C">
              <w:rPr>
                <w:rFonts w:ascii="Angsana New" w:eastAsia="MS Mincho" w:hAnsi="Angsana New" w:hint="cs"/>
                <w:i/>
                <w:iCs/>
                <w:sz w:val="30"/>
                <w:szCs w:val="30"/>
              </w:rPr>
              <w:t xml:space="preserve"> </w:t>
            </w:r>
            <w:r w:rsidRPr="0013335C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/</w:t>
            </w:r>
            <w:r w:rsidRPr="0013335C">
              <w:rPr>
                <w:rFonts w:ascii="Angsana New" w:eastAsia="MS Mincho" w:hAnsi="Angsana New" w:hint="cs"/>
                <w:i/>
                <w:iCs/>
                <w:sz w:val="30"/>
                <w:szCs w:val="30"/>
              </w:rPr>
              <w:t xml:space="preserve"> </w:t>
            </w:r>
            <w:r w:rsidRPr="0013335C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046DC" w:rsidRPr="0013335C" w14:paraId="34A4DD55" w14:textId="77777777" w:rsidTr="004050EB">
        <w:tc>
          <w:tcPr>
            <w:tcW w:w="3510" w:type="dxa"/>
            <w:vAlign w:val="bottom"/>
          </w:tcPr>
          <w:p w14:paraId="79F0BF47" w14:textId="77777777" w:rsidR="00A046DC" w:rsidRPr="0013335C" w:rsidRDefault="00A046DC" w:rsidP="004050EB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  <w:vAlign w:val="bottom"/>
          </w:tcPr>
          <w:p w14:paraId="23E70B45" w14:textId="77777777" w:rsidR="00A046DC" w:rsidRPr="0013335C" w:rsidRDefault="00A046DC" w:rsidP="004050EB">
            <w:pPr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A80EEF" w14:textId="77777777" w:rsidR="00A046DC" w:rsidRPr="0013335C" w:rsidRDefault="00A046DC" w:rsidP="004050EB">
            <w:pPr>
              <w:spacing w:line="240" w:lineRule="auto"/>
              <w:ind w:left="-108" w:right="72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751E1DB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527249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F751A8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046CAD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CA101A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D87477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3F8A37D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A046DC" w:rsidRPr="0013335C" w14:paraId="5AEBAB28" w14:textId="77777777" w:rsidTr="004050EB">
        <w:tc>
          <w:tcPr>
            <w:tcW w:w="3510" w:type="dxa"/>
            <w:vAlign w:val="bottom"/>
          </w:tcPr>
          <w:p w14:paraId="33CBE770" w14:textId="77777777" w:rsidR="00A046DC" w:rsidRPr="0013335C" w:rsidRDefault="00A046DC" w:rsidP="004050E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ณ วันที่ </w:t>
            </w:r>
            <w:r w:rsidR="00577624"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1</w:t>
            </w:r>
            <w:r w:rsidRPr="0013335C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เมษายน</w:t>
            </w:r>
          </w:p>
        </w:tc>
        <w:tc>
          <w:tcPr>
            <w:tcW w:w="810" w:type="dxa"/>
            <w:vAlign w:val="bottom"/>
          </w:tcPr>
          <w:p w14:paraId="307A7A32" w14:textId="77777777" w:rsidR="00A046DC" w:rsidRPr="0013335C" w:rsidRDefault="00A046DC" w:rsidP="004050EB">
            <w:pPr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AEA714" w14:textId="77777777" w:rsidR="00A046DC" w:rsidRPr="0013335C" w:rsidRDefault="00A046DC" w:rsidP="004050EB">
            <w:pPr>
              <w:spacing w:line="240" w:lineRule="auto"/>
              <w:ind w:left="-108" w:right="72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4C9F13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E7FA2ED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9A1DDC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07870DD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8EB682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FC8C77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BA59902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A046DC" w:rsidRPr="0013335C" w14:paraId="260931B3" w14:textId="77777777" w:rsidTr="004050EB">
        <w:tc>
          <w:tcPr>
            <w:tcW w:w="3510" w:type="dxa"/>
            <w:vAlign w:val="bottom"/>
          </w:tcPr>
          <w:p w14:paraId="1E11F7AC" w14:textId="77777777" w:rsidR="00A046DC" w:rsidRPr="0013335C" w:rsidRDefault="00A046DC" w:rsidP="004050E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14:paraId="325748AB" w14:textId="77777777" w:rsidR="00A046DC" w:rsidRPr="0013335C" w:rsidRDefault="00577624" w:rsidP="004050EB">
            <w:pPr>
              <w:tabs>
                <w:tab w:val="left" w:pos="417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  <w:vAlign w:val="bottom"/>
          </w:tcPr>
          <w:p w14:paraId="598B9106" w14:textId="77777777" w:rsidR="00A046DC" w:rsidRPr="0013335C" w:rsidRDefault="00A046DC" w:rsidP="004050EB">
            <w:pPr>
              <w:spacing w:line="240" w:lineRule="auto"/>
              <w:ind w:left="-108" w:right="72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478944" w14:textId="77777777" w:rsidR="00A046DC" w:rsidRPr="0013335C" w:rsidRDefault="00577624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22</w:t>
            </w:r>
            <w:r w:rsidR="00A046DC" w:rsidRPr="0013335C">
              <w:rPr>
                <w:rFonts w:ascii="Angsana New" w:eastAsia="MS Mincho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0569D9BC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8D2C794" w14:textId="77777777" w:rsidR="00A046DC" w:rsidRPr="0013335C" w:rsidRDefault="00577624" w:rsidP="004050EB">
            <w:pPr>
              <w:tabs>
                <w:tab w:val="decimal" w:pos="792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220</w:t>
            </w:r>
            <w:r w:rsidR="00A046DC" w:rsidRPr="0013335C">
              <w:rPr>
                <w:rFonts w:ascii="Angsana New" w:eastAsia="MS Mincho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593F6124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7E7CE3" w14:textId="77777777" w:rsidR="00A046DC" w:rsidRPr="0013335C" w:rsidRDefault="00577624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22</w:t>
            </w:r>
            <w:r w:rsidR="00A046DC" w:rsidRPr="0013335C">
              <w:rPr>
                <w:rFonts w:ascii="Angsana New" w:eastAsia="MS Mincho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8A165C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688B809" w14:textId="77777777" w:rsidR="00A046DC" w:rsidRPr="0013335C" w:rsidRDefault="00577624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220</w:t>
            </w:r>
            <w:r w:rsidR="00A046DC" w:rsidRPr="0013335C">
              <w:rPr>
                <w:rFonts w:ascii="Angsana New" w:eastAsia="MS Mincho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000</w:t>
            </w:r>
          </w:p>
        </w:tc>
      </w:tr>
      <w:tr w:rsidR="00A046DC" w:rsidRPr="0013335C" w14:paraId="506A68FE" w14:textId="77777777" w:rsidTr="004050EB">
        <w:tc>
          <w:tcPr>
            <w:tcW w:w="3510" w:type="dxa"/>
            <w:vAlign w:val="bottom"/>
          </w:tcPr>
          <w:p w14:paraId="49C4603E" w14:textId="77777777" w:rsidR="00A046DC" w:rsidRPr="0013335C" w:rsidRDefault="00A046DC" w:rsidP="004050E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cs/>
              </w:rPr>
              <w:t>ลดหุ้น</w:t>
            </w:r>
          </w:p>
        </w:tc>
        <w:tc>
          <w:tcPr>
            <w:tcW w:w="810" w:type="dxa"/>
            <w:vAlign w:val="bottom"/>
          </w:tcPr>
          <w:p w14:paraId="0DACF78E" w14:textId="77777777" w:rsidR="00A046DC" w:rsidRPr="0013335C" w:rsidRDefault="00577624" w:rsidP="004050EB">
            <w:pPr>
              <w:tabs>
                <w:tab w:val="left" w:pos="417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  <w:vAlign w:val="bottom"/>
          </w:tcPr>
          <w:p w14:paraId="3FA1AB92" w14:textId="77777777" w:rsidR="00A046DC" w:rsidRPr="0013335C" w:rsidRDefault="00A046DC" w:rsidP="004050EB">
            <w:pPr>
              <w:spacing w:line="240" w:lineRule="auto"/>
              <w:ind w:left="-108" w:right="72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83FE797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</w:rPr>
              <w:t>(</w:t>
            </w:r>
            <w:r w:rsidR="00577624"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2</w:t>
            </w:r>
            <w:r w:rsidRPr="0013335C">
              <w:rPr>
                <w:rFonts w:ascii="Angsana New" w:eastAsia="MS Mincho" w:hAnsi="Angsana New" w:hint="cs"/>
                <w:sz w:val="30"/>
                <w:szCs w:val="30"/>
              </w:rPr>
              <w:t>,</w:t>
            </w:r>
            <w:r w:rsidR="00577624"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200</w:t>
            </w:r>
            <w:r w:rsidRPr="0013335C">
              <w:rPr>
                <w:rFonts w:ascii="Angsana New" w:eastAsia="MS Mincho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6A466BF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066D86" w14:textId="77777777" w:rsidR="00A046DC" w:rsidRPr="0013335C" w:rsidRDefault="00A046DC" w:rsidP="004050EB">
            <w:pPr>
              <w:tabs>
                <w:tab w:val="decimal" w:pos="792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</w:rPr>
              <w:t>(</w:t>
            </w:r>
            <w:r w:rsidR="00577624"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22</w:t>
            </w:r>
            <w:r w:rsidRPr="0013335C">
              <w:rPr>
                <w:rFonts w:ascii="Angsana New" w:eastAsia="MS Mincho" w:hAnsi="Angsana New" w:hint="cs"/>
                <w:sz w:val="30"/>
                <w:szCs w:val="30"/>
              </w:rPr>
              <w:t>,</w:t>
            </w:r>
            <w:r w:rsidR="00577624"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000</w:t>
            </w:r>
            <w:r w:rsidRPr="0013335C">
              <w:rPr>
                <w:rFonts w:ascii="Angsana New" w:eastAsia="MS Mincho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DA49A1A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8AAFE" w14:textId="77777777" w:rsidR="00A046DC" w:rsidRPr="0013335C" w:rsidRDefault="00A046DC" w:rsidP="004050EB">
            <w:pPr>
              <w:tabs>
                <w:tab w:val="decimal" w:pos="43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849A0E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6E55F" w14:textId="77777777" w:rsidR="00A046DC" w:rsidRPr="0013335C" w:rsidRDefault="00A046DC" w:rsidP="004050EB">
            <w:pPr>
              <w:tabs>
                <w:tab w:val="decimal" w:pos="429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</w:rPr>
              <w:t>-</w:t>
            </w:r>
          </w:p>
        </w:tc>
      </w:tr>
      <w:tr w:rsidR="00A046DC" w:rsidRPr="0013335C" w14:paraId="36DD10D0" w14:textId="77777777" w:rsidTr="004050EB">
        <w:tc>
          <w:tcPr>
            <w:tcW w:w="3510" w:type="dxa"/>
            <w:vAlign w:val="bottom"/>
          </w:tcPr>
          <w:p w14:paraId="1D4ABF4D" w14:textId="77777777" w:rsidR="00A046DC" w:rsidRPr="0013335C" w:rsidRDefault="00A046DC" w:rsidP="004050EB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77624" w:rsidRPr="0013335C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/>
              </w:rPr>
              <w:t>31</w:t>
            </w:r>
            <w:r w:rsidRPr="0013335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810" w:type="dxa"/>
            <w:vAlign w:val="bottom"/>
          </w:tcPr>
          <w:p w14:paraId="5799BD72" w14:textId="77777777" w:rsidR="00A046DC" w:rsidRPr="0013335C" w:rsidRDefault="00A046DC" w:rsidP="004050EB">
            <w:pPr>
              <w:tabs>
                <w:tab w:val="left" w:pos="417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0059B67" w14:textId="77777777" w:rsidR="00A046DC" w:rsidRPr="0013335C" w:rsidRDefault="00A046DC" w:rsidP="004050EB">
            <w:pPr>
              <w:spacing w:line="240" w:lineRule="auto"/>
              <w:ind w:left="-108" w:right="72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22781DB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AD7451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9542564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2B1842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E9F41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403D15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41882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A046DC" w:rsidRPr="0013335C" w14:paraId="421E481B" w14:textId="77777777" w:rsidTr="004050EB">
        <w:tc>
          <w:tcPr>
            <w:tcW w:w="3510" w:type="dxa"/>
            <w:vAlign w:val="bottom"/>
          </w:tcPr>
          <w:p w14:paraId="59DAD061" w14:textId="77777777" w:rsidR="00A046DC" w:rsidRPr="0013335C" w:rsidRDefault="00A046DC" w:rsidP="004050EB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14:paraId="3A790AC1" w14:textId="77777777" w:rsidR="00A046DC" w:rsidRPr="0013335C" w:rsidRDefault="00577624" w:rsidP="004050EB">
            <w:pPr>
              <w:tabs>
                <w:tab w:val="left" w:pos="417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  <w:vAlign w:val="bottom"/>
          </w:tcPr>
          <w:p w14:paraId="509E6F12" w14:textId="77777777" w:rsidR="00A046DC" w:rsidRPr="0013335C" w:rsidRDefault="00A046DC" w:rsidP="004050EB">
            <w:pPr>
              <w:spacing w:line="240" w:lineRule="auto"/>
              <w:ind w:left="-108" w:right="72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917E106" w14:textId="77777777" w:rsidR="00A046DC" w:rsidRPr="0013335C" w:rsidRDefault="00577624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/>
              </w:rPr>
              <w:t>19</w:t>
            </w:r>
            <w:r w:rsidR="00A046DC" w:rsidRPr="0013335C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/>
              </w:rPr>
              <w:t>800</w:t>
            </w:r>
          </w:p>
        </w:tc>
        <w:tc>
          <w:tcPr>
            <w:tcW w:w="270" w:type="dxa"/>
            <w:vAlign w:val="bottom"/>
          </w:tcPr>
          <w:p w14:paraId="54209B10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1E9A6A2" w14:textId="77777777" w:rsidR="00A046DC" w:rsidRPr="0013335C" w:rsidRDefault="00577624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/>
              </w:rPr>
              <w:t>198</w:t>
            </w:r>
            <w:r w:rsidR="00A046DC" w:rsidRPr="0013335C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7BAA44F4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243602" w14:textId="77777777" w:rsidR="00A046DC" w:rsidRPr="0013335C" w:rsidRDefault="00577624" w:rsidP="004050EB">
            <w:pPr>
              <w:tabs>
                <w:tab w:val="decimal" w:pos="792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/>
              </w:rPr>
              <w:t>22</w:t>
            </w:r>
            <w:r w:rsidR="00A046DC" w:rsidRPr="0013335C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38D4C0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46A46A" w14:textId="77777777" w:rsidR="00A046DC" w:rsidRPr="0013335C" w:rsidRDefault="00577624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/>
              </w:rPr>
              <w:t>220</w:t>
            </w:r>
            <w:r w:rsidR="00A046DC" w:rsidRPr="0013335C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A046DC" w:rsidRPr="0013335C" w14:paraId="723B3B87" w14:textId="77777777" w:rsidTr="004050EB">
        <w:tc>
          <w:tcPr>
            <w:tcW w:w="3510" w:type="dxa"/>
            <w:vAlign w:val="bottom"/>
          </w:tcPr>
          <w:p w14:paraId="1EC1063B" w14:textId="77777777" w:rsidR="00A046DC" w:rsidRPr="0013335C" w:rsidRDefault="00A046DC" w:rsidP="004050EB">
            <w:pPr>
              <w:spacing w:line="240" w:lineRule="auto"/>
              <w:ind w:right="-288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6E18D7C7" w14:textId="77777777" w:rsidR="00A046DC" w:rsidRPr="0013335C" w:rsidRDefault="00A046DC" w:rsidP="004050EB">
            <w:pPr>
              <w:tabs>
                <w:tab w:val="left" w:pos="417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270" w:type="dxa"/>
            <w:vAlign w:val="bottom"/>
          </w:tcPr>
          <w:p w14:paraId="4A1ADF09" w14:textId="77777777" w:rsidR="00A046DC" w:rsidRPr="0013335C" w:rsidRDefault="00A046DC" w:rsidP="004050EB">
            <w:pPr>
              <w:spacing w:line="240" w:lineRule="auto"/>
              <w:ind w:left="-108" w:right="7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0" w:type="dxa"/>
            <w:vAlign w:val="bottom"/>
          </w:tcPr>
          <w:p w14:paraId="03EB2BEC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</w:rPr>
            </w:pPr>
          </w:p>
        </w:tc>
        <w:tc>
          <w:tcPr>
            <w:tcW w:w="270" w:type="dxa"/>
            <w:vAlign w:val="bottom"/>
          </w:tcPr>
          <w:p w14:paraId="7000B36E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</w:rPr>
            </w:pPr>
          </w:p>
        </w:tc>
        <w:tc>
          <w:tcPr>
            <w:tcW w:w="990" w:type="dxa"/>
            <w:vAlign w:val="bottom"/>
          </w:tcPr>
          <w:p w14:paraId="65F073BA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</w:rPr>
            </w:pPr>
          </w:p>
        </w:tc>
        <w:tc>
          <w:tcPr>
            <w:tcW w:w="270" w:type="dxa"/>
            <w:vAlign w:val="bottom"/>
          </w:tcPr>
          <w:p w14:paraId="54948EA5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31353E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D47B8B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6944C2D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</w:rPr>
            </w:pPr>
          </w:p>
        </w:tc>
      </w:tr>
      <w:tr w:rsidR="00A046DC" w:rsidRPr="0013335C" w14:paraId="33EAA594" w14:textId="77777777" w:rsidTr="004050EB">
        <w:tc>
          <w:tcPr>
            <w:tcW w:w="3510" w:type="dxa"/>
            <w:vAlign w:val="bottom"/>
          </w:tcPr>
          <w:p w14:paraId="65679A6F" w14:textId="77777777" w:rsidR="00A046DC" w:rsidRPr="0013335C" w:rsidRDefault="00A046DC" w:rsidP="004050EB">
            <w:pPr>
              <w:spacing w:line="240" w:lineRule="auto"/>
              <w:ind w:right="-288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10" w:type="dxa"/>
            <w:vAlign w:val="bottom"/>
          </w:tcPr>
          <w:p w14:paraId="529C7FD8" w14:textId="77777777" w:rsidR="00A046DC" w:rsidRPr="0013335C" w:rsidRDefault="00A046DC" w:rsidP="004050EB">
            <w:pPr>
              <w:tabs>
                <w:tab w:val="left" w:pos="417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E17468" w14:textId="77777777" w:rsidR="00A046DC" w:rsidRPr="0013335C" w:rsidRDefault="00A046DC" w:rsidP="004050EB">
            <w:pPr>
              <w:spacing w:line="240" w:lineRule="auto"/>
              <w:ind w:left="-108" w:right="72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C3BAC0C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442245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E3B011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1E677E3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91EEAC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7E0098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AE9BC54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A046DC" w:rsidRPr="0013335C" w14:paraId="3967646C" w14:textId="77777777" w:rsidTr="004050EB">
        <w:tc>
          <w:tcPr>
            <w:tcW w:w="3510" w:type="dxa"/>
            <w:vAlign w:val="bottom"/>
          </w:tcPr>
          <w:p w14:paraId="4BDEE80C" w14:textId="77777777" w:rsidR="00A046DC" w:rsidRPr="0013335C" w:rsidRDefault="00A046DC" w:rsidP="004050E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ณ วันที่ </w:t>
            </w:r>
            <w:r w:rsidR="00577624"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1</w:t>
            </w:r>
            <w:r w:rsidRPr="0013335C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เมษายน</w:t>
            </w:r>
          </w:p>
        </w:tc>
        <w:tc>
          <w:tcPr>
            <w:tcW w:w="810" w:type="dxa"/>
            <w:vAlign w:val="bottom"/>
          </w:tcPr>
          <w:p w14:paraId="4178E090" w14:textId="77777777" w:rsidR="00A046DC" w:rsidRPr="0013335C" w:rsidRDefault="00A046DC" w:rsidP="004050EB">
            <w:pPr>
              <w:tabs>
                <w:tab w:val="left" w:pos="417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4BC3BC" w14:textId="77777777" w:rsidR="00A046DC" w:rsidRPr="0013335C" w:rsidRDefault="00A046DC" w:rsidP="004050EB">
            <w:pPr>
              <w:spacing w:line="240" w:lineRule="auto"/>
              <w:ind w:left="-108" w:right="72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6A0F1D1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769B5B1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D6C2E2E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A345D53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ECFEFD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FEEE79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20F8B7F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A046DC" w:rsidRPr="0013335C" w14:paraId="3993F270" w14:textId="77777777" w:rsidTr="004050EB">
        <w:tc>
          <w:tcPr>
            <w:tcW w:w="3510" w:type="dxa"/>
            <w:vAlign w:val="bottom"/>
          </w:tcPr>
          <w:p w14:paraId="4E84628B" w14:textId="77777777" w:rsidR="00A046DC" w:rsidRPr="0013335C" w:rsidRDefault="00A046DC" w:rsidP="004050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14:paraId="47C54A22" w14:textId="77777777" w:rsidR="00A046DC" w:rsidRPr="0013335C" w:rsidRDefault="00577624" w:rsidP="004050EB">
            <w:pPr>
              <w:tabs>
                <w:tab w:val="left" w:pos="417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  <w:vAlign w:val="bottom"/>
          </w:tcPr>
          <w:p w14:paraId="76B9D9CF" w14:textId="77777777" w:rsidR="00A046DC" w:rsidRPr="0013335C" w:rsidRDefault="00A046DC" w:rsidP="004050EB">
            <w:pPr>
              <w:spacing w:line="240" w:lineRule="auto"/>
              <w:ind w:left="-108" w:right="72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E5C3C6" w14:textId="77777777" w:rsidR="00A046DC" w:rsidRPr="0013335C" w:rsidRDefault="00577624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22</w:t>
            </w:r>
            <w:r w:rsidR="00A046DC" w:rsidRPr="0013335C">
              <w:rPr>
                <w:rFonts w:ascii="Angsana New" w:eastAsia="MS Mincho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53945A38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D5607A2" w14:textId="77777777" w:rsidR="00A046DC" w:rsidRPr="0013335C" w:rsidRDefault="00577624" w:rsidP="004050EB">
            <w:pPr>
              <w:tabs>
                <w:tab w:val="decimal" w:pos="792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220</w:t>
            </w:r>
            <w:r w:rsidR="00A046DC" w:rsidRPr="0013335C">
              <w:rPr>
                <w:rFonts w:ascii="Angsana New" w:eastAsia="MS Mincho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686FC444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C94CA1" w14:textId="77777777" w:rsidR="00A046DC" w:rsidRPr="0013335C" w:rsidRDefault="00577624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22</w:t>
            </w:r>
            <w:r w:rsidR="00A046DC" w:rsidRPr="0013335C">
              <w:rPr>
                <w:rFonts w:ascii="Angsana New" w:eastAsia="MS Mincho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8D93DB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56E0A75" w14:textId="77777777" w:rsidR="00A046DC" w:rsidRPr="0013335C" w:rsidRDefault="00577624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220</w:t>
            </w:r>
            <w:r w:rsidR="00A046DC" w:rsidRPr="0013335C">
              <w:rPr>
                <w:rFonts w:ascii="Angsana New" w:eastAsia="MS Mincho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000</w:t>
            </w:r>
          </w:p>
        </w:tc>
      </w:tr>
      <w:tr w:rsidR="00A046DC" w:rsidRPr="0013335C" w14:paraId="700596FB" w14:textId="77777777" w:rsidTr="004050EB">
        <w:tc>
          <w:tcPr>
            <w:tcW w:w="3510" w:type="dxa"/>
            <w:vAlign w:val="bottom"/>
          </w:tcPr>
          <w:p w14:paraId="7BC8748C" w14:textId="77777777" w:rsidR="00A046DC" w:rsidRPr="0013335C" w:rsidRDefault="00A046DC" w:rsidP="004050EB">
            <w:pPr>
              <w:spacing w:line="240" w:lineRule="auto"/>
              <w:ind w:left="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cs/>
              </w:rPr>
              <w:t>ลดหุ้น</w:t>
            </w:r>
          </w:p>
        </w:tc>
        <w:tc>
          <w:tcPr>
            <w:tcW w:w="810" w:type="dxa"/>
            <w:vAlign w:val="bottom"/>
          </w:tcPr>
          <w:p w14:paraId="542C1219" w14:textId="77777777" w:rsidR="00A046DC" w:rsidRPr="0013335C" w:rsidRDefault="00577624" w:rsidP="004050EB">
            <w:pPr>
              <w:tabs>
                <w:tab w:val="left" w:pos="417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  <w:vAlign w:val="bottom"/>
          </w:tcPr>
          <w:p w14:paraId="39BF3102" w14:textId="77777777" w:rsidR="00A046DC" w:rsidRPr="0013335C" w:rsidRDefault="00A046DC" w:rsidP="004050EB">
            <w:pPr>
              <w:tabs>
                <w:tab w:val="left" w:pos="1062"/>
              </w:tabs>
              <w:spacing w:line="240" w:lineRule="auto"/>
              <w:ind w:left="-108" w:right="72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6C7F117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</w:rPr>
              <w:t>(</w:t>
            </w:r>
            <w:r w:rsidR="00577624"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2</w:t>
            </w:r>
            <w:r w:rsidRPr="0013335C">
              <w:rPr>
                <w:rFonts w:ascii="Angsana New" w:eastAsia="MS Mincho" w:hAnsi="Angsana New" w:hint="cs"/>
                <w:sz w:val="30"/>
                <w:szCs w:val="30"/>
              </w:rPr>
              <w:t>,</w:t>
            </w:r>
            <w:r w:rsidR="00577624"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200</w:t>
            </w:r>
            <w:r w:rsidRPr="0013335C">
              <w:rPr>
                <w:rFonts w:ascii="Angsana New" w:eastAsia="MS Mincho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F78F79D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EC03068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</w:rPr>
              <w:t>(</w:t>
            </w:r>
            <w:r w:rsidR="00577624"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22</w:t>
            </w:r>
            <w:r w:rsidRPr="0013335C">
              <w:rPr>
                <w:rFonts w:ascii="Angsana New" w:eastAsia="MS Mincho" w:hAnsi="Angsana New" w:hint="cs"/>
                <w:sz w:val="30"/>
                <w:szCs w:val="30"/>
              </w:rPr>
              <w:t>,</w:t>
            </w:r>
            <w:r w:rsidR="00577624" w:rsidRPr="0013335C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000</w:t>
            </w:r>
            <w:r w:rsidRPr="0013335C">
              <w:rPr>
                <w:rFonts w:ascii="Angsana New" w:eastAsia="MS Mincho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E0DCEAF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F05A9" w14:textId="77777777" w:rsidR="00A046DC" w:rsidRPr="0013335C" w:rsidRDefault="00A046DC" w:rsidP="004050EB">
            <w:pPr>
              <w:tabs>
                <w:tab w:val="decimal" w:pos="43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49086D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503F4" w14:textId="77777777" w:rsidR="00A046DC" w:rsidRPr="0013335C" w:rsidRDefault="00A046DC" w:rsidP="004050EB">
            <w:pPr>
              <w:tabs>
                <w:tab w:val="decimal" w:pos="429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sz w:val="30"/>
                <w:szCs w:val="30"/>
              </w:rPr>
              <w:t>-</w:t>
            </w:r>
          </w:p>
        </w:tc>
      </w:tr>
      <w:tr w:rsidR="00A046DC" w:rsidRPr="0013335C" w14:paraId="6F18BD97" w14:textId="77777777" w:rsidTr="004050EB">
        <w:tc>
          <w:tcPr>
            <w:tcW w:w="3510" w:type="dxa"/>
            <w:vAlign w:val="bottom"/>
          </w:tcPr>
          <w:p w14:paraId="217E1864" w14:textId="77777777" w:rsidR="00A046DC" w:rsidRPr="0013335C" w:rsidRDefault="00A046DC" w:rsidP="004050EB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77624" w:rsidRPr="0013335C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/>
              </w:rPr>
              <w:t>31</w:t>
            </w:r>
            <w:r w:rsidRPr="0013335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810" w:type="dxa"/>
            <w:vAlign w:val="bottom"/>
          </w:tcPr>
          <w:p w14:paraId="7D7A7BE2" w14:textId="77777777" w:rsidR="00A046DC" w:rsidRPr="0013335C" w:rsidRDefault="00A046DC" w:rsidP="004050EB">
            <w:pPr>
              <w:tabs>
                <w:tab w:val="left" w:pos="417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EEF78D9" w14:textId="77777777" w:rsidR="00A046DC" w:rsidRPr="0013335C" w:rsidRDefault="00A046DC" w:rsidP="004050EB">
            <w:pPr>
              <w:tabs>
                <w:tab w:val="left" w:pos="1062"/>
              </w:tabs>
              <w:spacing w:line="240" w:lineRule="auto"/>
              <w:ind w:left="-108" w:right="72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3FBFE77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5DE8B6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EB53A8D" w14:textId="77777777" w:rsidR="00A046DC" w:rsidRPr="0013335C" w:rsidRDefault="00A046DC" w:rsidP="004050EB">
            <w:pPr>
              <w:tabs>
                <w:tab w:val="decimal" w:pos="792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94020D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F637E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38D082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3EF1C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A046DC" w:rsidRPr="0013335C" w14:paraId="50C2EC48" w14:textId="77777777" w:rsidTr="004050EB">
        <w:tc>
          <w:tcPr>
            <w:tcW w:w="3510" w:type="dxa"/>
            <w:vAlign w:val="bottom"/>
          </w:tcPr>
          <w:p w14:paraId="232E4171" w14:textId="77777777" w:rsidR="00A046DC" w:rsidRPr="0013335C" w:rsidRDefault="00A046DC" w:rsidP="004050EB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14:paraId="409161FE" w14:textId="77777777" w:rsidR="00A046DC" w:rsidRPr="0013335C" w:rsidRDefault="00577624" w:rsidP="004050EB">
            <w:pPr>
              <w:tabs>
                <w:tab w:val="left" w:pos="417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  <w:vAlign w:val="bottom"/>
          </w:tcPr>
          <w:p w14:paraId="2469343A" w14:textId="77777777" w:rsidR="00A046DC" w:rsidRPr="0013335C" w:rsidRDefault="00A046DC" w:rsidP="004050EB">
            <w:pPr>
              <w:tabs>
                <w:tab w:val="left" w:pos="1062"/>
              </w:tabs>
              <w:spacing w:line="240" w:lineRule="auto"/>
              <w:ind w:left="-108" w:right="72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3055E92" w14:textId="77777777" w:rsidR="00A046DC" w:rsidRPr="0013335C" w:rsidRDefault="00577624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/>
              </w:rPr>
              <w:t>19</w:t>
            </w:r>
            <w:r w:rsidR="00A046DC" w:rsidRPr="0013335C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/>
              </w:rPr>
              <w:t>800</w:t>
            </w:r>
          </w:p>
        </w:tc>
        <w:tc>
          <w:tcPr>
            <w:tcW w:w="270" w:type="dxa"/>
            <w:vAlign w:val="bottom"/>
          </w:tcPr>
          <w:p w14:paraId="300A0E83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CDB7AA7" w14:textId="77777777" w:rsidR="00A046DC" w:rsidRPr="0013335C" w:rsidRDefault="00577624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/>
              </w:rPr>
              <w:t>198</w:t>
            </w:r>
            <w:r w:rsidR="00A046DC" w:rsidRPr="0013335C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5AFD21F2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0C337B" w14:textId="77777777" w:rsidR="00A046DC" w:rsidRPr="0013335C" w:rsidRDefault="00577624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/>
              </w:rPr>
              <w:t>22</w:t>
            </w:r>
            <w:r w:rsidR="00A046DC" w:rsidRPr="0013335C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1FC51C" w14:textId="77777777" w:rsidR="00A046DC" w:rsidRPr="0013335C" w:rsidRDefault="00A046DC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D98B54" w14:textId="77777777" w:rsidR="00A046DC" w:rsidRPr="0013335C" w:rsidRDefault="00577624" w:rsidP="004050EB">
            <w:pPr>
              <w:tabs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/>
              </w:rPr>
              <w:t>220</w:t>
            </w:r>
            <w:r w:rsidR="00A046DC" w:rsidRPr="0013335C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60EF6D08" w14:textId="77777777" w:rsidR="00A07FED" w:rsidRPr="0013335C" w:rsidRDefault="00A07FED" w:rsidP="00A07FED">
      <w:pPr>
        <w:spacing w:line="240" w:lineRule="auto"/>
        <w:ind w:left="562"/>
        <w:jc w:val="both"/>
        <w:rPr>
          <w:rFonts w:ascii="Angsana New" w:hAnsi="Angsana New"/>
          <w:sz w:val="30"/>
          <w:szCs w:val="30"/>
        </w:rPr>
      </w:pPr>
    </w:p>
    <w:p w14:paraId="5C36B4CE" w14:textId="77777777" w:rsidR="00513D9C" w:rsidRPr="0013335C" w:rsidRDefault="00513D9C" w:rsidP="00513D9C">
      <w:pPr>
        <w:spacing w:line="240" w:lineRule="auto"/>
        <w:ind w:firstLine="540"/>
        <w:jc w:val="both"/>
        <w:rPr>
          <w:rFonts w:ascii="Angsana New" w:hAnsi="Angsana New"/>
          <w:i/>
          <w:iCs/>
          <w:sz w:val="30"/>
          <w:szCs w:val="30"/>
        </w:rPr>
      </w:pPr>
      <w:r w:rsidRPr="0013335C">
        <w:rPr>
          <w:rFonts w:ascii="Angsana New" w:hAnsi="Angsana New" w:hint="cs"/>
          <w:i/>
          <w:iCs/>
          <w:sz w:val="30"/>
          <w:szCs w:val="30"/>
          <w:cs/>
        </w:rPr>
        <w:t>ส่วนเกินมูลค่าหุ้น</w:t>
      </w:r>
    </w:p>
    <w:p w14:paraId="39C32811" w14:textId="77777777" w:rsidR="00513D9C" w:rsidRPr="0013335C" w:rsidRDefault="00513D9C" w:rsidP="00A046DC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0EE4D6DE" w14:textId="77777777" w:rsidR="00A046DC" w:rsidRPr="0013335C" w:rsidRDefault="00A046DC" w:rsidP="00A046DC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  <w:cs/>
        </w:rPr>
      </w:pPr>
      <w:r w:rsidRPr="0013335C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2535</w:t>
      </w:r>
      <w:r w:rsidRPr="0013335C">
        <w:rPr>
          <w:rFonts w:ascii="Angsana New" w:hAnsi="Angsana New" w:hint="cs"/>
          <w:sz w:val="30"/>
          <w:szCs w:val="30"/>
          <w:cs/>
        </w:rPr>
        <w:t xml:space="preserve"> มาตรา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51</w:t>
      </w:r>
      <w:r w:rsidRPr="0013335C">
        <w:rPr>
          <w:rFonts w:ascii="Angsana New" w:hAnsi="Angsana New" w:hint="cs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13335C">
        <w:rPr>
          <w:rFonts w:ascii="Angsana New" w:hAnsi="Angsana New" w:hint="cs"/>
          <w:sz w:val="30"/>
          <w:szCs w:val="30"/>
        </w:rPr>
        <w:t>“</w:t>
      </w:r>
      <w:r w:rsidRPr="0013335C">
        <w:rPr>
          <w:rFonts w:ascii="Angsana New" w:hAnsi="Angsana New" w:hint="cs"/>
          <w:sz w:val="30"/>
          <w:szCs w:val="30"/>
          <w:cs/>
        </w:rPr>
        <w:t>ส่วนเกินมูลค่าหุ้น</w:t>
      </w:r>
      <w:r w:rsidRPr="0013335C">
        <w:rPr>
          <w:rFonts w:ascii="Angsana New" w:hAnsi="Angsana New" w:hint="cs"/>
          <w:sz w:val="30"/>
          <w:szCs w:val="30"/>
        </w:rPr>
        <w:t>”</w:t>
      </w:r>
      <w:r w:rsidRPr="0013335C">
        <w:rPr>
          <w:rFonts w:ascii="Angsana New" w:hAnsi="Angsana New" w:hint="cs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7C13A915" w14:textId="77777777" w:rsidR="00513D9C" w:rsidRPr="0013335C" w:rsidRDefault="00513D9C" w:rsidP="00513D9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4A91CD" w14:textId="77777777" w:rsidR="00513D9C" w:rsidRPr="0013335C" w:rsidRDefault="00513D9C" w:rsidP="00513D9C">
      <w:pPr>
        <w:spacing w:line="240" w:lineRule="auto"/>
        <w:ind w:firstLine="540"/>
        <w:jc w:val="both"/>
        <w:rPr>
          <w:rFonts w:ascii="Angsana New" w:hAnsi="Angsana New"/>
          <w:i/>
          <w:iCs/>
          <w:sz w:val="30"/>
          <w:szCs w:val="30"/>
        </w:rPr>
      </w:pPr>
      <w:r w:rsidRPr="0013335C">
        <w:rPr>
          <w:rFonts w:ascii="Angsana New" w:hAnsi="Angsana New" w:hint="cs"/>
          <w:i/>
          <w:iCs/>
          <w:sz w:val="30"/>
          <w:szCs w:val="30"/>
          <w:cs/>
        </w:rPr>
        <w:t>หุ้นทุนซื้อคืน</w:t>
      </w:r>
    </w:p>
    <w:p w14:paraId="5CC83306" w14:textId="77777777" w:rsidR="00513D9C" w:rsidRPr="0013335C" w:rsidRDefault="00513D9C" w:rsidP="00513D9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75A46F3" w14:textId="77777777" w:rsidR="00A046DC" w:rsidRPr="0013335C" w:rsidRDefault="00A046DC" w:rsidP="00A046D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4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2561</w:t>
      </w:r>
      <w:r w:rsidRPr="0013335C">
        <w:rPr>
          <w:rFonts w:ascii="Angsana New" w:hAnsi="Angsana New" w:hint="cs"/>
          <w:sz w:val="30"/>
          <w:szCs w:val="30"/>
          <w:cs/>
        </w:rPr>
        <w:t xml:space="preserve"> คณะกรรมการมีมติอนุมัติแผนหุ้นทุนซื้อคืนและเมื่อวันที่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24</w:t>
      </w:r>
      <w:r w:rsidRPr="0013335C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2561</w:t>
      </w:r>
      <w:r w:rsidRPr="0013335C">
        <w:rPr>
          <w:rFonts w:ascii="Angsana New" w:hAnsi="Angsana New" w:hint="cs"/>
          <w:sz w:val="30"/>
          <w:szCs w:val="30"/>
          <w:cs/>
        </w:rPr>
        <w:t xml:space="preserve"> บริษัทซื้อหุ้นคืนจำนวน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2</w:t>
      </w:r>
      <w:r w:rsidRPr="0013335C">
        <w:rPr>
          <w:rFonts w:ascii="Angsana New" w:hAnsi="Angsana New" w:hint="cs"/>
          <w:sz w:val="30"/>
          <w:szCs w:val="30"/>
        </w:rPr>
        <w:t>.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2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 xml:space="preserve">ล้านหุ้น มูลค่าหุ้นละ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440</w:t>
      </w:r>
      <w:r w:rsidRPr="0013335C">
        <w:rPr>
          <w:rFonts w:ascii="Angsana New" w:hAnsi="Angsana New" w:hint="cs"/>
          <w:sz w:val="30"/>
          <w:szCs w:val="30"/>
          <w:cs/>
        </w:rPr>
        <w:t xml:space="preserve"> บาท เป็นจำนวนเงิน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968</w:t>
      </w:r>
      <w:r w:rsidRPr="0013335C">
        <w:rPr>
          <w:rFonts w:ascii="Angsana New" w:hAnsi="Angsana New" w:hint="cs"/>
          <w:sz w:val="30"/>
          <w:szCs w:val="30"/>
          <w:cs/>
        </w:rPr>
        <w:t xml:space="preserve"> ล้านบาท และมีค่าใช้จ่ายในการดำเนินการซื้อหุ้นคืนจำนวน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2</w:t>
      </w:r>
      <w:r w:rsidRPr="0013335C">
        <w:rPr>
          <w:rFonts w:ascii="Angsana New" w:hAnsi="Angsana New" w:hint="cs"/>
          <w:sz w:val="30"/>
          <w:szCs w:val="30"/>
          <w:cs/>
        </w:rPr>
        <w:t>.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42</w:t>
      </w:r>
      <w:r w:rsidRPr="0013335C">
        <w:rPr>
          <w:rFonts w:ascii="Angsana New" w:hAnsi="Angsana New" w:hint="cs"/>
          <w:sz w:val="30"/>
          <w:szCs w:val="30"/>
          <w:cs/>
        </w:rPr>
        <w:t xml:space="preserve"> ล้านบาท รวมเป็นต้นทุนทั้งหมด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970</w:t>
      </w:r>
      <w:r w:rsidRPr="0013335C">
        <w:rPr>
          <w:rFonts w:ascii="Angsana New" w:hAnsi="Angsana New" w:hint="cs"/>
          <w:sz w:val="30"/>
          <w:szCs w:val="30"/>
          <w:cs/>
        </w:rPr>
        <w:t>.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42</w:t>
      </w:r>
      <w:r w:rsidRPr="0013335C">
        <w:rPr>
          <w:rFonts w:ascii="Angsana New" w:hAnsi="Angsana New" w:hint="cs"/>
          <w:sz w:val="30"/>
          <w:szCs w:val="30"/>
          <w:cs/>
        </w:rPr>
        <w:t xml:space="preserve"> ล้านบาท          แสดงเป็นรายการหักในส่วนของผู้ถือหุ้น พร้อมกันนี้ได้จัดสรรกำไรสะสมไว้เป็นสำรองหุ้นทุนซื้อคืนในจำนวนเดียวกัน</w:t>
      </w:r>
    </w:p>
    <w:p w14:paraId="2D607C9E" w14:textId="77777777" w:rsidR="00A046DC" w:rsidRPr="0013335C" w:rsidRDefault="00A046DC" w:rsidP="00A046D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lastRenderedPageBreak/>
        <w:t xml:space="preserve">ต่อมาในการประชุมคณะกรรมการของบริษัทเมื่อวันที่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8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2562</w:t>
      </w:r>
      <w:r w:rsidRPr="0013335C">
        <w:rPr>
          <w:rFonts w:ascii="Angsana New" w:hAnsi="Angsana New" w:hint="cs"/>
          <w:sz w:val="30"/>
          <w:szCs w:val="30"/>
          <w:cs/>
        </w:rPr>
        <w:t xml:space="preserve"> คณะกรรมการมีมติอนุมัติให้บริษัทจำหน่ายหุ้นทุนซื้อคืนจำนวน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2</w:t>
      </w:r>
      <w:r w:rsidRPr="0013335C">
        <w:rPr>
          <w:rFonts w:ascii="Angsana New" w:hAnsi="Angsana New" w:hint="cs"/>
          <w:sz w:val="30"/>
          <w:szCs w:val="30"/>
        </w:rPr>
        <w:t>.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2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 xml:space="preserve">ล้านหุ้น โดยมีกำหนดระยะเวลาจำหน่ายหุ้นทุนซื้อคืนตั้งแต่วันที่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27</w:t>
      </w:r>
      <w:r w:rsidRPr="0013335C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2562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9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2562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 xml:space="preserve">ทั้งนี้ เมื่อครบกำหนดระยะเวลาจำหน่ายหุ้นทุนซื้อคืน บริษัทไม่สามารถจำหน่ายหุ้นทุนซื้อคืนได้ ทำให้บริษัทมีหุ้นทุนซื้อคืนที่มิได้จำหน่ายจำนวน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2</w:t>
      </w:r>
      <w:r w:rsidRPr="0013335C">
        <w:rPr>
          <w:rFonts w:ascii="Angsana New" w:hAnsi="Angsana New" w:hint="cs"/>
          <w:sz w:val="30"/>
          <w:szCs w:val="30"/>
        </w:rPr>
        <w:t>.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2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ล้านหุ้น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 xml:space="preserve">บริษัทจึงดำเนินการลดทุนจดทะเบียนและทุนชำระแล้วจากเดิม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220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 xml:space="preserve">ล้านบาท เป็น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198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 xml:space="preserve">ล้านบาท โดยการตัดหุ้นจดทะเบียนที่ซื้อคืนที่จำหน่ายไม่หมด จำนวน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2</w:t>
      </w:r>
      <w:r w:rsidRPr="0013335C">
        <w:rPr>
          <w:rFonts w:ascii="Angsana New" w:hAnsi="Angsana New" w:hint="cs"/>
          <w:sz w:val="30"/>
          <w:szCs w:val="30"/>
        </w:rPr>
        <w:t>.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2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ล้านหุ้น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 xml:space="preserve">มูลค่าที่ตราไว้หุ้นละ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10</w:t>
      </w:r>
      <w:r w:rsidRPr="0013335C">
        <w:rPr>
          <w:rFonts w:ascii="Angsana New" w:hAnsi="Angsana New" w:hint="cs"/>
          <w:sz w:val="30"/>
          <w:szCs w:val="30"/>
          <w:cs/>
        </w:rPr>
        <w:t xml:space="preserve"> บาท รวมเป็นจำนวน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22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 xml:space="preserve">ล้านบาท พร้อมตัดรายการหุ้นทุนซื้อคืนและสำรองหุ้นทุนซื้อคืนที่แสดงไว้ในส่วนของผู้ถือหุ้นออกทั้งจำนวน บริษัทได้จดทะเบียนลดทุนกับกรมพัฒนาธุรกิจการค้า กระทรวงพาณิชย์เมื่อวันที่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12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2562</w:t>
      </w:r>
    </w:p>
    <w:p w14:paraId="699996E8" w14:textId="77777777" w:rsidR="00513D9C" w:rsidRPr="0013335C" w:rsidRDefault="00513D9C" w:rsidP="00E866F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3F367F" w14:textId="77777777" w:rsidR="00513D9C" w:rsidRPr="0013335C" w:rsidRDefault="00513D9C" w:rsidP="00A046DC">
      <w:pPr>
        <w:numPr>
          <w:ilvl w:val="0"/>
          <w:numId w:val="27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13335C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สำรอง</w:t>
      </w:r>
    </w:p>
    <w:p w14:paraId="481A7569" w14:textId="77777777" w:rsidR="00513D9C" w:rsidRPr="0013335C" w:rsidRDefault="00513D9C" w:rsidP="00513D9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A171DBA" w14:textId="77777777" w:rsidR="00513D9C" w:rsidRPr="0013335C" w:rsidRDefault="00513D9C" w:rsidP="00513D9C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สำรองประกอบด้วย</w:t>
      </w:r>
    </w:p>
    <w:p w14:paraId="23DC4795" w14:textId="77777777" w:rsidR="00513D9C" w:rsidRPr="0013335C" w:rsidRDefault="00513D9C" w:rsidP="00513D9C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4B2DEE4" w14:textId="77777777" w:rsidR="00513D9C" w:rsidRPr="0013335C" w:rsidRDefault="00513D9C" w:rsidP="00513D9C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Pr="0013335C">
        <w:rPr>
          <w:rFonts w:ascii="Angsana New" w:hAnsi="Angsana New" w:hint="cs"/>
          <w:b/>
          <w:bCs/>
          <w:i/>
          <w:iCs/>
          <w:sz w:val="30"/>
          <w:szCs w:val="30"/>
          <w:lang w:val="en-US"/>
        </w:rPr>
        <w:t>/</w:t>
      </w: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หรือ กำไรสะสม</w:t>
      </w:r>
    </w:p>
    <w:p w14:paraId="6D1DC0C5" w14:textId="77777777" w:rsidR="00513D9C" w:rsidRPr="0013335C" w:rsidRDefault="00513D9C" w:rsidP="00513D9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9792DA5" w14:textId="77777777" w:rsidR="00513D9C" w:rsidRPr="0013335C" w:rsidRDefault="00513D9C" w:rsidP="00513D9C">
      <w:pPr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13335C">
        <w:rPr>
          <w:rFonts w:ascii="Angsana New" w:hAnsi="Angsana New" w:hint="cs"/>
          <w:b/>
          <w:bCs/>
          <w:sz w:val="30"/>
          <w:szCs w:val="30"/>
          <w:cs/>
        </w:rPr>
        <w:t>สำรองตามกฎหมาย</w:t>
      </w:r>
    </w:p>
    <w:p w14:paraId="28D8D1F5" w14:textId="77777777" w:rsidR="00513D9C" w:rsidRPr="0013335C" w:rsidRDefault="00513D9C" w:rsidP="00513D9C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2535</w:t>
      </w:r>
      <w:r w:rsidRPr="0013335C">
        <w:rPr>
          <w:rFonts w:ascii="Angsana New" w:hAnsi="Angsana New" w:hint="cs"/>
          <w:sz w:val="30"/>
          <w:szCs w:val="30"/>
          <w:cs/>
        </w:rPr>
        <w:t xml:space="preserve"> มาตรา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116</w:t>
      </w:r>
      <w:r w:rsidRPr="0013335C">
        <w:rPr>
          <w:rFonts w:ascii="Angsana New" w:hAnsi="Angsana New" w:hint="cs"/>
          <w:sz w:val="30"/>
          <w:szCs w:val="30"/>
          <w:cs/>
        </w:rPr>
        <w:t xml:space="preserve"> บริษัทจะต้องจัดสรรทุนสำรอง (</w:t>
      </w:r>
      <w:r w:rsidRPr="0013335C">
        <w:rPr>
          <w:rFonts w:ascii="Angsana New" w:hAnsi="Angsana New" w:hint="cs"/>
          <w:sz w:val="30"/>
          <w:szCs w:val="30"/>
        </w:rPr>
        <w:t>“</w:t>
      </w:r>
      <w:r w:rsidRPr="0013335C">
        <w:rPr>
          <w:rFonts w:ascii="Angsana New" w:hAnsi="Angsana New" w:hint="cs"/>
          <w:sz w:val="30"/>
          <w:szCs w:val="30"/>
          <w:cs/>
        </w:rPr>
        <w:t>สำรองตามกฎหมาย</w:t>
      </w:r>
      <w:r w:rsidRPr="0013335C">
        <w:rPr>
          <w:rFonts w:ascii="Angsana New" w:hAnsi="Angsana New" w:hint="cs"/>
          <w:sz w:val="30"/>
          <w:szCs w:val="30"/>
        </w:rPr>
        <w:t>”</w:t>
      </w:r>
      <w:r w:rsidRPr="0013335C">
        <w:rPr>
          <w:rFonts w:ascii="Angsana New" w:hAnsi="Angsana New" w:hint="cs"/>
          <w:sz w:val="30"/>
          <w:szCs w:val="30"/>
          <w:cs/>
        </w:rPr>
        <w:t xml:space="preserve">) อย่างน้อยร้อยละ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5</w:t>
      </w:r>
      <w:r w:rsidRPr="0013335C">
        <w:rPr>
          <w:rFonts w:ascii="Angsana New" w:hAnsi="Angsana New" w:hint="cs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10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20FB74A1" w14:textId="77777777" w:rsidR="00513D9C" w:rsidRPr="0013335C" w:rsidRDefault="00513D9C" w:rsidP="00513D9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B6090C" w14:textId="77777777" w:rsidR="00513D9C" w:rsidRPr="0013335C" w:rsidRDefault="00513D9C" w:rsidP="00513D9C">
      <w:pPr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3335C">
        <w:rPr>
          <w:rFonts w:ascii="Angsana New" w:hAnsi="Angsana New" w:hint="cs"/>
          <w:b/>
          <w:bCs/>
          <w:sz w:val="30"/>
          <w:szCs w:val="30"/>
          <w:cs/>
        </w:rPr>
        <w:t>สำรองหุ้นทุนซื้อคืน</w:t>
      </w:r>
    </w:p>
    <w:p w14:paraId="0785F2EB" w14:textId="77777777" w:rsidR="00513D9C" w:rsidRPr="0013335C" w:rsidRDefault="00513D9C" w:rsidP="00513D9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สำรองหุ้นทุนซื้อคืนคือจำนวนเงินที่จัดสรรจากกำไรสะสมในจำนวนที่เท่ากับต้นทุนของหุ้นบริษัทที่ถือโดยบริษัท สำรองหุ้นทุนซื้อคืนนี้จะนำไปจ่ายเป็นเงินปันผลไม่ได้</w:t>
      </w:r>
    </w:p>
    <w:p w14:paraId="38C4E7E1" w14:textId="77777777" w:rsidR="004535A6" w:rsidRPr="0013335C" w:rsidRDefault="004535A6" w:rsidP="00513D9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0079A7" w14:textId="77777777" w:rsidR="00513D9C" w:rsidRPr="0013335C" w:rsidRDefault="00513D9C" w:rsidP="00513D9C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2E47F07C" w14:textId="77777777" w:rsidR="00513D9C" w:rsidRPr="0013335C" w:rsidRDefault="00513D9C" w:rsidP="00513D9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E17F6B" w14:textId="77777777" w:rsidR="00513D9C" w:rsidRPr="0013335C" w:rsidRDefault="00513D9C" w:rsidP="00513D9C">
      <w:pPr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3335C">
        <w:rPr>
          <w:rFonts w:ascii="Angsana New" w:hAnsi="Angsana New" w:hint="cs"/>
          <w:b/>
          <w:bCs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</w:t>
      </w:r>
    </w:p>
    <w:p w14:paraId="1DE1F275" w14:textId="77777777" w:rsidR="009616A8" w:rsidRPr="0013335C" w:rsidRDefault="00513D9C" w:rsidP="00CA7926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แสดงในส่วนของเจ้าของประกอบด้วยผลรวมการเปลี่ยนแปลงในมูลค่ายุติธรรมของเงินลงทุนเผื่อขายจนกระทั่งมีการตัดรายการหรือเกิดการด้อยค่า</w:t>
      </w:r>
    </w:p>
    <w:p w14:paraId="001F2A08" w14:textId="77777777" w:rsidR="00A046DC" w:rsidRPr="0013335C" w:rsidRDefault="00A046DC" w:rsidP="00CA7926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69C18DF" w14:textId="77777777" w:rsidR="00A046DC" w:rsidRPr="0013335C" w:rsidRDefault="00A046DC" w:rsidP="00CA7926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</w:rPr>
        <w:br w:type="page"/>
      </w:r>
    </w:p>
    <w:p w14:paraId="6D73040B" w14:textId="77777777" w:rsidR="001B5495" w:rsidRPr="0013335C" w:rsidRDefault="001B5495" w:rsidP="00A046DC">
      <w:pPr>
        <w:numPr>
          <w:ilvl w:val="0"/>
          <w:numId w:val="27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3335C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ส่วนงานดำเนินงานและการจำแนกรายได้</w:t>
      </w:r>
    </w:p>
    <w:p w14:paraId="706F0AD6" w14:textId="77777777" w:rsidR="00F06F60" w:rsidRPr="0013335C" w:rsidRDefault="00F06F60" w:rsidP="00681B9C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EFFA2DC" w14:textId="77777777" w:rsidR="008B7471" w:rsidRPr="0013335C" w:rsidRDefault="008B7471" w:rsidP="00681B9C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 xml:space="preserve">บริษัทดำเนินกิจการในส่วนงานเดียว </w:t>
      </w:r>
      <w:r w:rsidR="00882123" w:rsidRPr="0013335C">
        <w:rPr>
          <w:rFonts w:ascii="Angsana New" w:hAnsi="Angsana New" w:hint="cs"/>
          <w:sz w:val="30"/>
          <w:szCs w:val="30"/>
          <w:cs/>
        </w:rPr>
        <w:t>คือ</w:t>
      </w:r>
      <w:r w:rsidRPr="0013335C">
        <w:rPr>
          <w:rFonts w:ascii="Angsana New" w:hAnsi="Angsana New" w:hint="cs"/>
          <w:sz w:val="30"/>
          <w:szCs w:val="30"/>
          <w:cs/>
        </w:rPr>
        <w:t>ธุรกิจผลิตและจำหน่ายเครื่องใช้ไฟฟ้าภายในบ้าน ซึ่งเป็นกลุ่มผลิตภัณฑ์</w:t>
      </w:r>
      <w:r w:rsidR="00D81D0C" w:rsidRPr="0013335C">
        <w:rPr>
          <w:rFonts w:ascii="Angsana New" w:hAnsi="Angsana New" w:hint="cs"/>
          <w:sz w:val="30"/>
          <w:szCs w:val="30"/>
          <w:cs/>
        </w:rPr>
        <w:t>เดียว</w:t>
      </w:r>
      <w:r w:rsidRPr="0013335C">
        <w:rPr>
          <w:rFonts w:ascii="Angsana New" w:hAnsi="Angsana New" w:hint="cs"/>
          <w:sz w:val="30"/>
          <w:szCs w:val="30"/>
          <w:cs/>
        </w:rPr>
        <w:t>กัน</w:t>
      </w:r>
      <w:r w:rsidR="00882123" w:rsidRPr="0013335C">
        <w:rPr>
          <w:rFonts w:ascii="Angsana New" w:hAnsi="Angsana New" w:hint="cs"/>
          <w:sz w:val="30"/>
          <w:szCs w:val="30"/>
          <w:cs/>
        </w:rPr>
        <w:t xml:space="preserve"> </w:t>
      </w:r>
      <w:r w:rsidR="0082434B" w:rsidRPr="0013335C">
        <w:rPr>
          <w:rFonts w:ascii="Angsana New" w:hAnsi="Angsana New" w:hint="cs"/>
          <w:sz w:val="30"/>
          <w:szCs w:val="30"/>
          <w:cs/>
        </w:rPr>
        <w:t>โดย</w:t>
      </w:r>
      <w:r w:rsidRPr="0013335C">
        <w:rPr>
          <w:rFonts w:ascii="Angsana New" w:hAnsi="Angsana New" w:hint="cs"/>
          <w:sz w:val="30"/>
          <w:szCs w:val="30"/>
          <w:cs/>
        </w:rPr>
        <w:t>บริษัทจำหน่ายผลิตภัณฑ์ของบริษัท</w:t>
      </w:r>
      <w:r w:rsidR="00D81D0C" w:rsidRPr="0013335C">
        <w:rPr>
          <w:rFonts w:ascii="Angsana New" w:hAnsi="Angsana New" w:hint="cs"/>
          <w:sz w:val="30"/>
          <w:szCs w:val="30"/>
          <w:cs/>
        </w:rPr>
        <w:t>ทั้ง</w:t>
      </w:r>
      <w:r w:rsidRPr="0013335C">
        <w:rPr>
          <w:rFonts w:ascii="Angsana New" w:hAnsi="Angsana New" w:hint="cs"/>
          <w:sz w:val="30"/>
          <w:szCs w:val="30"/>
          <w:cs/>
        </w:rPr>
        <w:t xml:space="preserve">ในประเทศและต่างประเทศ </w:t>
      </w:r>
      <w:r w:rsidR="0082434B" w:rsidRPr="0013335C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ผู้มีอำนาจตัดสินใจสูงสุดด้านการดำเนินงานพิจารณาส่วนงานธุรกิจบริหารงานโดย</w:t>
      </w:r>
      <w:r w:rsidRPr="0013335C">
        <w:rPr>
          <w:rFonts w:ascii="Angsana New" w:hAnsi="Angsana New" w:hint="cs"/>
          <w:sz w:val="30"/>
          <w:szCs w:val="30"/>
          <w:cs/>
        </w:rPr>
        <w:t>พิจารณาส่วนงานทาง</w:t>
      </w:r>
      <w:r w:rsidR="00324D9E" w:rsidRPr="0013335C">
        <w:rPr>
          <w:rFonts w:ascii="Angsana New" w:hAnsi="Angsana New" w:hint="cs"/>
          <w:sz w:val="30"/>
          <w:szCs w:val="30"/>
          <w:cs/>
        </w:rPr>
        <w:t>ภูมิศาสตร์</w:t>
      </w:r>
      <w:r w:rsidR="00882123" w:rsidRPr="0013335C">
        <w:rPr>
          <w:rFonts w:ascii="Angsana New" w:hAnsi="Angsana New" w:hint="cs"/>
          <w:sz w:val="30"/>
          <w:szCs w:val="30"/>
          <w:cs/>
        </w:rPr>
        <w:t xml:space="preserve"> </w:t>
      </w:r>
      <w:r w:rsidR="00324D9E" w:rsidRPr="0013335C">
        <w:rPr>
          <w:rFonts w:ascii="Angsana New" w:hAnsi="Angsana New" w:hint="cs"/>
          <w:sz w:val="30"/>
          <w:szCs w:val="30"/>
          <w:cs/>
        </w:rPr>
        <w:t>ดังนี้</w:t>
      </w:r>
    </w:p>
    <w:p w14:paraId="6017BA25" w14:textId="77777777" w:rsidR="00882123" w:rsidRPr="0013335C" w:rsidRDefault="00882123" w:rsidP="00681B9C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94D10C2" w14:textId="77777777" w:rsidR="00882123" w:rsidRPr="0013335C" w:rsidRDefault="00882123" w:rsidP="00D34965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577624" w:rsidRPr="0013335C">
        <w:rPr>
          <w:rFonts w:ascii="Angsana New" w:hAnsi="Angsana New" w:hint="cs"/>
          <w:sz w:val="30"/>
          <w:szCs w:val="30"/>
        </w:rPr>
        <w:t>1</w:t>
      </w:r>
      <w:r w:rsidR="0012734A"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ขายสินค้าและให้บริการในประเทศไทย</w:t>
      </w:r>
    </w:p>
    <w:p w14:paraId="6C88AADB" w14:textId="77777777" w:rsidR="00882123" w:rsidRPr="0013335C" w:rsidRDefault="00882123" w:rsidP="00D34965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577624" w:rsidRPr="0013335C">
        <w:rPr>
          <w:rFonts w:ascii="Angsana New" w:hAnsi="Angsana New" w:hint="cs"/>
          <w:sz w:val="30"/>
          <w:szCs w:val="30"/>
        </w:rPr>
        <w:t>2</w:t>
      </w:r>
      <w:r w:rsidRPr="0013335C">
        <w:rPr>
          <w:rFonts w:ascii="Angsana New" w:hAnsi="Angsana New" w:hint="cs"/>
          <w:sz w:val="30"/>
          <w:szCs w:val="30"/>
          <w:cs/>
        </w:rPr>
        <w:t xml:space="preserve"> ขายสินค้าในประเทศญี่ปุ่น</w:t>
      </w:r>
    </w:p>
    <w:p w14:paraId="520F7F3B" w14:textId="77777777" w:rsidR="00882123" w:rsidRPr="0013335C" w:rsidRDefault="00882123" w:rsidP="00D34965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577624" w:rsidRPr="0013335C">
        <w:rPr>
          <w:rFonts w:ascii="Angsana New" w:hAnsi="Angsana New" w:hint="cs"/>
          <w:sz w:val="30"/>
          <w:szCs w:val="30"/>
        </w:rPr>
        <w:t>3</w:t>
      </w:r>
      <w:r w:rsidRPr="0013335C">
        <w:rPr>
          <w:rFonts w:ascii="Angsana New" w:hAnsi="Angsana New" w:hint="cs"/>
          <w:sz w:val="30"/>
          <w:szCs w:val="30"/>
          <w:cs/>
        </w:rPr>
        <w:t xml:space="preserve"> ขายสินค้าในประเทศอื่น</w:t>
      </w:r>
      <w:r w:rsidR="00CD1D85" w:rsidRPr="0013335C">
        <w:rPr>
          <w:rFonts w:ascii="Angsana New" w:hAnsi="Angsana New" w:hint="cs"/>
          <w:sz w:val="30"/>
          <w:szCs w:val="30"/>
          <w:cs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ๆ</w:t>
      </w:r>
    </w:p>
    <w:p w14:paraId="3790D506" w14:textId="77777777" w:rsidR="00A96B03" w:rsidRPr="0013335C" w:rsidRDefault="00A96B03" w:rsidP="0013335C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A4911CF" w14:textId="77777777" w:rsidR="000A64C2" w:rsidRPr="0013335C" w:rsidRDefault="000A64C2" w:rsidP="00691F1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หน่วยงานธุรกิจที่สำคัญนี้</w:t>
      </w:r>
      <w:r w:rsidR="00A9446D" w:rsidRPr="0013335C">
        <w:rPr>
          <w:rFonts w:ascii="Angsana New" w:hAnsi="Angsana New" w:hint="cs"/>
          <w:sz w:val="30"/>
          <w:szCs w:val="30"/>
          <w:cs/>
        </w:rPr>
        <w:t>มีการบริหารจัดการแยกต่</w:t>
      </w:r>
      <w:r w:rsidR="00882123" w:rsidRPr="0013335C">
        <w:rPr>
          <w:rFonts w:ascii="Angsana New" w:hAnsi="Angsana New" w:hint="cs"/>
          <w:sz w:val="30"/>
          <w:szCs w:val="30"/>
          <w:cs/>
        </w:rPr>
        <w:t>างหากเนื่องจากมี</w:t>
      </w:r>
      <w:r w:rsidR="00A9446D" w:rsidRPr="0013335C">
        <w:rPr>
          <w:rFonts w:ascii="Angsana New" w:hAnsi="Angsana New" w:hint="cs"/>
          <w:sz w:val="30"/>
          <w:szCs w:val="30"/>
          <w:cs/>
        </w:rPr>
        <w:t xml:space="preserve">กลยุทธ์ทางการตลาดที่แตกต่างกัน </w:t>
      </w:r>
      <w:r w:rsidRPr="0013335C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</w:t>
      </w:r>
      <w:r w:rsidR="00A9446D" w:rsidRPr="0013335C">
        <w:rPr>
          <w:rFonts w:ascii="Angsana New" w:hAnsi="Angsana New" w:hint="cs"/>
          <w:sz w:val="30"/>
          <w:szCs w:val="30"/>
          <w:cs/>
        </w:rPr>
        <w:t>สอบทานรายงานการจัดการภายในของแต่ละหน่วยงานธุรกิจที่สำคัญอย่างน</w:t>
      </w:r>
      <w:r w:rsidR="00882123" w:rsidRPr="0013335C">
        <w:rPr>
          <w:rFonts w:ascii="Angsana New" w:hAnsi="Angsana New" w:hint="cs"/>
          <w:sz w:val="30"/>
          <w:szCs w:val="30"/>
          <w:cs/>
        </w:rPr>
        <w:t>้อยทุกเดือน</w:t>
      </w:r>
    </w:p>
    <w:p w14:paraId="703D08BD" w14:textId="77777777" w:rsidR="00E57DA7" w:rsidRPr="0013335C" w:rsidRDefault="00E57DA7" w:rsidP="00691F1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08532FE" w14:textId="77777777" w:rsidR="001B7BD4" w:rsidRPr="0013335C" w:rsidRDefault="00A9446D" w:rsidP="002E499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="00DD72A4" w:rsidRPr="0013335C">
        <w:rPr>
          <w:rFonts w:ascii="Angsana New" w:hAnsi="Angsana New" w:hint="cs"/>
          <w:sz w:val="30"/>
          <w:szCs w:val="30"/>
          <w:cs/>
        </w:rPr>
        <w:t>จากการดำเนินงาน</w:t>
      </w:r>
      <w:r w:rsidRPr="0013335C">
        <w:rPr>
          <w:rFonts w:ascii="Angsana New" w:hAnsi="Angsana New" w:hint="cs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882123" w:rsidRPr="0013335C">
        <w:rPr>
          <w:rFonts w:ascii="Angsana New" w:hAnsi="Angsana New" w:hint="cs"/>
          <w:sz w:val="30"/>
          <w:szCs w:val="30"/>
          <w:cs/>
        </w:rPr>
        <w:t>บริษัท ผู้บริหารเชื่อว่าการใช้กำไร</w:t>
      </w:r>
      <w:r w:rsidR="00DD72A4" w:rsidRPr="0013335C">
        <w:rPr>
          <w:rFonts w:ascii="Angsana New" w:hAnsi="Angsana New" w:hint="cs"/>
          <w:sz w:val="30"/>
          <w:szCs w:val="30"/>
          <w:cs/>
        </w:rPr>
        <w:t>จากการดำเนินงาน</w:t>
      </w:r>
      <w:r w:rsidR="00882123" w:rsidRPr="0013335C">
        <w:rPr>
          <w:rFonts w:ascii="Angsana New" w:hAnsi="Angsana New" w:hint="cs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</w:t>
      </w:r>
      <w:r w:rsidR="0095233C" w:rsidRPr="0013335C">
        <w:rPr>
          <w:rFonts w:ascii="Angsana New" w:hAnsi="Angsana New" w:hint="cs"/>
          <w:sz w:val="30"/>
          <w:szCs w:val="30"/>
          <w:cs/>
        </w:rPr>
        <w:t>ผล</w:t>
      </w:r>
      <w:r w:rsidR="00882123" w:rsidRPr="0013335C">
        <w:rPr>
          <w:rFonts w:ascii="Angsana New" w:hAnsi="Angsana New" w:hint="cs"/>
          <w:sz w:val="30"/>
          <w:szCs w:val="30"/>
          <w:cs/>
        </w:rPr>
        <w:t>การดำเนินงานของส่วนงานและสอดคล้องกับกิจการอื่นที่ดำเนินธุรกิจใ</w:t>
      </w:r>
      <w:r w:rsidR="00577903" w:rsidRPr="0013335C">
        <w:rPr>
          <w:rFonts w:ascii="Angsana New" w:hAnsi="Angsana New" w:hint="cs"/>
          <w:sz w:val="30"/>
          <w:szCs w:val="30"/>
          <w:cs/>
        </w:rPr>
        <w:t>น</w:t>
      </w:r>
      <w:r w:rsidR="00882123" w:rsidRPr="0013335C">
        <w:rPr>
          <w:rFonts w:ascii="Angsana New" w:hAnsi="Angsana New" w:hint="cs"/>
          <w:sz w:val="30"/>
          <w:szCs w:val="30"/>
          <w:cs/>
        </w:rPr>
        <w:t>อุตสาหกรรมเดียวกัน</w:t>
      </w:r>
    </w:p>
    <w:p w14:paraId="012DD848" w14:textId="77777777" w:rsidR="003E5538" w:rsidRPr="0013335C" w:rsidRDefault="003E5538" w:rsidP="00CC0FD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101138" w14:textId="77777777" w:rsidR="003E5538" w:rsidRPr="0013335C" w:rsidRDefault="003E5538" w:rsidP="003E553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CEFCAD" w14:textId="5A05AB80" w:rsidR="00BF4BFD" w:rsidRPr="0013335C" w:rsidRDefault="00BF4BFD" w:rsidP="003E553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BF4BFD" w:rsidRPr="0013335C" w:rsidSect="007E770F">
          <w:headerReference w:type="default" r:id="rId11"/>
          <w:footerReference w:type="even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37"/>
        </w:sectPr>
      </w:pPr>
    </w:p>
    <w:p w14:paraId="3A617327" w14:textId="519548F6" w:rsidR="00691EC3" w:rsidRPr="0013335C" w:rsidRDefault="00691EC3" w:rsidP="00EB1E79">
      <w:pPr>
        <w:tabs>
          <w:tab w:val="left" w:pos="540"/>
        </w:tabs>
        <w:spacing w:line="240" w:lineRule="auto"/>
        <w:ind w:left="540" w:right="123"/>
        <w:jc w:val="thaiDistribute"/>
        <w:rPr>
          <w:rFonts w:ascii="Angsana New" w:hAnsi="Angsana New"/>
          <w:sz w:val="26"/>
          <w:szCs w:val="26"/>
          <w:cs/>
        </w:rPr>
      </w:pPr>
      <w:bookmarkStart w:id="4" w:name="_Hlk39853326"/>
      <w:r w:rsidRPr="0013335C">
        <w:rPr>
          <w:rFonts w:ascii="Angsana New" w:hAnsi="Angsana New" w:hint="cs"/>
          <w:sz w:val="26"/>
          <w:szCs w:val="26"/>
          <w:cs/>
        </w:rPr>
        <w:lastRenderedPageBreak/>
        <w:t xml:space="preserve">บริษัทดำเนินกิจการในส่วนงานธุรกิจหลัก คือการผลิตและจำหน่ายเครื่องใช้ไฟฟ้าภายในบ้านในประเทศไทยและจำหน่ายสินค้าทั้งในประเทศและต่างประเทศ ได้แก่ ญี่ปุ่นและประเทศอื่น ๆ ข้อมูลทางการเงินเกี่ยวกับการดำเนินงานของบริษัทจำแนกตามส่วนงานทางภูมิศาสตร์สำหรับปีสิ้นสุดวันที่ </w:t>
      </w:r>
      <w:r w:rsidRPr="0013335C">
        <w:rPr>
          <w:rFonts w:ascii="Angsana New" w:hAnsi="Angsana New" w:hint="cs"/>
          <w:sz w:val="26"/>
          <w:szCs w:val="26"/>
        </w:rPr>
        <w:t xml:space="preserve">31 </w:t>
      </w:r>
      <w:r w:rsidRPr="0013335C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13335C">
        <w:rPr>
          <w:rFonts w:ascii="Angsana New" w:hAnsi="Angsana New" w:hint="cs"/>
          <w:sz w:val="26"/>
          <w:szCs w:val="26"/>
        </w:rPr>
        <w:t xml:space="preserve">2563 </w:t>
      </w:r>
      <w:r w:rsidRPr="0013335C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13335C">
        <w:rPr>
          <w:rFonts w:ascii="Angsana New" w:hAnsi="Angsana New" w:hint="cs"/>
          <w:sz w:val="26"/>
          <w:szCs w:val="26"/>
        </w:rPr>
        <w:t xml:space="preserve">2562 </w:t>
      </w:r>
      <w:r w:rsidRPr="0013335C">
        <w:rPr>
          <w:rFonts w:ascii="Angsana New" w:hAnsi="Angsana New" w:hint="cs"/>
          <w:sz w:val="26"/>
          <w:szCs w:val="26"/>
          <w:cs/>
        </w:rPr>
        <w:t>มีดังต่อไปนี้</w:t>
      </w:r>
    </w:p>
    <w:p w14:paraId="478B8093" w14:textId="77777777" w:rsidR="00691EC3" w:rsidRPr="0013335C" w:rsidRDefault="00691EC3" w:rsidP="00EB1E79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tbl>
      <w:tblPr>
        <w:tblW w:w="14379" w:type="dxa"/>
        <w:tblInd w:w="46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459"/>
        <w:gridCol w:w="1074"/>
        <w:gridCol w:w="267"/>
        <w:gridCol w:w="1079"/>
        <w:gridCol w:w="267"/>
        <w:gridCol w:w="1066"/>
        <w:gridCol w:w="266"/>
        <w:gridCol w:w="1081"/>
        <w:gridCol w:w="266"/>
        <w:gridCol w:w="1124"/>
        <w:gridCol w:w="266"/>
        <w:gridCol w:w="1124"/>
        <w:gridCol w:w="266"/>
        <w:gridCol w:w="1252"/>
        <w:gridCol w:w="266"/>
        <w:gridCol w:w="1256"/>
      </w:tblGrid>
      <w:tr w:rsidR="00691EC3" w:rsidRPr="0013335C" w14:paraId="5431CD1E" w14:textId="77777777" w:rsidTr="00C17735">
        <w:tc>
          <w:tcPr>
            <w:tcW w:w="3600" w:type="dxa"/>
          </w:tcPr>
          <w:p w14:paraId="4DD06656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9" w:type="dxa"/>
            <w:gridSpan w:val="15"/>
          </w:tcPr>
          <w:p w14:paraId="4EF2D067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ต่างประเทศ</w:t>
            </w:r>
          </w:p>
        </w:tc>
      </w:tr>
      <w:tr w:rsidR="00691EC3" w:rsidRPr="0013335C" w14:paraId="3256EC20" w14:textId="77777777" w:rsidTr="00C17735">
        <w:tc>
          <w:tcPr>
            <w:tcW w:w="3600" w:type="dxa"/>
          </w:tcPr>
          <w:p w14:paraId="1596DF9A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4" w:type="dxa"/>
            <w:gridSpan w:val="3"/>
          </w:tcPr>
          <w:p w14:paraId="580CD968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0" w:type="dxa"/>
          </w:tcPr>
          <w:p w14:paraId="7FFD490A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nil"/>
            </w:tcBorders>
          </w:tcPr>
          <w:p w14:paraId="32E7F1CE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268" w:type="dxa"/>
            <w:tcBorders>
              <w:top w:val="single" w:sz="4" w:space="0" w:color="auto"/>
              <w:bottom w:val="nil"/>
            </w:tcBorders>
          </w:tcPr>
          <w:p w14:paraId="07343857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bottom w:val="nil"/>
            </w:tcBorders>
          </w:tcPr>
          <w:p w14:paraId="79622689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268" w:type="dxa"/>
          </w:tcPr>
          <w:p w14:paraId="456D5A2B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7" w:type="dxa"/>
            <w:gridSpan w:val="3"/>
          </w:tcPr>
          <w:p w14:paraId="0F28FBF7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91EC3" w:rsidRPr="0013335C" w14:paraId="5DA5439C" w14:textId="77777777" w:rsidTr="00C17735">
        <w:tc>
          <w:tcPr>
            <w:tcW w:w="3600" w:type="dxa"/>
          </w:tcPr>
          <w:p w14:paraId="4BAD66B5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13335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val="en-US"/>
              </w:rPr>
              <w:t xml:space="preserve">31 </w:t>
            </w:r>
            <w:r w:rsidRPr="0013335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074" w:type="dxa"/>
            <w:tcBorders>
              <w:bottom w:val="nil"/>
            </w:tcBorders>
          </w:tcPr>
          <w:p w14:paraId="564A1AD9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73F4E2A7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4A8091F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70" w:type="dxa"/>
          </w:tcPr>
          <w:p w14:paraId="0D72A5D5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2509F5E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68" w:type="dxa"/>
          </w:tcPr>
          <w:p w14:paraId="69FE9B75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14:paraId="679ECE31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68" w:type="dxa"/>
          </w:tcPr>
          <w:p w14:paraId="525913DA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14:paraId="3E5B7B2C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68" w:type="dxa"/>
          </w:tcPr>
          <w:p w14:paraId="56910CD1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14:paraId="15A592DB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68" w:type="dxa"/>
          </w:tcPr>
          <w:p w14:paraId="0BFFA8BD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69F91195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68" w:type="dxa"/>
          </w:tcPr>
          <w:p w14:paraId="13246071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nil"/>
            </w:tcBorders>
          </w:tcPr>
          <w:p w14:paraId="75948452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2562</w:t>
            </w:r>
          </w:p>
        </w:tc>
      </w:tr>
      <w:tr w:rsidR="00691EC3" w:rsidRPr="0013335C" w14:paraId="1718348D" w14:textId="77777777" w:rsidTr="00C17735">
        <w:tc>
          <w:tcPr>
            <w:tcW w:w="3600" w:type="dxa"/>
          </w:tcPr>
          <w:p w14:paraId="281FA166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9" w:type="dxa"/>
            <w:gridSpan w:val="15"/>
            <w:tcBorders>
              <w:bottom w:val="nil"/>
            </w:tcBorders>
          </w:tcPr>
          <w:p w14:paraId="607F84D8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26"/>
                <w:szCs w:val="26"/>
              </w:rPr>
              <w:t>(</w:t>
            </w:r>
            <w:r w:rsidRPr="0013335C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พันบาท</w:t>
            </w:r>
            <w:r w:rsidRPr="0013335C">
              <w:rPr>
                <w:rFonts w:ascii="Angsana New" w:hAnsi="Angsana New" w:hint="cs"/>
                <w:i/>
                <w:iCs/>
                <w:sz w:val="26"/>
                <w:szCs w:val="26"/>
              </w:rPr>
              <w:t>)</w:t>
            </w:r>
          </w:p>
        </w:tc>
      </w:tr>
      <w:tr w:rsidR="00691EC3" w:rsidRPr="0013335C" w14:paraId="5B1D826B" w14:textId="77777777" w:rsidTr="00C17735">
        <w:tc>
          <w:tcPr>
            <w:tcW w:w="3600" w:type="dxa"/>
          </w:tcPr>
          <w:p w14:paraId="16A4D626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4CB829E0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2,977,098</w:t>
            </w:r>
          </w:p>
        </w:tc>
        <w:tc>
          <w:tcPr>
            <w:tcW w:w="270" w:type="dxa"/>
          </w:tcPr>
          <w:p w14:paraId="502B4772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60CEC9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3,101,656</w:t>
            </w:r>
          </w:p>
        </w:tc>
        <w:tc>
          <w:tcPr>
            <w:tcW w:w="270" w:type="dxa"/>
          </w:tcPr>
          <w:p w14:paraId="47E9BDDA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251CF3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3,331,034</w:t>
            </w:r>
          </w:p>
        </w:tc>
        <w:tc>
          <w:tcPr>
            <w:tcW w:w="268" w:type="dxa"/>
          </w:tcPr>
          <w:p w14:paraId="43D47E6E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A030805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3,129,722</w:t>
            </w:r>
          </w:p>
        </w:tc>
        <w:tc>
          <w:tcPr>
            <w:tcW w:w="268" w:type="dxa"/>
          </w:tcPr>
          <w:p w14:paraId="71577B49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42186B2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1,395,275</w:t>
            </w:r>
          </w:p>
        </w:tc>
        <w:tc>
          <w:tcPr>
            <w:tcW w:w="268" w:type="dxa"/>
          </w:tcPr>
          <w:p w14:paraId="55393926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0F524285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1,728,808</w:t>
            </w:r>
          </w:p>
        </w:tc>
        <w:tc>
          <w:tcPr>
            <w:tcW w:w="268" w:type="dxa"/>
          </w:tcPr>
          <w:p w14:paraId="61CEA861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501E76B1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7</w:t>
            </w:r>
            <w:r w:rsidRPr="0013335C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703</w:t>
            </w:r>
            <w:r w:rsidRPr="0013335C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407</w:t>
            </w:r>
          </w:p>
        </w:tc>
        <w:tc>
          <w:tcPr>
            <w:tcW w:w="268" w:type="dxa"/>
          </w:tcPr>
          <w:p w14:paraId="3BBC3BE4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3F5280A1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7</w:t>
            </w:r>
            <w:r w:rsidRPr="0013335C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960</w:t>
            </w:r>
            <w:r w:rsidRPr="0013335C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186</w:t>
            </w:r>
          </w:p>
        </w:tc>
      </w:tr>
      <w:tr w:rsidR="00691EC3" w:rsidRPr="0013335C" w14:paraId="10BBDB37" w14:textId="77777777" w:rsidTr="00C17735">
        <w:tc>
          <w:tcPr>
            <w:tcW w:w="3600" w:type="dxa"/>
          </w:tcPr>
          <w:p w14:paraId="16212C39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074" w:type="dxa"/>
            <w:tcBorders>
              <w:bottom w:val="nil"/>
            </w:tcBorders>
            <w:shd w:val="clear" w:color="auto" w:fill="auto"/>
          </w:tcPr>
          <w:p w14:paraId="11AA4906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451,142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CC01524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FF7D520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343,727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1B81EAA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F7D4B47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560,955</w:t>
            </w:r>
          </w:p>
        </w:tc>
        <w:tc>
          <w:tcPr>
            <w:tcW w:w="268" w:type="dxa"/>
            <w:tcBorders>
              <w:bottom w:val="nil"/>
            </w:tcBorders>
          </w:tcPr>
          <w:p w14:paraId="34BDD5BC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14:paraId="71BD5959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399,759</w:t>
            </w:r>
          </w:p>
        </w:tc>
        <w:tc>
          <w:tcPr>
            <w:tcW w:w="268" w:type="dxa"/>
            <w:tcBorders>
              <w:bottom w:val="nil"/>
            </w:tcBorders>
          </w:tcPr>
          <w:p w14:paraId="08199330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14:paraId="5830429F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(902)</w:t>
            </w:r>
          </w:p>
        </w:tc>
        <w:tc>
          <w:tcPr>
            <w:tcW w:w="268" w:type="dxa"/>
            <w:tcBorders>
              <w:bottom w:val="nil"/>
            </w:tcBorders>
          </w:tcPr>
          <w:p w14:paraId="4E78B1B7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14:paraId="07469F29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(15,615)</w:t>
            </w:r>
          </w:p>
        </w:tc>
        <w:tc>
          <w:tcPr>
            <w:tcW w:w="268" w:type="dxa"/>
            <w:tcBorders>
              <w:bottom w:val="nil"/>
            </w:tcBorders>
          </w:tcPr>
          <w:p w14:paraId="3B54AE07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3AA51CFB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1,011,195</w:t>
            </w:r>
          </w:p>
        </w:tc>
        <w:tc>
          <w:tcPr>
            <w:tcW w:w="268" w:type="dxa"/>
            <w:tcBorders>
              <w:bottom w:val="nil"/>
            </w:tcBorders>
          </w:tcPr>
          <w:p w14:paraId="6B55AC3D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7" w:type="dxa"/>
            <w:tcBorders>
              <w:bottom w:val="nil"/>
            </w:tcBorders>
          </w:tcPr>
          <w:p w14:paraId="50BD7EF2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727,871</w:t>
            </w:r>
          </w:p>
        </w:tc>
      </w:tr>
      <w:tr w:rsidR="00691EC3" w:rsidRPr="0013335C" w14:paraId="507E5A86" w14:textId="77777777" w:rsidTr="00C17735">
        <w:tc>
          <w:tcPr>
            <w:tcW w:w="3600" w:type="dxa"/>
          </w:tcPr>
          <w:p w14:paraId="11D58388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ค่าใช้จ่ายที่ปันส่วนไม่ได้</w:t>
            </w:r>
          </w:p>
        </w:tc>
        <w:tc>
          <w:tcPr>
            <w:tcW w:w="1074" w:type="dxa"/>
            <w:tcBorders>
              <w:top w:val="nil"/>
              <w:bottom w:val="nil"/>
            </w:tcBorders>
          </w:tcPr>
          <w:p w14:paraId="4723B4E0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DEBF41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F5BFE32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33BF58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740847C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11276A02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301A83DA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044113B9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4F9E454C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05D54B15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62AE0944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49A66F16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</w:tcPr>
          <w:p w14:paraId="110082BA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882</w:t>
            </w:r>
            <w:r w:rsidRPr="0013335C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594</w:t>
            </w:r>
            <w:r w:rsidRPr="001333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5BA3C3FA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7" w:type="dxa"/>
            <w:tcBorders>
              <w:top w:val="nil"/>
              <w:bottom w:val="nil"/>
            </w:tcBorders>
          </w:tcPr>
          <w:p w14:paraId="34A246AE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881</w:t>
            </w:r>
            <w:r w:rsidRPr="0013335C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583</w:t>
            </w:r>
            <w:r w:rsidRPr="001333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691EC3" w:rsidRPr="0013335C" w14:paraId="1C47C3A4" w14:textId="77777777" w:rsidTr="00C17735">
        <w:tc>
          <w:tcPr>
            <w:tcW w:w="3600" w:type="dxa"/>
          </w:tcPr>
          <w:p w14:paraId="1A63B44D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074" w:type="dxa"/>
            <w:tcBorders>
              <w:top w:val="nil"/>
            </w:tcBorders>
          </w:tcPr>
          <w:p w14:paraId="7E08BDD8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067F970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1FD8FBCE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240D790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C9AA552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tcBorders>
              <w:top w:val="nil"/>
            </w:tcBorders>
          </w:tcPr>
          <w:p w14:paraId="03C53E38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  <w:tcBorders>
              <w:top w:val="nil"/>
            </w:tcBorders>
          </w:tcPr>
          <w:p w14:paraId="40F08E89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tcBorders>
              <w:top w:val="nil"/>
            </w:tcBorders>
          </w:tcPr>
          <w:p w14:paraId="6798ED57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  <w:tcBorders>
              <w:top w:val="nil"/>
            </w:tcBorders>
          </w:tcPr>
          <w:p w14:paraId="70D61F0F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tcBorders>
              <w:top w:val="nil"/>
            </w:tcBorders>
          </w:tcPr>
          <w:p w14:paraId="61727756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  <w:tcBorders>
              <w:top w:val="nil"/>
            </w:tcBorders>
          </w:tcPr>
          <w:p w14:paraId="7F5905DD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tcBorders>
              <w:top w:val="nil"/>
            </w:tcBorders>
          </w:tcPr>
          <w:p w14:paraId="1542F782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top w:val="nil"/>
            </w:tcBorders>
          </w:tcPr>
          <w:p w14:paraId="451DF265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480</w:t>
            </w:r>
            <w:r w:rsidRPr="0013335C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041</w:t>
            </w:r>
          </w:p>
        </w:tc>
        <w:tc>
          <w:tcPr>
            <w:tcW w:w="268" w:type="dxa"/>
            <w:tcBorders>
              <w:top w:val="nil"/>
            </w:tcBorders>
          </w:tcPr>
          <w:p w14:paraId="28E8E110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7" w:type="dxa"/>
            <w:tcBorders>
              <w:top w:val="nil"/>
            </w:tcBorders>
          </w:tcPr>
          <w:p w14:paraId="090EEA86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261</w:t>
            </w:r>
            <w:r w:rsidRPr="0013335C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434</w:t>
            </w:r>
          </w:p>
        </w:tc>
      </w:tr>
      <w:tr w:rsidR="00691EC3" w:rsidRPr="0013335C" w14:paraId="161B0CF4" w14:textId="77777777" w:rsidTr="00C17735">
        <w:tc>
          <w:tcPr>
            <w:tcW w:w="3600" w:type="dxa"/>
          </w:tcPr>
          <w:p w14:paraId="08291D75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13335C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(ขาดทุน) จากอัตราแลกเปลี่ยนสุทธิ</w:t>
            </w:r>
          </w:p>
        </w:tc>
        <w:tc>
          <w:tcPr>
            <w:tcW w:w="1074" w:type="dxa"/>
          </w:tcPr>
          <w:p w14:paraId="2C5BD1CB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98C2CBD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719D4040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8B6BF2D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55D0F8CA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4CE5363F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</w:tcPr>
          <w:p w14:paraId="105EF910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26859D0D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</w:tcPr>
          <w:p w14:paraId="6EE6C513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26236370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</w:tcPr>
          <w:p w14:paraId="36AA8B24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47A8BA8C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</w:tcPr>
          <w:p w14:paraId="2F0957DD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21</w:t>
            </w:r>
            <w:r w:rsidRPr="0013335C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876</w:t>
            </w:r>
          </w:p>
        </w:tc>
        <w:tc>
          <w:tcPr>
            <w:tcW w:w="268" w:type="dxa"/>
          </w:tcPr>
          <w:p w14:paraId="147C8C4F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7" w:type="dxa"/>
          </w:tcPr>
          <w:p w14:paraId="091F7012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17</w:t>
            </w:r>
            <w:r w:rsidRPr="0013335C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371</w:t>
            </w:r>
          </w:p>
        </w:tc>
      </w:tr>
      <w:tr w:rsidR="00691EC3" w:rsidRPr="0013335C" w14:paraId="4D910640" w14:textId="77777777" w:rsidTr="00C17735">
        <w:tc>
          <w:tcPr>
            <w:tcW w:w="3600" w:type="dxa"/>
          </w:tcPr>
          <w:p w14:paraId="26CC98C6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74" w:type="dxa"/>
          </w:tcPr>
          <w:p w14:paraId="120DBD3F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421E125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12C71851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AFCA706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49A09BF2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318B7C0A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</w:tcPr>
          <w:p w14:paraId="4F225F67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74B2CF1A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</w:tcPr>
          <w:p w14:paraId="0AC00CBD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04B55E8B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</w:tcPr>
          <w:p w14:paraId="3CF8B098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2B9B969B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0AED748E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39</w:t>
            </w:r>
            <w:r w:rsidRPr="0013335C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872</w:t>
            </w:r>
          </w:p>
        </w:tc>
        <w:tc>
          <w:tcPr>
            <w:tcW w:w="268" w:type="dxa"/>
          </w:tcPr>
          <w:p w14:paraId="529D208F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7" w:type="dxa"/>
            <w:tcBorders>
              <w:bottom w:val="nil"/>
            </w:tcBorders>
          </w:tcPr>
          <w:p w14:paraId="70F6F7E5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44</w:t>
            </w:r>
            <w:r w:rsidRPr="0013335C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555</w:t>
            </w:r>
          </w:p>
        </w:tc>
      </w:tr>
      <w:tr w:rsidR="00691EC3" w:rsidRPr="0013335C" w14:paraId="3A8FE8B0" w14:textId="77777777" w:rsidTr="00C17735">
        <w:tc>
          <w:tcPr>
            <w:tcW w:w="3600" w:type="dxa"/>
          </w:tcPr>
          <w:p w14:paraId="4FA99B0B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74" w:type="dxa"/>
          </w:tcPr>
          <w:p w14:paraId="38ADCE03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EC51AD5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6AA36419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94403B4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614EC417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25C58CEF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</w:tcPr>
          <w:p w14:paraId="26BC79DA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279B6F8C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</w:tcPr>
          <w:p w14:paraId="11130F0D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23351A40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</w:tcPr>
          <w:p w14:paraId="473CC963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0206C764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591BF46F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116</w:t>
            </w:r>
          </w:p>
        </w:tc>
        <w:tc>
          <w:tcPr>
            <w:tcW w:w="268" w:type="dxa"/>
          </w:tcPr>
          <w:p w14:paraId="207D2D81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7" w:type="dxa"/>
            <w:tcBorders>
              <w:bottom w:val="nil"/>
            </w:tcBorders>
          </w:tcPr>
          <w:p w14:paraId="7D477CE9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549</w:t>
            </w:r>
          </w:p>
        </w:tc>
      </w:tr>
      <w:tr w:rsidR="00691EC3" w:rsidRPr="0013335C" w14:paraId="5446181A" w14:textId="77777777" w:rsidTr="00C17735">
        <w:tc>
          <w:tcPr>
            <w:tcW w:w="3600" w:type="dxa"/>
          </w:tcPr>
          <w:p w14:paraId="3DDE6D19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กำไรก่อนรายได้ (ค่าใช้จ่าย)</w:t>
            </w:r>
            <w:r w:rsidRPr="0013335C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74" w:type="dxa"/>
          </w:tcPr>
          <w:p w14:paraId="190C24A9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1E7334D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1DA7C487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82B2152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39AA3310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5175B258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</w:tcPr>
          <w:p w14:paraId="2B47C964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7C05B89F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</w:tcPr>
          <w:p w14:paraId="0288ADEB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5084B11D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</w:tcPr>
          <w:p w14:paraId="0D8B8DD7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3DCD3597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nil"/>
            </w:tcBorders>
          </w:tcPr>
          <w:p w14:paraId="048DBC73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670</w:t>
            </w:r>
            <w:r w:rsidRPr="0013335C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506</w:t>
            </w:r>
          </w:p>
        </w:tc>
        <w:tc>
          <w:tcPr>
            <w:tcW w:w="268" w:type="dxa"/>
          </w:tcPr>
          <w:p w14:paraId="4C832C0B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nil"/>
            </w:tcBorders>
          </w:tcPr>
          <w:p w14:paraId="5F3D7889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170</w:t>
            </w:r>
            <w:r w:rsidRPr="0013335C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197</w:t>
            </w:r>
          </w:p>
        </w:tc>
      </w:tr>
      <w:tr w:rsidR="00691EC3" w:rsidRPr="0013335C" w14:paraId="1EAF2B40" w14:textId="77777777" w:rsidTr="00C17735">
        <w:tc>
          <w:tcPr>
            <w:tcW w:w="3600" w:type="dxa"/>
          </w:tcPr>
          <w:p w14:paraId="201792B6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1074" w:type="dxa"/>
          </w:tcPr>
          <w:p w14:paraId="43640DDC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0747E2C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4019423D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40EF980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6D866715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582D8AB0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</w:tcPr>
          <w:p w14:paraId="662E57BA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1AE879F3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</w:tcPr>
          <w:p w14:paraId="639B3106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53B49389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</w:tcPr>
          <w:p w14:paraId="518CDF3C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245CF34A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1CEE2657" w14:textId="6DED6353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</w:rPr>
              <w:t>(</w:t>
            </w:r>
            <w:r w:rsidR="001B5DB1"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49,220</w:t>
            </w:r>
            <w:r w:rsidRPr="001333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68" w:type="dxa"/>
          </w:tcPr>
          <w:p w14:paraId="7741A3E1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2C38EB7F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9</w:t>
            </w:r>
            <w:r w:rsidRPr="0013335C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949</w:t>
            </w:r>
          </w:p>
        </w:tc>
      </w:tr>
      <w:tr w:rsidR="00691EC3" w:rsidRPr="0013335C" w14:paraId="3F2F9535" w14:textId="77777777" w:rsidTr="00C17735">
        <w:tc>
          <w:tcPr>
            <w:tcW w:w="3600" w:type="dxa"/>
          </w:tcPr>
          <w:p w14:paraId="411AEDFF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074" w:type="dxa"/>
          </w:tcPr>
          <w:p w14:paraId="41292EDF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3F7F5AE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3A98F7CB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966E996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1C1BD3DF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729BC436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</w:tcPr>
          <w:p w14:paraId="5CC34047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4985DCF4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</w:tcPr>
          <w:p w14:paraId="2F7A4B77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01ADF15F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</w:tcPr>
          <w:p w14:paraId="09117486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7DAFF632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6284D1DE" w14:textId="2A771D38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6</w:t>
            </w:r>
            <w:r w:rsidR="001B5DB1" w:rsidRPr="0013335C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21,286</w:t>
            </w:r>
          </w:p>
        </w:tc>
        <w:tc>
          <w:tcPr>
            <w:tcW w:w="268" w:type="dxa"/>
          </w:tcPr>
          <w:p w14:paraId="1C7409FE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2AB00EAC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180</w:t>
            </w:r>
            <w:r w:rsidRPr="0013335C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146</w:t>
            </w:r>
          </w:p>
        </w:tc>
      </w:tr>
      <w:tr w:rsidR="00691EC3" w:rsidRPr="0013335C" w14:paraId="75C9912E" w14:textId="77777777" w:rsidTr="00C17735">
        <w:tc>
          <w:tcPr>
            <w:tcW w:w="3600" w:type="dxa"/>
          </w:tcPr>
          <w:p w14:paraId="1F7BD8FD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1074" w:type="dxa"/>
          </w:tcPr>
          <w:p w14:paraId="6D40275E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1332999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32CFB484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54CEEF0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537755DD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2425CF9C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</w:tcPr>
          <w:p w14:paraId="599A62B8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12CA1EE3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</w:tcPr>
          <w:p w14:paraId="6F0FAF79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47CB99F6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</w:tcPr>
          <w:p w14:paraId="68DE4682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3243E8C1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nil"/>
            </w:tcBorders>
          </w:tcPr>
          <w:p w14:paraId="724513CB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</w:tcPr>
          <w:p w14:paraId="5F155139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nil"/>
            </w:tcBorders>
          </w:tcPr>
          <w:p w14:paraId="4FD9E8EC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91EC3" w:rsidRPr="0013335C" w14:paraId="19D0763E" w14:textId="77777777" w:rsidTr="00C17735">
        <w:tc>
          <w:tcPr>
            <w:tcW w:w="3600" w:type="dxa"/>
          </w:tcPr>
          <w:p w14:paraId="50D37DAF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31 </w:t>
            </w:r>
            <w:r w:rsidRPr="0013335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</w:p>
        </w:tc>
        <w:tc>
          <w:tcPr>
            <w:tcW w:w="1074" w:type="dxa"/>
          </w:tcPr>
          <w:p w14:paraId="5C8972AC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00110FF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63F5B850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4ACBF4F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52342944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3620014D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</w:tcPr>
          <w:p w14:paraId="04DEBA86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6FA64818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</w:tcPr>
          <w:p w14:paraId="5928C15F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0B8F2EB5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</w:tcPr>
          <w:p w14:paraId="0EFF9D64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7F45AB50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top w:val="nil"/>
              <w:bottom w:val="double" w:sz="4" w:space="0" w:color="auto"/>
            </w:tcBorders>
          </w:tcPr>
          <w:p w14:paraId="2ECA1FCA" w14:textId="145AE352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7,3</w:t>
            </w:r>
            <w:r w:rsidR="001B5DB1" w:rsidRPr="0013335C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81,054</w:t>
            </w:r>
          </w:p>
        </w:tc>
        <w:tc>
          <w:tcPr>
            <w:tcW w:w="268" w:type="dxa"/>
          </w:tcPr>
          <w:p w14:paraId="1B324873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7" w:type="dxa"/>
            <w:tcBorders>
              <w:top w:val="nil"/>
              <w:bottom w:val="double" w:sz="4" w:space="0" w:color="auto"/>
            </w:tcBorders>
          </w:tcPr>
          <w:p w14:paraId="731222DD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6,945,996</w:t>
            </w:r>
          </w:p>
        </w:tc>
      </w:tr>
      <w:tr w:rsidR="00691EC3" w:rsidRPr="0013335C" w14:paraId="0FAF4EC7" w14:textId="77777777" w:rsidTr="00C17735">
        <w:tc>
          <w:tcPr>
            <w:tcW w:w="3600" w:type="dxa"/>
            <w:tcBorders>
              <w:bottom w:val="nil"/>
            </w:tcBorders>
          </w:tcPr>
          <w:p w14:paraId="6D54E909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1074" w:type="dxa"/>
            <w:tcBorders>
              <w:bottom w:val="nil"/>
            </w:tcBorders>
          </w:tcPr>
          <w:p w14:paraId="6D7CE72B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BBD41D9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6940AF5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8752CDA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1246647D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tcBorders>
              <w:bottom w:val="nil"/>
            </w:tcBorders>
          </w:tcPr>
          <w:p w14:paraId="3189D937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14:paraId="105EE99A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tcBorders>
              <w:bottom w:val="nil"/>
            </w:tcBorders>
          </w:tcPr>
          <w:p w14:paraId="24346B86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14:paraId="0A0DBE76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tcBorders>
              <w:bottom w:val="nil"/>
            </w:tcBorders>
          </w:tcPr>
          <w:p w14:paraId="4C5072FB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14:paraId="4557F747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tcBorders>
              <w:bottom w:val="nil"/>
            </w:tcBorders>
          </w:tcPr>
          <w:p w14:paraId="5AB62E71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top w:val="double" w:sz="4" w:space="0" w:color="auto"/>
              <w:bottom w:val="nil"/>
            </w:tcBorders>
          </w:tcPr>
          <w:p w14:paraId="1A20821D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tcBorders>
              <w:bottom w:val="nil"/>
            </w:tcBorders>
          </w:tcPr>
          <w:p w14:paraId="6C2C5CF0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nil"/>
            </w:tcBorders>
          </w:tcPr>
          <w:p w14:paraId="7CF64B2F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91EC3" w:rsidRPr="0013335C" w14:paraId="0112A8AD" w14:textId="77777777" w:rsidTr="00C17735">
        <w:tc>
          <w:tcPr>
            <w:tcW w:w="3600" w:type="dxa"/>
            <w:tcBorders>
              <w:bottom w:val="nil"/>
            </w:tcBorders>
          </w:tcPr>
          <w:p w14:paraId="536DCFC8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rPr>
                <w:rFonts w:ascii="Angsana New" w:hAnsi="Angsana New"/>
                <w:sz w:val="26"/>
                <w:szCs w:val="26"/>
                <w:cs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31 </w:t>
            </w:r>
            <w:r w:rsidRPr="0013335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</w:p>
        </w:tc>
        <w:tc>
          <w:tcPr>
            <w:tcW w:w="1074" w:type="dxa"/>
            <w:tcBorders>
              <w:bottom w:val="nil"/>
            </w:tcBorders>
          </w:tcPr>
          <w:p w14:paraId="36C8FAEE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74F5D0B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AB14E02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F0A627E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6C71455A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tcBorders>
              <w:bottom w:val="nil"/>
            </w:tcBorders>
          </w:tcPr>
          <w:p w14:paraId="507E75C5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14:paraId="1E78EBF2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tcBorders>
              <w:bottom w:val="nil"/>
            </w:tcBorders>
          </w:tcPr>
          <w:p w14:paraId="2000738A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14:paraId="4C5D39B1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tcBorders>
              <w:bottom w:val="nil"/>
            </w:tcBorders>
          </w:tcPr>
          <w:p w14:paraId="2F7B1CDC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14:paraId="210EEA6E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tcBorders>
              <w:bottom w:val="nil"/>
            </w:tcBorders>
          </w:tcPr>
          <w:p w14:paraId="544454E0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top w:val="nil"/>
              <w:bottom w:val="double" w:sz="4" w:space="0" w:color="auto"/>
            </w:tcBorders>
          </w:tcPr>
          <w:p w14:paraId="5C790A30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</w:t>
            </w:r>
            <w:r w:rsidRPr="0013335C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646</w:t>
            </w:r>
            <w:r w:rsidRPr="0013335C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935</w:t>
            </w:r>
          </w:p>
        </w:tc>
        <w:tc>
          <w:tcPr>
            <w:tcW w:w="268" w:type="dxa"/>
            <w:tcBorders>
              <w:bottom w:val="nil"/>
            </w:tcBorders>
          </w:tcPr>
          <w:p w14:paraId="2A88B419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7" w:type="dxa"/>
            <w:tcBorders>
              <w:top w:val="nil"/>
              <w:bottom w:val="double" w:sz="4" w:space="0" w:color="auto"/>
            </w:tcBorders>
          </w:tcPr>
          <w:p w14:paraId="5971E2B2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</w:t>
            </w:r>
            <w:r w:rsidRPr="0013335C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728</w:t>
            </w:r>
            <w:r w:rsidRPr="0013335C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596</w:t>
            </w:r>
          </w:p>
        </w:tc>
      </w:tr>
      <w:bookmarkEnd w:id="4"/>
    </w:tbl>
    <w:p w14:paraId="3A60EDE0" w14:textId="3579AB24" w:rsidR="00BF4BFD" w:rsidRPr="0013335C" w:rsidRDefault="00BF4BFD" w:rsidP="00CC0FD3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tbl>
      <w:tblPr>
        <w:tblW w:w="14273" w:type="dxa"/>
        <w:tblInd w:w="46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2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170"/>
        <w:gridCol w:w="270"/>
        <w:gridCol w:w="1170"/>
        <w:gridCol w:w="270"/>
        <w:gridCol w:w="1151"/>
      </w:tblGrid>
      <w:tr w:rsidR="00691EC3" w:rsidRPr="0013335C" w14:paraId="52A6F485" w14:textId="77777777" w:rsidTr="00C17735">
        <w:tc>
          <w:tcPr>
            <w:tcW w:w="3582" w:type="dxa"/>
            <w:tcBorders>
              <w:top w:val="nil"/>
            </w:tcBorders>
          </w:tcPr>
          <w:p w14:paraId="3C5CE74A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1" w:type="dxa"/>
            <w:gridSpan w:val="15"/>
            <w:tcBorders>
              <w:top w:val="nil"/>
            </w:tcBorders>
          </w:tcPr>
          <w:p w14:paraId="5321CC49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ต่างประเทศ</w:t>
            </w:r>
          </w:p>
        </w:tc>
      </w:tr>
      <w:tr w:rsidR="00691EC3" w:rsidRPr="0013335C" w14:paraId="429D6573" w14:textId="77777777" w:rsidTr="00C17735">
        <w:tc>
          <w:tcPr>
            <w:tcW w:w="3582" w:type="dxa"/>
          </w:tcPr>
          <w:p w14:paraId="69FF70A6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07918473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0" w:type="dxa"/>
          </w:tcPr>
          <w:p w14:paraId="7492D1B8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nil"/>
            </w:tcBorders>
          </w:tcPr>
          <w:p w14:paraId="3F84648C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5122D7E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nil"/>
            </w:tcBorders>
          </w:tcPr>
          <w:p w14:paraId="3568246C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</w:tcPr>
          <w:p w14:paraId="774A216B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1" w:type="dxa"/>
            <w:gridSpan w:val="3"/>
          </w:tcPr>
          <w:p w14:paraId="71F0EC12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91EC3" w:rsidRPr="0013335C" w14:paraId="656C316C" w14:textId="77777777" w:rsidTr="00C17735">
        <w:tc>
          <w:tcPr>
            <w:tcW w:w="3582" w:type="dxa"/>
          </w:tcPr>
          <w:p w14:paraId="2B49D0CF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13335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val="en-US"/>
              </w:rPr>
              <w:t xml:space="preserve">31 </w:t>
            </w:r>
            <w:r w:rsidRPr="0013335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990" w:type="dxa"/>
            <w:tcBorders>
              <w:bottom w:val="nil"/>
            </w:tcBorders>
          </w:tcPr>
          <w:p w14:paraId="49DC5B7B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70" w:type="dxa"/>
          </w:tcPr>
          <w:p w14:paraId="25AE6610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E8E2844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70" w:type="dxa"/>
          </w:tcPr>
          <w:p w14:paraId="1EAB71E0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23C688E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70" w:type="dxa"/>
          </w:tcPr>
          <w:p w14:paraId="5283E2AE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89C17E9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70" w:type="dxa"/>
          </w:tcPr>
          <w:p w14:paraId="074E124D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920C07B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70" w:type="dxa"/>
          </w:tcPr>
          <w:p w14:paraId="5885047A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2099557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70" w:type="dxa"/>
          </w:tcPr>
          <w:p w14:paraId="44B2D5FD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BC82B46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70" w:type="dxa"/>
          </w:tcPr>
          <w:p w14:paraId="6930D72C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bottom w:val="nil"/>
            </w:tcBorders>
          </w:tcPr>
          <w:p w14:paraId="11BB9C69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2562</w:t>
            </w:r>
          </w:p>
        </w:tc>
      </w:tr>
      <w:tr w:rsidR="00691EC3" w:rsidRPr="0013335C" w14:paraId="3EAA28B7" w14:textId="77777777" w:rsidTr="00C17735">
        <w:tc>
          <w:tcPr>
            <w:tcW w:w="3582" w:type="dxa"/>
          </w:tcPr>
          <w:p w14:paraId="02B0EECE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91" w:type="dxa"/>
            <w:gridSpan w:val="15"/>
            <w:tcBorders>
              <w:bottom w:val="nil"/>
            </w:tcBorders>
          </w:tcPr>
          <w:p w14:paraId="58C5FDE5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26"/>
                <w:szCs w:val="26"/>
              </w:rPr>
              <w:t>(</w:t>
            </w:r>
            <w:r w:rsidRPr="0013335C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พันบาท</w:t>
            </w:r>
            <w:r w:rsidRPr="0013335C">
              <w:rPr>
                <w:rFonts w:ascii="Angsana New" w:hAnsi="Angsana New" w:hint="cs"/>
                <w:i/>
                <w:iCs/>
                <w:sz w:val="26"/>
                <w:szCs w:val="26"/>
              </w:rPr>
              <w:t>)</w:t>
            </w:r>
          </w:p>
        </w:tc>
      </w:tr>
      <w:tr w:rsidR="00691EC3" w:rsidRPr="0013335C" w14:paraId="600F101A" w14:textId="77777777" w:rsidTr="00C17735">
        <w:tc>
          <w:tcPr>
            <w:tcW w:w="3582" w:type="dxa"/>
          </w:tcPr>
          <w:p w14:paraId="20E8BBE4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990" w:type="dxa"/>
            <w:tcBorders>
              <w:bottom w:val="nil"/>
            </w:tcBorders>
          </w:tcPr>
          <w:p w14:paraId="1B7CD147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E755428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62A4153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18C8DE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7DEE3EF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CDB2842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EA43D0D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DC6E3BA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21B45C3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B5038F5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FA5F727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D077F70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3B0D796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24B5E8C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bottom w:val="nil"/>
            </w:tcBorders>
          </w:tcPr>
          <w:p w14:paraId="3076FE85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691EC3" w:rsidRPr="0013335C" w14:paraId="30646D9C" w14:textId="77777777" w:rsidTr="00C17735">
        <w:tc>
          <w:tcPr>
            <w:tcW w:w="3582" w:type="dxa"/>
          </w:tcPr>
          <w:p w14:paraId="3CE9A2D7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6A18F36F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A3FE7A7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0A6D4F2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B443B9A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3AF6E2C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C223EC2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8CEA232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A312C9C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B892B5A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850C488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D906F05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8FFF5F2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E8B2AAB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BF0AF38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bottom w:val="nil"/>
            </w:tcBorders>
          </w:tcPr>
          <w:p w14:paraId="5B7EF406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691EC3" w:rsidRPr="0013335C" w14:paraId="0297BE2C" w14:textId="77777777" w:rsidTr="00C17735">
        <w:tc>
          <w:tcPr>
            <w:tcW w:w="3582" w:type="dxa"/>
          </w:tcPr>
          <w:p w14:paraId="17CDD4F0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tcBorders>
              <w:bottom w:val="nil"/>
            </w:tcBorders>
          </w:tcPr>
          <w:p w14:paraId="4E6EB7CE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88E31A8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213A903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747ADA8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3DDF080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46062FA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0C1C9B1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5635FF8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06590AD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36BFFB0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13CB751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15150A2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78EFEC9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3D1699B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bottom w:val="nil"/>
            </w:tcBorders>
          </w:tcPr>
          <w:p w14:paraId="53CD35DA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E60F70" w:rsidRPr="0013335C" w14:paraId="48498176" w14:textId="77777777" w:rsidTr="00C17735">
        <w:tc>
          <w:tcPr>
            <w:tcW w:w="3582" w:type="dxa"/>
          </w:tcPr>
          <w:p w14:paraId="12674686" w14:textId="77777777" w:rsidR="00E60F70" w:rsidRPr="0013335C" w:rsidRDefault="00E60F70" w:rsidP="00E60F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13335C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เวลาใดเวลาหนึ่ง</w:t>
            </w:r>
          </w:p>
        </w:tc>
        <w:tc>
          <w:tcPr>
            <w:tcW w:w="990" w:type="dxa"/>
            <w:tcBorders>
              <w:bottom w:val="nil"/>
            </w:tcBorders>
          </w:tcPr>
          <w:p w14:paraId="1F09406D" w14:textId="151F87C2" w:rsidR="00E60F70" w:rsidRPr="0013335C" w:rsidRDefault="00E60F70" w:rsidP="00E60F70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2,977,098</w:t>
            </w:r>
          </w:p>
        </w:tc>
        <w:tc>
          <w:tcPr>
            <w:tcW w:w="270" w:type="dxa"/>
            <w:tcBorders>
              <w:bottom w:val="nil"/>
            </w:tcBorders>
          </w:tcPr>
          <w:p w14:paraId="40F9537D" w14:textId="77777777" w:rsidR="00E60F70" w:rsidRPr="0013335C" w:rsidRDefault="00E60F70" w:rsidP="00E60F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804BD99" w14:textId="44D971DA" w:rsidR="00E60F70" w:rsidRPr="0013335C" w:rsidRDefault="00E60F70" w:rsidP="00E60F70">
            <w:pPr>
              <w:tabs>
                <w:tab w:val="decimal" w:pos="886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3,101,656</w:t>
            </w:r>
          </w:p>
        </w:tc>
        <w:tc>
          <w:tcPr>
            <w:tcW w:w="270" w:type="dxa"/>
            <w:tcBorders>
              <w:bottom w:val="nil"/>
            </w:tcBorders>
          </w:tcPr>
          <w:p w14:paraId="28EA7299" w14:textId="77777777" w:rsidR="00E60F70" w:rsidRPr="0013335C" w:rsidRDefault="00E60F70" w:rsidP="00E60F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53B0D28" w14:textId="77777777" w:rsidR="00E60F70" w:rsidRPr="0013335C" w:rsidRDefault="00E60F70" w:rsidP="00E60F70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3,331,034</w:t>
            </w:r>
          </w:p>
        </w:tc>
        <w:tc>
          <w:tcPr>
            <w:tcW w:w="270" w:type="dxa"/>
            <w:tcBorders>
              <w:bottom w:val="nil"/>
            </w:tcBorders>
          </w:tcPr>
          <w:p w14:paraId="05748C81" w14:textId="77777777" w:rsidR="00E60F70" w:rsidRPr="0013335C" w:rsidRDefault="00E60F70" w:rsidP="00E60F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33EE397" w14:textId="77777777" w:rsidR="00E60F70" w:rsidRPr="0013335C" w:rsidRDefault="00E60F70" w:rsidP="00E60F70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3,129,722</w:t>
            </w:r>
          </w:p>
        </w:tc>
        <w:tc>
          <w:tcPr>
            <w:tcW w:w="270" w:type="dxa"/>
            <w:tcBorders>
              <w:bottom w:val="nil"/>
            </w:tcBorders>
          </w:tcPr>
          <w:p w14:paraId="7EADF091" w14:textId="77777777" w:rsidR="00E60F70" w:rsidRPr="0013335C" w:rsidRDefault="00E60F70" w:rsidP="00E60F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1F2ED46" w14:textId="77777777" w:rsidR="00E60F70" w:rsidRPr="0013335C" w:rsidRDefault="00E60F70" w:rsidP="00E60F70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1,395,275</w:t>
            </w:r>
          </w:p>
        </w:tc>
        <w:tc>
          <w:tcPr>
            <w:tcW w:w="270" w:type="dxa"/>
            <w:tcBorders>
              <w:bottom w:val="nil"/>
            </w:tcBorders>
          </w:tcPr>
          <w:p w14:paraId="0F85875A" w14:textId="77777777" w:rsidR="00E60F70" w:rsidRPr="0013335C" w:rsidRDefault="00E60F70" w:rsidP="00E60F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0A630FC" w14:textId="77777777" w:rsidR="00E60F70" w:rsidRPr="0013335C" w:rsidRDefault="00E60F70" w:rsidP="00E60F70">
            <w:pPr>
              <w:tabs>
                <w:tab w:val="decimal" w:pos="850"/>
              </w:tabs>
              <w:spacing w:line="240" w:lineRule="auto"/>
              <w:ind w:left="-129" w:right="-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1,728,808</w:t>
            </w:r>
          </w:p>
        </w:tc>
        <w:tc>
          <w:tcPr>
            <w:tcW w:w="270" w:type="dxa"/>
            <w:tcBorders>
              <w:bottom w:val="nil"/>
            </w:tcBorders>
          </w:tcPr>
          <w:p w14:paraId="52B1EA3E" w14:textId="77777777" w:rsidR="00E60F70" w:rsidRPr="0013335C" w:rsidRDefault="00E60F70" w:rsidP="00E60F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E743D4B" w14:textId="06DD0E6E" w:rsidR="00E60F70" w:rsidRPr="0013335C" w:rsidRDefault="00E60F70" w:rsidP="00E60F70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7</w:t>
            </w:r>
            <w:r w:rsidRPr="0013335C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703</w:t>
            </w:r>
            <w:r w:rsidRPr="0013335C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407</w:t>
            </w:r>
          </w:p>
        </w:tc>
        <w:tc>
          <w:tcPr>
            <w:tcW w:w="270" w:type="dxa"/>
            <w:tcBorders>
              <w:bottom w:val="nil"/>
            </w:tcBorders>
          </w:tcPr>
          <w:p w14:paraId="1C6027E3" w14:textId="77777777" w:rsidR="00E60F70" w:rsidRPr="0013335C" w:rsidRDefault="00E60F70" w:rsidP="00E60F70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bottom w:val="nil"/>
            </w:tcBorders>
          </w:tcPr>
          <w:p w14:paraId="2FE6E770" w14:textId="502227AE" w:rsidR="00E60F70" w:rsidRPr="0013335C" w:rsidRDefault="00E60F70" w:rsidP="00E60F70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7</w:t>
            </w:r>
            <w:r w:rsidRPr="0013335C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960</w:t>
            </w:r>
            <w:r w:rsidRPr="0013335C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186</w:t>
            </w:r>
          </w:p>
        </w:tc>
      </w:tr>
      <w:tr w:rsidR="00E60F70" w:rsidRPr="0013335C" w14:paraId="62CFF638" w14:textId="77777777" w:rsidTr="00C17735">
        <w:tc>
          <w:tcPr>
            <w:tcW w:w="3582" w:type="dxa"/>
            <w:tcBorders>
              <w:bottom w:val="nil"/>
            </w:tcBorders>
          </w:tcPr>
          <w:p w14:paraId="46F87A89" w14:textId="77777777" w:rsidR="00E60F70" w:rsidRPr="0013335C" w:rsidRDefault="00E60F70" w:rsidP="00E60F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81BE79" w14:textId="5B8CD0F2" w:rsidR="00E60F70" w:rsidRPr="0013335C" w:rsidRDefault="00E60F70" w:rsidP="00E60F70">
            <w:pPr>
              <w:tabs>
                <w:tab w:val="decimal" w:pos="526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D750698" w14:textId="77777777" w:rsidR="00E60F70" w:rsidRPr="0013335C" w:rsidRDefault="00E60F70" w:rsidP="00E60F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8AB881" w14:textId="4C8E60DF" w:rsidR="00E60F70" w:rsidRPr="0013335C" w:rsidRDefault="00E60F70" w:rsidP="00E60F70">
            <w:pPr>
              <w:tabs>
                <w:tab w:val="decimal" w:pos="613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DD50B0C" w14:textId="77777777" w:rsidR="00E60F70" w:rsidRPr="0013335C" w:rsidRDefault="00E60F70" w:rsidP="00E60F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15B190" w14:textId="77777777" w:rsidR="00E60F70" w:rsidRPr="0013335C" w:rsidRDefault="00E60F70" w:rsidP="00E60F70">
            <w:pPr>
              <w:tabs>
                <w:tab w:val="decimal" w:pos="57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849B1DD" w14:textId="77777777" w:rsidR="00E60F70" w:rsidRPr="0013335C" w:rsidRDefault="00E60F70" w:rsidP="00E60F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3928E1" w14:textId="77777777" w:rsidR="00E60F70" w:rsidRPr="0013335C" w:rsidRDefault="00E60F70" w:rsidP="00E60F70">
            <w:pPr>
              <w:tabs>
                <w:tab w:val="decimal" w:pos="57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1E1FF0D" w14:textId="77777777" w:rsidR="00E60F70" w:rsidRPr="0013335C" w:rsidRDefault="00E60F70" w:rsidP="00E60F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028238" w14:textId="77777777" w:rsidR="00E60F70" w:rsidRPr="0013335C" w:rsidRDefault="00E60F70" w:rsidP="00E60F70">
            <w:pPr>
              <w:tabs>
                <w:tab w:val="decimal" w:pos="57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94A78C9" w14:textId="77777777" w:rsidR="00E60F70" w:rsidRPr="0013335C" w:rsidRDefault="00E60F70" w:rsidP="00E60F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0873B6" w14:textId="77777777" w:rsidR="00E60F70" w:rsidRPr="0013335C" w:rsidRDefault="00E60F70" w:rsidP="00E60F70">
            <w:pPr>
              <w:tabs>
                <w:tab w:val="decimal" w:pos="57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44BEBE7" w14:textId="77777777" w:rsidR="00E60F70" w:rsidRPr="0013335C" w:rsidRDefault="00E60F70" w:rsidP="00E60F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A5CE23" w14:textId="5C7AEFC8" w:rsidR="00E60F70" w:rsidRPr="0013335C" w:rsidRDefault="00E60F70" w:rsidP="00E60F70">
            <w:pPr>
              <w:tabs>
                <w:tab w:val="decimal" w:pos="698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6E21105" w14:textId="77777777" w:rsidR="00E60F70" w:rsidRPr="0013335C" w:rsidRDefault="00E60F70" w:rsidP="00E60F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59B3D3C4" w14:textId="08989F5C" w:rsidR="00E60F70" w:rsidRPr="0013335C" w:rsidRDefault="00E60F70" w:rsidP="00E60F70">
            <w:pPr>
              <w:tabs>
                <w:tab w:val="decimal" w:pos="698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335C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</w:tr>
      <w:tr w:rsidR="00691EC3" w:rsidRPr="0013335C" w14:paraId="4B2BF746" w14:textId="77777777" w:rsidTr="00C17735">
        <w:tc>
          <w:tcPr>
            <w:tcW w:w="3582" w:type="dxa"/>
            <w:tcBorders>
              <w:bottom w:val="nil"/>
            </w:tcBorders>
          </w:tcPr>
          <w:p w14:paraId="5F25B163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130426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2,977,098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892EFD6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07A9E7" w14:textId="77777777" w:rsidR="00691EC3" w:rsidRPr="0013335C" w:rsidRDefault="00691EC3" w:rsidP="00C17735">
            <w:pPr>
              <w:tabs>
                <w:tab w:val="decimal" w:pos="886"/>
              </w:tabs>
              <w:spacing w:line="240" w:lineRule="auto"/>
              <w:ind w:left="-129" w:right="-23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3,101,656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90DCF7F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DE070A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3,331,034</w:t>
            </w:r>
          </w:p>
        </w:tc>
        <w:tc>
          <w:tcPr>
            <w:tcW w:w="270" w:type="dxa"/>
            <w:tcBorders>
              <w:bottom w:val="nil"/>
            </w:tcBorders>
          </w:tcPr>
          <w:p w14:paraId="2DC0E48C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0CA780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3,129,722</w:t>
            </w:r>
          </w:p>
        </w:tc>
        <w:tc>
          <w:tcPr>
            <w:tcW w:w="270" w:type="dxa"/>
            <w:tcBorders>
              <w:bottom w:val="nil"/>
            </w:tcBorders>
          </w:tcPr>
          <w:p w14:paraId="6C82AEC4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778A2A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1,395,275</w:t>
            </w:r>
          </w:p>
        </w:tc>
        <w:tc>
          <w:tcPr>
            <w:tcW w:w="270" w:type="dxa"/>
            <w:tcBorders>
              <w:bottom w:val="nil"/>
            </w:tcBorders>
          </w:tcPr>
          <w:p w14:paraId="40FC5BED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5F77E1" w14:textId="77777777" w:rsidR="00691EC3" w:rsidRPr="0013335C" w:rsidRDefault="00691EC3" w:rsidP="00C17735">
            <w:pPr>
              <w:tabs>
                <w:tab w:val="decimal" w:pos="850"/>
              </w:tabs>
              <w:spacing w:line="240" w:lineRule="auto"/>
              <w:ind w:left="-129" w:right="-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1,728,808</w:t>
            </w:r>
          </w:p>
        </w:tc>
        <w:tc>
          <w:tcPr>
            <w:tcW w:w="270" w:type="dxa"/>
            <w:tcBorders>
              <w:bottom w:val="nil"/>
            </w:tcBorders>
          </w:tcPr>
          <w:p w14:paraId="6586B1FA" w14:textId="77777777" w:rsidR="00691EC3" w:rsidRPr="0013335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66A958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7</w:t>
            </w:r>
            <w:r w:rsidRPr="0013335C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703</w:t>
            </w:r>
            <w:r w:rsidRPr="0013335C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407</w:t>
            </w:r>
          </w:p>
        </w:tc>
        <w:tc>
          <w:tcPr>
            <w:tcW w:w="270" w:type="dxa"/>
            <w:tcBorders>
              <w:bottom w:val="nil"/>
            </w:tcBorders>
          </w:tcPr>
          <w:p w14:paraId="2C7B99E5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1CCBA2A9" w14:textId="77777777" w:rsidR="00691EC3" w:rsidRPr="0013335C" w:rsidRDefault="00691EC3" w:rsidP="00C1773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335C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7</w:t>
            </w:r>
            <w:r w:rsidRPr="0013335C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960</w:t>
            </w:r>
            <w:r w:rsidRPr="0013335C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186</w:t>
            </w:r>
          </w:p>
        </w:tc>
      </w:tr>
    </w:tbl>
    <w:p w14:paraId="6D9AB443" w14:textId="77777777" w:rsidR="00BF4BFD" w:rsidRPr="0013335C" w:rsidRDefault="00BF4BFD" w:rsidP="00CC0FD3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6BBCE5D4" w14:textId="77777777" w:rsidR="00BF4BFD" w:rsidRPr="0013335C" w:rsidRDefault="00BF4BFD" w:rsidP="009616A8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A5928BA" w14:textId="6302567D" w:rsidR="00BF4BFD" w:rsidRPr="0013335C" w:rsidRDefault="00BF4BFD" w:rsidP="009616A8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  <w:sectPr w:rsidR="00BF4BFD" w:rsidRPr="0013335C" w:rsidSect="00EE42C3">
          <w:pgSz w:w="16834" w:h="11909" w:orient="landscape" w:code="9"/>
          <w:pgMar w:top="1152" w:right="691" w:bottom="1152" w:left="1170" w:header="720" w:footer="720" w:gutter="0"/>
          <w:cols w:space="737"/>
          <w:docGrid w:linePitch="299"/>
        </w:sectPr>
      </w:pPr>
    </w:p>
    <w:p w14:paraId="197C2AEF" w14:textId="77777777" w:rsidR="000A64C2" w:rsidRPr="0013335C" w:rsidRDefault="000A64C2" w:rsidP="000A64C2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14:paraId="4B87D19D" w14:textId="77777777" w:rsidR="006A6DC4" w:rsidRPr="0013335C" w:rsidRDefault="006A6DC4" w:rsidP="000A64C2">
      <w:pPr>
        <w:ind w:left="680" w:hanging="140"/>
        <w:rPr>
          <w:rFonts w:ascii="Angsana New" w:hAnsi="Angsana New"/>
          <w:sz w:val="30"/>
          <w:szCs w:val="30"/>
        </w:rPr>
      </w:pPr>
    </w:p>
    <w:p w14:paraId="3481561E" w14:textId="404DF227" w:rsidR="000A64C2" w:rsidRPr="0013335C" w:rsidRDefault="000A64C2" w:rsidP="00E57DA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pacing w:val="-2"/>
          <w:sz w:val="30"/>
          <w:szCs w:val="30"/>
          <w:cs/>
        </w:rPr>
        <w:t>รายได้จากลูกค้า</w:t>
      </w:r>
      <w:r w:rsidR="004F7639" w:rsidRPr="0013335C">
        <w:rPr>
          <w:rFonts w:ascii="Angsana New" w:hAnsi="Angsana New" w:hint="cs"/>
          <w:spacing w:val="-2"/>
          <w:sz w:val="30"/>
          <w:szCs w:val="30"/>
          <w:cs/>
        </w:rPr>
        <w:t>ราย</w:t>
      </w:r>
      <w:r w:rsidR="00946626" w:rsidRPr="0013335C">
        <w:rPr>
          <w:rFonts w:ascii="Angsana New" w:hAnsi="Angsana New" w:hint="cs"/>
          <w:spacing w:val="-2"/>
          <w:sz w:val="30"/>
          <w:szCs w:val="30"/>
          <w:cs/>
        </w:rPr>
        <w:t>ใหญ่</w:t>
      </w:r>
      <w:r w:rsidRPr="0013335C">
        <w:rPr>
          <w:rFonts w:ascii="Angsana New" w:hAnsi="Angsana New" w:hint="cs"/>
          <w:spacing w:val="-2"/>
          <w:sz w:val="30"/>
          <w:szCs w:val="30"/>
          <w:cs/>
        </w:rPr>
        <w:t xml:space="preserve">จากส่วนงานที่ </w:t>
      </w:r>
      <w:r w:rsidR="00577624" w:rsidRPr="0013335C">
        <w:rPr>
          <w:rFonts w:ascii="Angsana New" w:hAnsi="Angsana New" w:hint="cs"/>
          <w:spacing w:val="-2"/>
          <w:sz w:val="30"/>
          <w:szCs w:val="30"/>
          <w:lang w:val="en-US"/>
        </w:rPr>
        <w:t>1</w:t>
      </w:r>
      <w:r w:rsidRPr="0013335C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13335C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577624" w:rsidRPr="0013335C">
        <w:rPr>
          <w:rFonts w:ascii="Angsana New" w:hAnsi="Angsana New" w:hint="cs"/>
          <w:spacing w:val="-2"/>
          <w:sz w:val="30"/>
          <w:szCs w:val="30"/>
          <w:lang w:val="en-US"/>
        </w:rPr>
        <w:t>2</w:t>
      </w:r>
      <w:r w:rsidRPr="0013335C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13335C">
        <w:rPr>
          <w:rFonts w:ascii="Angsana New" w:hAnsi="Angsana New" w:hint="cs"/>
          <w:spacing w:val="-2"/>
          <w:sz w:val="30"/>
          <w:szCs w:val="30"/>
          <w:cs/>
        </w:rPr>
        <w:t>ของบริษัทเป็นเงิน</w:t>
      </w:r>
      <w:r w:rsidR="00EE13D8" w:rsidRPr="0013335C">
        <w:rPr>
          <w:rFonts w:ascii="Angsana New" w:hAnsi="Angsana New" w:hint="cs"/>
          <w:spacing w:val="-2"/>
          <w:sz w:val="30"/>
          <w:szCs w:val="30"/>
          <w:cs/>
        </w:rPr>
        <w:t>ประมาณ</w:t>
      </w:r>
      <w:r w:rsidR="009A601D" w:rsidRPr="0013335C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577624" w:rsidRPr="0013335C">
        <w:rPr>
          <w:rFonts w:ascii="Angsana New" w:hAnsi="Angsana New" w:hint="cs"/>
          <w:spacing w:val="-2"/>
          <w:sz w:val="30"/>
          <w:szCs w:val="30"/>
          <w:lang w:val="en-US"/>
        </w:rPr>
        <w:t>6</w:t>
      </w:r>
      <w:r w:rsidR="009A601D" w:rsidRPr="0013335C">
        <w:rPr>
          <w:rFonts w:ascii="Angsana New" w:hAnsi="Angsana New" w:hint="cs"/>
          <w:spacing w:val="-2"/>
          <w:sz w:val="30"/>
          <w:szCs w:val="30"/>
        </w:rPr>
        <w:t>,</w:t>
      </w:r>
      <w:r w:rsidR="00577624" w:rsidRPr="0013335C">
        <w:rPr>
          <w:rFonts w:ascii="Angsana New" w:hAnsi="Angsana New" w:hint="cs"/>
          <w:spacing w:val="-2"/>
          <w:sz w:val="30"/>
          <w:szCs w:val="30"/>
          <w:lang w:val="en-US"/>
        </w:rPr>
        <w:t>163</w:t>
      </w:r>
      <w:r w:rsidR="009A601D" w:rsidRPr="0013335C">
        <w:rPr>
          <w:rFonts w:ascii="Angsana New" w:hAnsi="Angsana New" w:hint="cs"/>
          <w:spacing w:val="-2"/>
          <w:sz w:val="30"/>
          <w:szCs w:val="30"/>
        </w:rPr>
        <w:t>.</w:t>
      </w:r>
      <w:r w:rsidR="00577624" w:rsidRPr="0013335C">
        <w:rPr>
          <w:rFonts w:ascii="Angsana New" w:hAnsi="Angsana New" w:hint="cs"/>
          <w:spacing w:val="-2"/>
          <w:sz w:val="30"/>
          <w:szCs w:val="30"/>
          <w:lang w:val="en-US"/>
        </w:rPr>
        <w:t>55</w:t>
      </w:r>
      <w:r w:rsidR="006019F3" w:rsidRPr="0013335C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13335C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Pr="0013335C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="00577624" w:rsidRPr="0013335C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2562</w:t>
      </w:r>
      <w:r w:rsidRPr="0013335C">
        <w:rPr>
          <w:rFonts w:ascii="Angsana New" w:hAnsi="Angsana New" w:hint="cs"/>
          <w:i/>
          <w:iCs/>
          <w:spacing w:val="-2"/>
          <w:sz w:val="30"/>
          <w:szCs w:val="30"/>
        </w:rPr>
        <w:t xml:space="preserve">: </w:t>
      </w:r>
      <w:r w:rsidR="00577624" w:rsidRPr="0013335C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6</w:t>
      </w:r>
      <w:r w:rsidR="005B3DEC" w:rsidRPr="0013335C">
        <w:rPr>
          <w:rFonts w:ascii="Angsana New" w:hAnsi="Angsana New" w:hint="cs"/>
          <w:i/>
          <w:iCs/>
          <w:spacing w:val="-2"/>
          <w:sz w:val="30"/>
          <w:szCs w:val="30"/>
        </w:rPr>
        <w:t>,</w:t>
      </w:r>
      <w:r w:rsidR="00577624" w:rsidRPr="0013335C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036</w:t>
      </w:r>
      <w:r w:rsidR="000E41BD" w:rsidRPr="0013335C">
        <w:rPr>
          <w:rFonts w:ascii="Angsana New" w:hAnsi="Angsana New" w:hint="cs"/>
          <w:i/>
          <w:iCs/>
          <w:spacing w:val="-2"/>
          <w:sz w:val="30"/>
          <w:szCs w:val="30"/>
        </w:rPr>
        <w:t>.</w:t>
      </w:r>
      <w:r w:rsidR="00577624" w:rsidRPr="0013335C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38</w:t>
      </w:r>
      <w:r w:rsidR="00EA3D2F" w:rsidRPr="0013335C">
        <w:rPr>
          <w:rFonts w:ascii="Angsana New" w:hAnsi="Angsana New" w:hint="cs"/>
          <w:i/>
          <w:iCs/>
          <w:spacing w:val="-2"/>
          <w:sz w:val="30"/>
          <w:szCs w:val="30"/>
        </w:rPr>
        <w:t xml:space="preserve"> </w:t>
      </w:r>
      <w:r w:rsidR="00E57DA7" w:rsidRPr="0013335C">
        <w:rPr>
          <w:rFonts w:ascii="Angsana New" w:hAnsi="Angsana New" w:hint="cs"/>
          <w:i/>
          <w:iCs/>
          <w:spacing w:val="-2"/>
          <w:sz w:val="30"/>
          <w:szCs w:val="30"/>
        </w:rPr>
        <w:t xml:space="preserve"> </w:t>
      </w:r>
      <w:r w:rsidR="00725B34" w:rsidRPr="0013335C">
        <w:rPr>
          <w:rFonts w:ascii="Angsana New" w:hAnsi="Angsana New" w:hint="cs"/>
          <w:i/>
          <w:iCs/>
          <w:spacing w:val="-2"/>
          <w:sz w:val="30"/>
          <w:szCs w:val="30"/>
        </w:rPr>
        <w:t xml:space="preserve">    </w:t>
      </w:r>
      <w:r w:rsidRPr="0013335C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</w:t>
      </w:r>
      <w:r w:rsidRPr="0013335C">
        <w:rPr>
          <w:rFonts w:ascii="Angsana New" w:hAnsi="Angsana New" w:hint="cs"/>
          <w:i/>
          <w:iCs/>
          <w:sz w:val="30"/>
          <w:szCs w:val="30"/>
          <w:cs/>
        </w:rPr>
        <w:t xml:space="preserve">บาท) </w:t>
      </w:r>
      <w:r w:rsidRPr="0013335C">
        <w:rPr>
          <w:rFonts w:ascii="Angsana New" w:hAnsi="Angsana New" w:hint="cs"/>
          <w:sz w:val="30"/>
          <w:szCs w:val="30"/>
          <w:cs/>
        </w:rPr>
        <w:t>จากรายได้รวมของบริษัท</w:t>
      </w:r>
    </w:p>
    <w:p w14:paraId="60D18DD2" w14:textId="77777777" w:rsidR="000A64C2" w:rsidRPr="0013335C" w:rsidRDefault="000A64C2" w:rsidP="00691F10">
      <w:pPr>
        <w:ind w:left="680" w:hanging="140"/>
        <w:rPr>
          <w:rFonts w:ascii="Angsana New" w:hAnsi="Angsana New"/>
          <w:sz w:val="30"/>
          <w:szCs w:val="30"/>
        </w:rPr>
      </w:pPr>
    </w:p>
    <w:p w14:paraId="623A91B8" w14:textId="77777777" w:rsidR="00DA36B9" w:rsidRPr="0013335C" w:rsidRDefault="00DA36B9" w:rsidP="00691F10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14:paraId="7BF53747" w14:textId="77777777" w:rsidR="00DA36B9" w:rsidRPr="0013335C" w:rsidRDefault="00DA36B9" w:rsidP="00DA36B9">
      <w:pPr>
        <w:tabs>
          <w:tab w:val="left" w:pos="540"/>
        </w:tabs>
        <w:spacing w:line="240" w:lineRule="auto"/>
        <w:ind w:left="540" w:right="-16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9568D2A" w14:textId="77777777" w:rsidR="00DA36B9" w:rsidRPr="0013335C" w:rsidRDefault="00DA36B9" w:rsidP="00DA36B9">
      <w:pPr>
        <w:tabs>
          <w:tab w:val="left" w:pos="540"/>
        </w:tabs>
        <w:spacing w:line="240" w:lineRule="auto"/>
        <w:ind w:left="540" w:right="-16"/>
        <w:jc w:val="thaiDistribute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cs/>
          <w:lang w:val="en-US"/>
        </w:rPr>
        <w:t>บริษัทได้รับบัตรส่งเสริมการลงทุนจากสำนักงานคณะกรรมการส่งเสริมการลงทุนสำหรับการผลิตเครื่องใช้ไฟฟ้า</w:t>
      </w:r>
      <w:r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>จึงได้รับสิทธิประโยชน์หลายประการรวมถึงการยกเว้นอากรขาเข้าสำหรับวัตถุดิบซึ่งต้องนำเข้ามาจากต่างประเทศ เพื่อใช้ในการผลิตเพื่อส่งออก</w:t>
      </w:r>
      <w:r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>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58724D29" w14:textId="77777777" w:rsidR="00DA36B9" w:rsidRPr="0013335C" w:rsidRDefault="00DA36B9" w:rsidP="00691F10">
      <w:pPr>
        <w:ind w:left="680" w:hanging="140"/>
        <w:rPr>
          <w:rFonts w:ascii="Angsana New" w:hAnsi="Angsana New"/>
          <w:sz w:val="30"/>
          <w:szCs w:val="30"/>
        </w:rPr>
      </w:pPr>
    </w:p>
    <w:p w14:paraId="340713FC" w14:textId="77777777" w:rsidR="00DA36B9" w:rsidRPr="0013335C" w:rsidRDefault="00DA36B9" w:rsidP="00DA36B9">
      <w:pPr>
        <w:tabs>
          <w:tab w:val="left" w:pos="540"/>
        </w:tabs>
        <w:spacing w:line="240" w:lineRule="auto"/>
        <w:ind w:left="540" w:right="-16"/>
        <w:jc w:val="thaiDistribute"/>
        <w:rPr>
          <w:rFonts w:ascii="Angsana New" w:hAnsi="Angsana New"/>
          <w:sz w:val="30"/>
          <w:szCs w:val="30"/>
          <w:lang w:val="en-US"/>
        </w:rPr>
      </w:pPr>
      <w:bookmarkStart w:id="5" w:name="_Hlk38380154"/>
      <w:r w:rsidRPr="0013335C">
        <w:rPr>
          <w:rFonts w:ascii="Angsana New" w:hAnsi="Angsana New" w:hint="cs"/>
          <w:sz w:val="30"/>
          <w:szCs w:val="30"/>
          <w:cs/>
          <w:lang w:val="en-US"/>
        </w:rPr>
        <w:t>เนื่องจากเป็นกิจการที่ได้รับการส่งเสริมการลงทุน บริษัทจะต้องปฏิบัติตามเงื่อนไขและข้อกำหนดตามที่ระบุไว้ในบัตรส่งเสริมการลงทุน</w:t>
      </w:r>
    </w:p>
    <w:bookmarkEnd w:id="5"/>
    <w:p w14:paraId="0E966837" w14:textId="77777777" w:rsidR="00DA36B9" w:rsidRPr="0013335C" w:rsidRDefault="00DA36B9" w:rsidP="00691F10">
      <w:pPr>
        <w:ind w:left="680" w:hanging="140"/>
        <w:rPr>
          <w:rFonts w:ascii="Angsana New" w:hAnsi="Angsana New"/>
          <w:sz w:val="30"/>
          <w:szCs w:val="30"/>
        </w:rPr>
      </w:pPr>
    </w:p>
    <w:p w14:paraId="3B28CC44" w14:textId="77777777" w:rsidR="00BC2D91" w:rsidRPr="0013335C" w:rsidRDefault="00BC2D91" w:rsidP="00602268">
      <w:pPr>
        <w:numPr>
          <w:ilvl w:val="0"/>
          <w:numId w:val="27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3335C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รายได้จากการลงทุน</w:t>
      </w:r>
    </w:p>
    <w:p w14:paraId="27310EB7" w14:textId="77777777" w:rsidR="00471CCE" w:rsidRPr="0013335C" w:rsidRDefault="00471CCE" w:rsidP="00691F10">
      <w:pPr>
        <w:ind w:left="680" w:hanging="140"/>
        <w:rPr>
          <w:rFonts w:ascii="Angsana New" w:hAnsi="Angsana New"/>
          <w:sz w:val="30"/>
          <w:szCs w:val="30"/>
        </w:rPr>
      </w:pPr>
    </w:p>
    <w:tbl>
      <w:tblPr>
        <w:tblW w:w="4851" w:type="pct"/>
        <w:tblInd w:w="450" w:type="dxa"/>
        <w:tblLook w:val="00A0" w:firstRow="1" w:lastRow="0" w:firstColumn="1" w:lastColumn="0" w:noHBand="0" w:noVBand="0"/>
      </w:tblPr>
      <w:tblGrid>
        <w:gridCol w:w="3222"/>
        <w:gridCol w:w="801"/>
        <w:gridCol w:w="1150"/>
        <w:gridCol w:w="222"/>
        <w:gridCol w:w="1150"/>
        <w:gridCol w:w="252"/>
        <w:gridCol w:w="1150"/>
        <w:gridCol w:w="222"/>
        <w:gridCol w:w="1150"/>
      </w:tblGrid>
      <w:tr w:rsidR="00D96D53" w:rsidRPr="0013335C" w14:paraId="55610AB4" w14:textId="77777777" w:rsidTr="00602268">
        <w:trPr>
          <w:tblHeader/>
        </w:trPr>
        <w:tc>
          <w:tcPr>
            <w:tcW w:w="1729" w:type="pct"/>
          </w:tcPr>
          <w:p w14:paraId="200E5D4C" w14:textId="77777777" w:rsidR="00D96D53" w:rsidRPr="0013335C" w:rsidRDefault="00D96D53" w:rsidP="008A64A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0" w:type="pct"/>
          </w:tcPr>
          <w:p w14:paraId="621DE5C7" w14:textId="77777777" w:rsidR="00D96D53" w:rsidRPr="0013335C" w:rsidRDefault="00D96D53" w:rsidP="008A2F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3" w:type="pct"/>
            <w:gridSpan w:val="3"/>
          </w:tcPr>
          <w:p w14:paraId="3004F3D6" w14:textId="77777777" w:rsidR="00D96D53" w:rsidRPr="0013335C" w:rsidRDefault="00D96D53" w:rsidP="00E1731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งบการเงินที่แสดงเงินลงทุน</w:t>
            </w:r>
          </w:p>
        </w:tc>
        <w:tc>
          <w:tcPr>
            <w:tcW w:w="135" w:type="pct"/>
          </w:tcPr>
          <w:p w14:paraId="490B2BD6" w14:textId="77777777" w:rsidR="00D96D53" w:rsidRPr="0013335C" w:rsidRDefault="00D96D53" w:rsidP="008A64A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3" w:type="pct"/>
            <w:gridSpan w:val="3"/>
          </w:tcPr>
          <w:p w14:paraId="4C9D9B71" w14:textId="77777777" w:rsidR="00D96D53" w:rsidRPr="0013335C" w:rsidRDefault="00D96D53" w:rsidP="008A64A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D96D53" w:rsidRPr="0013335C" w14:paraId="60EA6232" w14:textId="77777777" w:rsidTr="00602268">
        <w:trPr>
          <w:tblHeader/>
        </w:trPr>
        <w:tc>
          <w:tcPr>
            <w:tcW w:w="1729" w:type="pct"/>
          </w:tcPr>
          <w:p w14:paraId="06E46E44" w14:textId="77777777" w:rsidR="00D96D53" w:rsidRPr="0013335C" w:rsidRDefault="00D96D53" w:rsidP="008A64A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0" w:type="pct"/>
          </w:tcPr>
          <w:p w14:paraId="0466D623" w14:textId="77777777" w:rsidR="00D96D53" w:rsidRPr="0013335C" w:rsidRDefault="00D96D53" w:rsidP="008A2F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3" w:type="pct"/>
            <w:gridSpan w:val="3"/>
          </w:tcPr>
          <w:p w14:paraId="7831AF5D" w14:textId="77777777" w:rsidR="00D96D53" w:rsidRPr="0013335C" w:rsidRDefault="00D96D53" w:rsidP="008A64A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  <w:tc>
          <w:tcPr>
            <w:tcW w:w="135" w:type="pct"/>
          </w:tcPr>
          <w:p w14:paraId="25217AE6" w14:textId="77777777" w:rsidR="00D96D53" w:rsidRPr="0013335C" w:rsidRDefault="00D96D53" w:rsidP="006C733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53" w:type="pct"/>
            <w:gridSpan w:val="3"/>
            <w:vAlign w:val="center"/>
          </w:tcPr>
          <w:p w14:paraId="107483A1" w14:textId="77777777" w:rsidR="00D96D53" w:rsidRPr="0013335C" w:rsidRDefault="00D96D53" w:rsidP="006C733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0E41BD" w:rsidRPr="0013335C" w14:paraId="4981F16D" w14:textId="77777777" w:rsidTr="00602268">
        <w:trPr>
          <w:tblHeader/>
        </w:trPr>
        <w:tc>
          <w:tcPr>
            <w:tcW w:w="1729" w:type="pct"/>
          </w:tcPr>
          <w:p w14:paraId="1AC60689" w14:textId="77777777" w:rsidR="000E41BD" w:rsidRPr="0013335C" w:rsidRDefault="000E41BD" w:rsidP="000E41BD">
            <w:pPr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0" w:type="pct"/>
          </w:tcPr>
          <w:p w14:paraId="39F57E9A" w14:textId="77777777" w:rsidR="000E41BD" w:rsidRPr="0013335C" w:rsidRDefault="000E41BD" w:rsidP="000E41BD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7" w:type="pct"/>
          </w:tcPr>
          <w:p w14:paraId="1A06A2B4" w14:textId="77777777" w:rsidR="000E41BD" w:rsidRPr="0013335C" w:rsidRDefault="00577624" w:rsidP="000E41B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19" w:type="pct"/>
          </w:tcPr>
          <w:p w14:paraId="0B9C952E" w14:textId="77777777" w:rsidR="000E41BD" w:rsidRPr="0013335C" w:rsidRDefault="000E41BD" w:rsidP="000E41B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7" w:type="pct"/>
          </w:tcPr>
          <w:p w14:paraId="1113CB9F" w14:textId="77777777" w:rsidR="000E41BD" w:rsidRPr="0013335C" w:rsidRDefault="00577624" w:rsidP="000E41B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5" w:type="pct"/>
          </w:tcPr>
          <w:p w14:paraId="3F77584C" w14:textId="77777777" w:rsidR="000E41BD" w:rsidRPr="0013335C" w:rsidRDefault="000E41BD" w:rsidP="000E41BD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608324AA" w14:textId="77777777" w:rsidR="000E41BD" w:rsidRPr="0013335C" w:rsidRDefault="00577624" w:rsidP="000E41B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19" w:type="pct"/>
          </w:tcPr>
          <w:p w14:paraId="22226B6C" w14:textId="77777777" w:rsidR="000E41BD" w:rsidRPr="0013335C" w:rsidRDefault="000E41BD" w:rsidP="000E41B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7" w:type="pct"/>
          </w:tcPr>
          <w:p w14:paraId="1D7FC3A9" w14:textId="77777777" w:rsidR="000E41BD" w:rsidRPr="0013335C" w:rsidRDefault="00577624" w:rsidP="000E41B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0E41BD" w:rsidRPr="0013335C" w14:paraId="38FABE11" w14:textId="77777777" w:rsidTr="00602268">
        <w:trPr>
          <w:tblHeader/>
        </w:trPr>
        <w:tc>
          <w:tcPr>
            <w:tcW w:w="1729" w:type="pct"/>
          </w:tcPr>
          <w:p w14:paraId="1917C3EF" w14:textId="77777777" w:rsidR="000E41BD" w:rsidRPr="0013335C" w:rsidRDefault="000E41BD" w:rsidP="000E41B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0" w:type="pct"/>
          </w:tcPr>
          <w:p w14:paraId="3FC4596D" w14:textId="77777777" w:rsidR="000E41BD" w:rsidRPr="0013335C" w:rsidRDefault="000E41BD" w:rsidP="000E41BD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2" w:type="pct"/>
            <w:gridSpan w:val="7"/>
          </w:tcPr>
          <w:p w14:paraId="6AA78DE0" w14:textId="77777777" w:rsidR="000E41BD" w:rsidRPr="0013335C" w:rsidRDefault="000E41BD" w:rsidP="000E41BD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E41BD" w:rsidRPr="0013335C" w14:paraId="4B2BCD83" w14:textId="77777777" w:rsidTr="00602268">
        <w:tc>
          <w:tcPr>
            <w:tcW w:w="1729" w:type="pct"/>
          </w:tcPr>
          <w:p w14:paraId="065A570A" w14:textId="77777777" w:rsidR="000E41BD" w:rsidRPr="0013335C" w:rsidRDefault="00602268" w:rsidP="000E41B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430" w:type="pct"/>
          </w:tcPr>
          <w:p w14:paraId="52C9CB56" w14:textId="77777777" w:rsidR="000E41BD" w:rsidRPr="0013335C" w:rsidRDefault="000E41BD" w:rsidP="000E41BD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7" w:type="pct"/>
          </w:tcPr>
          <w:p w14:paraId="228A7EA2" w14:textId="77777777" w:rsidR="000E41BD" w:rsidRPr="0013335C" w:rsidRDefault="000E41BD" w:rsidP="000E41BD">
            <w:pPr>
              <w:tabs>
                <w:tab w:val="decimal" w:pos="896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" w:type="pct"/>
          </w:tcPr>
          <w:p w14:paraId="3628BEE8" w14:textId="77777777" w:rsidR="000E41BD" w:rsidRPr="0013335C" w:rsidRDefault="000E41BD" w:rsidP="000E41BD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</w:tcPr>
          <w:p w14:paraId="54308AA5" w14:textId="77777777" w:rsidR="000E41BD" w:rsidRPr="0013335C" w:rsidRDefault="000E41BD" w:rsidP="000E41BD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" w:type="pct"/>
          </w:tcPr>
          <w:p w14:paraId="6543B6E7" w14:textId="77777777" w:rsidR="000E41BD" w:rsidRPr="0013335C" w:rsidRDefault="000E41BD" w:rsidP="000E41BD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</w:tcPr>
          <w:p w14:paraId="71CCA963" w14:textId="77777777" w:rsidR="000E41BD" w:rsidRPr="0013335C" w:rsidRDefault="000E41BD" w:rsidP="000E41BD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" w:type="pct"/>
          </w:tcPr>
          <w:p w14:paraId="538B2344" w14:textId="77777777" w:rsidR="000E41BD" w:rsidRPr="0013335C" w:rsidRDefault="000E41BD" w:rsidP="000E41BD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BD4BB8D" w14:textId="77777777" w:rsidR="000E41BD" w:rsidRPr="0013335C" w:rsidRDefault="000E41BD" w:rsidP="000E41BD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E41BD" w:rsidRPr="0013335C" w14:paraId="72EDC3CC" w14:textId="77777777" w:rsidTr="00602268">
        <w:tc>
          <w:tcPr>
            <w:tcW w:w="1729" w:type="pct"/>
          </w:tcPr>
          <w:p w14:paraId="6A780AC1" w14:textId="77777777" w:rsidR="000E41BD" w:rsidRPr="0013335C" w:rsidRDefault="000E41BD" w:rsidP="000E41BD">
            <w:pPr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รายได้ค่าเช่าจากสัญญาเช่าดำเนินงาน</w:t>
            </w:r>
          </w:p>
        </w:tc>
        <w:tc>
          <w:tcPr>
            <w:tcW w:w="430" w:type="pct"/>
          </w:tcPr>
          <w:p w14:paraId="1A418B19" w14:textId="77777777" w:rsidR="000E41BD" w:rsidRPr="0013335C" w:rsidRDefault="000E41BD" w:rsidP="000E41BD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7" w:type="pct"/>
          </w:tcPr>
          <w:p w14:paraId="5F81F0A8" w14:textId="77777777" w:rsidR="000E41BD" w:rsidRPr="0013335C" w:rsidRDefault="000E41BD" w:rsidP="000E41BD">
            <w:pPr>
              <w:tabs>
                <w:tab w:val="decimal" w:pos="896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" w:type="pct"/>
          </w:tcPr>
          <w:p w14:paraId="16FA4E2D" w14:textId="77777777" w:rsidR="000E41BD" w:rsidRPr="0013335C" w:rsidRDefault="000E41BD" w:rsidP="000E41BD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</w:tcPr>
          <w:p w14:paraId="1B95D277" w14:textId="77777777" w:rsidR="000E41BD" w:rsidRPr="0013335C" w:rsidRDefault="000E41BD" w:rsidP="000E41BD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" w:type="pct"/>
          </w:tcPr>
          <w:p w14:paraId="5DB7E8F5" w14:textId="77777777" w:rsidR="000E41BD" w:rsidRPr="0013335C" w:rsidRDefault="000E41BD" w:rsidP="000E41BD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</w:tcPr>
          <w:p w14:paraId="7370F503" w14:textId="77777777" w:rsidR="000E41BD" w:rsidRPr="0013335C" w:rsidRDefault="000E41BD" w:rsidP="000E41BD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" w:type="pct"/>
          </w:tcPr>
          <w:p w14:paraId="4F747783" w14:textId="77777777" w:rsidR="000E41BD" w:rsidRPr="0013335C" w:rsidRDefault="000E41BD" w:rsidP="000E41BD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4219CD82" w14:textId="77777777" w:rsidR="000E41BD" w:rsidRPr="0013335C" w:rsidRDefault="000E41BD" w:rsidP="000E41BD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E41BD" w:rsidRPr="0013335C" w14:paraId="59C136EA" w14:textId="77777777" w:rsidTr="00602268">
        <w:tc>
          <w:tcPr>
            <w:tcW w:w="1729" w:type="pct"/>
          </w:tcPr>
          <w:p w14:paraId="267D6591" w14:textId="77777777" w:rsidR="000E41BD" w:rsidRPr="0013335C" w:rsidRDefault="000E41BD" w:rsidP="000E41B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430" w:type="pct"/>
          </w:tcPr>
          <w:p w14:paraId="33AE3A47" w14:textId="77777777" w:rsidR="000E41BD" w:rsidRPr="0013335C" w:rsidRDefault="00577624" w:rsidP="000E41BD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4</w:t>
            </w:r>
            <w:r w:rsidR="00602268" w:rsidRPr="0013335C">
              <w:rPr>
                <w:rFonts w:ascii="Angsana New" w:hAnsi="Angsana New" w:hint="cs"/>
                <w:i/>
                <w:iCs/>
                <w:sz w:val="30"/>
                <w:szCs w:val="30"/>
              </w:rPr>
              <w:t>,</w:t>
            </w:r>
            <w:r w:rsidR="00D14330" w:rsidRPr="0013335C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10</w:t>
            </w: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3DFE7E06" w14:textId="77777777" w:rsidR="000E41BD" w:rsidRPr="0013335C" w:rsidRDefault="00577624" w:rsidP="00602268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17</w:t>
            </w:r>
            <w:r w:rsidR="000B5EB0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178</w:t>
            </w:r>
          </w:p>
        </w:tc>
        <w:tc>
          <w:tcPr>
            <w:tcW w:w="119" w:type="pct"/>
          </w:tcPr>
          <w:p w14:paraId="673589EA" w14:textId="77777777" w:rsidR="000E41BD" w:rsidRPr="0013335C" w:rsidRDefault="000E41BD" w:rsidP="000E41BD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0BF8B8C4" w14:textId="77777777" w:rsidR="000E41BD" w:rsidRPr="0013335C" w:rsidRDefault="00577624" w:rsidP="00602268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17</w:t>
            </w:r>
            <w:r w:rsidR="000E41B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178</w:t>
            </w:r>
          </w:p>
        </w:tc>
        <w:tc>
          <w:tcPr>
            <w:tcW w:w="135" w:type="pct"/>
          </w:tcPr>
          <w:p w14:paraId="5FD4FA1D" w14:textId="77777777" w:rsidR="000E41BD" w:rsidRPr="0013335C" w:rsidRDefault="000E41BD" w:rsidP="000E41BD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088C0C3F" w14:textId="77777777" w:rsidR="000E41BD" w:rsidRPr="0013335C" w:rsidRDefault="00577624" w:rsidP="000E41BD">
            <w:pPr>
              <w:tabs>
                <w:tab w:val="decimal" w:pos="896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17</w:t>
            </w:r>
            <w:r w:rsidR="000B5EB0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178</w:t>
            </w:r>
          </w:p>
        </w:tc>
        <w:tc>
          <w:tcPr>
            <w:tcW w:w="119" w:type="pct"/>
          </w:tcPr>
          <w:p w14:paraId="7FBE7AF7" w14:textId="77777777" w:rsidR="000E41BD" w:rsidRPr="0013335C" w:rsidRDefault="000E41BD" w:rsidP="000E41BD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49804AC5" w14:textId="77777777" w:rsidR="000E41BD" w:rsidRPr="0013335C" w:rsidRDefault="00577624" w:rsidP="000E41BD">
            <w:pPr>
              <w:tabs>
                <w:tab w:val="decimal" w:pos="896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17</w:t>
            </w:r>
            <w:r w:rsidR="000E41B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178</w:t>
            </w:r>
          </w:p>
        </w:tc>
      </w:tr>
      <w:tr w:rsidR="000E41BD" w:rsidRPr="0013335C" w14:paraId="66132867" w14:textId="77777777" w:rsidTr="00602268">
        <w:tc>
          <w:tcPr>
            <w:tcW w:w="1729" w:type="pct"/>
          </w:tcPr>
          <w:p w14:paraId="6464968F" w14:textId="77777777" w:rsidR="000E41BD" w:rsidRPr="0013335C" w:rsidRDefault="000E41BD" w:rsidP="000E41B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0" w:type="pct"/>
          </w:tcPr>
          <w:p w14:paraId="01F0C6D7" w14:textId="77777777" w:rsidR="000E41BD" w:rsidRPr="0013335C" w:rsidRDefault="000E41BD" w:rsidP="000E41BD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D08E63F" w14:textId="77777777" w:rsidR="000E41BD" w:rsidRPr="0013335C" w:rsidRDefault="000E41BD" w:rsidP="00602268">
            <w:pPr>
              <w:tabs>
                <w:tab w:val="decimal" w:pos="603"/>
                <w:tab w:val="decimal" w:pos="890"/>
                <w:tab w:val="decimal" w:pos="1006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" w:type="pct"/>
          </w:tcPr>
          <w:p w14:paraId="2975C4F3" w14:textId="77777777" w:rsidR="000E41BD" w:rsidRPr="0013335C" w:rsidRDefault="000E41BD" w:rsidP="000E41BD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</w:tcPr>
          <w:p w14:paraId="26116261" w14:textId="77777777" w:rsidR="000E41BD" w:rsidRPr="0013335C" w:rsidRDefault="000E41BD" w:rsidP="00602268">
            <w:pPr>
              <w:tabs>
                <w:tab w:val="decimal" w:pos="603"/>
                <w:tab w:val="decimal" w:pos="870"/>
                <w:tab w:val="decimal" w:pos="1006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" w:type="pct"/>
          </w:tcPr>
          <w:p w14:paraId="03F7F21B" w14:textId="77777777" w:rsidR="000E41BD" w:rsidRPr="0013335C" w:rsidRDefault="000E41BD" w:rsidP="000E41BD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</w:tcPr>
          <w:p w14:paraId="5A0F9CE2" w14:textId="77777777" w:rsidR="000E41BD" w:rsidRPr="0013335C" w:rsidRDefault="000E41BD" w:rsidP="000E41BD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" w:type="pct"/>
          </w:tcPr>
          <w:p w14:paraId="24026C99" w14:textId="77777777" w:rsidR="000E41BD" w:rsidRPr="0013335C" w:rsidRDefault="000E41BD" w:rsidP="000E41BD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</w:tcPr>
          <w:p w14:paraId="0C0CE754" w14:textId="77777777" w:rsidR="000E41BD" w:rsidRPr="0013335C" w:rsidRDefault="000E41BD" w:rsidP="000E41BD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E41BD" w:rsidRPr="0013335C" w14:paraId="483B0830" w14:textId="77777777" w:rsidTr="00602268">
        <w:tc>
          <w:tcPr>
            <w:tcW w:w="1729" w:type="pct"/>
          </w:tcPr>
          <w:p w14:paraId="0801DBAD" w14:textId="77777777" w:rsidR="000E41BD" w:rsidRPr="0013335C" w:rsidRDefault="000E41BD" w:rsidP="000E41B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30" w:type="pct"/>
          </w:tcPr>
          <w:p w14:paraId="4A5530AC" w14:textId="77777777" w:rsidR="000E41BD" w:rsidRPr="0013335C" w:rsidRDefault="000E41BD" w:rsidP="000E41BD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7" w:type="pct"/>
          </w:tcPr>
          <w:p w14:paraId="4139127F" w14:textId="77777777" w:rsidR="000E41BD" w:rsidRPr="0013335C" w:rsidRDefault="000E41BD" w:rsidP="00602268">
            <w:pPr>
              <w:tabs>
                <w:tab w:val="decimal" w:pos="890"/>
                <w:tab w:val="decimal" w:pos="1006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" w:type="pct"/>
          </w:tcPr>
          <w:p w14:paraId="45876E13" w14:textId="77777777" w:rsidR="000E41BD" w:rsidRPr="0013335C" w:rsidRDefault="000E41BD" w:rsidP="000E41BD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</w:tcPr>
          <w:p w14:paraId="7796A3DE" w14:textId="77777777" w:rsidR="000E41BD" w:rsidRPr="0013335C" w:rsidRDefault="000E41BD" w:rsidP="00602268">
            <w:pPr>
              <w:tabs>
                <w:tab w:val="decimal" w:pos="870"/>
                <w:tab w:val="decimal" w:pos="1006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" w:type="pct"/>
          </w:tcPr>
          <w:p w14:paraId="69197B19" w14:textId="77777777" w:rsidR="000E41BD" w:rsidRPr="0013335C" w:rsidRDefault="000E41BD" w:rsidP="000E41BD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</w:tcPr>
          <w:p w14:paraId="11946D3D" w14:textId="77777777" w:rsidR="000E41BD" w:rsidRPr="0013335C" w:rsidRDefault="000E41BD" w:rsidP="000E41BD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" w:type="pct"/>
          </w:tcPr>
          <w:p w14:paraId="062F7A01" w14:textId="77777777" w:rsidR="000E41BD" w:rsidRPr="0013335C" w:rsidRDefault="000E41BD" w:rsidP="000E41BD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66683EB8" w14:textId="77777777" w:rsidR="000E41BD" w:rsidRPr="0013335C" w:rsidRDefault="000E41BD" w:rsidP="000E41BD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02268" w:rsidRPr="0013335C" w14:paraId="14AB7A32" w14:textId="77777777" w:rsidTr="00602268">
        <w:tc>
          <w:tcPr>
            <w:tcW w:w="1729" w:type="pct"/>
          </w:tcPr>
          <w:p w14:paraId="1BB5F022" w14:textId="77777777" w:rsidR="00602268" w:rsidRPr="0013335C" w:rsidRDefault="00602268" w:rsidP="0060226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30" w:type="pct"/>
          </w:tcPr>
          <w:p w14:paraId="2DCA01E6" w14:textId="77777777" w:rsidR="00602268" w:rsidRPr="0013335C" w:rsidRDefault="00577624" w:rsidP="0060226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9</w:t>
            </w:r>
          </w:p>
        </w:tc>
        <w:tc>
          <w:tcPr>
            <w:tcW w:w="617" w:type="pct"/>
          </w:tcPr>
          <w:p w14:paraId="39B79B36" w14:textId="77777777" w:rsidR="00602268" w:rsidRPr="0013335C" w:rsidRDefault="00602268" w:rsidP="00602268">
            <w:pPr>
              <w:tabs>
                <w:tab w:val="decimal" w:pos="62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9" w:type="pct"/>
          </w:tcPr>
          <w:p w14:paraId="53CA4B78" w14:textId="77777777" w:rsidR="00602268" w:rsidRPr="0013335C" w:rsidRDefault="00602268" w:rsidP="00602268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</w:tcPr>
          <w:p w14:paraId="12BE272B" w14:textId="77777777" w:rsidR="00602268" w:rsidRPr="0013335C" w:rsidRDefault="00602268" w:rsidP="00602268">
            <w:pPr>
              <w:tabs>
                <w:tab w:val="decimal" w:pos="60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35" w:type="pct"/>
          </w:tcPr>
          <w:p w14:paraId="23F157AB" w14:textId="77777777" w:rsidR="00602268" w:rsidRPr="0013335C" w:rsidRDefault="00602268" w:rsidP="00602268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</w:tcPr>
          <w:p w14:paraId="7CBCF3B0" w14:textId="77777777" w:rsidR="00602268" w:rsidRPr="0013335C" w:rsidRDefault="00577624" w:rsidP="00602268">
            <w:pPr>
              <w:tabs>
                <w:tab w:val="decimal" w:pos="871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180</w:t>
            </w:r>
          </w:p>
        </w:tc>
        <w:tc>
          <w:tcPr>
            <w:tcW w:w="119" w:type="pct"/>
          </w:tcPr>
          <w:p w14:paraId="77DDAC75" w14:textId="77777777" w:rsidR="00602268" w:rsidRPr="0013335C" w:rsidRDefault="00602268" w:rsidP="00602268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E2DF8B9" w14:textId="77777777" w:rsidR="00602268" w:rsidRPr="0013335C" w:rsidRDefault="00577624" w:rsidP="00602268">
            <w:pPr>
              <w:tabs>
                <w:tab w:val="decimal" w:pos="871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510</w:t>
            </w:r>
          </w:p>
        </w:tc>
      </w:tr>
      <w:tr w:rsidR="000E41BD" w:rsidRPr="0013335C" w14:paraId="65C10A10" w14:textId="77777777" w:rsidTr="00602268">
        <w:tc>
          <w:tcPr>
            <w:tcW w:w="1729" w:type="pct"/>
          </w:tcPr>
          <w:p w14:paraId="117B915B" w14:textId="77777777" w:rsidR="000E41BD" w:rsidRPr="0013335C" w:rsidRDefault="00602268" w:rsidP="000E41B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430" w:type="pct"/>
          </w:tcPr>
          <w:p w14:paraId="4C840495" w14:textId="77777777" w:rsidR="000E41BD" w:rsidRPr="0013335C" w:rsidRDefault="00577624" w:rsidP="000E41BD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617" w:type="pct"/>
          </w:tcPr>
          <w:p w14:paraId="7FB0AEA1" w14:textId="650656EC" w:rsidR="000E41BD" w:rsidRPr="0013335C" w:rsidRDefault="00577624" w:rsidP="00602268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414</w:t>
            </w:r>
            <w:r w:rsidR="006D1F10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40</w:t>
            </w:r>
            <w:r w:rsidR="005E26A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</w:p>
        </w:tc>
        <w:tc>
          <w:tcPr>
            <w:tcW w:w="119" w:type="pct"/>
          </w:tcPr>
          <w:p w14:paraId="382842E9" w14:textId="77777777" w:rsidR="000E41BD" w:rsidRPr="0013335C" w:rsidRDefault="000E41BD" w:rsidP="000E41BD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</w:tcPr>
          <w:p w14:paraId="7B9BB830" w14:textId="77777777" w:rsidR="000E41BD" w:rsidRPr="0013335C" w:rsidRDefault="00577624" w:rsidP="00602268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194</w:t>
            </w:r>
            <w:r w:rsidR="000E41B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625</w:t>
            </w:r>
          </w:p>
        </w:tc>
        <w:tc>
          <w:tcPr>
            <w:tcW w:w="135" w:type="pct"/>
          </w:tcPr>
          <w:p w14:paraId="1FF5F796" w14:textId="77777777" w:rsidR="000E41BD" w:rsidRPr="0013335C" w:rsidRDefault="000E41BD" w:rsidP="000E41BD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</w:tcPr>
          <w:p w14:paraId="3A27E991" w14:textId="76878E79" w:rsidR="000E41BD" w:rsidRPr="0013335C" w:rsidRDefault="00577624" w:rsidP="000E41BD">
            <w:pPr>
              <w:tabs>
                <w:tab w:val="decimal" w:pos="871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414</w:t>
            </w:r>
            <w:r w:rsidR="006D1F10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40</w:t>
            </w:r>
            <w:r w:rsidR="005E26A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</w:p>
        </w:tc>
        <w:tc>
          <w:tcPr>
            <w:tcW w:w="119" w:type="pct"/>
          </w:tcPr>
          <w:p w14:paraId="283842BC" w14:textId="77777777" w:rsidR="000E41BD" w:rsidRPr="0013335C" w:rsidRDefault="000E41BD" w:rsidP="000E41BD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164DEB9" w14:textId="77777777" w:rsidR="000E41BD" w:rsidRPr="0013335C" w:rsidRDefault="00577624" w:rsidP="000E41BD">
            <w:pPr>
              <w:tabs>
                <w:tab w:val="decimal" w:pos="871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194</w:t>
            </w:r>
            <w:r w:rsidR="000E41B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625</w:t>
            </w:r>
          </w:p>
        </w:tc>
      </w:tr>
      <w:tr w:rsidR="000E41BD" w:rsidRPr="0013335C" w14:paraId="7C59FD38" w14:textId="77777777" w:rsidTr="00602268">
        <w:tc>
          <w:tcPr>
            <w:tcW w:w="1729" w:type="pct"/>
          </w:tcPr>
          <w:p w14:paraId="39AC041F" w14:textId="77777777" w:rsidR="000E41BD" w:rsidRPr="0013335C" w:rsidRDefault="000E41BD" w:rsidP="000E41B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30" w:type="pct"/>
          </w:tcPr>
          <w:p w14:paraId="1726D9DA" w14:textId="77777777" w:rsidR="000E41BD" w:rsidRPr="0013335C" w:rsidRDefault="000E41BD" w:rsidP="000E41BD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488049B3" w14:textId="77777777" w:rsidR="000E41BD" w:rsidRPr="0013335C" w:rsidRDefault="00577624" w:rsidP="00602268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277</w:t>
            </w:r>
          </w:p>
        </w:tc>
        <w:tc>
          <w:tcPr>
            <w:tcW w:w="119" w:type="pct"/>
          </w:tcPr>
          <w:p w14:paraId="7C983922" w14:textId="77777777" w:rsidR="000E41BD" w:rsidRPr="0013335C" w:rsidRDefault="000E41BD" w:rsidP="000E41BD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76D4B6C6" w14:textId="77777777" w:rsidR="000E41BD" w:rsidRPr="0013335C" w:rsidRDefault="00577624" w:rsidP="00602268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15</w:t>
            </w:r>
          </w:p>
        </w:tc>
        <w:tc>
          <w:tcPr>
            <w:tcW w:w="135" w:type="pct"/>
          </w:tcPr>
          <w:p w14:paraId="5974B9A6" w14:textId="77777777" w:rsidR="000E41BD" w:rsidRPr="0013335C" w:rsidRDefault="000E41BD" w:rsidP="000E41BD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6E02E88C" w14:textId="77777777" w:rsidR="000E41BD" w:rsidRPr="0013335C" w:rsidRDefault="00577624" w:rsidP="000E41BD">
            <w:pPr>
              <w:tabs>
                <w:tab w:val="decimal" w:pos="871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277</w:t>
            </w:r>
          </w:p>
        </w:tc>
        <w:tc>
          <w:tcPr>
            <w:tcW w:w="119" w:type="pct"/>
          </w:tcPr>
          <w:p w14:paraId="00A03B80" w14:textId="77777777" w:rsidR="000E41BD" w:rsidRPr="0013335C" w:rsidRDefault="000E41BD" w:rsidP="000E41BD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1E173BB3" w14:textId="77777777" w:rsidR="000E41BD" w:rsidRPr="0013335C" w:rsidRDefault="00577624" w:rsidP="000E41BD">
            <w:pPr>
              <w:tabs>
                <w:tab w:val="decimal" w:pos="871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15</w:t>
            </w:r>
          </w:p>
        </w:tc>
      </w:tr>
      <w:tr w:rsidR="000E41BD" w:rsidRPr="0013335C" w14:paraId="67A9B30D" w14:textId="77777777" w:rsidTr="00602268">
        <w:tc>
          <w:tcPr>
            <w:tcW w:w="1729" w:type="pct"/>
          </w:tcPr>
          <w:p w14:paraId="235445B8" w14:textId="77777777" w:rsidR="000E41BD" w:rsidRPr="0013335C" w:rsidRDefault="000E41BD" w:rsidP="000E41B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0" w:type="pct"/>
          </w:tcPr>
          <w:p w14:paraId="73036328" w14:textId="77777777" w:rsidR="000E41BD" w:rsidRPr="0013335C" w:rsidRDefault="000E41BD" w:rsidP="000E41BD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</w:tcPr>
          <w:p w14:paraId="63FFE207" w14:textId="4E1D1081" w:rsidR="000E41BD" w:rsidRPr="0013335C" w:rsidRDefault="00577624" w:rsidP="00602268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414</w:t>
            </w:r>
            <w:r w:rsidR="006D1F10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68</w:t>
            </w:r>
            <w:r w:rsidR="005E26A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119" w:type="pct"/>
          </w:tcPr>
          <w:p w14:paraId="6A8F00FB" w14:textId="77777777" w:rsidR="000E41BD" w:rsidRPr="0013335C" w:rsidRDefault="000E41BD" w:rsidP="000E41BD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</w:tcPr>
          <w:p w14:paraId="0B25803E" w14:textId="77777777" w:rsidR="000E41BD" w:rsidRPr="0013335C" w:rsidRDefault="00577624" w:rsidP="00602268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194</w:t>
            </w:r>
            <w:r w:rsidR="000E41B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640</w:t>
            </w:r>
          </w:p>
        </w:tc>
        <w:tc>
          <w:tcPr>
            <w:tcW w:w="135" w:type="pct"/>
          </w:tcPr>
          <w:p w14:paraId="38B582F2" w14:textId="77777777" w:rsidR="000E41BD" w:rsidRPr="0013335C" w:rsidRDefault="000E41BD" w:rsidP="000E41BD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</w:tcPr>
          <w:p w14:paraId="266D4F23" w14:textId="29C7193F" w:rsidR="000E41BD" w:rsidRPr="0013335C" w:rsidRDefault="00577624" w:rsidP="000E41BD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414</w:t>
            </w:r>
            <w:r w:rsidR="00BE0256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86</w:t>
            </w:r>
            <w:r w:rsidR="005E26A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119" w:type="pct"/>
          </w:tcPr>
          <w:p w14:paraId="4A81C7A8" w14:textId="77777777" w:rsidR="000E41BD" w:rsidRPr="0013335C" w:rsidRDefault="000E41BD" w:rsidP="000E41BD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</w:tcPr>
          <w:p w14:paraId="6FD55EFB" w14:textId="77777777" w:rsidR="000E41BD" w:rsidRPr="0013335C" w:rsidRDefault="00577624" w:rsidP="000E41BD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195</w:t>
            </w:r>
            <w:r w:rsidR="000E41B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150</w:t>
            </w:r>
          </w:p>
        </w:tc>
      </w:tr>
      <w:tr w:rsidR="000E41BD" w:rsidRPr="0013335C" w14:paraId="0FA56895" w14:textId="77777777" w:rsidTr="00602268">
        <w:tc>
          <w:tcPr>
            <w:tcW w:w="1729" w:type="pct"/>
          </w:tcPr>
          <w:p w14:paraId="7446DAE7" w14:textId="77777777" w:rsidR="000E41BD" w:rsidRPr="0013335C" w:rsidRDefault="000E41BD" w:rsidP="000E41B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0" w:type="pct"/>
          </w:tcPr>
          <w:p w14:paraId="5D48C04F" w14:textId="77777777" w:rsidR="000E41BD" w:rsidRPr="0013335C" w:rsidRDefault="000E41BD" w:rsidP="000E41BD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</w:tcPr>
          <w:p w14:paraId="4B068239" w14:textId="77777777" w:rsidR="000E41BD" w:rsidRPr="0013335C" w:rsidRDefault="000E41BD" w:rsidP="00602268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" w:type="pct"/>
          </w:tcPr>
          <w:p w14:paraId="53BE9148" w14:textId="77777777" w:rsidR="000E41BD" w:rsidRPr="0013335C" w:rsidRDefault="000E41BD" w:rsidP="000E41BD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</w:tcPr>
          <w:p w14:paraId="50D8696C" w14:textId="77777777" w:rsidR="000E41BD" w:rsidRPr="0013335C" w:rsidRDefault="000E41BD" w:rsidP="00602268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" w:type="pct"/>
          </w:tcPr>
          <w:p w14:paraId="19512E27" w14:textId="77777777" w:rsidR="000E41BD" w:rsidRPr="0013335C" w:rsidRDefault="000E41BD" w:rsidP="000E41BD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</w:tcPr>
          <w:p w14:paraId="5A644072" w14:textId="77777777" w:rsidR="000E41BD" w:rsidRPr="0013335C" w:rsidRDefault="000E41BD" w:rsidP="000E41BD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" w:type="pct"/>
          </w:tcPr>
          <w:p w14:paraId="53092AAE" w14:textId="77777777" w:rsidR="000E41BD" w:rsidRPr="0013335C" w:rsidRDefault="000E41BD" w:rsidP="000E41BD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</w:tcPr>
          <w:p w14:paraId="21B74A2D" w14:textId="77777777" w:rsidR="000E41BD" w:rsidRPr="0013335C" w:rsidRDefault="000E41BD" w:rsidP="000E41BD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02268" w:rsidRPr="0013335C" w14:paraId="3ADB4415" w14:textId="77777777" w:rsidTr="00602268">
        <w:tc>
          <w:tcPr>
            <w:tcW w:w="1729" w:type="pct"/>
          </w:tcPr>
          <w:p w14:paraId="57A9D380" w14:textId="77777777" w:rsidR="00602268" w:rsidRPr="0013335C" w:rsidRDefault="00602268" w:rsidP="000E41B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0" w:type="pct"/>
          </w:tcPr>
          <w:p w14:paraId="2923B842" w14:textId="77777777" w:rsidR="00602268" w:rsidRPr="0013335C" w:rsidRDefault="00602268" w:rsidP="000E41BD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7" w:type="pct"/>
          </w:tcPr>
          <w:p w14:paraId="5A607EE3" w14:textId="77777777" w:rsidR="00602268" w:rsidRPr="0013335C" w:rsidRDefault="00602268" w:rsidP="00602268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" w:type="pct"/>
          </w:tcPr>
          <w:p w14:paraId="42F0AC2C" w14:textId="77777777" w:rsidR="00602268" w:rsidRPr="0013335C" w:rsidRDefault="00602268" w:rsidP="000E41BD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</w:tcPr>
          <w:p w14:paraId="2609E86E" w14:textId="77777777" w:rsidR="00602268" w:rsidRPr="0013335C" w:rsidRDefault="00602268" w:rsidP="00602268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" w:type="pct"/>
          </w:tcPr>
          <w:p w14:paraId="652692A2" w14:textId="77777777" w:rsidR="00602268" w:rsidRPr="0013335C" w:rsidRDefault="00602268" w:rsidP="000E41BD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</w:tcPr>
          <w:p w14:paraId="13D4466B" w14:textId="77777777" w:rsidR="00602268" w:rsidRPr="0013335C" w:rsidRDefault="00602268" w:rsidP="000E41BD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" w:type="pct"/>
          </w:tcPr>
          <w:p w14:paraId="519E2A1F" w14:textId="77777777" w:rsidR="00602268" w:rsidRPr="0013335C" w:rsidRDefault="00602268" w:rsidP="000E41BD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3BC2CA64" w14:textId="77777777" w:rsidR="00602268" w:rsidRPr="0013335C" w:rsidRDefault="00602268" w:rsidP="000E41BD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E41BD" w:rsidRPr="0013335C" w14:paraId="7493B735" w14:textId="77777777" w:rsidTr="00602268">
        <w:tc>
          <w:tcPr>
            <w:tcW w:w="1729" w:type="pct"/>
          </w:tcPr>
          <w:p w14:paraId="08CFA6BC" w14:textId="77777777" w:rsidR="000E41BD" w:rsidRPr="0013335C" w:rsidRDefault="000E41BD" w:rsidP="000E41B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ดอกเบี้ยรับ</w:t>
            </w:r>
          </w:p>
        </w:tc>
        <w:tc>
          <w:tcPr>
            <w:tcW w:w="430" w:type="pct"/>
          </w:tcPr>
          <w:p w14:paraId="213C2A41" w14:textId="77777777" w:rsidR="000E41BD" w:rsidRPr="0013335C" w:rsidRDefault="000E41BD" w:rsidP="000E41BD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7" w:type="pct"/>
          </w:tcPr>
          <w:p w14:paraId="1C2DBCAF" w14:textId="77777777" w:rsidR="000E41BD" w:rsidRPr="0013335C" w:rsidRDefault="000E41BD" w:rsidP="00602268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" w:type="pct"/>
          </w:tcPr>
          <w:p w14:paraId="21AC3A7A" w14:textId="77777777" w:rsidR="000E41BD" w:rsidRPr="0013335C" w:rsidRDefault="000E41BD" w:rsidP="000E41BD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</w:tcPr>
          <w:p w14:paraId="674C16EF" w14:textId="77777777" w:rsidR="000E41BD" w:rsidRPr="0013335C" w:rsidRDefault="000E41BD" w:rsidP="00602268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" w:type="pct"/>
          </w:tcPr>
          <w:p w14:paraId="6D18CD00" w14:textId="77777777" w:rsidR="000E41BD" w:rsidRPr="0013335C" w:rsidRDefault="000E41BD" w:rsidP="000E41BD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</w:tcPr>
          <w:p w14:paraId="6B7D74B4" w14:textId="77777777" w:rsidR="000E41BD" w:rsidRPr="0013335C" w:rsidRDefault="000E41BD" w:rsidP="000E41BD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" w:type="pct"/>
          </w:tcPr>
          <w:p w14:paraId="46F31966" w14:textId="77777777" w:rsidR="000E41BD" w:rsidRPr="0013335C" w:rsidRDefault="000E41BD" w:rsidP="000E41BD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77222934" w14:textId="77777777" w:rsidR="000E41BD" w:rsidRPr="0013335C" w:rsidRDefault="000E41BD" w:rsidP="000E41BD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E5785" w:rsidRPr="0013335C" w14:paraId="71556CF9" w14:textId="77777777" w:rsidTr="00602268">
        <w:tc>
          <w:tcPr>
            <w:tcW w:w="1729" w:type="pct"/>
          </w:tcPr>
          <w:p w14:paraId="61E86E41" w14:textId="77777777" w:rsidR="000E5785" w:rsidRPr="0013335C" w:rsidRDefault="00602268" w:rsidP="000E578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430" w:type="pct"/>
          </w:tcPr>
          <w:p w14:paraId="2CDA9326" w14:textId="77777777" w:rsidR="000E5785" w:rsidRPr="0013335C" w:rsidRDefault="00577624" w:rsidP="000E5785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617" w:type="pct"/>
          </w:tcPr>
          <w:p w14:paraId="584BE2FC" w14:textId="77777777" w:rsidR="000E5785" w:rsidRPr="0013335C" w:rsidRDefault="00577624" w:rsidP="00602268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492</w:t>
            </w:r>
          </w:p>
        </w:tc>
        <w:tc>
          <w:tcPr>
            <w:tcW w:w="119" w:type="pct"/>
          </w:tcPr>
          <w:p w14:paraId="724FB0A4" w14:textId="77777777" w:rsidR="000E5785" w:rsidRPr="0013335C" w:rsidRDefault="000E5785" w:rsidP="000E5785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</w:tcPr>
          <w:p w14:paraId="76386E46" w14:textId="77777777" w:rsidR="000E5785" w:rsidRPr="0013335C" w:rsidRDefault="00577624" w:rsidP="00602268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234</w:t>
            </w:r>
          </w:p>
        </w:tc>
        <w:tc>
          <w:tcPr>
            <w:tcW w:w="135" w:type="pct"/>
          </w:tcPr>
          <w:p w14:paraId="6DEB6671" w14:textId="77777777" w:rsidR="000E5785" w:rsidRPr="0013335C" w:rsidRDefault="000E5785" w:rsidP="000E5785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</w:tcPr>
          <w:p w14:paraId="7AC5F65B" w14:textId="77777777" w:rsidR="000E5785" w:rsidRPr="0013335C" w:rsidRDefault="00577624" w:rsidP="000E5785">
            <w:pPr>
              <w:tabs>
                <w:tab w:val="decimal" w:pos="934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492</w:t>
            </w:r>
          </w:p>
        </w:tc>
        <w:tc>
          <w:tcPr>
            <w:tcW w:w="119" w:type="pct"/>
          </w:tcPr>
          <w:p w14:paraId="17890443" w14:textId="77777777" w:rsidR="000E5785" w:rsidRPr="0013335C" w:rsidRDefault="000E5785" w:rsidP="000E5785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</w:tcPr>
          <w:p w14:paraId="7E7533E9" w14:textId="77777777" w:rsidR="000E5785" w:rsidRPr="0013335C" w:rsidRDefault="00577624" w:rsidP="00602268">
            <w:pPr>
              <w:tabs>
                <w:tab w:val="decimal" w:pos="88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234</w:t>
            </w:r>
          </w:p>
        </w:tc>
      </w:tr>
      <w:tr w:rsidR="000E5785" w:rsidRPr="0013335C" w14:paraId="62B28A1C" w14:textId="77777777" w:rsidTr="00602268">
        <w:tc>
          <w:tcPr>
            <w:tcW w:w="1729" w:type="pct"/>
          </w:tcPr>
          <w:p w14:paraId="75428C0F" w14:textId="77777777" w:rsidR="000E5785" w:rsidRPr="0013335C" w:rsidRDefault="000E5785" w:rsidP="000E578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30" w:type="pct"/>
          </w:tcPr>
          <w:p w14:paraId="1504022E" w14:textId="77777777" w:rsidR="000E5785" w:rsidRPr="0013335C" w:rsidRDefault="000E5785" w:rsidP="000E5785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55D45362" w14:textId="40F3E189" w:rsidR="000E5785" w:rsidRPr="0013335C" w:rsidRDefault="00577624" w:rsidP="00602268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47</w:t>
            </w:r>
            <w:r w:rsidR="000E5785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68</w:t>
            </w:r>
            <w:r w:rsidR="00827F83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</w:p>
        </w:tc>
        <w:tc>
          <w:tcPr>
            <w:tcW w:w="119" w:type="pct"/>
          </w:tcPr>
          <w:p w14:paraId="4D8FCB0A" w14:textId="77777777" w:rsidR="000E5785" w:rsidRPr="0013335C" w:rsidRDefault="000E5785" w:rsidP="000E5785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206D22D0" w14:textId="77777777" w:rsidR="000E5785" w:rsidRPr="0013335C" w:rsidRDefault="00577624" w:rsidP="00602268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49</w:t>
            </w:r>
            <w:r w:rsidR="000E5785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382</w:t>
            </w:r>
          </w:p>
        </w:tc>
        <w:tc>
          <w:tcPr>
            <w:tcW w:w="135" w:type="pct"/>
          </w:tcPr>
          <w:p w14:paraId="15DD59C9" w14:textId="77777777" w:rsidR="000E5785" w:rsidRPr="0013335C" w:rsidRDefault="000E5785" w:rsidP="000E5785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67CA2DCA" w14:textId="6146D69C" w:rsidR="000E5785" w:rsidRPr="0013335C" w:rsidRDefault="00577624" w:rsidP="000E5785">
            <w:pPr>
              <w:tabs>
                <w:tab w:val="decimal" w:pos="934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47</w:t>
            </w:r>
            <w:r w:rsidR="000E5785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68</w:t>
            </w:r>
            <w:r w:rsidR="00827F83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</w:p>
        </w:tc>
        <w:tc>
          <w:tcPr>
            <w:tcW w:w="119" w:type="pct"/>
          </w:tcPr>
          <w:p w14:paraId="524B79F2" w14:textId="77777777" w:rsidR="000E5785" w:rsidRPr="0013335C" w:rsidRDefault="000E5785" w:rsidP="000E5785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34921168" w14:textId="77777777" w:rsidR="000E5785" w:rsidRPr="0013335C" w:rsidRDefault="00577624" w:rsidP="00602268">
            <w:pPr>
              <w:tabs>
                <w:tab w:val="decimal" w:pos="88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49</w:t>
            </w:r>
            <w:r w:rsidR="000E5785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382</w:t>
            </w:r>
          </w:p>
        </w:tc>
      </w:tr>
      <w:tr w:rsidR="000E5785" w:rsidRPr="0013335C" w14:paraId="5430A59F" w14:textId="77777777" w:rsidTr="00602268">
        <w:tc>
          <w:tcPr>
            <w:tcW w:w="1729" w:type="pct"/>
          </w:tcPr>
          <w:p w14:paraId="76695160" w14:textId="77777777" w:rsidR="000E5785" w:rsidRPr="0013335C" w:rsidRDefault="000E5785" w:rsidP="000E578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0" w:type="pct"/>
          </w:tcPr>
          <w:p w14:paraId="4163BDB8" w14:textId="77777777" w:rsidR="000E5785" w:rsidRPr="0013335C" w:rsidRDefault="000E5785" w:rsidP="000E5785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</w:tcPr>
          <w:p w14:paraId="2A7220C6" w14:textId="577C6A3F" w:rsidR="000E5785" w:rsidRPr="0013335C" w:rsidRDefault="00577624" w:rsidP="00602268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48</w:t>
            </w:r>
            <w:r w:rsidR="000E5785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18</w:t>
            </w:r>
            <w:r w:rsidR="00827F83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</w:t>
            </w:r>
          </w:p>
        </w:tc>
        <w:tc>
          <w:tcPr>
            <w:tcW w:w="119" w:type="pct"/>
          </w:tcPr>
          <w:p w14:paraId="7760191A" w14:textId="77777777" w:rsidR="000E5785" w:rsidRPr="0013335C" w:rsidRDefault="000E5785" w:rsidP="000E5785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</w:tcPr>
          <w:p w14:paraId="3CAFFE18" w14:textId="77777777" w:rsidR="000E5785" w:rsidRPr="0013335C" w:rsidRDefault="00577624" w:rsidP="00602268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49</w:t>
            </w:r>
            <w:r w:rsidR="000E5785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616</w:t>
            </w:r>
          </w:p>
        </w:tc>
        <w:tc>
          <w:tcPr>
            <w:tcW w:w="135" w:type="pct"/>
          </w:tcPr>
          <w:p w14:paraId="46B3BE1A" w14:textId="77777777" w:rsidR="000E5785" w:rsidRPr="0013335C" w:rsidRDefault="000E5785" w:rsidP="000E5785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</w:tcPr>
          <w:p w14:paraId="7890CE0C" w14:textId="78B174D1" w:rsidR="000E5785" w:rsidRPr="0013335C" w:rsidRDefault="00577624" w:rsidP="000E5785">
            <w:pPr>
              <w:tabs>
                <w:tab w:val="decimal" w:pos="934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48</w:t>
            </w:r>
            <w:r w:rsidR="000E5785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18</w:t>
            </w:r>
            <w:r w:rsidR="00827F83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</w:t>
            </w:r>
          </w:p>
        </w:tc>
        <w:tc>
          <w:tcPr>
            <w:tcW w:w="119" w:type="pct"/>
          </w:tcPr>
          <w:p w14:paraId="663DA40F" w14:textId="77777777" w:rsidR="000E5785" w:rsidRPr="0013335C" w:rsidRDefault="000E5785" w:rsidP="000E5785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</w:tcPr>
          <w:p w14:paraId="65CBBD79" w14:textId="77777777" w:rsidR="000E5785" w:rsidRPr="0013335C" w:rsidRDefault="00577624" w:rsidP="00602268">
            <w:pPr>
              <w:tabs>
                <w:tab w:val="decimal" w:pos="88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49</w:t>
            </w:r>
            <w:r w:rsidR="000E5785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616</w:t>
            </w:r>
          </w:p>
        </w:tc>
      </w:tr>
      <w:tr w:rsidR="000E5785" w:rsidRPr="0013335C" w14:paraId="6D5959A6" w14:textId="77777777" w:rsidTr="00602268">
        <w:tc>
          <w:tcPr>
            <w:tcW w:w="1729" w:type="pct"/>
          </w:tcPr>
          <w:p w14:paraId="694E965B" w14:textId="77777777" w:rsidR="000E5785" w:rsidRPr="0013335C" w:rsidRDefault="000E5785" w:rsidP="000E578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0" w:type="pct"/>
          </w:tcPr>
          <w:p w14:paraId="06EB19D9" w14:textId="77777777" w:rsidR="000E5785" w:rsidRPr="0013335C" w:rsidRDefault="000E5785" w:rsidP="000E5785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044B45D2" w14:textId="63C9DABF" w:rsidR="000E5785" w:rsidRPr="0013335C" w:rsidRDefault="00577624" w:rsidP="00602268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480</w:t>
            </w:r>
            <w:r w:rsidR="000E5785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04</w:t>
            </w:r>
            <w:r w:rsidR="00827F83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19" w:type="pct"/>
          </w:tcPr>
          <w:p w14:paraId="56C22E4D" w14:textId="77777777" w:rsidR="000E5785" w:rsidRPr="0013335C" w:rsidRDefault="000E5785" w:rsidP="000E5785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727735D5" w14:textId="77777777" w:rsidR="000E5785" w:rsidRPr="0013335C" w:rsidRDefault="00577624" w:rsidP="00602268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261</w:t>
            </w:r>
            <w:r w:rsidR="000E5785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434</w:t>
            </w:r>
          </w:p>
        </w:tc>
        <w:tc>
          <w:tcPr>
            <w:tcW w:w="135" w:type="pct"/>
          </w:tcPr>
          <w:p w14:paraId="625921DD" w14:textId="77777777" w:rsidR="000E5785" w:rsidRPr="0013335C" w:rsidRDefault="000E5785" w:rsidP="000E5785">
            <w:pPr>
              <w:tabs>
                <w:tab w:val="decimal" w:pos="899"/>
              </w:tabs>
              <w:spacing w:line="240" w:lineRule="auto"/>
              <w:ind w:left="-148"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1075144C" w14:textId="2A25583B" w:rsidR="000E5785" w:rsidRPr="0013335C" w:rsidRDefault="00577624" w:rsidP="000E5785">
            <w:pPr>
              <w:tabs>
                <w:tab w:val="decimal" w:pos="934"/>
              </w:tabs>
              <w:spacing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480</w:t>
            </w:r>
            <w:r w:rsidR="004050EB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22</w:t>
            </w:r>
            <w:r w:rsidR="00827F83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19" w:type="pct"/>
          </w:tcPr>
          <w:p w14:paraId="7698687F" w14:textId="77777777" w:rsidR="000E5785" w:rsidRPr="0013335C" w:rsidRDefault="000E5785" w:rsidP="000E5785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4FEDB584" w14:textId="77777777" w:rsidR="000E5785" w:rsidRPr="0013335C" w:rsidRDefault="00577624" w:rsidP="00602268">
            <w:pPr>
              <w:tabs>
                <w:tab w:val="decimal" w:pos="880"/>
              </w:tabs>
              <w:spacing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261</w:t>
            </w:r>
            <w:r w:rsidR="000E5785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944</w:t>
            </w:r>
          </w:p>
        </w:tc>
      </w:tr>
    </w:tbl>
    <w:p w14:paraId="17D12733" w14:textId="77777777" w:rsidR="00BC2D91" w:rsidRPr="0013335C" w:rsidRDefault="00BC2D91" w:rsidP="00602268">
      <w:pPr>
        <w:ind w:left="680" w:hanging="140"/>
        <w:rPr>
          <w:rFonts w:ascii="Angsana New" w:hAnsi="Angsana New"/>
          <w:sz w:val="30"/>
          <w:szCs w:val="30"/>
        </w:rPr>
      </w:pPr>
    </w:p>
    <w:p w14:paraId="4DD98699" w14:textId="77777777" w:rsidR="00BC2D91" w:rsidRPr="0013335C" w:rsidRDefault="00BC2D91" w:rsidP="00602268">
      <w:pPr>
        <w:numPr>
          <w:ilvl w:val="0"/>
          <w:numId w:val="27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13335C">
        <w:rPr>
          <w:rFonts w:ascii="Angsana New" w:hAnsi="Angsana New" w:hint="cs"/>
          <w:b/>
          <w:bCs/>
          <w:sz w:val="30"/>
          <w:szCs w:val="30"/>
          <w:cs/>
          <w:lang w:val="th-TH"/>
        </w:rPr>
        <w:t>ค่าใช้จ่ายผลประโยชน์ของพนักงาน</w:t>
      </w:r>
    </w:p>
    <w:p w14:paraId="2D0D88D4" w14:textId="77777777" w:rsidR="00815498" w:rsidRPr="0013335C" w:rsidRDefault="00815498" w:rsidP="00691F10">
      <w:pPr>
        <w:ind w:left="680" w:hanging="140"/>
        <w:rPr>
          <w:rFonts w:ascii="Angsana New" w:hAnsi="Angsana New"/>
          <w:sz w:val="30"/>
          <w:szCs w:val="30"/>
        </w:rPr>
      </w:pPr>
    </w:p>
    <w:tbl>
      <w:tblPr>
        <w:tblW w:w="87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900"/>
        <w:gridCol w:w="1260"/>
        <w:gridCol w:w="270"/>
        <w:gridCol w:w="1197"/>
      </w:tblGrid>
      <w:tr w:rsidR="008C226E" w:rsidRPr="0013335C" w14:paraId="0AC98485" w14:textId="77777777" w:rsidTr="004050EB">
        <w:tc>
          <w:tcPr>
            <w:tcW w:w="5130" w:type="dxa"/>
          </w:tcPr>
          <w:p w14:paraId="7B470068" w14:textId="77777777" w:rsidR="008C226E" w:rsidRPr="0013335C" w:rsidRDefault="008C226E" w:rsidP="009C65C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E79C5A" w14:textId="77777777" w:rsidR="008C226E" w:rsidRPr="0013335C" w:rsidRDefault="008C226E" w:rsidP="008C226E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7" w:type="dxa"/>
            <w:gridSpan w:val="3"/>
          </w:tcPr>
          <w:p w14:paraId="69660B39" w14:textId="77777777" w:rsidR="008C226E" w:rsidRPr="0013335C" w:rsidRDefault="008C226E" w:rsidP="009C65C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8C226E" w:rsidRPr="0013335C" w14:paraId="31C0F23A" w14:textId="77777777" w:rsidTr="004050EB">
        <w:tc>
          <w:tcPr>
            <w:tcW w:w="5130" w:type="dxa"/>
          </w:tcPr>
          <w:p w14:paraId="6FED8AA0" w14:textId="77777777" w:rsidR="008C226E" w:rsidRPr="0013335C" w:rsidRDefault="008C226E" w:rsidP="009C65C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6EC11B1" w14:textId="77777777" w:rsidR="008C226E" w:rsidRPr="0013335C" w:rsidRDefault="008C226E" w:rsidP="008C226E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27" w:type="dxa"/>
            <w:gridSpan w:val="3"/>
          </w:tcPr>
          <w:p w14:paraId="296F66A1" w14:textId="77777777" w:rsidR="008C226E" w:rsidRPr="0013335C" w:rsidRDefault="008C226E" w:rsidP="009C65C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8C226E" w:rsidRPr="0013335C" w14:paraId="5A6DB96C" w14:textId="77777777" w:rsidTr="004050EB">
        <w:tc>
          <w:tcPr>
            <w:tcW w:w="5130" w:type="dxa"/>
          </w:tcPr>
          <w:p w14:paraId="52195656" w14:textId="77777777" w:rsidR="008C226E" w:rsidRPr="0013335C" w:rsidRDefault="008C226E" w:rsidP="009C65C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121515" w14:textId="77777777" w:rsidR="008C226E" w:rsidRPr="0013335C" w:rsidRDefault="008C226E" w:rsidP="008C226E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27" w:type="dxa"/>
            <w:gridSpan w:val="3"/>
          </w:tcPr>
          <w:p w14:paraId="1DBF996D" w14:textId="77777777" w:rsidR="008C226E" w:rsidRPr="0013335C" w:rsidRDefault="008C226E" w:rsidP="009C65C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0E41BD" w:rsidRPr="0013335C" w14:paraId="516BE07A" w14:textId="77777777" w:rsidTr="004050EB">
        <w:tc>
          <w:tcPr>
            <w:tcW w:w="5130" w:type="dxa"/>
          </w:tcPr>
          <w:p w14:paraId="3E6F415F" w14:textId="77777777" w:rsidR="000E41BD" w:rsidRPr="0013335C" w:rsidRDefault="000E41BD" w:rsidP="000E41B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D2BAAE2" w14:textId="77777777" w:rsidR="000E41BD" w:rsidRPr="0013335C" w:rsidRDefault="000E41BD" w:rsidP="000E41B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หมายเหตุ</w:t>
            </w:r>
          </w:p>
        </w:tc>
        <w:tc>
          <w:tcPr>
            <w:tcW w:w="1260" w:type="dxa"/>
          </w:tcPr>
          <w:p w14:paraId="1F4783FC" w14:textId="77777777" w:rsidR="000E41BD" w:rsidRPr="0013335C" w:rsidRDefault="00577624" w:rsidP="000E41B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159F12E5" w14:textId="77777777" w:rsidR="000E41BD" w:rsidRPr="0013335C" w:rsidRDefault="000E41BD" w:rsidP="000E41B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</w:tcPr>
          <w:p w14:paraId="12A4A573" w14:textId="77777777" w:rsidR="000E41BD" w:rsidRPr="0013335C" w:rsidRDefault="00577624" w:rsidP="000E41B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0E41BD" w:rsidRPr="0013335C" w14:paraId="552310DF" w14:textId="77777777" w:rsidTr="004050EB">
        <w:tc>
          <w:tcPr>
            <w:tcW w:w="5130" w:type="dxa"/>
          </w:tcPr>
          <w:p w14:paraId="328F8EE6" w14:textId="77777777" w:rsidR="000E41BD" w:rsidRPr="0013335C" w:rsidRDefault="000E41BD" w:rsidP="000E41B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4869DA95" w14:textId="77777777" w:rsidR="000E41BD" w:rsidRPr="0013335C" w:rsidRDefault="000E41BD" w:rsidP="000E41BD">
            <w:pPr>
              <w:pStyle w:val="zDistnHeader"/>
              <w:keepNext w:val="0"/>
              <w:spacing w:before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27" w:type="dxa"/>
            <w:gridSpan w:val="3"/>
          </w:tcPr>
          <w:p w14:paraId="1FF3557B" w14:textId="77777777" w:rsidR="000E41BD" w:rsidRPr="0013335C" w:rsidRDefault="000E41BD" w:rsidP="000E41BD">
            <w:pPr>
              <w:pStyle w:val="zDistnHeader"/>
              <w:keepNext w:val="0"/>
              <w:spacing w:before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E41BD" w:rsidRPr="0013335C" w14:paraId="3AF20384" w14:textId="77777777" w:rsidTr="004050EB">
        <w:tc>
          <w:tcPr>
            <w:tcW w:w="5130" w:type="dxa"/>
          </w:tcPr>
          <w:p w14:paraId="3D4B15E6" w14:textId="77777777" w:rsidR="000E41BD" w:rsidRPr="0013335C" w:rsidRDefault="000E41BD" w:rsidP="000E41B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เงินเดือนและค่าแรง</w:t>
            </w:r>
          </w:p>
        </w:tc>
        <w:tc>
          <w:tcPr>
            <w:tcW w:w="900" w:type="dxa"/>
          </w:tcPr>
          <w:p w14:paraId="0493FF0F" w14:textId="77777777" w:rsidR="000E41BD" w:rsidRPr="0013335C" w:rsidRDefault="000E41BD" w:rsidP="000E41BD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CACA882" w14:textId="77777777" w:rsidR="000E41BD" w:rsidRPr="0013335C" w:rsidRDefault="00577624" w:rsidP="000E41B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900</w:t>
            </w:r>
            <w:r w:rsidR="00316F5C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690</w:t>
            </w:r>
          </w:p>
        </w:tc>
        <w:tc>
          <w:tcPr>
            <w:tcW w:w="270" w:type="dxa"/>
          </w:tcPr>
          <w:p w14:paraId="46C956B2" w14:textId="77777777" w:rsidR="000E41BD" w:rsidRPr="0013335C" w:rsidRDefault="000E41BD" w:rsidP="000E41BD">
            <w:pPr>
              <w:tabs>
                <w:tab w:val="decimal" w:pos="1089"/>
              </w:tabs>
              <w:spacing w:line="240" w:lineRule="auto"/>
              <w:ind w:left="-8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350FD1D7" w14:textId="77777777" w:rsidR="000E41BD" w:rsidRPr="0013335C" w:rsidRDefault="00577624" w:rsidP="000E41B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907</w:t>
            </w:r>
            <w:r w:rsidR="000E41B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363</w:t>
            </w:r>
          </w:p>
        </w:tc>
      </w:tr>
      <w:tr w:rsidR="000E41BD" w:rsidRPr="0013335C" w14:paraId="21246199" w14:textId="77777777" w:rsidTr="004050EB">
        <w:tc>
          <w:tcPr>
            <w:tcW w:w="5130" w:type="dxa"/>
          </w:tcPr>
          <w:p w14:paraId="717DB3B2" w14:textId="77777777" w:rsidR="000E41BD" w:rsidRPr="0013335C" w:rsidRDefault="000E41BD" w:rsidP="000E41B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โครงการสบทบเงินที่กำหนดไว้</w:t>
            </w:r>
          </w:p>
        </w:tc>
        <w:tc>
          <w:tcPr>
            <w:tcW w:w="900" w:type="dxa"/>
          </w:tcPr>
          <w:p w14:paraId="7E639E35" w14:textId="77777777" w:rsidR="000E41BD" w:rsidRPr="0013335C" w:rsidRDefault="000E41BD" w:rsidP="000E41BD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EB962D8" w14:textId="77777777" w:rsidR="000E41BD" w:rsidRPr="0013335C" w:rsidRDefault="00577624" w:rsidP="000E41B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26</w:t>
            </w:r>
            <w:r w:rsidR="00316F5C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207</w:t>
            </w:r>
          </w:p>
        </w:tc>
        <w:tc>
          <w:tcPr>
            <w:tcW w:w="270" w:type="dxa"/>
          </w:tcPr>
          <w:p w14:paraId="3911E198" w14:textId="77777777" w:rsidR="000E41BD" w:rsidRPr="0013335C" w:rsidRDefault="000E41BD" w:rsidP="000E41BD">
            <w:pPr>
              <w:tabs>
                <w:tab w:val="decimal" w:pos="1089"/>
              </w:tabs>
              <w:spacing w:line="240" w:lineRule="auto"/>
              <w:ind w:left="-8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7E0857FC" w14:textId="77777777" w:rsidR="000E41BD" w:rsidRPr="0013335C" w:rsidRDefault="00577624" w:rsidP="000E41B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35</w:t>
            </w:r>
            <w:r w:rsidR="000E41B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667</w:t>
            </w:r>
          </w:p>
        </w:tc>
      </w:tr>
      <w:tr w:rsidR="000E41BD" w:rsidRPr="0013335C" w14:paraId="3C9711C6" w14:textId="77777777" w:rsidTr="004050EB">
        <w:tc>
          <w:tcPr>
            <w:tcW w:w="5130" w:type="dxa"/>
          </w:tcPr>
          <w:p w14:paraId="0BC0F896" w14:textId="77777777" w:rsidR="000E41BD" w:rsidRPr="0013335C" w:rsidRDefault="000E41BD" w:rsidP="000E41B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โครงการผลประโยชน์ที่กำหนดไว้</w:t>
            </w:r>
          </w:p>
        </w:tc>
        <w:tc>
          <w:tcPr>
            <w:tcW w:w="900" w:type="dxa"/>
          </w:tcPr>
          <w:p w14:paraId="050D4958" w14:textId="77777777" w:rsidR="000E41BD" w:rsidRPr="0013335C" w:rsidRDefault="00577624" w:rsidP="000E41B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14</w:t>
            </w:r>
          </w:p>
        </w:tc>
        <w:tc>
          <w:tcPr>
            <w:tcW w:w="1260" w:type="dxa"/>
          </w:tcPr>
          <w:p w14:paraId="69C366F2" w14:textId="77777777" w:rsidR="000E41BD" w:rsidRPr="0013335C" w:rsidRDefault="00DD6341" w:rsidP="000E41BD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83,382</w:t>
            </w:r>
          </w:p>
        </w:tc>
        <w:tc>
          <w:tcPr>
            <w:tcW w:w="270" w:type="dxa"/>
          </w:tcPr>
          <w:p w14:paraId="085131AD" w14:textId="77777777" w:rsidR="000E41BD" w:rsidRPr="0013335C" w:rsidRDefault="000E41BD" w:rsidP="000E41BD">
            <w:pPr>
              <w:tabs>
                <w:tab w:val="decimal" w:pos="1089"/>
              </w:tabs>
              <w:spacing w:line="240" w:lineRule="auto"/>
              <w:ind w:left="-8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2DEB7292" w14:textId="77777777" w:rsidR="000E41BD" w:rsidRPr="0013335C" w:rsidRDefault="00577624" w:rsidP="000E41BD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20</w:t>
            </w:r>
            <w:r w:rsidR="000E41B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805</w:t>
            </w:r>
          </w:p>
        </w:tc>
      </w:tr>
      <w:tr w:rsidR="000E41BD" w:rsidRPr="0013335C" w14:paraId="3FC60AE8" w14:textId="77777777" w:rsidTr="004050EB">
        <w:tc>
          <w:tcPr>
            <w:tcW w:w="5130" w:type="dxa"/>
          </w:tcPr>
          <w:p w14:paraId="0A919E64" w14:textId="77777777" w:rsidR="000E41BD" w:rsidRPr="0013335C" w:rsidRDefault="000E41BD" w:rsidP="000E41B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อื่น</w:t>
            </w:r>
            <w:r w:rsidR="00CD1D85"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ๆ</w:t>
            </w:r>
          </w:p>
        </w:tc>
        <w:tc>
          <w:tcPr>
            <w:tcW w:w="900" w:type="dxa"/>
          </w:tcPr>
          <w:p w14:paraId="0F76246B" w14:textId="77777777" w:rsidR="000E41BD" w:rsidRPr="0013335C" w:rsidRDefault="000E41BD" w:rsidP="000E41BD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25FD84A" w14:textId="77777777" w:rsidR="000E41BD" w:rsidRPr="0013335C" w:rsidRDefault="00DD6341" w:rsidP="000E41BD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89,843</w:t>
            </w:r>
          </w:p>
        </w:tc>
        <w:tc>
          <w:tcPr>
            <w:tcW w:w="270" w:type="dxa"/>
          </w:tcPr>
          <w:p w14:paraId="71F96A4B" w14:textId="77777777" w:rsidR="000E41BD" w:rsidRPr="0013335C" w:rsidRDefault="000E41BD" w:rsidP="000E41BD">
            <w:pPr>
              <w:tabs>
                <w:tab w:val="decimal" w:pos="1089"/>
              </w:tabs>
              <w:spacing w:line="240" w:lineRule="auto"/>
              <w:ind w:left="-8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086FB02B" w14:textId="77777777" w:rsidR="000E41BD" w:rsidRPr="0013335C" w:rsidRDefault="00577624" w:rsidP="000E41BD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91</w:t>
            </w:r>
            <w:r w:rsidR="000E41B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637</w:t>
            </w:r>
          </w:p>
        </w:tc>
      </w:tr>
      <w:tr w:rsidR="000E41BD" w:rsidRPr="0013335C" w14:paraId="564652AE" w14:textId="77777777" w:rsidTr="004050EB">
        <w:tc>
          <w:tcPr>
            <w:tcW w:w="5130" w:type="dxa"/>
          </w:tcPr>
          <w:p w14:paraId="2B9D4358" w14:textId="77777777" w:rsidR="000E41BD" w:rsidRPr="0013335C" w:rsidRDefault="000E41BD" w:rsidP="000E41B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900" w:type="dxa"/>
          </w:tcPr>
          <w:p w14:paraId="4B2D515F" w14:textId="77777777" w:rsidR="000E41BD" w:rsidRPr="0013335C" w:rsidRDefault="000E41BD" w:rsidP="000E41BD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4979184" w14:textId="77777777" w:rsidR="000E41BD" w:rsidRPr="0013335C" w:rsidRDefault="00577624" w:rsidP="000E41BD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316F5C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="00DD6341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100</w:t>
            </w:r>
            <w:r w:rsidR="00316F5C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="00DD6341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122</w:t>
            </w:r>
          </w:p>
        </w:tc>
        <w:tc>
          <w:tcPr>
            <w:tcW w:w="270" w:type="dxa"/>
          </w:tcPr>
          <w:p w14:paraId="65B62CEC" w14:textId="77777777" w:rsidR="000E41BD" w:rsidRPr="0013335C" w:rsidRDefault="000E41BD" w:rsidP="000E41BD">
            <w:pPr>
              <w:tabs>
                <w:tab w:val="decimal" w:pos="1089"/>
              </w:tabs>
              <w:spacing w:line="240" w:lineRule="auto"/>
              <w:ind w:left="-8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18E64DE0" w14:textId="77777777" w:rsidR="000E41BD" w:rsidRPr="0013335C" w:rsidRDefault="00577624" w:rsidP="000E41BD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0E41BD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055</w:t>
            </w:r>
            <w:r w:rsidR="000E41BD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472</w:t>
            </w:r>
          </w:p>
        </w:tc>
      </w:tr>
    </w:tbl>
    <w:p w14:paraId="62DEC1EA" w14:textId="77777777" w:rsidR="00841DAF" w:rsidRPr="0013335C" w:rsidRDefault="00841DAF" w:rsidP="00691F10">
      <w:pPr>
        <w:ind w:left="680" w:hanging="140"/>
        <w:rPr>
          <w:rFonts w:ascii="Angsana New" w:hAnsi="Angsana New"/>
          <w:sz w:val="30"/>
          <w:szCs w:val="30"/>
        </w:rPr>
      </w:pPr>
    </w:p>
    <w:p w14:paraId="16C20CA5" w14:textId="77777777" w:rsidR="00471CCE" w:rsidRPr="0013335C" w:rsidRDefault="00471CCE" w:rsidP="000F4FE5">
      <w:pPr>
        <w:tabs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13335C">
        <w:rPr>
          <w:rFonts w:ascii="Angsana New" w:hAnsi="Angsana New" w:hint="cs"/>
          <w:i/>
          <w:iCs/>
          <w:sz w:val="30"/>
          <w:szCs w:val="30"/>
          <w:cs/>
          <w:lang w:val="en-US"/>
        </w:rPr>
        <w:t>โครงการสมทบเงิน</w:t>
      </w:r>
      <w:r w:rsidR="000F4FE5" w:rsidRPr="0013335C">
        <w:rPr>
          <w:rFonts w:ascii="Angsana New" w:hAnsi="Angsana New" w:hint="cs"/>
          <w:i/>
          <w:iCs/>
          <w:sz w:val="30"/>
          <w:szCs w:val="30"/>
          <w:cs/>
          <w:lang w:val="en-US"/>
        </w:rPr>
        <w:t>ที่กำหนดไว้</w:t>
      </w:r>
    </w:p>
    <w:p w14:paraId="2D6BD93A" w14:textId="77777777" w:rsidR="00471CCE" w:rsidRPr="0013335C" w:rsidRDefault="00471CCE" w:rsidP="00471CCE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D796442" w14:textId="77777777" w:rsidR="00471CCE" w:rsidRPr="0013335C" w:rsidRDefault="00471CCE" w:rsidP="00471CCE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เงินกองทุนสำรองเลี้ยงชีพซึ่งแสดงภายใต้หนี้สินไม่หมุนเวียน ได้แก่ เงินกองทุนสำรองเลี้ยงชีพที่บริษัทจัดตั้งขึ้นจนถึงปี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2543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 โดยพนักงานจ่ายเงินสะสมในอัตราร้อยละ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3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 ของเงินเดือน </w:t>
      </w:r>
      <w:r w:rsidR="00D5240F" w:rsidRPr="0013335C">
        <w:rPr>
          <w:rFonts w:ascii="Angsana New" w:hAnsi="Angsana New" w:hint="cs"/>
          <w:sz w:val="30"/>
          <w:szCs w:val="30"/>
          <w:cs/>
          <w:lang w:val="en-US"/>
        </w:rPr>
        <w:t>และบริษัทจ่าย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>สม</w:t>
      </w:r>
      <w:r w:rsidR="00D5240F" w:rsidRPr="0013335C">
        <w:rPr>
          <w:rFonts w:ascii="Angsana New" w:hAnsi="Angsana New" w:hint="cs"/>
          <w:sz w:val="30"/>
          <w:szCs w:val="30"/>
          <w:cs/>
          <w:lang w:val="en-US"/>
        </w:rPr>
        <w:t>ทบ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ให้พนักงานในอัตราร้อยละ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5</w:t>
      </w:r>
      <w:r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ถึงร้อยละ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7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 ของเงินเดือน ทั้งนี้ขึ้นอยู่กับอายุ</w:t>
      </w:r>
      <w:r w:rsidR="004F1CEB" w:rsidRPr="0013335C">
        <w:rPr>
          <w:rFonts w:ascii="Angsana New" w:hAnsi="Angsana New" w:hint="cs"/>
          <w:sz w:val="30"/>
          <w:szCs w:val="30"/>
          <w:cs/>
          <w:lang w:val="en-US"/>
        </w:rPr>
        <w:t>งาน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>ของพนักงาน</w:t>
      </w:r>
    </w:p>
    <w:p w14:paraId="5507F7D1" w14:textId="77777777" w:rsidR="00471CCE" w:rsidRPr="0013335C" w:rsidRDefault="00471CCE" w:rsidP="00471CCE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2DBADD7A" w14:textId="77777777" w:rsidR="004050EB" w:rsidRPr="0013335C" w:rsidRDefault="004050EB" w:rsidP="00471CCE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cs/>
          <w:lang w:val="en-US"/>
        </w:rPr>
      </w:pPr>
      <w:r w:rsidRPr="0013335C">
        <w:rPr>
          <w:rFonts w:ascii="Angsana New" w:hAnsi="Angsana New" w:hint="cs"/>
          <w:spacing w:val="-4"/>
          <w:sz w:val="30"/>
          <w:szCs w:val="30"/>
          <w:cs/>
          <w:lang w:val="en-US"/>
        </w:rPr>
        <w:br w:type="page"/>
      </w:r>
    </w:p>
    <w:p w14:paraId="74CF4EE9" w14:textId="77777777" w:rsidR="00471CCE" w:rsidRPr="0013335C" w:rsidRDefault="00471CCE" w:rsidP="00471CCE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13335C">
        <w:rPr>
          <w:rFonts w:ascii="Angsana New" w:hAnsi="Angsana New" w:hint="cs"/>
          <w:spacing w:val="-4"/>
          <w:sz w:val="30"/>
          <w:szCs w:val="30"/>
          <w:cs/>
          <w:lang w:val="en-US"/>
        </w:rPr>
        <w:lastRenderedPageBreak/>
        <w:t xml:space="preserve">ตั้งแต่ปี </w:t>
      </w:r>
      <w:r w:rsidR="00577624" w:rsidRPr="0013335C">
        <w:rPr>
          <w:rFonts w:ascii="Angsana New" w:hAnsi="Angsana New" w:hint="cs"/>
          <w:spacing w:val="-4"/>
          <w:sz w:val="30"/>
          <w:szCs w:val="30"/>
          <w:lang w:val="en-US"/>
        </w:rPr>
        <w:t>2544</w:t>
      </w:r>
      <w:r w:rsidRPr="0013335C">
        <w:rPr>
          <w:rFonts w:ascii="Angsana New" w:hAnsi="Angsana New" w:hint="cs"/>
          <w:spacing w:val="-4"/>
          <w:sz w:val="30"/>
          <w:szCs w:val="30"/>
          <w:lang w:val="en-US"/>
        </w:rPr>
        <w:t xml:space="preserve"> </w:t>
      </w:r>
      <w:r w:rsidRPr="0013335C">
        <w:rPr>
          <w:rFonts w:ascii="Angsana New" w:hAnsi="Angsana New" w:hint="cs"/>
          <w:spacing w:val="-4"/>
          <w:sz w:val="30"/>
          <w:szCs w:val="30"/>
          <w:cs/>
          <w:lang w:val="en-US"/>
        </w:rPr>
        <w:t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</w:t>
      </w:r>
      <w:r w:rsidR="00352C95" w:rsidRPr="0013335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ขั้นต่ำในอัตราร้อยละ </w:t>
      </w:r>
      <w:r w:rsidR="00577624" w:rsidRPr="0013335C">
        <w:rPr>
          <w:rFonts w:ascii="Angsana New" w:hAnsi="Angsana New" w:hint="cs"/>
          <w:spacing w:val="-4"/>
          <w:sz w:val="30"/>
          <w:szCs w:val="30"/>
          <w:lang w:val="en-US"/>
        </w:rPr>
        <w:t>6</w:t>
      </w:r>
      <w:r w:rsidR="00352C95" w:rsidRPr="0013335C">
        <w:rPr>
          <w:rFonts w:ascii="Angsana New" w:hAnsi="Angsana New" w:hint="cs"/>
          <w:spacing w:val="-4"/>
          <w:sz w:val="30"/>
          <w:szCs w:val="30"/>
          <w:lang w:val="en-US"/>
        </w:rPr>
        <w:t xml:space="preserve"> </w:t>
      </w:r>
      <w:r w:rsidR="00352C95" w:rsidRPr="0013335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ถึงร้อยละ </w:t>
      </w:r>
      <w:r w:rsidR="00577624" w:rsidRPr="0013335C">
        <w:rPr>
          <w:rFonts w:ascii="Angsana New" w:hAnsi="Angsana New" w:hint="cs"/>
          <w:spacing w:val="-4"/>
          <w:sz w:val="30"/>
          <w:szCs w:val="30"/>
          <w:lang w:val="en-US"/>
        </w:rPr>
        <w:t>8</w:t>
      </w:r>
      <w:r w:rsidR="00352C95" w:rsidRPr="0013335C">
        <w:rPr>
          <w:rFonts w:ascii="Angsana New" w:hAnsi="Angsana New" w:hint="cs"/>
          <w:spacing w:val="-4"/>
          <w:sz w:val="30"/>
          <w:szCs w:val="30"/>
          <w:lang w:val="en-US"/>
        </w:rPr>
        <w:t xml:space="preserve"> </w:t>
      </w:r>
      <w:r w:rsidR="00352C95" w:rsidRPr="0013335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สูงสุดไม่เกินร้อยละ </w:t>
      </w:r>
      <w:r w:rsidR="00577624" w:rsidRPr="0013335C">
        <w:rPr>
          <w:rFonts w:ascii="Angsana New" w:hAnsi="Angsana New" w:hint="cs"/>
          <w:spacing w:val="-4"/>
          <w:sz w:val="30"/>
          <w:szCs w:val="30"/>
          <w:lang w:val="en-US"/>
        </w:rPr>
        <w:t>15</w:t>
      </w:r>
      <w:r w:rsidRPr="0013335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ของเงินเดือนทุกเดือน และบริษัทจ่ายสมทบในอัตราร้อยละ </w:t>
      </w:r>
      <w:r w:rsidR="00577624" w:rsidRPr="0013335C">
        <w:rPr>
          <w:rFonts w:ascii="Angsana New" w:hAnsi="Angsana New" w:hint="cs"/>
          <w:spacing w:val="-4"/>
          <w:sz w:val="30"/>
          <w:szCs w:val="30"/>
          <w:lang w:val="en-US"/>
        </w:rPr>
        <w:t>6</w:t>
      </w:r>
      <w:r w:rsidR="00917158" w:rsidRPr="0013335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ถึง</w:t>
      </w:r>
      <w:r w:rsidRPr="0013335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ร้อยละ </w:t>
      </w:r>
      <w:r w:rsidR="00577624" w:rsidRPr="0013335C">
        <w:rPr>
          <w:rFonts w:ascii="Angsana New" w:hAnsi="Angsana New" w:hint="cs"/>
          <w:spacing w:val="-4"/>
          <w:sz w:val="30"/>
          <w:szCs w:val="30"/>
          <w:lang w:val="en-US"/>
        </w:rPr>
        <w:t>8</w:t>
      </w:r>
      <w:r w:rsidRPr="0013335C">
        <w:rPr>
          <w:rFonts w:ascii="Angsana New" w:hAnsi="Angsana New" w:hint="cs"/>
          <w:spacing w:val="-4"/>
          <w:sz w:val="30"/>
          <w:szCs w:val="30"/>
          <w:lang w:val="en-US"/>
        </w:rPr>
        <w:t xml:space="preserve"> </w:t>
      </w:r>
      <w:r w:rsidRPr="0013335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ของเงินเดือนของพนักงานทุกเดือน </w:t>
      </w:r>
      <w:r w:rsidR="00AC6530" w:rsidRPr="0013335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ทั้งนี้ขึ้นอยู่กับอายุงานของพนักงาน </w:t>
      </w:r>
      <w:r w:rsidRPr="0013335C">
        <w:rPr>
          <w:rFonts w:ascii="Angsana New" w:hAnsi="Angsana New" w:hint="cs"/>
          <w:spacing w:val="-4"/>
          <w:sz w:val="30"/>
          <w:szCs w:val="30"/>
          <w:cs/>
          <w:lang w:val="en-US"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50132652" w14:textId="77777777" w:rsidR="00841DAF" w:rsidRPr="0013335C" w:rsidRDefault="00841DAF" w:rsidP="00691F1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9B2045D" w14:textId="77777777" w:rsidR="009D227D" w:rsidRPr="0013335C" w:rsidRDefault="009D227D" w:rsidP="004050EB">
      <w:pPr>
        <w:numPr>
          <w:ilvl w:val="0"/>
          <w:numId w:val="27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3335C">
        <w:rPr>
          <w:rFonts w:ascii="Angsana New" w:hAnsi="Angsana New" w:hint="cs"/>
          <w:b/>
          <w:bCs/>
          <w:sz w:val="30"/>
          <w:szCs w:val="30"/>
          <w:cs/>
          <w:lang w:val="th-TH"/>
        </w:rPr>
        <w:t>ค่าใช้จ่ายตามลักษณะ</w:t>
      </w:r>
    </w:p>
    <w:p w14:paraId="0D5E1ED5" w14:textId="77777777" w:rsidR="00471CCE" w:rsidRPr="0013335C" w:rsidRDefault="00471CCE" w:rsidP="00691F1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ED189F2" w14:textId="77777777" w:rsidR="000F4FE5" w:rsidRPr="0013335C" w:rsidRDefault="000F4FE5" w:rsidP="000F4FE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cs/>
          <w:lang w:val="en-US"/>
        </w:rPr>
        <w:t>งบกำไรขาดทุนเบ็ดเสร็จได้รวมการวิเคราะห์ค่าใช้จ่ายตามหน้าที่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</w:t>
      </w:r>
      <w:r w:rsidR="00CD1D85"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>ๆ ดังนี้</w:t>
      </w:r>
    </w:p>
    <w:p w14:paraId="77A60E6F" w14:textId="77777777" w:rsidR="000F4FE5" w:rsidRPr="0013335C" w:rsidRDefault="000F4FE5" w:rsidP="00691F1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810"/>
        <w:gridCol w:w="1350"/>
        <w:gridCol w:w="284"/>
        <w:gridCol w:w="1336"/>
      </w:tblGrid>
      <w:tr w:rsidR="00471CCE" w:rsidRPr="0013335C" w14:paraId="6AC797AF" w14:textId="77777777" w:rsidTr="004050EB">
        <w:trPr>
          <w:trHeight w:val="115"/>
          <w:tblHeader/>
        </w:trPr>
        <w:tc>
          <w:tcPr>
            <w:tcW w:w="5400" w:type="dxa"/>
          </w:tcPr>
          <w:p w14:paraId="3884AC8A" w14:textId="77777777" w:rsidR="00471CCE" w:rsidRPr="0013335C" w:rsidRDefault="00471CCE" w:rsidP="008A64A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4DBF97B" w14:textId="77777777" w:rsidR="00471CCE" w:rsidRPr="0013335C" w:rsidRDefault="00471CCE" w:rsidP="008A64A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15FECB3D" w14:textId="77777777" w:rsidR="00471CCE" w:rsidRPr="0013335C" w:rsidRDefault="00471CCE" w:rsidP="008A64A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71CCE" w:rsidRPr="0013335C" w14:paraId="658DA5F0" w14:textId="77777777" w:rsidTr="004050EB">
        <w:trPr>
          <w:trHeight w:val="115"/>
          <w:tblHeader/>
        </w:trPr>
        <w:tc>
          <w:tcPr>
            <w:tcW w:w="5400" w:type="dxa"/>
          </w:tcPr>
          <w:p w14:paraId="0612FB14" w14:textId="77777777" w:rsidR="00471CCE" w:rsidRPr="0013335C" w:rsidRDefault="00471CCE" w:rsidP="008A64A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136F453" w14:textId="77777777" w:rsidR="00471CCE" w:rsidRPr="0013335C" w:rsidRDefault="00471CCE" w:rsidP="008A64A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5447E79F" w14:textId="77777777" w:rsidR="00471CCE" w:rsidRPr="0013335C" w:rsidRDefault="00471CCE" w:rsidP="008A64A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13335C" w14:paraId="6D699A1A" w14:textId="77777777" w:rsidTr="004050EB">
        <w:trPr>
          <w:trHeight w:val="115"/>
          <w:tblHeader/>
        </w:trPr>
        <w:tc>
          <w:tcPr>
            <w:tcW w:w="5400" w:type="dxa"/>
          </w:tcPr>
          <w:p w14:paraId="0623C69A" w14:textId="77777777" w:rsidR="00471CCE" w:rsidRPr="0013335C" w:rsidRDefault="00471CCE" w:rsidP="008A64A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810" w:type="dxa"/>
          </w:tcPr>
          <w:p w14:paraId="2586B054" w14:textId="77777777" w:rsidR="00471CCE" w:rsidRPr="0013335C" w:rsidRDefault="00471CCE" w:rsidP="008A64A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2970" w:type="dxa"/>
            <w:gridSpan w:val="3"/>
            <w:shd w:val="clear" w:color="auto" w:fill="auto"/>
          </w:tcPr>
          <w:p w14:paraId="3B274AB3" w14:textId="77777777" w:rsidR="00471CCE" w:rsidRPr="0013335C" w:rsidRDefault="00471CCE" w:rsidP="008A64A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0E41BD" w:rsidRPr="0013335C" w14:paraId="5EB4F318" w14:textId="77777777" w:rsidTr="004050EB">
        <w:trPr>
          <w:trHeight w:val="115"/>
          <w:tblHeader/>
        </w:trPr>
        <w:tc>
          <w:tcPr>
            <w:tcW w:w="5400" w:type="dxa"/>
          </w:tcPr>
          <w:p w14:paraId="0749D8ED" w14:textId="77777777" w:rsidR="000E41BD" w:rsidRPr="0013335C" w:rsidRDefault="000E41BD" w:rsidP="000E41BD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14:paraId="3713AAC7" w14:textId="77777777" w:rsidR="000E41BD" w:rsidRPr="0013335C" w:rsidRDefault="000E41BD" w:rsidP="000E41B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</w:tcPr>
          <w:p w14:paraId="088B745B" w14:textId="77777777" w:rsidR="000E41BD" w:rsidRPr="0013335C" w:rsidRDefault="00577624" w:rsidP="000E41B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14:paraId="68FB754A" w14:textId="77777777" w:rsidR="000E41BD" w:rsidRPr="0013335C" w:rsidRDefault="000E41BD" w:rsidP="000E41B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11CF747F" w14:textId="77777777" w:rsidR="000E41BD" w:rsidRPr="0013335C" w:rsidRDefault="00577624" w:rsidP="000E41B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0E41BD" w:rsidRPr="0013335C" w14:paraId="6D71C4CF" w14:textId="77777777" w:rsidTr="004050EB">
        <w:trPr>
          <w:tblHeader/>
        </w:trPr>
        <w:tc>
          <w:tcPr>
            <w:tcW w:w="5400" w:type="dxa"/>
          </w:tcPr>
          <w:p w14:paraId="5EDEBA15" w14:textId="77777777" w:rsidR="000E41BD" w:rsidRPr="0013335C" w:rsidRDefault="000E41BD" w:rsidP="000E41B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810" w:type="dxa"/>
          </w:tcPr>
          <w:p w14:paraId="219593B8" w14:textId="77777777" w:rsidR="000E41BD" w:rsidRPr="0013335C" w:rsidRDefault="000E41BD" w:rsidP="000E41B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</w:tcPr>
          <w:p w14:paraId="0250B664" w14:textId="77777777" w:rsidR="000E41BD" w:rsidRPr="0013335C" w:rsidRDefault="000E41BD" w:rsidP="000E41B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0E41BD" w:rsidRPr="0013335C" w14:paraId="2EF68C7B" w14:textId="77777777" w:rsidTr="004050EB">
        <w:trPr>
          <w:trHeight w:val="115"/>
        </w:trPr>
        <w:tc>
          <w:tcPr>
            <w:tcW w:w="5400" w:type="dxa"/>
          </w:tcPr>
          <w:p w14:paraId="40983908" w14:textId="77777777" w:rsidR="000E41BD" w:rsidRPr="0013335C" w:rsidRDefault="000E41BD" w:rsidP="000E41BD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รวมอยู่ในต้นทุนขาย</w:t>
            </w:r>
          </w:p>
        </w:tc>
        <w:tc>
          <w:tcPr>
            <w:tcW w:w="810" w:type="dxa"/>
          </w:tcPr>
          <w:p w14:paraId="2AD0ADD1" w14:textId="77777777" w:rsidR="000E41BD" w:rsidRPr="0013335C" w:rsidRDefault="000E41BD" w:rsidP="000E41B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2A8F076" w14:textId="77777777" w:rsidR="000E41BD" w:rsidRPr="0013335C" w:rsidRDefault="000E41BD" w:rsidP="000E41BD">
            <w:pPr>
              <w:tabs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61DA7EC" w14:textId="77777777" w:rsidR="000E41BD" w:rsidRPr="0013335C" w:rsidRDefault="000E41BD" w:rsidP="000E41BD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7ABFE664" w14:textId="77777777" w:rsidR="000E41BD" w:rsidRPr="0013335C" w:rsidRDefault="000E41BD" w:rsidP="000E41BD">
            <w:pPr>
              <w:tabs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E41BD" w:rsidRPr="0013335C" w14:paraId="21E54058" w14:textId="77777777" w:rsidTr="004050EB">
        <w:trPr>
          <w:trHeight w:val="353"/>
        </w:trPr>
        <w:tc>
          <w:tcPr>
            <w:tcW w:w="5400" w:type="dxa"/>
          </w:tcPr>
          <w:p w14:paraId="437811CA" w14:textId="77777777" w:rsidR="000E41BD" w:rsidRPr="0013335C" w:rsidRDefault="000E41BD" w:rsidP="000E41B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810" w:type="dxa"/>
          </w:tcPr>
          <w:p w14:paraId="704F5AAE" w14:textId="77777777" w:rsidR="000E41BD" w:rsidRPr="0013335C" w:rsidRDefault="000E41BD" w:rsidP="000E41B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F56BF6C" w14:textId="77777777" w:rsidR="000E41BD" w:rsidRPr="0013335C" w:rsidRDefault="00577624" w:rsidP="004050EB">
            <w:pPr>
              <w:tabs>
                <w:tab w:val="decimal" w:pos="10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51</w:t>
            </w:r>
            <w:r w:rsidR="0082280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445</w:t>
            </w:r>
          </w:p>
        </w:tc>
        <w:tc>
          <w:tcPr>
            <w:tcW w:w="284" w:type="dxa"/>
            <w:shd w:val="clear" w:color="auto" w:fill="auto"/>
          </w:tcPr>
          <w:p w14:paraId="2DFA4F9A" w14:textId="77777777" w:rsidR="000E41BD" w:rsidRPr="0013335C" w:rsidRDefault="000E41BD" w:rsidP="000E41BD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76CC97B7" w14:textId="77777777" w:rsidR="000E41BD" w:rsidRPr="0013335C" w:rsidRDefault="00577624" w:rsidP="004050EB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80</w:t>
            </w:r>
            <w:r w:rsidR="000E41B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425</w:t>
            </w:r>
          </w:p>
        </w:tc>
      </w:tr>
      <w:tr w:rsidR="000E41BD" w:rsidRPr="0013335C" w14:paraId="21D4EC1B" w14:textId="77777777" w:rsidTr="004050EB">
        <w:trPr>
          <w:trHeight w:val="115"/>
        </w:trPr>
        <w:tc>
          <w:tcPr>
            <w:tcW w:w="5400" w:type="dxa"/>
          </w:tcPr>
          <w:p w14:paraId="72E222FE" w14:textId="77777777" w:rsidR="000E41BD" w:rsidRPr="0013335C" w:rsidRDefault="000E41BD" w:rsidP="000E41B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วัตถุดิบและวัสดุสิ้นเปลืองใช้ไป</w:t>
            </w:r>
          </w:p>
        </w:tc>
        <w:tc>
          <w:tcPr>
            <w:tcW w:w="810" w:type="dxa"/>
          </w:tcPr>
          <w:p w14:paraId="68655EDC" w14:textId="77777777" w:rsidR="000E41BD" w:rsidRPr="0013335C" w:rsidRDefault="000E41BD" w:rsidP="000E41B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3F5100A" w14:textId="77777777" w:rsidR="000E41BD" w:rsidRPr="0013335C" w:rsidRDefault="00577624" w:rsidP="004050EB">
            <w:pPr>
              <w:tabs>
                <w:tab w:val="decimal" w:pos="10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="0082280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897</w:t>
            </w:r>
            <w:r w:rsidR="0082280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537</w:t>
            </w:r>
          </w:p>
        </w:tc>
        <w:tc>
          <w:tcPr>
            <w:tcW w:w="284" w:type="dxa"/>
            <w:shd w:val="clear" w:color="auto" w:fill="auto"/>
          </w:tcPr>
          <w:p w14:paraId="3B751B9C" w14:textId="77777777" w:rsidR="000E41BD" w:rsidRPr="0013335C" w:rsidRDefault="000E41BD" w:rsidP="000E41BD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16B1108F" w14:textId="77777777" w:rsidR="000E41BD" w:rsidRPr="0013335C" w:rsidRDefault="00577624" w:rsidP="004050EB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="000E41B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344</w:t>
            </w:r>
            <w:r w:rsidR="000E41B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675</w:t>
            </w:r>
          </w:p>
        </w:tc>
      </w:tr>
      <w:tr w:rsidR="000E41BD" w:rsidRPr="0013335C" w14:paraId="0CBC2A33" w14:textId="77777777" w:rsidTr="004050EB">
        <w:trPr>
          <w:trHeight w:val="115"/>
        </w:trPr>
        <w:tc>
          <w:tcPr>
            <w:tcW w:w="5400" w:type="dxa"/>
          </w:tcPr>
          <w:p w14:paraId="00729D75" w14:textId="77777777" w:rsidR="000E41BD" w:rsidRPr="0013335C" w:rsidRDefault="000E41BD" w:rsidP="000E41B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ผลประโยชน์ของพนักงาน</w:t>
            </w:r>
          </w:p>
        </w:tc>
        <w:tc>
          <w:tcPr>
            <w:tcW w:w="810" w:type="dxa"/>
          </w:tcPr>
          <w:p w14:paraId="480F3638" w14:textId="77777777" w:rsidR="000E41BD" w:rsidRPr="0013335C" w:rsidRDefault="000E41BD" w:rsidP="000E41B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A9FDC56" w14:textId="77777777" w:rsidR="000E41BD" w:rsidRPr="0013335C" w:rsidRDefault="00577624" w:rsidP="004050EB">
            <w:pPr>
              <w:tabs>
                <w:tab w:val="decimal" w:pos="10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877</w:t>
            </w:r>
            <w:r w:rsidR="0030719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251</w:t>
            </w:r>
          </w:p>
        </w:tc>
        <w:tc>
          <w:tcPr>
            <w:tcW w:w="284" w:type="dxa"/>
            <w:shd w:val="clear" w:color="auto" w:fill="auto"/>
          </w:tcPr>
          <w:p w14:paraId="31D493F4" w14:textId="77777777" w:rsidR="000E41BD" w:rsidRPr="0013335C" w:rsidRDefault="000E41BD" w:rsidP="000E41BD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433CC0C5" w14:textId="77777777" w:rsidR="000E41BD" w:rsidRPr="0013335C" w:rsidRDefault="00577624" w:rsidP="004050EB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842</w:t>
            </w:r>
            <w:r w:rsidR="000E41B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191</w:t>
            </w:r>
          </w:p>
        </w:tc>
      </w:tr>
      <w:tr w:rsidR="000E41BD" w:rsidRPr="0013335C" w14:paraId="306AAFA5" w14:textId="77777777" w:rsidTr="004050EB">
        <w:trPr>
          <w:trHeight w:val="115"/>
        </w:trPr>
        <w:tc>
          <w:tcPr>
            <w:tcW w:w="5400" w:type="dxa"/>
          </w:tcPr>
          <w:p w14:paraId="29AB97D5" w14:textId="77777777" w:rsidR="000E41BD" w:rsidRPr="0013335C" w:rsidRDefault="000E41BD" w:rsidP="000E41B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36EC8DC9" w14:textId="77777777" w:rsidR="000E41BD" w:rsidRPr="0013335C" w:rsidRDefault="000E41BD" w:rsidP="000E41B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C0835D5" w14:textId="77777777" w:rsidR="000E41BD" w:rsidRPr="0013335C" w:rsidRDefault="00577624" w:rsidP="004050EB">
            <w:pPr>
              <w:tabs>
                <w:tab w:val="decimal" w:pos="10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337</w:t>
            </w:r>
            <w:r w:rsidR="0082280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654</w:t>
            </w:r>
          </w:p>
        </w:tc>
        <w:tc>
          <w:tcPr>
            <w:tcW w:w="284" w:type="dxa"/>
            <w:shd w:val="clear" w:color="auto" w:fill="auto"/>
          </w:tcPr>
          <w:p w14:paraId="5205EFBD" w14:textId="77777777" w:rsidR="000E41BD" w:rsidRPr="0013335C" w:rsidRDefault="000E41BD" w:rsidP="000E41BD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48CB0AD0" w14:textId="77777777" w:rsidR="000E41BD" w:rsidRPr="0013335C" w:rsidRDefault="00577624" w:rsidP="004050EB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336</w:t>
            </w:r>
            <w:r w:rsidR="000E41B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118</w:t>
            </w:r>
          </w:p>
        </w:tc>
      </w:tr>
      <w:tr w:rsidR="000E41BD" w:rsidRPr="0013335C" w14:paraId="7DAEA24A" w14:textId="77777777" w:rsidTr="004050EB">
        <w:trPr>
          <w:trHeight w:val="115"/>
        </w:trPr>
        <w:tc>
          <w:tcPr>
            <w:tcW w:w="5400" w:type="dxa"/>
          </w:tcPr>
          <w:p w14:paraId="07E11DDE" w14:textId="77777777" w:rsidR="000E41BD" w:rsidRPr="0013335C" w:rsidRDefault="000E41BD" w:rsidP="000E41B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14:paraId="624387B7" w14:textId="77777777" w:rsidR="000E41BD" w:rsidRPr="0013335C" w:rsidRDefault="000E41BD" w:rsidP="000E41B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3BA6EEA" w14:textId="77777777" w:rsidR="000E41BD" w:rsidRPr="0013335C" w:rsidRDefault="000E41BD" w:rsidP="004050EB">
            <w:pPr>
              <w:tabs>
                <w:tab w:val="decimal" w:pos="10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23DF561" w14:textId="77777777" w:rsidR="000E41BD" w:rsidRPr="0013335C" w:rsidRDefault="000E41BD" w:rsidP="000E41BD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0DFB5312" w14:textId="77777777" w:rsidR="000E41BD" w:rsidRPr="0013335C" w:rsidRDefault="000E41BD" w:rsidP="004050EB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E41BD" w:rsidRPr="0013335C" w14:paraId="533F6089" w14:textId="77777777" w:rsidTr="004050EB">
        <w:trPr>
          <w:trHeight w:val="115"/>
        </w:trPr>
        <w:tc>
          <w:tcPr>
            <w:tcW w:w="5400" w:type="dxa"/>
          </w:tcPr>
          <w:p w14:paraId="2F94FF66" w14:textId="77777777" w:rsidR="000E41BD" w:rsidRPr="0013335C" w:rsidRDefault="000E41BD" w:rsidP="000E41BD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รวมอยู่ในต้นทุนในการจัดจำหน่าย</w:t>
            </w:r>
          </w:p>
        </w:tc>
        <w:tc>
          <w:tcPr>
            <w:tcW w:w="810" w:type="dxa"/>
          </w:tcPr>
          <w:p w14:paraId="0216B21E" w14:textId="77777777" w:rsidR="000E41BD" w:rsidRPr="0013335C" w:rsidRDefault="000E41BD" w:rsidP="000E41B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BBBD602" w14:textId="77777777" w:rsidR="000E41BD" w:rsidRPr="0013335C" w:rsidRDefault="000E41BD" w:rsidP="004050EB">
            <w:pPr>
              <w:tabs>
                <w:tab w:val="decimal" w:pos="10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00DCB8B" w14:textId="77777777" w:rsidR="000E41BD" w:rsidRPr="0013335C" w:rsidRDefault="000E41BD" w:rsidP="000E41BD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1C46628C" w14:textId="77777777" w:rsidR="000E41BD" w:rsidRPr="0013335C" w:rsidRDefault="000E41BD" w:rsidP="004050EB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E41BD" w:rsidRPr="0013335C" w14:paraId="1FA36A89" w14:textId="77777777" w:rsidTr="004050EB">
        <w:trPr>
          <w:trHeight w:val="115"/>
        </w:trPr>
        <w:tc>
          <w:tcPr>
            <w:tcW w:w="5400" w:type="dxa"/>
          </w:tcPr>
          <w:p w14:paraId="41675324" w14:textId="77777777" w:rsidR="000E41BD" w:rsidRPr="0013335C" w:rsidRDefault="000E41BD" w:rsidP="000E41B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ค่าลิขสิทธิ์ในการขายสินค้า</w:t>
            </w:r>
          </w:p>
        </w:tc>
        <w:tc>
          <w:tcPr>
            <w:tcW w:w="810" w:type="dxa"/>
          </w:tcPr>
          <w:p w14:paraId="33ED7115" w14:textId="77777777" w:rsidR="000E41BD" w:rsidRPr="0013335C" w:rsidRDefault="000E41BD" w:rsidP="000E41B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1806C6" w14:textId="77777777" w:rsidR="000E41BD" w:rsidRPr="0013335C" w:rsidRDefault="00577624" w:rsidP="004050EB">
            <w:pPr>
              <w:tabs>
                <w:tab w:val="decimal" w:pos="10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167</w:t>
            </w:r>
            <w:r w:rsidR="0082280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939</w:t>
            </w:r>
          </w:p>
        </w:tc>
        <w:tc>
          <w:tcPr>
            <w:tcW w:w="284" w:type="dxa"/>
            <w:shd w:val="clear" w:color="auto" w:fill="auto"/>
          </w:tcPr>
          <w:p w14:paraId="2FC8B318" w14:textId="77777777" w:rsidR="000E41BD" w:rsidRPr="0013335C" w:rsidRDefault="000E41BD" w:rsidP="000E41BD">
            <w:pPr>
              <w:tabs>
                <w:tab w:val="decimal" w:pos="987"/>
              </w:tabs>
              <w:spacing w:line="240" w:lineRule="auto"/>
              <w:ind w:left="-198"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418B7F67" w14:textId="77777777" w:rsidR="000E41BD" w:rsidRPr="0013335C" w:rsidRDefault="00577624" w:rsidP="004050EB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176</w:t>
            </w:r>
            <w:r w:rsidR="000E41B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455</w:t>
            </w:r>
          </w:p>
        </w:tc>
      </w:tr>
      <w:tr w:rsidR="000E41BD" w:rsidRPr="0013335C" w14:paraId="40716108" w14:textId="77777777" w:rsidTr="004050EB">
        <w:trPr>
          <w:trHeight w:val="115"/>
        </w:trPr>
        <w:tc>
          <w:tcPr>
            <w:tcW w:w="5400" w:type="dxa"/>
          </w:tcPr>
          <w:p w14:paraId="5B3AD49F" w14:textId="77777777" w:rsidR="000E41BD" w:rsidRPr="0013335C" w:rsidRDefault="000E41BD" w:rsidP="000E41B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ค่าขนส่งสินค้า</w:t>
            </w:r>
          </w:p>
        </w:tc>
        <w:tc>
          <w:tcPr>
            <w:tcW w:w="810" w:type="dxa"/>
          </w:tcPr>
          <w:p w14:paraId="7AFBC335" w14:textId="77777777" w:rsidR="000E41BD" w:rsidRPr="0013335C" w:rsidRDefault="000E41BD" w:rsidP="000E41B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7CB43A" w14:textId="77777777" w:rsidR="000E41BD" w:rsidRPr="0013335C" w:rsidRDefault="00577624" w:rsidP="004050EB">
            <w:pPr>
              <w:tabs>
                <w:tab w:val="decimal" w:pos="10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94</w:t>
            </w:r>
            <w:r w:rsidR="0082280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613</w:t>
            </w:r>
          </w:p>
        </w:tc>
        <w:tc>
          <w:tcPr>
            <w:tcW w:w="284" w:type="dxa"/>
            <w:shd w:val="clear" w:color="auto" w:fill="auto"/>
          </w:tcPr>
          <w:p w14:paraId="761AE52A" w14:textId="77777777" w:rsidR="000E41BD" w:rsidRPr="0013335C" w:rsidRDefault="000E41BD" w:rsidP="000E41BD">
            <w:pPr>
              <w:tabs>
                <w:tab w:val="decimal" w:pos="987"/>
              </w:tabs>
              <w:spacing w:line="240" w:lineRule="auto"/>
              <w:ind w:left="-198"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00D68322" w14:textId="77777777" w:rsidR="000E41BD" w:rsidRPr="0013335C" w:rsidRDefault="00577624" w:rsidP="004050EB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109</w:t>
            </w:r>
            <w:r w:rsidR="000E41B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342</w:t>
            </w:r>
          </w:p>
        </w:tc>
      </w:tr>
      <w:tr w:rsidR="000E41BD" w:rsidRPr="0013335C" w14:paraId="4B84A2B3" w14:textId="77777777" w:rsidTr="004050EB">
        <w:trPr>
          <w:trHeight w:val="115"/>
        </w:trPr>
        <w:tc>
          <w:tcPr>
            <w:tcW w:w="5400" w:type="dxa"/>
          </w:tcPr>
          <w:p w14:paraId="58A433CB" w14:textId="77777777" w:rsidR="000E41BD" w:rsidRPr="0013335C" w:rsidRDefault="000E41BD" w:rsidP="000E41B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ค่าประกันความเสียหายคุณภาพสินค้า</w:t>
            </w:r>
          </w:p>
        </w:tc>
        <w:tc>
          <w:tcPr>
            <w:tcW w:w="810" w:type="dxa"/>
          </w:tcPr>
          <w:p w14:paraId="2E63C76B" w14:textId="77777777" w:rsidR="000E41BD" w:rsidRPr="0013335C" w:rsidRDefault="000E41BD" w:rsidP="000E41B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E61116" w14:textId="77777777" w:rsidR="000E41BD" w:rsidRPr="0013335C" w:rsidRDefault="00577624" w:rsidP="004050EB">
            <w:pPr>
              <w:tabs>
                <w:tab w:val="decimal" w:pos="10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87</w:t>
            </w:r>
            <w:r w:rsidR="00C07E12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286</w:t>
            </w:r>
          </w:p>
        </w:tc>
        <w:tc>
          <w:tcPr>
            <w:tcW w:w="284" w:type="dxa"/>
            <w:shd w:val="clear" w:color="auto" w:fill="auto"/>
          </w:tcPr>
          <w:p w14:paraId="492A6231" w14:textId="77777777" w:rsidR="000E41BD" w:rsidRPr="0013335C" w:rsidRDefault="000E41BD" w:rsidP="000E41BD">
            <w:pPr>
              <w:tabs>
                <w:tab w:val="decimal" w:pos="987"/>
              </w:tabs>
              <w:spacing w:line="240" w:lineRule="auto"/>
              <w:ind w:left="-198"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7A05CC89" w14:textId="77777777" w:rsidR="000E41BD" w:rsidRPr="0013335C" w:rsidRDefault="00577624" w:rsidP="004050EB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79</w:t>
            </w:r>
            <w:r w:rsidR="000E41B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321</w:t>
            </w:r>
          </w:p>
        </w:tc>
      </w:tr>
      <w:tr w:rsidR="000E41BD" w:rsidRPr="0013335C" w14:paraId="401088A4" w14:textId="77777777" w:rsidTr="004050EB">
        <w:trPr>
          <w:trHeight w:val="115"/>
        </w:trPr>
        <w:tc>
          <w:tcPr>
            <w:tcW w:w="5400" w:type="dxa"/>
          </w:tcPr>
          <w:p w14:paraId="3A627B7A" w14:textId="77777777" w:rsidR="000E41BD" w:rsidRPr="0013335C" w:rsidRDefault="000E41BD" w:rsidP="000E41B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ค่าโฆษณาและส่งเสริมการขาย</w:t>
            </w:r>
          </w:p>
        </w:tc>
        <w:tc>
          <w:tcPr>
            <w:tcW w:w="810" w:type="dxa"/>
          </w:tcPr>
          <w:p w14:paraId="6F27D7FA" w14:textId="77777777" w:rsidR="000E41BD" w:rsidRPr="0013335C" w:rsidRDefault="000E41BD" w:rsidP="000E41B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9577CC" w14:textId="77777777" w:rsidR="000E41BD" w:rsidRPr="0013335C" w:rsidRDefault="00577624" w:rsidP="004050EB">
            <w:pPr>
              <w:tabs>
                <w:tab w:val="decimal" w:pos="10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40</w:t>
            </w:r>
            <w:r w:rsidR="0082280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240</w:t>
            </w:r>
          </w:p>
        </w:tc>
        <w:tc>
          <w:tcPr>
            <w:tcW w:w="284" w:type="dxa"/>
            <w:shd w:val="clear" w:color="auto" w:fill="auto"/>
          </w:tcPr>
          <w:p w14:paraId="0F21AF32" w14:textId="77777777" w:rsidR="000E41BD" w:rsidRPr="0013335C" w:rsidRDefault="000E41BD" w:rsidP="000E41BD">
            <w:pPr>
              <w:tabs>
                <w:tab w:val="decimal" w:pos="987"/>
              </w:tabs>
              <w:spacing w:line="240" w:lineRule="auto"/>
              <w:ind w:left="-198"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1A4ABBBA" w14:textId="77777777" w:rsidR="000E41BD" w:rsidRPr="0013335C" w:rsidRDefault="00577624" w:rsidP="004050EB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46</w:t>
            </w:r>
            <w:r w:rsidR="000E41B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856</w:t>
            </w:r>
          </w:p>
        </w:tc>
      </w:tr>
      <w:tr w:rsidR="00C07E12" w:rsidRPr="0013335C" w14:paraId="46778902" w14:textId="77777777" w:rsidTr="004050EB">
        <w:trPr>
          <w:trHeight w:val="115"/>
        </w:trPr>
        <w:tc>
          <w:tcPr>
            <w:tcW w:w="5400" w:type="dxa"/>
          </w:tcPr>
          <w:p w14:paraId="5556CCA6" w14:textId="77777777" w:rsidR="00C07E12" w:rsidRPr="0013335C" w:rsidRDefault="00C07E12" w:rsidP="000E41B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14:paraId="7DF5EAAC" w14:textId="77777777" w:rsidR="00C07E12" w:rsidRPr="0013335C" w:rsidRDefault="00C07E12" w:rsidP="000E41B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38B7AD" w14:textId="77777777" w:rsidR="00C07E12" w:rsidRPr="0013335C" w:rsidRDefault="00C07E12" w:rsidP="004050EB">
            <w:pPr>
              <w:tabs>
                <w:tab w:val="decimal" w:pos="10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0EB56F7" w14:textId="77777777" w:rsidR="00C07E12" w:rsidRPr="0013335C" w:rsidRDefault="00C07E12" w:rsidP="000E41BD">
            <w:pPr>
              <w:tabs>
                <w:tab w:val="decimal" w:pos="987"/>
              </w:tabs>
              <w:spacing w:line="240" w:lineRule="auto"/>
              <w:ind w:left="-198"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1F7429E2" w14:textId="77777777" w:rsidR="00C07E12" w:rsidRPr="0013335C" w:rsidRDefault="00C07E12" w:rsidP="004050EB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E41BD" w:rsidRPr="0013335C" w14:paraId="71F6D2E5" w14:textId="77777777" w:rsidTr="004050EB">
        <w:trPr>
          <w:trHeight w:val="115"/>
        </w:trPr>
        <w:tc>
          <w:tcPr>
            <w:tcW w:w="5400" w:type="dxa"/>
          </w:tcPr>
          <w:p w14:paraId="72CFFD9F" w14:textId="77777777" w:rsidR="000E41BD" w:rsidRPr="0013335C" w:rsidRDefault="000E41BD" w:rsidP="000E41BD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รวมอยู่ในค่าใช้จ่ายในการบริหาร</w:t>
            </w:r>
          </w:p>
        </w:tc>
        <w:tc>
          <w:tcPr>
            <w:tcW w:w="810" w:type="dxa"/>
          </w:tcPr>
          <w:p w14:paraId="3041AC2E" w14:textId="77777777" w:rsidR="000E41BD" w:rsidRPr="0013335C" w:rsidRDefault="000E41BD" w:rsidP="000E41B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2773E72" w14:textId="77777777" w:rsidR="000E41BD" w:rsidRPr="0013335C" w:rsidRDefault="000E41BD" w:rsidP="004050EB">
            <w:pPr>
              <w:tabs>
                <w:tab w:val="decimal" w:pos="10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13A37E2C" w14:textId="77777777" w:rsidR="000E41BD" w:rsidRPr="0013335C" w:rsidRDefault="000E41BD" w:rsidP="000E41BD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022C20E6" w14:textId="77777777" w:rsidR="000E41BD" w:rsidRPr="0013335C" w:rsidRDefault="000E41BD" w:rsidP="004050EB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E41BD" w:rsidRPr="0013335C" w14:paraId="1B735266" w14:textId="77777777" w:rsidTr="004050EB">
        <w:trPr>
          <w:trHeight w:val="115"/>
        </w:trPr>
        <w:tc>
          <w:tcPr>
            <w:tcW w:w="5400" w:type="dxa"/>
          </w:tcPr>
          <w:p w14:paraId="25059601" w14:textId="77777777" w:rsidR="000E41BD" w:rsidRPr="0013335C" w:rsidRDefault="000E41BD" w:rsidP="000E41B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ค่าพัฒนาผลิตภัณฑ์</w:t>
            </w:r>
          </w:p>
        </w:tc>
        <w:tc>
          <w:tcPr>
            <w:tcW w:w="810" w:type="dxa"/>
          </w:tcPr>
          <w:p w14:paraId="625863AD" w14:textId="77777777" w:rsidR="000E41BD" w:rsidRPr="0013335C" w:rsidRDefault="000E41BD" w:rsidP="000E41B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3F4D057" w14:textId="77777777" w:rsidR="000E41BD" w:rsidRPr="0013335C" w:rsidRDefault="00577624" w:rsidP="004050EB">
            <w:pPr>
              <w:tabs>
                <w:tab w:val="decimal" w:pos="10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270</w:t>
            </w:r>
            <w:r w:rsidR="0082280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494</w:t>
            </w:r>
          </w:p>
        </w:tc>
        <w:tc>
          <w:tcPr>
            <w:tcW w:w="284" w:type="dxa"/>
            <w:shd w:val="clear" w:color="auto" w:fill="auto"/>
          </w:tcPr>
          <w:p w14:paraId="11E99A69" w14:textId="77777777" w:rsidR="000E41BD" w:rsidRPr="0013335C" w:rsidRDefault="000E41BD" w:rsidP="000E41BD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49D56AE9" w14:textId="77777777" w:rsidR="000E41BD" w:rsidRPr="0013335C" w:rsidRDefault="00577624" w:rsidP="004050EB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275</w:t>
            </w:r>
            <w:r w:rsidR="000E41B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108</w:t>
            </w:r>
          </w:p>
        </w:tc>
      </w:tr>
      <w:tr w:rsidR="000E41BD" w:rsidRPr="0013335C" w14:paraId="51EF6CCE" w14:textId="77777777" w:rsidTr="004050EB">
        <w:trPr>
          <w:trHeight w:val="115"/>
        </w:trPr>
        <w:tc>
          <w:tcPr>
            <w:tcW w:w="5400" w:type="dxa"/>
          </w:tcPr>
          <w:p w14:paraId="322CE028" w14:textId="77777777" w:rsidR="000E41BD" w:rsidRPr="0013335C" w:rsidRDefault="000E41BD" w:rsidP="000E41B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ผลประโยชน์ของพนักงาน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810" w:type="dxa"/>
          </w:tcPr>
          <w:p w14:paraId="7EA034D8" w14:textId="77777777" w:rsidR="000E41BD" w:rsidRPr="0013335C" w:rsidRDefault="000E41BD" w:rsidP="000E41B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3184C43" w14:textId="77777777" w:rsidR="000E41BD" w:rsidRPr="0013335C" w:rsidRDefault="00577624" w:rsidP="004050EB">
            <w:pPr>
              <w:tabs>
                <w:tab w:val="decimal" w:pos="10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199</w:t>
            </w:r>
            <w:r w:rsidR="0082280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277</w:t>
            </w:r>
          </w:p>
        </w:tc>
        <w:tc>
          <w:tcPr>
            <w:tcW w:w="284" w:type="dxa"/>
            <w:shd w:val="clear" w:color="auto" w:fill="auto"/>
          </w:tcPr>
          <w:p w14:paraId="363281AE" w14:textId="77777777" w:rsidR="000E41BD" w:rsidRPr="0013335C" w:rsidRDefault="000E41BD" w:rsidP="000E41BD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4AA5B3CC" w14:textId="77777777" w:rsidR="000E41BD" w:rsidRPr="0013335C" w:rsidRDefault="00577624" w:rsidP="004050EB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191</w:t>
            </w:r>
            <w:r w:rsidR="000E41B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678</w:t>
            </w:r>
          </w:p>
        </w:tc>
      </w:tr>
      <w:tr w:rsidR="000E41BD" w:rsidRPr="0013335C" w14:paraId="29342550" w14:textId="77777777" w:rsidTr="004050EB">
        <w:trPr>
          <w:trHeight w:val="115"/>
        </w:trPr>
        <w:tc>
          <w:tcPr>
            <w:tcW w:w="5400" w:type="dxa"/>
          </w:tcPr>
          <w:p w14:paraId="692DF08D" w14:textId="77777777" w:rsidR="000E41BD" w:rsidRPr="0013335C" w:rsidRDefault="000E41BD" w:rsidP="000E41B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ค่าเช่าคลังสินค้า</w:t>
            </w:r>
          </w:p>
        </w:tc>
        <w:tc>
          <w:tcPr>
            <w:tcW w:w="810" w:type="dxa"/>
          </w:tcPr>
          <w:p w14:paraId="227249A2" w14:textId="77777777" w:rsidR="000E41BD" w:rsidRPr="0013335C" w:rsidRDefault="000E41BD" w:rsidP="000E41B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57FA1B9" w14:textId="77777777" w:rsidR="000E41BD" w:rsidRPr="0013335C" w:rsidRDefault="00577624" w:rsidP="004050EB">
            <w:pPr>
              <w:tabs>
                <w:tab w:val="decimal" w:pos="106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69</w:t>
            </w:r>
            <w:r w:rsidR="00944B6E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345</w:t>
            </w:r>
          </w:p>
        </w:tc>
        <w:tc>
          <w:tcPr>
            <w:tcW w:w="284" w:type="dxa"/>
            <w:shd w:val="clear" w:color="auto" w:fill="auto"/>
          </w:tcPr>
          <w:p w14:paraId="5C6BEFD3" w14:textId="77777777" w:rsidR="000E41BD" w:rsidRPr="0013335C" w:rsidRDefault="000E41BD" w:rsidP="000E41BD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33DC65A4" w14:textId="77777777" w:rsidR="000E41BD" w:rsidRPr="0013335C" w:rsidRDefault="00577624" w:rsidP="004050EB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81</w:t>
            </w:r>
            <w:r w:rsidR="000E41B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387</w:t>
            </w:r>
          </w:p>
        </w:tc>
      </w:tr>
    </w:tbl>
    <w:p w14:paraId="508834A5" w14:textId="77777777" w:rsidR="009D227D" w:rsidRPr="0013335C" w:rsidRDefault="009D227D" w:rsidP="004050EB">
      <w:pPr>
        <w:numPr>
          <w:ilvl w:val="0"/>
          <w:numId w:val="27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3335C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ภาษีเงินได้</w:t>
      </w:r>
    </w:p>
    <w:p w14:paraId="14587BD4" w14:textId="77777777" w:rsidR="00AF3D2E" w:rsidRPr="0013335C" w:rsidRDefault="00AF3D2E" w:rsidP="00B16A8E">
      <w:pPr>
        <w:tabs>
          <w:tab w:val="left" w:pos="540"/>
        </w:tabs>
        <w:ind w:left="540"/>
        <w:jc w:val="thaiDistribute"/>
        <w:rPr>
          <w:rFonts w:ascii="Angsana New" w:hAnsi="Angsana New"/>
          <w:bCs/>
          <w:sz w:val="30"/>
          <w:szCs w:val="30"/>
          <w:lang w:val="en-US"/>
        </w:rPr>
      </w:pPr>
    </w:p>
    <w:tbl>
      <w:tblPr>
        <w:tblW w:w="4749" w:type="pct"/>
        <w:tblInd w:w="450" w:type="dxa"/>
        <w:tblLook w:val="00A0" w:firstRow="1" w:lastRow="0" w:firstColumn="1" w:lastColumn="0" w:noHBand="0" w:noVBand="0"/>
      </w:tblPr>
      <w:tblGrid>
        <w:gridCol w:w="5365"/>
        <w:gridCol w:w="878"/>
        <w:gridCol w:w="1316"/>
        <w:gridCol w:w="307"/>
        <w:gridCol w:w="1257"/>
      </w:tblGrid>
      <w:tr w:rsidR="00471CCE" w:rsidRPr="0013335C" w14:paraId="57ACFEE7" w14:textId="77777777" w:rsidTr="004050EB">
        <w:trPr>
          <w:trHeight w:val="420"/>
        </w:trPr>
        <w:tc>
          <w:tcPr>
            <w:tcW w:w="2940" w:type="pct"/>
          </w:tcPr>
          <w:p w14:paraId="21933E59" w14:textId="77777777" w:rsidR="00471CCE" w:rsidRPr="0013335C" w:rsidRDefault="00471CCE" w:rsidP="008A64A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28CB9701" w14:textId="77777777" w:rsidR="00471CCE" w:rsidRPr="0013335C" w:rsidRDefault="00471CCE" w:rsidP="008A64A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78" w:type="pct"/>
            <w:gridSpan w:val="3"/>
          </w:tcPr>
          <w:p w14:paraId="256CBD75" w14:textId="77777777" w:rsidR="00471CCE" w:rsidRPr="0013335C" w:rsidRDefault="00471CCE" w:rsidP="008A64A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71CCE" w:rsidRPr="0013335C" w14:paraId="5EDF5249" w14:textId="77777777" w:rsidTr="004050EB">
        <w:trPr>
          <w:trHeight w:val="420"/>
        </w:trPr>
        <w:tc>
          <w:tcPr>
            <w:tcW w:w="2940" w:type="pct"/>
          </w:tcPr>
          <w:p w14:paraId="22BBD61C" w14:textId="77777777" w:rsidR="00471CCE" w:rsidRPr="0013335C" w:rsidRDefault="00471CCE" w:rsidP="008A64A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1B11C31F" w14:textId="77777777" w:rsidR="00471CCE" w:rsidRPr="0013335C" w:rsidRDefault="00471CCE" w:rsidP="008A64A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78" w:type="pct"/>
            <w:gridSpan w:val="3"/>
          </w:tcPr>
          <w:p w14:paraId="137732AA" w14:textId="77777777" w:rsidR="00471CCE" w:rsidRPr="0013335C" w:rsidRDefault="00471CCE" w:rsidP="008A64A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13335C" w14:paraId="60CC2454" w14:textId="77777777" w:rsidTr="004050EB">
        <w:trPr>
          <w:trHeight w:val="420"/>
        </w:trPr>
        <w:tc>
          <w:tcPr>
            <w:tcW w:w="2940" w:type="pct"/>
          </w:tcPr>
          <w:p w14:paraId="3864B301" w14:textId="77777777" w:rsidR="00471CCE" w:rsidRPr="0013335C" w:rsidRDefault="00841DAF" w:rsidP="00841DAF">
            <w:pPr>
              <w:tabs>
                <w:tab w:val="left" w:pos="540"/>
              </w:tabs>
              <w:ind w:left="540" w:hanging="54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481" w:type="pct"/>
          </w:tcPr>
          <w:p w14:paraId="0A340A34" w14:textId="77777777" w:rsidR="00471CCE" w:rsidRPr="0013335C" w:rsidRDefault="00471CCE" w:rsidP="008A64A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78" w:type="pct"/>
            <w:gridSpan w:val="3"/>
          </w:tcPr>
          <w:p w14:paraId="09782265" w14:textId="77777777" w:rsidR="00471CCE" w:rsidRPr="0013335C" w:rsidRDefault="00471CCE" w:rsidP="008A64A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5B3DEC" w:rsidRPr="0013335C" w14:paraId="5A71F3E9" w14:textId="77777777" w:rsidTr="004050EB">
        <w:trPr>
          <w:trHeight w:val="420"/>
        </w:trPr>
        <w:tc>
          <w:tcPr>
            <w:tcW w:w="2940" w:type="pct"/>
          </w:tcPr>
          <w:p w14:paraId="129A87BB" w14:textId="77777777" w:rsidR="005B3DEC" w:rsidRPr="0013335C" w:rsidRDefault="005B3DEC" w:rsidP="005B3DE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4D55C2E9" w14:textId="77777777" w:rsidR="005B3DEC" w:rsidRPr="0013335C" w:rsidRDefault="005B3DEC" w:rsidP="005B3DEC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1" w:type="pct"/>
          </w:tcPr>
          <w:p w14:paraId="6E234467" w14:textId="77777777" w:rsidR="005B3DEC" w:rsidRPr="0013335C" w:rsidRDefault="00577624" w:rsidP="005B3DE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68" w:type="pct"/>
          </w:tcPr>
          <w:p w14:paraId="5A040280" w14:textId="77777777" w:rsidR="005B3DEC" w:rsidRPr="0013335C" w:rsidRDefault="005B3DEC" w:rsidP="005B3DE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89" w:type="pct"/>
          </w:tcPr>
          <w:p w14:paraId="66E0D5AB" w14:textId="77777777" w:rsidR="005B3DEC" w:rsidRPr="0013335C" w:rsidRDefault="00577624" w:rsidP="005B3DE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5B3DEC" w:rsidRPr="0013335C" w14:paraId="4F593169" w14:textId="77777777" w:rsidTr="004050EB">
        <w:trPr>
          <w:trHeight w:val="420"/>
        </w:trPr>
        <w:tc>
          <w:tcPr>
            <w:tcW w:w="2940" w:type="pct"/>
          </w:tcPr>
          <w:p w14:paraId="60A715F9" w14:textId="77777777" w:rsidR="005B3DEC" w:rsidRPr="0013335C" w:rsidRDefault="005B3DEC" w:rsidP="005B3DE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0502D39E" w14:textId="77777777" w:rsidR="005B3DEC" w:rsidRPr="0013335C" w:rsidRDefault="005B3DEC" w:rsidP="005B3DEC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78" w:type="pct"/>
            <w:gridSpan w:val="3"/>
          </w:tcPr>
          <w:p w14:paraId="587D05ED" w14:textId="77777777" w:rsidR="005B3DEC" w:rsidRPr="0013335C" w:rsidRDefault="005B3DEC" w:rsidP="005B3DE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5B3DEC" w:rsidRPr="0013335C" w14:paraId="620862DA" w14:textId="77777777" w:rsidTr="004050EB">
        <w:trPr>
          <w:trHeight w:val="420"/>
        </w:trPr>
        <w:tc>
          <w:tcPr>
            <w:tcW w:w="2940" w:type="pct"/>
          </w:tcPr>
          <w:p w14:paraId="2BC95A98" w14:textId="77777777" w:rsidR="005B3DEC" w:rsidRPr="0013335C" w:rsidRDefault="005B3DEC" w:rsidP="005B3DE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</w:t>
            </w:r>
            <w:r w:rsidR="005F762D"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481" w:type="pct"/>
          </w:tcPr>
          <w:p w14:paraId="66A53DB4" w14:textId="77777777" w:rsidR="005B3DEC" w:rsidRPr="0013335C" w:rsidRDefault="005B3DEC" w:rsidP="005B3DEC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</w:tcPr>
          <w:p w14:paraId="6C3CFCFA" w14:textId="77777777" w:rsidR="005B3DEC" w:rsidRPr="0013335C" w:rsidRDefault="005B3DEC" w:rsidP="005B3DEC">
            <w:pPr>
              <w:tabs>
                <w:tab w:val="decimal" w:pos="951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8" w:type="pct"/>
          </w:tcPr>
          <w:p w14:paraId="7AC1F3CF" w14:textId="77777777" w:rsidR="005B3DEC" w:rsidRPr="0013335C" w:rsidRDefault="005B3DEC" w:rsidP="005B3DEC">
            <w:pPr>
              <w:tabs>
                <w:tab w:val="decimal" w:pos="951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</w:tcPr>
          <w:p w14:paraId="7DB3491A" w14:textId="77777777" w:rsidR="005B3DEC" w:rsidRPr="0013335C" w:rsidRDefault="005B3DEC" w:rsidP="005B3DEC">
            <w:pPr>
              <w:tabs>
                <w:tab w:val="decimal" w:pos="951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E41BD" w:rsidRPr="0013335C" w14:paraId="141B25B5" w14:textId="77777777" w:rsidTr="004050EB">
        <w:trPr>
          <w:trHeight w:val="420"/>
        </w:trPr>
        <w:tc>
          <w:tcPr>
            <w:tcW w:w="2940" w:type="pct"/>
          </w:tcPr>
          <w:p w14:paraId="76C54180" w14:textId="77777777" w:rsidR="000E41BD" w:rsidRPr="0013335C" w:rsidRDefault="000E41BD" w:rsidP="000E41B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481" w:type="pct"/>
          </w:tcPr>
          <w:p w14:paraId="086EB275" w14:textId="77777777" w:rsidR="000E41BD" w:rsidRPr="0013335C" w:rsidRDefault="000E41BD" w:rsidP="000E41B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</w:tcPr>
          <w:p w14:paraId="19C0D5CC" w14:textId="77777777" w:rsidR="000E41BD" w:rsidRPr="0013335C" w:rsidRDefault="00577624" w:rsidP="004050EB">
            <w:pPr>
              <w:tabs>
                <w:tab w:val="decimal" w:pos="103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46</w:t>
            </w:r>
            <w:r w:rsidR="004C05D8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559</w:t>
            </w:r>
          </w:p>
        </w:tc>
        <w:tc>
          <w:tcPr>
            <w:tcW w:w="168" w:type="pct"/>
          </w:tcPr>
          <w:p w14:paraId="15D6BBCB" w14:textId="77777777" w:rsidR="000E41BD" w:rsidRPr="0013335C" w:rsidRDefault="000E41BD" w:rsidP="000E41BD">
            <w:pPr>
              <w:tabs>
                <w:tab w:val="decimal" w:pos="951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</w:tcPr>
          <w:p w14:paraId="69EF1590" w14:textId="77777777" w:rsidR="000E41BD" w:rsidRPr="0013335C" w:rsidRDefault="000E41BD" w:rsidP="004050EB">
            <w:pPr>
              <w:tabs>
                <w:tab w:val="decimal" w:pos="64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8D39C2" w:rsidRPr="0013335C" w14:paraId="5008C1F3" w14:textId="77777777" w:rsidTr="004050EB">
        <w:trPr>
          <w:trHeight w:val="420"/>
        </w:trPr>
        <w:tc>
          <w:tcPr>
            <w:tcW w:w="2940" w:type="pct"/>
          </w:tcPr>
          <w:p w14:paraId="708255E9" w14:textId="77777777" w:rsidR="008D39C2" w:rsidRPr="0013335C" w:rsidRDefault="008D39C2" w:rsidP="000E41B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 ๆ ที่บันทึกต่ำไป</w:t>
            </w:r>
          </w:p>
        </w:tc>
        <w:tc>
          <w:tcPr>
            <w:tcW w:w="481" w:type="pct"/>
          </w:tcPr>
          <w:p w14:paraId="5326BE95" w14:textId="77777777" w:rsidR="008D39C2" w:rsidRPr="0013335C" w:rsidRDefault="008D39C2" w:rsidP="000E41B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</w:tcPr>
          <w:p w14:paraId="106A4C8C" w14:textId="77777777" w:rsidR="008D39C2" w:rsidRPr="0013335C" w:rsidRDefault="00577624" w:rsidP="004050EB">
            <w:pPr>
              <w:tabs>
                <w:tab w:val="decimal" w:pos="103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  <w:r w:rsidR="004C05D8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076</w:t>
            </w:r>
          </w:p>
        </w:tc>
        <w:tc>
          <w:tcPr>
            <w:tcW w:w="168" w:type="pct"/>
          </w:tcPr>
          <w:p w14:paraId="59075858" w14:textId="77777777" w:rsidR="008D39C2" w:rsidRPr="0013335C" w:rsidRDefault="008D39C2" w:rsidP="000E41BD">
            <w:pPr>
              <w:tabs>
                <w:tab w:val="decimal" w:pos="951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</w:tcPr>
          <w:p w14:paraId="09D51EBC" w14:textId="77777777" w:rsidR="008D39C2" w:rsidRPr="0013335C" w:rsidRDefault="004050EB" w:rsidP="004050EB">
            <w:pPr>
              <w:tabs>
                <w:tab w:val="decimal" w:pos="64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0E41BD" w:rsidRPr="0013335C" w14:paraId="26B3911D" w14:textId="77777777" w:rsidTr="004050EB">
        <w:trPr>
          <w:trHeight w:val="60"/>
        </w:trPr>
        <w:tc>
          <w:tcPr>
            <w:tcW w:w="2940" w:type="pct"/>
          </w:tcPr>
          <w:p w14:paraId="7B057532" w14:textId="77777777" w:rsidR="000E41BD" w:rsidRPr="0013335C" w:rsidRDefault="000E41BD" w:rsidP="000E41B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1B6DEAEA" w14:textId="77777777" w:rsidR="000E41BD" w:rsidRPr="0013335C" w:rsidRDefault="000E41BD" w:rsidP="000E41B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</w:tcPr>
          <w:p w14:paraId="62D9CE46" w14:textId="77777777" w:rsidR="000E41BD" w:rsidRPr="0013335C" w:rsidRDefault="00577624" w:rsidP="004050EB">
            <w:pPr>
              <w:tabs>
                <w:tab w:val="decimal" w:pos="1030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54</w:t>
            </w:r>
            <w:r w:rsidR="008D39C2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635</w:t>
            </w:r>
          </w:p>
        </w:tc>
        <w:tc>
          <w:tcPr>
            <w:tcW w:w="168" w:type="pct"/>
          </w:tcPr>
          <w:p w14:paraId="58CB4745" w14:textId="77777777" w:rsidR="000E41BD" w:rsidRPr="0013335C" w:rsidRDefault="000E41BD" w:rsidP="000E41BD">
            <w:pPr>
              <w:tabs>
                <w:tab w:val="decimal" w:pos="951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</w:tcPr>
          <w:p w14:paraId="0979F4DE" w14:textId="77777777" w:rsidR="000E41BD" w:rsidRPr="0013335C" w:rsidRDefault="000E41BD" w:rsidP="004050EB">
            <w:pPr>
              <w:tabs>
                <w:tab w:val="decimal" w:pos="640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0E41BD" w:rsidRPr="0013335C" w14:paraId="51ECF0AA" w14:textId="77777777" w:rsidTr="004050EB">
        <w:trPr>
          <w:trHeight w:val="420"/>
        </w:trPr>
        <w:tc>
          <w:tcPr>
            <w:tcW w:w="2940" w:type="pct"/>
          </w:tcPr>
          <w:p w14:paraId="51D2BC4F" w14:textId="77777777" w:rsidR="000E41BD" w:rsidRPr="0013335C" w:rsidRDefault="000E41BD" w:rsidP="000E41B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81" w:type="pct"/>
          </w:tcPr>
          <w:p w14:paraId="1C8EF413" w14:textId="77777777" w:rsidR="000E41BD" w:rsidRPr="0013335C" w:rsidRDefault="000E41BD" w:rsidP="000E41B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</w:tcPr>
          <w:p w14:paraId="33363A6B" w14:textId="77777777" w:rsidR="000E41BD" w:rsidRPr="0013335C" w:rsidRDefault="000E41BD" w:rsidP="004050EB">
            <w:pPr>
              <w:tabs>
                <w:tab w:val="decimal" w:pos="1030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8" w:type="pct"/>
          </w:tcPr>
          <w:p w14:paraId="426BF995" w14:textId="77777777" w:rsidR="000E41BD" w:rsidRPr="0013335C" w:rsidRDefault="000E41BD" w:rsidP="000E41BD">
            <w:pPr>
              <w:tabs>
                <w:tab w:val="decimal" w:pos="951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</w:tcPr>
          <w:p w14:paraId="43529362" w14:textId="77777777" w:rsidR="000E41BD" w:rsidRPr="0013335C" w:rsidRDefault="000E41BD" w:rsidP="000E41BD">
            <w:pPr>
              <w:tabs>
                <w:tab w:val="decimal" w:pos="969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237A0" w:rsidRPr="0013335C" w14:paraId="66BA6659" w14:textId="77777777" w:rsidTr="00A741C5">
        <w:trPr>
          <w:trHeight w:val="420"/>
        </w:trPr>
        <w:tc>
          <w:tcPr>
            <w:tcW w:w="2940" w:type="pct"/>
          </w:tcPr>
          <w:p w14:paraId="49F57679" w14:textId="01625F5B" w:rsidR="00A237A0" w:rsidRPr="0013335C" w:rsidRDefault="00D8490C" w:rsidP="000E41BD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81" w:type="pct"/>
          </w:tcPr>
          <w:p w14:paraId="68CECC02" w14:textId="77777777" w:rsidR="00A237A0" w:rsidRPr="0013335C" w:rsidRDefault="00A237A0" w:rsidP="000E41B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21" w:type="pct"/>
          </w:tcPr>
          <w:p w14:paraId="60755093" w14:textId="0A853F76" w:rsidR="00A237A0" w:rsidRPr="0013335C" w:rsidRDefault="00D8490C" w:rsidP="004050EB">
            <w:pPr>
              <w:tabs>
                <w:tab w:val="decimal" w:pos="103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973</w:t>
            </w:r>
          </w:p>
        </w:tc>
        <w:tc>
          <w:tcPr>
            <w:tcW w:w="168" w:type="pct"/>
          </w:tcPr>
          <w:p w14:paraId="0FA10E2B" w14:textId="77777777" w:rsidR="00A237A0" w:rsidRPr="0013335C" w:rsidRDefault="00A237A0" w:rsidP="000E41BD">
            <w:pPr>
              <w:tabs>
                <w:tab w:val="decimal" w:pos="951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</w:tcPr>
          <w:p w14:paraId="30A93747" w14:textId="34E04BA3" w:rsidR="00A237A0" w:rsidRPr="0013335C" w:rsidRDefault="00D8490C" w:rsidP="00286FF1">
            <w:pPr>
              <w:tabs>
                <w:tab w:val="decimal" w:pos="64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A237A0" w:rsidRPr="0013335C" w14:paraId="65252CB2" w14:textId="77777777" w:rsidTr="00A741C5">
        <w:trPr>
          <w:trHeight w:val="420"/>
        </w:trPr>
        <w:tc>
          <w:tcPr>
            <w:tcW w:w="2940" w:type="pct"/>
          </w:tcPr>
          <w:p w14:paraId="79B64363" w14:textId="77777777" w:rsidR="005435C7" w:rsidRPr="0013335C" w:rsidRDefault="00D8490C" w:rsidP="005435C7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="005435C7" w:rsidRPr="0013335C">
              <w:rPr>
                <w:rFonts w:ascii="Angsana New" w:hAnsi="Angsana New" w:hint="cs"/>
                <w:sz w:val="30"/>
                <w:szCs w:val="30"/>
                <w:cs/>
              </w:rPr>
              <w:t>จากการบันทึกภาษี</w:t>
            </w:r>
          </w:p>
          <w:p w14:paraId="14A739E0" w14:textId="12CDE2FD" w:rsidR="00A237A0" w:rsidRPr="0013335C" w:rsidRDefault="005435C7" w:rsidP="005435C7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งวดก่อน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A213B" w:rsidRPr="0013335C">
              <w:rPr>
                <w:rFonts w:ascii="Angsana New" w:hAnsi="Angsana New" w:hint="cs"/>
                <w:sz w:val="30"/>
                <w:szCs w:val="30"/>
                <w:cs/>
              </w:rPr>
              <w:t>สูง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</w:p>
        </w:tc>
        <w:tc>
          <w:tcPr>
            <w:tcW w:w="481" w:type="pct"/>
          </w:tcPr>
          <w:p w14:paraId="6E63F6DA" w14:textId="77777777" w:rsidR="00A237A0" w:rsidRPr="0013335C" w:rsidRDefault="00A237A0" w:rsidP="000E41B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5FF00B9B" w14:textId="77777777" w:rsidR="005435C7" w:rsidRPr="0013335C" w:rsidRDefault="005435C7" w:rsidP="004050EB">
            <w:pPr>
              <w:tabs>
                <w:tab w:val="decimal" w:pos="103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C01F70B" w14:textId="03C60D12" w:rsidR="00A237A0" w:rsidRPr="0013335C" w:rsidRDefault="00D8490C" w:rsidP="004050EB">
            <w:pPr>
              <w:tabs>
                <w:tab w:val="decimal" w:pos="103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(6,388)</w:t>
            </w:r>
          </w:p>
        </w:tc>
        <w:tc>
          <w:tcPr>
            <w:tcW w:w="168" w:type="pct"/>
          </w:tcPr>
          <w:p w14:paraId="426F1F90" w14:textId="77777777" w:rsidR="00A237A0" w:rsidRPr="0013335C" w:rsidRDefault="00A237A0" w:rsidP="000E41BD">
            <w:pPr>
              <w:tabs>
                <w:tab w:val="decimal" w:pos="951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1701B956" w14:textId="77777777" w:rsidR="005435C7" w:rsidRPr="0013335C" w:rsidRDefault="005435C7" w:rsidP="00286FF1">
            <w:pPr>
              <w:tabs>
                <w:tab w:val="decimal" w:pos="64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C1AA47D" w14:textId="16FA2FA0" w:rsidR="00A237A0" w:rsidRPr="0013335C" w:rsidRDefault="00D8490C" w:rsidP="00286FF1">
            <w:pPr>
              <w:tabs>
                <w:tab w:val="decimal" w:pos="64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0E41BD" w:rsidRPr="0013335C" w14:paraId="058BFDA3" w14:textId="77777777" w:rsidTr="00A741C5">
        <w:trPr>
          <w:trHeight w:val="420"/>
        </w:trPr>
        <w:tc>
          <w:tcPr>
            <w:tcW w:w="2940" w:type="pct"/>
          </w:tcPr>
          <w:p w14:paraId="09D99057" w14:textId="769B26B3" w:rsidR="000E41BD" w:rsidRPr="0013335C" w:rsidRDefault="000E41BD" w:rsidP="000E41BD">
            <w:pPr>
              <w:tabs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81" w:type="pct"/>
          </w:tcPr>
          <w:p w14:paraId="7A830044" w14:textId="77777777" w:rsidR="000E41BD" w:rsidRPr="0013335C" w:rsidRDefault="000E41BD" w:rsidP="000E41B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0EAE266B" w14:textId="613F3BF4" w:rsidR="000E41BD" w:rsidRPr="0013335C" w:rsidRDefault="001D3859" w:rsidP="004050EB">
            <w:pPr>
              <w:tabs>
                <w:tab w:val="decimal" w:pos="1030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(5,415)</w:t>
            </w:r>
          </w:p>
        </w:tc>
        <w:tc>
          <w:tcPr>
            <w:tcW w:w="168" w:type="pct"/>
          </w:tcPr>
          <w:p w14:paraId="4A049822" w14:textId="77777777" w:rsidR="000E41BD" w:rsidRPr="0013335C" w:rsidRDefault="000E41BD" w:rsidP="000E41BD">
            <w:pPr>
              <w:tabs>
                <w:tab w:val="decimal" w:pos="951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2D4D3236" w14:textId="77777777" w:rsidR="000E41BD" w:rsidRPr="0013335C" w:rsidRDefault="000E41BD" w:rsidP="004050EB">
            <w:pPr>
              <w:tabs>
                <w:tab w:val="decimal" w:pos="969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(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949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0E41BD" w:rsidRPr="0013335C" w14:paraId="0EE3DCFB" w14:textId="77777777" w:rsidTr="004050EB">
        <w:trPr>
          <w:trHeight w:val="60"/>
        </w:trPr>
        <w:tc>
          <w:tcPr>
            <w:tcW w:w="2940" w:type="pct"/>
          </w:tcPr>
          <w:p w14:paraId="668E1CA5" w14:textId="77777777" w:rsidR="000E41BD" w:rsidRPr="0013335C" w:rsidRDefault="000E41BD" w:rsidP="000E41BD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74EDDC40" w14:textId="77777777" w:rsidR="000E41BD" w:rsidRPr="0013335C" w:rsidRDefault="000E41BD" w:rsidP="000E41B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64277C2F" w14:textId="77777777" w:rsidR="000E41BD" w:rsidRPr="0013335C" w:rsidRDefault="000E41BD" w:rsidP="004050EB">
            <w:pPr>
              <w:tabs>
                <w:tab w:val="decimal" w:pos="1030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8" w:type="pct"/>
          </w:tcPr>
          <w:p w14:paraId="59D3F781" w14:textId="77777777" w:rsidR="000E41BD" w:rsidRPr="0013335C" w:rsidRDefault="000E41BD" w:rsidP="000E41BD">
            <w:pPr>
              <w:tabs>
                <w:tab w:val="decimal" w:pos="951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33CB074D" w14:textId="77777777" w:rsidR="000E41BD" w:rsidRPr="0013335C" w:rsidRDefault="000E41BD" w:rsidP="004050EB">
            <w:pPr>
              <w:tabs>
                <w:tab w:val="decimal" w:pos="969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E41BD" w:rsidRPr="0013335C" w14:paraId="36E3B5CC" w14:textId="77777777" w:rsidTr="004050EB">
        <w:trPr>
          <w:trHeight w:val="420"/>
        </w:trPr>
        <w:tc>
          <w:tcPr>
            <w:tcW w:w="2940" w:type="pct"/>
          </w:tcPr>
          <w:p w14:paraId="56A15203" w14:textId="77777777" w:rsidR="000E41BD" w:rsidRPr="0013335C" w:rsidRDefault="000E41BD" w:rsidP="000E41B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รวมค่าใช้จ่าย</w:t>
            </w:r>
            <w:r w:rsidR="00D14330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(</w:t>
            </w:r>
            <w:r w:rsidR="00D14330"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</w:t>
            </w:r>
            <w:r w:rsidR="004F0326"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ายได้</w:t>
            </w:r>
            <w:r w:rsidR="004F0326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 xml:space="preserve">) 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481" w:type="pct"/>
          </w:tcPr>
          <w:p w14:paraId="05D42C36" w14:textId="77777777" w:rsidR="000E41BD" w:rsidRPr="0013335C" w:rsidRDefault="000E41BD" w:rsidP="000E41B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  <w:tcBorders>
              <w:bottom w:val="double" w:sz="4" w:space="0" w:color="auto"/>
            </w:tcBorders>
          </w:tcPr>
          <w:p w14:paraId="37B0D568" w14:textId="1E900BA1" w:rsidR="000E41BD" w:rsidRPr="0013335C" w:rsidRDefault="001D3859" w:rsidP="004050EB">
            <w:pPr>
              <w:tabs>
                <w:tab w:val="decimal" w:pos="1030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49,220</w:t>
            </w:r>
          </w:p>
        </w:tc>
        <w:tc>
          <w:tcPr>
            <w:tcW w:w="168" w:type="pct"/>
          </w:tcPr>
          <w:p w14:paraId="15F7BCB1" w14:textId="77777777" w:rsidR="000E41BD" w:rsidRPr="0013335C" w:rsidRDefault="000E41BD" w:rsidP="000E41BD">
            <w:pPr>
              <w:tabs>
                <w:tab w:val="decimal" w:pos="951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bottom w:val="double" w:sz="4" w:space="0" w:color="auto"/>
            </w:tcBorders>
          </w:tcPr>
          <w:p w14:paraId="5C0E97D5" w14:textId="77777777" w:rsidR="000E41BD" w:rsidRPr="0013335C" w:rsidRDefault="000E41BD" w:rsidP="004050EB">
            <w:pPr>
              <w:tabs>
                <w:tab w:val="decimal" w:pos="969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(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949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58C230C5" w14:textId="77777777" w:rsidR="007D275F" w:rsidRPr="0013335C" w:rsidRDefault="007D275F" w:rsidP="00471CCE">
      <w:pPr>
        <w:tabs>
          <w:tab w:val="left" w:pos="540"/>
        </w:tabs>
        <w:ind w:left="540"/>
        <w:jc w:val="thaiDistribute"/>
        <w:rPr>
          <w:rFonts w:ascii="Angsana New" w:hAnsi="Angsana New"/>
          <w:bCs/>
          <w:sz w:val="30"/>
          <w:szCs w:val="30"/>
          <w:lang w:val="en-US"/>
        </w:rPr>
      </w:pP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71"/>
        <w:gridCol w:w="266"/>
        <w:gridCol w:w="143"/>
        <w:gridCol w:w="760"/>
        <w:gridCol w:w="197"/>
        <w:gridCol w:w="70"/>
        <w:gridCol w:w="166"/>
        <w:gridCol w:w="747"/>
        <w:gridCol w:w="8"/>
        <w:gridCol w:w="259"/>
        <w:gridCol w:w="8"/>
        <w:gridCol w:w="197"/>
        <w:gridCol w:w="266"/>
        <w:gridCol w:w="457"/>
        <w:gridCol w:w="266"/>
        <w:gridCol w:w="324"/>
        <w:gridCol w:w="266"/>
        <w:gridCol w:w="309"/>
        <w:gridCol w:w="264"/>
        <w:gridCol w:w="8"/>
        <w:gridCol w:w="627"/>
        <w:gridCol w:w="357"/>
        <w:gridCol w:w="12"/>
      </w:tblGrid>
      <w:tr w:rsidR="00E57DA7" w:rsidRPr="0013335C" w14:paraId="5D92EEB0" w14:textId="77777777" w:rsidTr="00B16A8E">
        <w:tc>
          <w:tcPr>
            <w:tcW w:w="1400" w:type="pct"/>
            <w:shd w:val="clear" w:color="auto" w:fill="auto"/>
          </w:tcPr>
          <w:p w14:paraId="2CD5D15B" w14:textId="77777777" w:rsidR="00E57DA7" w:rsidRPr="0013335C" w:rsidRDefault="00E57DA7" w:rsidP="003F6D3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pct"/>
            <w:gridSpan w:val="23"/>
            <w:shd w:val="clear" w:color="auto" w:fill="auto"/>
          </w:tcPr>
          <w:p w14:paraId="21CD5718" w14:textId="77777777" w:rsidR="00E57DA7" w:rsidRPr="0013335C" w:rsidRDefault="00E57DA7" w:rsidP="003F6D3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653BF" w:rsidRPr="0013335C" w14:paraId="7E12D8EF" w14:textId="77777777" w:rsidTr="00B16A8E">
        <w:tc>
          <w:tcPr>
            <w:tcW w:w="1400" w:type="pct"/>
            <w:shd w:val="clear" w:color="auto" w:fill="auto"/>
          </w:tcPr>
          <w:p w14:paraId="68DBADE7" w14:textId="77777777" w:rsidR="00C653BF" w:rsidRPr="0013335C" w:rsidRDefault="00C653BF" w:rsidP="00C653BF">
            <w:pPr>
              <w:pStyle w:val="BodyText"/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24" w:type="pct"/>
            <w:gridSpan w:val="9"/>
            <w:shd w:val="clear" w:color="auto" w:fill="auto"/>
          </w:tcPr>
          <w:p w14:paraId="4EAB5A33" w14:textId="77777777" w:rsidR="00C653BF" w:rsidRPr="0013335C" w:rsidRDefault="00577624" w:rsidP="00A63C68">
            <w:pPr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1EB023DB" w14:textId="77777777" w:rsidR="00C653BF" w:rsidRPr="0013335C" w:rsidRDefault="00C653BF" w:rsidP="00C653BF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38" w:type="pct"/>
            <w:gridSpan w:val="12"/>
            <w:shd w:val="clear" w:color="auto" w:fill="auto"/>
          </w:tcPr>
          <w:p w14:paraId="665C4D6A" w14:textId="77777777" w:rsidR="00C653BF" w:rsidRPr="0013335C" w:rsidRDefault="00577624" w:rsidP="00A63C6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C653BF" w:rsidRPr="0013335C" w14:paraId="311146E5" w14:textId="77777777" w:rsidTr="00B16A8E">
        <w:trPr>
          <w:gridAfter w:val="1"/>
          <w:wAfter w:w="6" w:type="pct"/>
        </w:trPr>
        <w:tc>
          <w:tcPr>
            <w:tcW w:w="1400" w:type="pct"/>
            <w:shd w:val="clear" w:color="auto" w:fill="auto"/>
          </w:tcPr>
          <w:p w14:paraId="34194B93" w14:textId="77777777" w:rsidR="00C653BF" w:rsidRPr="0013335C" w:rsidRDefault="00C653BF" w:rsidP="00C653BF">
            <w:pPr>
              <w:pStyle w:val="BodyText"/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3" w:type="pct"/>
            <w:shd w:val="clear" w:color="auto" w:fill="auto"/>
          </w:tcPr>
          <w:p w14:paraId="49751EE4" w14:textId="77777777" w:rsidR="00C653BF" w:rsidRPr="0013335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2D2EFE86" w14:textId="77777777" w:rsidR="00C653BF" w:rsidRPr="0013335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pct"/>
            <w:gridSpan w:val="2"/>
          </w:tcPr>
          <w:p w14:paraId="7EE73185" w14:textId="77777777" w:rsidR="00C653BF" w:rsidRPr="0013335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38" w:type="pct"/>
            <w:gridSpan w:val="2"/>
          </w:tcPr>
          <w:p w14:paraId="0663A92A" w14:textId="77777777" w:rsidR="00C653BF" w:rsidRPr="0013335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3" w:type="pct"/>
            <w:gridSpan w:val="2"/>
            <w:shd w:val="clear" w:color="auto" w:fill="auto"/>
          </w:tcPr>
          <w:p w14:paraId="385D6ED3" w14:textId="77777777" w:rsidR="00C653BF" w:rsidRPr="0013335C" w:rsidRDefault="00C653BF" w:rsidP="00C653BF">
            <w:pPr>
              <w:pStyle w:val="BodyText"/>
              <w:spacing w:after="0"/>
              <w:ind w:left="-108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737161D3" w14:textId="77777777" w:rsidR="00C653BF" w:rsidRPr="0013335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gridSpan w:val="4"/>
            <w:shd w:val="clear" w:color="auto" w:fill="auto"/>
          </w:tcPr>
          <w:p w14:paraId="5FC2DF4D" w14:textId="77777777" w:rsidR="00C653BF" w:rsidRPr="0013335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51FD6C5B" w14:textId="77777777" w:rsidR="00C653BF" w:rsidRPr="0013335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6" w:type="pct"/>
            <w:gridSpan w:val="3"/>
            <w:shd w:val="clear" w:color="auto" w:fill="auto"/>
          </w:tcPr>
          <w:p w14:paraId="0232C1AB" w14:textId="77777777" w:rsidR="00C653BF" w:rsidRPr="0013335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37" w:type="pct"/>
          </w:tcPr>
          <w:p w14:paraId="703C7218" w14:textId="77777777" w:rsidR="00C653BF" w:rsidRPr="0013335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4" w:type="pct"/>
            <w:gridSpan w:val="3"/>
          </w:tcPr>
          <w:p w14:paraId="59F1ECAB" w14:textId="77777777" w:rsidR="00C653BF" w:rsidRPr="0013335C" w:rsidRDefault="00C653BF" w:rsidP="00C653BF">
            <w:pPr>
              <w:pStyle w:val="BodyText"/>
              <w:spacing w:after="0"/>
              <w:ind w:left="-108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C653BF" w:rsidRPr="0013335C" w14:paraId="67EA64C3" w14:textId="77777777" w:rsidTr="00B16A8E">
        <w:trPr>
          <w:gridAfter w:val="1"/>
          <w:wAfter w:w="6" w:type="pct"/>
          <w:trHeight w:val="74"/>
        </w:trPr>
        <w:tc>
          <w:tcPr>
            <w:tcW w:w="1400" w:type="pct"/>
            <w:shd w:val="clear" w:color="auto" w:fill="auto"/>
          </w:tcPr>
          <w:p w14:paraId="7ED992CF" w14:textId="77777777" w:rsidR="00C653BF" w:rsidRPr="0013335C" w:rsidRDefault="00C653BF" w:rsidP="00C653BF">
            <w:pPr>
              <w:pStyle w:val="BodyText"/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3" w:type="pct"/>
            <w:shd w:val="clear" w:color="auto" w:fill="auto"/>
          </w:tcPr>
          <w:p w14:paraId="7BE2044F" w14:textId="77777777" w:rsidR="00C653BF" w:rsidRPr="0013335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138" w:type="pct"/>
            <w:shd w:val="clear" w:color="auto" w:fill="auto"/>
          </w:tcPr>
          <w:p w14:paraId="28CC474F" w14:textId="77777777" w:rsidR="00C653BF" w:rsidRPr="0013335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pct"/>
            <w:gridSpan w:val="2"/>
          </w:tcPr>
          <w:p w14:paraId="3FD857DF" w14:textId="77777777" w:rsidR="00C653BF" w:rsidRPr="0013335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(ค่าใช้จ่าย)</w:t>
            </w:r>
          </w:p>
        </w:tc>
        <w:tc>
          <w:tcPr>
            <w:tcW w:w="138" w:type="pct"/>
            <w:gridSpan w:val="2"/>
          </w:tcPr>
          <w:p w14:paraId="69AFEC5D" w14:textId="77777777" w:rsidR="00C653BF" w:rsidRPr="0013335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3" w:type="pct"/>
            <w:gridSpan w:val="2"/>
            <w:shd w:val="clear" w:color="auto" w:fill="auto"/>
          </w:tcPr>
          <w:p w14:paraId="1D0B8A46" w14:textId="77777777" w:rsidR="00C653BF" w:rsidRPr="0013335C" w:rsidRDefault="00C653BF" w:rsidP="00C653BF">
            <w:pPr>
              <w:pStyle w:val="BodyText"/>
              <w:spacing w:after="0"/>
              <w:ind w:left="-108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จากภาษี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5EC454C7" w14:textId="77777777" w:rsidR="00C653BF" w:rsidRPr="0013335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gridSpan w:val="4"/>
            <w:shd w:val="clear" w:color="auto" w:fill="auto"/>
          </w:tcPr>
          <w:p w14:paraId="2CF53CB9" w14:textId="77777777" w:rsidR="00C653BF" w:rsidRPr="0013335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138" w:type="pct"/>
            <w:shd w:val="clear" w:color="auto" w:fill="auto"/>
          </w:tcPr>
          <w:p w14:paraId="5727444C" w14:textId="77777777" w:rsidR="00C653BF" w:rsidRPr="0013335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6" w:type="pct"/>
            <w:gridSpan w:val="3"/>
            <w:shd w:val="clear" w:color="auto" w:fill="auto"/>
          </w:tcPr>
          <w:p w14:paraId="1873EF34" w14:textId="77777777" w:rsidR="00C653BF" w:rsidRPr="0013335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(ค่าใช้จ่าย)</w:t>
            </w:r>
          </w:p>
        </w:tc>
        <w:tc>
          <w:tcPr>
            <w:tcW w:w="137" w:type="pct"/>
          </w:tcPr>
          <w:p w14:paraId="32AC5E55" w14:textId="77777777" w:rsidR="00C653BF" w:rsidRPr="0013335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4" w:type="pct"/>
            <w:gridSpan w:val="3"/>
          </w:tcPr>
          <w:p w14:paraId="19AB9E73" w14:textId="77777777" w:rsidR="00C653BF" w:rsidRPr="0013335C" w:rsidRDefault="00C653BF" w:rsidP="00C653BF">
            <w:pPr>
              <w:pStyle w:val="BodyText"/>
              <w:spacing w:after="0"/>
              <w:ind w:left="-108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จากภาษี</w:t>
            </w:r>
          </w:p>
        </w:tc>
      </w:tr>
      <w:tr w:rsidR="00C653BF" w:rsidRPr="0013335C" w14:paraId="0DC9CD5C" w14:textId="77777777" w:rsidTr="00B16A8E">
        <w:trPr>
          <w:gridAfter w:val="1"/>
          <w:wAfter w:w="6" w:type="pct"/>
          <w:trHeight w:val="74"/>
        </w:trPr>
        <w:tc>
          <w:tcPr>
            <w:tcW w:w="1400" w:type="pct"/>
            <w:shd w:val="clear" w:color="auto" w:fill="auto"/>
          </w:tcPr>
          <w:p w14:paraId="26287584" w14:textId="77777777" w:rsidR="00C653BF" w:rsidRPr="0013335C" w:rsidRDefault="00DF7CA2" w:rsidP="00C653BF">
            <w:pPr>
              <w:pStyle w:val="BodyText"/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503" w:type="pct"/>
            <w:shd w:val="clear" w:color="auto" w:fill="auto"/>
          </w:tcPr>
          <w:p w14:paraId="79311946" w14:textId="77777777" w:rsidR="00C653BF" w:rsidRPr="0013335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38" w:type="pct"/>
            <w:shd w:val="clear" w:color="auto" w:fill="auto"/>
          </w:tcPr>
          <w:p w14:paraId="6BA387D7" w14:textId="77777777" w:rsidR="00C653BF" w:rsidRPr="0013335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pct"/>
            <w:gridSpan w:val="2"/>
          </w:tcPr>
          <w:p w14:paraId="7B9F3538" w14:textId="77777777" w:rsidR="00C653BF" w:rsidRPr="0013335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8" w:type="pct"/>
            <w:gridSpan w:val="2"/>
          </w:tcPr>
          <w:p w14:paraId="25C997C3" w14:textId="77777777" w:rsidR="00C653BF" w:rsidRPr="0013335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3" w:type="pct"/>
            <w:gridSpan w:val="2"/>
            <w:shd w:val="clear" w:color="auto" w:fill="auto"/>
          </w:tcPr>
          <w:p w14:paraId="41CFD567" w14:textId="77777777" w:rsidR="00C653BF" w:rsidRPr="0013335C" w:rsidRDefault="00C653BF" w:rsidP="00C653BF">
            <w:pPr>
              <w:pStyle w:val="BodyText"/>
              <w:spacing w:after="0"/>
              <w:ind w:left="-108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5D3AA7C8" w14:textId="77777777" w:rsidR="00C653BF" w:rsidRPr="0013335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gridSpan w:val="4"/>
            <w:shd w:val="clear" w:color="auto" w:fill="auto"/>
          </w:tcPr>
          <w:p w14:paraId="2E439BEB" w14:textId="77777777" w:rsidR="00C653BF" w:rsidRPr="0013335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38" w:type="pct"/>
            <w:shd w:val="clear" w:color="auto" w:fill="auto"/>
          </w:tcPr>
          <w:p w14:paraId="72C14E4D" w14:textId="77777777" w:rsidR="00C653BF" w:rsidRPr="0013335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6" w:type="pct"/>
            <w:gridSpan w:val="3"/>
            <w:shd w:val="clear" w:color="auto" w:fill="auto"/>
          </w:tcPr>
          <w:p w14:paraId="7CE5C832" w14:textId="77777777" w:rsidR="00C653BF" w:rsidRPr="0013335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7" w:type="pct"/>
          </w:tcPr>
          <w:p w14:paraId="163E197B" w14:textId="77777777" w:rsidR="00C653BF" w:rsidRPr="0013335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4" w:type="pct"/>
            <w:gridSpan w:val="3"/>
          </w:tcPr>
          <w:p w14:paraId="67644C23" w14:textId="77777777" w:rsidR="00C653BF" w:rsidRPr="0013335C" w:rsidRDefault="00C653BF" w:rsidP="00C653BF">
            <w:pPr>
              <w:pStyle w:val="BodyText"/>
              <w:spacing w:after="0"/>
              <w:ind w:left="-108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</w:tr>
      <w:tr w:rsidR="00C653BF" w:rsidRPr="0013335C" w14:paraId="6CE2657D" w14:textId="77777777" w:rsidTr="00B16A8E">
        <w:tc>
          <w:tcPr>
            <w:tcW w:w="1400" w:type="pct"/>
            <w:shd w:val="clear" w:color="auto" w:fill="auto"/>
          </w:tcPr>
          <w:p w14:paraId="11D7F274" w14:textId="77777777" w:rsidR="00C653BF" w:rsidRPr="0013335C" w:rsidRDefault="00C653BF" w:rsidP="00C653BF">
            <w:pPr>
              <w:pStyle w:val="BodyText"/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pct"/>
            <w:gridSpan w:val="23"/>
            <w:shd w:val="clear" w:color="auto" w:fill="auto"/>
          </w:tcPr>
          <w:p w14:paraId="247D102D" w14:textId="77777777" w:rsidR="00C653BF" w:rsidRPr="0013335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(</w:t>
            </w: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F7CA2" w:rsidRPr="0013335C" w14:paraId="00D93CFC" w14:textId="77777777" w:rsidTr="00B16A8E">
        <w:tc>
          <w:tcPr>
            <w:tcW w:w="1400" w:type="pct"/>
            <w:shd w:val="clear" w:color="auto" w:fill="auto"/>
          </w:tcPr>
          <w:p w14:paraId="445C4FC4" w14:textId="77777777" w:rsidR="00DF7CA2" w:rsidRPr="0013335C" w:rsidRDefault="00DF7CA2" w:rsidP="00C653BF">
            <w:pPr>
              <w:pStyle w:val="BodyText"/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3600" w:type="pct"/>
            <w:gridSpan w:val="23"/>
            <w:shd w:val="clear" w:color="auto" w:fill="auto"/>
          </w:tcPr>
          <w:p w14:paraId="246CE6A6" w14:textId="77777777" w:rsidR="00DF7CA2" w:rsidRPr="0013335C" w:rsidRDefault="00DF7CA2" w:rsidP="00C653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0E41BD" w:rsidRPr="0013335C" w14:paraId="34107956" w14:textId="77777777" w:rsidTr="00B16A8E">
        <w:trPr>
          <w:gridAfter w:val="1"/>
          <w:wAfter w:w="6" w:type="pct"/>
          <w:trHeight w:val="299"/>
        </w:trPr>
        <w:tc>
          <w:tcPr>
            <w:tcW w:w="1400" w:type="pct"/>
            <w:shd w:val="clear" w:color="auto" w:fill="auto"/>
          </w:tcPr>
          <w:p w14:paraId="29053862" w14:textId="77777777" w:rsidR="000E41BD" w:rsidRPr="0013335C" w:rsidRDefault="000E41BD" w:rsidP="000E41BD">
            <w:pPr>
              <w:pStyle w:val="BodyText"/>
              <w:tabs>
                <w:tab w:val="left" w:pos="252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503" w:type="pct"/>
            <w:shd w:val="clear" w:color="auto" w:fill="auto"/>
            <w:vAlign w:val="bottom"/>
          </w:tcPr>
          <w:p w14:paraId="4850E137" w14:textId="77777777" w:rsidR="000E41BD" w:rsidRPr="0013335C" w:rsidRDefault="000F3E5E" w:rsidP="000E41BD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466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61DCE99C" w14:textId="77777777" w:rsidR="000E41BD" w:rsidRPr="0013335C" w:rsidRDefault="000E41BD" w:rsidP="000E41BD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pct"/>
            <w:gridSpan w:val="2"/>
            <w:vAlign w:val="bottom"/>
          </w:tcPr>
          <w:p w14:paraId="72FAFA1C" w14:textId="77777777" w:rsidR="000E41BD" w:rsidRPr="0013335C" w:rsidRDefault="00577624" w:rsidP="000E41BD">
            <w:pPr>
              <w:pStyle w:val="BodyText"/>
              <w:tabs>
                <w:tab w:val="left" w:pos="635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693</w:t>
            </w:r>
          </w:p>
        </w:tc>
        <w:tc>
          <w:tcPr>
            <w:tcW w:w="138" w:type="pct"/>
            <w:gridSpan w:val="2"/>
            <w:vAlign w:val="bottom"/>
          </w:tcPr>
          <w:p w14:paraId="2159E85A" w14:textId="77777777" w:rsidR="000E41BD" w:rsidRPr="0013335C" w:rsidRDefault="000E41BD" w:rsidP="000E41BD">
            <w:pPr>
              <w:pStyle w:val="BodyText"/>
              <w:spacing w:after="0"/>
              <w:ind w:right="-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3" w:type="pct"/>
            <w:gridSpan w:val="2"/>
            <w:shd w:val="clear" w:color="auto" w:fill="auto"/>
            <w:vAlign w:val="bottom"/>
          </w:tcPr>
          <w:p w14:paraId="113398FE" w14:textId="77777777" w:rsidR="000E41BD" w:rsidRPr="0013335C" w:rsidRDefault="000F3E5E" w:rsidP="000E41BD">
            <w:pPr>
              <w:pStyle w:val="BodyText"/>
              <w:tabs>
                <w:tab w:val="left" w:pos="635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773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8" w:type="pct"/>
            <w:gridSpan w:val="2"/>
            <w:shd w:val="clear" w:color="auto" w:fill="auto"/>
            <w:vAlign w:val="bottom"/>
          </w:tcPr>
          <w:p w14:paraId="03810904" w14:textId="77777777" w:rsidR="000E41BD" w:rsidRPr="0013335C" w:rsidRDefault="000E41BD" w:rsidP="000E41BD">
            <w:pPr>
              <w:pStyle w:val="BodyText"/>
              <w:tabs>
                <w:tab w:val="decimal" w:pos="873"/>
              </w:tabs>
              <w:spacing w:after="0"/>
              <w:ind w:right="-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gridSpan w:val="4"/>
            <w:shd w:val="clear" w:color="auto" w:fill="auto"/>
            <w:vAlign w:val="bottom"/>
          </w:tcPr>
          <w:p w14:paraId="08438F89" w14:textId="77777777" w:rsidR="000E41BD" w:rsidRPr="0013335C" w:rsidRDefault="000E41BD" w:rsidP="000E41BD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611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22E62D46" w14:textId="77777777" w:rsidR="000E41BD" w:rsidRPr="0013335C" w:rsidRDefault="000E41BD" w:rsidP="000E41BD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6" w:type="pct"/>
            <w:gridSpan w:val="3"/>
            <w:shd w:val="clear" w:color="auto" w:fill="auto"/>
            <w:vAlign w:val="bottom"/>
          </w:tcPr>
          <w:p w14:paraId="73639A3D" w14:textId="77777777" w:rsidR="000E41BD" w:rsidRPr="0013335C" w:rsidRDefault="00577624" w:rsidP="000E41BD">
            <w:pPr>
              <w:pStyle w:val="BodyText"/>
              <w:tabs>
                <w:tab w:val="left" w:pos="635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522</w:t>
            </w:r>
          </w:p>
        </w:tc>
        <w:tc>
          <w:tcPr>
            <w:tcW w:w="141" w:type="pct"/>
            <w:gridSpan w:val="2"/>
            <w:vAlign w:val="bottom"/>
          </w:tcPr>
          <w:p w14:paraId="4F20FEC2" w14:textId="77777777" w:rsidR="000E41BD" w:rsidRPr="0013335C" w:rsidRDefault="000E41BD" w:rsidP="000E41BD">
            <w:pPr>
              <w:pStyle w:val="BodyText"/>
              <w:spacing w:after="0"/>
              <w:ind w:right="-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3FDA4832" w14:textId="77777777" w:rsidR="000E41BD" w:rsidRPr="0013335C" w:rsidRDefault="000E41BD" w:rsidP="000E41BD">
            <w:pPr>
              <w:pStyle w:val="BodyText"/>
              <w:tabs>
                <w:tab w:val="left" w:pos="635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089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E41BD" w:rsidRPr="0013335C" w14:paraId="4AB05CCE" w14:textId="77777777" w:rsidTr="00B16A8E">
        <w:trPr>
          <w:gridAfter w:val="1"/>
          <w:wAfter w:w="6" w:type="pct"/>
          <w:trHeight w:val="299"/>
        </w:trPr>
        <w:tc>
          <w:tcPr>
            <w:tcW w:w="1400" w:type="pct"/>
            <w:shd w:val="clear" w:color="auto" w:fill="auto"/>
          </w:tcPr>
          <w:p w14:paraId="770BA38B" w14:textId="77777777" w:rsidR="000E41BD" w:rsidRPr="0013335C" w:rsidRDefault="000E41BD" w:rsidP="000E41BD">
            <w:pPr>
              <w:pStyle w:val="BodyText"/>
              <w:tabs>
                <w:tab w:val="left" w:pos="2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</w:t>
            </w:r>
          </w:p>
        </w:tc>
        <w:tc>
          <w:tcPr>
            <w:tcW w:w="503" w:type="pct"/>
            <w:shd w:val="clear" w:color="auto" w:fill="auto"/>
            <w:vAlign w:val="bottom"/>
          </w:tcPr>
          <w:p w14:paraId="148DFA65" w14:textId="77777777" w:rsidR="000E41BD" w:rsidRPr="0013335C" w:rsidRDefault="000E41BD" w:rsidP="000E41BD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25CBA193" w14:textId="77777777" w:rsidR="000E41BD" w:rsidRPr="0013335C" w:rsidRDefault="000E41BD" w:rsidP="000E41BD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pct"/>
            <w:gridSpan w:val="2"/>
            <w:vAlign w:val="bottom"/>
          </w:tcPr>
          <w:p w14:paraId="100256AD" w14:textId="77777777" w:rsidR="000E41BD" w:rsidRPr="0013335C" w:rsidRDefault="000E41BD" w:rsidP="000E41BD">
            <w:pPr>
              <w:pStyle w:val="BodyText"/>
              <w:spacing w:after="0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gridSpan w:val="2"/>
            <w:vAlign w:val="bottom"/>
          </w:tcPr>
          <w:p w14:paraId="44C3EF42" w14:textId="77777777" w:rsidR="000E41BD" w:rsidRPr="0013335C" w:rsidRDefault="000E41BD" w:rsidP="000E41BD">
            <w:pPr>
              <w:pStyle w:val="BodyText"/>
              <w:spacing w:after="0"/>
              <w:ind w:right="-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3" w:type="pct"/>
            <w:gridSpan w:val="2"/>
            <w:shd w:val="clear" w:color="auto" w:fill="auto"/>
            <w:vAlign w:val="bottom"/>
          </w:tcPr>
          <w:p w14:paraId="2BBE8A99" w14:textId="77777777" w:rsidR="000E41BD" w:rsidRPr="0013335C" w:rsidRDefault="000E41BD" w:rsidP="000E41BD">
            <w:pPr>
              <w:pStyle w:val="BodyText"/>
              <w:tabs>
                <w:tab w:val="left" w:pos="635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gridSpan w:val="2"/>
            <w:shd w:val="clear" w:color="auto" w:fill="auto"/>
            <w:vAlign w:val="bottom"/>
          </w:tcPr>
          <w:p w14:paraId="47D7DE55" w14:textId="77777777" w:rsidR="000E41BD" w:rsidRPr="0013335C" w:rsidRDefault="000E41BD" w:rsidP="000E41BD">
            <w:pPr>
              <w:pStyle w:val="BodyText"/>
              <w:tabs>
                <w:tab w:val="decimal" w:pos="873"/>
              </w:tabs>
              <w:spacing w:after="0"/>
              <w:ind w:right="-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gridSpan w:val="4"/>
            <w:shd w:val="clear" w:color="auto" w:fill="auto"/>
            <w:vAlign w:val="bottom"/>
          </w:tcPr>
          <w:p w14:paraId="3F79390C" w14:textId="77777777" w:rsidR="000E41BD" w:rsidRPr="0013335C" w:rsidRDefault="000E41BD" w:rsidP="000E41BD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288E56DB" w14:textId="77777777" w:rsidR="000E41BD" w:rsidRPr="0013335C" w:rsidRDefault="000E41BD" w:rsidP="000E41BD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6" w:type="pct"/>
            <w:gridSpan w:val="3"/>
            <w:shd w:val="clear" w:color="auto" w:fill="auto"/>
            <w:vAlign w:val="bottom"/>
          </w:tcPr>
          <w:p w14:paraId="77A6CCB2" w14:textId="77777777" w:rsidR="000E41BD" w:rsidRPr="0013335C" w:rsidRDefault="000E41BD" w:rsidP="000E41BD">
            <w:pPr>
              <w:pStyle w:val="BodyText"/>
              <w:spacing w:after="0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  <w:vAlign w:val="bottom"/>
          </w:tcPr>
          <w:p w14:paraId="5507D142" w14:textId="77777777" w:rsidR="000E41BD" w:rsidRPr="0013335C" w:rsidRDefault="000E41BD" w:rsidP="000E41BD">
            <w:pPr>
              <w:pStyle w:val="BodyText"/>
              <w:spacing w:after="0"/>
              <w:ind w:right="-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27F3AFEA" w14:textId="77777777" w:rsidR="000E41BD" w:rsidRPr="0013335C" w:rsidRDefault="000E41BD" w:rsidP="000E41BD">
            <w:pPr>
              <w:pStyle w:val="BodyText"/>
              <w:tabs>
                <w:tab w:val="left" w:pos="635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41BD" w:rsidRPr="0013335C" w14:paraId="6E342B11" w14:textId="77777777" w:rsidTr="00B16A8E">
        <w:trPr>
          <w:gridAfter w:val="1"/>
          <w:wAfter w:w="6" w:type="pct"/>
          <w:trHeight w:val="299"/>
        </w:trPr>
        <w:tc>
          <w:tcPr>
            <w:tcW w:w="1400" w:type="pct"/>
            <w:shd w:val="clear" w:color="auto" w:fill="auto"/>
          </w:tcPr>
          <w:p w14:paraId="6AE51889" w14:textId="77777777" w:rsidR="000E41BD" w:rsidRPr="0013335C" w:rsidRDefault="000E41BD" w:rsidP="000E41BD">
            <w:pPr>
              <w:pStyle w:val="BodyText"/>
              <w:tabs>
                <w:tab w:val="left" w:pos="25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   ประมาณการตามหลัก</w:t>
            </w:r>
          </w:p>
        </w:tc>
        <w:tc>
          <w:tcPr>
            <w:tcW w:w="503" w:type="pct"/>
            <w:shd w:val="clear" w:color="auto" w:fill="auto"/>
            <w:vAlign w:val="bottom"/>
          </w:tcPr>
          <w:p w14:paraId="71EB2778" w14:textId="77777777" w:rsidR="000E41BD" w:rsidRPr="0013335C" w:rsidRDefault="000E41BD" w:rsidP="000E41BD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65560F6B" w14:textId="77777777" w:rsidR="000E41BD" w:rsidRPr="0013335C" w:rsidRDefault="000E41BD" w:rsidP="000E41BD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pct"/>
            <w:gridSpan w:val="2"/>
            <w:vAlign w:val="bottom"/>
          </w:tcPr>
          <w:p w14:paraId="319A5A35" w14:textId="77777777" w:rsidR="000E41BD" w:rsidRPr="0013335C" w:rsidRDefault="000E41BD" w:rsidP="000E41BD">
            <w:pPr>
              <w:pStyle w:val="BodyText"/>
              <w:spacing w:after="0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gridSpan w:val="2"/>
            <w:vAlign w:val="bottom"/>
          </w:tcPr>
          <w:p w14:paraId="09837108" w14:textId="77777777" w:rsidR="000E41BD" w:rsidRPr="0013335C" w:rsidRDefault="000E41BD" w:rsidP="000E41BD">
            <w:pPr>
              <w:pStyle w:val="BodyText"/>
              <w:spacing w:after="0"/>
              <w:ind w:right="-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3" w:type="pct"/>
            <w:gridSpan w:val="2"/>
            <w:shd w:val="clear" w:color="auto" w:fill="auto"/>
            <w:vAlign w:val="bottom"/>
          </w:tcPr>
          <w:p w14:paraId="12940837" w14:textId="77777777" w:rsidR="000E41BD" w:rsidRPr="0013335C" w:rsidRDefault="000E41BD" w:rsidP="000E41BD">
            <w:pPr>
              <w:pStyle w:val="BodyText"/>
              <w:tabs>
                <w:tab w:val="left" w:pos="635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gridSpan w:val="2"/>
            <w:shd w:val="clear" w:color="auto" w:fill="auto"/>
            <w:vAlign w:val="bottom"/>
          </w:tcPr>
          <w:p w14:paraId="540BE452" w14:textId="77777777" w:rsidR="000E41BD" w:rsidRPr="0013335C" w:rsidRDefault="000E41BD" w:rsidP="000E41BD">
            <w:pPr>
              <w:pStyle w:val="BodyText"/>
              <w:tabs>
                <w:tab w:val="decimal" w:pos="873"/>
              </w:tabs>
              <w:spacing w:after="0"/>
              <w:ind w:right="-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gridSpan w:val="4"/>
            <w:shd w:val="clear" w:color="auto" w:fill="auto"/>
            <w:vAlign w:val="bottom"/>
          </w:tcPr>
          <w:p w14:paraId="6742FC6C" w14:textId="77777777" w:rsidR="000E41BD" w:rsidRPr="0013335C" w:rsidRDefault="000E41BD" w:rsidP="000E41BD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0FDAA4E3" w14:textId="77777777" w:rsidR="000E41BD" w:rsidRPr="0013335C" w:rsidRDefault="000E41BD" w:rsidP="000E41BD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6" w:type="pct"/>
            <w:gridSpan w:val="3"/>
            <w:shd w:val="clear" w:color="auto" w:fill="auto"/>
            <w:vAlign w:val="bottom"/>
          </w:tcPr>
          <w:p w14:paraId="51F45049" w14:textId="77777777" w:rsidR="000E41BD" w:rsidRPr="0013335C" w:rsidRDefault="000E41BD" w:rsidP="000E41BD">
            <w:pPr>
              <w:pStyle w:val="BodyText"/>
              <w:spacing w:after="0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  <w:vAlign w:val="bottom"/>
          </w:tcPr>
          <w:p w14:paraId="24B8E6B9" w14:textId="77777777" w:rsidR="000E41BD" w:rsidRPr="0013335C" w:rsidRDefault="000E41BD" w:rsidP="000E41BD">
            <w:pPr>
              <w:pStyle w:val="BodyText"/>
              <w:spacing w:after="0"/>
              <w:ind w:right="-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647817C1" w14:textId="77777777" w:rsidR="000E41BD" w:rsidRPr="0013335C" w:rsidRDefault="000E41BD" w:rsidP="000E41BD">
            <w:pPr>
              <w:pStyle w:val="BodyText"/>
              <w:tabs>
                <w:tab w:val="left" w:pos="635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41BD" w:rsidRPr="0013335C" w14:paraId="551B7BD0" w14:textId="77777777" w:rsidTr="00B16A8E">
        <w:trPr>
          <w:gridAfter w:val="1"/>
          <w:wAfter w:w="6" w:type="pct"/>
          <w:trHeight w:val="299"/>
        </w:trPr>
        <w:tc>
          <w:tcPr>
            <w:tcW w:w="1400" w:type="pct"/>
            <w:shd w:val="clear" w:color="auto" w:fill="auto"/>
          </w:tcPr>
          <w:p w14:paraId="626510DA" w14:textId="77777777" w:rsidR="000E41BD" w:rsidRPr="0013335C" w:rsidRDefault="000E41BD" w:rsidP="000E41BD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467C4" w14:textId="77777777" w:rsidR="000E41BD" w:rsidRPr="0013335C" w:rsidRDefault="000F3E5E" w:rsidP="000E41BD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14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629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0D4DAB9D" w14:textId="77777777" w:rsidR="000E41BD" w:rsidRPr="0013335C" w:rsidRDefault="000E41BD" w:rsidP="000E41BD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pct"/>
            <w:gridSpan w:val="2"/>
            <w:tcBorders>
              <w:bottom w:val="single" w:sz="4" w:space="0" w:color="auto"/>
            </w:tcBorders>
            <w:vAlign w:val="bottom"/>
          </w:tcPr>
          <w:p w14:paraId="77BD5E9A" w14:textId="77777777" w:rsidR="000E41BD" w:rsidRPr="0013335C" w:rsidRDefault="00577624" w:rsidP="000E41BD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0F3E5E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926</w:t>
            </w:r>
          </w:p>
        </w:tc>
        <w:tc>
          <w:tcPr>
            <w:tcW w:w="138" w:type="pct"/>
            <w:gridSpan w:val="2"/>
            <w:vAlign w:val="bottom"/>
          </w:tcPr>
          <w:p w14:paraId="36E33F78" w14:textId="77777777" w:rsidR="000E41BD" w:rsidRPr="0013335C" w:rsidRDefault="000E41BD" w:rsidP="000E41BD">
            <w:pPr>
              <w:pStyle w:val="BodyText"/>
              <w:spacing w:after="0"/>
              <w:ind w:right="-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6AC72" w14:textId="77777777" w:rsidR="000E41BD" w:rsidRPr="0013335C" w:rsidRDefault="000F3E5E" w:rsidP="000E41BD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11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703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8" w:type="pct"/>
            <w:gridSpan w:val="2"/>
            <w:shd w:val="clear" w:color="auto" w:fill="auto"/>
            <w:vAlign w:val="bottom"/>
          </w:tcPr>
          <w:p w14:paraId="661260B0" w14:textId="77777777" w:rsidR="000E41BD" w:rsidRPr="0013335C" w:rsidRDefault="000E41BD" w:rsidP="000E41BD">
            <w:pPr>
              <w:pStyle w:val="BodyText"/>
              <w:tabs>
                <w:tab w:val="decimal" w:pos="873"/>
              </w:tabs>
              <w:spacing w:after="0"/>
              <w:ind w:right="-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42085" w14:textId="77777777" w:rsidR="000E41BD" w:rsidRPr="0013335C" w:rsidRDefault="000E41BD" w:rsidP="000E41BD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298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21306D54" w14:textId="77777777" w:rsidR="000E41BD" w:rsidRPr="0013335C" w:rsidRDefault="000E41BD" w:rsidP="000E41BD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EEF47" w14:textId="77777777" w:rsidR="000E41BD" w:rsidRPr="0013335C" w:rsidRDefault="00577624" w:rsidP="000E41BD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0E41BD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460</w:t>
            </w:r>
          </w:p>
        </w:tc>
        <w:tc>
          <w:tcPr>
            <w:tcW w:w="141" w:type="pct"/>
            <w:gridSpan w:val="2"/>
            <w:vAlign w:val="bottom"/>
          </w:tcPr>
          <w:p w14:paraId="588E66BC" w14:textId="77777777" w:rsidR="000E41BD" w:rsidRPr="0013335C" w:rsidRDefault="000E41BD" w:rsidP="000E41BD">
            <w:pPr>
              <w:pStyle w:val="BodyText"/>
              <w:spacing w:after="0"/>
              <w:ind w:right="-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0" w:type="pct"/>
            <w:gridSpan w:val="2"/>
            <w:tcBorders>
              <w:bottom w:val="single" w:sz="4" w:space="0" w:color="auto"/>
            </w:tcBorders>
            <w:vAlign w:val="bottom"/>
          </w:tcPr>
          <w:p w14:paraId="6A08225F" w14:textId="77777777" w:rsidR="000E41BD" w:rsidRPr="0013335C" w:rsidRDefault="000E41BD" w:rsidP="000E41BD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838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E41BD" w:rsidRPr="0013335C" w14:paraId="4043CF72" w14:textId="77777777" w:rsidTr="00B16A8E">
        <w:trPr>
          <w:gridAfter w:val="1"/>
          <w:wAfter w:w="6" w:type="pct"/>
          <w:trHeight w:val="299"/>
        </w:trPr>
        <w:tc>
          <w:tcPr>
            <w:tcW w:w="1400" w:type="pct"/>
            <w:shd w:val="clear" w:color="auto" w:fill="auto"/>
          </w:tcPr>
          <w:p w14:paraId="1A69CA95" w14:textId="77777777" w:rsidR="000E41BD" w:rsidRPr="0013335C" w:rsidRDefault="000E41BD" w:rsidP="000E41BD">
            <w:pPr>
              <w:pStyle w:val="BodyText"/>
              <w:tabs>
                <w:tab w:val="left" w:pos="25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8D7ECF" w14:textId="77777777" w:rsidR="000E41BD" w:rsidRPr="0013335C" w:rsidRDefault="000F3E5E" w:rsidP="000E41BD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18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095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3A46AC62" w14:textId="77777777" w:rsidR="000E41BD" w:rsidRPr="0013335C" w:rsidRDefault="000E41BD" w:rsidP="000E41BD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4FF5A1" w14:textId="77777777" w:rsidR="000E41BD" w:rsidRPr="0013335C" w:rsidRDefault="00577624" w:rsidP="000E41BD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</w:t>
            </w:r>
            <w:r w:rsidR="000F3E5E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619</w:t>
            </w:r>
          </w:p>
        </w:tc>
        <w:tc>
          <w:tcPr>
            <w:tcW w:w="138" w:type="pct"/>
            <w:gridSpan w:val="2"/>
            <w:vAlign w:val="bottom"/>
          </w:tcPr>
          <w:p w14:paraId="4A8F0D03" w14:textId="77777777" w:rsidR="000E41BD" w:rsidRPr="0013335C" w:rsidRDefault="000E41BD" w:rsidP="000E41BD">
            <w:pPr>
              <w:pStyle w:val="BodyText"/>
              <w:spacing w:after="0"/>
              <w:ind w:right="-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F2F8AA" w14:textId="77777777" w:rsidR="000E41BD" w:rsidRPr="0013335C" w:rsidRDefault="000F3E5E" w:rsidP="000E41BD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14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476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8" w:type="pct"/>
            <w:gridSpan w:val="2"/>
            <w:shd w:val="clear" w:color="auto" w:fill="auto"/>
            <w:vAlign w:val="bottom"/>
          </w:tcPr>
          <w:p w14:paraId="403A8406" w14:textId="77777777" w:rsidR="000E41BD" w:rsidRPr="0013335C" w:rsidRDefault="000E41BD" w:rsidP="000E41BD">
            <w:pPr>
              <w:pStyle w:val="BodyText"/>
              <w:tabs>
                <w:tab w:val="decimal" w:pos="873"/>
              </w:tabs>
              <w:spacing w:after="0"/>
              <w:ind w:right="-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E7B42C" w14:textId="77777777" w:rsidR="000E41BD" w:rsidRPr="0013335C" w:rsidRDefault="000E41BD" w:rsidP="000E41BD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909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16F7B53C" w14:textId="77777777" w:rsidR="000E41BD" w:rsidRPr="0013335C" w:rsidRDefault="000E41BD" w:rsidP="000E41BD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6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F06995" w14:textId="77777777" w:rsidR="000E41BD" w:rsidRPr="0013335C" w:rsidRDefault="00577624" w:rsidP="000E41BD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0E41BD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982</w:t>
            </w:r>
          </w:p>
        </w:tc>
        <w:tc>
          <w:tcPr>
            <w:tcW w:w="141" w:type="pct"/>
            <w:gridSpan w:val="2"/>
            <w:vAlign w:val="bottom"/>
          </w:tcPr>
          <w:p w14:paraId="1D0F481B" w14:textId="77777777" w:rsidR="000E41BD" w:rsidRPr="0013335C" w:rsidRDefault="000E41BD" w:rsidP="000E41BD">
            <w:pPr>
              <w:pStyle w:val="BodyText"/>
              <w:spacing w:after="0"/>
              <w:ind w:right="-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4DF884" w14:textId="77777777" w:rsidR="000E41BD" w:rsidRPr="0013335C" w:rsidRDefault="000E41BD" w:rsidP="000E41BD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927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</w:tr>
      <w:tr w:rsidR="007D275F" w:rsidRPr="0013335C" w14:paraId="364909C9" w14:textId="77777777" w:rsidTr="00B16A8E">
        <w:tblPrEx>
          <w:tblLook w:val="01E0" w:firstRow="1" w:lastRow="1" w:firstColumn="1" w:lastColumn="1" w:noHBand="0" w:noVBand="0"/>
        </w:tblPrEx>
        <w:trPr>
          <w:gridAfter w:val="2"/>
          <w:wAfter w:w="190" w:type="pct"/>
        </w:trPr>
        <w:tc>
          <w:tcPr>
            <w:tcW w:w="2115" w:type="pct"/>
            <w:gridSpan w:val="4"/>
            <w:shd w:val="clear" w:color="auto" w:fill="FFFFFF"/>
          </w:tcPr>
          <w:p w14:paraId="79D2CC11" w14:textId="77777777" w:rsidR="007D275F" w:rsidRPr="0013335C" w:rsidRDefault="007D275F" w:rsidP="003F6D33">
            <w:pPr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94" w:type="pct"/>
            <w:gridSpan w:val="18"/>
            <w:shd w:val="clear" w:color="auto" w:fill="FFFFFF"/>
          </w:tcPr>
          <w:p w14:paraId="26EB91E7" w14:textId="77777777" w:rsidR="007D275F" w:rsidRPr="0013335C" w:rsidRDefault="007D275F" w:rsidP="003F6D33">
            <w:pPr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C587D" w:rsidRPr="0013335C" w14:paraId="441F5E4A" w14:textId="77777777" w:rsidTr="00B16A8E">
        <w:tblPrEx>
          <w:tblLook w:val="01E0" w:firstRow="1" w:lastRow="1" w:firstColumn="1" w:lastColumn="1" w:noHBand="0" w:noVBand="0"/>
        </w:tblPrEx>
        <w:trPr>
          <w:gridAfter w:val="2"/>
          <w:wAfter w:w="190" w:type="pct"/>
        </w:trPr>
        <w:tc>
          <w:tcPr>
            <w:tcW w:w="2115" w:type="pct"/>
            <w:gridSpan w:val="4"/>
            <w:shd w:val="clear" w:color="auto" w:fill="FFFFFF"/>
          </w:tcPr>
          <w:p w14:paraId="2B0926B5" w14:textId="77777777" w:rsidR="00C653BF" w:rsidRPr="0013335C" w:rsidRDefault="00DF7CA2" w:rsidP="00C653BF">
            <w:pPr>
              <w:spacing w:line="240" w:lineRule="auto"/>
              <w:ind w:left="-18"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การกระทบยอดเพื่อหาอัตราภาษีที่แท้จริง</w:t>
            </w:r>
          </w:p>
        </w:tc>
        <w:tc>
          <w:tcPr>
            <w:tcW w:w="1249" w:type="pct"/>
            <w:gridSpan w:val="9"/>
            <w:shd w:val="clear" w:color="auto" w:fill="FFFFFF"/>
          </w:tcPr>
          <w:p w14:paraId="191EBA8F" w14:textId="77777777" w:rsidR="00C653BF" w:rsidRPr="0013335C" w:rsidRDefault="00577624" w:rsidP="005B3DE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8" w:type="pct"/>
            <w:shd w:val="clear" w:color="auto" w:fill="FFFFFF"/>
          </w:tcPr>
          <w:p w14:paraId="4AE7BA65" w14:textId="77777777" w:rsidR="00C653BF" w:rsidRPr="0013335C" w:rsidRDefault="00C653BF" w:rsidP="00C653BF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06" w:type="pct"/>
            <w:gridSpan w:val="8"/>
            <w:shd w:val="clear" w:color="auto" w:fill="FFFFFF"/>
          </w:tcPr>
          <w:p w14:paraId="36E6823E" w14:textId="77777777" w:rsidR="00C653BF" w:rsidRPr="0013335C" w:rsidRDefault="00577624" w:rsidP="005B3DE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8443FE" w:rsidRPr="0013335C" w14:paraId="2112E04A" w14:textId="77777777" w:rsidTr="00B16A8E">
        <w:tblPrEx>
          <w:tblLook w:val="01E0" w:firstRow="1" w:lastRow="1" w:firstColumn="1" w:lastColumn="1" w:noHBand="0" w:noVBand="0"/>
        </w:tblPrEx>
        <w:trPr>
          <w:gridAfter w:val="2"/>
          <w:wAfter w:w="190" w:type="pct"/>
        </w:trPr>
        <w:tc>
          <w:tcPr>
            <w:tcW w:w="2115" w:type="pct"/>
            <w:gridSpan w:val="4"/>
            <w:shd w:val="clear" w:color="auto" w:fill="FFFFFF"/>
          </w:tcPr>
          <w:p w14:paraId="02710797" w14:textId="77777777" w:rsidR="00C653BF" w:rsidRPr="0013335C" w:rsidRDefault="00C653BF" w:rsidP="00C653B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" w:type="pct"/>
            <w:gridSpan w:val="2"/>
            <w:shd w:val="clear" w:color="auto" w:fill="FFFFFF"/>
          </w:tcPr>
          <w:p w14:paraId="453CE301" w14:textId="77777777" w:rsidR="00C653BF" w:rsidRPr="0013335C" w:rsidRDefault="00C653BF" w:rsidP="00C653B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BDD6B37" w14:textId="77777777" w:rsidR="00C653BF" w:rsidRPr="0013335C" w:rsidRDefault="00C653BF" w:rsidP="00C653B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22" w:type="pct"/>
            <w:gridSpan w:val="2"/>
            <w:shd w:val="clear" w:color="auto" w:fill="FFFFFF"/>
          </w:tcPr>
          <w:p w14:paraId="08670343" w14:textId="77777777" w:rsidR="00C653BF" w:rsidRPr="0013335C" w:rsidRDefault="00C653BF" w:rsidP="00C653BF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1" w:type="pct"/>
            <w:gridSpan w:val="5"/>
            <w:shd w:val="clear" w:color="auto" w:fill="FFFFFF"/>
          </w:tcPr>
          <w:p w14:paraId="72F4D27D" w14:textId="77777777" w:rsidR="00C653BF" w:rsidRPr="0013335C" w:rsidRDefault="00C653BF" w:rsidP="00C653B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53C0B9C" w14:textId="77777777" w:rsidR="00C653BF" w:rsidRPr="0013335C" w:rsidRDefault="00C653BF" w:rsidP="00C653B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38" w:type="pct"/>
            <w:shd w:val="clear" w:color="auto" w:fill="FFFFFF"/>
          </w:tcPr>
          <w:p w14:paraId="5B961F6F" w14:textId="77777777" w:rsidR="00C653BF" w:rsidRPr="0013335C" w:rsidRDefault="00C653BF" w:rsidP="00C653BF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3" w:type="pct"/>
            <w:gridSpan w:val="3"/>
            <w:shd w:val="clear" w:color="auto" w:fill="FFFFFF"/>
          </w:tcPr>
          <w:p w14:paraId="2940D545" w14:textId="77777777" w:rsidR="00C653BF" w:rsidRPr="0013335C" w:rsidRDefault="00C653BF" w:rsidP="00C653B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74279C8" w14:textId="77777777" w:rsidR="00C653BF" w:rsidRPr="0013335C" w:rsidRDefault="00C653BF" w:rsidP="00C653B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38" w:type="pct"/>
            <w:shd w:val="clear" w:color="auto" w:fill="FFFFFF"/>
          </w:tcPr>
          <w:p w14:paraId="0C46AC99" w14:textId="77777777" w:rsidR="00C653BF" w:rsidRPr="0013335C" w:rsidRDefault="00C653BF" w:rsidP="00C653BF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  <w:gridSpan w:val="4"/>
            <w:shd w:val="clear" w:color="auto" w:fill="FFFFFF"/>
          </w:tcPr>
          <w:p w14:paraId="0E58333D" w14:textId="77777777" w:rsidR="00C653BF" w:rsidRPr="0013335C" w:rsidRDefault="00C653BF" w:rsidP="00C653B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8B273D7" w14:textId="77777777" w:rsidR="00C653BF" w:rsidRPr="0013335C" w:rsidRDefault="00C653BF" w:rsidP="00C653B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443FE" w:rsidRPr="0013335C" w14:paraId="2440F996" w14:textId="77777777" w:rsidTr="00B16A8E">
        <w:tblPrEx>
          <w:tblLook w:val="01E0" w:firstRow="1" w:lastRow="1" w:firstColumn="1" w:lastColumn="1" w:noHBand="0" w:noVBand="0"/>
        </w:tblPrEx>
        <w:trPr>
          <w:gridAfter w:val="2"/>
          <w:wAfter w:w="190" w:type="pct"/>
        </w:trPr>
        <w:tc>
          <w:tcPr>
            <w:tcW w:w="2115" w:type="pct"/>
            <w:gridSpan w:val="4"/>
            <w:shd w:val="clear" w:color="auto" w:fill="FFFFFF"/>
          </w:tcPr>
          <w:p w14:paraId="6C3340E9" w14:textId="77777777" w:rsidR="000E41BD" w:rsidRPr="0013335C" w:rsidRDefault="000E41BD" w:rsidP="000E41B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496" w:type="pct"/>
            <w:gridSpan w:val="2"/>
            <w:shd w:val="clear" w:color="auto" w:fill="FFFFFF"/>
          </w:tcPr>
          <w:p w14:paraId="054E162C" w14:textId="77777777" w:rsidR="000E41BD" w:rsidRPr="0013335C" w:rsidRDefault="000E41BD" w:rsidP="000E41B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" w:type="pct"/>
            <w:gridSpan w:val="2"/>
            <w:shd w:val="clear" w:color="auto" w:fill="FFFFFF"/>
          </w:tcPr>
          <w:p w14:paraId="1FB53C46" w14:textId="77777777" w:rsidR="000E41BD" w:rsidRPr="0013335C" w:rsidRDefault="000E41BD" w:rsidP="000E41B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1" w:type="pct"/>
            <w:gridSpan w:val="5"/>
            <w:tcBorders>
              <w:bottom w:val="single" w:sz="4" w:space="0" w:color="auto"/>
            </w:tcBorders>
            <w:shd w:val="clear" w:color="auto" w:fill="FFFFFF"/>
          </w:tcPr>
          <w:p w14:paraId="06D61C4E" w14:textId="77777777" w:rsidR="000E41BD" w:rsidRPr="0013335C" w:rsidRDefault="00577624" w:rsidP="008443F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670</w:t>
            </w:r>
            <w:r w:rsidR="008443FE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506</w:t>
            </w:r>
          </w:p>
        </w:tc>
        <w:tc>
          <w:tcPr>
            <w:tcW w:w="138" w:type="pct"/>
            <w:shd w:val="clear" w:color="auto" w:fill="FFFFFF"/>
          </w:tcPr>
          <w:p w14:paraId="5F088BC4" w14:textId="77777777" w:rsidR="000E41BD" w:rsidRPr="0013335C" w:rsidRDefault="000E41BD" w:rsidP="000E41B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3" w:type="pct"/>
            <w:gridSpan w:val="3"/>
            <w:shd w:val="clear" w:color="auto" w:fill="FFFFFF"/>
          </w:tcPr>
          <w:p w14:paraId="65E6B737" w14:textId="77777777" w:rsidR="000E41BD" w:rsidRPr="0013335C" w:rsidRDefault="000E41BD" w:rsidP="000E41B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8" w:type="pct"/>
            <w:shd w:val="clear" w:color="auto" w:fill="FFFFFF"/>
          </w:tcPr>
          <w:p w14:paraId="5F0FB117" w14:textId="77777777" w:rsidR="000E41BD" w:rsidRPr="0013335C" w:rsidRDefault="000E41BD" w:rsidP="000E41B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8099FB6" w14:textId="77777777" w:rsidR="000E41BD" w:rsidRPr="0013335C" w:rsidRDefault="00577624" w:rsidP="000E41B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170</w:t>
            </w:r>
            <w:r w:rsidR="000E41BD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197</w:t>
            </w:r>
          </w:p>
        </w:tc>
      </w:tr>
      <w:tr w:rsidR="008443FE" w:rsidRPr="0013335C" w14:paraId="451075C5" w14:textId="77777777" w:rsidTr="00B16A8E">
        <w:tblPrEx>
          <w:tblLook w:val="01E0" w:firstRow="1" w:lastRow="1" w:firstColumn="1" w:lastColumn="1" w:noHBand="0" w:noVBand="0"/>
        </w:tblPrEx>
        <w:trPr>
          <w:gridAfter w:val="2"/>
          <w:wAfter w:w="190" w:type="pct"/>
        </w:trPr>
        <w:tc>
          <w:tcPr>
            <w:tcW w:w="2115" w:type="pct"/>
            <w:gridSpan w:val="4"/>
            <w:shd w:val="clear" w:color="auto" w:fill="FFFFFF"/>
          </w:tcPr>
          <w:p w14:paraId="6BB3BBB1" w14:textId="77777777" w:rsidR="000E41BD" w:rsidRPr="0013335C" w:rsidRDefault="000E41BD" w:rsidP="000E41B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496" w:type="pct"/>
            <w:gridSpan w:val="2"/>
            <w:shd w:val="clear" w:color="auto" w:fill="FFFFFF"/>
          </w:tcPr>
          <w:p w14:paraId="69346B16" w14:textId="77777777" w:rsidR="000E41BD" w:rsidRPr="0013335C" w:rsidRDefault="00577624" w:rsidP="000E41B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20</w:t>
            </w:r>
            <w:r w:rsidR="007C587D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.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22" w:type="pct"/>
            <w:gridSpan w:val="2"/>
            <w:shd w:val="clear" w:color="auto" w:fill="FFFFFF"/>
          </w:tcPr>
          <w:p w14:paraId="1AFD1984" w14:textId="77777777" w:rsidR="000E41BD" w:rsidRPr="0013335C" w:rsidRDefault="000E41BD" w:rsidP="000E41B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1" w:type="pct"/>
            <w:gridSpan w:val="5"/>
            <w:tcBorders>
              <w:top w:val="single" w:sz="4" w:space="0" w:color="auto"/>
            </w:tcBorders>
            <w:shd w:val="clear" w:color="auto" w:fill="FFFFFF"/>
          </w:tcPr>
          <w:p w14:paraId="7AC88D5B" w14:textId="77777777" w:rsidR="000E41BD" w:rsidRPr="0013335C" w:rsidRDefault="00577624" w:rsidP="000E41B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134</w:t>
            </w:r>
            <w:r w:rsidR="008443FE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138" w:type="pct"/>
            <w:shd w:val="clear" w:color="auto" w:fill="FFFFFF"/>
          </w:tcPr>
          <w:p w14:paraId="7AE3C2EF" w14:textId="77777777" w:rsidR="000E41BD" w:rsidRPr="0013335C" w:rsidRDefault="000E41BD" w:rsidP="000E41B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3" w:type="pct"/>
            <w:gridSpan w:val="3"/>
            <w:shd w:val="clear" w:color="auto" w:fill="FFFFFF"/>
          </w:tcPr>
          <w:p w14:paraId="0EBA33CD" w14:textId="77777777" w:rsidR="000E41BD" w:rsidRPr="0013335C" w:rsidRDefault="00577624" w:rsidP="000E41B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20</w:t>
            </w:r>
            <w:r w:rsidR="000E41BD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.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38" w:type="pct"/>
            <w:shd w:val="clear" w:color="auto" w:fill="FFFFFF"/>
          </w:tcPr>
          <w:p w14:paraId="18620562" w14:textId="77777777" w:rsidR="000E41BD" w:rsidRPr="0013335C" w:rsidRDefault="000E41BD" w:rsidP="000E41B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03754624" w14:textId="77777777" w:rsidR="000E41BD" w:rsidRPr="0013335C" w:rsidRDefault="00577624" w:rsidP="000E41B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34</w:t>
            </w:r>
            <w:r w:rsidR="000E41BD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039</w:t>
            </w:r>
          </w:p>
        </w:tc>
      </w:tr>
      <w:tr w:rsidR="008443FE" w:rsidRPr="0013335C" w14:paraId="275B6D99" w14:textId="77777777" w:rsidTr="00B16A8E">
        <w:tblPrEx>
          <w:tblLook w:val="01E0" w:firstRow="1" w:lastRow="1" w:firstColumn="1" w:lastColumn="1" w:noHBand="0" w:noVBand="0"/>
        </w:tblPrEx>
        <w:trPr>
          <w:gridAfter w:val="2"/>
          <w:wAfter w:w="190" w:type="pct"/>
        </w:trPr>
        <w:tc>
          <w:tcPr>
            <w:tcW w:w="2115" w:type="pct"/>
            <w:gridSpan w:val="4"/>
            <w:shd w:val="clear" w:color="auto" w:fill="FFFFFF"/>
          </w:tcPr>
          <w:p w14:paraId="2382E43B" w14:textId="77777777" w:rsidR="000E41BD" w:rsidRPr="0013335C" w:rsidRDefault="000E41BD" w:rsidP="000E41BD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496" w:type="pct"/>
            <w:gridSpan w:val="2"/>
            <w:shd w:val="clear" w:color="auto" w:fill="FFFFFF"/>
          </w:tcPr>
          <w:p w14:paraId="6F7A60DB" w14:textId="77777777" w:rsidR="000E41BD" w:rsidRPr="0013335C" w:rsidRDefault="000E41BD" w:rsidP="000E41B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" w:type="pct"/>
            <w:gridSpan w:val="2"/>
            <w:shd w:val="clear" w:color="auto" w:fill="FFFFFF"/>
          </w:tcPr>
          <w:p w14:paraId="44E29EF4" w14:textId="77777777" w:rsidR="000E41BD" w:rsidRPr="0013335C" w:rsidRDefault="000E41BD" w:rsidP="000E41B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1" w:type="pct"/>
            <w:gridSpan w:val="5"/>
            <w:shd w:val="clear" w:color="auto" w:fill="FFFFFF"/>
          </w:tcPr>
          <w:p w14:paraId="44F8D7F9" w14:textId="77777777" w:rsidR="000E41BD" w:rsidRPr="0013335C" w:rsidRDefault="008443FE" w:rsidP="000E41B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577624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82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="00577624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960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8" w:type="pct"/>
            <w:shd w:val="clear" w:color="auto" w:fill="FFFFFF"/>
          </w:tcPr>
          <w:p w14:paraId="1982436D" w14:textId="77777777" w:rsidR="000E41BD" w:rsidRPr="0013335C" w:rsidRDefault="000E41BD" w:rsidP="000E41B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3" w:type="pct"/>
            <w:gridSpan w:val="3"/>
            <w:shd w:val="clear" w:color="auto" w:fill="FFFFFF"/>
          </w:tcPr>
          <w:p w14:paraId="35616984" w14:textId="77777777" w:rsidR="000E41BD" w:rsidRPr="0013335C" w:rsidRDefault="000E41BD" w:rsidP="000E41B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FFFFFF"/>
          </w:tcPr>
          <w:p w14:paraId="7519BA47" w14:textId="77777777" w:rsidR="000E41BD" w:rsidRPr="0013335C" w:rsidRDefault="000E41BD" w:rsidP="000E41B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  <w:gridSpan w:val="4"/>
            <w:shd w:val="clear" w:color="auto" w:fill="FFFFFF"/>
          </w:tcPr>
          <w:p w14:paraId="770C2103" w14:textId="77777777" w:rsidR="000E41BD" w:rsidRPr="0013335C" w:rsidRDefault="000E41BD" w:rsidP="000E41B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577624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39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="00577624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038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8443FE" w:rsidRPr="0013335C" w14:paraId="3AED9945" w14:textId="77777777" w:rsidTr="00B16A8E">
        <w:tblPrEx>
          <w:tblLook w:val="01E0" w:firstRow="1" w:lastRow="1" w:firstColumn="1" w:lastColumn="1" w:noHBand="0" w:noVBand="0"/>
        </w:tblPrEx>
        <w:trPr>
          <w:gridAfter w:val="2"/>
          <w:wAfter w:w="190" w:type="pct"/>
        </w:trPr>
        <w:tc>
          <w:tcPr>
            <w:tcW w:w="2115" w:type="pct"/>
            <w:gridSpan w:val="4"/>
            <w:shd w:val="clear" w:color="auto" w:fill="FFFFFF"/>
          </w:tcPr>
          <w:p w14:paraId="798843A5" w14:textId="77777777" w:rsidR="000E41BD" w:rsidRPr="0013335C" w:rsidRDefault="000E41BD" w:rsidP="000E41BD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ค่าใช้จ่ายที่มีสิทธิหักภาษีได้เพิ่มขึ้น</w:t>
            </w:r>
          </w:p>
        </w:tc>
        <w:tc>
          <w:tcPr>
            <w:tcW w:w="496" w:type="pct"/>
            <w:gridSpan w:val="2"/>
            <w:shd w:val="clear" w:color="auto" w:fill="FFFFFF"/>
          </w:tcPr>
          <w:p w14:paraId="7B981290" w14:textId="77777777" w:rsidR="000E41BD" w:rsidRPr="0013335C" w:rsidRDefault="000E41BD" w:rsidP="000E41B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" w:type="pct"/>
            <w:gridSpan w:val="2"/>
            <w:shd w:val="clear" w:color="auto" w:fill="FFFFFF"/>
          </w:tcPr>
          <w:p w14:paraId="140D27CF" w14:textId="77777777" w:rsidR="000E41BD" w:rsidRPr="0013335C" w:rsidRDefault="000E41BD" w:rsidP="000E41B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1" w:type="pct"/>
            <w:gridSpan w:val="5"/>
            <w:shd w:val="clear" w:color="auto" w:fill="FFFFFF"/>
          </w:tcPr>
          <w:p w14:paraId="57BCEFAA" w14:textId="77777777" w:rsidR="007C587D" w:rsidRPr="0013335C" w:rsidRDefault="007C587D" w:rsidP="000E41B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577624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="00577624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887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8" w:type="pct"/>
            <w:shd w:val="clear" w:color="auto" w:fill="FFFFFF"/>
          </w:tcPr>
          <w:p w14:paraId="064320D5" w14:textId="77777777" w:rsidR="000E41BD" w:rsidRPr="0013335C" w:rsidRDefault="000E41BD" w:rsidP="000E41B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3" w:type="pct"/>
            <w:gridSpan w:val="3"/>
            <w:shd w:val="clear" w:color="auto" w:fill="FFFFFF"/>
          </w:tcPr>
          <w:p w14:paraId="584F3736" w14:textId="77777777" w:rsidR="000E41BD" w:rsidRPr="0013335C" w:rsidRDefault="000E41BD" w:rsidP="000E41B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FFFFFF"/>
          </w:tcPr>
          <w:p w14:paraId="7205F66B" w14:textId="77777777" w:rsidR="000E41BD" w:rsidRPr="0013335C" w:rsidRDefault="000E41BD" w:rsidP="000E41B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  <w:gridSpan w:val="4"/>
            <w:shd w:val="clear" w:color="auto" w:fill="FFFFFF"/>
          </w:tcPr>
          <w:p w14:paraId="69CB64F9" w14:textId="77777777" w:rsidR="000E41BD" w:rsidRPr="0013335C" w:rsidRDefault="000E41BD" w:rsidP="000E41B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577624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="00577624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325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8443FE" w:rsidRPr="0013335C" w14:paraId="766DAAEE" w14:textId="77777777" w:rsidTr="00B16A8E">
        <w:tblPrEx>
          <w:tblLook w:val="01E0" w:firstRow="1" w:lastRow="1" w:firstColumn="1" w:lastColumn="1" w:noHBand="0" w:noVBand="0"/>
        </w:tblPrEx>
        <w:trPr>
          <w:gridAfter w:val="2"/>
          <w:wAfter w:w="190" w:type="pct"/>
        </w:trPr>
        <w:tc>
          <w:tcPr>
            <w:tcW w:w="2115" w:type="pct"/>
            <w:gridSpan w:val="4"/>
            <w:shd w:val="clear" w:color="auto" w:fill="FFFFFF"/>
          </w:tcPr>
          <w:p w14:paraId="481DCCB9" w14:textId="77777777" w:rsidR="000E41BD" w:rsidRPr="0013335C" w:rsidRDefault="000E41BD" w:rsidP="000E41BD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496" w:type="pct"/>
            <w:gridSpan w:val="2"/>
            <w:shd w:val="clear" w:color="auto" w:fill="FFFFFF"/>
          </w:tcPr>
          <w:p w14:paraId="3A43BB2F" w14:textId="77777777" w:rsidR="000E41BD" w:rsidRPr="0013335C" w:rsidRDefault="000E41BD" w:rsidP="000E41B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" w:type="pct"/>
            <w:gridSpan w:val="2"/>
            <w:shd w:val="clear" w:color="auto" w:fill="FFFFFF"/>
          </w:tcPr>
          <w:p w14:paraId="5370DC14" w14:textId="77777777" w:rsidR="000E41BD" w:rsidRPr="0013335C" w:rsidRDefault="000E41BD" w:rsidP="000E41B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1" w:type="pct"/>
            <w:gridSpan w:val="5"/>
            <w:shd w:val="clear" w:color="auto" w:fill="FFFFFF"/>
          </w:tcPr>
          <w:p w14:paraId="2BB7DB96" w14:textId="77777777" w:rsidR="007C587D" w:rsidRPr="0013335C" w:rsidRDefault="00577624" w:rsidP="000E41B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278</w:t>
            </w:r>
          </w:p>
        </w:tc>
        <w:tc>
          <w:tcPr>
            <w:tcW w:w="138" w:type="pct"/>
            <w:shd w:val="clear" w:color="auto" w:fill="FFFFFF"/>
          </w:tcPr>
          <w:p w14:paraId="476FC7AF" w14:textId="77777777" w:rsidR="000E41BD" w:rsidRPr="0013335C" w:rsidRDefault="000E41BD" w:rsidP="000E41B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3" w:type="pct"/>
            <w:gridSpan w:val="3"/>
            <w:shd w:val="clear" w:color="auto" w:fill="FFFFFF"/>
          </w:tcPr>
          <w:p w14:paraId="264C5546" w14:textId="77777777" w:rsidR="000E41BD" w:rsidRPr="0013335C" w:rsidRDefault="000E41BD" w:rsidP="000E41B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FFFFFF"/>
          </w:tcPr>
          <w:p w14:paraId="597029F5" w14:textId="77777777" w:rsidR="000E41BD" w:rsidRPr="0013335C" w:rsidRDefault="000E41BD" w:rsidP="000E41B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  <w:gridSpan w:val="4"/>
            <w:shd w:val="clear" w:color="auto" w:fill="FFFFFF"/>
          </w:tcPr>
          <w:p w14:paraId="3F067971" w14:textId="77777777" w:rsidR="000E41BD" w:rsidRPr="0013335C" w:rsidRDefault="00577624" w:rsidP="000E41B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375</w:t>
            </w:r>
          </w:p>
        </w:tc>
      </w:tr>
      <w:tr w:rsidR="007C587D" w:rsidRPr="0013335C" w14:paraId="5D1605B9" w14:textId="77777777" w:rsidTr="00B16A8E">
        <w:tblPrEx>
          <w:tblLook w:val="01E0" w:firstRow="1" w:lastRow="1" w:firstColumn="1" w:lastColumn="1" w:noHBand="0" w:noVBand="0"/>
        </w:tblPrEx>
        <w:trPr>
          <w:gridAfter w:val="2"/>
          <w:wAfter w:w="190" w:type="pct"/>
        </w:trPr>
        <w:tc>
          <w:tcPr>
            <w:tcW w:w="2115" w:type="pct"/>
            <w:gridSpan w:val="4"/>
            <w:shd w:val="clear" w:color="auto" w:fill="FFFFFF"/>
          </w:tcPr>
          <w:p w14:paraId="68436638" w14:textId="77777777" w:rsidR="007C587D" w:rsidRPr="0013335C" w:rsidRDefault="007C587D" w:rsidP="000E41BD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</w:t>
            </w:r>
            <w:r w:rsidR="00AF07E3" w:rsidRPr="0013335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  <w:r w:rsidR="00AF07E3" w:rsidRPr="0013335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496" w:type="pct"/>
            <w:gridSpan w:val="2"/>
            <w:shd w:val="clear" w:color="auto" w:fill="FFFFFF"/>
          </w:tcPr>
          <w:p w14:paraId="7CB552A0" w14:textId="77777777" w:rsidR="007C587D" w:rsidRPr="0013335C" w:rsidRDefault="007C587D" w:rsidP="000E41B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" w:type="pct"/>
            <w:gridSpan w:val="2"/>
            <w:shd w:val="clear" w:color="auto" w:fill="FFFFFF"/>
          </w:tcPr>
          <w:p w14:paraId="532FADA0" w14:textId="77777777" w:rsidR="007C587D" w:rsidRPr="0013335C" w:rsidRDefault="007C587D" w:rsidP="000E41B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1" w:type="pct"/>
            <w:gridSpan w:val="5"/>
            <w:shd w:val="clear" w:color="auto" w:fill="FFFFFF"/>
          </w:tcPr>
          <w:p w14:paraId="6724A35F" w14:textId="4FCA5824" w:rsidR="007C587D" w:rsidRPr="0013335C" w:rsidRDefault="00A237A0" w:rsidP="000E41B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1,688</w:t>
            </w:r>
          </w:p>
        </w:tc>
        <w:tc>
          <w:tcPr>
            <w:tcW w:w="138" w:type="pct"/>
            <w:shd w:val="clear" w:color="auto" w:fill="FFFFFF"/>
          </w:tcPr>
          <w:p w14:paraId="039C61F6" w14:textId="77777777" w:rsidR="007C587D" w:rsidRPr="0013335C" w:rsidRDefault="007C587D" w:rsidP="000E41B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3" w:type="pct"/>
            <w:gridSpan w:val="3"/>
            <w:shd w:val="clear" w:color="auto" w:fill="FFFFFF"/>
          </w:tcPr>
          <w:p w14:paraId="2166C3CE" w14:textId="77777777" w:rsidR="007C587D" w:rsidRPr="0013335C" w:rsidRDefault="007C587D" w:rsidP="000E41B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FFFFFF"/>
          </w:tcPr>
          <w:p w14:paraId="7E727A77" w14:textId="77777777" w:rsidR="007C587D" w:rsidRPr="0013335C" w:rsidRDefault="007C587D" w:rsidP="000E41B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  <w:gridSpan w:val="4"/>
            <w:shd w:val="clear" w:color="auto" w:fill="FFFFFF"/>
          </w:tcPr>
          <w:p w14:paraId="08D1361F" w14:textId="77777777" w:rsidR="007C587D" w:rsidRPr="0013335C" w:rsidRDefault="00AF07E3" w:rsidP="00AF07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8443FE" w:rsidRPr="0013335C" w14:paraId="5B352FEF" w14:textId="77777777" w:rsidTr="00B16A8E">
        <w:tblPrEx>
          <w:tblLook w:val="01E0" w:firstRow="1" w:lastRow="1" w:firstColumn="1" w:lastColumn="1" w:noHBand="0" w:noVBand="0"/>
        </w:tblPrEx>
        <w:trPr>
          <w:gridAfter w:val="2"/>
          <w:wAfter w:w="190" w:type="pct"/>
        </w:trPr>
        <w:tc>
          <w:tcPr>
            <w:tcW w:w="2115" w:type="pct"/>
            <w:gridSpan w:val="4"/>
            <w:shd w:val="clear" w:color="auto" w:fill="FFFFFF"/>
          </w:tcPr>
          <w:p w14:paraId="30E66878" w14:textId="77777777" w:rsidR="000E41BD" w:rsidRPr="0013335C" w:rsidRDefault="000E41BD" w:rsidP="000E41BD">
            <w:pPr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428A67" w14:textId="1A61DB01" w:rsidR="000E41BD" w:rsidRPr="0013335C" w:rsidRDefault="007B1828" w:rsidP="000E41BD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7.34</w:t>
            </w:r>
          </w:p>
        </w:tc>
        <w:tc>
          <w:tcPr>
            <w:tcW w:w="122" w:type="pct"/>
            <w:gridSpan w:val="2"/>
            <w:shd w:val="clear" w:color="auto" w:fill="FFFFFF"/>
          </w:tcPr>
          <w:p w14:paraId="1DC45DD9" w14:textId="77777777" w:rsidR="000E41BD" w:rsidRPr="0013335C" w:rsidRDefault="000E41BD" w:rsidP="000E41BD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1510BCD" w14:textId="77B445E5" w:rsidR="000E41BD" w:rsidRPr="0013335C" w:rsidRDefault="00FC654C" w:rsidP="000E41B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49,220</w:t>
            </w:r>
          </w:p>
        </w:tc>
        <w:tc>
          <w:tcPr>
            <w:tcW w:w="138" w:type="pct"/>
            <w:shd w:val="clear" w:color="auto" w:fill="FFFFFF"/>
          </w:tcPr>
          <w:p w14:paraId="6D3E7343" w14:textId="77777777" w:rsidR="000E41BD" w:rsidRPr="0013335C" w:rsidRDefault="000E41BD" w:rsidP="000E41BD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FD8CF99" w14:textId="77777777" w:rsidR="000E41BD" w:rsidRPr="0013335C" w:rsidRDefault="000E41BD" w:rsidP="000E41BD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</w:t>
            </w:r>
            <w:r w:rsidR="00577624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5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.</w:t>
            </w:r>
            <w:r w:rsidR="00577624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85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8" w:type="pct"/>
            <w:shd w:val="clear" w:color="auto" w:fill="FFFFFF"/>
          </w:tcPr>
          <w:p w14:paraId="0BA0D69C" w14:textId="77777777" w:rsidR="000E41BD" w:rsidRPr="0013335C" w:rsidRDefault="000E41BD" w:rsidP="000E41BD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455D0BA" w14:textId="77777777" w:rsidR="000E41BD" w:rsidRPr="0013335C" w:rsidRDefault="000E41BD" w:rsidP="000E41B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</w:t>
            </w:r>
            <w:r w:rsidR="00577624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9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="00577624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949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)</w:t>
            </w:r>
          </w:p>
        </w:tc>
      </w:tr>
    </w:tbl>
    <w:p w14:paraId="227CBECA" w14:textId="77777777" w:rsidR="005F762D" w:rsidRPr="0013335C" w:rsidRDefault="005F762D" w:rsidP="00691F10">
      <w:pPr>
        <w:tabs>
          <w:tab w:val="left" w:pos="540"/>
        </w:tabs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281" w:type="dxa"/>
        <w:tblInd w:w="450" w:type="dxa"/>
        <w:tblLook w:val="01E0" w:firstRow="1" w:lastRow="1" w:firstColumn="1" w:lastColumn="1" w:noHBand="0" w:noVBand="0"/>
      </w:tblPr>
      <w:tblGrid>
        <w:gridCol w:w="4042"/>
        <w:gridCol w:w="976"/>
        <w:gridCol w:w="236"/>
        <w:gridCol w:w="1218"/>
        <w:gridCol w:w="269"/>
        <w:gridCol w:w="1065"/>
        <w:gridCol w:w="269"/>
        <w:gridCol w:w="1206"/>
      </w:tblGrid>
      <w:tr w:rsidR="007D275F" w:rsidRPr="0013335C" w14:paraId="736072F6" w14:textId="77777777" w:rsidTr="00FF2AB8">
        <w:tc>
          <w:tcPr>
            <w:tcW w:w="4042" w:type="dxa"/>
            <w:shd w:val="clear" w:color="auto" w:fill="FFFFFF"/>
          </w:tcPr>
          <w:p w14:paraId="26B0127E" w14:textId="77777777" w:rsidR="007D275F" w:rsidRPr="0013335C" w:rsidRDefault="002B3FF5" w:rsidP="003F6D33">
            <w:pPr>
              <w:spacing w:line="240" w:lineRule="auto"/>
              <w:ind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13335C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5239" w:type="dxa"/>
            <w:gridSpan w:val="7"/>
            <w:shd w:val="clear" w:color="auto" w:fill="FFFFFF"/>
          </w:tcPr>
          <w:p w14:paraId="4BC22DB6" w14:textId="77777777" w:rsidR="007D275F" w:rsidRPr="0013335C" w:rsidRDefault="007D275F" w:rsidP="003F6D33">
            <w:pPr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1B8C" w:rsidRPr="0013335C" w14:paraId="58A993B6" w14:textId="77777777" w:rsidTr="00FF2AB8">
        <w:tc>
          <w:tcPr>
            <w:tcW w:w="4042" w:type="dxa"/>
            <w:shd w:val="clear" w:color="auto" w:fill="FFFFFF"/>
          </w:tcPr>
          <w:p w14:paraId="56272B05" w14:textId="77777777" w:rsidR="00CB1B8C" w:rsidRPr="0013335C" w:rsidRDefault="00DF7CA2" w:rsidP="00CB1B8C">
            <w:pPr>
              <w:spacing w:line="240" w:lineRule="auto"/>
              <w:ind w:left="-18" w:right="-108"/>
              <w:jc w:val="thaiDistribute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การกระทบยอดเพื่อหาอัตราภาษีที่แท้จริง</w:t>
            </w:r>
          </w:p>
        </w:tc>
        <w:tc>
          <w:tcPr>
            <w:tcW w:w="2430" w:type="dxa"/>
            <w:gridSpan w:val="3"/>
            <w:shd w:val="clear" w:color="auto" w:fill="FFFFFF"/>
          </w:tcPr>
          <w:p w14:paraId="37AA4F22" w14:textId="77777777" w:rsidR="00CB1B8C" w:rsidRPr="0013335C" w:rsidRDefault="00577624" w:rsidP="00CB1B8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9" w:type="dxa"/>
            <w:shd w:val="clear" w:color="auto" w:fill="FFFFFF"/>
          </w:tcPr>
          <w:p w14:paraId="1BAAAFE8" w14:textId="77777777" w:rsidR="00CB1B8C" w:rsidRPr="0013335C" w:rsidRDefault="00CB1B8C" w:rsidP="00CB1B8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40" w:type="dxa"/>
            <w:gridSpan w:val="3"/>
            <w:shd w:val="clear" w:color="auto" w:fill="FFFFFF"/>
          </w:tcPr>
          <w:p w14:paraId="7E2B27FA" w14:textId="77777777" w:rsidR="00CB1B8C" w:rsidRPr="0013335C" w:rsidRDefault="00577624" w:rsidP="00CB1B8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CB1B8C" w:rsidRPr="0013335C" w14:paraId="06A4B973" w14:textId="77777777" w:rsidTr="00FF2AB8">
        <w:tc>
          <w:tcPr>
            <w:tcW w:w="4042" w:type="dxa"/>
            <w:shd w:val="clear" w:color="auto" w:fill="FFFFFF"/>
          </w:tcPr>
          <w:p w14:paraId="7C948A8D" w14:textId="77777777" w:rsidR="00CB1B8C" w:rsidRPr="0013335C" w:rsidRDefault="00CB1B8C" w:rsidP="00CB1B8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FFFFFF"/>
          </w:tcPr>
          <w:p w14:paraId="69943077" w14:textId="77777777" w:rsidR="00CB1B8C" w:rsidRPr="0013335C" w:rsidRDefault="00CB1B8C" w:rsidP="00CB1B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5143F23" w14:textId="77777777" w:rsidR="00CB1B8C" w:rsidRPr="0013335C" w:rsidRDefault="00CB1B8C" w:rsidP="00CB1B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FFFFFF"/>
          </w:tcPr>
          <w:p w14:paraId="24C70FDD" w14:textId="77777777" w:rsidR="00CB1B8C" w:rsidRPr="0013335C" w:rsidRDefault="00CB1B8C" w:rsidP="00CB1B8C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FFFFFF"/>
          </w:tcPr>
          <w:p w14:paraId="03B8455D" w14:textId="77777777" w:rsidR="00CB1B8C" w:rsidRPr="0013335C" w:rsidRDefault="00CB1B8C" w:rsidP="00CB1B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F49BD7A" w14:textId="77777777" w:rsidR="00CB1B8C" w:rsidRPr="0013335C" w:rsidRDefault="00CB1B8C" w:rsidP="00CB1B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69" w:type="dxa"/>
            <w:shd w:val="clear" w:color="auto" w:fill="FFFFFF"/>
          </w:tcPr>
          <w:p w14:paraId="5AF6D01A" w14:textId="77777777" w:rsidR="00CB1B8C" w:rsidRPr="0013335C" w:rsidRDefault="00CB1B8C" w:rsidP="00CB1B8C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499A6D08" w14:textId="77777777" w:rsidR="00CB1B8C" w:rsidRPr="0013335C" w:rsidRDefault="00CB1B8C" w:rsidP="00CB1B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455A1D9" w14:textId="77777777" w:rsidR="00CB1B8C" w:rsidRPr="0013335C" w:rsidRDefault="00CB1B8C" w:rsidP="00CB1B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9" w:type="dxa"/>
            <w:shd w:val="clear" w:color="auto" w:fill="FFFFFF"/>
          </w:tcPr>
          <w:p w14:paraId="242EE8C9" w14:textId="77777777" w:rsidR="00CB1B8C" w:rsidRPr="0013335C" w:rsidRDefault="00CB1B8C" w:rsidP="00CB1B8C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14:paraId="36A53086" w14:textId="77777777" w:rsidR="00CB1B8C" w:rsidRPr="0013335C" w:rsidRDefault="00CB1B8C" w:rsidP="00CB1B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A4365C9" w14:textId="77777777" w:rsidR="00CB1B8C" w:rsidRPr="0013335C" w:rsidRDefault="00CB1B8C" w:rsidP="00CB1B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443FE" w:rsidRPr="0013335C" w14:paraId="0186080F" w14:textId="77777777" w:rsidTr="00FF2AB8">
        <w:tc>
          <w:tcPr>
            <w:tcW w:w="4042" w:type="dxa"/>
            <w:shd w:val="clear" w:color="auto" w:fill="FFFFFF"/>
          </w:tcPr>
          <w:p w14:paraId="786B13C4" w14:textId="77777777" w:rsidR="008443FE" w:rsidRPr="0013335C" w:rsidRDefault="008443FE" w:rsidP="008443F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76" w:type="dxa"/>
            <w:shd w:val="clear" w:color="auto" w:fill="FFFFFF"/>
          </w:tcPr>
          <w:p w14:paraId="3EE23FBD" w14:textId="77777777" w:rsidR="008443FE" w:rsidRPr="0013335C" w:rsidRDefault="008443FE" w:rsidP="008443F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FFFFFF"/>
          </w:tcPr>
          <w:p w14:paraId="08B4011E" w14:textId="77777777" w:rsidR="008443FE" w:rsidRPr="0013335C" w:rsidRDefault="008443FE" w:rsidP="008443FE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FFFFF"/>
          </w:tcPr>
          <w:p w14:paraId="7C9B8C00" w14:textId="77777777" w:rsidR="008443FE" w:rsidRPr="0013335C" w:rsidRDefault="00577624" w:rsidP="008443F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670</w:t>
            </w:r>
            <w:r w:rsidR="008443FE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570</w:t>
            </w:r>
          </w:p>
        </w:tc>
        <w:tc>
          <w:tcPr>
            <w:tcW w:w="269" w:type="dxa"/>
            <w:shd w:val="clear" w:color="auto" w:fill="FFFFFF"/>
          </w:tcPr>
          <w:p w14:paraId="7656CD5D" w14:textId="77777777" w:rsidR="008443FE" w:rsidRPr="0013335C" w:rsidRDefault="008443FE" w:rsidP="008443FE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7B11623E" w14:textId="77777777" w:rsidR="008443FE" w:rsidRPr="0013335C" w:rsidRDefault="008443FE" w:rsidP="008443F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FFFFFF"/>
          </w:tcPr>
          <w:p w14:paraId="64F2CF4B" w14:textId="77777777" w:rsidR="008443FE" w:rsidRPr="0013335C" w:rsidRDefault="008443FE" w:rsidP="008443FE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FFFFF"/>
          </w:tcPr>
          <w:p w14:paraId="52076A4E" w14:textId="77777777" w:rsidR="008443FE" w:rsidRPr="0013335C" w:rsidRDefault="00577624" w:rsidP="008443FE">
            <w:pPr>
              <w:pStyle w:val="acctfourfigures"/>
              <w:tabs>
                <w:tab w:val="clear" w:pos="765"/>
              </w:tabs>
              <w:spacing w:line="240" w:lineRule="auto"/>
              <w:ind w:left="-79" w:right="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170</w:t>
            </w:r>
            <w:r w:rsidR="008443FE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158</w:t>
            </w:r>
          </w:p>
        </w:tc>
      </w:tr>
      <w:tr w:rsidR="00EC4FC5" w:rsidRPr="0013335C" w14:paraId="49F71D51" w14:textId="77777777" w:rsidTr="00FF2AB8">
        <w:tc>
          <w:tcPr>
            <w:tcW w:w="4042" w:type="dxa"/>
            <w:shd w:val="clear" w:color="auto" w:fill="FFFFFF"/>
          </w:tcPr>
          <w:p w14:paraId="0DEFD323" w14:textId="77777777" w:rsidR="00EC4FC5" w:rsidRPr="0013335C" w:rsidRDefault="00EC4FC5" w:rsidP="00EC4FC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76" w:type="dxa"/>
            <w:shd w:val="clear" w:color="auto" w:fill="FFFFFF"/>
          </w:tcPr>
          <w:p w14:paraId="44839538" w14:textId="77777777" w:rsidR="00EC4FC5" w:rsidRPr="0013335C" w:rsidRDefault="00577624" w:rsidP="00EC4FC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20</w:t>
            </w:r>
            <w:r w:rsidR="00EC4FC5"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.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6" w:type="dxa"/>
            <w:shd w:val="clear" w:color="auto" w:fill="FFFFFF"/>
          </w:tcPr>
          <w:p w14:paraId="070070D5" w14:textId="77777777" w:rsidR="00EC4FC5" w:rsidRPr="0013335C" w:rsidRDefault="00EC4FC5" w:rsidP="00EC4FC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FFFFF"/>
          </w:tcPr>
          <w:p w14:paraId="36F55154" w14:textId="77777777" w:rsidR="00EC4FC5" w:rsidRPr="0013335C" w:rsidRDefault="00577624" w:rsidP="00EC4FC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134</w:t>
            </w:r>
            <w:r w:rsidR="00EC4FC5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269" w:type="dxa"/>
            <w:shd w:val="clear" w:color="auto" w:fill="FFFFFF"/>
          </w:tcPr>
          <w:p w14:paraId="7C3DD4F6" w14:textId="77777777" w:rsidR="00EC4FC5" w:rsidRPr="0013335C" w:rsidRDefault="00EC4FC5" w:rsidP="00EC4FC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6B1FCC36" w14:textId="77777777" w:rsidR="00EC4FC5" w:rsidRPr="0013335C" w:rsidRDefault="00577624" w:rsidP="00EC4FC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20</w:t>
            </w:r>
            <w:r w:rsidR="00EC4FC5"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.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69" w:type="dxa"/>
            <w:shd w:val="clear" w:color="auto" w:fill="FFFFFF"/>
          </w:tcPr>
          <w:p w14:paraId="3DEA34B8" w14:textId="77777777" w:rsidR="00EC4FC5" w:rsidRPr="0013335C" w:rsidRDefault="00EC4FC5" w:rsidP="00EC4FC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FFFFF"/>
          </w:tcPr>
          <w:p w14:paraId="5CF54F7C" w14:textId="77777777" w:rsidR="00EC4FC5" w:rsidRPr="0013335C" w:rsidRDefault="00577624" w:rsidP="00EC4FC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34</w:t>
            </w:r>
            <w:r w:rsidR="00EC4FC5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031</w:t>
            </w:r>
          </w:p>
        </w:tc>
      </w:tr>
      <w:tr w:rsidR="00EC4FC5" w:rsidRPr="0013335C" w14:paraId="6689EF83" w14:textId="77777777" w:rsidTr="00FF2AB8">
        <w:tc>
          <w:tcPr>
            <w:tcW w:w="4042" w:type="dxa"/>
            <w:shd w:val="clear" w:color="auto" w:fill="FFFFFF"/>
          </w:tcPr>
          <w:p w14:paraId="282C7B07" w14:textId="77777777" w:rsidR="00EC4FC5" w:rsidRPr="0013335C" w:rsidRDefault="00EC4FC5" w:rsidP="00EC4FC5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76" w:type="dxa"/>
            <w:shd w:val="clear" w:color="auto" w:fill="FFFFFF"/>
          </w:tcPr>
          <w:p w14:paraId="4D7883C6" w14:textId="77777777" w:rsidR="00EC4FC5" w:rsidRPr="0013335C" w:rsidRDefault="00EC4FC5" w:rsidP="00EC4FC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236420AB" w14:textId="77777777" w:rsidR="00EC4FC5" w:rsidRPr="0013335C" w:rsidRDefault="00EC4FC5" w:rsidP="00EC4FC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FFFFFF"/>
          </w:tcPr>
          <w:p w14:paraId="5345FC83" w14:textId="77777777" w:rsidR="00EC4FC5" w:rsidRPr="0013335C" w:rsidRDefault="00EC4FC5" w:rsidP="00EC4FC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577624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82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="00577624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973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shd w:val="clear" w:color="auto" w:fill="FFFFFF"/>
          </w:tcPr>
          <w:p w14:paraId="3EF516DD" w14:textId="77777777" w:rsidR="00EC4FC5" w:rsidRPr="0013335C" w:rsidRDefault="00EC4FC5" w:rsidP="00EC4FC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5B7AFDFE" w14:textId="77777777" w:rsidR="00EC4FC5" w:rsidRPr="0013335C" w:rsidRDefault="00EC4FC5" w:rsidP="00EC4FC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</w:tcPr>
          <w:p w14:paraId="186ECDB8" w14:textId="77777777" w:rsidR="00EC4FC5" w:rsidRPr="0013335C" w:rsidRDefault="00EC4FC5" w:rsidP="00EC4FC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14:paraId="6DD6DA84" w14:textId="77777777" w:rsidR="00EC4FC5" w:rsidRPr="0013335C" w:rsidRDefault="00EC4FC5" w:rsidP="00EC4FC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577624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39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="00577624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030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EC4FC5" w:rsidRPr="0013335C" w14:paraId="6E94F767" w14:textId="77777777" w:rsidTr="00FF2AB8">
        <w:tc>
          <w:tcPr>
            <w:tcW w:w="4042" w:type="dxa"/>
            <w:shd w:val="clear" w:color="auto" w:fill="FFFFFF"/>
          </w:tcPr>
          <w:p w14:paraId="54B674A4" w14:textId="77777777" w:rsidR="00EC4FC5" w:rsidRPr="0013335C" w:rsidRDefault="00EC4FC5" w:rsidP="00EC4FC5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ค่าใช้จ่ายที่มีสิทธิหักภาษีได้เพิ่มขึ้น</w:t>
            </w:r>
          </w:p>
        </w:tc>
        <w:tc>
          <w:tcPr>
            <w:tcW w:w="976" w:type="dxa"/>
            <w:shd w:val="clear" w:color="auto" w:fill="FFFFFF"/>
          </w:tcPr>
          <w:p w14:paraId="76A5A1AC" w14:textId="77777777" w:rsidR="00EC4FC5" w:rsidRPr="0013335C" w:rsidRDefault="00EC4FC5" w:rsidP="00EC4FC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4B384B7B" w14:textId="77777777" w:rsidR="00EC4FC5" w:rsidRPr="0013335C" w:rsidRDefault="00EC4FC5" w:rsidP="00EC4FC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FFFFFF"/>
          </w:tcPr>
          <w:p w14:paraId="49B47B3C" w14:textId="77777777" w:rsidR="00EC4FC5" w:rsidRPr="0013335C" w:rsidRDefault="00EC4FC5" w:rsidP="00EC4FC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577624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="00577624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887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shd w:val="clear" w:color="auto" w:fill="FFFFFF"/>
          </w:tcPr>
          <w:p w14:paraId="2BE88690" w14:textId="77777777" w:rsidR="00EC4FC5" w:rsidRPr="0013335C" w:rsidRDefault="00EC4FC5" w:rsidP="00EC4FC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127F0D05" w14:textId="77777777" w:rsidR="00EC4FC5" w:rsidRPr="0013335C" w:rsidRDefault="00EC4FC5" w:rsidP="00EC4FC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</w:tcPr>
          <w:p w14:paraId="2F232FF7" w14:textId="77777777" w:rsidR="00EC4FC5" w:rsidRPr="0013335C" w:rsidRDefault="00EC4FC5" w:rsidP="00EC4FC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14:paraId="73F3E494" w14:textId="77777777" w:rsidR="00EC4FC5" w:rsidRPr="0013335C" w:rsidRDefault="00EC4FC5" w:rsidP="00EC4FC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577624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="00577624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325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EC4FC5" w:rsidRPr="0013335C" w14:paraId="29732400" w14:textId="77777777" w:rsidTr="00FF2AB8">
        <w:tc>
          <w:tcPr>
            <w:tcW w:w="4042" w:type="dxa"/>
            <w:shd w:val="clear" w:color="auto" w:fill="FFFFFF"/>
          </w:tcPr>
          <w:p w14:paraId="63E40B26" w14:textId="77777777" w:rsidR="00EC4FC5" w:rsidRPr="0013335C" w:rsidRDefault="00EC4FC5" w:rsidP="00EC4FC5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76" w:type="dxa"/>
            <w:shd w:val="clear" w:color="auto" w:fill="FFFFFF"/>
          </w:tcPr>
          <w:p w14:paraId="3E8C9DD3" w14:textId="77777777" w:rsidR="00EC4FC5" w:rsidRPr="0013335C" w:rsidRDefault="00EC4FC5" w:rsidP="00EC4FC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338F8C82" w14:textId="77777777" w:rsidR="00EC4FC5" w:rsidRPr="0013335C" w:rsidRDefault="00EC4FC5" w:rsidP="00EC4FC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FFFFFF"/>
          </w:tcPr>
          <w:p w14:paraId="250E1D70" w14:textId="77777777" w:rsidR="00EC4FC5" w:rsidRPr="0013335C" w:rsidRDefault="00577624" w:rsidP="00EC4FC5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278</w:t>
            </w:r>
          </w:p>
        </w:tc>
        <w:tc>
          <w:tcPr>
            <w:tcW w:w="269" w:type="dxa"/>
            <w:shd w:val="clear" w:color="auto" w:fill="FFFFFF"/>
          </w:tcPr>
          <w:p w14:paraId="298C0CBC" w14:textId="77777777" w:rsidR="00EC4FC5" w:rsidRPr="0013335C" w:rsidRDefault="00EC4FC5" w:rsidP="00EC4FC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7CD140DD" w14:textId="77777777" w:rsidR="00EC4FC5" w:rsidRPr="0013335C" w:rsidRDefault="00EC4FC5" w:rsidP="00EC4FC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</w:tcPr>
          <w:p w14:paraId="02B263D0" w14:textId="77777777" w:rsidR="00EC4FC5" w:rsidRPr="0013335C" w:rsidRDefault="00EC4FC5" w:rsidP="00EC4FC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14:paraId="10ABCA0E" w14:textId="77777777" w:rsidR="00EC4FC5" w:rsidRPr="0013335C" w:rsidRDefault="00577624" w:rsidP="00EC4FC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375</w:t>
            </w:r>
          </w:p>
        </w:tc>
      </w:tr>
      <w:tr w:rsidR="00227E69" w:rsidRPr="0013335C" w14:paraId="428985E4" w14:textId="77777777" w:rsidTr="00FF2AB8">
        <w:tc>
          <w:tcPr>
            <w:tcW w:w="4042" w:type="dxa"/>
            <w:shd w:val="clear" w:color="auto" w:fill="FFFFFF"/>
          </w:tcPr>
          <w:p w14:paraId="4138E539" w14:textId="77777777" w:rsidR="00227E69" w:rsidRPr="0013335C" w:rsidRDefault="00227E69" w:rsidP="00227E69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976" w:type="dxa"/>
            <w:shd w:val="clear" w:color="auto" w:fill="FFFFFF"/>
          </w:tcPr>
          <w:p w14:paraId="3EBE91A6" w14:textId="77777777" w:rsidR="00227E69" w:rsidRPr="0013335C" w:rsidRDefault="00227E69" w:rsidP="00227E6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2FE67442" w14:textId="77777777" w:rsidR="00227E69" w:rsidRPr="0013335C" w:rsidRDefault="00227E69" w:rsidP="00227E6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FFFFFF"/>
          </w:tcPr>
          <w:p w14:paraId="3706D17B" w14:textId="57258773" w:rsidR="00227E69" w:rsidRPr="0013335C" w:rsidRDefault="00A237A0" w:rsidP="00227E69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1,688</w:t>
            </w:r>
          </w:p>
        </w:tc>
        <w:tc>
          <w:tcPr>
            <w:tcW w:w="269" w:type="dxa"/>
            <w:shd w:val="clear" w:color="auto" w:fill="FFFFFF"/>
          </w:tcPr>
          <w:p w14:paraId="1B9F3CCB" w14:textId="77777777" w:rsidR="00227E69" w:rsidRPr="0013335C" w:rsidRDefault="00227E69" w:rsidP="00227E6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46EBFACF" w14:textId="77777777" w:rsidR="00227E69" w:rsidRPr="0013335C" w:rsidRDefault="00227E69" w:rsidP="00227E6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</w:tcPr>
          <w:p w14:paraId="6601A07A" w14:textId="77777777" w:rsidR="00227E69" w:rsidRPr="0013335C" w:rsidRDefault="00227E69" w:rsidP="00227E6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14:paraId="67765AE2" w14:textId="77777777" w:rsidR="00227E69" w:rsidRPr="0013335C" w:rsidRDefault="00227E69" w:rsidP="00227E6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EC4FC5" w:rsidRPr="0013335C" w14:paraId="74E05795" w14:textId="77777777" w:rsidTr="00FF2AB8">
        <w:tc>
          <w:tcPr>
            <w:tcW w:w="4042" w:type="dxa"/>
            <w:shd w:val="clear" w:color="auto" w:fill="FFFFFF"/>
          </w:tcPr>
          <w:p w14:paraId="30E243FC" w14:textId="77777777" w:rsidR="00EC4FC5" w:rsidRPr="0013335C" w:rsidRDefault="00EC4FC5" w:rsidP="00EC4FC5">
            <w:pPr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356F150" w14:textId="2E93EAD3" w:rsidR="00EC4FC5" w:rsidRPr="0013335C" w:rsidRDefault="007B1828" w:rsidP="00EC4F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7.34</w:t>
            </w:r>
          </w:p>
        </w:tc>
        <w:tc>
          <w:tcPr>
            <w:tcW w:w="236" w:type="dxa"/>
            <w:shd w:val="clear" w:color="auto" w:fill="FFFFFF"/>
          </w:tcPr>
          <w:p w14:paraId="697470F0" w14:textId="77777777" w:rsidR="00EC4FC5" w:rsidRPr="0013335C" w:rsidRDefault="00EC4FC5" w:rsidP="00EC4FC5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31D902A" w14:textId="434AE09F" w:rsidR="00EC4FC5" w:rsidRPr="0013335C" w:rsidRDefault="001D3859" w:rsidP="00EC4FC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49,220</w:t>
            </w:r>
          </w:p>
        </w:tc>
        <w:tc>
          <w:tcPr>
            <w:tcW w:w="269" w:type="dxa"/>
            <w:shd w:val="clear" w:color="auto" w:fill="FFFFFF"/>
          </w:tcPr>
          <w:p w14:paraId="10306118" w14:textId="77777777" w:rsidR="00EC4FC5" w:rsidRPr="0013335C" w:rsidRDefault="00EC4FC5" w:rsidP="00EC4FC5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B099449" w14:textId="77777777" w:rsidR="00EC4FC5" w:rsidRPr="0013335C" w:rsidRDefault="00EC4FC5" w:rsidP="00EC4F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(</w:t>
            </w:r>
            <w:r w:rsidR="00577624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5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.</w:t>
            </w:r>
            <w:r w:rsidR="00577624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85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FFFFFF"/>
          </w:tcPr>
          <w:p w14:paraId="298A81B3" w14:textId="77777777" w:rsidR="00EC4FC5" w:rsidRPr="0013335C" w:rsidRDefault="00EC4FC5" w:rsidP="00EC4FC5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19E66F3" w14:textId="77777777" w:rsidR="00EC4FC5" w:rsidRPr="0013335C" w:rsidRDefault="00EC4FC5" w:rsidP="00EC4FC5">
            <w:pPr>
              <w:pStyle w:val="acctfourfigures"/>
              <w:tabs>
                <w:tab w:val="clear" w:pos="765"/>
              </w:tabs>
              <w:spacing w:line="240" w:lineRule="auto"/>
              <w:ind w:left="-79"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</w:t>
            </w:r>
            <w:r w:rsidR="00577624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9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="00577624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949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)</w:t>
            </w:r>
          </w:p>
        </w:tc>
      </w:tr>
    </w:tbl>
    <w:p w14:paraId="5D8CF121" w14:textId="2A9800A4" w:rsidR="00184A01" w:rsidRPr="0013335C" w:rsidRDefault="00184A01" w:rsidP="00691F10">
      <w:pPr>
        <w:tabs>
          <w:tab w:val="left" w:pos="540"/>
        </w:tabs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533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692"/>
        <w:gridCol w:w="1260"/>
        <w:gridCol w:w="270"/>
        <w:gridCol w:w="1242"/>
        <w:gridCol w:w="18"/>
        <w:gridCol w:w="252"/>
        <w:gridCol w:w="18"/>
        <w:gridCol w:w="1152"/>
        <w:gridCol w:w="18"/>
        <w:gridCol w:w="252"/>
        <w:gridCol w:w="18"/>
        <w:gridCol w:w="1080"/>
        <w:gridCol w:w="261"/>
      </w:tblGrid>
      <w:tr w:rsidR="00632D0E" w:rsidRPr="0013335C" w14:paraId="642F7E27" w14:textId="77777777" w:rsidTr="00B16A8E">
        <w:trPr>
          <w:gridAfter w:val="1"/>
          <w:wAfter w:w="261" w:type="dxa"/>
        </w:trPr>
        <w:tc>
          <w:tcPr>
            <w:tcW w:w="3692" w:type="dxa"/>
          </w:tcPr>
          <w:p w14:paraId="030B5E87" w14:textId="77777777" w:rsidR="00632D0E" w:rsidRPr="0013335C" w:rsidRDefault="00632D0E" w:rsidP="00A13F0A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11"/>
          </w:tcPr>
          <w:p w14:paraId="663604DB" w14:textId="77777777" w:rsidR="00632D0E" w:rsidRPr="0013335C" w:rsidRDefault="00632D0E" w:rsidP="00A13F0A">
            <w:pPr>
              <w:pStyle w:val="BodyText"/>
              <w:spacing w:after="0"/>
              <w:ind w:left="-10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งบการเงินที่แสดงเงินลงทุนตามวิธีส่วนได้เสียและ</w:t>
            </w:r>
          </w:p>
          <w:p w14:paraId="41653F05" w14:textId="77777777" w:rsidR="00632D0E" w:rsidRPr="0013335C" w:rsidRDefault="00632D0E" w:rsidP="00A13F0A">
            <w:pPr>
              <w:pStyle w:val="BodyText"/>
              <w:spacing w:after="0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2D0E" w:rsidRPr="0013335C" w14:paraId="070AF6AB" w14:textId="77777777" w:rsidTr="00B16A8E">
        <w:trPr>
          <w:gridAfter w:val="1"/>
          <w:wAfter w:w="261" w:type="dxa"/>
        </w:trPr>
        <w:tc>
          <w:tcPr>
            <w:tcW w:w="3692" w:type="dxa"/>
          </w:tcPr>
          <w:p w14:paraId="0D07881F" w14:textId="77777777" w:rsidR="00632D0E" w:rsidRPr="0013335C" w:rsidRDefault="00632D0E" w:rsidP="00A13F0A">
            <w:pPr>
              <w:ind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90" w:type="dxa"/>
            <w:gridSpan w:val="4"/>
            <w:vAlign w:val="bottom"/>
          </w:tcPr>
          <w:p w14:paraId="74FDBA97" w14:textId="77777777" w:rsidR="00632D0E" w:rsidRPr="0013335C" w:rsidRDefault="00632D0E" w:rsidP="00A13F0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gridSpan w:val="2"/>
            <w:vAlign w:val="bottom"/>
          </w:tcPr>
          <w:p w14:paraId="44EC2EF0" w14:textId="77777777" w:rsidR="00632D0E" w:rsidRPr="0013335C" w:rsidRDefault="00632D0E" w:rsidP="00A13F0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5"/>
            <w:vAlign w:val="bottom"/>
          </w:tcPr>
          <w:p w14:paraId="33D17F3C" w14:textId="77777777" w:rsidR="00632D0E" w:rsidRPr="0013335C" w:rsidRDefault="00632D0E" w:rsidP="00A13F0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</w:p>
        </w:tc>
      </w:tr>
      <w:tr w:rsidR="00632D0E" w:rsidRPr="0013335C" w14:paraId="410B2912" w14:textId="77777777" w:rsidTr="00B16A8E">
        <w:trPr>
          <w:gridAfter w:val="1"/>
          <w:wAfter w:w="261" w:type="dxa"/>
        </w:trPr>
        <w:tc>
          <w:tcPr>
            <w:tcW w:w="3692" w:type="dxa"/>
          </w:tcPr>
          <w:p w14:paraId="4AA5B7BE" w14:textId="77777777" w:rsidR="00632D0E" w:rsidRPr="0013335C" w:rsidRDefault="00632D0E" w:rsidP="00A13F0A">
            <w:pPr>
              <w:ind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77624"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60" w:type="dxa"/>
          </w:tcPr>
          <w:p w14:paraId="5286C1A6" w14:textId="77777777" w:rsidR="00632D0E" w:rsidRPr="0013335C" w:rsidRDefault="00577624" w:rsidP="00A13F0A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16BFDE0A" w14:textId="77777777" w:rsidR="00632D0E" w:rsidRPr="0013335C" w:rsidRDefault="00632D0E" w:rsidP="00A13F0A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9B5EC37" w14:textId="77777777" w:rsidR="00632D0E" w:rsidRPr="0013335C" w:rsidRDefault="00577624" w:rsidP="00A13F0A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gridSpan w:val="2"/>
            <w:vAlign w:val="bottom"/>
          </w:tcPr>
          <w:p w14:paraId="3333D7DE" w14:textId="77777777" w:rsidR="00632D0E" w:rsidRPr="0013335C" w:rsidRDefault="00632D0E" w:rsidP="00A13F0A">
            <w:pPr>
              <w:pStyle w:val="BodyText"/>
              <w:tabs>
                <w:tab w:val="decimal" w:pos="106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6ED29FA" w14:textId="77777777" w:rsidR="00632D0E" w:rsidRPr="0013335C" w:rsidRDefault="00577624" w:rsidP="00A13F0A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gridSpan w:val="2"/>
          </w:tcPr>
          <w:p w14:paraId="33703CDB" w14:textId="77777777" w:rsidR="00632D0E" w:rsidRPr="0013335C" w:rsidRDefault="00632D0E" w:rsidP="00A13F0A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DB59A6" w14:textId="77777777" w:rsidR="00632D0E" w:rsidRPr="0013335C" w:rsidRDefault="00577624" w:rsidP="00A13F0A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632D0E" w:rsidRPr="0013335C" w14:paraId="5A233F5F" w14:textId="77777777" w:rsidTr="00B16A8E">
        <w:trPr>
          <w:gridAfter w:val="1"/>
          <w:wAfter w:w="261" w:type="dxa"/>
        </w:trPr>
        <w:tc>
          <w:tcPr>
            <w:tcW w:w="3692" w:type="dxa"/>
          </w:tcPr>
          <w:p w14:paraId="64336371" w14:textId="77777777" w:rsidR="00632D0E" w:rsidRPr="0013335C" w:rsidRDefault="00632D0E" w:rsidP="00A13F0A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11"/>
            <w:vAlign w:val="bottom"/>
          </w:tcPr>
          <w:p w14:paraId="227ABFF8" w14:textId="77777777" w:rsidR="00632D0E" w:rsidRPr="0013335C" w:rsidRDefault="00632D0E" w:rsidP="00A13F0A">
            <w:pPr>
              <w:pStyle w:val="BodyText"/>
              <w:tabs>
                <w:tab w:val="decimal" w:pos="-108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2D0E" w:rsidRPr="0013335C" w14:paraId="1E559BBB" w14:textId="77777777" w:rsidTr="00B16A8E">
        <w:trPr>
          <w:gridAfter w:val="1"/>
          <w:wAfter w:w="261" w:type="dxa"/>
        </w:trPr>
        <w:tc>
          <w:tcPr>
            <w:tcW w:w="3692" w:type="dxa"/>
          </w:tcPr>
          <w:p w14:paraId="1542F4C8" w14:textId="77777777" w:rsidR="00632D0E" w:rsidRPr="0013335C" w:rsidRDefault="00632D0E" w:rsidP="00A13F0A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4B56B42" w14:textId="24745F11" w:rsidR="00632D0E" w:rsidRPr="0013335C" w:rsidRDefault="00577624" w:rsidP="00A13F0A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96</w:t>
            </w:r>
            <w:r w:rsidR="000C4AA0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A0021E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889</w:t>
            </w:r>
          </w:p>
        </w:tc>
        <w:tc>
          <w:tcPr>
            <w:tcW w:w="270" w:type="dxa"/>
            <w:vAlign w:val="bottom"/>
          </w:tcPr>
          <w:p w14:paraId="7EE08B34" w14:textId="77777777" w:rsidR="00632D0E" w:rsidRPr="0013335C" w:rsidRDefault="00632D0E" w:rsidP="00A13F0A">
            <w:pPr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7494DFE" w14:textId="508C2FD0" w:rsidR="00632D0E" w:rsidRPr="0013335C" w:rsidRDefault="00577624" w:rsidP="00A13F0A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94</w:t>
            </w:r>
            <w:r w:rsidR="00632D0E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DD5E6D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gridSpan w:val="2"/>
            <w:vAlign w:val="bottom"/>
          </w:tcPr>
          <w:p w14:paraId="2241C5BE" w14:textId="77777777" w:rsidR="00632D0E" w:rsidRPr="0013335C" w:rsidRDefault="00632D0E" w:rsidP="00A13F0A">
            <w:pPr>
              <w:pStyle w:val="BodyText"/>
              <w:tabs>
                <w:tab w:val="decimal" w:pos="106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04BD3E7" w14:textId="51844041" w:rsidR="00632D0E" w:rsidRPr="0013335C" w:rsidRDefault="00A0021E" w:rsidP="00227E69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(</w:t>
            </w:r>
            <w:r w:rsidR="001D3859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11</w:t>
            </w:r>
            <w:r w:rsidR="001D3859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="001D3859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846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080D2282" w14:textId="77777777" w:rsidR="00632D0E" w:rsidRPr="0013335C" w:rsidRDefault="00632D0E" w:rsidP="00A13F0A">
            <w:pPr>
              <w:pStyle w:val="BodyText"/>
              <w:tabs>
                <w:tab w:val="decimal" w:pos="106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F183AE" w14:textId="5B5FBDFF" w:rsidR="00632D0E" w:rsidRPr="0013335C" w:rsidRDefault="00632D0E" w:rsidP="00A13F0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18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457481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632D0E" w:rsidRPr="0013335C" w14:paraId="3B43D30D" w14:textId="77777777" w:rsidTr="00B16A8E">
        <w:trPr>
          <w:gridAfter w:val="1"/>
          <w:wAfter w:w="261" w:type="dxa"/>
        </w:trPr>
        <w:tc>
          <w:tcPr>
            <w:tcW w:w="3692" w:type="dxa"/>
          </w:tcPr>
          <w:p w14:paraId="55440F9A" w14:textId="77777777" w:rsidR="00632D0E" w:rsidRPr="0013335C" w:rsidRDefault="00632D0E" w:rsidP="00A13F0A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F176967" w14:textId="6D30A05B" w:rsidR="00632D0E" w:rsidRPr="0013335C" w:rsidRDefault="00A0021E" w:rsidP="00A13F0A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1D3859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="001D3859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846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03361D2" w14:textId="77777777" w:rsidR="00632D0E" w:rsidRPr="0013335C" w:rsidRDefault="00632D0E" w:rsidP="00A13F0A">
            <w:pPr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3E3C811E" w14:textId="008D8939" w:rsidR="00632D0E" w:rsidRPr="0013335C" w:rsidRDefault="00632D0E" w:rsidP="00A13F0A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18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E57772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32322ED8" w14:textId="77777777" w:rsidR="00632D0E" w:rsidRPr="0013335C" w:rsidRDefault="00632D0E" w:rsidP="00A13F0A">
            <w:pPr>
              <w:pStyle w:val="BodyText"/>
              <w:tabs>
                <w:tab w:val="decimal" w:pos="106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4A3BF13B" w14:textId="33F54ABB" w:rsidR="00632D0E" w:rsidRPr="0013335C" w:rsidRDefault="001D3859" w:rsidP="00227E69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11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846</w:t>
            </w:r>
          </w:p>
        </w:tc>
        <w:tc>
          <w:tcPr>
            <w:tcW w:w="270" w:type="dxa"/>
            <w:gridSpan w:val="2"/>
            <w:vAlign w:val="bottom"/>
          </w:tcPr>
          <w:p w14:paraId="78A23953" w14:textId="77777777" w:rsidR="00632D0E" w:rsidRPr="0013335C" w:rsidRDefault="00632D0E" w:rsidP="00A13F0A">
            <w:pPr>
              <w:pStyle w:val="BodyText"/>
              <w:tabs>
                <w:tab w:val="decimal" w:pos="106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7E1DA4" w14:textId="042747CF" w:rsidR="00632D0E" w:rsidRPr="0013335C" w:rsidRDefault="00577624" w:rsidP="00A13F0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18</w:t>
            </w:r>
            <w:r w:rsidR="00632D0E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457481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</w:p>
        </w:tc>
      </w:tr>
      <w:tr w:rsidR="00632D0E" w:rsidRPr="0013335C" w14:paraId="1C4DDE33" w14:textId="77777777" w:rsidTr="00B16A8E">
        <w:trPr>
          <w:gridAfter w:val="1"/>
          <w:wAfter w:w="261" w:type="dxa"/>
        </w:trPr>
        <w:tc>
          <w:tcPr>
            <w:tcW w:w="3692" w:type="dxa"/>
          </w:tcPr>
          <w:p w14:paraId="34047597" w14:textId="77777777" w:rsidR="00632D0E" w:rsidRPr="0013335C" w:rsidRDefault="00632D0E" w:rsidP="00A13F0A">
            <w:pPr>
              <w:ind w:right="-108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FE07F" w14:textId="21302BC3" w:rsidR="00632D0E" w:rsidRPr="0013335C" w:rsidRDefault="001D3859" w:rsidP="00A13F0A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85,043</w:t>
            </w:r>
          </w:p>
        </w:tc>
        <w:tc>
          <w:tcPr>
            <w:tcW w:w="270" w:type="dxa"/>
            <w:vAlign w:val="bottom"/>
          </w:tcPr>
          <w:p w14:paraId="23F43C49" w14:textId="77777777" w:rsidR="00632D0E" w:rsidRPr="0013335C" w:rsidRDefault="00632D0E" w:rsidP="00A13F0A">
            <w:pPr>
              <w:tabs>
                <w:tab w:val="decimal" w:pos="702"/>
              </w:tabs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B96F52" w14:textId="77777777" w:rsidR="00632D0E" w:rsidRPr="0013335C" w:rsidRDefault="00577624" w:rsidP="00A13F0A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76</w:t>
            </w:r>
            <w:r w:rsidR="00632D0E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009</w:t>
            </w:r>
          </w:p>
        </w:tc>
        <w:tc>
          <w:tcPr>
            <w:tcW w:w="270" w:type="dxa"/>
            <w:gridSpan w:val="2"/>
            <w:vAlign w:val="bottom"/>
          </w:tcPr>
          <w:p w14:paraId="43F07C79" w14:textId="77777777" w:rsidR="00632D0E" w:rsidRPr="0013335C" w:rsidRDefault="00632D0E" w:rsidP="00A13F0A">
            <w:pPr>
              <w:tabs>
                <w:tab w:val="decimal" w:pos="702"/>
              </w:tabs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E40625" w14:textId="77777777" w:rsidR="00632D0E" w:rsidRPr="0013335C" w:rsidRDefault="000C4AA0" w:rsidP="00A30FD7">
            <w:pPr>
              <w:pStyle w:val="BodyText"/>
              <w:tabs>
                <w:tab w:val="decimal" w:pos="52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5CCB1A0" w14:textId="77777777" w:rsidR="00632D0E" w:rsidRPr="0013335C" w:rsidRDefault="00632D0E" w:rsidP="00A13F0A">
            <w:pPr>
              <w:tabs>
                <w:tab w:val="decimal" w:pos="1062"/>
              </w:tabs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72E73" w14:textId="77777777" w:rsidR="00632D0E" w:rsidRPr="0013335C" w:rsidRDefault="00632D0E" w:rsidP="00A30FD7">
            <w:pPr>
              <w:pStyle w:val="BodyText"/>
              <w:tabs>
                <w:tab w:val="decimal" w:pos="52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4F0FE4" w:rsidRPr="0013335C" w14:paraId="0757A013" w14:textId="77777777" w:rsidTr="00B16A8E">
        <w:tblPrEx>
          <w:tblLook w:val="0000" w:firstRow="0" w:lastRow="0" w:firstColumn="0" w:lastColumn="0" w:noHBand="0" w:noVBand="0"/>
        </w:tblPrEx>
        <w:tc>
          <w:tcPr>
            <w:tcW w:w="3692" w:type="dxa"/>
          </w:tcPr>
          <w:p w14:paraId="72521DFF" w14:textId="77777777" w:rsidR="004F0FE4" w:rsidRPr="0013335C" w:rsidRDefault="004F0FE4" w:rsidP="00A13F0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841" w:type="dxa"/>
            <w:gridSpan w:val="12"/>
          </w:tcPr>
          <w:p w14:paraId="5355A6D0" w14:textId="77777777" w:rsidR="004F0FE4" w:rsidRPr="0013335C" w:rsidRDefault="004F0FE4" w:rsidP="00A13F0A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ตามวิธีส่วนได้เสียและ</w:t>
            </w:r>
          </w:p>
          <w:p w14:paraId="17ED580D" w14:textId="77777777" w:rsidR="004F0FE4" w:rsidRPr="0013335C" w:rsidRDefault="004F0FE4" w:rsidP="00A13F0A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0FE4" w:rsidRPr="0013335C" w14:paraId="16F9C7AB" w14:textId="77777777" w:rsidTr="00B16A8E">
        <w:tblPrEx>
          <w:tblLook w:val="01E0" w:firstRow="1" w:lastRow="1" w:firstColumn="1" w:lastColumn="1" w:noHBand="0" w:noVBand="0"/>
        </w:tblPrEx>
        <w:trPr>
          <w:trHeight w:val="139"/>
          <w:tblHeader/>
        </w:trPr>
        <w:tc>
          <w:tcPr>
            <w:tcW w:w="3692" w:type="dxa"/>
          </w:tcPr>
          <w:p w14:paraId="47A4B8F7" w14:textId="77777777" w:rsidR="004F0FE4" w:rsidRPr="0013335C" w:rsidRDefault="004F0FE4" w:rsidP="00A13F0A">
            <w:pPr>
              <w:pStyle w:val="BodyText"/>
              <w:spacing w:after="0" w:line="240" w:lineRule="auto"/>
              <w:ind w:right="-127"/>
              <w:rPr>
                <w:rFonts w:ascii="Angsana New" w:hAnsi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14:paraId="1558C130" w14:textId="77777777" w:rsidR="004F0FE4" w:rsidRPr="0013335C" w:rsidRDefault="004F0FE4" w:rsidP="00A13F0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F7FFAB" w14:textId="77777777" w:rsidR="004F0FE4" w:rsidRPr="0013335C" w:rsidRDefault="004F0FE4" w:rsidP="00A13F0A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2" w:type="dxa"/>
            <w:gridSpan w:val="5"/>
            <w:tcBorders>
              <w:bottom w:val="single" w:sz="4" w:space="0" w:color="auto"/>
            </w:tcBorders>
            <w:vAlign w:val="bottom"/>
          </w:tcPr>
          <w:p w14:paraId="2D180390" w14:textId="77777777" w:rsidR="004F0FE4" w:rsidRPr="0013335C" w:rsidRDefault="004F0FE4" w:rsidP="00E73B55">
            <w:pPr>
              <w:spacing w:line="240" w:lineRule="auto"/>
              <w:ind w:left="-108" w:right="-143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บันทึกเป็น </w:t>
            </w:r>
            <w:r w:rsidRPr="0013335C">
              <w:rPr>
                <w:rFonts w:ascii="Angsana New" w:hAnsi="Angsana New" w:hint="cs"/>
                <w:spacing w:val="-10"/>
                <w:sz w:val="30"/>
                <w:szCs w:val="30"/>
              </w:rPr>
              <w:t>(</w:t>
            </w:r>
            <w:r w:rsidRPr="0013335C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รายจ่าย</w:t>
            </w:r>
            <w:r w:rsidRPr="0013335C">
              <w:rPr>
                <w:rFonts w:ascii="Angsana New" w:hAnsi="Angsana New" w:hint="cs"/>
                <w:spacing w:val="-10"/>
                <w:sz w:val="30"/>
                <w:szCs w:val="30"/>
              </w:rPr>
              <w:t>)</w:t>
            </w:r>
            <w:r w:rsidRPr="0013335C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</w:t>
            </w:r>
            <w:r w:rsidRPr="0013335C">
              <w:rPr>
                <w:rFonts w:ascii="Angsana New" w:hAnsi="Angsana New" w:hint="cs"/>
                <w:spacing w:val="-10"/>
                <w:sz w:val="30"/>
                <w:szCs w:val="30"/>
              </w:rPr>
              <w:t>/</w:t>
            </w:r>
            <w:r w:rsidRPr="0013335C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รายไ</w:t>
            </w:r>
            <w:r w:rsidR="00E73B55" w:rsidRPr="0013335C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ด้</w:t>
            </w:r>
            <w:r w:rsidRPr="0013335C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ใน</w:t>
            </w:r>
          </w:p>
        </w:tc>
        <w:tc>
          <w:tcPr>
            <w:tcW w:w="270" w:type="dxa"/>
            <w:gridSpan w:val="2"/>
            <w:vAlign w:val="bottom"/>
          </w:tcPr>
          <w:p w14:paraId="0D4D66E2" w14:textId="77777777" w:rsidR="004F0FE4" w:rsidRPr="0013335C" w:rsidRDefault="004F0FE4" w:rsidP="00A13F0A">
            <w:pPr>
              <w:spacing w:line="240" w:lineRule="auto"/>
              <w:ind w:left="-108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gridSpan w:val="3"/>
            <w:vAlign w:val="bottom"/>
          </w:tcPr>
          <w:p w14:paraId="6D70AF16" w14:textId="77777777" w:rsidR="004F0FE4" w:rsidRPr="0013335C" w:rsidRDefault="004F0FE4" w:rsidP="00A13F0A">
            <w:pPr>
              <w:spacing w:line="240" w:lineRule="auto"/>
              <w:ind w:left="-108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F0FE4" w:rsidRPr="0013335C" w14:paraId="18BA728D" w14:textId="77777777" w:rsidTr="00B16A8E">
        <w:tblPrEx>
          <w:tblLook w:val="01E0" w:firstRow="1" w:lastRow="1" w:firstColumn="1" w:lastColumn="1" w:noHBand="0" w:noVBand="0"/>
        </w:tblPrEx>
        <w:trPr>
          <w:trHeight w:val="139"/>
          <w:tblHeader/>
        </w:trPr>
        <w:tc>
          <w:tcPr>
            <w:tcW w:w="3692" w:type="dxa"/>
          </w:tcPr>
          <w:p w14:paraId="076DBB86" w14:textId="77777777" w:rsidR="008E198F" w:rsidRPr="0013335C" w:rsidRDefault="008E198F" w:rsidP="00A13F0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7BFB356" w14:textId="77777777" w:rsidR="004F0FE4" w:rsidRPr="0013335C" w:rsidRDefault="008E198F" w:rsidP="00A13F0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304FB1CD" w14:textId="77777777" w:rsidR="00227E69" w:rsidRPr="0013335C" w:rsidRDefault="004F0FE4" w:rsidP="00A13F0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7C64CADA" w14:textId="77777777" w:rsidR="004F0FE4" w:rsidRPr="0013335C" w:rsidRDefault="00577624" w:rsidP="00A13F0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4F0FE4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4F0FE4"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14:paraId="41C7150A" w14:textId="77777777" w:rsidR="004F0FE4" w:rsidRPr="0013335C" w:rsidRDefault="004F0FE4" w:rsidP="00A13F0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0D7F069D" w14:textId="77777777" w:rsidR="004F0FE4" w:rsidRPr="0013335C" w:rsidRDefault="004F0FE4" w:rsidP="00A13F0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vAlign w:val="bottom"/>
          </w:tcPr>
          <w:p w14:paraId="5D2D70AD" w14:textId="77777777" w:rsidR="004F0FE4" w:rsidRPr="0013335C" w:rsidRDefault="004F0FE4" w:rsidP="00A13F0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33488D2B" w14:textId="77777777" w:rsidR="004F0FE4" w:rsidRPr="0013335C" w:rsidRDefault="004F0FE4" w:rsidP="00A13F0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gridSpan w:val="2"/>
            <w:vAlign w:val="bottom"/>
          </w:tcPr>
          <w:p w14:paraId="015C68D1" w14:textId="77777777" w:rsidR="004F0FE4" w:rsidRPr="0013335C" w:rsidRDefault="004F0FE4" w:rsidP="00A13F0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gridSpan w:val="3"/>
            <w:vAlign w:val="bottom"/>
          </w:tcPr>
          <w:p w14:paraId="512DC442" w14:textId="77777777" w:rsidR="004F0FE4" w:rsidRPr="0013335C" w:rsidRDefault="004F0FE4" w:rsidP="00A13F0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63CF09DE" w14:textId="77777777" w:rsidR="004F0FE4" w:rsidRPr="0013335C" w:rsidRDefault="00577624" w:rsidP="00227E69">
            <w:pPr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</w:t>
            </w:r>
            <w:r w:rsidR="004F0FE4"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4F0FE4" w:rsidRPr="0013335C" w14:paraId="627CCDCC" w14:textId="77777777" w:rsidTr="00B16A8E">
        <w:tblPrEx>
          <w:tblLook w:val="01E0" w:firstRow="1" w:lastRow="1" w:firstColumn="1" w:lastColumn="1" w:noHBand="0" w:noVBand="0"/>
        </w:tblPrEx>
        <w:trPr>
          <w:trHeight w:val="279"/>
          <w:tblHeader/>
        </w:trPr>
        <w:tc>
          <w:tcPr>
            <w:tcW w:w="3692" w:type="dxa"/>
          </w:tcPr>
          <w:p w14:paraId="43C94A16" w14:textId="77777777" w:rsidR="004F0FE4" w:rsidRPr="0013335C" w:rsidRDefault="004F0FE4" w:rsidP="00A13F0A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1" w:type="dxa"/>
            <w:gridSpan w:val="12"/>
          </w:tcPr>
          <w:p w14:paraId="1C2C170B" w14:textId="77777777" w:rsidR="004F0FE4" w:rsidRPr="0013335C" w:rsidRDefault="004F0FE4" w:rsidP="00A13F0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F0FE4" w:rsidRPr="0013335C" w14:paraId="3BF21BD1" w14:textId="77777777" w:rsidTr="00B16A8E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692" w:type="dxa"/>
          </w:tcPr>
          <w:p w14:paraId="68EFEBEA" w14:textId="77777777" w:rsidR="004F0FE4" w:rsidRPr="0013335C" w:rsidRDefault="004F0FE4" w:rsidP="00A13F0A">
            <w:pPr>
              <w:tabs>
                <w:tab w:val="center" w:pos="10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573A63EC" w14:textId="77777777" w:rsidR="004F0FE4" w:rsidRPr="0013335C" w:rsidRDefault="004F0FE4" w:rsidP="00A13F0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8"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6182E7F" w14:textId="77777777" w:rsidR="004F0FE4" w:rsidRPr="0013335C" w:rsidRDefault="004F0FE4" w:rsidP="00A13F0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</w:tcPr>
          <w:p w14:paraId="18BCAF35" w14:textId="77777777" w:rsidR="004F0FE4" w:rsidRPr="0013335C" w:rsidRDefault="004F0FE4" w:rsidP="00A13F0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99A3B7B" w14:textId="77777777" w:rsidR="004F0FE4" w:rsidRPr="0013335C" w:rsidRDefault="004F0FE4" w:rsidP="00A13F0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4CE88C24" w14:textId="77777777" w:rsidR="004F0FE4" w:rsidRPr="0013335C" w:rsidRDefault="004F0FE4" w:rsidP="00A13F0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0550C3C" w14:textId="77777777" w:rsidR="004F0FE4" w:rsidRPr="0013335C" w:rsidRDefault="004F0FE4" w:rsidP="00A13F0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9" w:type="dxa"/>
            <w:gridSpan w:val="3"/>
          </w:tcPr>
          <w:p w14:paraId="29C31464" w14:textId="77777777" w:rsidR="004F0FE4" w:rsidRPr="0013335C" w:rsidRDefault="004F0FE4" w:rsidP="00A13F0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F0FE4" w:rsidRPr="0013335C" w14:paraId="32405C6D" w14:textId="77777777" w:rsidTr="00B16A8E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2" w:type="dxa"/>
          </w:tcPr>
          <w:p w14:paraId="5221F272" w14:textId="77777777" w:rsidR="004F0FE4" w:rsidRPr="0013335C" w:rsidRDefault="004F0FE4" w:rsidP="00A13F0A">
            <w:pPr>
              <w:spacing w:line="240" w:lineRule="auto"/>
              <w:ind w:left="-18" w:right="-79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สินค้าคงเหลือ </w:t>
            </w:r>
            <w:r w:rsidRPr="0013335C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</w:rPr>
              <w:t>(ค่าเผื่อการลดมูลค่าของสินค้า)</w:t>
            </w:r>
          </w:p>
        </w:tc>
        <w:tc>
          <w:tcPr>
            <w:tcW w:w="1260" w:type="dxa"/>
            <w:vAlign w:val="bottom"/>
          </w:tcPr>
          <w:p w14:paraId="7B5EF13A" w14:textId="77777777" w:rsidR="004F0FE4" w:rsidRPr="0013335C" w:rsidRDefault="00577624" w:rsidP="00A13F0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</w:t>
            </w:r>
            <w:r w:rsidR="00285AFC"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459</w:t>
            </w:r>
          </w:p>
        </w:tc>
        <w:tc>
          <w:tcPr>
            <w:tcW w:w="270" w:type="dxa"/>
            <w:vAlign w:val="bottom"/>
          </w:tcPr>
          <w:p w14:paraId="04593AE8" w14:textId="77777777" w:rsidR="004F0FE4" w:rsidRPr="0013335C" w:rsidRDefault="004F0FE4" w:rsidP="00A13F0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vAlign w:val="bottom"/>
          </w:tcPr>
          <w:p w14:paraId="6E357B12" w14:textId="77777777" w:rsidR="004F0FE4" w:rsidRPr="0013335C" w:rsidRDefault="00285AFC" w:rsidP="00F30C5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577624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577624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767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14BF4280" w14:textId="77777777" w:rsidR="004F0FE4" w:rsidRPr="0013335C" w:rsidRDefault="004F0FE4" w:rsidP="00A13F0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866DDC7" w14:textId="77777777" w:rsidR="004F0FE4" w:rsidRPr="0013335C" w:rsidRDefault="00285AFC" w:rsidP="00A13F0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D56D463" w14:textId="77777777" w:rsidR="004F0FE4" w:rsidRPr="0013335C" w:rsidRDefault="004F0FE4" w:rsidP="00A13F0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9" w:type="dxa"/>
            <w:gridSpan w:val="3"/>
            <w:vAlign w:val="bottom"/>
          </w:tcPr>
          <w:p w14:paraId="371EC38A" w14:textId="77777777" w:rsidR="00285AFC" w:rsidRPr="0013335C" w:rsidRDefault="00577624" w:rsidP="00F30C51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  <w:r w:rsidR="00285AFC"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692</w:t>
            </w:r>
          </w:p>
        </w:tc>
      </w:tr>
      <w:tr w:rsidR="00A30FD7" w:rsidRPr="0013335C" w14:paraId="03146038" w14:textId="77777777" w:rsidTr="00B16A8E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692" w:type="dxa"/>
          </w:tcPr>
          <w:p w14:paraId="1D6D6D5D" w14:textId="69C7A6B7" w:rsidR="00A30FD7" w:rsidRPr="0013335C" w:rsidRDefault="00A30FD7" w:rsidP="00A30FD7">
            <w:pPr>
              <w:tabs>
                <w:tab w:val="left" w:pos="960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เงินลงทุนเผื่อขาย </w:t>
            </w: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(การปรับมูลค่า)</w:t>
            </w:r>
          </w:p>
        </w:tc>
        <w:tc>
          <w:tcPr>
            <w:tcW w:w="1260" w:type="dxa"/>
            <w:vAlign w:val="bottom"/>
          </w:tcPr>
          <w:p w14:paraId="0A094C86" w14:textId="3D05CD1A" w:rsidR="00A30FD7" w:rsidRPr="0013335C" w:rsidRDefault="00A30FD7" w:rsidP="00A30F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0" w:type="dxa"/>
            <w:vAlign w:val="bottom"/>
          </w:tcPr>
          <w:p w14:paraId="21C96BF3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73F16C1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A58BCE8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9540579" w14:textId="518BBDEC" w:rsidR="00A30FD7" w:rsidRPr="0013335C" w:rsidRDefault="00A30FD7" w:rsidP="00A30FD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693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762A9BB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9" w:type="dxa"/>
            <w:gridSpan w:val="3"/>
            <w:shd w:val="clear" w:color="auto" w:fill="auto"/>
            <w:vAlign w:val="bottom"/>
          </w:tcPr>
          <w:p w14:paraId="2F163C4F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723</w:t>
            </w:r>
          </w:p>
        </w:tc>
      </w:tr>
      <w:tr w:rsidR="00A30FD7" w:rsidRPr="0013335C" w14:paraId="6D326417" w14:textId="77777777" w:rsidTr="00B16A8E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2" w:type="dxa"/>
          </w:tcPr>
          <w:p w14:paraId="6A268C86" w14:textId="77777777" w:rsidR="00A30FD7" w:rsidRPr="0013335C" w:rsidRDefault="00A30FD7" w:rsidP="00A30FD7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(ค่าเผื่อ</w:t>
            </w: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br/>
              <w:t>การด้อยค่าที่ดินที่ไม่ได้ใช้ดำเนินงาน)</w:t>
            </w:r>
          </w:p>
        </w:tc>
        <w:tc>
          <w:tcPr>
            <w:tcW w:w="1260" w:type="dxa"/>
            <w:vAlign w:val="bottom"/>
          </w:tcPr>
          <w:p w14:paraId="63E9E318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078</w:t>
            </w:r>
          </w:p>
        </w:tc>
        <w:tc>
          <w:tcPr>
            <w:tcW w:w="270" w:type="dxa"/>
            <w:vAlign w:val="bottom"/>
          </w:tcPr>
          <w:p w14:paraId="1EB9F792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vAlign w:val="bottom"/>
          </w:tcPr>
          <w:p w14:paraId="5F5B6C6F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15BDAB4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BE2194F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BF1D772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9" w:type="dxa"/>
            <w:gridSpan w:val="3"/>
            <w:vAlign w:val="bottom"/>
          </w:tcPr>
          <w:p w14:paraId="47E311E5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078</w:t>
            </w:r>
          </w:p>
        </w:tc>
      </w:tr>
      <w:tr w:rsidR="00A30FD7" w:rsidRPr="0013335C" w14:paraId="6367DBDB" w14:textId="77777777" w:rsidTr="00B16A8E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2" w:type="dxa"/>
          </w:tcPr>
          <w:p w14:paraId="4136C7C2" w14:textId="77777777" w:rsidR="00A30FD7" w:rsidRPr="0013335C" w:rsidRDefault="00A30FD7" w:rsidP="00A30FD7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ประมาณการค่าประกันความเสียหาย</w:t>
            </w:r>
          </w:p>
        </w:tc>
        <w:tc>
          <w:tcPr>
            <w:tcW w:w="1260" w:type="dxa"/>
            <w:vAlign w:val="bottom"/>
          </w:tcPr>
          <w:p w14:paraId="6D9A2BA0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20,713</w:t>
            </w:r>
          </w:p>
        </w:tc>
        <w:tc>
          <w:tcPr>
            <w:tcW w:w="270" w:type="dxa"/>
            <w:vAlign w:val="bottom"/>
          </w:tcPr>
          <w:p w14:paraId="4E888446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664741AD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1,726</w:t>
            </w:r>
          </w:p>
        </w:tc>
        <w:tc>
          <w:tcPr>
            <w:tcW w:w="270" w:type="dxa"/>
            <w:gridSpan w:val="2"/>
            <w:vAlign w:val="bottom"/>
          </w:tcPr>
          <w:p w14:paraId="56AF784A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4A6A50C" w14:textId="0B9DF1BF" w:rsidR="00A30FD7" w:rsidRPr="0013335C" w:rsidRDefault="00A30FD7" w:rsidP="00A30FD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81681FF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9" w:type="dxa"/>
            <w:gridSpan w:val="3"/>
            <w:vAlign w:val="bottom"/>
          </w:tcPr>
          <w:p w14:paraId="0285D5CD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22,439</w:t>
            </w:r>
          </w:p>
        </w:tc>
      </w:tr>
      <w:tr w:rsidR="00A30FD7" w:rsidRPr="0013335C" w14:paraId="5CDCC111" w14:textId="77777777" w:rsidTr="00B16A8E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2" w:type="dxa"/>
          </w:tcPr>
          <w:p w14:paraId="226A5E38" w14:textId="77777777" w:rsidR="00A30FD7" w:rsidRPr="0013335C" w:rsidRDefault="00A30FD7" w:rsidP="00A30FD7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60" w:type="dxa"/>
            <w:vAlign w:val="bottom"/>
          </w:tcPr>
          <w:p w14:paraId="65AD45E9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47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469</w:t>
            </w:r>
          </w:p>
        </w:tc>
        <w:tc>
          <w:tcPr>
            <w:tcW w:w="270" w:type="dxa"/>
            <w:vAlign w:val="bottom"/>
          </w:tcPr>
          <w:p w14:paraId="435FE4FE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0E0CCF3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13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B235699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5BE20FE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</w:t>
            </w: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926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A04A251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9" w:type="dxa"/>
            <w:gridSpan w:val="3"/>
            <w:shd w:val="clear" w:color="auto" w:fill="auto"/>
            <w:vAlign w:val="bottom"/>
          </w:tcPr>
          <w:p w14:paraId="3ED3C296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63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527</w:t>
            </w:r>
          </w:p>
        </w:tc>
      </w:tr>
      <w:tr w:rsidR="00A30FD7" w:rsidRPr="0013335C" w14:paraId="6D24BAA3" w14:textId="77777777" w:rsidTr="00B16A8E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2" w:type="dxa"/>
          </w:tcPr>
          <w:p w14:paraId="1BE79B72" w14:textId="77777777" w:rsidR="00A30FD7" w:rsidRPr="0013335C" w:rsidRDefault="00A30FD7" w:rsidP="00A30FD7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เงินกองทุนสำรองเลี้ยงชีพ</w:t>
            </w:r>
          </w:p>
        </w:tc>
        <w:tc>
          <w:tcPr>
            <w:tcW w:w="1260" w:type="dxa"/>
            <w:vAlign w:val="bottom"/>
          </w:tcPr>
          <w:p w14:paraId="1F4317F8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665</w:t>
            </w:r>
          </w:p>
        </w:tc>
        <w:tc>
          <w:tcPr>
            <w:tcW w:w="270" w:type="dxa"/>
            <w:vAlign w:val="bottom"/>
          </w:tcPr>
          <w:p w14:paraId="6BFB375E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F880CC8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235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15F2368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9DE22F2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9EF99C5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9" w:type="dxa"/>
            <w:gridSpan w:val="3"/>
            <w:shd w:val="clear" w:color="auto" w:fill="auto"/>
            <w:vAlign w:val="bottom"/>
          </w:tcPr>
          <w:p w14:paraId="57EAFE25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430</w:t>
            </w:r>
          </w:p>
        </w:tc>
      </w:tr>
      <w:tr w:rsidR="00A30FD7" w:rsidRPr="0013335C" w14:paraId="1AE32138" w14:textId="77777777" w:rsidTr="00B16A8E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2" w:type="dxa"/>
          </w:tcPr>
          <w:p w14:paraId="35190051" w14:textId="77777777" w:rsidR="00A30FD7" w:rsidRPr="0013335C" w:rsidRDefault="00A30FD7" w:rsidP="00A30FD7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B2DFC12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13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829</w:t>
            </w:r>
          </w:p>
        </w:tc>
        <w:tc>
          <w:tcPr>
            <w:tcW w:w="270" w:type="dxa"/>
            <w:vAlign w:val="bottom"/>
          </w:tcPr>
          <w:p w14:paraId="4E2BED72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0FD05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13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829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6374AB0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8F950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EC12E75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0016A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</w:tr>
      <w:tr w:rsidR="00A30FD7" w:rsidRPr="0013335C" w14:paraId="0E2EADF6" w14:textId="77777777" w:rsidTr="00B16A8E">
        <w:tblPrEx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3692" w:type="dxa"/>
          </w:tcPr>
          <w:p w14:paraId="167E0F6D" w14:textId="77777777" w:rsidR="00A30FD7" w:rsidRPr="0013335C" w:rsidRDefault="00A30FD7" w:rsidP="00A30FD7">
            <w:pPr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D229745" w14:textId="06507953" w:rsidR="00A30FD7" w:rsidRPr="0013335C" w:rsidRDefault="00A30FD7" w:rsidP="00A30F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94,243</w:t>
            </w:r>
          </w:p>
        </w:tc>
        <w:tc>
          <w:tcPr>
            <w:tcW w:w="270" w:type="dxa"/>
          </w:tcPr>
          <w:p w14:paraId="331227A1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7252D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973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DAA1973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F0C0B" w14:textId="56FD457D" w:rsidR="00A30FD7" w:rsidRPr="0013335C" w:rsidRDefault="00A30FD7" w:rsidP="00A30FD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3,619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D9DF5D5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CE58B" w14:textId="7C841374" w:rsidR="00A30FD7" w:rsidRPr="0013335C" w:rsidRDefault="00A30FD7" w:rsidP="00A30FD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96,889</w:t>
            </w:r>
          </w:p>
        </w:tc>
      </w:tr>
      <w:tr w:rsidR="00A30FD7" w:rsidRPr="0013335C" w14:paraId="5FFF145F" w14:textId="77777777" w:rsidTr="00B16A8E">
        <w:tblPrEx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3692" w:type="dxa"/>
            <w:vAlign w:val="bottom"/>
          </w:tcPr>
          <w:p w14:paraId="2FD46D24" w14:textId="77777777" w:rsidR="00A30FD7" w:rsidRPr="0013335C" w:rsidRDefault="00A30FD7" w:rsidP="00A30FD7">
            <w:pPr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36BCF74" w14:textId="77777777" w:rsidR="00A30FD7" w:rsidRPr="0013335C" w:rsidRDefault="00A30FD7" w:rsidP="00A30FD7">
            <w:pPr>
              <w:tabs>
                <w:tab w:val="left" w:pos="61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0252A8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29D5BE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882"/>
                <w:tab w:val="decimal" w:pos="1152"/>
              </w:tabs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DF9A447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011DB" w14:textId="77777777" w:rsidR="00A30FD7" w:rsidRPr="0013335C" w:rsidRDefault="00A30FD7" w:rsidP="00A30FD7">
            <w:pPr>
              <w:tabs>
                <w:tab w:val="left" w:pos="85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259E523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83CBE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30FD7" w:rsidRPr="0013335C" w14:paraId="1A0ECC08" w14:textId="77777777" w:rsidTr="00B16A8E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692" w:type="dxa"/>
          </w:tcPr>
          <w:p w14:paraId="57BD6810" w14:textId="77777777" w:rsidR="00A30FD7" w:rsidRPr="0013335C" w:rsidRDefault="00A30FD7" w:rsidP="00A30FD7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184E08B4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882"/>
                <w:tab w:val="decimal" w:pos="1152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B0A188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0731A478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67F3CB4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A488635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B51574D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9" w:type="dxa"/>
            <w:gridSpan w:val="3"/>
            <w:shd w:val="clear" w:color="auto" w:fill="auto"/>
          </w:tcPr>
          <w:p w14:paraId="3A8EF9B8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center" w:pos="858"/>
                <w:tab w:val="decimal" w:pos="10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0FD7" w:rsidRPr="0013335C" w14:paraId="442FC734" w14:textId="77777777" w:rsidTr="00B16A8E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692" w:type="dxa"/>
          </w:tcPr>
          <w:p w14:paraId="73C34755" w14:textId="77777777" w:rsidR="00A30FD7" w:rsidRPr="0013335C" w:rsidRDefault="00A30FD7" w:rsidP="00A30FD7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14:paraId="25948157" w14:textId="77777777" w:rsidR="00A30FD7" w:rsidRPr="0013335C" w:rsidRDefault="00A30FD7" w:rsidP="00A30F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32AB04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BD78C13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72583A8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53873D6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1C0AE3D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9" w:type="dxa"/>
            <w:gridSpan w:val="3"/>
            <w:shd w:val="clear" w:color="auto" w:fill="auto"/>
          </w:tcPr>
          <w:p w14:paraId="77E9174C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30FD7" w:rsidRPr="0013335C" w14:paraId="3059DB98" w14:textId="77777777" w:rsidTr="00B16A8E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692" w:type="dxa"/>
          </w:tcPr>
          <w:p w14:paraId="77F9F4D2" w14:textId="77777777" w:rsidR="00A30FD7" w:rsidRPr="0013335C" w:rsidRDefault="00A30FD7" w:rsidP="00A30FD7">
            <w:pPr>
              <w:spacing w:line="240" w:lineRule="auto"/>
              <w:ind w:left="162" w:right="-79" w:hanging="162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260" w:type="dxa"/>
          </w:tcPr>
          <w:p w14:paraId="4B3221D0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18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234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D47F669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CC50FC9" w14:textId="2210ED84" w:rsidR="00A30FD7" w:rsidRPr="0013335C" w:rsidRDefault="001D3859" w:rsidP="001D38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6,388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EFB4C3E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9A89F2C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4EF1AC0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9" w:type="dxa"/>
            <w:gridSpan w:val="3"/>
            <w:shd w:val="clear" w:color="auto" w:fill="auto"/>
          </w:tcPr>
          <w:p w14:paraId="23E20155" w14:textId="4B9C20D4" w:rsidR="00A30FD7" w:rsidRPr="0013335C" w:rsidRDefault="00A30FD7" w:rsidP="00A30FD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1D3859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1D3859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846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</w:tr>
      <w:tr w:rsidR="00A30FD7" w:rsidRPr="0013335C" w14:paraId="6FF21FE1" w14:textId="77777777" w:rsidTr="00B16A8E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692" w:type="dxa"/>
          </w:tcPr>
          <w:p w14:paraId="024A152A" w14:textId="77777777" w:rsidR="00A30FD7" w:rsidRPr="0013335C" w:rsidRDefault="00A30FD7" w:rsidP="00A30FD7">
            <w:pPr>
              <w:tabs>
                <w:tab w:val="left" w:pos="960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F1A8F8C" w14:textId="368C356E" w:rsidR="00A30FD7" w:rsidRPr="0013335C" w:rsidRDefault="00A30FD7" w:rsidP="00A30F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18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234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901DCE7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4822F" w14:textId="77476C43" w:rsidR="00A30FD7" w:rsidRPr="0013335C" w:rsidRDefault="001D3859" w:rsidP="001D38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6,388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182E6A5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709CE" w14:textId="2A4DDC3F" w:rsidR="00A30FD7" w:rsidRPr="0013335C" w:rsidRDefault="00A30FD7" w:rsidP="00A30FD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59FF0B6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26966" w14:textId="3B5AFA18" w:rsidR="00A30FD7" w:rsidRPr="0013335C" w:rsidRDefault="00A30FD7" w:rsidP="00A30FD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1D3859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11</w:t>
            </w:r>
            <w:r w:rsidR="001D3859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="001D3859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846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A30FD7" w:rsidRPr="0013335C" w14:paraId="537C4B83" w14:textId="77777777" w:rsidTr="00B16A8E">
        <w:tblPrEx>
          <w:tblLook w:val="01E0" w:firstRow="1" w:lastRow="1" w:firstColumn="1" w:lastColumn="1" w:noHBand="0" w:noVBand="0"/>
        </w:tblPrEx>
        <w:trPr>
          <w:trHeight w:val="188"/>
        </w:trPr>
        <w:tc>
          <w:tcPr>
            <w:tcW w:w="3692" w:type="dxa"/>
          </w:tcPr>
          <w:p w14:paraId="36BDF2ED" w14:textId="77777777" w:rsidR="00A30FD7" w:rsidRPr="0013335C" w:rsidRDefault="00A30FD7" w:rsidP="00A30FD7">
            <w:pPr>
              <w:tabs>
                <w:tab w:val="left" w:pos="960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01D2F10" w14:textId="77777777" w:rsidR="00A30FD7" w:rsidRPr="0013335C" w:rsidRDefault="00A30FD7" w:rsidP="00A30F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A33ECB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13ACE49D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ACB1FF8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964B22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9CD0954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9EBBB47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30FD7" w:rsidRPr="0013335C" w14:paraId="0D9FCF69" w14:textId="77777777" w:rsidTr="00B16A8E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692" w:type="dxa"/>
          </w:tcPr>
          <w:p w14:paraId="6269CDAF" w14:textId="77777777" w:rsidR="00A30FD7" w:rsidRPr="0013335C" w:rsidRDefault="00A30FD7" w:rsidP="00A30FD7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0049E66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76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009</w:t>
            </w:r>
          </w:p>
        </w:tc>
        <w:tc>
          <w:tcPr>
            <w:tcW w:w="270" w:type="dxa"/>
          </w:tcPr>
          <w:p w14:paraId="1C3D7125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shd w:val="clear" w:color="auto" w:fill="auto"/>
          </w:tcPr>
          <w:p w14:paraId="7C2A53DB" w14:textId="2B957495" w:rsidR="00A30FD7" w:rsidRPr="0013335C" w:rsidRDefault="001D3859" w:rsidP="00A30FD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5,415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EDFFA55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1937FCB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619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29A84C2" w14:textId="77777777" w:rsidR="00A30FD7" w:rsidRPr="0013335C" w:rsidRDefault="00A30FD7" w:rsidP="00A30FD7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CE3E39D" w14:textId="29E35E30" w:rsidR="00A30FD7" w:rsidRPr="0013335C" w:rsidRDefault="001D3859" w:rsidP="00A30FD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85,043</w:t>
            </w:r>
          </w:p>
        </w:tc>
      </w:tr>
    </w:tbl>
    <w:p w14:paraId="7B6F284B" w14:textId="77777777" w:rsidR="00B16A8E" w:rsidRPr="0013335C" w:rsidRDefault="00B16A8E">
      <w:pPr>
        <w:rPr>
          <w:rFonts w:ascii="Angsana New" w:hAnsi="Angsana New"/>
        </w:rPr>
      </w:pPr>
      <w:r w:rsidRPr="0013335C">
        <w:rPr>
          <w:rFonts w:ascii="Angsana New" w:hAnsi="Angsana New" w:hint="cs"/>
        </w:rPr>
        <w:br w:type="page"/>
      </w:r>
    </w:p>
    <w:tbl>
      <w:tblPr>
        <w:tblW w:w="95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2"/>
        <w:gridCol w:w="1260"/>
        <w:gridCol w:w="270"/>
        <w:gridCol w:w="1260"/>
        <w:gridCol w:w="270"/>
        <w:gridCol w:w="1170"/>
        <w:gridCol w:w="270"/>
        <w:gridCol w:w="1350"/>
      </w:tblGrid>
      <w:tr w:rsidR="003C2975" w:rsidRPr="0013335C" w14:paraId="01FBC71B" w14:textId="77777777" w:rsidTr="001D3859">
        <w:tc>
          <w:tcPr>
            <w:tcW w:w="3692" w:type="dxa"/>
          </w:tcPr>
          <w:p w14:paraId="73E40C0F" w14:textId="622D35A0" w:rsidR="003C2975" w:rsidRPr="0013335C" w:rsidRDefault="003C2975" w:rsidP="00A274B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850" w:type="dxa"/>
            <w:gridSpan w:val="7"/>
          </w:tcPr>
          <w:p w14:paraId="0EAF9BE1" w14:textId="77777777" w:rsidR="003C2975" w:rsidRPr="0013335C" w:rsidRDefault="003C2975" w:rsidP="00A274BD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ตามวิธีส่วนได้เสียและ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2975" w:rsidRPr="0013335C" w14:paraId="7DF7E1F8" w14:textId="77777777" w:rsidTr="001D3859">
        <w:tblPrEx>
          <w:tblLook w:val="01E0" w:firstRow="1" w:lastRow="1" w:firstColumn="1" w:lastColumn="1" w:noHBand="0" w:noVBand="0"/>
        </w:tblPrEx>
        <w:trPr>
          <w:trHeight w:val="139"/>
          <w:tblHeader/>
        </w:trPr>
        <w:tc>
          <w:tcPr>
            <w:tcW w:w="3692" w:type="dxa"/>
          </w:tcPr>
          <w:p w14:paraId="33120B69" w14:textId="77777777" w:rsidR="003C2975" w:rsidRPr="0013335C" w:rsidRDefault="003C2975" w:rsidP="00A274BD">
            <w:pPr>
              <w:pStyle w:val="BodyText"/>
              <w:spacing w:after="0" w:line="240" w:lineRule="auto"/>
              <w:ind w:right="-127"/>
              <w:rPr>
                <w:rFonts w:ascii="Angsana New" w:hAnsi="Angsana New"/>
                <w:i/>
                <w:iCs/>
                <w:sz w:val="30"/>
                <w:szCs w:val="30"/>
                <w:highlight w:val="lightGray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14:paraId="564C8241" w14:textId="77777777" w:rsidR="003C2975" w:rsidRPr="0013335C" w:rsidRDefault="003C2975" w:rsidP="00A274B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2DD08D" w14:textId="77777777" w:rsidR="003C2975" w:rsidRPr="0013335C" w:rsidRDefault="003C2975" w:rsidP="00A274B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08A6A25E" w14:textId="77777777" w:rsidR="003C2975" w:rsidRPr="0013335C" w:rsidRDefault="003C2975" w:rsidP="00A274BD">
            <w:pPr>
              <w:spacing w:line="240" w:lineRule="auto"/>
              <w:ind w:left="-108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บันทึกเป็น 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)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7BAFAE43" w14:textId="77777777" w:rsidR="003C2975" w:rsidRPr="0013335C" w:rsidRDefault="003C2975" w:rsidP="00A274BD">
            <w:pPr>
              <w:spacing w:line="240" w:lineRule="auto"/>
              <w:ind w:left="-108" w:right="-143"/>
              <w:jc w:val="center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1350" w:type="dxa"/>
            <w:vAlign w:val="bottom"/>
          </w:tcPr>
          <w:p w14:paraId="1DBD306F" w14:textId="77777777" w:rsidR="003C2975" w:rsidRPr="0013335C" w:rsidRDefault="003C2975" w:rsidP="00A274BD">
            <w:pPr>
              <w:spacing w:line="240" w:lineRule="auto"/>
              <w:ind w:left="-108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lightGray"/>
              </w:rPr>
            </w:pPr>
          </w:p>
        </w:tc>
      </w:tr>
      <w:tr w:rsidR="004C05D8" w:rsidRPr="0013335C" w14:paraId="7F4AD938" w14:textId="77777777" w:rsidTr="001D3859">
        <w:tblPrEx>
          <w:tblLook w:val="01E0" w:firstRow="1" w:lastRow="1" w:firstColumn="1" w:lastColumn="1" w:noHBand="0" w:noVBand="0"/>
        </w:tblPrEx>
        <w:trPr>
          <w:trHeight w:val="139"/>
          <w:tblHeader/>
        </w:trPr>
        <w:tc>
          <w:tcPr>
            <w:tcW w:w="3692" w:type="dxa"/>
          </w:tcPr>
          <w:p w14:paraId="29A4EA85" w14:textId="77777777" w:rsidR="004C05D8" w:rsidRPr="0013335C" w:rsidRDefault="004C05D8" w:rsidP="004C05D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C5BADF" w14:textId="77777777" w:rsidR="004C05D8" w:rsidRPr="0013335C" w:rsidRDefault="004C05D8" w:rsidP="004C05D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A9ECC96" w14:textId="77777777" w:rsidR="004C05D8" w:rsidRPr="0013335C" w:rsidRDefault="00577624" w:rsidP="004C05D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4C05D8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4C05D8"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0" w:type="dxa"/>
            <w:vAlign w:val="bottom"/>
          </w:tcPr>
          <w:p w14:paraId="191B6C96" w14:textId="77777777" w:rsidR="004C05D8" w:rsidRPr="0013335C" w:rsidRDefault="004C05D8" w:rsidP="004C05D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C218504" w14:textId="77777777" w:rsidR="004C05D8" w:rsidRPr="0013335C" w:rsidRDefault="004C05D8" w:rsidP="004C05D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CF8D214" w14:textId="77777777" w:rsidR="004C05D8" w:rsidRPr="0013335C" w:rsidRDefault="004C05D8" w:rsidP="004C05D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0A02B20" w14:textId="77777777" w:rsidR="004C05D8" w:rsidRPr="0013335C" w:rsidRDefault="004C05D8" w:rsidP="004C05D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0BA326A5" w14:textId="77777777" w:rsidR="004C05D8" w:rsidRPr="0013335C" w:rsidRDefault="004C05D8" w:rsidP="004C05D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D0E4E61" w14:textId="77777777" w:rsidR="004C05D8" w:rsidRPr="0013335C" w:rsidRDefault="004C05D8" w:rsidP="004C05D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78E188D2" w14:textId="77777777" w:rsidR="004C05D8" w:rsidRPr="0013335C" w:rsidRDefault="00577624" w:rsidP="004C05D8">
            <w:pPr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</w:t>
            </w:r>
            <w:r w:rsidR="004C05D8"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3C2975" w:rsidRPr="0013335C" w14:paraId="5E855E1E" w14:textId="77777777" w:rsidTr="001D3859">
        <w:tblPrEx>
          <w:tblLook w:val="01E0" w:firstRow="1" w:lastRow="1" w:firstColumn="1" w:lastColumn="1" w:noHBand="0" w:noVBand="0"/>
        </w:tblPrEx>
        <w:trPr>
          <w:trHeight w:val="279"/>
          <w:tblHeader/>
        </w:trPr>
        <w:tc>
          <w:tcPr>
            <w:tcW w:w="3692" w:type="dxa"/>
          </w:tcPr>
          <w:p w14:paraId="757C4023" w14:textId="77777777" w:rsidR="003C2975" w:rsidRPr="0013335C" w:rsidRDefault="003C2975" w:rsidP="00A274BD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14:paraId="3AB5763A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C2975" w:rsidRPr="0013335C" w14:paraId="784DB95A" w14:textId="77777777" w:rsidTr="001D3859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692" w:type="dxa"/>
          </w:tcPr>
          <w:p w14:paraId="3D7896F1" w14:textId="77777777" w:rsidR="003C2975" w:rsidRPr="0013335C" w:rsidRDefault="003C2975" w:rsidP="00A274BD">
            <w:pPr>
              <w:tabs>
                <w:tab w:val="center" w:pos="10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5643608F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8"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1DC32F3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79B8EC9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5C18E43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D7B60A1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136D47C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F826446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C2975" w:rsidRPr="0013335C" w14:paraId="6F49A976" w14:textId="77777777" w:rsidTr="001D3859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2" w:type="dxa"/>
          </w:tcPr>
          <w:p w14:paraId="58CCAF80" w14:textId="77777777" w:rsidR="003C2975" w:rsidRPr="0013335C" w:rsidRDefault="003C2975" w:rsidP="00A274BD">
            <w:pPr>
              <w:spacing w:line="240" w:lineRule="auto"/>
              <w:ind w:left="-18" w:right="-79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สินค้าคงเหลือ </w:t>
            </w:r>
            <w:r w:rsidRPr="0013335C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</w:rPr>
              <w:t>(ค่าเผื่อการลดมูลค่าของสินค้า)</w:t>
            </w:r>
          </w:p>
        </w:tc>
        <w:tc>
          <w:tcPr>
            <w:tcW w:w="1260" w:type="dxa"/>
            <w:vAlign w:val="bottom"/>
          </w:tcPr>
          <w:p w14:paraId="3F759A71" w14:textId="77777777" w:rsidR="003C2975" w:rsidRPr="0013335C" w:rsidRDefault="00577624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</w:t>
            </w:r>
            <w:r w:rsidR="003C2975"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70" w:type="dxa"/>
            <w:vAlign w:val="bottom"/>
          </w:tcPr>
          <w:p w14:paraId="1DB2ABD5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A76C87E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577624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577624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293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9F679DD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FAE094C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2A785AC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FBFE1E4" w14:textId="77777777" w:rsidR="003C2975" w:rsidRPr="0013335C" w:rsidRDefault="00577624" w:rsidP="004C05D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</w:t>
            </w:r>
            <w:r w:rsidR="003C2975"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459</w:t>
            </w:r>
          </w:p>
        </w:tc>
      </w:tr>
      <w:tr w:rsidR="00640A5E" w:rsidRPr="0013335C" w14:paraId="4EF36071" w14:textId="77777777" w:rsidTr="001D3859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2" w:type="dxa"/>
          </w:tcPr>
          <w:p w14:paraId="36E2C540" w14:textId="674C922C" w:rsidR="00640A5E" w:rsidRPr="0013335C" w:rsidRDefault="00640A5E" w:rsidP="00A274BD">
            <w:pPr>
              <w:spacing w:line="240" w:lineRule="auto"/>
              <w:ind w:left="-18" w:right="-79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เงินลงทุนเผื่อขาย </w:t>
            </w: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(การปรับมูลค่า)</w:t>
            </w:r>
          </w:p>
        </w:tc>
        <w:tc>
          <w:tcPr>
            <w:tcW w:w="1260" w:type="dxa"/>
            <w:vAlign w:val="bottom"/>
          </w:tcPr>
          <w:p w14:paraId="34B5F354" w14:textId="36A6021C" w:rsidR="00640A5E" w:rsidRPr="0013335C" w:rsidRDefault="00640A5E" w:rsidP="00640A5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344B781" w14:textId="77777777" w:rsidR="00640A5E" w:rsidRPr="0013335C" w:rsidRDefault="00640A5E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E40AF79" w14:textId="269DB687" w:rsidR="00640A5E" w:rsidRPr="0013335C" w:rsidRDefault="00640A5E" w:rsidP="00640A5E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298861B" w14:textId="77777777" w:rsidR="00640A5E" w:rsidRPr="0013335C" w:rsidRDefault="00640A5E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05D88C9" w14:textId="7035406F" w:rsidR="00640A5E" w:rsidRPr="0013335C" w:rsidRDefault="00865F11" w:rsidP="00865F1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</w:p>
        </w:tc>
        <w:tc>
          <w:tcPr>
            <w:tcW w:w="270" w:type="dxa"/>
            <w:vAlign w:val="bottom"/>
          </w:tcPr>
          <w:p w14:paraId="5F554BBA" w14:textId="77777777" w:rsidR="00640A5E" w:rsidRPr="0013335C" w:rsidRDefault="00640A5E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6470E10" w14:textId="709430E4" w:rsidR="00640A5E" w:rsidRPr="0013335C" w:rsidRDefault="00865F11" w:rsidP="004C05D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30</w:t>
            </w:r>
          </w:p>
        </w:tc>
      </w:tr>
      <w:tr w:rsidR="003C2975" w:rsidRPr="0013335C" w14:paraId="7D89DCB0" w14:textId="77777777" w:rsidTr="001D3859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2" w:type="dxa"/>
          </w:tcPr>
          <w:p w14:paraId="77F71890" w14:textId="77777777" w:rsidR="003C2975" w:rsidRPr="0013335C" w:rsidRDefault="003C2975" w:rsidP="00A274BD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(ค่าเผื่อ</w:t>
            </w: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br/>
              <w:t>การด้อยค่าที่ดินที่ไม่ได้ใช้ดำเนินงาน)</w:t>
            </w:r>
          </w:p>
        </w:tc>
        <w:tc>
          <w:tcPr>
            <w:tcW w:w="1260" w:type="dxa"/>
            <w:vAlign w:val="bottom"/>
          </w:tcPr>
          <w:p w14:paraId="5D764086" w14:textId="77777777" w:rsidR="003C2975" w:rsidRPr="0013335C" w:rsidRDefault="00577624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3C2975"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078</w:t>
            </w:r>
          </w:p>
        </w:tc>
        <w:tc>
          <w:tcPr>
            <w:tcW w:w="270" w:type="dxa"/>
            <w:vAlign w:val="bottom"/>
          </w:tcPr>
          <w:p w14:paraId="1C964A65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CB0C5E1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4A423A1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7F797A1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080C18D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68DEB55" w14:textId="77777777" w:rsidR="003C2975" w:rsidRPr="0013335C" w:rsidRDefault="00577624" w:rsidP="004C05D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3C2975"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078</w:t>
            </w:r>
          </w:p>
        </w:tc>
      </w:tr>
      <w:tr w:rsidR="003C2975" w:rsidRPr="0013335C" w14:paraId="7324A019" w14:textId="77777777" w:rsidTr="001D3859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2" w:type="dxa"/>
          </w:tcPr>
          <w:p w14:paraId="2CE450B6" w14:textId="77777777" w:rsidR="003C2975" w:rsidRPr="0013335C" w:rsidRDefault="003C2975" w:rsidP="00A274BD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ประมาณการค่าประกันความเสียหาย</w:t>
            </w:r>
          </w:p>
        </w:tc>
        <w:tc>
          <w:tcPr>
            <w:tcW w:w="1260" w:type="dxa"/>
            <w:vAlign w:val="bottom"/>
          </w:tcPr>
          <w:p w14:paraId="4DF92ADC" w14:textId="77777777" w:rsidR="003C2975" w:rsidRPr="0013335C" w:rsidRDefault="00577624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21</w:t>
            </w:r>
            <w:r w:rsidR="003C2975"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725</w:t>
            </w:r>
          </w:p>
        </w:tc>
        <w:tc>
          <w:tcPr>
            <w:tcW w:w="270" w:type="dxa"/>
            <w:vAlign w:val="bottom"/>
          </w:tcPr>
          <w:p w14:paraId="6AEE2478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F9F4AC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577624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="00577624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012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C2C45AC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79B37F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CE7EB14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8320CDF" w14:textId="77777777" w:rsidR="003C2975" w:rsidRPr="0013335C" w:rsidRDefault="00577624" w:rsidP="004C05D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20</w:t>
            </w:r>
            <w:r w:rsidR="003C2975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713</w:t>
            </w:r>
          </w:p>
        </w:tc>
      </w:tr>
      <w:tr w:rsidR="003C2975" w:rsidRPr="0013335C" w14:paraId="56CA525E" w14:textId="77777777" w:rsidTr="001D3859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2" w:type="dxa"/>
          </w:tcPr>
          <w:p w14:paraId="5F1EDE29" w14:textId="77777777" w:rsidR="003C2975" w:rsidRPr="0013335C" w:rsidRDefault="003C2975" w:rsidP="00A274BD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60" w:type="dxa"/>
            <w:vAlign w:val="bottom"/>
          </w:tcPr>
          <w:p w14:paraId="3E3DA722" w14:textId="77777777" w:rsidR="003C2975" w:rsidRPr="0013335C" w:rsidRDefault="00577624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44</w:t>
            </w:r>
            <w:r w:rsidR="003C2975"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084</w:t>
            </w:r>
          </w:p>
        </w:tc>
        <w:tc>
          <w:tcPr>
            <w:tcW w:w="270" w:type="dxa"/>
            <w:vAlign w:val="bottom"/>
          </w:tcPr>
          <w:p w14:paraId="5E418DD4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EAECFD" w14:textId="77777777" w:rsidR="003C2975" w:rsidRPr="0013335C" w:rsidRDefault="00577624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3C2975"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9259C3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8A5BFE" w14:textId="77777777" w:rsidR="003C2975" w:rsidRPr="0013335C" w:rsidRDefault="00577624" w:rsidP="004C05D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="003C2975" w:rsidRPr="0013335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F7E410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DF4E38D" w14:textId="77777777" w:rsidR="003C2975" w:rsidRPr="0013335C" w:rsidRDefault="00577624" w:rsidP="004C05D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47</w:t>
            </w:r>
            <w:r w:rsidR="003C2975"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469</w:t>
            </w:r>
          </w:p>
        </w:tc>
      </w:tr>
      <w:tr w:rsidR="003C2975" w:rsidRPr="0013335C" w14:paraId="3C9A3D53" w14:textId="77777777" w:rsidTr="001D3859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2" w:type="dxa"/>
          </w:tcPr>
          <w:p w14:paraId="2AC6CF32" w14:textId="77777777" w:rsidR="003C2975" w:rsidRPr="0013335C" w:rsidRDefault="003C2975" w:rsidP="00A274BD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เงินกองทุนสำรองเลี้ยงชีพ</w:t>
            </w:r>
          </w:p>
        </w:tc>
        <w:tc>
          <w:tcPr>
            <w:tcW w:w="1260" w:type="dxa"/>
            <w:vAlign w:val="bottom"/>
          </w:tcPr>
          <w:p w14:paraId="28076BFC" w14:textId="77777777" w:rsidR="003C2975" w:rsidRPr="0013335C" w:rsidRDefault="00577624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  <w:r w:rsidR="003C2975"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913</w:t>
            </w:r>
          </w:p>
        </w:tc>
        <w:tc>
          <w:tcPr>
            <w:tcW w:w="270" w:type="dxa"/>
            <w:vAlign w:val="bottom"/>
          </w:tcPr>
          <w:p w14:paraId="3FC66C94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402EED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577624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248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5506AD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EDE6C1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BA2DAB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76AB66" w14:textId="77777777" w:rsidR="003C2975" w:rsidRPr="0013335C" w:rsidRDefault="00577624" w:rsidP="004C05D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  <w:r w:rsidR="003C2975"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665</w:t>
            </w:r>
          </w:p>
        </w:tc>
      </w:tr>
      <w:tr w:rsidR="003C2975" w:rsidRPr="0013335C" w14:paraId="0EC7C07F" w14:textId="77777777" w:rsidTr="001D3859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2" w:type="dxa"/>
          </w:tcPr>
          <w:p w14:paraId="042F67C2" w14:textId="77777777" w:rsidR="003C2975" w:rsidRPr="0013335C" w:rsidRDefault="003C2975" w:rsidP="00A274BD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9AC1F59" w14:textId="77777777" w:rsidR="003C2975" w:rsidRPr="0013335C" w:rsidRDefault="003C2975" w:rsidP="004C05D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B3B50B4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3EC26" w14:textId="77777777" w:rsidR="003C2975" w:rsidRPr="0013335C" w:rsidRDefault="00577624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13</w:t>
            </w:r>
            <w:r w:rsidR="003C2975"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D730B7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4BE30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B10BE2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1ABC8" w14:textId="77777777" w:rsidR="003C2975" w:rsidRPr="0013335C" w:rsidRDefault="00577624" w:rsidP="004C05D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13</w:t>
            </w:r>
            <w:r w:rsidR="003C2975"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829</w:t>
            </w:r>
          </w:p>
        </w:tc>
      </w:tr>
      <w:tr w:rsidR="003C2975" w:rsidRPr="0013335C" w14:paraId="591FCE95" w14:textId="77777777" w:rsidTr="001D3859">
        <w:tblPrEx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3692" w:type="dxa"/>
          </w:tcPr>
          <w:p w14:paraId="20307B64" w14:textId="77777777" w:rsidR="003C2975" w:rsidRPr="0013335C" w:rsidRDefault="003C2975" w:rsidP="00A274BD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EFA6817" w14:textId="77777777" w:rsidR="003C2975" w:rsidRPr="0013335C" w:rsidRDefault="00577624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79</w:t>
            </w:r>
            <w:r w:rsidR="003C2975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552</w:t>
            </w:r>
          </w:p>
        </w:tc>
        <w:tc>
          <w:tcPr>
            <w:tcW w:w="270" w:type="dxa"/>
          </w:tcPr>
          <w:p w14:paraId="67784678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45D36" w14:textId="77777777" w:rsidR="003C2975" w:rsidRPr="0013335C" w:rsidRDefault="00577624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13</w:t>
            </w:r>
            <w:r w:rsidR="003C2975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201</w:t>
            </w:r>
          </w:p>
        </w:tc>
        <w:tc>
          <w:tcPr>
            <w:tcW w:w="270" w:type="dxa"/>
            <w:shd w:val="clear" w:color="auto" w:fill="auto"/>
          </w:tcPr>
          <w:p w14:paraId="4FE89E82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5BC6A" w14:textId="01E3EAB1" w:rsidR="003C2975" w:rsidRPr="0013335C" w:rsidRDefault="00577624" w:rsidP="004C05D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3C2975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4</w:t>
            </w:r>
            <w:r w:rsidR="00D15DB7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9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1EEA0A86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26C42" w14:textId="0A937997" w:rsidR="003C2975" w:rsidRPr="0013335C" w:rsidRDefault="00577624" w:rsidP="004C05D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94</w:t>
            </w:r>
            <w:r w:rsidR="003C2975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D15DB7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4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3C2975" w:rsidRPr="0013335C" w14:paraId="7E628969" w14:textId="77777777" w:rsidTr="001D3859">
        <w:tblPrEx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3692" w:type="dxa"/>
            <w:vAlign w:val="bottom"/>
          </w:tcPr>
          <w:p w14:paraId="34450338" w14:textId="77777777" w:rsidR="003C2975" w:rsidRPr="0013335C" w:rsidRDefault="003C2975" w:rsidP="00A274BD">
            <w:pPr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699540F" w14:textId="77777777" w:rsidR="003C2975" w:rsidRPr="0013335C" w:rsidRDefault="003C2975" w:rsidP="00A274BD">
            <w:pPr>
              <w:tabs>
                <w:tab w:val="left" w:pos="61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3A9FAF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CED6B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882"/>
                <w:tab w:val="decimal" w:pos="1152"/>
              </w:tabs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FCEA7B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C2489" w14:textId="77777777" w:rsidR="003C2975" w:rsidRPr="0013335C" w:rsidRDefault="003C2975" w:rsidP="00A274BD">
            <w:pPr>
              <w:tabs>
                <w:tab w:val="left" w:pos="85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D269EC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64785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C2975" w:rsidRPr="0013335C" w14:paraId="5F869F37" w14:textId="77777777" w:rsidTr="001D3859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692" w:type="dxa"/>
          </w:tcPr>
          <w:p w14:paraId="253E8804" w14:textId="77777777" w:rsidR="003C2975" w:rsidRPr="0013335C" w:rsidRDefault="003C2975" w:rsidP="00A274BD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6AF4D97E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882"/>
                <w:tab w:val="decimal" w:pos="1152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48A105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3562C89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F756F1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CF26DA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8126818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5300D9A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center" w:pos="858"/>
                <w:tab w:val="decimal" w:pos="10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C2975" w:rsidRPr="0013335C" w14:paraId="5D881A65" w14:textId="77777777" w:rsidTr="001D3859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692" w:type="dxa"/>
          </w:tcPr>
          <w:p w14:paraId="2B10E679" w14:textId="432ED394" w:rsidR="003C2975" w:rsidRPr="0013335C" w:rsidRDefault="00FF6A64" w:rsidP="00A274BD">
            <w:pPr>
              <w:tabs>
                <w:tab w:val="left" w:pos="960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เงินลงทุนเผื่อขาย</w:t>
            </w:r>
            <w:r w:rsidR="003C2975"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(การปรับมูลค่า)</w:t>
            </w:r>
          </w:p>
        </w:tc>
        <w:tc>
          <w:tcPr>
            <w:tcW w:w="1260" w:type="dxa"/>
            <w:vAlign w:val="bottom"/>
          </w:tcPr>
          <w:p w14:paraId="426674AB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577624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492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F968D40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DB5B4E0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E8F37B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D18423" w14:textId="430CD34B" w:rsidR="003C2975" w:rsidRPr="0013335C" w:rsidRDefault="00865F11" w:rsidP="004C05D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492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C6ED02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7F4BB3" w14:textId="789FC617" w:rsidR="003C2975" w:rsidRPr="0013335C" w:rsidRDefault="00865F11" w:rsidP="00865F11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</w:tr>
      <w:tr w:rsidR="004C05D8" w:rsidRPr="0013335C" w14:paraId="49279636" w14:textId="77777777" w:rsidTr="001D3859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692" w:type="dxa"/>
          </w:tcPr>
          <w:p w14:paraId="49698502" w14:textId="77777777" w:rsidR="003C2975" w:rsidRPr="0013335C" w:rsidRDefault="003C2975" w:rsidP="00A274BD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14:paraId="70208247" w14:textId="77777777" w:rsidR="003C2975" w:rsidRPr="0013335C" w:rsidRDefault="003C2975" w:rsidP="00A274B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32D4DB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1CA128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5F864D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AFFABC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32D212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1B1B2DC" w14:textId="77777777" w:rsidR="003C2975" w:rsidRPr="0013335C" w:rsidRDefault="003C2975" w:rsidP="004C05D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C05D8" w:rsidRPr="0013335C" w14:paraId="093E99F6" w14:textId="77777777" w:rsidTr="001D3859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692" w:type="dxa"/>
          </w:tcPr>
          <w:p w14:paraId="0EBA6BDD" w14:textId="77777777" w:rsidR="004C05D8" w:rsidRPr="0013335C" w:rsidRDefault="004C05D8" w:rsidP="004C05D8">
            <w:pPr>
              <w:spacing w:line="240" w:lineRule="auto"/>
              <w:ind w:left="162" w:right="-79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260" w:type="dxa"/>
          </w:tcPr>
          <w:p w14:paraId="20C8B363" w14:textId="77777777" w:rsidR="004C05D8" w:rsidRPr="0013335C" w:rsidRDefault="004C05D8" w:rsidP="004C05D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577624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14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577624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982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E9695FC" w14:textId="77777777" w:rsidR="004C05D8" w:rsidRPr="0013335C" w:rsidRDefault="004C05D8" w:rsidP="004C05D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204C728" w14:textId="77777777" w:rsidR="004C05D8" w:rsidRPr="0013335C" w:rsidRDefault="004C05D8" w:rsidP="004C05D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577624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577624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252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C58FE82" w14:textId="77777777" w:rsidR="004C05D8" w:rsidRPr="0013335C" w:rsidRDefault="004C05D8" w:rsidP="004C05D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2884D0" w14:textId="77777777" w:rsidR="004C05D8" w:rsidRPr="0013335C" w:rsidRDefault="004C05D8" w:rsidP="004C05D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7C0A41" w14:textId="77777777" w:rsidR="004C05D8" w:rsidRPr="0013335C" w:rsidRDefault="004C05D8" w:rsidP="004C05D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FA21CFA" w14:textId="77777777" w:rsidR="004C05D8" w:rsidRPr="0013335C" w:rsidRDefault="004C05D8" w:rsidP="004C05D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577624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18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577624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234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</w:tr>
      <w:tr w:rsidR="004C05D8" w:rsidRPr="0013335C" w14:paraId="047DE796" w14:textId="77777777" w:rsidTr="001D3859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692" w:type="dxa"/>
          </w:tcPr>
          <w:p w14:paraId="41A51EA6" w14:textId="77777777" w:rsidR="003C2975" w:rsidRPr="0013335C" w:rsidRDefault="003C2975" w:rsidP="00A274BD">
            <w:pPr>
              <w:tabs>
                <w:tab w:val="left" w:pos="960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695AD8E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577624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15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="00577624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474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73005F6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1A56E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577624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="00577624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252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514387E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7F0D9" w14:textId="5A4282EE" w:rsidR="003C2975" w:rsidRPr="0013335C" w:rsidRDefault="00457481" w:rsidP="004C05D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49</w:t>
            </w:r>
            <w:r w:rsidR="00577624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86F7BB6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9EEE1" w14:textId="2853E12F" w:rsidR="003C2975" w:rsidRPr="0013335C" w:rsidRDefault="003C2975" w:rsidP="004C05D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577624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18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="00577624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457481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="00577624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4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4C05D8" w:rsidRPr="0013335C" w14:paraId="510F5966" w14:textId="77777777" w:rsidTr="001D3859">
        <w:tblPrEx>
          <w:tblLook w:val="01E0" w:firstRow="1" w:lastRow="1" w:firstColumn="1" w:lastColumn="1" w:noHBand="0" w:noVBand="0"/>
        </w:tblPrEx>
        <w:trPr>
          <w:trHeight w:val="188"/>
        </w:trPr>
        <w:tc>
          <w:tcPr>
            <w:tcW w:w="3692" w:type="dxa"/>
          </w:tcPr>
          <w:p w14:paraId="6D2A21A8" w14:textId="77777777" w:rsidR="003C2975" w:rsidRPr="0013335C" w:rsidRDefault="003C2975" w:rsidP="00A274BD">
            <w:pPr>
              <w:tabs>
                <w:tab w:val="left" w:pos="96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45A24C5" w14:textId="77777777" w:rsidR="003C2975" w:rsidRPr="0013335C" w:rsidRDefault="003C2975" w:rsidP="00A274B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413B10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E838FB6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2CE3C0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D2A2427" w14:textId="77777777" w:rsidR="003C2975" w:rsidRPr="0013335C" w:rsidRDefault="003C2975" w:rsidP="004C05D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B9B91E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3FFA2A5" w14:textId="77777777" w:rsidR="003C2975" w:rsidRPr="0013335C" w:rsidRDefault="003C2975" w:rsidP="004C05D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C05D8" w:rsidRPr="0013335C" w14:paraId="67E46E18" w14:textId="77777777" w:rsidTr="001D3859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692" w:type="dxa"/>
          </w:tcPr>
          <w:p w14:paraId="54E58681" w14:textId="77777777" w:rsidR="003C2975" w:rsidRPr="0013335C" w:rsidRDefault="003C2975" w:rsidP="00A274BD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465E4A6" w14:textId="77777777" w:rsidR="003C2975" w:rsidRPr="0013335C" w:rsidRDefault="00577624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64</w:t>
            </w:r>
            <w:r w:rsidR="003C2975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078</w:t>
            </w:r>
          </w:p>
        </w:tc>
        <w:tc>
          <w:tcPr>
            <w:tcW w:w="270" w:type="dxa"/>
          </w:tcPr>
          <w:p w14:paraId="5401695A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533929C" w14:textId="77777777" w:rsidR="003C2975" w:rsidRPr="0013335C" w:rsidRDefault="00577624" w:rsidP="00A274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9</w:t>
            </w:r>
            <w:r w:rsidR="003C2975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949</w:t>
            </w:r>
          </w:p>
        </w:tc>
        <w:tc>
          <w:tcPr>
            <w:tcW w:w="270" w:type="dxa"/>
            <w:shd w:val="clear" w:color="auto" w:fill="auto"/>
          </w:tcPr>
          <w:p w14:paraId="368C609C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26316C4" w14:textId="77777777" w:rsidR="003C2975" w:rsidRPr="0013335C" w:rsidRDefault="00577624" w:rsidP="004C05D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3C2975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982</w:t>
            </w:r>
          </w:p>
        </w:tc>
        <w:tc>
          <w:tcPr>
            <w:tcW w:w="270" w:type="dxa"/>
            <w:shd w:val="clear" w:color="auto" w:fill="auto"/>
          </w:tcPr>
          <w:p w14:paraId="6E6D2BBA" w14:textId="77777777" w:rsidR="003C2975" w:rsidRPr="0013335C" w:rsidRDefault="003C2975" w:rsidP="00A274BD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6D336632" w14:textId="77777777" w:rsidR="003C2975" w:rsidRPr="0013335C" w:rsidRDefault="00577624" w:rsidP="004C05D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76</w:t>
            </w:r>
            <w:r w:rsidR="003C2975"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009</w:t>
            </w:r>
          </w:p>
        </w:tc>
      </w:tr>
    </w:tbl>
    <w:p w14:paraId="41607825" w14:textId="525494CD" w:rsidR="009D227D" w:rsidRPr="0013335C" w:rsidRDefault="00691F10" w:rsidP="004050EB">
      <w:pPr>
        <w:numPr>
          <w:ilvl w:val="0"/>
          <w:numId w:val="27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13335C">
        <w:rPr>
          <w:rFonts w:ascii="Angsana New" w:hAnsi="Angsana New" w:hint="cs"/>
          <w:sz w:val="30"/>
          <w:szCs w:val="30"/>
        </w:rPr>
        <w:br w:type="page"/>
      </w:r>
      <w:r w:rsidR="009D227D" w:rsidRPr="0013335C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กำไรต่อหุ้น</w:t>
      </w:r>
      <w:r w:rsidR="00872598" w:rsidRPr="0013335C">
        <w:rPr>
          <w:rFonts w:ascii="Angsana New" w:hAnsi="Angsana New" w:hint="cs"/>
          <w:b/>
          <w:bCs/>
          <w:sz w:val="30"/>
          <w:szCs w:val="30"/>
          <w:cs/>
          <w:lang w:val="th-TH"/>
        </w:rPr>
        <w:t>ขั้นพื้นฐาน</w:t>
      </w:r>
    </w:p>
    <w:p w14:paraId="2CEDECB9" w14:textId="77777777" w:rsidR="00471CCE" w:rsidRPr="0013335C" w:rsidRDefault="00471CCE" w:rsidP="00691F10">
      <w:pPr>
        <w:tabs>
          <w:tab w:val="left" w:pos="540"/>
        </w:tabs>
        <w:spacing w:line="240" w:lineRule="auto"/>
        <w:ind w:left="540" w:right="-16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2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35"/>
        <w:gridCol w:w="1188"/>
        <w:gridCol w:w="237"/>
        <w:gridCol w:w="1210"/>
        <w:gridCol w:w="270"/>
        <w:gridCol w:w="1200"/>
        <w:gridCol w:w="258"/>
        <w:gridCol w:w="1152"/>
      </w:tblGrid>
      <w:tr w:rsidR="00471CCE" w:rsidRPr="0013335C" w14:paraId="2A5B6E49" w14:textId="77777777" w:rsidTr="008A64AD">
        <w:tc>
          <w:tcPr>
            <w:tcW w:w="3735" w:type="dxa"/>
          </w:tcPr>
          <w:p w14:paraId="3E9F4169" w14:textId="77777777" w:rsidR="00471CCE" w:rsidRPr="0013335C" w:rsidRDefault="00471CCE" w:rsidP="008A64AD">
            <w:pPr>
              <w:tabs>
                <w:tab w:val="left" w:pos="189"/>
                <w:tab w:val="left" w:pos="43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</w:p>
        </w:tc>
        <w:tc>
          <w:tcPr>
            <w:tcW w:w="2635" w:type="dxa"/>
            <w:gridSpan w:val="3"/>
          </w:tcPr>
          <w:p w14:paraId="7E9D2891" w14:textId="77777777" w:rsidR="00471CCE" w:rsidRPr="0013335C" w:rsidRDefault="00471CCE" w:rsidP="008A64AD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6E2A3131" w14:textId="77777777" w:rsidR="00471CCE" w:rsidRPr="0013335C" w:rsidRDefault="00471CCE" w:rsidP="008A64AD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3"/>
          </w:tcPr>
          <w:p w14:paraId="63AE2201" w14:textId="77777777" w:rsidR="00471CCE" w:rsidRPr="0013335C" w:rsidRDefault="00471CCE" w:rsidP="008A64AD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71CCE" w:rsidRPr="0013335C" w14:paraId="7892B211" w14:textId="77777777" w:rsidTr="008A64AD">
        <w:tc>
          <w:tcPr>
            <w:tcW w:w="3735" w:type="dxa"/>
          </w:tcPr>
          <w:p w14:paraId="10A2ABE8" w14:textId="77777777" w:rsidR="00471CCE" w:rsidRPr="0013335C" w:rsidRDefault="00471CCE" w:rsidP="008A64AD">
            <w:pPr>
              <w:tabs>
                <w:tab w:val="left" w:pos="189"/>
                <w:tab w:val="left" w:pos="43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635" w:type="dxa"/>
            <w:gridSpan w:val="3"/>
          </w:tcPr>
          <w:p w14:paraId="4BA99E66" w14:textId="77777777" w:rsidR="00471CCE" w:rsidRPr="0013335C" w:rsidRDefault="00471CCE" w:rsidP="008A64AD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452E94F5" w14:textId="77777777" w:rsidR="00471CCE" w:rsidRPr="0013335C" w:rsidRDefault="00471CCE" w:rsidP="008A64AD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3"/>
          </w:tcPr>
          <w:p w14:paraId="2715560B" w14:textId="77777777" w:rsidR="00471CCE" w:rsidRPr="0013335C" w:rsidRDefault="00471CCE" w:rsidP="008A64AD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D30973" w:rsidRPr="0013335C" w14:paraId="2A715C87" w14:textId="77777777" w:rsidTr="008A64AD">
        <w:tc>
          <w:tcPr>
            <w:tcW w:w="3735" w:type="dxa"/>
          </w:tcPr>
          <w:p w14:paraId="2EC640B8" w14:textId="77777777" w:rsidR="00D30973" w:rsidRPr="0013335C" w:rsidRDefault="00D30973" w:rsidP="00D30973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ja-JP"/>
              </w:rPr>
            </w:pPr>
          </w:p>
        </w:tc>
        <w:tc>
          <w:tcPr>
            <w:tcW w:w="1188" w:type="dxa"/>
          </w:tcPr>
          <w:p w14:paraId="06ADA724" w14:textId="77777777" w:rsidR="00D30973" w:rsidRPr="0013335C" w:rsidRDefault="00577624" w:rsidP="00D3097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7" w:type="dxa"/>
          </w:tcPr>
          <w:p w14:paraId="4EF1D0D1" w14:textId="77777777" w:rsidR="00D30973" w:rsidRPr="0013335C" w:rsidRDefault="00D30973" w:rsidP="00D3097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10" w:type="dxa"/>
          </w:tcPr>
          <w:p w14:paraId="2DE4B95E" w14:textId="77777777" w:rsidR="00D30973" w:rsidRPr="0013335C" w:rsidRDefault="00577624" w:rsidP="00D3097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3AA82404" w14:textId="77777777" w:rsidR="00D30973" w:rsidRPr="0013335C" w:rsidRDefault="00D30973" w:rsidP="00D30973">
            <w:pPr>
              <w:tabs>
                <w:tab w:val="decimal" w:pos="1197"/>
              </w:tabs>
              <w:spacing w:line="240" w:lineRule="auto"/>
              <w:ind w:left="-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14:paraId="5F7A7143" w14:textId="77777777" w:rsidR="00D30973" w:rsidRPr="0013335C" w:rsidRDefault="00577624" w:rsidP="00D3097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58" w:type="dxa"/>
          </w:tcPr>
          <w:p w14:paraId="7757FFF0" w14:textId="77777777" w:rsidR="00D30973" w:rsidRPr="0013335C" w:rsidRDefault="00D30973" w:rsidP="00D3097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2" w:type="dxa"/>
          </w:tcPr>
          <w:p w14:paraId="060289E9" w14:textId="77777777" w:rsidR="00D30973" w:rsidRPr="0013335C" w:rsidRDefault="00577624" w:rsidP="00D3097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D30973" w:rsidRPr="0013335C" w14:paraId="4425D15D" w14:textId="77777777" w:rsidTr="008A64AD">
        <w:tc>
          <w:tcPr>
            <w:tcW w:w="3735" w:type="dxa"/>
          </w:tcPr>
          <w:p w14:paraId="59F77950" w14:textId="77777777" w:rsidR="00D30973" w:rsidRPr="0013335C" w:rsidRDefault="00D30973" w:rsidP="00D30973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15" w:type="dxa"/>
            <w:gridSpan w:val="7"/>
          </w:tcPr>
          <w:p w14:paraId="05F5DCD7" w14:textId="77777777" w:rsidR="00D30973" w:rsidRPr="0013335C" w:rsidRDefault="00D30973" w:rsidP="00D30973">
            <w:pPr>
              <w:tabs>
                <w:tab w:val="decimal" w:pos="-108"/>
              </w:tabs>
              <w:spacing w:line="240" w:lineRule="auto"/>
              <w:ind w:left="-18" w:hanging="9"/>
              <w:jc w:val="center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</w:t>
            </w: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</w:rPr>
              <w:t>/</w:t>
            </w: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D30973" w:rsidRPr="0013335C" w14:paraId="62A92539" w14:textId="77777777" w:rsidTr="008A64AD">
        <w:tc>
          <w:tcPr>
            <w:tcW w:w="3735" w:type="dxa"/>
          </w:tcPr>
          <w:p w14:paraId="79DDAB88" w14:textId="77777777" w:rsidR="00D30973" w:rsidRPr="0013335C" w:rsidRDefault="00D30973" w:rsidP="00D30973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</w:t>
            </w:r>
          </w:p>
        </w:tc>
        <w:tc>
          <w:tcPr>
            <w:tcW w:w="1188" w:type="dxa"/>
          </w:tcPr>
          <w:p w14:paraId="480A7CF0" w14:textId="77777777" w:rsidR="00D30973" w:rsidRPr="0013335C" w:rsidRDefault="00D30973" w:rsidP="00D30973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5567D8D4" w14:textId="77777777" w:rsidR="00D30973" w:rsidRPr="0013335C" w:rsidRDefault="00D30973" w:rsidP="00D30973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210" w:type="dxa"/>
          </w:tcPr>
          <w:p w14:paraId="0BF62E76" w14:textId="77777777" w:rsidR="00D30973" w:rsidRPr="0013335C" w:rsidRDefault="00D30973" w:rsidP="00D30973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E61187D" w14:textId="77777777" w:rsidR="00D30973" w:rsidRPr="0013335C" w:rsidRDefault="00D30973" w:rsidP="00D30973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200" w:type="dxa"/>
          </w:tcPr>
          <w:p w14:paraId="6DF57961" w14:textId="77777777" w:rsidR="00D30973" w:rsidRPr="0013335C" w:rsidRDefault="00D30973" w:rsidP="00D30973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7D3E75BF" w14:textId="77777777" w:rsidR="00D30973" w:rsidRPr="0013335C" w:rsidRDefault="00D30973" w:rsidP="00D30973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152" w:type="dxa"/>
          </w:tcPr>
          <w:p w14:paraId="603815CC" w14:textId="77777777" w:rsidR="00D30973" w:rsidRPr="0013335C" w:rsidRDefault="00D30973" w:rsidP="00D30973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30973" w:rsidRPr="0013335C" w14:paraId="7118C3A8" w14:textId="77777777" w:rsidTr="008A64AD">
        <w:tc>
          <w:tcPr>
            <w:tcW w:w="3735" w:type="dxa"/>
          </w:tcPr>
          <w:p w14:paraId="0E05EE0D" w14:textId="77777777" w:rsidR="00D30973" w:rsidRPr="0013335C" w:rsidRDefault="00D30973" w:rsidP="00D30973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148A233F" w14:textId="175666DE" w:rsidR="00D30973" w:rsidRPr="0013335C" w:rsidRDefault="001D3859" w:rsidP="00D30973">
            <w:pPr>
              <w:tabs>
                <w:tab w:val="decimal" w:pos="891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ja-JP"/>
              </w:rPr>
              <w:t>621,286</w:t>
            </w:r>
          </w:p>
        </w:tc>
        <w:tc>
          <w:tcPr>
            <w:tcW w:w="237" w:type="dxa"/>
          </w:tcPr>
          <w:p w14:paraId="1276D60C" w14:textId="77777777" w:rsidR="00D30973" w:rsidRPr="0013335C" w:rsidRDefault="00D30973" w:rsidP="00D30973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73FE39A3" w14:textId="77777777" w:rsidR="00D30973" w:rsidRPr="0013335C" w:rsidRDefault="00577624" w:rsidP="008D0D83">
            <w:pPr>
              <w:tabs>
                <w:tab w:val="decimal" w:pos="920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ja-JP"/>
              </w:rPr>
              <w:t>180</w:t>
            </w:r>
            <w:r w:rsidR="00D30973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ja-JP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ja-JP"/>
              </w:rPr>
              <w:t>146</w:t>
            </w:r>
          </w:p>
        </w:tc>
        <w:tc>
          <w:tcPr>
            <w:tcW w:w="270" w:type="dxa"/>
          </w:tcPr>
          <w:p w14:paraId="7AF613A7" w14:textId="77777777" w:rsidR="00D30973" w:rsidRPr="0013335C" w:rsidRDefault="00D30973" w:rsidP="00D30973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4D5CEE2B" w14:textId="03E24432" w:rsidR="00D30973" w:rsidRPr="0013335C" w:rsidRDefault="001D3859" w:rsidP="00D30973">
            <w:pPr>
              <w:tabs>
                <w:tab w:val="decimal" w:pos="891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ja-JP"/>
              </w:rPr>
              <w:t>621,350</w:t>
            </w:r>
          </w:p>
        </w:tc>
        <w:tc>
          <w:tcPr>
            <w:tcW w:w="258" w:type="dxa"/>
          </w:tcPr>
          <w:p w14:paraId="0129D53F" w14:textId="77777777" w:rsidR="00D30973" w:rsidRPr="0013335C" w:rsidRDefault="00D30973" w:rsidP="00D30973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3CE67B66" w14:textId="77777777" w:rsidR="00D30973" w:rsidRPr="0013335C" w:rsidRDefault="00577624" w:rsidP="00D30973">
            <w:pPr>
              <w:tabs>
                <w:tab w:val="decimal" w:pos="891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ja-JP"/>
              </w:rPr>
              <w:t>180</w:t>
            </w:r>
            <w:r w:rsidR="00D30973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ja-JP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ja-JP"/>
              </w:rPr>
              <w:t>107</w:t>
            </w:r>
          </w:p>
        </w:tc>
      </w:tr>
      <w:tr w:rsidR="00D30973" w:rsidRPr="0013335C" w14:paraId="4EE70B28" w14:textId="77777777" w:rsidTr="00B045E2">
        <w:tc>
          <w:tcPr>
            <w:tcW w:w="3735" w:type="dxa"/>
          </w:tcPr>
          <w:p w14:paraId="5E16F3E6" w14:textId="77777777" w:rsidR="00D30973" w:rsidRPr="0013335C" w:rsidRDefault="00D30973" w:rsidP="00D30973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1979FBD" w14:textId="77777777" w:rsidR="00D30973" w:rsidRPr="0013335C" w:rsidRDefault="00D30973" w:rsidP="00D30973">
            <w:pPr>
              <w:tabs>
                <w:tab w:val="decimal" w:pos="891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237" w:type="dxa"/>
          </w:tcPr>
          <w:p w14:paraId="20D7DFB1" w14:textId="77777777" w:rsidR="00D30973" w:rsidRPr="0013335C" w:rsidRDefault="00D30973" w:rsidP="00D30973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210" w:type="dxa"/>
          </w:tcPr>
          <w:p w14:paraId="14AD4E76" w14:textId="77777777" w:rsidR="00D30973" w:rsidRPr="0013335C" w:rsidRDefault="00D30973" w:rsidP="008D0D83">
            <w:pPr>
              <w:tabs>
                <w:tab w:val="decimal" w:pos="920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270" w:type="dxa"/>
          </w:tcPr>
          <w:p w14:paraId="57A7D171" w14:textId="77777777" w:rsidR="00D30973" w:rsidRPr="0013335C" w:rsidRDefault="00D30973" w:rsidP="00D30973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200" w:type="dxa"/>
          </w:tcPr>
          <w:p w14:paraId="5C1ACE51" w14:textId="77777777" w:rsidR="00D30973" w:rsidRPr="0013335C" w:rsidRDefault="00D30973" w:rsidP="00D30973">
            <w:pPr>
              <w:tabs>
                <w:tab w:val="decimal" w:pos="891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258" w:type="dxa"/>
          </w:tcPr>
          <w:p w14:paraId="0B69D358" w14:textId="77777777" w:rsidR="00D30973" w:rsidRPr="0013335C" w:rsidRDefault="00D30973" w:rsidP="00D30973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152" w:type="dxa"/>
          </w:tcPr>
          <w:p w14:paraId="75DD893E" w14:textId="77777777" w:rsidR="00D30973" w:rsidRPr="0013335C" w:rsidRDefault="00D30973" w:rsidP="00D30973">
            <w:pPr>
              <w:tabs>
                <w:tab w:val="decimal" w:pos="891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</w:pPr>
          </w:p>
        </w:tc>
      </w:tr>
      <w:tr w:rsidR="00D30973" w:rsidRPr="0013335C" w14:paraId="3685C800" w14:textId="77777777" w:rsidTr="00DE6C4A">
        <w:tc>
          <w:tcPr>
            <w:tcW w:w="3735" w:type="dxa"/>
          </w:tcPr>
          <w:p w14:paraId="10A3CC49" w14:textId="77777777" w:rsidR="00D30973" w:rsidRPr="0013335C" w:rsidRDefault="00D30973" w:rsidP="00D30973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188" w:type="dxa"/>
          </w:tcPr>
          <w:p w14:paraId="76E0BC52" w14:textId="77777777" w:rsidR="00D30973" w:rsidRPr="0013335C" w:rsidRDefault="00577624" w:rsidP="00D30973">
            <w:pPr>
              <w:tabs>
                <w:tab w:val="decimal" w:pos="891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 w:eastAsia="ja-JP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19</w:t>
            </w:r>
            <w:r w:rsidR="003A43AF"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800</w:t>
            </w:r>
            <w:r w:rsidR="00D6099B"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*</w:t>
            </w:r>
          </w:p>
        </w:tc>
        <w:tc>
          <w:tcPr>
            <w:tcW w:w="237" w:type="dxa"/>
          </w:tcPr>
          <w:p w14:paraId="26A591A6" w14:textId="77777777" w:rsidR="00D30973" w:rsidRPr="0013335C" w:rsidRDefault="00D30973" w:rsidP="00D30973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210" w:type="dxa"/>
          </w:tcPr>
          <w:p w14:paraId="38D14A86" w14:textId="77777777" w:rsidR="00D30973" w:rsidRPr="0013335C" w:rsidRDefault="00577624" w:rsidP="008D0D83">
            <w:pPr>
              <w:tabs>
                <w:tab w:val="decimal" w:pos="92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 w:eastAsia="ja-JP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22</w:t>
            </w:r>
            <w:r w:rsidR="00D30973"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000</w:t>
            </w:r>
          </w:p>
        </w:tc>
        <w:tc>
          <w:tcPr>
            <w:tcW w:w="270" w:type="dxa"/>
          </w:tcPr>
          <w:p w14:paraId="5024B984" w14:textId="77777777" w:rsidR="00D30973" w:rsidRPr="0013335C" w:rsidRDefault="00D30973" w:rsidP="00D30973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200" w:type="dxa"/>
          </w:tcPr>
          <w:p w14:paraId="2BEDD7B1" w14:textId="77777777" w:rsidR="00D30973" w:rsidRPr="0013335C" w:rsidRDefault="00577624" w:rsidP="00D30973">
            <w:pPr>
              <w:tabs>
                <w:tab w:val="decimal" w:pos="891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 w:eastAsia="ja-JP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19</w:t>
            </w:r>
            <w:r w:rsidR="003A43AF"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800</w:t>
            </w:r>
            <w:r w:rsidR="00D6099B"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*</w:t>
            </w:r>
          </w:p>
        </w:tc>
        <w:tc>
          <w:tcPr>
            <w:tcW w:w="258" w:type="dxa"/>
          </w:tcPr>
          <w:p w14:paraId="5E7879DD" w14:textId="77777777" w:rsidR="00D30973" w:rsidRPr="0013335C" w:rsidRDefault="00D30973" w:rsidP="00D30973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152" w:type="dxa"/>
          </w:tcPr>
          <w:p w14:paraId="4EE807F3" w14:textId="77777777" w:rsidR="00D30973" w:rsidRPr="0013335C" w:rsidRDefault="00577624" w:rsidP="00D30973">
            <w:pPr>
              <w:tabs>
                <w:tab w:val="decimal" w:pos="891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 w:eastAsia="ja-JP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22</w:t>
            </w:r>
            <w:r w:rsidR="00D30973"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000</w:t>
            </w:r>
          </w:p>
        </w:tc>
      </w:tr>
      <w:tr w:rsidR="00D30973" w:rsidRPr="0013335C" w14:paraId="5CA76529" w14:textId="77777777" w:rsidTr="00DE6C4A">
        <w:tc>
          <w:tcPr>
            <w:tcW w:w="3735" w:type="dxa"/>
          </w:tcPr>
          <w:p w14:paraId="45566FDB" w14:textId="77777777" w:rsidR="00D30973" w:rsidRPr="0013335C" w:rsidRDefault="00D30973" w:rsidP="00D30973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200E05D1" w14:textId="77777777" w:rsidR="00D30973" w:rsidRPr="0013335C" w:rsidRDefault="003A43AF" w:rsidP="008D0D83">
            <w:pPr>
              <w:tabs>
                <w:tab w:val="decimal" w:pos="55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 w:eastAsia="ja-JP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-</w:t>
            </w:r>
          </w:p>
        </w:tc>
        <w:tc>
          <w:tcPr>
            <w:tcW w:w="237" w:type="dxa"/>
          </w:tcPr>
          <w:p w14:paraId="5501F3EC" w14:textId="77777777" w:rsidR="00D30973" w:rsidRPr="0013335C" w:rsidRDefault="00D30973" w:rsidP="00D30973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46F78C23" w14:textId="77777777" w:rsidR="00D30973" w:rsidRPr="0013335C" w:rsidRDefault="00D30973" w:rsidP="008D0D83">
            <w:pPr>
              <w:tabs>
                <w:tab w:val="decimal" w:pos="92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 w:eastAsia="ja-JP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958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)</w:t>
            </w:r>
          </w:p>
        </w:tc>
        <w:tc>
          <w:tcPr>
            <w:tcW w:w="270" w:type="dxa"/>
          </w:tcPr>
          <w:p w14:paraId="21C7E7AB" w14:textId="77777777" w:rsidR="00D30973" w:rsidRPr="0013335C" w:rsidRDefault="00D30973" w:rsidP="00D30973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0D0F5381" w14:textId="77777777" w:rsidR="00D30973" w:rsidRPr="0013335C" w:rsidRDefault="003A43AF" w:rsidP="008D0D83">
            <w:pPr>
              <w:tabs>
                <w:tab w:val="decimal" w:pos="61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 w:eastAsia="ja-JP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-</w:t>
            </w:r>
          </w:p>
        </w:tc>
        <w:tc>
          <w:tcPr>
            <w:tcW w:w="258" w:type="dxa"/>
          </w:tcPr>
          <w:p w14:paraId="2003412D" w14:textId="77777777" w:rsidR="00D30973" w:rsidRPr="0013335C" w:rsidRDefault="00D30973" w:rsidP="00D30973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7E80F80" w14:textId="77777777" w:rsidR="00D30973" w:rsidRPr="0013335C" w:rsidRDefault="00D30973" w:rsidP="00D30973">
            <w:pPr>
              <w:tabs>
                <w:tab w:val="decimal" w:pos="891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 w:eastAsia="ja-JP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958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)</w:t>
            </w:r>
          </w:p>
        </w:tc>
      </w:tr>
      <w:tr w:rsidR="00D30973" w:rsidRPr="0013335C" w14:paraId="69E4E39B" w14:textId="77777777" w:rsidTr="000F669E">
        <w:tc>
          <w:tcPr>
            <w:tcW w:w="3735" w:type="dxa"/>
          </w:tcPr>
          <w:p w14:paraId="1CE0B08F" w14:textId="77777777" w:rsidR="00D30973" w:rsidRPr="0013335C" w:rsidRDefault="00D30973" w:rsidP="00D30973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72E22F8B" w14:textId="77777777" w:rsidR="00D30973" w:rsidRPr="0013335C" w:rsidRDefault="00D30973" w:rsidP="00D30973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6A46E047" w14:textId="77777777" w:rsidR="003A43AF" w:rsidRPr="0013335C" w:rsidRDefault="003A43AF" w:rsidP="00D30973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3C16FC81" w14:textId="77777777" w:rsidR="00D30973" w:rsidRPr="0013335C" w:rsidRDefault="00577624" w:rsidP="00D30973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19</w:t>
            </w:r>
            <w:r w:rsidR="003A43AF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800</w:t>
            </w:r>
          </w:p>
        </w:tc>
        <w:tc>
          <w:tcPr>
            <w:tcW w:w="237" w:type="dxa"/>
          </w:tcPr>
          <w:p w14:paraId="58E1AC3D" w14:textId="77777777" w:rsidR="00D30973" w:rsidRPr="0013335C" w:rsidRDefault="00D30973" w:rsidP="00D30973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64999605" w14:textId="77777777" w:rsidR="00D30973" w:rsidRPr="0013335C" w:rsidRDefault="00D30973" w:rsidP="008D0D83">
            <w:pPr>
              <w:tabs>
                <w:tab w:val="decimal" w:pos="920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731D334D" w14:textId="77777777" w:rsidR="00D30973" w:rsidRPr="0013335C" w:rsidRDefault="00577624" w:rsidP="008D0D83">
            <w:pPr>
              <w:tabs>
                <w:tab w:val="decimal" w:pos="920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21</w:t>
            </w:r>
            <w:r w:rsidR="00D30973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042</w:t>
            </w:r>
          </w:p>
        </w:tc>
        <w:tc>
          <w:tcPr>
            <w:tcW w:w="270" w:type="dxa"/>
          </w:tcPr>
          <w:p w14:paraId="424609FB" w14:textId="77777777" w:rsidR="00D30973" w:rsidRPr="0013335C" w:rsidRDefault="00D30973" w:rsidP="00D30973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13F9C983" w14:textId="77777777" w:rsidR="00D30973" w:rsidRPr="0013335C" w:rsidRDefault="00D30973" w:rsidP="00D30973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0B46C92" w14:textId="77777777" w:rsidR="003A43AF" w:rsidRPr="0013335C" w:rsidRDefault="00577624" w:rsidP="00D30973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19</w:t>
            </w:r>
            <w:r w:rsidR="003A43AF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800</w:t>
            </w:r>
          </w:p>
        </w:tc>
        <w:tc>
          <w:tcPr>
            <w:tcW w:w="258" w:type="dxa"/>
          </w:tcPr>
          <w:p w14:paraId="54B60FE7" w14:textId="77777777" w:rsidR="00D30973" w:rsidRPr="0013335C" w:rsidRDefault="00D30973" w:rsidP="00D30973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678CFC4A" w14:textId="77777777" w:rsidR="00D30973" w:rsidRPr="0013335C" w:rsidRDefault="00D30973" w:rsidP="00D30973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6B787E3" w14:textId="77777777" w:rsidR="00D30973" w:rsidRPr="0013335C" w:rsidRDefault="00577624" w:rsidP="00D30973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21</w:t>
            </w:r>
            <w:r w:rsidR="00D30973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042</w:t>
            </w:r>
          </w:p>
        </w:tc>
      </w:tr>
      <w:tr w:rsidR="00D30973" w:rsidRPr="0013335C" w14:paraId="0703DBA2" w14:textId="77777777" w:rsidTr="000F669E">
        <w:tc>
          <w:tcPr>
            <w:tcW w:w="3735" w:type="dxa"/>
          </w:tcPr>
          <w:p w14:paraId="0CFCB0D7" w14:textId="77777777" w:rsidR="00D30973" w:rsidRPr="0013335C" w:rsidRDefault="00D30973" w:rsidP="00D30973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5518E16D" w14:textId="77777777" w:rsidR="00D30973" w:rsidRPr="0013335C" w:rsidRDefault="00D30973" w:rsidP="00D30973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368CEAB7" w14:textId="77777777" w:rsidR="00D30973" w:rsidRPr="0013335C" w:rsidRDefault="00D30973" w:rsidP="00D30973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</w:tcPr>
          <w:p w14:paraId="57153955" w14:textId="77777777" w:rsidR="00D30973" w:rsidRPr="0013335C" w:rsidRDefault="00D30973" w:rsidP="00D30973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4455D53" w14:textId="77777777" w:rsidR="00D30973" w:rsidRPr="0013335C" w:rsidRDefault="00D30973" w:rsidP="00D30973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541A2520" w14:textId="77777777" w:rsidR="00D30973" w:rsidRPr="0013335C" w:rsidRDefault="00D30973" w:rsidP="00D30973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0A0F0CA7" w14:textId="77777777" w:rsidR="00D30973" w:rsidRPr="0013335C" w:rsidRDefault="00D30973" w:rsidP="00D30973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7E6515D7" w14:textId="77777777" w:rsidR="00D30973" w:rsidRPr="0013335C" w:rsidRDefault="00D30973" w:rsidP="00D30973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30973" w:rsidRPr="0013335C" w14:paraId="584F36DC" w14:textId="77777777" w:rsidTr="000F669E">
        <w:tc>
          <w:tcPr>
            <w:tcW w:w="3735" w:type="dxa"/>
          </w:tcPr>
          <w:p w14:paraId="3A0D9983" w14:textId="77777777" w:rsidR="00D30973" w:rsidRPr="0013335C" w:rsidRDefault="00D30973" w:rsidP="00D30973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กำไรต่อหุ้น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(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36C71141" w14:textId="2D3BD763" w:rsidR="00D30973" w:rsidRPr="0013335C" w:rsidRDefault="00577624" w:rsidP="00D30973">
            <w:pPr>
              <w:spacing w:line="240" w:lineRule="auto"/>
              <w:ind w:right="9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ja-JP"/>
              </w:rPr>
              <w:t>31</w:t>
            </w:r>
            <w:r w:rsidR="00657D3B" w:rsidRPr="0013335C">
              <w:rPr>
                <w:rFonts w:ascii="Angsana New" w:hAnsi="Angsana New" w:hint="cs"/>
                <w:b/>
                <w:bCs/>
                <w:sz w:val="30"/>
                <w:szCs w:val="30"/>
                <w:lang w:eastAsia="ja-JP"/>
              </w:rPr>
              <w:t>.</w:t>
            </w:r>
            <w:r w:rsidR="001D3859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ja-JP"/>
              </w:rPr>
              <w:t>38</w:t>
            </w:r>
          </w:p>
        </w:tc>
        <w:tc>
          <w:tcPr>
            <w:tcW w:w="237" w:type="dxa"/>
          </w:tcPr>
          <w:p w14:paraId="0DEDBC37" w14:textId="77777777" w:rsidR="00D30973" w:rsidRPr="0013335C" w:rsidRDefault="00D30973" w:rsidP="00D30973">
            <w:pPr>
              <w:spacing w:line="240" w:lineRule="auto"/>
              <w:ind w:left="-18" w:right="95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745A3609" w14:textId="77777777" w:rsidR="00D30973" w:rsidRPr="0013335C" w:rsidRDefault="00577624" w:rsidP="00D30973">
            <w:pPr>
              <w:spacing w:line="240" w:lineRule="auto"/>
              <w:ind w:right="9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ja-JP"/>
              </w:rPr>
              <w:t>8</w:t>
            </w:r>
            <w:r w:rsidR="00D30973" w:rsidRPr="0013335C">
              <w:rPr>
                <w:rFonts w:ascii="Angsana New" w:hAnsi="Angsana New" w:hint="cs"/>
                <w:b/>
                <w:bCs/>
                <w:sz w:val="30"/>
                <w:szCs w:val="30"/>
                <w:lang w:eastAsia="ja-JP"/>
              </w:rPr>
              <w:t>.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ja-JP"/>
              </w:rPr>
              <w:t>56</w:t>
            </w:r>
          </w:p>
        </w:tc>
        <w:tc>
          <w:tcPr>
            <w:tcW w:w="270" w:type="dxa"/>
          </w:tcPr>
          <w:p w14:paraId="43D7EFFB" w14:textId="77777777" w:rsidR="00D30973" w:rsidRPr="0013335C" w:rsidRDefault="00D30973" w:rsidP="00D30973">
            <w:pPr>
              <w:spacing w:line="240" w:lineRule="auto"/>
              <w:ind w:left="-18" w:right="95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4E1E3BA3" w14:textId="115E1565" w:rsidR="00D30973" w:rsidRPr="0013335C" w:rsidRDefault="00577624" w:rsidP="00D30973">
            <w:pPr>
              <w:spacing w:line="240" w:lineRule="auto"/>
              <w:ind w:left="-18" w:right="95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ja-JP"/>
              </w:rPr>
              <w:t>31</w:t>
            </w:r>
            <w:r w:rsidR="00657D3B" w:rsidRPr="0013335C">
              <w:rPr>
                <w:rFonts w:ascii="Angsana New" w:hAnsi="Angsana New" w:hint="cs"/>
                <w:b/>
                <w:bCs/>
                <w:sz w:val="30"/>
                <w:szCs w:val="30"/>
                <w:lang w:eastAsia="ja-JP"/>
              </w:rPr>
              <w:t>.</w:t>
            </w:r>
            <w:r w:rsidR="001D3859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ja-JP"/>
              </w:rPr>
              <w:t>38</w:t>
            </w:r>
          </w:p>
        </w:tc>
        <w:tc>
          <w:tcPr>
            <w:tcW w:w="258" w:type="dxa"/>
          </w:tcPr>
          <w:p w14:paraId="78E2B2AE" w14:textId="77777777" w:rsidR="00D30973" w:rsidRPr="0013335C" w:rsidRDefault="00D30973" w:rsidP="00D30973">
            <w:pPr>
              <w:spacing w:line="240" w:lineRule="auto"/>
              <w:ind w:left="-18" w:right="95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2BEDAE94" w14:textId="77777777" w:rsidR="00D30973" w:rsidRPr="0013335C" w:rsidRDefault="00577624" w:rsidP="00D30973">
            <w:pPr>
              <w:spacing w:line="240" w:lineRule="auto"/>
              <w:ind w:left="-18" w:right="95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ja-JP"/>
              </w:rPr>
              <w:t>8</w:t>
            </w:r>
            <w:r w:rsidR="00D30973" w:rsidRPr="0013335C">
              <w:rPr>
                <w:rFonts w:ascii="Angsana New" w:hAnsi="Angsana New" w:hint="cs"/>
                <w:b/>
                <w:bCs/>
                <w:sz w:val="30"/>
                <w:szCs w:val="30"/>
                <w:lang w:eastAsia="ja-JP"/>
              </w:rPr>
              <w:t>.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ja-JP"/>
              </w:rPr>
              <w:t>56</w:t>
            </w:r>
          </w:p>
        </w:tc>
      </w:tr>
    </w:tbl>
    <w:p w14:paraId="71F8809E" w14:textId="77777777" w:rsidR="008B0889" w:rsidRPr="0013335C" w:rsidRDefault="008B0889" w:rsidP="00657D3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56B2069" w14:textId="68DCBDCE" w:rsidR="00657D3B" w:rsidRPr="0013335C" w:rsidRDefault="00657D3B" w:rsidP="00657D3B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3335C">
        <w:rPr>
          <w:rFonts w:ascii="Angsana New" w:hAnsi="Angsana New" w:hint="cs"/>
          <w:i/>
          <w:iCs/>
          <w:sz w:val="30"/>
          <w:szCs w:val="30"/>
        </w:rPr>
        <w:t>*</w:t>
      </w:r>
      <w:r w:rsidR="00D0528E" w:rsidRPr="0013335C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13335C">
        <w:rPr>
          <w:rFonts w:ascii="Angsana New" w:hAnsi="Angsana New" w:hint="cs"/>
          <w:i/>
          <w:iCs/>
          <w:sz w:val="30"/>
          <w:szCs w:val="30"/>
          <w:cs/>
        </w:rPr>
        <w:t xml:space="preserve">โปรดดูหมายเหตุประกอบงบการเงินข้อ </w:t>
      </w:r>
      <w:r w:rsidR="00577624" w:rsidRPr="0013335C">
        <w:rPr>
          <w:rFonts w:ascii="Angsana New" w:hAnsi="Angsana New" w:hint="cs"/>
          <w:i/>
          <w:iCs/>
          <w:sz w:val="30"/>
          <w:szCs w:val="30"/>
          <w:lang w:val="en-US"/>
        </w:rPr>
        <w:t>15</w:t>
      </w:r>
    </w:p>
    <w:p w14:paraId="59C75574" w14:textId="77777777" w:rsidR="00640078" w:rsidRPr="0013335C" w:rsidRDefault="00640078" w:rsidP="00691F10">
      <w:pPr>
        <w:tabs>
          <w:tab w:val="left" w:pos="540"/>
        </w:tabs>
        <w:spacing w:line="240" w:lineRule="auto"/>
        <w:ind w:left="540" w:right="-16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F261FE7" w14:textId="77777777" w:rsidR="009D227D" w:rsidRPr="0013335C" w:rsidRDefault="009D227D" w:rsidP="004050EB">
      <w:pPr>
        <w:numPr>
          <w:ilvl w:val="0"/>
          <w:numId w:val="27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13335C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เงินปันผล</w:t>
      </w:r>
    </w:p>
    <w:p w14:paraId="04A2B5D1" w14:textId="77777777" w:rsidR="00481EC9" w:rsidRPr="0013335C" w:rsidRDefault="00481EC9" w:rsidP="00691F1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125BEAE" w14:textId="77777777" w:rsidR="00640078" w:rsidRPr="0013335C" w:rsidRDefault="00640078" w:rsidP="0064007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cs/>
          <w:lang w:val="en-US"/>
        </w:rPr>
        <w:t>ผู้ถือหุ้นของบริษัทได้อนุมัติเงินปันผลดังต่อไปนี้</w:t>
      </w:r>
    </w:p>
    <w:p w14:paraId="50111C69" w14:textId="77777777" w:rsidR="00640078" w:rsidRPr="0013335C" w:rsidRDefault="00640078" w:rsidP="0064007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378" w:type="dxa"/>
        <w:tblInd w:w="450" w:type="dxa"/>
        <w:tblLook w:val="04A0" w:firstRow="1" w:lastRow="0" w:firstColumn="1" w:lastColumn="0" w:noHBand="0" w:noVBand="1"/>
      </w:tblPr>
      <w:tblGrid>
        <w:gridCol w:w="2880"/>
        <w:gridCol w:w="1710"/>
        <w:gridCol w:w="1980"/>
        <w:gridCol w:w="1278"/>
        <w:gridCol w:w="236"/>
        <w:gridCol w:w="1294"/>
      </w:tblGrid>
      <w:tr w:rsidR="00017288" w:rsidRPr="0013335C" w14:paraId="7BAAC4EC" w14:textId="77777777" w:rsidTr="00725B34">
        <w:tc>
          <w:tcPr>
            <w:tcW w:w="2880" w:type="dxa"/>
            <w:shd w:val="clear" w:color="auto" w:fill="auto"/>
            <w:vAlign w:val="bottom"/>
          </w:tcPr>
          <w:p w14:paraId="3B7BC415" w14:textId="77777777" w:rsidR="00640078" w:rsidRPr="0013335C" w:rsidRDefault="00640078" w:rsidP="00017288">
            <w:pPr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61E2E9A" w14:textId="77777777" w:rsidR="00640078" w:rsidRPr="0013335C" w:rsidRDefault="00640078" w:rsidP="00017288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E31AB33" w14:textId="7C86943F" w:rsidR="00640078" w:rsidRPr="0013335C" w:rsidRDefault="00640078" w:rsidP="00017288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กำหนดจ่ายเงินปันผล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2819FC4" w14:textId="77777777" w:rsidR="00640078" w:rsidRPr="0013335C" w:rsidRDefault="00640078" w:rsidP="00017288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11DAECAF" w14:textId="77777777" w:rsidR="00640078" w:rsidRPr="0013335C" w:rsidRDefault="00640078" w:rsidP="00017288">
            <w:pPr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6B6BE2F" w14:textId="77777777" w:rsidR="00640078" w:rsidRPr="0013335C" w:rsidDel="00D43E7A" w:rsidRDefault="00640078" w:rsidP="00017288">
            <w:pPr>
              <w:tabs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017288" w:rsidRPr="0013335C" w14:paraId="4CCE737E" w14:textId="77777777" w:rsidTr="00725B34">
        <w:tc>
          <w:tcPr>
            <w:tcW w:w="2880" w:type="dxa"/>
            <w:shd w:val="clear" w:color="auto" w:fill="auto"/>
          </w:tcPr>
          <w:p w14:paraId="6151863F" w14:textId="77777777" w:rsidR="00640078" w:rsidRPr="0013335C" w:rsidRDefault="00640078" w:rsidP="00017288">
            <w:pPr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F980A1D" w14:textId="77777777" w:rsidR="00640078" w:rsidRPr="0013335C" w:rsidRDefault="00640078" w:rsidP="00017288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6C8AB3D" w14:textId="77777777" w:rsidR="00640078" w:rsidRPr="0013335C" w:rsidRDefault="00640078" w:rsidP="00017288">
            <w:pPr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6B5E1F8B" w14:textId="77777777" w:rsidR="00640078" w:rsidRPr="0013335C" w:rsidRDefault="00640078" w:rsidP="00017288">
            <w:pPr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14ED1647" w14:textId="77777777" w:rsidR="00640078" w:rsidRPr="0013335C" w:rsidRDefault="00640078" w:rsidP="00017288">
            <w:pPr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667C6228" w14:textId="77777777" w:rsidR="00640078" w:rsidRPr="0013335C" w:rsidRDefault="00640078" w:rsidP="00017288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17288" w:rsidRPr="0013335C" w14:paraId="2896020C" w14:textId="77777777" w:rsidTr="00725B34">
        <w:tc>
          <w:tcPr>
            <w:tcW w:w="2880" w:type="dxa"/>
            <w:shd w:val="clear" w:color="auto" w:fill="auto"/>
          </w:tcPr>
          <w:p w14:paraId="2731963F" w14:textId="77777777" w:rsidR="00640078" w:rsidRPr="0013335C" w:rsidRDefault="00640078" w:rsidP="00017288">
            <w:pPr>
              <w:spacing w:line="380" w:lineRule="exact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577624"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710" w:type="dxa"/>
            <w:shd w:val="clear" w:color="auto" w:fill="auto"/>
          </w:tcPr>
          <w:p w14:paraId="345DB0D3" w14:textId="77777777" w:rsidR="00640078" w:rsidRPr="0013335C" w:rsidRDefault="00640078" w:rsidP="00017288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09556280" w14:textId="77777777" w:rsidR="00640078" w:rsidRPr="0013335C" w:rsidRDefault="00640078" w:rsidP="00017288">
            <w:pPr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2BB085CB" w14:textId="77777777" w:rsidR="00640078" w:rsidRPr="0013335C" w:rsidRDefault="00640078" w:rsidP="00017288">
            <w:pPr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E09868D" w14:textId="77777777" w:rsidR="00640078" w:rsidRPr="0013335C" w:rsidRDefault="00640078" w:rsidP="00017288">
            <w:pPr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E7BA5D7" w14:textId="77777777" w:rsidR="00640078" w:rsidRPr="0013335C" w:rsidRDefault="00640078" w:rsidP="00017288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7288" w:rsidRPr="0013335C" w14:paraId="1DB16813" w14:textId="77777777" w:rsidTr="00725B34">
        <w:tc>
          <w:tcPr>
            <w:tcW w:w="2880" w:type="dxa"/>
            <w:shd w:val="clear" w:color="auto" w:fill="auto"/>
          </w:tcPr>
          <w:p w14:paraId="1DD95124" w14:textId="77777777" w:rsidR="00640078" w:rsidRPr="0013335C" w:rsidRDefault="00640078" w:rsidP="00017288">
            <w:pPr>
              <w:spacing w:line="380" w:lineRule="exact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710" w:type="dxa"/>
            <w:shd w:val="clear" w:color="auto" w:fill="auto"/>
          </w:tcPr>
          <w:p w14:paraId="350A9032" w14:textId="77777777" w:rsidR="00640078" w:rsidRPr="0013335C" w:rsidRDefault="00577624" w:rsidP="00017288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  <w:r w:rsidR="004B35BE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4B35BE"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กรกฎาคม 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980" w:type="dxa"/>
            <w:shd w:val="clear" w:color="auto" w:fill="auto"/>
          </w:tcPr>
          <w:p w14:paraId="714A97E4" w14:textId="77777777" w:rsidR="00640078" w:rsidRPr="0013335C" w:rsidRDefault="004B35BE" w:rsidP="00017288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สิงหาคม 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55B1FBD7" w14:textId="77777777" w:rsidR="00640078" w:rsidRPr="0013335C" w:rsidRDefault="00577624" w:rsidP="00D45CE5">
            <w:pPr>
              <w:tabs>
                <w:tab w:val="decimal" w:pos="78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 w:eastAsia="ja-JP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4</w:t>
            </w:r>
            <w:r w:rsidR="004F213F"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.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55</w:t>
            </w:r>
          </w:p>
        </w:tc>
        <w:tc>
          <w:tcPr>
            <w:tcW w:w="236" w:type="dxa"/>
            <w:shd w:val="clear" w:color="auto" w:fill="auto"/>
          </w:tcPr>
          <w:p w14:paraId="2817443E" w14:textId="77777777" w:rsidR="00640078" w:rsidRPr="0013335C" w:rsidRDefault="00640078" w:rsidP="00017288">
            <w:pPr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1FA1CFE6" w14:textId="75E5CABC" w:rsidR="00640078" w:rsidRPr="0013335C" w:rsidRDefault="00577624" w:rsidP="00D45CE5">
            <w:pPr>
              <w:tabs>
                <w:tab w:val="decimal" w:pos="78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 w:eastAsia="ja-JP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90</w:t>
            </w:r>
            <w:r w:rsidR="004F213F"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.</w:t>
            </w:r>
            <w:r w:rsidR="006B2E06"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09</w:t>
            </w:r>
          </w:p>
        </w:tc>
      </w:tr>
      <w:tr w:rsidR="00017288" w:rsidRPr="0013335C" w14:paraId="1BB5DFD6" w14:textId="77777777" w:rsidTr="00725B34">
        <w:tc>
          <w:tcPr>
            <w:tcW w:w="2880" w:type="dxa"/>
            <w:shd w:val="clear" w:color="auto" w:fill="auto"/>
          </w:tcPr>
          <w:p w14:paraId="39F25940" w14:textId="77777777" w:rsidR="00640078" w:rsidRPr="0013335C" w:rsidRDefault="00640078" w:rsidP="00017288">
            <w:pPr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156B682" w14:textId="77777777" w:rsidR="00640078" w:rsidRPr="0013335C" w:rsidRDefault="00640078" w:rsidP="00017288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16A44CEE" w14:textId="77777777" w:rsidR="00640078" w:rsidRPr="0013335C" w:rsidRDefault="00640078" w:rsidP="00017288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14:paraId="382806AD" w14:textId="77777777" w:rsidR="00640078" w:rsidRPr="0013335C" w:rsidRDefault="00640078" w:rsidP="00D45CE5">
            <w:pPr>
              <w:tabs>
                <w:tab w:val="decimal" w:pos="78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 w:eastAsia="ja-JP"/>
              </w:rPr>
            </w:pPr>
          </w:p>
        </w:tc>
        <w:tc>
          <w:tcPr>
            <w:tcW w:w="236" w:type="dxa"/>
            <w:shd w:val="clear" w:color="auto" w:fill="auto"/>
          </w:tcPr>
          <w:p w14:paraId="7294E7DF" w14:textId="77777777" w:rsidR="00640078" w:rsidRPr="0013335C" w:rsidRDefault="00640078" w:rsidP="00017288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55904BB9" w14:textId="77777777" w:rsidR="00640078" w:rsidRPr="0013335C" w:rsidRDefault="00640078" w:rsidP="00D45CE5">
            <w:pPr>
              <w:tabs>
                <w:tab w:val="decimal" w:pos="78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 w:eastAsia="ja-JP"/>
              </w:rPr>
            </w:pPr>
          </w:p>
        </w:tc>
      </w:tr>
      <w:tr w:rsidR="00017288" w:rsidRPr="0013335C" w14:paraId="0F36D023" w14:textId="77777777" w:rsidTr="00725B34">
        <w:tc>
          <w:tcPr>
            <w:tcW w:w="2880" w:type="dxa"/>
            <w:shd w:val="clear" w:color="auto" w:fill="auto"/>
          </w:tcPr>
          <w:p w14:paraId="2B58D03D" w14:textId="77777777" w:rsidR="00640078" w:rsidRPr="0013335C" w:rsidRDefault="00640078" w:rsidP="00017288">
            <w:pPr>
              <w:spacing w:line="380" w:lineRule="exact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577624"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1710" w:type="dxa"/>
            <w:shd w:val="clear" w:color="auto" w:fill="auto"/>
          </w:tcPr>
          <w:p w14:paraId="0939702E" w14:textId="77777777" w:rsidR="00640078" w:rsidRPr="0013335C" w:rsidRDefault="00640078" w:rsidP="00017288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7B915B24" w14:textId="77777777" w:rsidR="00640078" w:rsidRPr="0013335C" w:rsidRDefault="00640078" w:rsidP="00017288">
            <w:pPr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12626A65" w14:textId="77777777" w:rsidR="00640078" w:rsidRPr="0013335C" w:rsidRDefault="00640078" w:rsidP="00D45CE5">
            <w:pPr>
              <w:tabs>
                <w:tab w:val="decimal" w:pos="78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 w:eastAsia="ja-JP"/>
              </w:rPr>
            </w:pPr>
          </w:p>
        </w:tc>
        <w:tc>
          <w:tcPr>
            <w:tcW w:w="236" w:type="dxa"/>
            <w:shd w:val="clear" w:color="auto" w:fill="auto"/>
          </w:tcPr>
          <w:p w14:paraId="649850F9" w14:textId="77777777" w:rsidR="00640078" w:rsidRPr="0013335C" w:rsidRDefault="00640078" w:rsidP="00017288">
            <w:pPr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26747B5" w14:textId="77777777" w:rsidR="00640078" w:rsidRPr="0013335C" w:rsidRDefault="00640078" w:rsidP="00D45CE5">
            <w:pPr>
              <w:tabs>
                <w:tab w:val="decimal" w:pos="78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 w:eastAsia="ja-JP"/>
              </w:rPr>
            </w:pPr>
          </w:p>
        </w:tc>
      </w:tr>
      <w:tr w:rsidR="00017288" w:rsidRPr="0013335C" w14:paraId="4B873C1B" w14:textId="77777777" w:rsidTr="00725B34">
        <w:tc>
          <w:tcPr>
            <w:tcW w:w="2880" w:type="dxa"/>
            <w:shd w:val="clear" w:color="auto" w:fill="auto"/>
          </w:tcPr>
          <w:p w14:paraId="44DB78F9" w14:textId="77777777" w:rsidR="00640078" w:rsidRPr="0013335C" w:rsidRDefault="00640078" w:rsidP="00017288">
            <w:pPr>
              <w:spacing w:line="380" w:lineRule="exact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710" w:type="dxa"/>
            <w:shd w:val="clear" w:color="auto" w:fill="auto"/>
          </w:tcPr>
          <w:p w14:paraId="32BCD361" w14:textId="77777777" w:rsidR="00640078" w:rsidRPr="0013335C" w:rsidRDefault="00577624" w:rsidP="00017288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  <w:r w:rsidR="00640078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640078"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กรกฎาคม 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980" w:type="dxa"/>
            <w:shd w:val="clear" w:color="auto" w:fill="auto"/>
          </w:tcPr>
          <w:p w14:paraId="110611CC" w14:textId="77777777" w:rsidR="00640078" w:rsidRPr="0013335C" w:rsidRDefault="00640078" w:rsidP="00017288">
            <w:pPr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สิงหาคม 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30E5859E" w14:textId="77777777" w:rsidR="00640078" w:rsidRPr="0013335C" w:rsidRDefault="00577624" w:rsidP="00D45CE5">
            <w:pPr>
              <w:tabs>
                <w:tab w:val="decimal" w:pos="78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 w:eastAsia="ja-JP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16</w:t>
            </w:r>
            <w:r w:rsidR="00640078"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.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14:paraId="7043D550" w14:textId="77777777" w:rsidR="00640078" w:rsidRPr="0013335C" w:rsidRDefault="00640078" w:rsidP="00017288">
            <w:pPr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755B52DF" w14:textId="77777777" w:rsidR="00640078" w:rsidRPr="0013335C" w:rsidRDefault="00577624" w:rsidP="00D45CE5">
            <w:pPr>
              <w:tabs>
                <w:tab w:val="decimal" w:pos="78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 w:eastAsia="ja-JP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359</w:t>
            </w:r>
            <w:r w:rsidR="00640078"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.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ja-JP"/>
              </w:rPr>
              <w:t>70</w:t>
            </w:r>
          </w:p>
        </w:tc>
      </w:tr>
    </w:tbl>
    <w:p w14:paraId="1E19C4D5" w14:textId="77777777" w:rsidR="00585D70" w:rsidRPr="0013335C" w:rsidRDefault="00585D70" w:rsidP="00691F1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DA0DDDE" w14:textId="77777777" w:rsidR="009D227D" w:rsidRPr="0013335C" w:rsidRDefault="00DA36B9" w:rsidP="00D45CE5">
      <w:pPr>
        <w:numPr>
          <w:ilvl w:val="0"/>
          <w:numId w:val="27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3335C">
        <w:rPr>
          <w:rFonts w:ascii="Angsana New" w:hAnsi="Angsana New" w:hint="cs"/>
          <w:sz w:val="30"/>
          <w:szCs w:val="30"/>
          <w:lang w:val="en-US"/>
        </w:rPr>
        <w:br w:type="page"/>
      </w:r>
      <w:r w:rsidR="009D227D" w:rsidRPr="0013335C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7F6C7A37" w14:textId="77777777" w:rsidR="00471CCE" w:rsidRPr="0013335C" w:rsidRDefault="00471CCE" w:rsidP="00691F1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F9997BF" w14:textId="77777777" w:rsidR="00471CCE" w:rsidRPr="0013335C" w:rsidRDefault="00471CCE" w:rsidP="00471CCE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425F7FAF" w14:textId="77777777" w:rsidR="00471CCE" w:rsidRPr="0013335C" w:rsidRDefault="00471CCE" w:rsidP="00471CCE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4B23BCE" w14:textId="585E7EC9" w:rsidR="00471CCE" w:rsidRPr="0013335C" w:rsidRDefault="00471CCE" w:rsidP="00471CCE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</w:t>
      </w:r>
      <w:r w:rsidRPr="0013335C">
        <w:rPr>
          <w:rFonts w:ascii="Angsana New" w:hAnsi="Angsana New" w:hint="cs"/>
          <w:spacing w:val="-2"/>
          <w:sz w:val="30"/>
          <w:szCs w:val="30"/>
          <w:cs/>
        </w:rPr>
        <w:t>ต่างประเทศ และจากการไม่ปฏิบัติตามข้อกำหนดตามสัญญาของคู่สัญญา บริษัทไม่มีการถือหรือออก</w:t>
      </w:r>
      <w:r w:rsidR="00AC3A56" w:rsidRPr="0013335C">
        <w:rPr>
          <w:rFonts w:ascii="Angsana New" w:hAnsi="Angsana New" w:hint="cs"/>
          <w:spacing w:val="-2"/>
          <w:sz w:val="30"/>
          <w:szCs w:val="30"/>
          <w:cs/>
        </w:rPr>
        <w:t>อนุพันธ์</w:t>
      </w:r>
      <w:r w:rsidR="000F669E" w:rsidRPr="0013335C">
        <w:rPr>
          <w:rFonts w:ascii="Angsana New" w:hAnsi="Angsana New" w:hint="cs"/>
          <w:sz w:val="30"/>
          <w:szCs w:val="30"/>
        </w:rPr>
        <w:t xml:space="preserve"> </w:t>
      </w:r>
      <w:r w:rsidR="005D1A93" w:rsidRPr="0013335C">
        <w:rPr>
          <w:rFonts w:ascii="Angsana New" w:hAnsi="Angsana New" w:hint="cs"/>
          <w:sz w:val="30"/>
          <w:szCs w:val="30"/>
        </w:rPr>
        <w:t xml:space="preserve">        </w:t>
      </w:r>
      <w:r w:rsidRPr="0013335C">
        <w:rPr>
          <w:rFonts w:ascii="Angsana New" w:hAnsi="Angsana New" w:hint="cs"/>
          <w:sz w:val="30"/>
          <w:szCs w:val="30"/>
          <w:cs/>
        </w:rPr>
        <w:t>เพื่อการเก็งกำไรหรือการค้า</w:t>
      </w:r>
    </w:p>
    <w:p w14:paraId="24AD48DF" w14:textId="77777777" w:rsidR="00691F10" w:rsidRPr="0013335C" w:rsidRDefault="00691F10" w:rsidP="00471CCE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D1503B" w14:textId="77777777" w:rsidR="00471CCE" w:rsidRPr="0013335C" w:rsidRDefault="00471CCE" w:rsidP="00471CCE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การจัดการความเสี่ยงเป็นส่วนที่สำคัญของธุรกิจของบริษัท  บริษัทมีระบบในการควบคุมให้มีความสมดุลของ</w:t>
      </w:r>
      <w:r w:rsidRPr="0013335C">
        <w:rPr>
          <w:rFonts w:ascii="Angsana New" w:hAnsi="Angsana New" w:hint="cs"/>
          <w:spacing w:val="-2"/>
          <w:sz w:val="30"/>
          <w:szCs w:val="30"/>
          <w:cs/>
        </w:rPr>
        <w:t>ระดับ</w:t>
      </w:r>
      <w:r w:rsidRPr="0013335C">
        <w:rPr>
          <w:rFonts w:ascii="Angsana New" w:hAnsi="Angsana New" w:hint="cs"/>
          <w:spacing w:val="-4"/>
          <w:sz w:val="30"/>
          <w:szCs w:val="30"/>
          <w:cs/>
        </w:rPr>
        <w:t>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</w:t>
      </w:r>
      <w:r w:rsidRPr="0013335C">
        <w:rPr>
          <w:rFonts w:ascii="Angsana New" w:hAnsi="Angsana New" w:hint="cs"/>
          <w:sz w:val="30"/>
          <w:szCs w:val="30"/>
          <w:cs/>
        </w:rPr>
        <w:t>ได้มีการควบคุมกระบวนการการจัดการความเสี่ยงของ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46FFAA45" w14:textId="77777777" w:rsidR="00345ECF" w:rsidRPr="0013335C" w:rsidRDefault="00345ECF" w:rsidP="00471CC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33F3CE" w14:textId="77777777" w:rsidR="00471CCE" w:rsidRPr="0013335C" w:rsidRDefault="00471CCE" w:rsidP="00345ECF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การบริหารจัดการทุน</w:t>
      </w:r>
    </w:p>
    <w:p w14:paraId="391CFE67" w14:textId="77777777" w:rsidR="00471CCE" w:rsidRPr="0013335C" w:rsidRDefault="00471CCE" w:rsidP="00345EC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85883B8" w14:textId="77777777" w:rsidR="00471CCE" w:rsidRPr="0013335C" w:rsidRDefault="00471CCE" w:rsidP="00345ECF">
      <w:pPr>
        <w:spacing w:line="240" w:lineRule="auto"/>
        <w:ind w:left="540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13335C">
        <w:rPr>
          <w:rFonts w:ascii="Angsana New" w:hAnsi="Angsana New" w:hint="cs"/>
          <w:spacing w:val="-4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C45465" w:rsidRPr="0013335C">
        <w:rPr>
          <w:rFonts w:ascii="Angsana New" w:hAnsi="Angsana New" w:hint="cs"/>
          <w:spacing w:val="-4"/>
          <w:sz w:val="30"/>
          <w:szCs w:val="30"/>
          <w:cs/>
        </w:rPr>
        <w:t>ความเชื่อมั่นของ</w:t>
      </w:r>
      <w:r w:rsidRPr="0013335C">
        <w:rPr>
          <w:rFonts w:ascii="Angsana New" w:hAnsi="Angsana New" w:hint="cs"/>
          <w:spacing w:val="-4"/>
          <w:sz w:val="30"/>
          <w:szCs w:val="30"/>
          <w:cs/>
        </w:rPr>
        <w:t xml:space="preserve"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B7674F" w:rsidRPr="0013335C">
        <w:rPr>
          <w:rFonts w:ascii="Angsana New" w:hAnsi="Angsana New" w:hint="cs"/>
          <w:spacing w:val="-4"/>
          <w:sz w:val="30"/>
          <w:szCs w:val="30"/>
        </w:rPr>
        <w:br/>
      </w:r>
      <w:r w:rsidRPr="0013335C">
        <w:rPr>
          <w:rFonts w:ascii="Angsana New" w:hAnsi="Angsana New" w:hint="cs"/>
          <w:spacing w:val="-4"/>
          <w:sz w:val="30"/>
          <w:szCs w:val="30"/>
          <w:cs/>
        </w:rPr>
        <w:t>ซึ่งบริษัทพิจารณาจากสัดส่วนของผลตอบแทนจากกิจกรรมดำเนินงานต่อส่วนของผู้ถือหุ้น อีกทั้งยังกำกับดูแลระดับการจ่ายเงินปันผลให้แก่ผู้ถือหุ้นสามัญ</w:t>
      </w:r>
    </w:p>
    <w:p w14:paraId="66C1FC90" w14:textId="77777777" w:rsidR="0078714C" w:rsidRPr="0013335C" w:rsidRDefault="0078714C" w:rsidP="00345EC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030E88" w14:textId="77777777" w:rsidR="00471CCE" w:rsidRPr="0013335C" w:rsidRDefault="00471CCE" w:rsidP="00345ECF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7F5158A9" w14:textId="77777777" w:rsidR="00471CCE" w:rsidRPr="0013335C" w:rsidRDefault="00471CCE" w:rsidP="00345EC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EC342C1" w14:textId="77777777" w:rsidR="00471CCE" w:rsidRPr="0013335C" w:rsidRDefault="00471CCE" w:rsidP="00345ECF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13335C">
        <w:rPr>
          <w:rFonts w:ascii="Angsana New" w:hAnsi="Angsana New" w:hint="cs"/>
          <w:spacing w:val="-4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ซึ่งส่งผลกระทบต่อการดำเนินงานและกระแสเงินสดของบริษัท</w:t>
      </w:r>
      <w:r w:rsidRPr="0013335C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13335C">
        <w:rPr>
          <w:rFonts w:ascii="Angsana New" w:hAnsi="Angsana New" w:hint="cs"/>
          <w:spacing w:val="-4"/>
          <w:sz w:val="30"/>
          <w:szCs w:val="30"/>
          <w:cs/>
        </w:rPr>
        <w:t>อย่างไรก็ตาม ผู้บริหารเชื่อว่า บริษัทไม่มีคว</w:t>
      </w:r>
      <w:r w:rsidR="003645DB" w:rsidRPr="0013335C">
        <w:rPr>
          <w:rFonts w:ascii="Angsana New" w:hAnsi="Angsana New" w:hint="cs"/>
          <w:spacing w:val="-4"/>
          <w:sz w:val="30"/>
          <w:szCs w:val="30"/>
          <w:cs/>
        </w:rPr>
        <w:t>ามเสี่ยง</w:t>
      </w:r>
      <w:r w:rsidR="00B7674F" w:rsidRPr="0013335C">
        <w:rPr>
          <w:rFonts w:ascii="Angsana New" w:hAnsi="Angsana New" w:hint="cs"/>
          <w:spacing w:val="-4"/>
          <w:sz w:val="30"/>
          <w:szCs w:val="30"/>
        </w:rPr>
        <w:br/>
      </w:r>
      <w:r w:rsidR="003645DB" w:rsidRPr="0013335C">
        <w:rPr>
          <w:rFonts w:ascii="Angsana New" w:hAnsi="Angsana New" w:hint="cs"/>
          <w:spacing w:val="-4"/>
          <w:sz w:val="30"/>
          <w:szCs w:val="30"/>
          <w:cs/>
        </w:rPr>
        <w:t>ในอัตราดอกเบี้ยที่เป็น</w:t>
      </w:r>
      <w:r w:rsidRPr="0013335C">
        <w:rPr>
          <w:rFonts w:ascii="Angsana New" w:hAnsi="Angsana New" w:hint="cs"/>
          <w:spacing w:val="-4"/>
          <w:sz w:val="30"/>
          <w:szCs w:val="30"/>
          <w:cs/>
        </w:rPr>
        <w:t>สาระสำคัญ เนื่องจากบริษัทมีจำนวนเงินกู้ยืมที่ไม่มีสาระสำคัญ และวันครบกำหนดของเงินฝากและสินทรัพย์ทางการเงินอื่นมีระยะสั้น และดอกเบี้ยเป็นไปตามอัตราตลาด ดังนั้น บริษัทจึงไม่ได้ทำสัญญาเพื่อป้องกันความเสี่ยงดังกล</w:t>
      </w:r>
      <w:r w:rsidR="00433375" w:rsidRPr="0013335C">
        <w:rPr>
          <w:rFonts w:ascii="Angsana New" w:hAnsi="Angsana New" w:hint="cs"/>
          <w:spacing w:val="-4"/>
          <w:sz w:val="30"/>
          <w:szCs w:val="30"/>
          <w:cs/>
        </w:rPr>
        <w:t>่</w:t>
      </w:r>
      <w:r w:rsidRPr="0013335C">
        <w:rPr>
          <w:rFonts w:ascii="Angsana New" w:hAnsi="Angsana New" w:hint="cs"/>
          <w:spacing w:val="-4"/>
          <w:sz w:val="30"/>
          <w:szCs w:val="30"/>
          <w:cs/>
        </w:rPr>
        <w:t>าว</w:t>
      </w:r>
    </w:p>
    <w:p w14:paraId="53E4CD97" w14:textId="77777777" w:rsidR="00DA36B9" w:rsidRPr="0013335C" w:rsidRDefault="00DA36B9" w:rsidP="00345ECF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BAFEDDB" w14:textId="0272B9EA" w:rsidR="008951A1" w:rsidRPr="0013335C" w:rsidRDefault="008951A1" w:rsidP="00345ECF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13335C">
        <w:rPr>
          <w:rFonts w:ascii="Angsana New" w:hAnsi="Angsana New" w:hint="cs"/>
          <w:spacing w:val="-4"/>
          <w:sz w:val="30"/>
          <w:szCs w:val="30"/>
          <w:lang w:val="en-US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260"/>
        <w:gridCol w:w="2340"/>
      </w:tblGrid>
      <w:tr w:rsidR="00495CAE" w:rsidRPr="0013335C" w14:paraId="1E70203F" w14:textId="77777777" w:rsidTr="00442132">
        <w:trPr>
          <w:cantSplit/>
          <w:trHeight w:val="278"/>
          <w:tblHeader/>
        </w:trPr>
        <w:tc>
          <w:tcPr>
            <w:tcW w:w="5580" w:type="dxa"/>
          </w:tcPr>
          <w:p w14:paraId="7048221B" w14:textId="77777777" w:rsidR="00495CAE" w:rsidRPr="0013335C" w:rsidRDefault="00DA36B9" w:rsidP="008A64AD">
            <w:pPr>
              <w:pStyle w:val="a0"/>
              <w:tabs>
                <w:tab w:val="clear" w:pos="720"/>
                <w:tab w:val="clear" w:pos="1080"/>
                <w:tab w:val="left" w:pos="25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</w:rPr>
              <w:lastRenderedPageBreak/>
              <w:br w:type="page"/>
            </w:r>
            <w:r w:rsidR="00495CAE" w:rsidRPr="0013335C">
              <w:rPr>
                <w:rFonts w:ascii="Angsana New" w:hAnsi="Angsana New" w:cs="Angsana New" w:hint="cs"/>
                <w:sz w:val="30"/>
                <w:szCs w:val="30"/>
              </w:rPr>
              <w:br w:type="page"/>
            </w:r>
          </w:p>
        </w:tc>
        <w:tc>
          <w:tcPr>
            <w:tcW w:w="1260" w:type="dxa"/>
          </w:tcPr>
          <w:p w14:paraId="1A514FFC" w14:textId="77777777" w:rsidR="00495CAE" w:rsidRPr="0013335C" w:rsidRDefault="00495CAE" w:rsidP="008A64AD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left="-135" w:right="-90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340" w:type="dxa"/>
          </w:tcPr>
          <w:p w14:paraId="3C7638DC" w14:textId="77777777" w:rsidR="00495CAE" w:rsidRPr="0013335C" w:rsidRDefault="00495CAE" w:rsidP="008A64AD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left="-135" w:right="-90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US"/>
              </w:rPr>
              <w:t>งบการเงินที่แสดงเงินลงทุน</w:t>
            </w:r>
          </w:p>
        </w:tc>
      </w:tr>
      <w:tr w:rsidR="00495CAE" w:rsidRPr="0013335C" w14:paraId="32C90409" w14:textId="77777777" w:rsidTr="00442132">
        <w:trPr>
          <w:cantSplit/>
          <w:trHeight w:val="278"/>
          <w:tblHeader/>
        </w:trPr>
        <w:tc>
          <w:tcPr>
            <w:tcW w:w="5580" w:type="dxa"/>
          </w:tcPr>
          <w:p w14:paraId="4E91DFEF" w14:textId="77777777" w:rsidR="00495CAE" w:rsidRPr="0013335C" w:rsidRDefault="00495CAE" w:rsidP="008A64AD">
            <w:pPr>
              <w:pStyle w:val="a0"/>
              <w:tabs>
                <w:tab w:val="clear" w:pos="720"/>
                <w:tab w:val="clear" w:pos="1080"/>
                <w:tab w:val="left" w:pos="2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48C5DD" w14:textId="77777777" w:rsidR="00495CAE" w:rsidRPr="0013335C" w:rsidRDefault="00495CAE" w:rsidP="008A64AD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left="-135" w:right="-90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340" w:type="dxa"/>
          </w:tcPr>
          <w:p w14:paraId="7BDB9AA7" w14:textId="77777777" w:rsidR="00495CAE" w:rsidRPr="0013335C" w:rsidRDefault="00495CAE" w:rsidP="008A64AD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left="-135" w:right="-90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US"/>
              </w:rPr>
              <w:t>ตามวิธีส่วนได้เสียและ</w:t>
            </w:r>
          </w:p>
        </w:tc>
      </w:tr>
      <w:tr w:rsidR="00495CAE" w:rsidRPr="0013335C" w14:paraId="41868FBD" w14:textId="77777777" w:rsidTr="00442132">
        <w:trPr>
          <w:cantSplit/>
          <w:trHeight w:val="278"/>
          <w:tblHeader/>
        </w:trPr>
        <w:tc>
          <w:tcPr>
            <w:tcW w:w="5580" w:type="dxa"/>
          </w:tcPr>
          <w:p w14:paraId="64ACA169" w14:textId="77777777" w:rsidR="00495CAE" w:rsidRPr="0013335C" w:rsidRDefault="00495CAE" w:rsidP="008A64AD">
            <w:pPr>
              <w:pStyle w:val="a0"/>
              <w:tabs>
                <w:tab w:val="clear" w:pos="720"/>
                <w:tab w:val="clear" w:pos="1080"/>
                <w:tab w:val="left" w:pos="2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B938AC" w14:textId="77777777" w:rsidR="00495CAE" w:rsidRPr="0013335C" w:rsidRDefault="00495CAE" w:rsidP="008A64AD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left="-135" w:right="-90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340" w:type="dxa"/>
          </w:tcPr>
          <w:p w14:paraId="55BFFE2B" w14:textId="77777777" w:rsidR="00495CAE" w:rsidRPr="0013335C" w:rsidRDefault="00495CAE" w:rsidP="008A64AD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left="-135" w:right="-90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BB753A" w:rsidRPr="0013335C" w14:paraId="2504308C" w14:textId="77777777" w:rsidTr="00442132">
        <w:trPr>
          <w:cantSplit/>
          <w:trHeight w:val="278"/>
          <w:tblHeader/>
        </w:trPr>
        <w:tc>
          <w:tcPr>
            <w:tcW w:w="5580" w:type="dxa"/>
          </w:tcPr>
          <w:p w14:paraId="62451083" w14:textId="77777777" w:rsidR="00BB753A" w:rsidRPr="0013335C" w:rsidRDefault="00BB753A" w:rsidP="008A64AD">
            <w:pPr>
              <w:pStyle w:val="a0"/>
              <w:tabs>
                <w:tab w:val="clear" w:pos="720"/>
                <w:tab w:val="clear" w:pos="1080"/>
                <w:tab w:val="left" w:pos="2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975D0A" w14:textId="77777777" w:rsidR="00BB753A" w:rsidRPr="0013335C" w:rsidRDefault="00BB753A" w:rsidP="008A64AD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left="-135" w:right="-90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340" w:type="dxa"/>
          </w:tcPr>
          <w:p w14:paraId="5FD90E3D" w14:textId="77777777" w:rsidR="00BB753A" w:rsidRPr="0013335C" w:rsidRDefault="00BB753A" w:rsidP="008A64AD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left="-135" w:right="-90" w:hanging="1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</w:tr>
      <w:tr w:rsidR="00495CAE" w:rsidRPr="0013335C" w14:paraId="5A152A5C" w14:textId="77777777" w:rsidTr="00442132">
        <w:trPr>
          <w:cantSplit/>
          <w:trHeight w:val="278"/>
          <w:tblHeader/>
        </w:trPr>
        <w:tc>
          <w:tcPr>
            <w:tcW w:w="5580" w:type="dxa"/>
          </w:tcPr>
          <w:p w14:paraId="2CC74466" w14:textId="77777777" w:rsidR="00495CAE" w:rsidRPr="0013335C" w:rsidRDefault="00495CAE" w:rsidP="00495CAE">
            <w:pPr>
              <w:pStyle w:val="a0"/>
              <w:tabs>
                <w:tab w:val="clear" w:pos="720"/>
                <w:tab w:val="clear" w:pos="1080"/>
                <w:tab w:val="left" w:pos="25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397D937" w14:textId="77777777" w:rsidR="00495CAE" w:rsidRPr="0013335C" w:rsidRDefault="00495CAE" w:rsidP="00495CAE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26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อัตราดอกเบี้ย </w:t>
            </w:r>
          </w:p>
        </w:tc>
        <w:tc>
          <w:tcPr>
            <w:tcW w:w="2340" w:type="dxa"/>
          </w:tcPr>
          <w:p w14:paraId="2374FCDB" w14:textId="77777777" w:rsidR="00495CAE" w:rsidRPr="0013335C" w:rsidRDefault="00BB753A" w:rsidP="00495C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ระยะเวลาที่ครบกำหนด</w:t>
            </w:r>
          </w:p>
        </w:tc>
      </w:tr>
      <w:tr w:rsidR="00495CAE" w:rsidRPr="0013335C" w14:paraId="636110A3" w14:textId="77777777" w:rsidTr="00442132">
        <w:trPr>
          <w:cantSplit/>
          <w:trHeight w:val="278"/>
          <w:tblHeader/>
        </w:trPr>
        <w:tc>
          <w:tcPr>
            <w:tcW w:w="5580" w:type="dxa"/>
          </w:tcPr>
          <w:p w14:paraId="7906EC3A" w14:textId="77777777" w:rsidR="00495CAE" w:rsidRPr="0013335C" w:rsidRDefault="00BB753A" w:rsidP="00495CAE">
            <w:pPr>
              <w:pStyle w:val="a0"/>
              <w:tabs>
                <w:tab w:val="clear" w:pos="720"/>
                <w:tab w:val="clear" w:pos="1080"/>
                <w:tab w:val="left" w:pos="25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77624" w:rsidRPr="0013335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13335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</w:tcPr>
          <w:p w14:paraId="19A160FD" w14:textId="77777777" w:rsidR="00495CAE" w:rsidRPr="0013335C" w:rsidRDefault="00495CAE" w:rsidP="00495CAE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26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2340" w:type="dxa"/>
          </w:tcPr>
          <w:p w14:paraId="5F127D62" w14:textId="77777777" w:rsidR="00495CAE" w:rsidRPr="0013335C" w:rsidRDefault="00BB753A" w:rsidP="00495C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ชำระ ภายใน 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</w:tr>
      <w:tr w:rsidR="00495CAE" w:rsidRPr="0013335C" w14:paraId="51D8BDA8" w14:textId="77777777" w:rsidTr="00442132">
        <w:trPr>
          <w:cantSplit/>
          <w:trHeight w:val="290"/>
          <w:tblHeader/>
        </w:trPr>
        <w:tc>
          <w:tcPr>
            <w:tcW w:w="5580" w:type="dxa"/>
          </w:tcPr>
          <w:p w14:paraId="1DC8169B" w14:textId="77777777" w:rsidR="00495CAE" w:rsidRPr="0013335C" w:rsidRDefault="00495CAE" w:rsidP="00495CAE">
            <w:pPr>
              <w:pStyle w:val="a0"/>
              <w:tabs>
                <w:tab w:val="clear" w:pos="720"/>
                <w:tab w:val="clear" w:pos="1080"/>
                <w:tab w:val="left" w:pos="25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0180689" w14:textId="77777777" w:rsidR="00495CAE" w:rsidRPr="0013335C" w:rsidRDefault="00495CAE" w:rsidP="00495CAE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26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40" w:type="dxa"/>
          </w:tcPr>
          <w:p w14:paraId="54BF8185" w14:textId="77777777" w:rsidR="00495CAE" w:rsidRPr="0013335C" w:rsidRDefault="00495CAE" w:rsidP="00495CAE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5CAE" w:rsidRPr="0013335C" w14:paraId="0D196D06" w14:textId="77777777" w:rsidTr="00442132">
        <w:trPr>
          <w:cantSplit/>
          <w:trHeight w:val="278"/>
        </w:trPr>
        <w:tc>
          <w:tcPr>
            <w:tcW w:w="5580" w:type="dxa"/>
            <w:shd w:val="clear" w:color="auto" w:fill="auto"/>
          </w:tcPr>
          <w:p w14:paraId="02F0B6EB" w14:textId="77777777" w:rsidR="00495CAE" w:rsidRPr="0013335C" w:rsidRDefault="00495CAE" w:rsidP="00495CAE">
            <w:pPr>
              <w:pStyle w:val="a0"/>
              <w:tabs>
                <w:tab w:val="clear" w:pos="720"/>
                <w:tab w:val="clear" w:pos="1080"/>
                <w:tab w:val="left" w:pos="25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577624" w:rsidRPr="0013335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67A60386" w14:textId="77777777" w:rsidR="00495CAE" w:rsidRPr="0013335C" w:rsidRDefault="00495CAE" w:rsidP="00495CAE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26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66E227B0" w14:textId="77777777" w:rsidR="00495CAE" w:rsidRPr="0013335C" w:rsidRDefault="00495CAE" w:rsidP="00495CAE">
            <w:pPr>
              <w:tabs>
                <w:tab w:val="decimal" w:pos="16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5CAE" w:rsidRPr="0013335C" w14:paraId="071830C2" w14:textId="77777777" w:rsidTr="00442132">
        <w:trPr>
          <w:cantSplit/>
          <w:trHeight w:val="278"/>
        </w:trPr>
        <w:tc>
          <w:tcPr>
            <w:tcW w:w="5580" w:type="dxa"/>
            <w:shd w:val="clear" w:color="auto" w:fill="auto"/>
          </w:tcPr>
          <w:p w14:paraId="237829BE" w14:textId="77777777" w:rsidR="00495CAE" w:rsidRPr="0013335C" w:rsidRDefault="00BB753A" w:rsidP="00495CA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25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53E61818" w14:textId="77777777" w:rsidR="00495CAE" w:rsidRPr="0013335C" w:rsidRDefault="00495CAE" w:rsidP="00495CAE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26" w:right="-108" w:firstLine="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3D3721CB" w14:textId="77777777" w:rsidR="00495CAE" w:rsidRPr="0013335C" w:rsidRDefault="00495CAE" w:rsidP="00495CAE">
            <w:pPr>
              <w:tabs>
                <w:tab w:val="decimal" w:pos="16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95CAE" w:rsidRPr="0013335C" w14:paraId="3224CB57" w14:textId="77777777" w:rsidTr="00442132">
        <w:trPr>
          <w:cantSplit/>
          <w:trHeight w:val="278"/>
        </w:trPr>
        <w:tc>
          <w:tcPr>
            <w:tcW w:w="5580" w:type="dxa"/>
            <w:shd w:val="clear" w:color="auto" w:fill="auto"/>
          </w:tcPr>
          <w:p w14:paraId="461324F2" w14:textId="77777777" w:rsidR="00495CAE" w:rsidRPr="0013335C" w:rsidRDefault="00495CAE" w:rsidP="0044213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25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260" w:type="dxa"/>
          </w:tcPr>
          <w:p w14:paraId="677D20AB" w14:textId="516D6305" w:rsidR="00495CAE" w:rsidRPr="0013335C" w:rsidRDefault="00577624" w:rsidP="00495CAE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AF7F6C" w:rsidRPr="0013335C">
              <w:rPr>
                <w:rFonts w:ascii="Angsana New" w:hAnsi="Angsana New" w:cs="Angsana New" w:hint="cs"/>
                <w:sz w:val="30"/>
                <w:szCs w:val="30"/>
              </w:rPr>
              <w:t>.</w:t>
            </w: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="00AF7F6C" w:rsidRPr="0013335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B86795" w:rsidRPr="0013335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="00AF7F6C" w:rsidRPr="0013335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944B6E" w:rsidRPr="0013335C">
              <w:rPr>
                <w:rFonts w:ascii="Angsana New" w:hAnsi="Angsana New" w:cs="Angsana New" w:hint="cs"/>
                <w:sz w:val="30"/>
                <w:szCs w:val="30"/>
              </w:rPr>
              <w:t>.</w:t>
            </w: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58</w:t>
            </w:r>
          </w:p>
        </w:tc>
        <w:tc>
          <w:tcPr>
            <w:tcW w:w="2340" w:type="dxa"/>
          </w:tcPr>
          <w:p w14:paraId="465B2845" w14:textId="77777777" w:rsidR="00495CAE" w:rsidRPr="0013335C" w:rsidRDefault="00577624" w:rsidP="00B7674F">
            <w:pPr>
              <w:tabs>
                <w:tab w:val="decimal" w:pos="19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964</w:t>
            </w:r>
            <w:r w:rsidR="001516B7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461</w:t>
            </w:r>
          </w:p>
        </w:tc>
      </w:tr>
      <w:tr w:rsidR="00495CAE" w:rsidRPr="0013335C" w14:paraId="064390E1" w14:textId="77777777" w:rsidTr="001B2CA0">
        <w:trPr>
          <w:cantSplit/>
          <w:trHeight w:val="278"/>
        </w:trPr>
        <w:tc>
          <w:tcPr>
            <w:tcW w:w="5580" w:type="dxa"/>
            <w:shd w:val="clear" w:color="auto" w:fill="auto"/>
          </w:tcPr>
          <w:p w14:paraId="48998E24" w14:textId="77777777" w:rsidR="00495CAE" w:rsidRPr="0013335C" w:rsidRDefault="00495CAE" w:rsidP="0044213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25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เงินลงทุนระยะสั้น </w:t>
            </w: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 xml:space="preserve">- 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260" w:type="dxa"/>
          </w:tcPr>
          <w:p w14:paraId="45EEC422" w14:textId="7406390B" w:rsidR="00495CAE" w:rsidRPr="0013335C" w:rsidRDefault="00577624" w:rsidP="00495CAE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1516B7" w:rsidRPr="0013335C">
              <w:rPr>
                <w:rFonts w:ascii="Angsana New" w:hAnsi="Angsana New" w:cs="Angsana New" w:hint="cs"/>
                <w:sz w:val="30"/>
                <w:szCs w:val="30"/>
              </w:rPr>
              <w:t>.</w:t>
            </w: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35</w:t>
            </w:r>
            <w:r w:rsidR="00B86795" w:rsidRPr="0013335C">
              <w:rPr>
                <w:rFonts w:ascii="Angsana New" w:hAnsi="Angsana New" w:cs="Angsana New" w:hint="cs"/>
                <w:sz w:val="30"/>
                <w:szCs w:val="30"/>
              </w:rPr>
              <w:t xml:space="preserve"> - </w:t>
            </w: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1516B7" w:rsidRPr="0013335C">
              <w:rPr>
                <w:rFonts w:ascii="Angsana New" w:hAnsi="Angsana New" w:cs="Angsana New" w:hint="cs"/>
                <w:sz w:val="30"/>
                <w:szCs w:val="30"/>
              </w:rPr>
              <w:t>.</w:t>
            </w: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88</w:t>
            </w:r>
          </w:p>
        </w:tc>
        <w:tc>
          <w:tcPr>
            <w:tcW w:w="2340" w:type="dxa"/>
          </w:tcPr>
          <w:p w14:paraId="73E72A02" w14:textId="77777777" w:rsidR="00495CAE" w:rsidRPr="0013335C" w:rsidRDefault="00577624" w:rsidP="00B7674F">
            <w:pPr>
              <w:tabs>
                <w:tab w:val="decimal" w:pos="19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4F213F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330</w:t>
            </w:r>
            <w:r w:rsidR="004F213F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</w:tr>
      <w:tr w:rsidR="00495CAE" w:rsidRPr="0013335C" w14:paraId="3B3FA7F2" w14:textId="77777777" w:rsidTr="001B2CA0">
        <w:trPr>
          <w:cantSplit/>
          <w:trHeight w:val="278"/>
        </w:trPr>
        <w:tc>
          <w:tcPr>
            <w:tcW w:w="5580" w:type="dxa"/>
            <w:shd w:val="clear" w:color="auto" w:fill="auto"/>
          </w:tcPr>
          <w:p w14:paraId="3AABFF87" w14:textId="77777777" w:rsidR="00495CAE" w:rsidRPr="0013335C" w:rsidRDefault="00495CAE" w:rsidP="0044213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25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</w:tcPr>
          <w:p w14:paraId="7376C118" w14:textId="77777777" w:rsidR="00495CAE" w:rsidRPr="0013335C" w:rsidRDefault="00577624" w:rsidP="00495CAE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1516B7" w:rsidRPr="0013335C">
              <w:rPr>
                <w:rFonts w:ascii="Angsana New" w:hAnsi="Angsana New" w:cs="Angsana New" w:hint="cs"/>
                <w:sz w:val="30"/>
                <w:szCs w:val="30"/>
              </w:rPr>
              <w:t>.</w:t>
            </w: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60</w:t>
            </w:r>
            <w:r w:rsidR="00B7674F" w:rsidRPr="0013335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1516B7" w:rsidRPr="0013335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="00B7674F" w:rsidRPr="0013335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1516B7" w:rsidRPr="0013335C">
              <w:rPr>
                <w:rFonts w:ascii="Angsana New" w:hAnsi="Angsana New" w:cs="Angsana New" w:hint="cs"/>
                <w:sz w:val="30"/>
                <w:szCs w:val="30"/>
              </w:rPr>
              <w:t>.</w:t>
            </w: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56</w:t>
            </w:r>
          </w:p>
        </w:tc>
        <w:tc>
          <w:tcPr>
            <w:tcW w:w="2340" w:type="dxa"/>
          </w:tcPr>
          <w:p w14:paraId="2DDABADE" w14:textId="77777777" w:rsidR="00495CAE" w:rsidRPr="0013335C" w:rsidRDefault="00577624" w:rsidP="00B7674F">
            <w:pPr>
              <w:tabs>
                <w:tab w:val="decimal" w:pos="19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83</w:t>
            </w:r>
            <w:r w:rsidR="004F213F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911</w:t>
            </w:r>
          </w:p>
        </w:tc>
      </w:tr>
      <w:tr w:rsidR="00495CAE" w:rsidRPr="0013335C" w14:paraId="31D5C7AF" w14:textId="77777777" w:rsidTr="001B2CA0">
        <w:trPr>
          <w:cantSplit/>
          <w:trHeight w:val="182"/>
        </w:trPr>
        <w:tc>
          <w:tcPr>
            <w:tcW w:w="5580" w:type="dxa"/>
          </w:tcPr>
          <w:p w14:paraId="141ACBD4" w14:textId="77777777" w:rsidR="00495CAE" w:rsidRPr="0013335C" w:rsidRDefault="00495CAE" w:rsidP="00495CA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25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30A407B" w14:textId="77777777" w:rsidR="00495CAE" w:rsidRPr="0013335C" w:rsidRDefault="00495CAE" w:rsidP="00495CAE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26" w:right="-108" w:firstLine="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1B589EEE" w14:textId="77777777" w:rsidR="00495CAE" w:rsidRPr="0013335C" w:rsidRDefault="00495CAE" w:rsidP="00B7674F">
            <w:pPr>
              <w:tabs>
                <w:tab w:val="decimal" w:pos="19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5CAE" w:rsidRPr="0013335C" w14:paraId="131BC5F5" w14:textId="77777777" w:rsidTr="00442132">
        <w:trPr>
          <w:cantSplit/>
          <w:trHeight w:val="278"/>
        </w:trPr>
        <w:tc>
          <w:tcPr>
            <w:tcW w:w="5580" w:type="dxa"/>
          </w:tcPr>
          <w:p w14:paraId="715A5964" w14:textId="77777777" w:rsidR="00495CAE" w:rsidRPr="0013335C" w:rsidRDefault="00495CAE" w:rsidP="00495CAE">
            <w:pPr>
              <w:pStyle w:val="a0"/>
              <w:tabs>
                <w:tab w:val="clear" w:pos="720"/>
                <w:tab w:val="clear" w:pos="1080"/>
                <w:tab w:val="left" w:pos="25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577624" w:rsidRPr="0013335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322442D8" w14:textId="77777777" w:rsidR="00495CAE" w:rsidRPr="0013335C" w:rsidRDefault="00495CAE" w:rsidP="00495CAE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26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34253980" w14:textId="77777777" w:rsidR="00495CAE" w:rsidRPr="0013335C" w:rsidRDefault="00495CAE" w:rsidP="00B7674F">
            <w:pPr>
              <w:tabs>
                <w:tab w:val="decimal" w:pos="19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5CAE" w:rsidRPr="0013335C" w14:paraId="5BC8A329" w14:textId="77777777" w:rsidTr="00442132">
        <w:trPr>
          <w:cantSplit/>
          <w:trHeight w:val="278"/>
        </w:trPr>
        <w:tc>
          <w:tcPr>
            <w:tcW w:w="5580" w:type="dxa"/>
          </w:tcPr>
          <w:p w14:paraId="2B861568" w14:textId="77777777" w:rsidR="00495CAE" w:rsidRPr="0013335C" w:rsidRDefault="00BB753A" w:rsidP="00495CA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25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51F0029C" w14:textId="77777777" w:rsidR="00495CAE" w:rsidRPr="0013335C" w:rsidRDefault="00495CAE" w:rsidP="00495CAE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26" w:right="-108" w:firstLine="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7FA0ED9D" w14:textId="77777777" w:rsidR="00495CAE" w:rsidRPr="0013335C" w:rsidRDefault="00495CAE" w:rsidP="00B7674F">
            <w:pPr>
              <w:tabs>
                <w:tab w:val="decimal" w:pos="19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2132" w:rsidRPr="0013335C" w14:paraId="2ED11B4C" w14:textId="77777777" w:rsidTr="00442132">
        <w:trPr>
          <w:cantSplit/>
          <w:trHeight w:val="278"/>
        </w:trPr>
        <w:tc>
          <w:tcPr>
            <w:tcW w:w="5580" w:type="dxa"/>
          </w:tcPr>
          <w:p w14:paraId="3B2830F0" w14:textId="77777777" w:rsidR="00442132" w:rsidRPr="0013335C" w:rsidRDefault="00442132" w:rsidP="0044213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25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260" w:type="dxa"/>
          </w:tcPr>
          <w:p w14:paraId="0FEA4740" w14:textId="77777777" w:rsidR="00442132" w:rsidRPr="0013335C" w:rsidRDefault="00577624" w:rsidP="00442132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442132" w:rsidRPr="0013335C">
              <w:rPr>
                <w:rFonts w:ascii="Angsana New" w:hAnsi="Angsana New" w:cs="Angsana New" w:hint="cs"/>
                <w:sz w:val="30"/>
                <w:szCs w:val="30"/>
              </w:rPr>
              <w:t>.</w:t>
            </w: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15</w:t>
            </w:r>
            <w:r w:rsidR="00442132"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442132" w:rsidRPr="0013335C">
              <w:rPr>
                <w:rFonts w:ascii="Angsana New" w:hAnsi="Angsana New" w:cs="Angsana New" w:hint="cs"/>
                <w:sz w:val="30"/>
                <w:szCs w:val="30"/>
              </w:rPr>
              <w:t xml:space="preserve">- </w:t>
            </w: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442132" w:rsidRPr="0013335C">
              <w:rPr>
                <w:rFonts w:ascii="Angsana New" w:hAnsi="Angsana New" w:cs="Angsana New" w:hint="cs"/>
                <w:sz w:val="30"/>
                <w:szCs w:val="30"/>
              </w:rPr>
              <w:t>.</w:t>
            </w: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45</w:t>
            </w:r>
          </w:p>
        </w:tc>
        <w:tc>
          <w:tcPr>
            <w:tcW w:w="2340" w:type="dxa"/>
          </w:tcPr>
          <w:p w14:paraId="29BC107C" w14:textId="77777777" w:rsidR="00442132" w:rsidRPr="0013335C" w:rsidRDefault="00577624" w:rsidP="00442132">
            <w:pPr>
              <w:tabs>
                <w:tab w:val="decimal" w:pos="19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789</w:t>
            </w:r>
            <w:r w:rsidR="00442132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853</w:t>
            </w:r>
          </w:p>
        </w:tc>
      </w:tr>
      <w:tr w:rsidR="00442132" w:rsidRPr="0013335C" w14:paraId="52E65EC0" w14:textId="77777777" w:rsidTr="001B2CA0">
        <w:trPr>
          <w:cantSplit/>
          <w:trHeight w:val="278"/>
        </w:trPr>
        <w:tc>
          <w:tcPr>
            <w:tcW w:w="5580" w:type="dxa"/>
          </w:tcPr>
          <w:p w14:paraId="2710F991" w14:textId="77777777" w:rsidR="00442132" w:rsidRPr="0013335C" w:rsidRDefault="00442132" w:rsidP="0044213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25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เงินลงทุนระยะสั้น </w:t>
            </w: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 xml:space="preserve">- </w:t>
            </w: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260" w:type="dxa"/>
          </w:tcPr>
          <w:p w14:paraId="51430A0A" w14:textId="77777777" w:rsidR="00442132" w:rsidRPr="0013335C" w:rsidRDefault="00577624" w:rsidP="00442132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442132" w:rsidRPr="0013335C">
              <w:rPr>
                <w:rFonts w:ascii="Angsana New" w:hAnsi="Angsana New" w:cs="Angsana New" w:hint="cs"/>
                <w:sz w:val="30"/>
                <w:szCs w:val="30"/>
              </w:rPr>
              <w:t>.</w:t>
            </w: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="00442132" w:rsidRPr="0013335C">
              <w:rPr>
                <w:rFonts w:ascii="Angsana New" w:hAnsi="Angsana New" w:cs="Angsana New" w:hint="cs"/>
                <w:sz w:val="30"/>
                <w:szCs w:val="30"/>
              </w:rPr>
              <w:t xml:space="preserve"> - </w:t>
            </w: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442132" w:rsidRPr="0013335C">
              <w:rPr>
                <w:rFonts w:ascii="Angsana New" w:hAnsi="Angsana New" w:cs="Angsana New" w:hint="cs"/>
                <w:sz w:val="30"/>
                <w:szCs w:val="30"/>
              </w:rPr>
              <w:t>.</w:t>
            </w: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75</w:t>
            </w:r>
          </w:p>
        </w:tc>
        <w:tc>
          <w:tcPr>
            <w:tcW w:w="2340" w:type="dxa"/>
          </w:tcPr>
          <w:p w14:paraId="13E4FDB9" w14:textId="77777777" w:rsidR="00442132" w:rsidRPr="0013335C" w:rsidRDefault="00577624" w:rsidP="00442132">
            <w:pPr>
              <w:tabs>
                <w:tab w:val="decimal" w:pos="19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442132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100</w:t>
            </w:r>
            <w:r w:rsidR="00442132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</w:tr>
      <w:tr w:rsidR="00442132" w:rsidRPr="0013335C" w14:paraId="6FA05E13" w14:textId="77777777" w:rsidTr="001B2CA0">
        <w:trPr>
          <w:cantSplit/>
          <w:trHeight w:val="278"/>
        </w:trPr>
        <w:tc>
          <w:tcPr>
            <w:tcW w:w="5580" w:type="dxa"/>
          </w:tcPr>
          <w:p w14:paraId="7E642E43" w14:textId="77777777" w:rsidR="00442132" w:rsidRPr="0013335C" w:rsidRDefault="00442132" w:rsidP="0044213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25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</w:tcPr>
          <w:p w14:paraId="644FCD6E" w14:textId="77777777" w:rsidR="00442132" w:rsidRPr="0013335C" w:rsidRDefault="00577624" w:rsidP="00442132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442132" w:rsidRPr="0013335C">
              <w:rPr>
                <w:rFonts w:ascii="Angsana New" w:hAnsi="Angsana New" w:cs="Angsana New" w:hint="cs"/>
                <w:sz w:val="30"/>
                <w:szCs w:val="30"/>
              </w:rPr>
              <w:t>.</w:t>
            </w:r>
            <w:r w:rsidRPr="0013335C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340" w:type="dxa"/>
          </w:tcPr>
          <w:p w14:paraId="6488CFFF" w14:textId="77777777" w:rsidR="00442132" w:rsidRPr="0013335C" w:rsidRDefault="00577624" w:rsidP="00442132">
            <w:pPr>
              <w:tabs>
                <w:tab w:val="decimal" w:pos="19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23</w:t>
            </w:r>
            <w:r w:rsidR="00442132"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222</w:t>
            </w:r>
          </w:p>
        </w:tc>
      </w:tr>
    </w:tbl>
    <w:p w14:paraId="7645E314" w14:textId="77777777" w:rsidR="00DA36B9" w:rsidRPr="0013335C" w:rsidRDefault="00DA36B9" w:rsidP="00471CC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22570EC" w14:textId="77777777" w:rsidR="00471CCE" w:rsidRPr="0013335C" w:rsidRDefault="00471CCE" w:rsidP="00471CCE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14:paraId="2169F4EA" w14:textId="77777777" w:rsidR="00471CCE" w:rsidRPr="0013335C" w:rsidRDefault="00471CCE" w:rsidP="00471CC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78E56D20" w14:textId="77777777" w:rsidR="00471CCE" w:rsidRPr="0013335C" w:rsidRDefault="00471CCE" w:rsidP="00471CCE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บริษัทมีความเสี่ยงจากอัตราแลกเปลี่ยนเงินตราต่างประเทศ ซึ่งเกิดจากการซื้อ</w:t>
      </w:r>
      <w:r w:rsidR="000F669E" w:rsidRPr="0013335C">
        <w:rPr>
          <w:rFonts w:ascii="Angsana New" w:hAnsi="Angsana New" w:hint="cs"/>
          <w:sz w:val="30"/>
          <w:szCs w:val="30"/>
          <w:cs/>
        </w:rPr>
        <w:t>สินค้า</w:t>
      </w:r>
      <w:r w:rsidRPr="0013335C">
        <w:rPr>
          <w:rFonts w:ascii="Angsana New" w:hAnsi="Angsana New" w:hint="cs"/>
          <w:sz w:val="30"/>
          <w:szCs w:val="30"/>
          <w:cs/>
        </w:rPr>
        <w:t>และ</w:t>
      </w:r>
      <w:r w:rsidR="000F669E" w:rsidRPr="0013335C">
        <w:rPr>
          <w:rFonts w:ascii="Angsana New" w:hAnsi="Angsana New" w:hint="cs"/>
          <w:sz w:val="30"/>
          <w:szCs w:val="30"/>
          <w:cs/>
        </w:rPr>
        <w:t>การ</w:t>
      </w:r>
      <w:r w:rsidRPr="0013335C">
        <w:rPr>
          <w:rFonts w:ascii="Angsana New" w:hAnsi="Angsana New" w:hint="cs"/>
          <w:sz w:val="30"/>
          <w:szCs w:val="30"/>
          <w:cs/>
        </w:rPr>
        <w:t>ขายสินค้าที่เป็นเงินตราต่างประเทศ</w:t>
      </w:r>
    </w:p>
    <w:p w14:paraId="149866B4" w14:textId="77777777" w:rsidR="003D4C9E" w:rsidRPr="0013335C" w:rsidRDefault="003D4C9E" w:rsidP="00471CC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5A8C775" w14:textId="77777777" w:rsidR="004B483C" w:rsidRPr="0013335C" w:rsidRDefault="004B483C" w:rsidP="00471CC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3335C">
        <w:rPr>
          <w:rFonts w:ascii="Angsana New" w:hAnsi="Angsana New" w:hint="cs"/>
          <w:sz w:val="30"/>
          <w:szCs w:val="30"/>
          <w:cs/>
        </w:rPr>
        <w:br w:type="page"/>
      </w:r>
    </w:p>
    <w:p w14:paraId="26F89298" w14:textId="77777777" w:rsidR="00471CCE" w:rsidRPr="0013335C" w:rsidRDefault="00471CCE" w:rsidP="00471CC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31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มีนาคม 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14:paraId="291CA8D0" w14:textId="77777777" w:rsidR="004B483C" w:rsidRPr="0013335C" w:rsidRDefault="004B483C" w:rsidP="00471CC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630"/>
        <w:gridCol w:w="1350"/>
        <w:gridCol w:w="270"/>
        <w:gridCol w:w="1350"/>
      </w:tblGrid>
      <w:tr w:rsidR="00471CCE" w:rsidRPr="0013335C" w14:paraId="4415C1E0" w14:textId="77777777" w:rsidTr="00725B34">
        <w:trPr>
          <w:cantSplit/>
          <w:tblHeader/>
        </w:trPr>
        <w:tc>
          <w:tcPr>
            <w:tcW w:w="5490" w:type="dxa"/>
          </w:tcPr>
          <w:p w14:paraId="4B84F400" w14:textId="77777777" w:rsidR="00471CCE" w:rsidRPr="0013335C" w:rsidRDefault="00EE7D93" w:rsidP="008A64AD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right="-108" w:hanging="18"/>
              <w:jc w:val="lef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br w:type="page"/>
            </w:r>
          </w:p>
        </w:tc>
        <w:tc>
          <w:tcPr>
            <w:tcW w:w="630" w:type="dxa"/>
          </w:tcPr>
          <w:p w14:paraId="469185EE" w14:textId="77777777" w:rsidR="00471CCE" w:rsidRPr="0013335C" w:rsidRDefault="00471CCE" w:rsidP="008A64AD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left="-135" w:right="-90" w:hanging="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57CBE4CF" w14:textId="77777777" w:rsidR="00471CCE" w:rsidRPr="0013335C" w:rsidRDefault="00471CCE" w:rsidP="008A64AD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left="-126" w:right="-90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US"/>
              </w:rPr>
              <w:t>งบการเงินที่แสดงเงินลงทุน</w:t>
            </w:r>
          </w:p>
        </w:tc>
      </w:tr>
      <w:tr w:rsidR="00471CCE" w:rsidRPr="0013335C" w14:paraId="67BB12EC" w14:textId="77777777" w:rsidTr="00725B34">
        <w:trPr>
          <w:cantSplit/>
          <w:tblHeader/>
        </w:trPr>
        <w:tc>
          <w:tcPr>
            <w:tcW w:w="5490" w:type="dxa"/>
          </w:tcPr>
          <w:p w14:paraId="11BB7EB4" w14:textId="77777777" w:rsidR="00471CCE" w:rsidRPr="0013335C" w:rsidRDefault="00471CCE" w:rsidP="008A64AD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right="-108" w:hanging="18"/>
              <w:jc w:val="lef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630" w:type="dxa"/>
          </w:tcPr>
          <w:p w14:paraId="60F86813" w14:textId="77777777" w:rsidR="00471CCE" w:rsidRPr="0013335C" w:rsidRDefault="00471CCE" w:rsidP="008A64AD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left="-135" w:right="-90" w:hanging="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34BD92F2" w14:textId="77777777" w:rsidR="00471CCE" w:rsidRPr="0013335C" w:rsidRDefault="00471CCE" w:rsidP="008A64AD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left="-126" w:right="-90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US"/>
              </w:rPr>
              <w:t>ตามวิธีส่วนได้ส่วนเสียและ</w:t>
            </w:r>
          </w:p>
        </w:tc>
      </w:tr>
      <w:tr w:rsidR="00471CCE" w:rsidRPr="0013335C" w14:paraId="5B1489AF" w14:textId="77777777" w:rsidTr="00725B34">
        <w:trPr>
          <w:cantSplit/>
          <w:tblHeader/>
        </w:trPr>
        <w:tc>
          <w:tcPr>
            <w:tcW w:w="5490" w:type="dxa"/>
          </w:tcPr>
          <w:p w14:paraId="0ED1CCBE" w14:textId="77777777" w:rsidR="00471CCE" w:rsidRPr="0013335C" w:rsidRDefault="00471CCE" w:rsidP="008A64AD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right="-108" w:hanging="18"/>
              <w:jc w:val="lef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630" w:type="dxa"/>
          </w:tcPr>
          <w:p w14:paraId="21A842CF" w14:textId="77777777" w:rsidR="00471CCE" w:rsidRPr="0013335C" w:rsidRDefault="00471CCE" w:rsidP="008A64AD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left="-135" w:right="-90" w:hanging="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4F17B200" w14:textId="77777777" w:rsidR="00471CCE" w:rsidRPr="0013335C" w:rsidRDefault="00471CCE" w:rsidP="008A64AD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left="-126" w:right="-90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C653BF" w:rsidRPr="0013335C" w14:paraId="0EF8244B" w14:textId="77777777" w:rsidTr="00725B34">
        <w:trPr>
          <w:cantSplit/>
          <w:tblHeader/>
        </w:trPr>
        <w:tc>
          <w:tcPr>
            <w:tcW w:w="5490" w:type="dxa"/>
          </w:tcPr>
          <w:p w14:paraId="3DF2D6B1" w14:textId="77777777" w:rsidR="00C653BF" w:rsidRPr="0013335C" w:rsidRDefault="00B345ED" w:rsidP="00C653BF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right="-108" w:hanging="18"/>
              <w:jc w:val="lef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สินทรัพย์และหนี้สินที่เป็นเงินตราต่างประเทศ</w:t>
            </w: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77624"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30" w:type="dxa"/>
          </w:tcPr>
          <w:p w14:paraId="28230F28" w14:textId="77777777" w:rsidR="00C653BF" w:rsidRPr="0013335C" w:rsidRDefault="00C653BF" w:rsidP="00C653BF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left="-135" w:right="-90" w:hanging="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350" w:type="dxa"/>
          </w:tcPr>
          <w:p w14:paraId="6409369D" w14:textId="77777777" w:rsidR="00C653BF" w:rsidRPr="0013335C" w:rsidRDefault="00577624" w:rsidP="00CB1B8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50811102" w14:textId="77777777" w:rsidR="00C653BF" w:rsidRPr="0013335C" w:rsidRDefault="00C653BF" w:rsidP="00C653BF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027649C1" w14:textId="77777777" w:rsidR="00C653BF" w:rsidRPr="0013335C" w:rsidRDefault="00577624" w:rsidP="00CB1B8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C653BF" w:rsidRPr="0013335C" w14:paraId="59F08DEE" w14:textId="77777777" w:rsidTr="00725B34">
        <w:trPr>
          <w:cantSplit/>
        </w:trPr>
        <w:tc>
          <w:tcPr>
            <w:tcW w:w="5490" w:type="dxa"/>
          </w:tcPr>
          <w:p w14:paraId="6095070C" w14:textId="77777777" w:rsidR="00C653BF" w:rsidRPr="0013335C" w:rsidRDefault="00C653BF" w:rsidP="00C653BF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right="-108" w:hanging="18"/>
              <w:jc w:val="lef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630" w:type="dxa"/>
          </w:tcPr>
          <w:p w14:paraId="503C31DF" w14:textId="77777777" w:rsidR="00C653BF" w:rsidRPr="0013335C" w:rsidRDefault="00C653BF" w:rsidP="00C653BF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left="-135" w:right="-90" w:hanging="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30522209" w14:textId="77777777" w:rsidR="00C653BF" w:rsidRPr="0013335C" w:rsidRDefault="00C653BF" w:rsidP="00C653BF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left="-126" w:right="-90" w:hanging="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US"/>
              </w:rPr>
              <w:t>(พันบาท)</w:t>
            </w:r>
          </w:p>
        </w:tc>
      </w:tr>
      <w:tr w:rsidR="00C653BF" w:rsidRPr="0013335C" w14:paraId="5067D1C1" w14:textId="77777777" w:rsidTr="00725B34">
        <w:trPr>
          <w:cantSplit/>
        </w:trPr>
        <w:tc>
          <w:tcPr>
            <w:tcW w:w="5490" w:type="dxa"/>
          </w:tcPr>
          <w:p w14:paraId="7C81DB6B" w14:textId="77777777" w:rsidR="00C653BF" w:rsidRPr="0013335C" w:rsidRDefault="00C653BF" w:rsidP="00C653BF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right="-108" w:hanging="1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เงินเหรียญสหรัฐอเมริกา</w:t>
            </w:r>
          </w:p>
        </w:tc>
        <w:tc>
          <w:tcPr>
            <w:tcW w:w="630" w:type="dxa"/>
          </w:tcPr>
          <w:p w14:paraId="1CCB90A8" w14:textId="77777777" w:rsidR="00C653BF" w:rsidRPr="0013335C" w:rsidRDefault="00C653BF" w:rsidP="00C653BF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left="-135" w:right="-90" w:hanging="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350" w:type="dxa"/>
          </w:tcPr>
          <w:p w14:paraId="48794F61" w14:textId="77777777" w:rsidR="00C653BF" w:rsidRPr="0013335C" w:rsidRDefault="00C653BF" w:rsidP="00C653BF">
            <w:pPr>
              <w:pStyle w:val="BodyTextIndent2"/>
              <w:tabs>
                <w:tab w:val="clear" w:pos="540"/>
                <w:tab w:val="clear" w:pos="990"/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0E7079D" w14:textId="77777777" w:rsidR="00C653BF" w:rsidRPr="0013335C" w:rsidRDefault="00C653BF" w:rsidP="00C653BF">
            <w:pPr>
              <w:pStyle w:val="BodyTextIndent2"/>
              <w:tabs>
                <w:tab w:val="clear" w:pos="540"/>
                <w:tab w:val="clear" w:pos="990"/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6A1C07E5" w14:textId="77777777" w:rsidR="00C653BF" w:rsidRPr="0013335C" w:rsidRDefault="00C653BF" w:rsidP="00C653BF">
            <w:pPr>
              <w:pStyle w:val="BodyTextIndent2"/>
              <w:tabs>
                <w:tab w:val="clear" w:pos="540"/>
                <w:tab w:val="clear" w:pos="990"/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</w:tr>
      <w:tr w:rsidR="003D4C9E" w:rsidRPr="0013335C" w14:paraId="2000082E" w14:textId="77777777" w:rsidTr="00725B34">
        <w:trPr>
          <w:cantSplit/>
        </w:trPr>
        <w:tc>
          <w:tcPr>
            <w:tcW w:w="5490" w:type="dxa"/>
          </w:tcPr>
          <w:p w14:paraId="39E6B2BA" w14:textId="77777777" w:rsidR="003D4C9E" w:rsidRPr="0013335C" w:rsidRDefault="003D4C9E" w:rsidP="00C653BF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right="-108" w:hanging="1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630" w:type="dxa"/>
          </w:tcPr>
          <w:p w14:paraId="62636CB3" w14:textId="77777777" w:rsidR="003D4C9E" w:rsidRPr="0013335C" w:rsidRDefault="003D4C9E" w:rsidP="00C653BF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left="-135" w:right="-90" w:hanging="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350" w:type="dxa"/>
          </w:tcPr>
          <w:p w14:paraId="1B4DF4C8" w14:textId="77777777" w:rsidR="003D4C9E" w:rsidRPr="0013335C" w:rsidRDefault="00577624" w:rsidP="00442132">
            <w:pPr>
              <w:pStyle w:val="BodyTextIndent2"/>
              <w:tabs>
                <w:tab w:val="clear" w:pos="540"/>
                <w:tab w:val="clear" w:pos="990"/>
                <w:tab w:val="decimal" w:pos="1060"/>
              </w:tabs>
              <w:spacing w:before="0"/>
              <w:ind w:left="-108" w:right="0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102</w:t>
            </w:r>
            <w:r w:rsidR="007B0DD2"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670</w:t>
            </w:r>
          </w:p>
        </w:tc>
        <w:tc>
          <w:tcPr>
            <w:tcW w:w="270" w:type="dxa"/>
          </w:tcPr>
          <w:p w14:paraId="18B469C3" w14:textId="77777777" w:rsidR="003D4C9E" w:rsidRPr="0013335C" w:rsidRDefault="003D4C9E" w:rsidP="00C653BF">
            <w:pPr>
              <w:pStyle w:val="BodyTextIndent2"/>
              <w:tabs>
                <w:tab w:val="clear" w:pos="540"/>
                <w:tab w:val="clear" w:pos="990"/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5C4A0DCB" w14:textId="77777777" w:rsidR="003D4C9E" w:rsidRPr="0013335C" w:rsidRDefault="003D4C9E" w:rsidP="008B391E">
            <w:pPr>
              <w:pStyle w:val="BodyTextIndent2"/>
              <w:tabs>
                <w:tab w:val="clear" w:pos="540"/>
                <w:tab w:val="clear" w:pos="990"/>
                <w:tab w:val="decimal" w:pos="70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-</w:t>
            </w:r>
          </w:p>
        </w:tc>
      </w:tr>
      <w:tr w:rsidR="000E41BD" w:rsidRPr="0013335C" w14:paraId="20FDB88A" w14:textId="77777777" w:rsidTr="00725B34">
        <w:trPr>
          <w:cantSplit/>
        </w:trPr>
        <w:tc>
          <w:tcPr>
            <w:tcW w:w="5490" w:type="dxa"/>
          </w:tcPr>
          <w:p w14:paraId="3C46819C" w14:textId="77777777" w:rsidR="000E41BD" w:rsidRPr="0013335C" w:rsidRDefault="000E41BD" w:rsidP="000E41BD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right="-108" w:hanging="18"/>
              <w:jc w:val="lef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ลูกหนี้การค้า</w:t>
            </w:r>
          </w:p>
        </w:tc>
        <w:tc>
          <w:tcPr>
            <w:tcW w:w="630" w:type="dxa"/>
          </w:tcPr>
          <w:p w14:paraId="77E720A6" w14:textId="77777777" w:rsidR="000E41BD" w:rsidRPr="0013335C" w:rsidRDefault="000E41BD" w:rsidP="000E41BD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left="-135" w:right="-90" w:hanging="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78DC7E7B" w14:textId="77777777" w:rsidR="000E41BD" w:rsidRPr="0013335C" w:rsidRDefault="00577624" w:rsidP="00442132">
            <w:pPr>
              <w:pStyle w:val="BodyTextIndent2"/>
              <w:tabs>
                <w:tab w:val="clear" w:pos="540"/>
                <w:tab w:val="clear" w:pos="990"/>
                <w:tab w:val="decimal" w:pos="106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375</w:t>
            </w:r>
            <w:r w:rsidR="006E537B"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280</w:t>
            </w:r>
          </w:p>
        </w:tc>
        <w:tc>
          <w:tcPr>
            <w:tcW w:w="270" w:type="dxa"/>
          </w:tcPr>
          <w:p w14:paraId="3DED3064" w14:textId="77777777" w:rsidR="000E41BD" w:rsidRPr="0013335C" w:rsidRDefault="000E41BD" w:rsidP="000E41BD">
            <w:pPr>
              <w:pStyle w:val="BodyTextIndent2"/>
              <w:tabs>
                <w:tab w:val="clear" w:pos="540"/>
                <w:tab w:val="clear" w:pos="990"/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4F6641F8" w14:textId="77777777" w:rsidR="000E41BD" w:rsidRPr="0013335C" w:rsidRDefault="00577624" w:rsidP="00D71378">
            <w:pPr>
              <w:pStyle w:val="BodyTextIndent2"/>
              <w:tabs>
                <w:tab w:val="clear" w:pos="540"/>
                <w:tab w:val="clear" w:pos="990"/>
                <w:tab w:val="decimal" w:pos="106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428</w:t>
            </w:r>
            <w:r w:rsidR="000E41BD"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050</w:t>
            </w:r>
          </w:p>
        </w:tc>
      </w:tr>
      <w:tr w:rsidR="000E41BD" w:rsidRPr="0013335C" w14:paraId="7A0D603C" w14:textId="77777777" w:rsidTr="00725B34">
        <w:trPr>
          <w:cantSplit/>
        </w:trPr>
        <w:tc>
          <w:tcPr>
            <w:tcW w:w="5490" w:type="dxa"/>
          </w:tcPr>
          <w:p w14:paraId="409D39C2" w14:textId="77777777" w:rsidR="000E41BD" w:rsidRPr="0013335C" w:rsidRDefault="000E41BD" w:rsidP="000E41BD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right="-108" w:hanging="18"/>
              <w:jc w:val="lef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เจ้าหนี้การค้า</w:t>
            </w:r>
          </w:p>
        </w:tc>
        <w:tc>
          <w:tcPr>
            <w:tcW w:w="630" w:type="dxa"/>
          </w:tcPr>
          <w:p w14:paraId="6ABDA715" w14:textId="77777777" w:rsidR="000E41BD" w:rsidRPr="0013335C" w:rsidRDefault="000E41BD" w:rsidP="000E41BD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left="-135" w:right="-90" w:hanging="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08BFC825" w14:textId="77777777" w:rsidR="000E41BD" w:rsidRPr="0013335C" w:rsidRDefault="006E537B" w:rsidP="00442132">
            <w:pPr>
              <w:pStyle w:val="BodyTextIndent2"/>
              <w:tabs>
                <w:tab w:val="clear" w:pos="540"/>
                <w:tab w:val="clear" w:pos="990"/>
                <w:tab w:val="decimal" w:pos="106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71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878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406DDC0E" w14:textId="77777777" w:rsidR="000E41BD" w:rsidRPr="0013335C" w:rsidRDefault="000E41BD" w:rsidP="000E41BD">
            <w:pPr>
              <w:pStyle w:val="BodyTextIndent2"/>
              <w:tabs>
                <w:tab w:val="clear" w:pos="540"/>
                <w:tab w:val="clear" w:pos="990"/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519FC9CB" w14:textId="77777777" w:rsidR="000E41BD" w:rsidRPr="0013335C" w:rsidRDefault="000E41BD" w:rsidP="00D71378">
            <w:pPr>
              <w:pStyle w:val="BodyTextIndent2"/>
              <w:tabs>
                <w:tab w:val="clear" w:pos="540"/>
                <w:tab w:val="clear" w:pos="990"/>
                <w:tab w:val="decimal" w:pos="106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60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853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)</w:t>
            </w:r>
          </w:p>
        </w:tc>
      </w:tr>
      <w:tr w:rsidR="0093171C" w:rsidRPr="0013335C" w14:paraId="2801451B" w14:textId="77777777" w:rsidTr="00725B34">
        <w:trPr>
          <w:cantSplit/>
          <w:trHeight w:val="227"/>
        </w:trPr>
        <w:tc>
          <w:tcPr>
            <w:tcW w:w="5490" w:type="dxa"/>
          </w:tcPr>
          <w:p w14:paraId="6E31E8C9" w14:textId="77777777" w:rsidR="0093171C" w:rsidRPr="0013335C" w:rsidRDefault="0093171C" w:rsidP="0093171C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right="-108" w:hanging="18"/>
              <w:jc w:val="lef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เจ้าหนี้อื่น</w:t>
            </w:r>
          </w:p>
        </w:tc>
        <w:tc>
          <w:tcPr>
            <w:tcW w:w="630" w:type="dxa"/>
          </w:tcPr>
          <w:p w14:paraId="0BBC6521" w14:textId="77777777" w:rsidR="0093171C" w:rsidRPr="0013335C" w:rsidRDefault="0093171C" w:rsidP="0093171C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left="-135" w:right="-90" w:hanging="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5804B13" w14:textId="77777777" w:rsidR="0093171C" w:rsidRPr="0013335C" w:rsidRDefault="0093171C" w:rsidP="0093171C">
            <w:pPr>
              <w:pStyle w:val="BodyTextIndent2"/>
              <w:tabs>
                <w:tab w:val="clear" w:pos="540"/>
                <w:tab w:val="clear" w:pos="990"/>
                <w:tab w:val="decimal" w:pos="106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12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677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35CCF890" w14:textId="77777777" w:rsidR="0093171C" w:rsidRPr="0013335C" w:rsidRDefault="0093171C" w:rsidP="0093171C">
            <w:pPr>
              <w:pStyle w:val="BodyTextIndent2"/>
              <w:tabs>
                <w:tab w:val="clear" w:pos="540"/>
                <w:tab w:val="clear" w:pos="990"/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686BEE" w14:textId="77777777" w:rsidR="0093171C" w:rsidRPr="0013335C" w:rsidRDefault="0093171C" w:rsidP="0093171C">
            <w:pPr>
              <w:pStyle w:val="BodyTextIndent2"/>
              <w:tabs>
                <w:tab w:val="clear" w:pos="540"/>
                <w:tab w:val="clear" w:pos="990"/>
                <w:tab w:val="decimal" w:pos="106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16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050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)</w:t>
            </w:r>
          </w:p>
        </w:tc>
      </w:tr>
      <w:tr w:rsidR="0093171C" w:rsidRPr="0013335C" w14:paraId="65FACC84" w14:textId="77777777" w:rsidTr="00725B34">
        <w:trPr>
          <w:cantSplit/>
          <w:trHeight w:val="227"/>
        </w:trPr>
        <w:tc>
          <w:tcPr>
            <w:tcW w:w="5490" w:type="dxa"/>
          </w:tcPr>
          <w:p w14:paraId="53C4E6C3" w14:textId="77777777" w:rsidR="0093171C" w:rsidRPr="0013335C" w:rsidRDefault="0093171C" w:rsidP="0093171C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right="-108" w:hanging="1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US"/>
              </w:rPr>
              <w:t>ยอดความเสี่ยงคงเหลือสุทธิ</w:t>
            </w:r>
          </w:p>
        </w:tc>
        <w:tc>
          <w:tcPr>
            <w:tcW w:w="630" w:type="dxa"/>
          </w:tcPr>
          <w:p w14:paraId="43D5AB65" w14:textId="77777777" w:rsidR="0093171C" w:rsidRPr="0013335C" w:rsidRDefault="0093171C" w:rsidP="0093171C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left="-135" w:right="-90" w:hanging="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D1263" w14:textId="77777777" w:rsidR="0093171C" w:rsidRPr="0013335C" w:rsidRDefault="00577624" w:rsidP="0093171C">
            <w:pPr>
              <w:pStyle w:val="BodyTextIndent2"/>
              <w:tabs>
                <w:tab w:val="clear" w:pos="540"/>
                <w:tab w:val="clear" w:pos="990"/>
                <w:tab w:val="decimal" w:pos="106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393</w:t>
            </w:r>
            <w:r w:rsidR="0093171C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395</w:t>
            </w:r>
          </w:p>
        </w:tc>
        <w:tc>
          <w:tcPr>
            <w:tcW w:w="270" w:type="dxa"/>
          </w:tcPr>
          <w:p w14:paraId="315751DB" w14:textId="77777777" w:rsidR="0093171C" w:rsidRPr="0013335C" w:rsidRDefault="0093171C" w:rsidP="0093171C">
            <w:pPr>
              <w:pStyle w:val="BodyTextIndent2"/>
              <w:tabs>
                <w:tab w:val="clear" w:pos="540"/>
                <w:tab w:val="clear" w:pos="990"/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DEC1BFE" w14:textId="77777777" w:rsidR="0093171C" w:rsidRPr="0013335C" w:rsidRDefault="00577624" w:rsidP="0093171C">
            <w:pPr>
              <w:pStyle w:val="BodyTextIndent2"/>
              <w:tabs>
                <w:tab w:val="clear" w:pos="540"/>
                <w:tab w:val="clear" w:pos="990"/>
                <w:tab w:val="decimal" w:pos="106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351</w:t>
            </w:r>
            <w:r w:rsidR="0093171C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147</w:t>
            </w:r>
          </w:p>
        </w:tc>
      </w:tr>
      <w:tr w:rsidR="000E41BD" w:rsidRPr="0013335C" w14:paraId="369299E5" w14:textId="77777777" w:rsidTr="00725B34">
        <w:trPr>
          <w:cantSplit/>
        </w:trPr>
        <w:tc>
          <w:tcPr>
            <w:tcW w:w="5490" w:type="dxa"/>
          </w:tcPr>
          <w:p w14:paraId="6184DDDC" w14:textId="77777777" w:rsidR="000E41BD" w:rsidRPr="0013335C" w:rsidRDefault="000E41BD" w:rsidP="000E41BD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right="-108" w:hanging="18"/>
              <w:jc w:val="lef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630" w:type="dxa"/>
          </w:tcPr>
          <w:p w14:paraId="41402F11" w14:textId="77777777" w:rsidR="000E41BD" w:rsidRPr="0013335C" w:rsidRDefault="000E41BD" w:rsidP="000E41BD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left="-135" w:right="-90" w:hanging="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565A7977" w14:textId="77777777" w:rsidR="000E41BD" w:rsidRPr="0013335C" w:rsidRDefault="000E41BD" w:rsidP="000E41BD">
            <w:pPr>
              <w:pStyle w:val="BodyTextIndent2"/>
              <w:tabs>
                <w:tab w:val="clear" w:pos="540"/>
                <w:tab w:val="clear" w:pos="990"/>
                <w:tab w:val="decimal" w:pos="909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7F29F59" w14:textId="77777777" w:rsidR="000E41BD" w:rsidRPr="0013335C" w:rsidRDefault="000E41BD" w:rsidP="000E41BD">
            <w:pPr>
              <w:pStyle w:val="BodyTextIndent2"/>
              <w:tabs>
                <w:tab w:val="clear" w:pos="540"/>
                <w:tab w:val="clear" w:pos="990"/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61D8005B" w14:textId="77777777" w:rsidR="000E41BD" w:rsidRPr="0013335C" w:rsidRDefault="000E41BD" w:rsidP="00D71378">
            <w:pPr>
              <w:pStyle w:val="BodyTextIndent2"/>
              <w:tabs>
                <w:tab w:val="clear" w:pos="540"/>
                <w:tab w:val="clear" w:pos="990"/>
                <w:tab w:val="decimal" w:pos="106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E41BD" w:rsidRPr="0013335C" w14:paraId="4178967B" w14:textId="77777777" w:rsidTr="00725B34">
        <w:trPr>
          <w:cantSplit/>
        </w:trPr>
        <w:tc>
          <w:tcPr>
            <w:tcW w:w="5490" w:type="dxa"/>
          </w:tcPr>
          <w:p w14:paraId="3126C32E" w14:textId="77777777" w:rsidR="000E41BD" w:rsidRPr="0013335C" w:rsidRDefault="000E41BD" w:rsidP="000E41BD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right="-108" w:hanging="1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เงินเยนญี่ปุ่น</w:t>
            </w:r>
          </w:p>
        </w:tc>
        <w:tc>
          <w:tcPr>
            <w:tcW w:w="630" w:type="dxa"/>
          </w:tcPr>
          <w:p w14:paraId="371A7F26" w14:textId="77777777" w:rsidR="000E41BD" w:rsidRPr="0013335C" w:rsidRDefault="000E41BD" w:rsidP="000E41BD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left="-135" w:right="-90" w:hanging="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0E8C9A91" w14:textId="77777777" w:rsidR="000E41BD" w:rsidRPr="0013335C" w:rsidRDefault="000E41BD" w:rsidP="000E41BD">
            <w:pPr>
              <w:pStyle w:val="BodyTextIndent2"/>
              <w:tabs>
                <w:tab w:val="clear" w:pos="540"/>
                <w:tab w:val="clear" w:pos="990"/>
                <w:tab w:val="decimal" w:pos="909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3126446" w14:textId="77777777" w:rsidR="000E41BD" w:rsidRPr="0013335C" w:rsidRDefault="000E41BD" w:rsidP="000E41BD">
            <w:pPr>
              <w:pStyle w:val="BodyTextIndent2"/>
              <w:tabs>
                <w:tab w:val="clear" w:pos="540"/>
                <w:tab w:val="clear" w:pos="990"/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339DA2BA" w14:textId="77777777" w:rsidR="000E41BD" w:rsidRPr="0013335C" w:rsidRDefault="000E41BD" w:rsidP="00D71378">
            <w:pPr>
              <w:pStyle w:val="BodyTextIndent2"/>
              <w:tabs>
                <w:tab w:val="clear" w:pos="540"/>
                <w:tab w:val="clear" w:pos="990"/>
                <w:tab w:val="decimal" w:pos="106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</w:tr>
      <w:tr w:rsidR="000E41BD" w:rsidRPr="0013335C" w14:paraId="6E84EDB8" w14:textId="77777777" w:rsidTr="00725B34">
        <w:trPr>
          <w:cantSplit/>
        </w:trPr>
        <w:tc>
          <w:tcPr>
            <w:tcW w:w="5490" w:type="dxa"/>
          </w:tcPr>
          <w:p w14:paraId="4A31CF84" w14:textId="77777777" w:rsidR="000E41BD" w:rsidRPr="0013335C" w:rsidRDefault="000E41BD" w:rsidP="000E41BD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right="-108" w:hanging="18"/>
              <w:jc w:val="lef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ลูกหนี้การค้า</w:t>
            </w:r>
          </w:p>
        </w:tc>
        <w:tc>
          <w:tcPr>
            <w:tcW w:w="630" w:type="dxa"/>
          </w:tcPr>
          <w:p w14:paraId="73F2C4D4" w14:textId="77777777" w:rsidR="000E41BD" w:rsidRPr="0013335C" w:rsidRDefault="000E41BD" w:rsidP="000E41BD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left="-135" w:right="-90" w:hanging="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4375FCF7" w14:textId="77777777" w:rsidR="000E41BD" w:rsidRPr="0013335C" w:rsidRDefault="00577624" w:rsidP="00442132">
            <w:pPr>
              <w:pStyle w:val="BodyTextIndent2"/>
              <w:tabs>
                <w:tab w:val="clear" w:pos="540"/>
                <w:tab w:val="clear" w:pos="990"/>
                <w:tab w:val="decimal" w:pos="106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22</w:t>
            </w:r>
            <w:r w:rsidR="00C13A84"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776</w:t>
            </w:r>
          </w:p>
        </w:tc>
        <w:tc>
          <w:tcPr>
            <w:tcW w:w="270" w:type="dxa"/>
          </w:tcPr>
          <w:p w14:paraId="207664A0" w14:textId="77777777" w:rsidR="000E41BD" w:rsidRPr="0013335C" w:rsidRDefault="000E41BD" w:rsidP="000E41BD">
            <w:pPr>
              <w:pStyle w:val="BodyTextIndent2"/>
              <w:tabs>
                <w:tab w:val="clear" w:pos="540"/>
                <w:tab w:val="clear" w:pos="990"/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78FF203E" w14:textId="77777777" w:rsidR="000E41BD" w:rsidRPr="0013335C" w:rsidRDefault="00577624" w:rsidP="00D71378">
            <w:pPr>
              <w:pStyle w:val="BodyTextIndent2"/>
              <w:tabs>
                <w:tab w:val="clear" w:pos="540"/>
                <w:tab w:val="clear" w:pos="990"/>
                <w:tab w:val="decimal" w:pos="106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50</w:t>
            </w:r>
            <w:r w:rsidR="000E41BD"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048</w:t>
            </w:r>
          </w:p>
        </w:tc>
      </w:tr>
      <w:tr w:rsidR="000E41BD" w:rsidRPr="0013335C" w14:paraId="2DBE44E2" w14:textId="77777777" w:rsidTr="00725B34">
        <w:trPr>
          <w:cantSplit/>
        </w:trPr>
        <w:tc>
          <w:tcPr>
            <w:tcW w:w="5490" w:type="dxa"/>
          </w:tcPr>
          <w:p w14:paraId="7CA0AE24" w14:textId="77777777" w:rsidR="000E41BD" w:rsidRPr="0013335C" w:rsidRDefault="000E41BD" w:rsidP="000E41BD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right="-108" w:hanging="18"/>
              <w:jc w:val="lef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เจ้าหนี้การค้า</w:t>
            </w:r>
          </w:p>
        </w:tc>
        <w:tc>
          <w:tcPr>
            <w:tcW w:w="630" w:type="dxa"/>
          </w:tcPr>
          <w:p w14:paraId="3B45967C" w14:textId="77777777" w:rsidR="000E41BD" w:rsidRPr="0013335C" w:rsidRDefault="000E41BD" w:rsidP="000E41BD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left="-135" w:right="-90" w:hanging="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77AAF32D" w14:textId="77777777" w:rsidR="000E41BD" w:rsidRPr="0013335C" w:rsidRDefault="006E537B" w:rsidP="00442132">
            <w:pPr>
              <w:pStyle w:val="BodyTextIndent2"/>
              <w:tabs>
                <w:tab w:val="clear" w:pos="540"/>
                <w:tab w:val="clear" w:pos="990"/>
                <w:tab w:val="decimal" w:pos="106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7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321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74400745" w14:textId="77777777" w:rsidR="000E41BD" w:rsidRPr="0013335C" w:rsidRDefault="000E41BD" w:rsidP="000E41BD">
            <w:pPr>
              <w:pStyle w:val="BodyTextIndent2"/>
              <w:tabs>
                <w:tab w:val="clear" w:pos="540"/>
                <w:tab w:val="clear" w:pos="990"/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5763E112" w14:textId="77777777" w:rsidR="000E41BD" w:rsidRPr="0013335C" w:rsidRDefault="000E41BD" w:rsidP="00D71378">
            <w:pPr>
              <w:pStyle w:val="BodyTextIndent2"/>
              <w:tabs>
                <w:tab w:val="clear" w:pos="540"/>
                <w:tab w:val="clear" w:pos="990"/>
                <w:tab w:val="decimal" w:pos="106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6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400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)</w:t>
            </w:r>
          </w:p>
        </w:tc>
      </w:tr>
      <w:tr w:rsidR="0093171C" w:rsidRPr="0013335C" w14:paraId="54DB49BA" w14:textId="77777777" w:rsidTr="00725B34">
        <w:trPr>
          <w:cantSplit/>
        </w:trPr>
        <w:tc>
          <w:tcPr>
            <w:tcW w:w="5490" w:type="dxa"/>
          </w:tcPr>
          <w:p w14:paraId="776567AB" w14:textId="77777777" w:rsidR="0093171C" w:rsidRPr="0013335C" w:rsidRDefault="0093171C" w:rsidP="0093171C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right="-108" w:hanging="18"/>
              <w:jc w:val="lef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เจ้าหนี้อื่น</w:t>
            </w:r>
          </w:p>
        </w:tc>
        <w:tc>
          <w:tcPr>
            <w:tcW w:w="630" w:type="dxa"/>
          </w:tcPr>
          <w:p w14:paraId="0846F599" w14:textId="77777777" w:rsidR="0093171C" w:rsidRPr="0013335C" w:rsidRDefault="0093171C" w:rsidP="0093171C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left="-135" w:right="-90" w:hanging="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548A668" w14:textId="77777777" w:rsidR="0093171C" w:rsidRPr="0013335C" w:rsidRDefault="0093171C" w:rsidP="0093171C">
            <w:pPr>
              <w:pStyle w:val="BodyTextIndent2"/>
              <w:tabs>
                <w:tab w:val="clear" w:pos="540"/>
                <w:tab w:val="clear" w:pos="990"/>
                <w:tab w:val="decimal" w:pos="106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90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330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6F24A39E" w14:textId="77777777" w:rsidR="0093171C" w:rsidRPr="0013335C" w:rsidRDefault="0093171C" w:rsidP="0093171C">
            <w:pPr>
              <w:pStyle w:val="BodyTextIndent2"/>
              <w:tabs>
                <w:tab w:val="clear" w:pos="540"/>
                <w:tab w:val="clear" w:pos="990"/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A5DB4F" w14:textId="77777777" w:rsidR="0093171C" w:rsidRPr="0013335C" w:rsidRDefault="0093171C" w:rsidP="0093171C">
            <w:pPr>
              <w:pStyle w:val="BodyTextIndent2"/>
              <w:tabs>
                <w:tab w:val="clear" w:pos="540"/>
                <w:tab w:val="clear" w:pos="990"/>
                <w:tab w:val="decimal" w:pos="106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96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368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)</w:t>
            </w:r>
          </w:p>
        </w:tc>
      </w:tr>
      <w:tr w:rsidR="0093171C" w:rsidRPr="0013335C" w14:paraId="4905CD56" w14:textId="77777777" w:rsidTr="00725B34">
        <w:trPr>
          <w:cantSplit/>
        </w:trPr>
        <w:tc>
          <w:tcPr>
            <w:tcW w:w="5490" w:type="dxa"/>
          </w:tcPr>
          <w:p w14:paraId="7BA8514A" w14:textId="77777777" w:rsidR="0093171C" w:rsidRPr="0013335C" w:rsidRDefault="0093171C" w:rsidP="0093171C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right="-108" w:hanging="1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US"/>
              </w:rPr>
              <w:t>ยอดความเสี่ยงคงเหลือสุทธิ</w:t>
            </w:r>
          </w:p>
        </w:tc>
        <w:tc>
          <w:tcPr>
            <w:tcW w:w="630" w:type="dxa"/>
          </w:tcPr>
          <w:p w14:paraId="0343733B" w14:textId="77777777" w:rsidR="0093171C" w:rsidRPr="0013335C" w:rsidRDefault="0093171C" w:rsidP="0093171C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left="-135" w:right="-90" w:hanging="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84EE9" w14:textId="77777777" w:rsidR="0093171C" w:rsidRPr="0013335C" w:rsidRDefault="0093171C" w:rsidP="0093171C">
            <w:pPr>
              <w:pStyle w:val="BodyTextIndent2"/>
              <w:tabs>
                <w:tab w:val="clear" w:pos="540"/>
                <w:tab w:val="clear" w:pos="990"/>
                <w:tab w:val="decimal" w:pos="106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(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74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875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4CE82E7E" w14:textId="77777777" w:rsidR="0093171C" w:rsidRPr="0013335C" w:rsidRDefault="0093171C" w:rsidP="0093171C">
            <w:pPr>
              <w:pStyle w:val="BodyTextIndent2"/>
              <w:tabs>
                <w:tab w:val="clear" w:pos="540"/>
                <w:tab w:val="clear" w:pos="990"/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24C6D32" w14:textId="77777777" w:rsidR="0093171C" w:rsidRPr="0013335C" w:rsidRDefault="0093171C" w:rsidP="0093171C">
            <w:pPr>
              <w:pStyle w:val="BodyTextIndent2"/>
              <w:tabs>
                <w:tab w:val="clear" w:pos="540"/>
                <w:tab w:val="clear" w:pos="990"/>
                <w:tab w:val="decimal" w:pos="106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(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52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720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</w:tr>
      <w:tr w:rsidR="000E41BD" w:rsidRPr="0013335C" w14:paraId="3B101DD8" w14:textId="77777777" w:rsidTr="00725B34">
        <w:trPr>
          <w:cantSplit/>
        </w:trPr>
        <w:tc>
          <w:tcPr>
            <w:tcW w:w="5490" w:type="dxa"/>
          </w:tcPr>
          <w:p w14:paraId="7EA34298" w14:textId="77777777" w:rsidR="000E41BD" w:rsidRPr="0013335C" w:rsidRDefault="000E41BD" w:rsidP="000E41BD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right="-108" w:hanging="18"/>
              <w:jc w:val="lef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630" w:type="dxa"/>
          </w:tcPr>
          <w:p w14:paraId="583EB6B5" w14:textId="77777777" w:rsidR="000E41BD" w:rsidRPr="0013335C" w:rsidRDefault="000E41BD" w:rsidP="000E41BD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left="-135" w:right="-90" w:hanging="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8F41066" w14:textId="77777777" w:rsidR="000E41BD" w:rsidRPr="0013335C" w:rsidRDefault="000E41BD" w:rsidP="00442132">
            <w:pPr>
              <w:pStyle w:val="BodyTextIndent2"/>
              <w:tabs>
                <w:tab w:val="clear" w:pos="540"/>
                <w:tab w:val="clear" w:pos="990"/>
                <w:tab w:val="decimal" w:pos="106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626004E" w14:textId="77777777" w:rsidR="000E41BD" w:rsidRPr="0013335C" w:rsidRDefault="000E41BD" w:rsidP="000E41BD">
            <w:pPr>
              <w:pStyle w:val="BodyTextIndent2"/>
              <w:tabs>
                <w:tab w:val="clear" w:pos="540"/>
                <w:tab w:val="clear" w:pos="990"/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AE695DD" w14:textId="77777777" w:rsidR="000E41BD" w:rsidRPr="0013335C" w:rsidRDefault="000E41BD" w:rsidP="00442132">
            <w:pPr>
              <w:pStyle w:val="BodyTextIndent2"/>
              <w:tabs>
                <w:tab w:val="clear" w:pos="540"/>
                <w:tab w:val="clear" w:pos="990"/>
                <w:tab w:val="decimal" w:pos="97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E41BD" w:rsidRPr="0013335C" w14:paraId="5C8AC61A" w14:textId="77777777" w:rsidTr="00725B34">
        <w:trPr>
          <w:cantSplit/>
        </w:trPr>
        <w:tc>
          <w:tcPr>
            <w:tcW w:w="5490" w:type="dxa"/>
          </w:tcPr>
          <w:p w14:paraId="7455CA25" w14:textId="40B1660F" w:rsidR="000E41BD" w:rsidRPr="0013335C" w:rsidRDefault="000E41BD" w:rsidP="000E41BD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right="-108" w:hanging="1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เงิน</w:t>
            </w: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รูเบิล</w:t>
            </w:r>
            <w:r w:rsidR="00571704"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รัสเซีย</w:t>
            </w:r>
          </w:p>
        </w:tc>
        <w:tc>
          <w:tcPr>
            <w:tcW w:w="630" w:type="dxa"/>
          </w:tcPr>
          <w:p w14:paraId="1A38F61D" w14:textId="77777777" w:rsidR="000E41BD" w:rsidRPr="0013335C" w:rsidRDefault="000E41BD" w:rsidP="000E41BD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left="-135" w:right="-90" w:hanging="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16467601" w14:textId="77777777" w:rsidR="000E41BD" w:rsidRPr="0013335C" w:rsidRDefault="000E41BD" w:rsidP="00442132">
            <w:pPr>
              <w:pStyle w:val="BodyTextIndent2"/>
              <w:tabs>
                <w:tab w:val="clear" w:pos="540"/>
                <w:tab w:val="clear" w:pos="990"/>
                <w:tab w:val="decimal" w:pos="106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829B212" w14:textId="77777777" w:rsidR="000E41BD" w:rsidRPr="0013335C" w:rsidRDefault="000E41BD" w:rsidP="000E41BD">
            <w:pPr>
              <w:pStyle w:val="BodyTextIndent2"/>
              <w:tabs>
                <w:tab w:val="clear" w:pos="540"/>
                <w:tab w:val="clear" w:pos="990"/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62A12EBC" w14:textId="77777777" w:rsidR="000E41BD" w:rsidRPr="0013335C" w:rsidRDefault="000E41BD" w:rsidP="00442132">
            <w:pPr>
              <w:pStyle w:val="BodyTextIndent2"/>
              <w:tabs>
                <w:tab w:val="clear" w:pos="540"/>
                <w:tab w:val="clear" w:pos="990"/>
                <w:tab w:val="decimal" w:pos="97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E41BD" w:rsidRPr="0013335C" w14:paraId="0232AC36" w14:textId="77777777" w:rsidTr="00725B34">
        <w:trPr>
          <w:cantSplit/>
        </w:trPr>
        <w:tc>
          <w:tcPr>
            <w:tcW w:w="5490" w:type="dxa"/>
          </w:tcPr>
          <w:p w14:paraId="52DEAB2F" w14:textId="77777777" w:rsidR="000E41BD" w:rsidRPr="0013335C" w:rsidRDefault="000E41BD" w:rsidP="000E41BD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right="-108" w:hanging="1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ลูกหนี้การค้า</w:t>
            </w:r>
          </w:p>
        </w:tc>
        <w:tc>
          <w:tcPr>
            <w:tcW w:w="630" w:type="dxa"/>
          </w:tcPr>
          <w:p w14:paraId="435A1ED0" w14:textId="77777777" w:rsidR="000E41BD" w:rsidRPr="0013335C" w:rsidRDefault="000E41BD" w:rsidP="000E41BD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left="-135" w:right="-90" w:hanging="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35CEB40" w14:textId="77777777" w:rsidR="000E41BD" w:rsidRPr="0013335C" w:rsidRDefault="00577624" w:rsidP="00442132">
            <w:pPr>
              <w:pStyle w:val="BodyTextIndent2"/>
              <w:tabs>
                <w:tab w:val="clear" w:pos="540"/>
                <w:tab w:val="clear" w:pos="990"/>
                <w:tab w:val="decimal" w:pos="106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</w:t>
            </w:r>
            <w:r w:rsidR="00204497"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729</w:t>
            </w:r>
          </w:p>
        </w:tc>
        <w:tc>
          <w:tcPr>
            <w:tcW w:w="270" w:type="dxa"/>
          </w:tcPr>
          <w:p w14:paraId="4EB9E059" w14:textId="77777777" w:rsidR="000E41BD" w:rsidRPr="0013335C" w:rsidRDefault="000E41BD" w:rsidP="000E41BD">
            <w:pPr>
              <w:pStyle w:val="BodyTextIndent2"/>
              <w:tabs>
                <w:tab w:val="clear" w:pos="540"/>
                <w:tab w:val="clear" w:pos="990"/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E097F7" w14:textId="77777777" w:rsidR="000E41BD" w:rsidRPr="0013335C" w:rsidRDefault="000E41BD" w:rsidP="008B391E">
            <w:pPr>
              <w:pStyle w:val="BodyTextIndent2"/>
              <w:tabs>
                <w:tab w:val="clear" w:pos="540"/>
                <w:tab w:val="clear" w:pos="990"/>
                <w:tab w:val="decimal" w:pos="70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-</w:t>
            </w:r>
          </w:p>
        </w:tc>
      </w:tr>
      <w:tr w:rsidR="000E41BD" w:rsidRPr="0013335C" w14:paraId="664EBD5C" w14:textId="77777777" w:rsidTr="00725B34">
        <w:trPr>
          <w:cantSplit/>
        </w:trPr>
        <w:tc>
          <w:tcPr>
            <w:tcW w:w="5490" w:type="dxa"/>
          </w:tcPr>
          <w:p w14:paraId="6D05400C" w14:textId="77777777" w:rsidR="000E41BD" w:rsidRPr="0013335C" w:rsidRDefault="000E41BD" w:rsidP="000E41BD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right="-108" w:hanging="1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US"/>
              </w:rPr>
              <w:t>ยอดความเสี่ยงคงเหลือสุทธิ</w:t>
            </w:r>
          </w:p>
        </w:tc>
        <w:tc>
          <w:tcPr>
            <w:tcW w:w="630" w:type="dxa"/>
          </w:tcPr>
          <w:p w14:paraId="7D77018C" w14:textId="77777777" w:rsidR="000E41BD" w:rsidRPr="0013335C" w:rsidRDefault="000E41BD" w:rsidP="000E41BD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left="-135" w:right="-90" w:hanging="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34C12" w14:textId="77777777" w:rsidR="000E41BD" w:rsidRPr="0013335C" w:rsidRDefault="00577624" w:rsidP="00442132">
            <w:pPr>
              <w:pStyle w:val="BodyTextIndent2"/>
              <w:tabs>
                <w:tab w:val="clear" w:pos="540"/>
                <w:tab w:val="clear" w:pos="990"/>
                <w:tab w:val="decimal" w:pos="106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204497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729</w:t>
            </w:r>
          </w:p>
        </w:tc>
        <w:tc>
          <w:tcPr>
            <w:tcW w:w="270" w:type="dxa"/>
          </w:tcPr>
          <w:p w14:paraId="1D0A4441" w14:textId="77777777" w:rsidR="000E41BD" w:rsidRPr="0013335C" w:rsidRDefault="000E41BD" w:rsidP="000E41BD">
            <w:pPr>
              <w:pStyle w:val="BodyTextIndent2"/>
              <w:tabs>
                <w:tab w:val="clear" w:pos="540"/>
                <w:tab w:val="clear" w:pos="990"/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DE932CD" w14:textId="77777777" w:rsidR="000E41BD" w:rsidRPr="0013335C" w:rsidRDefault="000E41BD" w:rsidP="008B391E">
            <w:pPr>
              <w:pStyle w:val="BodyTextIndent2"/>
              <w:tabs>
                <w:tab w:val="clear" w:pos="540"/>
                <w:tab w:val="clear" w:pos="990"/>
                <w:tab w:val="decimal" w:pos="70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  <w:tr w:rsidR="000E41BD" w:rsidRPr="0013335C" w14:paraId="7688FE29" w14:textId="77777777" w:rsidTr="00725B34">
        <w:trPr>
          <w:cantSplit/>
        </w:trPr>
        <w:tc>
          <w:tcPr>
            <w:tcW w:w="5490" w:type="dxa"/>
          </w:tcPr>
          <w:p w14:paraId="75C358EC" w14:textId="77777777" w:rsidR="00B345ED" w:rsidRPr="0013335C" w:rsidRDefault="00B345ED" w:rsidP="000E41BD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right="-108" w:hanging="18"/>
              <w:jc w:val="lef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630" w:type="dxa"/>
          </w:tcPr>
          <w:p w14:paraId="62374227" w14:textId="77777777" w:rsidR="000E41BD" w:rsidRPr="0013335C" w:rsidRDefault="000E41BD" w:rsidP="000E41BD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left="-135" w:right="-90" w:hanging="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CF1CC13" w14:textId="77777777" w:rsidR="000E41BD" w:rsidRPr="0013335C" w:rsidRDefault="000E41BD" w:rsidP="00442132">
            <w:pPr>
              <w:pStyle w:val="BodyTextIndent2"/>
              <w:tabs>
                <w:tab w:val="clear" w:pos="540"/>
                <w:tab w:val="clear" w:pos="990"/>
                <w:tab w:val="decimal" w:pos="882"/>
                <w:tab w:val="decimal" w:pos="106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32EE30C" w14:textId="77777777" w:rsidR="000E41BD" w:rsidRPr="0013335C" w:rsidRDefault="000E41BD" w:rsidP="000E41BD">
            <w:pPr>
              <w:pStyle w:val="BodyTextIndent2"/>
              <w:tabs>
                <w:tab w:val="clear" w:pos="540"/>
                <w:tab w:val="clear" w:pos="990"/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C91DCD" w14:textId="77777777" w:rsidR="000E41BD" w:rsidRPr="0013335C" w:rsidRDefault="000E41BD" w:rsidP="00442132">
            <w:pPr>
              <w:pStyle w:val="BodyTextIndent2"/>
              <w:tabs>
                <w:tab w:val="clear" w:pos="540"/>
                <w:tab w:val="clear" w:pos="990"/>
                <w:tab w:val="decimal" w:pos="97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E41BD" w:rsidRPr="0013335C" w14:paraId="3245115B" w14:textId="77777777" w:rsidTr="00725B34">
        <w:trPr>
          <w:cantSplit/>
        </w:trPr>
        <w:tc>
          <w:tcPr>
            <w:tcW w:w="5490" w:type="dxa"/>
          </w:tcPr>
          <w:p w14:paraId="008B700C" w14:textId="77777777" w:rsidR="000E41BD" w:rsidRPr="0013335C" w:rsidRDefault="000E41BD" w:rsidP="000E41BD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right="-108" w:hanging="1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สกุลเงินอื่น</w:t>
            </w:r>
            <w:r w:rsidR="00CD1D85"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 </w:t>
            </w: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ๆ</w:t>
            </w:r>
          </w:p>
        </w:tc>
        <w:tc>
          <w:tcPr>
            <w:tcW w:w="630" w:type="dxa"/>
          </w:tcPr>
          <w:p w14:paraId="0056274C" w14:textId="77777777" w:rsidR="000E41BD" w:rsidRPr="0013335C" w:rsidRDefault="000E41BD" w:rsidP="000E41BD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left="-135" w:right="-90" w:hanging="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042E452A" w14:textId="77777777" w:rsidR="000E41BD" w:rsidRPr="0013335C" w:rsidRDefault="000E41BD" w:rsidP="00442132">
            <w:pPr>
              <w:pStyle w:val="BodyTextIndent2"/>
              <w:tabs>
                <w:tab w:val="clear" w:pos="540"/>
                <w:tab w:val="clear" w:pos="990"/>
                <w:tab w:val="decimal" w:pos="882"/>
                <w:tab w:val="decimal" w:pos="106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E1FFDDC" w14:textId="77777777" w:rsidR="000E41BD" w:rsidRPr="0013335C" w:rsidRDefault="000E41BD" w:rsidP="000E41BD">
            <w:pPr>
              <w:pStyle w:val="BodyTextIndent2"/>
              <w:tabs>
                <w:tab w:val="clear" w:pos="540"/>
                <w:tab w:val="clear" w:pos="990"/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2C5ACBB1" w14:textId="77777777" w:rsidR="000E41BD" w:rsidRPr="0013335C" w:rsidRDefault="000E41BD" w:rsidP="00442132">
            <w:pPr>
              <w:pStyle w:val="BodyTextIndent2"/>
              <w:tabs>
                <w:tab w:val="clear" w:pos="540"/>
                <w:tab w:val="clear" w:pos="990"/>
                <w:tab w:val="decimal" w:pos="97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3171C" w:rsidRPr="0013335C" w14:paraId="24AA3658" w14:textId="77777777" w:rsidTr="00725B34">
        <w:trPr>
          <w:cantSplit/>
        </w:trPr>
        <w:tc>
          <w:tcPr>
            <w:tcW w:w="5490" w:type="dxa"/>
          </w:tcPr>
          <w:p w14:paraId="1EB7918C" w14:textId="77777777" w:rsidR="0093171C" w:rsidRPr="0013335C" w:rsidRDefault="0093171C" w:rsidP="0093171C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right="-108" w:hanging="18"/>
              <w:jc w:val="lef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เจ้าหนี้อื่น</w:t>
            </w:r>
          </w:p>
        </w:tc>
        <w:tc>
          <w:tcPr>
            <w:tcW w:w="630" w:type="dxa"/>
          </w:tcPr>
          <w:p w14:paraId="03577843" w14:textId="77777777" w:rsidR="0093171C" w:rsidRPr="0013335C" w:rsidRDefault="0093171C" w:rsidP="0093171C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left="-135" w:right="-90" w:hanging="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DAD51FE" w14:textId="77777777" w:rsidR="0093171C" w:rsidRPr="0013335C" w:rsidRDefault="0093171C" w:rsidP="0093171C">
            <w:pPr>
              <w:pStyle w:val="BodyTextIndent2"/>
              <w:tabs>
                <w:tab w:val="clear" w:pos="540"/>
                <w:tab w:val="clear" w:pos="990"/>
                <w:tab w:val="decimal" w:pos="106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039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0D2F6B32" w14:textId="77777777" w:rsidR="0093171C" w:rsidRPr="0013335C" w:rsidRDefault="0093171C" w:rsidP="0093171C">
            <w:pPr>
              <w:pStyle w:val="BodyTextIndent2"/>
              <w:tabs>
                <w:tab w:val="clear" w:pos="540"/>
                <w:tab w:val="clear" w:pos="990"/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F30228C" w14:textId="77777777" w:rsidR="0093171C" w:rsidRPr="0013335C" w:rsidRDefault="0093171C" w:rsidP="0093171C">
            <w:pPr>
              <w:pStyle w:val="BodyTextIndent2"/>
              <w:tabs>
                <w:tab w:val="clear" w:pos="540"/>
                <w:tab w:val="clear" w:pos="990"/>
                <w:tab w:val="decimal" w:pos="106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(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,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466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)</w:t>
            </w:r>
          </w:p>
        </w:tc>
      </w:tr>
      <w:tr w:rsidR="0093171C" w:rsidRPr="0013335C" w14:paraId="400CDA63" w14:textId="77777777" w:rsidTr="00725B34">
        <w:trPr>
          <w:cantSplit/>
        </w:trPr>
        <w:tc>
          <w:tcPr>
            <w:tcW w:w="5490" w:type="dxa"/>
          </w:tcPr>
          <w:p w14:paraId="30F38D96" w14:textId="77777777" w:rsidR="0093171C" w:rsidRPr="0013335C" w:rsidRDefault="0093171C" w:rsidP="0093171C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right="-108" w:hanging="1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US"/>
              </w:rPr>
              <w:t>ยอดความเสี่ยงคงเหลือสุทธิ</w:t>
            </w:r>
          </w:p>
        </w:tc>
        <w:tc>
          <w:tcPr>
            <w:tcW w:w="630" w:type="dxa"/>
          </w:tcPr>
          <w:p w14:paraId="0A8B6F24" w14:textId="77777777" w:rsidR="0093171C" w:rsidRPr="0013335C" w:rsidRDefault="0093171C" w:rsidP="0093171C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left="-135" w:right="-90" w:hanging="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35BAC" w14:textId="77777777" w:rsidR="0093171C" w:rsidRPr="0013335C" w:rsidRDefault="0093171C" w:rsidP="0093171C">
            <w:pPr>
              <w:pStyle w:val="BodyTextIndent2"/>
              <w:tabs>
                <w:tab w:val="clear" w:pos="540"/>
                <w:tab w:val="clear" w:pos="990"/>
                <w:tab w:val="decimal" w:pos="106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(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3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039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275093AD" w14:textId="77777777" w:rsidR="0093171C" w:rsidRPr="0013335C" w:rsidRDefault="0093171C" w:rsidP="0093171C">
            <w:pPr>
              <w:pStyle w:val="BodyTextIndent2"/>
              <w:tabs>
                <w:tab w:val="clear" w:pos="540"/>
                <w:tab w:val="clear" w:pos="990"/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93E248B" w14:textId="77777777" w:rsidR="0093171C" w:rsidRPr="0013335C" w:rsidRDefault="0093171C" w:rsidP="0093171C">
            <w:pPr>
              <w:pStyle w:val="BodyTextIndent2"/>
              <w:tabs>
                <w:tab w:val="clear" w:pos="540"/>
                <w:tab w:val="clear" w:pos="990"/>
                <w:tab w:val="decimal" w:pos="106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(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2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577624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466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</w:tr>
      <w:tr w:rsidR="000E41BD" w:rsidRPr="0013335C" w14:paraId="0CF13E1E" w14:textId="77777777" w:rsidTr="00725B34">
        <w:trPr>
          <w:cantSplit/>
        </w:trPr>
        <w:tc>
          <w:tcPr>
            <w:tcW w:w="5490" w:type="dxa"/>
          </w:tcPr>
          <w:p w14:paraId="4822E566" w14:textId="77777777" w:rsidR="000E41BD" w:rsidRPr="0013335C" w:rsidRDefault="000E41BD" w:rsidP="000E41BD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right="-108" w:hanging="18"/>
              <w:jc w:val="lef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630" w:type="dxa"/>
          </w:tcPr>
          <w:p w14:paraId="7DC7674C" w14:textId="77777777" w:rsidR="000E41BD" w:rsidRPr="0013335C" w:rsidRDefault="000E41BD" w:rsidP="000E41BD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left="-135" w:right="-90" w:hanging="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5D2C85E" w14:textId="77777777" w:rsidR="000E41BD" w:rsidRPr="0013335C" w:rsidRDefault="000E41BD" w:rsidP="00442132">
            <w:pPr>
              <w:pStyle w:val="BodyTextIndent2"/>
              <w:tabs>
                <w:tab w:val="clear" w:pos="540"/>
                <w:tab w:val="clear" w:pos="990"/>
                <w:tab w:val="decimal" w:pos="106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25D9E6E" w14:textId="77777777" w:rsidR="000E41BD" w:rsidRPr="0013335C" w:rsidRDefault="000E41BD" w:rsidP="000E41BD">
            <w:pPr>
              <w:pStyle w:val="BodyTextIndent2"/>
              <w:tabs>
                <w:tab w:val="clear" w:pos="540"/>
                <w:tab w:val="clear" w:pos="990"/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C93CB76" w14:textId="77777777" w:rsidR="000E41BD" w:rsidRPr="0013335C" w:rsidRDefault="000E41BD" w:rsidP="00D71378">
            <w:pPr>
              <w:pStyle w:val="BodyTextIndent2"/>
              <w:tabs>
                <w:tab w:val="clear" w:pos="540"/>
                <w:tab w:val="clear" w:pos="990"/>
                <w:tab w:val="decimal" w:pos="106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E41BD" w:rsidRPr="0013335C" w14:paraId="6C4F0526" w14:textId="77777777" w:rsidTr="00725B34">
        <w:trPr>
          <w:cantSplit/>
        </w:trPr>
        <w:tc>
          <w:tcPr>
            <w:tcW w:w="5490" w:type="dxa"/>
          </w:tcPr>
          <w:p w14:paraId="1DE8CCFB" w14:textId="77777777" w:rsidR="000E41BD" w:rsidRPr="0013335C" w:rsidRDefault="000E41BD" w:rsidP="000E41BD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right="-108" w:hanging="1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30" w:type="dxa"/>
          </w:tcPr>
          <w:p w14:paraId="070C88FC" w14:textId="77777777" w:rsidR="000E41BD" w:rsidRPr="0013335C" w:rsidRDefault="000E41BD" w:rsidP="000E41BD">
            <w:pPr>
              <w:pStyle w:val="BodyTextIndent2"/>
              <w:tabs>
                <w:tab w:val="clear" w:pos="540"/>
                <w:tab w:val="clear" w:pos="990"/>
              </w:tabs>
              <w:spacing w:before="0"/>
              <w:ind w:left="-135" w:right="-90" w:hanging="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6EFF02F" w14:textId="77777777" w:rsidR="000E41BD" w:rsidRPr="0013335C" w:rsidRDefault="00577624" w:rsidP="00442132">
            <w:pPr>
              <w:pStyle w:val="BodyTextIndent2"/>
              <w:tabs>
                <w:tab w:val="clear" w:pos="540"/>
                <w:tab w:val="clear" w:pos="990"/>
                <w:tab w:val="decimal" w:pos="106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317</w:t>
            </w:r>
            <w:r w:rsidR="0093171C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210</w:t>
            </w:r>
          </w:p>
        </w:tc>
        <w:tc>
          <w:tcPr>
            <w:tcW w:w="270" w:type="dxa"/>
          </w:tcPr>
          <w:p w14:paraId="3DDDFD3D" w14:textId="77777777" w:rsidR="000E41BD" w:rsidRPr="0013335C" w:rsidRDefault="000E41BD" w:rsidP="000E41BD">
            <w:pPr>
              <w:pStyle w:val="BodyTextIndent2"/>
              <w:tabs>
                <w:tab w:val="clear" w:pos="540"/>
                <w:tab w:val="clear" w:pos="990"/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848CF8D" w14:textId="77777777" w:rsidR="000E41BD" w:rsidRPr="0013335C" w:rsidRDefault="00577624" w:rsidP="00D71378">
            <w:pPr>
              <w:pStyle w:val="BodyTextIndent2"/>
              <w:tabs>
                <w:tab w:val="clear" w:pos="540"/>
                <w:tab w:val="clear" w:pos="990"/>
                <w:tab w:val="decimal" w:pos="106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295</w:t>
            </w:r>
            <w:r w:rsidR="000E41BD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961</w:t>
            </w:r>
          </w:p>
        </w:tc>
      </w:tr>
    </w:tbl>
    <w:p w14:paraId="2E857419" w14:textId="77777777" w:rsidR="00471CCE" w:rsidRPr="0013335C" w:rsidRDefault="00DA36B9" w:rsidP="00471CCE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br w:type="page"/>
      </w:r>
      <w:r w:rsidR="00471CCE" w:rsidRPr="0013335C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ความเสี่ยง</w:t>
      </w:r>
      <w:r w:rsidR="00617212" w:rsidRPr="0013335C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ทางด้าน</w:t>
      </w:r>
      <w:r w:rsidR="00471CCE" w:rsidRPr="0013335C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สินเชื่อ</w:t>
      </w:r>
    </w:p>
    <w:p w14:paraId="50C3AF22" w14:textId="77777777" w:rsidR="00471CCE" w:rsidRPr="0013335C" w:rsidRDefault="00471CCE" w:rsidP="00471CC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7E229333" w14:textId="77777777" w:rsidR="00C33AC0" w:rsidRPr="0013335C" w:rsidRDefault="00471CCE" w:rsidP="00471CC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คว</w:t>
      </w:r>
      <w:r w:rsidR="00047141" w:rsidRPr="0013335C">
        <w:rPr>
          <w:rFonts w:ascii="Angsana New" w:hAnsi="Angsana New" w:hint="cs"/>
          <w:sz w:val="30"/>
          <w:szCs w:val="30"/>
          <w:cs/>
        </w:rPr>
        <w:t>ามเสี่ยงทางด้านสินเชื่อ</w:t>
      </w:r>
      <w:r w:rsidR="00617212" w:rsidRPr="0013335C">
        <w:rPr>
          <w:rFonts w:ascii="Angsana New" w:hAnsi="Angsana New" w:hint="cs"/>
          <w:sz w:val="30"/>
          <w:szCs w:val="30"/>
          <w:cs/>
        </w:rPr>
        <w:t xml:space="preserve"> </w:t>
      </w:r>
      <w:r w:rsidR="00047141" w:rsidRPr="0013335C">
        <w:rPr>
          <w:rFonts w:ascii="Angsana New" w:hAnsi="Angsana New" w:hint="cs"/>
          <w:sz w:val="30"/>
          <w:szCs w:val="30"/>
          <w:cs/>
        </w:rPr>
        <w:t>คือ</w:t>
      </w:r>
      <w:r w:rsidRPr="0013335C">
        <w:rPr>
          <w:rFonts w:ascii="Angsana New" w:hAnsi="Angsana New" w:hint="cs"/>
          <w:sz w:val="30"/>
          <w:szCs w:val="30"/>
          <w:cs/>
        </w:rPr>
        <w:t>ความเสี่ยงที่ลูกค้าหรือคู่สัญญาไม่สามารถชำระหนี้แก่บริษัทตามเงื่อนไขที่ตกลงไว้เมื่อครบกำหนด</w:t>
      </w:r>
    </w:p>
    <w:p w14:paraId="0F76024B" w14:textId="77777777" w:rsidR="00C33AC0" w:rsidRPr="0013335C" w:rsidRDefault="00C33AC0" w:rsidP="00471CC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42A6FA" w14:textId="77777777" w:rsidR="00471CCE" w:rsidRPr="0013335C" w:rsidRDefault="00471CCE" w:rsidP="00471CC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</w:t>
      </w:r>
      <w:r w:rsidR="00F943B8" w:rsidRPr="0013335C">
        <w:rPr>
          <w:rFonts w:ascii="Angsana New" w:hAnsi="Angsana New" w:hint="cs"/>
          <w:sz w:val="30"/>
          <w:szCs w:val="30"/>
          <w:cs/>
        </w:rPr>
        <w:t>ี่ขอวงเงินสินเชื่อในระดับหนึ่ง</w:t>
      </w:r>
      <w:r w:rsidR="00CD1D85" w:rsidRPr="0013335C">
        <w:rPr>
          <w:rFonts w:ascii="Angsana New" w:hAnsi="Angsana New" w:hint="cs"/>
          <w:sz w:val="30"/>
          <w:szCs w:val="30"/>
          <w:cs/>
        </w:rPr>
        <w:t xml:space="preserve"> </w:t>
      </w:r>
      <w:r w:rsidR="00F943B8" w:rsidRPr="0013335C">
        <w:rPr>
          <w:rFonts w:ascii="Angsana New" w:hAnsi="Angsana New" w:hint="cs"/>
          <w:sz w:val="30"/>
          <w:szCs w:val="30"/>
          <w:cs/>
        </w:rPr>
        <w:t>ๆ</w:t>
      </w:r>
      <w:r w:rsidRPr="0013335C">
        <w:rPr>
          <w:rFonts w:ascii="Angsana New" w:hAnsi="Angsana New" w:hint="cs"/>
          <w:sz w:val="30"/>
          <w:szCs w:val="30"/>
          <w:cs/>
        </w:rPr>
        <w:t xml:space="preserve"> 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อย่างไรก็ตาม ฝ่ายบริหารไม่ได้คาดว่าจะเกิดผลเสียหายที่มีสาระสำคัญจากการเก็บหนี้ไม่ได้</w:t>
      </w:r>
    </w:p>
    <w:p w14:paraId="410C9358" w14:textId="77777777" w:rsidR="00471CCE" w:rsidRPr="0013335C" w:rsidRDefault="00471CCE" w:rsidP="00471CCE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A7D7E99" w14:textId="77777777" w:rsidR="00471CCE" w:rsidRPr="0013335C" w:rsidRDefault="00471CCE" w:rsidP="00BA2B73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14:paraId="5B6E6F13" w14:textId="77777777" w:rsidR="00471CCE" w:rsidRPr="0013335C" w:rsidRDefault="00471CCE" w:rsidP="00471CCE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6A80E49" w14:textId="77777777" w:rsidR="00471CCE" w:rsidRPr="0013335C" w:rsidRDefault="00471CCE" w:rsidP="00471CC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pacing w:val="6"/>
          <w:sz w:val="30"/>
          <w:szCs w:val="30"/>
          <w:cs/>
        </w:rPr>
        <w:t xml:space="preserve">บริษัทมีการควบคุมความเสี่ยงจากการขาดสภาพคล่องโดยการรักษาระดับของเงินสดและรายการเทียบเท่า </w:t>
      </w:r>
      <w:r w:rsidRPr="0013335C">
        <w:rPr>
          <w:rFonts w:ascii="Angsana New" w:hAnsi="Angsana New" w:hint="cs"/>
          <w:spacing w:val="6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เงินสดให้เพียงพอต่อการดำเนินงานของบริษัท และเพื่อทำให้ผลกระทบจากความผันผวนของกระแสเงินสดลดลง</w:t>
      </w:r>
    </w:p>
    <w:p w14:paraId="6838CCF3" w14:textId="77777777" w:rsidR="00B40B23" w:rsidRPr="0013335C" w:rsidRDefault="00B40B23" w:rsidP="00471CCE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61B7C96" w14:textId="77777777" w:rsidR="00C33AC0" w:rsidRPr="0013335C" w:rsidRDefault="00F15F62" w:rsidP="00C33AC0">
      <w:pPr>
        <w:tabs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7877F6D" w14:textId="77777777" w:rsidR="00F15F62" w:rsidRPr="0013335C" w:rsidRDefault="00F15F62" w:rsidP="00C33AC0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343058E2" w14:textId="77777777" w:rsidR="00F15F62" w:rsidRPr="0013335C" w:rsidRDefault="00F15F62" w:rsidP="00F15F62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13335C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ที่ไม่ได้วัดมูลค่าด้วยมูลค่ายุติธรรม</w:t>
      </w:r>
      <w:r w:rsidR="009B6BB9" w:rsidRPr="0013335C">
        <w:rPr>
          <w:rFonts w:ascii="Angsana New" w:hAnsi="Angsana New" w:hint="cs"/>
          <w:sz w:val="30"/>
          <w:szCs w:val="30"/>
        </w:rPr>
        <w:br/>
      </w:r>
      <w:r w:rsidRPr="0013335C">
        <w:rPr>
          <w:rFonts w:ascii="Angsana New" w:hAnsi="Angsana New" w:hint="cs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3DCE993D" w14:textId="77777777" w:rsidR="00C33AC0" w:rsidRPr="0013335C" w:rsidRDefault="00C33AC0" w:rsidP="00C33AC0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73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271"/>
        <w:gridCol w:w="180"/>
        <w:gridCol w:w="1080"/>
        <w:gridCol w:w="180"/>
        <w:gridCol w:w="1099"/>
        <w:gridCol w:w="180"/>
        <w:gridCol w:w="1080"/>
        <w:gridCol w:w="180"/>
        <w:gridCol w:w="1151"/>
      </w:tblGrid>
      <w:tr w:rsidR="007F0D79" w:rsidRPr="0013335C" w14:paraId="751D00A5" w14:textId="77777777" w:rsidTr="007F0D79">
        <w:trPr>
          <w:trHeight w:val="364"/>
          <w:tblHeader/>
        </w:trPr>
        <w:tc>
          <w:tcPr>
            <w:tcW w:w="3330" w:type="dxa"/>
            <w:shd w:val="clear" w:color="auto" w:fill="auto"/>
            <w:vAlign w:val="bottom"/>
          </w:tcPr>
          <w:p w14:paraId="39D98969" w14:textId="77777777" w:rsidR="007F0D79" w:rsidRPr="0013335C" w:rsidRDefault="007F0D79" w:rsidP="00054F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401" w:type="dxa"/>
            <w:gridSpan w:val="9"/>
            <w:shd w:val="clear" w:color="auto" w:fill="auto"/>
            <w:vAlign w:val="bottom"/>
          </w:tcPr>
          <w:p w14:paraId="69794939" w14:textId="77777777" w:rsidR="007F0D79" w:rsidRPr="0013335C" w:rsidRDefault="007F0D79" w:rsidP="007F0D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งบการเงินที่แสดงเงินลงทุนตามวิธีส่วนได้เสียและ</w:t>
            </w:r>
          </w:p>
          <w:p w14:paraId="6CFB05DE" w14:textId="77777777" w:rsidR="007F0D79" w:rsidRPr="0013335C" w:rsidRDefault="007F0D79" w:rsidP="007F0D7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3335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F0D79" w:rsidRPr="0013335C" w14:paraId="42080B8C" w14:textId="77777777" w:rsidTr="007F0D79">
        <w:trPr>
          <w:trHeight w:val="364"/>
          <w:tblHeader/>
        </w:trPr>
        <w:tc>
          <w:tcPr>
            <w:tcW w:w="3330" w:type="dxa"/>
            <w:shd w:val="clear" w:color="auto" w:fill="auto"/>
            <w:vAlign w:val="bottom"/>
          </w:tcPr>
          <w:p w14:paraId="74AEA277" w14:textId="77777777" w:rsidR="007F0D79" w:rsidRPr="0013335C" w:rsidRDefault="007F0D79" w:rsidP="00054F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6A9B980E" w14:textId="77777777" w:rsidR="007F0D79" w:rsidRPr="0013335C" w:rsidRDefault="007F0D79" w:rsidP="00054F8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252F6B" w14:textId="77777777" w:rsidR="007F0D79" w:rsidRPr="0013335C" w:rsidRDefault="007F0D79" w:rsidP="00054F8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91003" w14:textId="77777777" w:rsidR="007F0D79" w:rsidRPr="0013335C" w:rsidRDefault="007F0D79" w:rsidP="00054F8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F0D79" w:rsidRPr="0013335C" w14:paraId="74048908" w14:textId="77777777" w:rsidTr="007F0D79">
        <w:trPr>
          <w:trHeight w:val="364"/>
          <w:tblHeader/>
        </w:trPr>
        <w:tc>
          <w:tcPr>
            <w:tcW w:w="3330" w:type="dxa"/>
            <w:shd w:val="clear" w:color="auto" w:fill="auto"/>
            <w:vAlign w:val="bottom"/>
          </w:tcPr>
          <w:p w14:paraId="49AFC623" w14:textId="77777777" w:rsidR="007F0D79" w:rsidRPr="0013335C" w:rsidRDefault="007F0D79" w:rsidP="00054F8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7751031B" w14:textId="77777777" w:rsidR="007F0D79" w:rsidRPr="0013335C" w:rsidRDefault="007F0D79" w:rsidP="00054F8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F10D34" w14:textId="77777777" w:rsidR="007F0D79" w:rsidRPr="0013335C" w:rsidRDefault="007F0D79" w:rsidP="00054F8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48166" w14:textId="77777777" w:rsidR="007F0D79" w:rsidRPr="0013335C" w:rsidRDefault="007F0D79" w:rsidP="00054F8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577624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4E31E" w14:textId="77777777" w:rsidR="007F0D79" w:rsidRPr="0013335C" w:rsidRDefault="007F0D79" w:rsidP="00054F8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9F786" w14:textId="77777777" w:rsidR="007F0D79" w:rsidRPr="0013335C" w:rsidRDefault="007F0D79" w:rsidP="00054F8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577624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9B2CF" w14:textId="77777777" w:rsidR="007F0D79" w:rsidRPr="0013335C" w:rsidRDefault="007F0D79" w:rsidP="00054F8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D94F4" w14:textId="77777777" w:rsidR="007F0D79" w:rsidRPr="0013335C" w:rsidRDefault="007F0D79" w:rsidP="00054F8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577624" w:rsidRPr="0013335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821BF" w14:textId="77777777" w:rsidR="007F0D79" w:rsidRPr="0013335C" w:rsidRDefault="007F0D79" w:rsidP="00054F8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34C57" w14:textId="77777777" w:rsidR="007F0D79" w:rsidRPr="0013335C" w:rsidRDefault="007F0D79" w:rsidP="00054F8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1333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F0D79" w:rsidRPr="0013335C" w14:paraId="26F8A299" w14:textId="77777777" w:rsidTr="007F0D79">
        <w:trPr>
          <w:trHeight w:val="364"/>
          <w:tblHeader/>
        </w:trPr>
        <w:tc>
          <w:tcPr>
            <w:tcW w:w="3330" w:type="dxa"/>
            <w:shd w:val="clear" w:color="auto" w:fill="auto"/>
            <w:vAlign w:val="bottom"/>
          </w:tcPr>
          <w:p w14:paraId="6D09F988" w14:textId="77777777" w:rsidR="007F0D79" w:rsidRPr="0013335C" w:rsidRDefault="007F0D79" w:rsidP="00054F8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401" w:type="dxa"/>
            <w:gridSpan w:val="9"/>
            <w:shd w:val="clear" w:color="auto" w:fill="auto"/>
            <w:vAlign w:val="bottom"/>
          </w:tcPr>
          <w:p w14:paraId="32B6B98A" w14:textId="77777777" w:rsidR="007F0D79" w:rsidRPr="0013335C" w:rsidRDefault="007F0D79" w:rsidP="00054F8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3335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F0D79" w:rsidRPr="0013335C" w14:paraId="6465A88D" w14:textId="77777777" w:rsidTr="007F0D79">
        <w:tc>
          <w:tcPr>
            <w:tcW w:w="3330" w:type="dxa"/>
            <w:shd w:val="clear" w:color="auto" w:fill="auto"/>
            <w:vAlign w:val="bottom"/>
          </w:tcPr>
          <w:p w14:paraId="2B829BA7" w14:textId="77777777" w:rsidR="007F0D79" w:rsidRPr="0013335C" w:rsidRDefault="00577624" w:rsidP="00054F85">
            <w:pPr>
              <w:tabs>
                <w:tab w:val="left" w:pos="101"/>
              </w:tabs>
              <w:ind w:left="101" w:hanging="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</w:t>
            </w:r>
            <w:r w:rsidR="007F0D79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7F0D79"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C9A27DD" w14:textId="77777777" w:rsidR="007F0D79" w:rsidRPr="0013335C" w:rsidRDefault="007F0D79" w:rsidP="00054F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F82D17" w14:textId="77777777" w:rsidR="007F0D79" w:rsidRPr="0013335C" w:rsidRDefault="007F0D79" w:rsidP="00054F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E6A318" w14:textId="77777777" w:rsidR="007F0D79" w:rsidRPr="0013335C" w:rsidRDefault="007F0D79" w:rsidP="00054F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0BC475" w14:textId="77777777" w:rsidR="007F0D79" w:rsidRPr="0013335C" w:rsidRDefault="007F0D79" w:rsidP="00054F8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07C9631" w14:textId="77777777" w:rsidR="007F0D79" w:rsidRPr="0013335C" w:rsidRDefault="007F0D79" w:rsidP="00054F8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9ABFE5" w14:textId="77777777" w:rsidR="007F0D79" w:rsidRPr="0013335C" w:rsidRDefault="007F0D79" w:rsidP="00054F8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C0BC30" w14:textId="77777777" w:rsidR="007F0D79" w:rsidRPr="0013335C" w:rsidRDefault="007F0D79" w:rsidP="00054F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004AFD" w14:textId="77777777" w:rsidR="007F0D79" w:rsidRPr="0013335C" w:rsidRDefault="007F0D79" w:rsidP="00054F8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049A5AD" w14:textId="77777777" w:rsidR="007F0D79" w:rsidRPr="0013335C" w:rsidRDefault="007F0D79" w:rsidP="00054F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0D79" w:rsidRPr="0013335C" w14:paraId="4673881E" w14:textId="77777777" w:rsidTr="007F0D79">
        <w:tc>
          <w:tcPr>
            <w:tcW w:w="3330" w:type="dxa"/>
            <w:shd w:val="clear" w:color="auto" w:fill="auto"/>
            <w:vAlign w:val="bottom"/>
          </w:tcPr>
          <w:p w14:paraId="2B0006BC" w14:textId="77777777" w:rsidR="007F0D79" w:rsidRPr="0013335C" w:rsidRDefault="007F0D79" w:rsidP="00054F85">
            <w:pPr>
              <w:tabs>
                <w:tab w:val="left" w:pos="101"/>
              </w:tabs>
              <w:ind w:left="101" w:hanging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14:paraId="3B0F2826" w14:textId="77777777" w:rsidR="007F0D79" w:rsidRPr="0013335C" w:rsidRDefault="007F0D79" w:rsidP="00054F85">
            <w:pPr>
              <w:tabs>
                <w:tab w:val="left" w:pos="101"/>
                <w:tab w:val="left" w:pos="191"/>
              </w:tabs>
              <w:ind w:left="101" w:hanging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F840914" w14:textId="77777777" w:rsidR="007F0D79" w:rsidRPr="0013335C" w:rsidRDefault="007F0D79" w:rsidP="00054F85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5D24DA" w14:textId="77777777" w:rsidR="007F0D79" w:rsidRPr="0013335C" w:rsidRDefault="007F0D79" w:rsidP="00054F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5B77D7" w14:textId="77777777" w:rsidR="007F0D79" w:rsidRPr="0013335C" w:rsidRDefault="007F0D79" w:rsidP="00054F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F11593C" w14:textId="77777777" w:rsidR="007F0D79" w:rsidRPr="0013335C" w:rsidRDefault="007F0D79" w:rsidP="00054F8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7991C74" w14:textId="77777777" w:rsidR="007F0D79" w:rsidRPr="0013335C" w:rsidRDefault="007F0D79" w:rsidP="00054F8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E556D2" w14:textId="77777777" w:rsidR="007F0D79" w:rsidRPr="0013335C" w:rsidRDefault="007F0D79" w:rsidP="00054F8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409779" w14:textId="77777777" w:rsidR="007F0D79" w:rsidRPr="0013335C" w:rsidRDefault="007F0D79" w:rsidP="00054F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FFC6FD" w14:textId="77777777" w:rsidR="007F0D79" w:rsidRPr="0013335C" w:rsidRDefault="007F0D79" w:rsidP="00054F8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B819D12" w14:textId="77777777" w:rsidR="007F0D79" w:rsidRPr="0013335C" w:rsidRDefault="007F0D79" w:rsidP="00054F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0D79" w:rsidRPr="0013335C" w14:paraId="57301436" w14:textId="77777777" w:rsidTr="00054F85">
        <w:tc>
          <w:tcPr>
            <w:tcW w:w="3330" w:type="dxa"/>
            <w:shd w:val="clear" w:color="auto" w:fill="auto"/>
            <w:vAlign w:val="bottom"/>
          </w:tcPr>
          <w:p w14:paraId="5939B2CD" w14:textId="77777777" w:rsidR="007F0D79" w:rsidRPr="0013335C" w:rsidRDefault="007F0D79" w:rsidP="007F0D79">
            <w:pPr>
              <w:tabs>
                <w:tab w:val="left" w:pos="101"/>
              </w:tabs>
              <w:ind w:left="101" w:hanging="91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71" w:type="dxa"/>
            <w:shd w:val="clear" w:color="auto" w:fill="auto"/>
          </w:tcPr>
          <w:p w14:paraId="158D3C64" w14:textId="77777777" w:rsidR="007F0D79" w:rsidRPr="0013335C" w:rsidRDefault="00577624" w:rsidP="007F0D79">
            <w:pPr>
              <w:pStyle w:val="BodyTextIndent2"/>
              <w:tabs>
                <w:tab w:val="clear" w:pos="540"/>
                <w:tab w:val="clear" w:pos="990"/>
                <w:tab w:val="decimal" w:pos="100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</w:t>
            </w:r>
            <w:r w:rsidR="007F0D79"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647</w:t>
            </w:r>
          </w:p>
        </w:tc>
        <w:tc>
          <w:tcPr>
            <w:tcW w:w="180" w:type="dxa"/>
            <w:shd w:val="clear" w:color="auto" w:fill="auto"/>
          </w:tcPr>
          <w:p w14:paraId="66527A9A" w14:textId="77777777" w:rsidR="007F0D79" w:rsidRPr="0013335C" w:rsidRDefault="007F0D79" w:rsidP="007F0D7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366195" w14:textId="77777777" w:rsidR="007F0D79" w:rsidRPr="0013335C" w:rsidRDefault="00577624" w:rsidP="007F0D79">
            <w:pPr>
              <w:pStyle w:val="BodyTextIndent2"/>
              <w:tabs>
                <w:tab w:val="clear" w:pos="540"/>
                <w:tab w:val="clear" w:pos="990"/>
                <w:tab w:val="decimal" w:pos="83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</w:t>
            </w:r>
            <w:r w:rsidR="007F0D79"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120</w:t>
            </w:r>
          </w:p>
        </w:tc>
        <w:tc>
          <w:tcPr>
            <w:tcW w:w="180" w:type="dxa"/>
            <w:shd w:val="clear" w:color="auto" w:fill="auto"/>
          </w:tcPr>
          <w:p w14:paraId="124A395E" w14:textId="77777777" w:rsidR="007F0D79" w:rsidRPr="0013335C" w:rsidRDefault="007F0D79" w:rsidP="007F0D79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44879361" w14:textId="77777777" w:rsidR="007F0D79" w:rsidRPr="0013335C" w:rsidRDefault="007F0D79" w:rsidP="007F0D79">
            <w:pPr>
              <w:pStyle w:val="BodyTextIndent2"/>
              <w:tabs>
                <w:tab w:val="clear" w:pos="540"/>
                <w:tab w:val="clear" w:pos="990"/>
                <w:tab w:val="decimal" w:pos="63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02DCDFA" w14:textId="77777777" w:rsidR="007F0D79" w:rsidRPr="0013335C" w:rsidRDefault="007F0D79" w:rsidP="007F0D7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43AC37" w14:textId="77777777" w:rsidR="007F0D79" w:rsidRPr="0013335C" w:rsidRDefault="00577624" w:rsidP="007F0D79">
            <w:pPr>
              <w:pStyle w:val="BodyTextIndent2"/>
              <w:tabs>
                <w:tab w:val="clear" w:pos="540"/>
                <w:tab w:val="clear" w:pos="990"/>
                <w:tab w:val="decimal" w:pos="83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527</w:t>
            </w:r>
          </w:p>
        </w:tc>
        <w:tc>
          <w:tcPr>
            <w:tcW w:w="180" w:type="dxa"/>
            <w:shd w:val="clear" w:color="auto" w:fill="auto"/>
          </w:tcPr>
          <w:p w14:paraId="77327CE3" w14:textId="77777777" w:rsidR="007F0D79" w:rsidRPr="0013335C" w:rsidRDefault="007F0D79" w:rsidP="007F0D7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14:paraId="66EE1888" w14:textId="77777777" w:rsidR="007F0D79" w:rsidRPr="0013335C" w:rsidRDefault="00577624" w:rsidP="007F0D79">
            <w:pPr>
              <w:pStyle w:val="BodyTextIndent2"/>
              <w:tabs>
                <w:tab w:val="clear" w:pos="540"/>
                <w:tab w:val="clear" w:pos="990"/>
                <w:tab w:val="decimal" w:pos="88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</w:t>
            </w:r>
            <w:r w:rsidR="007F0D79"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647</w:t>
            </w:r>
          </w:p>
        </w:tc>
      </w:tr>
      <w:tr w:rsidR="007F0D79" w:rsidRPr="0013335C" w14:paraId="12AF01DF" w14:textId="77777777" w:rsidTr="007F0D79">
        <w:tc>
          <w:tcPr>
            <w:tcW w:w="3330" w:type="dxa"/>
            <w:shd w:val="clear" w:color="auto" w:fill="auto"/>
            <w:vAlign w:val="bottom"/>
          </w:tcPr>
          <w:p w14:paraId="6A8450A7" w14:textId="77777777" w:rsidR="007F0D79" w:rsidRPr="0013335C" w:rsidRDefault="007F0D79" w:rsidP="00054F85">
            <w:pPr>
              <w:tabs>
                <w:tab w:val="left" w:pos="101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71170C3A" w14:textId="77777777" w:rsidR="007F0D79" w:rsidRPr="0013335C" w:rsidRDefault="007F0D79" w:rsidP="00054F85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3D0D0D" w14:textId="77777777" w:rsidR="007F0D79" w:rsidRPr="0013335C" w:rsidRDefault="007F0D79" w:rsidP="00054F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2A687D" w14:textId="77777777" w:rsidR="007F0D79" w:rsidRPr="0013335C" w:rsidRDefault="007F0D79" w:rsidP="00054F8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F7692B" w14:textId="77777777" w:rsidR="007F0D79" w:rsidRPr="0013335C" w:rsidRDefault="007F0D79" w:rsidP="00054F8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48A3D82" w14:textId="77777777" w:rsidR="007F0D79" w:rsidRPr="0013335C" w:rsidRDefault="007F0D79" w:rsidP="00054F8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66887C" w14:textId="77777777" w:rsidR="007F0D79" w:rsidRPr="0013335C" w:rsidRDefault="007F0D79" w:rsidP="00054F8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8EB1E0" w14:textId="77777777" w:rsidR="007F0D79" w:rsidRPr="0013335C" w:rsidRDefault="007F0D79" w:rsidP="00054F8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4A9406" w14:textId="77777777" w:rsidR="007F0D79" w:rsidRPr="0013335C" w:rsidRDefault="007F0D79" w:rsidP="00054F8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71D861F" w14:textId="77777777" w:rsidR="007F0D79" w:rsidRPr="0013335C" w:rsidRDefault="007F0D79" w:rsidP="00054F85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7F0D79" w:rsidRPr="0013335C" w14:paraId="625C14BA" w14:textId="77777777" w:rsidTr="007F0D79">
        <w:tc>
          <w:tcPr>
            <w:tcW w:w="3330" w:type="dxa"/>
            <w:shd w:val="clear" w:color="auto" w:fill="auto"/>
            <w:vAlign w:val="bottom"/>
          </w:tcPr>
          <w:p w14:paraId="5EE77ABD" w14:textId="77777777" w:rsidR="007F0D79" w:rsidRPr="0013335C" w:rsidRDefault="00577624" w:rsidP="007F0D79">
            <w:pPr>
              <w:tabs>
                <w:tab w:val="left" w:pos="101"/>
              </w:tabs>
              <w:ind w:left="101" w:hanging="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lastRenderedPageBreak/>
              <w:t>31</w:t>
            </w:r>
            <w:r w:rsidR="007F0D79"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7F0D79"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15C7D5F" w14:textId="77777777" w:rsidR="007F0D79" w:rsidRPr="0013335C" w:rsidRDefault="007F0D79" w:rsidP="007F0D79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42A81E" w14:textId="77777777" w:rsidR="007F0D79" w:rsidRPr="0013335C" w:rsidRDefault="007F0D79" w:rsidP="007F0D7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382B18" w14:textId="77777777" w:rsidR="007F0D79" w:rsidRPr="0013335C" w:rsidRDefault="007F0D79" w:rsidP="007F0D7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D9E0ED" w14:textId="77777777" w:rsidR="007F0D79" w:rsidRPr="0013335C" w:rsidRDefault="007F0D79" w:rsidP="007F0D79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E96E08D" w14:textId="77777777" w:rsidR="007F0D79" w:rsidRPr="0013335C" w:rsidRDefault="007F0D79" w:rsidP="007F0D7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31761B" w14:textId="77777777" w:rsidR="007F0D79" w:rsidRPr="0013335C" w:rsidRDefault="007F0D79" w:rsidP="007F0D79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8CF7CC" w14:textId="77777777" w:rsidR="007F0D79" w:rsidRPr="0013335C" w:rsidRDefault="007F0D79" w:rsidP="007F0D7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0B2F0A" w14:textId="77777777" w:rsidR="007F0D79" w:rsidRPr="0013335C" w:rsidRDefault="007F0D79" w:rsidP="007F0D79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C187C0E" w14:textId="77777777" w:rsidR="007F0D79" w:rsidRPr="0013335C" w:rsidRDefault="007F0D79" w:rsidP="007F0D79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7F0D79" w:rsidRPr="0013335C" w14:paraId="2BF6A9BD" w14:textId="77777777" w:rsidTr="007F0D79">
        <w:tc>
          <w:tcPr>
            <w:tcW w:w="3330" w:type="dxa"/>
            <w:shd w:val="clear" w:color="auto" w:fill="auto"/>
            <w:vAlign w:val="bottom"/>
          </w:tcPr>
          <w:p w14:paraId="01941624" w14:textId="77777777" w:rsidR="007F0D79" w:rsidRPr="0013335C" w:rsidRDefault="007F0D79" w:rsidP="007F0D79">
            <w:pPr>
              <w:tabs>
                <w:tab w:val="left" w:pos="101"/>
              </w:tabs>
              <w:ind w:left="101" w:hanging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14:paraId="29220C24" w14:textId="77777777" w:rsidR="007F0D79" w:rsidRPr="0013335C" w:rsidRDefault="007F0D79" w:rsidP="007F0D79">
            <w:pPr>
              <w:tabs>
                <w:tab w:val="left" w:pos="101"/>
                <w:tab w:val="left" w:pos="191"/>
              </w:tabs>
              <w:ind w:left="101" w:hanging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A38893D" w14:textId="77777777" w:rsidR="007F0D79" w:rsidRPr="0013335C" w:rsidRDefault="007F0D79" w:rsidP="007F0D79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F5A512" w14:textId="77777777" w:rsidR="007F0D79" w:rsidRPr="0013335C" w:rsidRDefault="007F0D79" w:rsidP="007F0D7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CA4C57" w14:textId="77777777" w:rsidR="007F0D79" w:rsidRPr="0013335C" w:rsidRDefault="007F0D79" w:rsidP="007F0D7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DF688D" w14:textId="77777777" w:rsidR="007F0D79" w:rsidRPr="0013335C" w:rsidRDefault="007F0D79" w:rsidP="007F0D79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7BAE18F" w14:textId="77777777" w:rsidR="007F0D79" w:rsidRPr="0013335C" w:rsidRDefault="007F0D79" w:rsidP="007F0D7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6BF9D9" w14:textId="77777777" w:rsidR="007F0D79" w:rsidRPr="0013335C" w:rsidRDefault="007F0D79" w:rsidP="007F0D79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5CDDF0" w14:textId="77777777" w:rsidR="007F0D79" w:rsidRPr="0013335C" w:rsidRDefault="007F0D79" w:rsidP="007F0D7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BB0D70" w14:textId="77777777" w:rsidR="007F0D79" w:rsidRPr="0013335C" w:rsidRDefault="007F0D79" w:rsidP="007F0D79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7FF65F1" w14:textId="77777777" w:rsidR="007F0D79" w:rsidRPr="0013335C" w:rsidRDefault="007F0D79" w:rsidP="007F0D79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7F0D79" w:rsidRPr="0013335C" w14:paraId="33368D84" w14:textId="77777777" w:rsidTr="00054F85">
        <w:tc>
          <w:tcPr>
            <w:tcW w:w="3330" w:type="dxa"/>
            <w:shd w:val="clear" w:color="auto" w:fill="auto"/>
            <w:vAlign w:val="bottom"/>
          </w:tcPr>
          <w:p w14:paraId="30DA93AC" w14:textId="77777777" w:rsidR="007F0D79" w:rsidRPr="0013335C" w:rsidRDefault="007F0D79" w:rsidP="007F0D79">
            <w:pPr>
              <w:tabs>
                <w:tab w:val="left" w:pos="101"/>
              </w:tabs>
              <w:ind w:left="101" w:hanging="91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71" w:type="dxa"/>
            <w:shd w:val="clear" w:color="auto" w:fill="auto"/>
          </w:tcPr>
          <w:p w14:paraId="4C60096C" w14:textId="77777777" w:rsidR="007F0D79" w:rsidRPr="0013335C" w:rsidRDefault="00577624" w:rsidP="007F0D79">
            <w:pPr>
              <w:pStyle w:val="BodyTextIndent2"/>
              <w:tabs>
                <w:tab w:val="clear" w:pos="540"/>
                <w:tab w:val="clear" w:pos="990"/>
                <w:tab w:val="decimal" w:pos="100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</w:t>
            </w:r>
            <w:r w:rsidR="007F0D79"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113</w:t>
            </w:r>
          </w:p>
        </w:tc>
        <w:tc>
          <w:tcPr>
            <w:tcW w:w="180" w:type="dxa"/>
            <w:shd w:val="clear" w:color="auto" w:fill="auto"/>
          </w:tcPr>
          <w:p w14:paraId="1B564935" w14:textId="77777777" w:rsidR="007F0D79" w:rsidRPr="0013335C" w:rsidRDefault="007F0D79" w:rsidP="007F0D7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4328FB" w14:textId="77777777" w:rsidR="007F0D79" w:rsidRPr="0013335C" w:rsidRDefault="00577624" w:rsidP="007F0D79">
            <w:pPr>
              <w:pStyle w:val="BodyTextIndent2"/>
              <w:tabs>
                <w:tab w:val="clear" w:pos="540"/>
                <w:tab w:val="clear" w:pos="990"/>
                <w:tab w:val="decimal" w:pos="83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4</w:t>
            </w:r>
            <w:r w:rsidR="007F0D79"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596</w:t>
            </w:r>
          </w:p>
        </w:tc>
        <w:tc>
          <w:tcPr>
            <w:tcW w:w="180" w:type="dxa"/>
            <w:shd w:val="clear" w:color="auto" w:fill="auto"/>
          </w:tcPr>
          <w:p w14:paraId="2387FDE7" w14:textId="77777777" w:rsidR="007F0D79" w:rsidRPr="0013335C" w:rsidRDefault="007F0D79" w:rsidP="007F0D79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33243CCB" w14:textId="77777777" w:rsidR="007F0D79" w:rsidRPr="0013335C" w:rsidRDefault="007F0D79" w:rsidP="007F0D79">
            <w:pPr>
              <w:pStyle w:val="BodyTextIndent2"/>
              <w:tabs>
                <w:tab w:val="clear" w:pos="540"/>
                <w:tab w:val="clear" w:pos="990"/>
                <w:tab w:val="decimal" w:pos="63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3D023A" w14:textId="77777777" w:rsidR="007F0D79" w:rsidRPr="0013335C" w:rsidRDefault="007F0D79" w:rsidP="007F0D7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8B33AE" w14:textId="77777777" w:rsidR="007F0D79" w:rsidRPr="0013335C" w:rsidRDefault="00577624" w:rsidP="007F0D79">
            <w:pPr>
              <w:pStyle w:val="BodyTextIndent2"/>
              <w:tabs>
                <w:tab w:val="clear" w:pos="540"/>
                <w:tab w:val="clear" w:pos="990"/>
                <w:tab w:val="decimal" w:pos="83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517</w:t>
            </w:r>
          </w:p>
        </w:tc>
        <w:tc>
          <w:tcPr>
            <w:tcW w:w="180" w:type="dxa"/>
            <w:shd w:val="clear" w:color="auto" w:fill="auto"/>
          </w:tcPr>
          <w:p w14:paraId="6A4A4E0F" w14:textId="77777777" w:rsidR="007F0D79" w:rsidRPr="0013335C" w:rsidRDefault="007F0D79" w:rsidP="007F0D7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14:paraId="3FA189F7" w14:textId="77777777" w:rsidR="007F0D79" w:rsidRPr="0013335C" w:rsidRDefault="00577624" w:rsidP="007F0D79">
            <w:pPr>
              <w:pStyle w:val="BodyTextIndent2"/>
              <w:tabs>
                <w:tab w:val="clear" w:pos="540"/>
                <w:tab w:val="clear" w:pos="990"/>
                <w:tab w:val="decimal" w:pos="88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</w:t>
            </w:r>
            <w:r w:rsidR="007F0D79"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113</w:t>
            </w:r>
          </w:p>
        </w:tc>
      </w:tr>
    </w:tbl>
    <w:p w14:paraId="4EDFD10D" w14:textId="77777777" w:rsidR="00637F29" w:rsidRPr="0013335C" w:rsidRDefault="00637F29" w:rsidP="007F0D79">
      <w:pPr>
        <w:tabs>
          <w:tab w:val="left" w:pos="55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7B63C03A" w14:textId="77777777" w:rsidR="00CE1F70" w:rsidRPr="0013335C" w:rsidRDefault="00637F29" w:rsidP="007F0D79">
      <w:pPr>
        <w:tabs>
          <w:tab w:val="left" w:pos="55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ab/>
      </w:r>
      <w:r w:rsidR="006E79CD" w:rsidRPr="0013335C">
        <w:rPr>
          <w:rFonts w:ascii="Angsana New" w:hAnsi="Angsana New" w:hint="cs"/>
          <w:sz w:val="30"/>
          <w:szCs w:val="30"/>
          <w:cs/>
        </w:rPr>
        <w:t xml:space="preserve">มูลค่ายุติธรรมระดับ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3</w:t>
      </w:r>
      <w:r w:rsidR="006E79CD" w:rsidRPr="0013335C">
        <w:rPr>
          <w:rFonts w:ascii="Angsana New" w:hAnsi="Angsana New" w:hint="cs"/>
          <w:sz w:val="30"/>
          <w:szCs w:val="30"/>
        </w:rPr>
        <w:t xml:space="preserve"> </w:t>
      </w:r>
      <w:r w:rsidR="006E79CD" w:rsidRPr="0013335C">
        <w:rPr>
          <w:rFonts w:ascii="Angsana New" w:hAnsi="Angsana New" w:hint="cs"/>
          <w:sz w:val="30"/>
          <w:szCs w:val="30"/>
          <w:cs/>
        </w:rPr>
        <w:t>สำหรับตราสารทุนที่เป็นหลักทรัพย์เผื่อขายอ้างอิงราคาซื้อล่าสุดจากตลาดหลักทรัพย์</w:t>
      </w:r>
    </w:p>
    <w:p w14:paraId="3CD26F7A" w14:textId="77777777" w:rsidR="001C4470" w:rsidRPr="0013335C" w:rsidRDefault="001C4470" w:rsidP="007F0D79">
      <w:pPr>
        <w:tabs>
          <w:tab w:val="left" w:pos="55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700B5F47" w14:textId="77777777" w:rsidR="001C4470" w:rsidRPr="0013335C" w:rsidRDefault="001C4470" w:rsidP="007F0D79">
      <w:pPr>
        <w:tabs>
          <w:tab w:val="left" w:pos="55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ลูกหนี้การค้าและลูกหนี้อื่น เงินให้กู้</w:t>
      </w:r>
      <w:r w:rsidR="0045391C" w:rsidRPr="0013335C">
        <w:rPr>
          <w:rFonts w:ascii="Angsana New" w:hAnsi="Angsana New" w:hint="cs"/>
          <w:sz w:val="30"/>
          <w:szCs w:val="30"/>
          <w:cs/>
        </w:rPr>
        <w:t xml:space="preserve">ยืมระยะสั้นแก่กิจการที่เกี่ยวข้องกัน เจ้าหนี้การค้าและเจ้าหนี้อื่น มีราคาตามบัญชีของสินทรัพย์ทางการเงินและหนี้สินทางการเงินใกล้เคียงกับมูลค่ายุติธรรม </w:t>
      </w:r>
      <w:r w:rsidR="00DD4595" w:rsidRPr="0013335C">
        <w:rPr>
          <w:rFonts w:ascii="Angsana New" w:hAnsi="Angsana New" w:hint="cs"/>
          <w:sz w:val="30"/>
          <w:szCs w:val="30"/>
          <w:cs/>
        </w:rPr>
        <w:t>เนื่องจากเครื่องมือทางการเงินเหล่านี้จะครบกำหนดในระยะเวลาอันสั้น</w:t>
      </w:r>
    </w:p>
    <w:p w14:paraId="7F531D53" w14:textId="77777777" w:rsidR="00B345ED" w:rsidRPr="0013335C" w:rsidRDefault="00B345ED" w:rsidP="007F0D79">
      <w:pPr>
        <w:tabs>
          <w:tab w:val="left" w:pos="55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32990725" w14:textId="77777777" w:rsidR="009D227D" w:rsidRPr="0013335C" w:rsidRDefault="00AF200E" w:rsidP="00D45CE5">
      <w:pPr>
        <w:numPr>
          <w:ilvl w:val="0"/>
          <w:numId w:val="27"/>
        </w:numPr>
        <w:tabs>
          <w:tab w:val="left" w:pos="55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3335C">
        <w:rPr>
          <w:rFonts w:ascii="Angsana New" w:hAnsi="Angsana New" w:hint="cs"/>
          <w:b/>
          <w:bCs/>
          <w:sz w:val="30"/>
          <w:szCs w:val="30"/>
          <w:cs/>
          <w:lang w:val="th-TH"/>
        </w:rPr>
        <w:t>ภาระผูกพันกับกิจการที่ไม่เกี่ยวข้องกัน</w:t>
      </w:r>
    </w:p>
    <w:p w14:paraId="33B3D203" w14:textId="77777777" w:rsidR="006F13E5" w:rsidRPr="0013335C" w:rsidRDefault="006F13E5" w:rsidP="007F0D79">
      <w:pPr>
        <w:tabs>
          <w:tab w:val="left" w:pos="55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72"/>
        <w:gridCol w:w="1260"/>
        <w:gridCol w:w="283"/>
        <w:gridCol w:w="1247"/>
      </w:tblGrid>
      <w:tr w:rsidR="00471CCE" w:rsidRPr="0013335C" w14:paraId="23529B17" w14:textId="77777777" w:rsidTr="009F0618">
        <w:trPr>
          <w:tblHeader/>
        </w:trPr>
        <w:tc>
          <w:tcPr>
            <w:tcW w:w="6372" w:type="dxa"/>
          </w:tcPr>
          <w:p w14:paraId="148C8014" w14:textId="77777777" w:rsidR="00471CCE" w:rsidRPr="0013335C" w:rsidRDefault="00471CCE" w:rsidP="008A64A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6D1A4193" w14:textId="77777777" w:rsidR="00471CCE" w:rsidRPr="0013335C" w:rsidRDefault="00471CCE" w:rsidP="008A64AD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71CCE" w:rsidRPr="0013335C" w14:paraId="6448C0E0" w14:textId="77777777" w:rsidTr="009F0618">
        <w:trPr>
          <w:tblHeader/>
        </w:trPr>
        <w:tc>
          <w:tcPr>
            <w:tcW w:w="6372" w:type="dxa"/>
          </w:tcPr>
          <w:p w14:paraId="33149068" w14:textId="77777777" w:rsidR="00471CCE" w:rsidRPr="0013335C" w:rsidRDefault="00471CCE" w:rsidP="008A64A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36F4B176" w14:textId="77777777" w:rsidR="00471CCE" w:rsidRPr="0013335C" w:rsidRDefault="00471CCE" w:rsidP="008A64AD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13335C" w14:paraId="3DDEB7C4" w14:textId="77777777" w:rsidTr="009F0618">
        <w:trPr>
          <w:tblHeader/>
        </w:trPr>
        <w:tc>
          <w:tcPr>
            <w:tcW w:w="6372" w:type="dxa"/>
          </w:tcPr>
          <w:p w14:paraId="561C3661" w14:textId="77777777" w:rsidR="00471CCE" w:rsidRPr="0013335C" w:rsidRDefault="00471CCE" w:rsidP="008A64A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135EFB63" w14:textId="77777777" w:rsidR="00471CCE" w:rsidRPr="0013335C" w:rsidRDefault="00471CCE" w:rsidP="008A64AD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C653BF" w:rsidRPr="0013335C" w14:paraId="36355776" w14:textId="77777777" w:rsidTr="009F0618">
        <w:trPr>
          <w:tblHeader/>
        </w:trPr>
        <w:tc>
          <w:tcPr>
            <w:tcW w:w="6372" w:type="dxa"/>
          </w:tcPr>
          <w:p w14:paraId="243CB9E3" w14:textId="77777777" w:rsidR="00C653BF" w:rsidRPr="0013335C" w:rsidRDefault="00C653BF" w:rsidP="00C653B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48B41195" w14:textId="77777777" w:rsidR="00C653BF" w:rsidRPr="0013335C" w:rsidRDefault="00577624" w:rsidP="00CB1B8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3" w:type="dxa"/>
          </w:tcPr>
          <w:p w14:paraId="3F134BFC" w14:textId="77777777" w:rsidR="00C653BF" w:rsidRPr="0013335C" w:rsidRDefault="00C653BF" w:rsidP="00C653BF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7" w:type="dxa"/>
          </w:tcPr>
          <w:p w14:paraId="6256C7A1" w14:textId="77777777" w:rsidR="00C653BF" w:rsidRPr="0013335C" w:rsidRDefault="00577624" w:rsidP="00CB1B8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C653BF" w:rsidRPr="0013335C" w14:paraId="35C10750" w14:textId="77777777" w:rsidTr="009F0618">
        <w:trPr>
          <w:tblHeader/>
        </w:trPr>
        <w:tc>
          <w:tcPr>
            <w:tcW w:w="6372" w:type="dxa"/>
          </w:tcPr>
          <w:p w14:paraId="376919E4" w14:textId="77777777" w:rsidR="00C653BF" w:rsidRPr="0013335C" w:rsidRDefault="00C653BF" w:rsidP="00C653BF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5613195E" w14:textId="77777777" w:rsidR="00C653BF" w:rsidRPr="0013335C" w:rsidRDefault="00C653BF" w:rsidP="00C653BF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653BF" w:rsidRPr="0013335C" w14:paraId="460F7954" w14:textId="77777777" w:rsidTr="009F0618">
        <w:trPr>
          <w:trHeight w:val="389"/>
        </w:trPr>
        <w:tc>
          <w:tcPr>
            <w:tcW w:w="6372" w:type="dxa"/>
          </w:tcPr>
          <w:p w14:paraId="49424B93" w14:textId="77777777" w:rsidR="00C653BF" w:rsidRPr="0013335C" w:rsidRDefault="00C653BF" w:rsidP="00C653BF">
            <w:pPr>
              <w:pStyle w:val="BodyTextIndent2"/>
              <w:spacing w:before="0"/>
              <w:ind w:hanging="18"/>
              <w:jc w:val="lef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ภาระผูกพันรายจ่ายฝ่ายทุน</w:t>
            </w:r>
          </w:p>
        </w:tc>
        <w:tc>
          <w:tcPr>
            <w:tcW w:w="1260" w:type="dxa"/>
            <w:vAlign w:val="bottom"/>
          </w:tcPr>
          <w:p w14:paraId="0F5A1322" w14:textId="77777777" w:rsidR="00C653BF" w:rsidRPr="0013335C" w:rsidRDefault="00C653BF" w:rsidP="00C653BF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D9CB2D5" w14:textId="77777777" w:rsidR="00C653BF" w:rsidRPr="0013335C" w:rsidRDefault="00C653BF" w:rsidP="00C653BF">
            <w:pPr>
              <w:tabs>
                <w:tab w:val="decimal" w:pos="108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14:paraId="4F8540B0" w14:textId="77777777" w:rsidR="00C653BF" w:rsidRPr="0013335C" w:rsidRDefault="00C653BF" w:rsidP="00C653BF">
            <w:pPr>
              <w:tabs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653BF" w:rsidRPr="0013335C" w14:paraId="3100049D" w14:textId="77777777" w:rsidTr="009F0618">
        <w:trPr>
          <w:trHeight w:val="389"/>
        </w:trPr>
        <w:tc>
          <w:tcPr>
            <w:tcW w:w="6372" w:type="dxa"/>
          </w:tcPr>
          <w:p w14:paraId="5AAE59BD" w14:textId="77777777" w:rsidR="00C653BF" w:rsidRPr="0013335C" w:rsidRDefault="00C653BF" w:rsidP="00C653BF">
            <w:pPr>
              <w:pStyle w:val="BodyTextIndent2"/>
              <w:spacing w:before="0"/>
              <w:ind w:hanging="18"/>
              <w:jc w:val="left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US"/>
              </w:rPr>
              <w:t>สัญญาที่</w:t>
            </w: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ยัง</w:t>
            </w: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US"/>
              </w:rPr>
              <w:t>ไม่ได้รับรู้</w:t>
            </w:r>
          </w:p>
        </w:tc>
        <w:tc>
          <w:tcPr>
            <w:tcW w:w="1260" w:type="dxa"/>
            <w:vAlign w:val="bottom"/>
          </w:tcPr>
          <w:p w14:paraId="6DB599C6" w14:textId="77777777" w:rsidR="00C653BF" w:rsidRPr="0013335C" w:rsidRDefault="00C653BF" w:rsidP="00C653BF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AD93345" w14:textId="77777777" w:rsidR="00C653BF" w:rsidRPr="0013335C" w:rsidRDefault="00C653BF" w:rsidP="00C653BF">
            <w:pPr>
              <w:tabs>
                <w:tab w:val="decimal" w:pos="108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14:paraId="2990BF1A" w14:textId="77777777" w:rsidR="00C653BF" w:rsidRPr="0013335C" w:rsidRDefault="00C653BF" w:rsidP="00C653BF">
            <w:pPr>
              <w:tabs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E41BD" w:rsidRPr="0013335C" w14:paraId="2C17CFB6" w14:textId="77777777" w:rsidTr="009F0618">
        <w:trPr>
          <w:trHeight w:val="407"/>
        </w:trPr>
        <w:tc>
          <w:tcPr>
            <w:tcW w:w="6372" w:type="dxa"/>
          </w:tcPr>
          <w:p w14:paraId="68BDCF67" w14:textId="77777777" w:rsidR="000E41BD" w:rsidRPr="0013335C" w:rsidRDefault="000E41BD" w:rsidP="000E41BD">
            <w:pPr>
              <w:pStyle w:val="BodyTextIndent2"/>
              <w:spacing w:before="0"/>
              <w:ind w:hanging="18"/>
              <w:jc w:val="lef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อาคารและอุปกรณ์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CA907D" w14:textId="77777777" w:rsidR="000E41BD" w:rsidRPr="0013335C" w:rsidRDefault="00577624" w:rsidP="000E41BD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24</w:t>
            </w:r>
            <w:r w:rsidR="001A423F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003</w:t>
            </w:r>
          </w:p>
        </w:tc>
        <w:tc>
          <w:tcPr>
            <w:tcW w:w="283" w:type="dxa"/>
          </w:tcPr>
          <w:p w14:paraId="7A15DEBA" w14:textId="77777777" w:rsidR="000E41BD" w:rsidRPr="0013335C" w:rsidRDefault="000E41BD" w:rsidP="000E41BD">
            <w:pPr>
              <w:pStyle w:val="Heading4"/>
              <w:tabs>
                <w:tab w:val="decimal" w:pos="108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vAlign w:val="bottom"/>
          </w:tcPr>
          <w:p w14:paraId="340E852D" w14:textId="77777777" w:rsidR="000E41BD" w:rsidRPr="0013335C" w:rsidRDefault="00577624" w:rsidP="000E41BD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34</w:t>
            </w:r>
            <w:r w:rsidR="000E41BD"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810</w:t>
            </w:r>
          </w:p>
        </w:tc>
      </w:tr>
      <w:tr w:rsidR="003909C8" w:rsidRPr="0013335C" w14:paraId="458D3A54" w14:textId="77777777" w:rsidTr="009F0618">
        <w:trPr>
          <w:trHeight w:val="407"/>
        </w:trPr>
        <w:tc>
          <w:tcPr>
            <w:tcW w:w="6372" w:type="dxa"/>
          </w:tcPr>
          <w:p w14:paraId="28885415" w14:textId="77777777" w:rsidR="003909C8" w:rsidRPr="0013335C" w:rsidRDefault="003909C8" w:rsidP="000E41BD">
            <w:pPr>
              <w:pStyle w:val="BodyTextIndent2"/>
              <w:spacing w:before="0"/>
              <w:ind w:hanging="18"/>
              <w:jc w:val="lef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0E70BD" w14:textId="77777777" w:rsidR="003909C8" w:rsidRPr="0013335C" w:rsidRDefault="003909C8" w:rsidP="000E41BD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207C498" w14:textId="77777777" w:rsidR="003909C8" w:rsidRPr="0013335C" w:rsidRDefault="003909C8" w:rsidP="000E41BD">
            <w:pPr>
              <w:pStyle w:val="Heading4"/>
              <w:tabs>
                <w:tab w:val="decimal" w:pos="108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  <w:vAlign w:val="bottom"/>
          </w:tcPr>
          <w:p w14:paraId="2F0DF56E" w14:textId="77777777" w:rsidR="003909C8" w:rsidRPr="0013335C" w:rsidRDefault="003909C8" w:rsidP="000E41BD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55503" w:rsidRPr="0013335C" w14:paraId="217E8C58" w14:textId="77777777" w:rsidTr="009F0618">
        <w:trPr>
          <w:trHeight w:val="389"/>
        </w:trPr>
        <w:tc>
          <w:tcPr>
            <w:tcW w:w="6372" w:type="dxa"/>
            <w:vAlign w:val="center"/>
          </w:tcPr>
          <w:p w14:paraId="5603794A" w14:textId="026A74E9" w:rsidR="00B55503" w:rsidRPr="0013335C" w:rsidRDefault="00B55503" w:rsidP="00B55503">
            <w:pPr>
              <w:pStyle w:val="BodyTextIndent2"/>
              <w:spacing w:before="0"/>
              <w:ind w:hanging="1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จำนวนเงินขั้นต่ำที่ต้องจ่ายในอนาคตทั้งสิ้นภายใต้สัญญาเช่าดำเนินงาน</w:t>
            </w:r>
            <w:r w:rsidR="008B391E"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br/>
              <w:t xml:space="preserve">   </w:t>
            </w: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ที่บอกเลิกไม่ได้</w:t>
            </w:r>
          </w:p>
        </w:tc>
        <w:tc>
          <w:tcPr>
            <w:tcW w:w="1260" w:type="dxa"/>
            <w:vAlign w:val="bottom"/>
          </w:tcPr>
          <w:p w14:paraId="5E50DE61" w14:textId="77777777" w:rsidR="00B55503" w:rsidRPr="0013335C" w:rsidRDefault="00B55503" w:rsidP="00B55503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F70088D" w14:textId="77777777" w:rsidR="00B55503" w:rsidRPr="0013335C" w:rsidRDefault="00B55503" w:rsidP="00B55503">
            <w:pPr>
              <w:tabs>
                <w:tab w:val="decimal" w:pos="108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14:paraId="6804F6D7" w14:textId="77777777" w:rsidR="00B55503" w:rsidRPr="0013335C" w:rsidRDefault="00B55503" w:rsidP="00B55503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55503" w:rsidRPr="0013335C" w14:paraId="71833D74" w14:textId="77777777" w:rsidTr="00B55503">
        <w:trPr>
          <w:trHeight w:val="389"/>
        </w:trPr>
        <w:tc>
          <w:tcPr>
            <w:tcW w:w="6372" w:type="dxa"/>
            <w:vAlign w:val="center"/>
          </w:tcPr>
          <w:p w14:paraId="0EDAD793" w14:textId="05CBF969" w:rsidR="00B55503" w:rsidRPr="0013335C" w:rsidRDefault="00B55503" w:rsidP="00B55503">
            <w:pPr>
              <w:pStyle w:val="BodyTextIndent2"/>
              <w:spacing w:before="0"/>
              <w:ind w:hanging="1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1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7C8CE071" w14:textId="7D2BF387" w:rsidR="00B55503" w:rsidRPr="0013335C" w:rsidRDefault="00B55503" w:rsidP="00B55503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8,101</w:t>
            </w:r>
          </w:p>
        </w:tc>
        <w:tc>
          <w:tcPr>
            <w:tcW w:w="283" w:type="dxa"/>
          </w:tcPr>
          <w:p w14:paraId="438B382D" w14:textId="77777777" w:rsidR="00B55503" w:rsidRPr="0013335C" w:rsidRDefault="00B55503" w:rsidP="00B55503">
            <w:pPr>
              <w:tabs>
                <w:tab w:val="decimal" w:pos="108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14:paraId="4EF6EA31" w14:textId="1A2A7FB3" w:rsidR="00B55503" w:rsidRPr="0013335C" w:rsidRDefault="00B55503" w:rsidP="00B55503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5,582</w:t>
            </w:r>
          </w:p>
        </w:tc>
      </w:tr>
      <w:tr w:rsidR="00B55503" w:rsidRPr="0013335C" w14:paraId="1AD7C0DB" w14:textId="77777777" w:rsidTr="00B55503">
        <w:trPr>
          <w:trHeight w:val="389"/>
        </w:trPr>
        <w:tc>
          <w:tcPr>
            <w:tcW w:w="6372" w:type="dxa"/>
            <w:vAlign w:val="center"/>
          </w:tcPr>
          <w:p w14:paraId="52D97B4F" w14:textId="6B71C107" w:rsidR="00B55503" w:rsidRPr="0013335C" w:rsidRDefault="00B55503" w:rsidP="00B55503">
            <w:pPr>
              <w:pStyle w:val="BodyTextIndent2"/>
              <w:spacing w:before="0"/>
              <w:ind w:hanging="1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1 - 5 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C5C5C63" w14:textId="060722EE" w:rsidR="00B55503" w:rsidRPr="0013335C" w:rsidRDefault="00B55503" w:rsidP="00B55503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17,483</w:t>
            </w:r>
          </w:p>
        </w:tc>
        <w:tc>
          <w:tcPr>
            <w:tcW w:w="283" w:type="dxa"/>
          </w:tcPr>
          <w:p w14:paraId="7E51483C" w14:textId="77777777" w:rsidR="00B55503" w:rsidRPr="0013335C" w:rsidRDefault="00B55503" w:rsidP="00B55503">
            <w:pPr>
              <w:tabs>
                <w:tab w:val="decimal" w:pos="108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0F4D12D2" w14:textId="5AD3C1D3" w:rsidR="00B55503" w:rsidRPr="0013335C" w:rsidRDefault="00B55503" w:rsidP="00B55503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10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991</w:t>
            </w:r>
          </w:p>
        </w:tc>
      </w:tr>
      <w:tr w:rsidR="00B55503" w:rsidRPr="0013335C" w14:paraId="4AE1D99C" w14:textId="77777777" w:rsidTr="00B55503">
        <w:trPr>
          <w:trHeight w:val="389"/>
        </w:trPr>
        <w:tc>
          <w:tcPr>
            <w:tcW w:w="6372" w:type="dxa"/>
            <w:vAlign w:val="center"/>
          </w:tcPr>
          <w:p w14:paraId="620E5EBC" w14:textId="08BFB2CB" w:rsidR="00B55503" w:rsidRPr="0013335C" w:rsidRDefault="00B55503" w:rsidP="00B55503">
            <w:pPr>
              <w:pStyle w:val="BodyTextIndent2"/>
              <w:spacing w:before="0"/>
              <w:ind w:hanging="1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552F95" w14:textId="3D3AC1E1" w:rsidR="00B55503" w:rsidRPr="0013335C" w:rsidRDefault="00B55503" w:rsidP="00B55503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25,584</w:t>
            </w:r>
          </w:p>
        </w:tc>
        <w:tc>
          <w:tcPr>
            <w:tcW w:w="283" w:type="dxa"/>
          </w:tcPr>
          <w:p w14:paraId="4B0F4670" w14:textId="77777777" w:rsidR="00B55503" w:rsidRPr="0013335C" w:rsidRDefault="00B55503" w:rsidP="00B55503">
            <w:pPr>
              <w:tabs>
                <w:tab w:val="decimal" w:pos="108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E1254" w14:textId="122CAE0E" w:rsidR="00B55503" w:rsidRPr="0013335C" w:rsidRDefault="00B55503" w:rsidP="00B55503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16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573</w:t>
            </w:r>
          </w:p>
        </w:tc>
      </w:tr>
    </w:tbl>
    <w:p w14:paraId="15DB196F" w14:textId="4913CBC9" w:rsidR="009A601D" w:rsidRPr="0013335C" w:rsidRDefault="009A601D" w:rsidP="009F0618">
      <w:pPr>
        <w:tabs>
          <w:tab w:val="left" w:pos="55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31</w:t>
      </w:r>
      <w:r w:rsidRPr="0013335C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2563</w:t>
      </w:r>
      <w:r w:rsidRPr="0013335C">
        <w:rPr>
          <w:rFonts w:ascii="Angsana New" w:hAnsi="Angsana New" w:hint="cs"/>
          <w:sz w:val="30"/>
          <w:szCs w:val="30"/>
          <w:cs/>
        </w:rPr>
        <w:t xml:space="preserve"> บริษัทมีหนังสือค้ำประกันบริษัทที่ธนาคารในประเทศแห่งหนึ่งเป็นผู้ออกให้กับการไฟฟ้านครหลวง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15</w:t>
      </w:r>
      <w:r w:rsidRPr="0013335C">
        <w:rPr>
          <w:rFonts w:ascii="Angsana New" w:hAnsi="Angsana New" w:hint="cs"/>
          <w:sz w:val="30"/>
          <w:szCs w:val="30"/>
        </w:rPr>
        <w:t>.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77</w:t>
      </w:r>
      <w:r w:rsidRPr="0013335C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116B86D4" w14:textId="77777777" w:rsidR="00F54F92" w:rsidRPr="0013335C" w:rsidRDefault="00F54F92" w:rsidP="009F0618">
      <w:pPr>
        <w:tabs>
          <w:tab w:val="left" w:pos="55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65201BC6" w14:textId="77777777" w:rsidR="00AF200E" w:rsidRPr="0013335C" w:rsidRDefault="00AF200E" w:rsidP="00D45CE5">
      <w:pPr>
        <w:numPr>
          <w:ilvl w:val="0"/>
          <w:numId w:val="27"/>
        </w:numPr>
        <w:tabs>
          <w:tab w:val="left" w:pos="55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13335C">
        <w:rPr>
          <w:rFonts w:ascii="Angsana New" w:hAnsi="Angsana New" w:hint="cs"/>
          <w:b/>
          <w:bCs/>
          <w:sz w:val="30"/>
          <w:szCs w:val="30"/>
          <w:cs/>
          <w:lang w:val="th-TH"/>
        </w:rPr>
        <w:t>มาตรฐานการรายงานทางการเงินที่ยังไม่ได้ใช้</w:t>
      </w:r>
    </w:p>
    <w:p w14:paraId="1BD673F1" w14:textId="77777777" w:rsidR="00946112" w:rsidRPr="0013335C" w:rsidRDefault="00946112" w:rsidP="009F0618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0D2AA571" w14:textId="389BAB58" w:rsidR="000432C0" w:rsidRPr="0013335C" w:rsidRDefault="008D5B75" w:rsidP="009F0618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มาตรฐานการรายงานทางการเงินที่ออกและปรับปรุงใหม่ที่เกี่ยวกับการดำเนินงานของบริษัท ซึ่งคาดว่าจะมีผลกระทบที่มีสาระสำคัญต่อ</w:t>
      </w:r>
      <w:r w:rsidR="00F162DA" w:rsidRPr="0013335C">
        <w:rPr>
          <w:rFonts w:ascii="Angsana New" w:hAnsi="Angsana New" w:hint="cs"/>
          <w:sz w:val="30"/>
          <w:szCs w:val="30"/>
          <w:cs/>
        </w:rPr>
        <w:t>งบการเงินที่แสดงเงินลงทุนตามวิธีส่วนได้ส่วนเสีย</w:t>
      </w:r>
      <w:r w:rsidR="001B2CA0" w:rsidRPr="0013335C">
        <w:rPr>
          <w:rFonts w:ascii="Angsana New" w:hAnsi="Angsana New" w:hint="cs"/>
          <w:sz w:val="30"/>
          <w:szCs w:val="30"/>
          <w:cs/>
        </w:rPr>
        <w:t>และ</w:t>
      </w:r>
      <w:r w:rsidRPr="0013335C"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  <w:r w:rsidR="00F162DA" w:rsidRPr="0013335C">
        <w:rPr>
          <w:rFonts w:ascii="Angsana New" w:hAnsi="Angsana New" w:hint="cs"/>
          <w:sz w:val="30"/>
          <w:szCs w:val="30"/>
          <w:cs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 xml:space="preserve">เมื่อนำมาถือปฏิบัติเป็นครั้งแรก 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1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2563</w:t>
      </w:r>
      <w:r w:rsidR="00B345ED" w:rsidRPr="0013335C">
        <w:rPr>
          <w:rFonts w:ascii="Angsana New" w:hAnsi="Angsana New" w:hint="cs"/>
          <w:sz w:val="30"/>
          <w:szCs w:val="30"/>
        </w:rPr>
        <w:t xml:space="preserve"> </w:t>
      </w:r>
      <w:r w:rsidR="00B345ED" w:rsidRPr="0013335C">
        <w:rPr>
          <w:rFonts w:ascii="Angsana New" w:hAnsi="Angsana New" w:hint="cs"/>
          <w:sz w:val="30"/>
          <w:szCs w:val="30"/>
          <w:cs/>
        </w:rPr>
        <w:t>มี</w:t>
      </w:r>
      <w:r w:rsidRPr="0013335C">
        <w:rPr>
          <w:rFonts w:ascii="Angsana New" w:hAnsi="Angsana New" w:hint="cs"/>
          <w:sz w:val="30"/>
          <w:szCs w:val="30"/>
          <w:cs/>
        </w:rPr>
        <w:t>ดังต่อไปนี้</w:t>
      </w:r>
    </w:p>
    <w:p w14:paraId="49F81FCC" w14:textId="544D7BFF" w:rsidR="009F0618" w:rsidRPr="0013335C" w:rsidRDefault="009F0618" w:rsidP="009F0618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8820" w:type="dxa"/>
        <w:tblInd w:w="450" w:type="dxa"/>
        <w:tblLook w:val="04A0" w:firstRow="1" w:lastRow="0" w:firstColumn="1" w:lastColumn="0" w:noHBand="0" w:noVBand="1"/>
      </w:tblPr>
      <w:tblGrid>
        <w:gridCol w:w="4860"/>
        <w:gridCol w:w="3960"/>
      </w:tblGrid>
      <w:tr w:rsidR="00017288" w:rsidRPr="0013335C" w14:paraId="10B29FBE" w14:textId="77777777" w:rsidTr="00017288">
        <w:trPr>
          <w:tblHeader/>
        </w:trPr>
        <w:tc>
          <w:tcPr>
            <w:tcW w:w="4860" w:type="dxa"/>
            <w:shd w:val="clear" w:color="auto" w:fill="auto"/>
            <w:vAlign w:val="bottom"/>
          </w:tcPr>
          <w:p w14:paraId="4EE8C008" w14:textId="77777777" w:rsidR="00B345ED" w:rsidRPr="0013335C" w:rsidRDefault="00B345ED" w:rsidP="0001728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13335C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3960" w:type="dxa"/>
            <w:shd w:val="clear" w:color="auto" w:fill="auto"/>
            <w:vAlign w:val="bottom"/>
          </w:tcPr>
          <w:p w14:paraId="521BD476" w14:textId="77777777" w:rsidR="00B345ED" w:rsidRPr="0013335C" w:rsidRDefault="00B345ED" w:rsidP="00017288">
            <w:pPr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017288" w:rsidRPr="0013335C" w14:paraId="627DF6A3" w14:textId="77777777" w:rsidTr="00017288">
        <w:tc>
          <w:tcPr>
            <w:tcW w:w="4860" w:type="dxa"/>
            <w:shd w:val="clear" w:color="auto" w:fill="auto"/>
          </w:tcPr>
          <w:p w14:paraId="2FA6EC94" w14:textId="77777777" w:rsidR="00B345ED" w:rsidRPr="0013335C" w:rsidRDefault="00B345ED" w:rsidP="00017288">
            <w:pPr>
              <w:spacing w:line="240" w:lineRule="auto"/>
              <w:ind w:left="162" w:hanging="16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13335C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577624" w:rsidRPr="0013335C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7</w:t>
            </w:r>
            <w:r w:rsidRPr="0013335C">
              <w:rPr>
                <w:rFonts w:ascii="Angsana New" w:eastAsia="Calibri" w:hAnsi="Angsana New" w:hint="cs"/>
                <w:sz w:val="30"/>
                <w:szCs w:val="30"/>
              </w:rPr>
              <w:t>*</w:t>
            </w:r>
          </w:p>
        </w:tc>
        <w:tc>
          <w:tcPr>
            <w:tcW w:w="3960" w:type="dxa"/>
            <w:shd w:val="clear" w:color="auto" w:fill="auto"/>
          </w:tcPr>
          <w:p w14:paraId="31CEB837" w14:textId="77777777" w:rsidR="00B345ED" w:rsidRPr="0013335C" w:rsidRDefault="00B345ED" w:rsidP="00017288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017288" w:rsidRPr="0013335C" w14:paraId="54357D27" w14:textId="77777777" w:rsidTr="00017288">
        <w:tc>
          <w:tcPr>
            <w:tcW w:w="4860" w:type="dxa"/>
            <w:shd w:val="clear" w:color="auto" w:fill="auto"/>
          </w:tcPr>
          <w:p w14:paraId="156BB132" w14:textId="77777777" w:rsidR="00B345ED" w:rsidRPr="0013335C" w:rsidRDefault="00B345ED" w:rsidP="00017288">
            <w:pPr>
              <w:spacing w:line="240" w:lineRule="auto"/>
              <w:ind w:left="162" w:hanging="162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*</w:t>
            </w:r>
          </w:p>
        </w:tc>
        <w:tc>
          <w:tcPr>
            <w:tcW w:w="3960" w:type="dxa"/>
            <w:shd w:val="clear" w:color="auto" w:fill="auto"/>
          </w:tcPr>
          <w:p w14:paraId="5F7986CE" w14:textId="77777777" w:rsidR="00B345ED" w:rsidRPr="0013335C" w:rsidRDefault="00B345ED" w:rsidP="00017288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17288" w:rsidRPr="0013335C" w14:paraId="4D7461CF" w14:textId="77777777" w:rsidTr="00017288">
        <w:tc>
          <w:tcPr>
            <w:tcW w:w="4860" w:type="dxa"/>
            <w:shd w:val="clear" w:color="auto" w:fill="auto"/>
          </w:tcPr>
          <w:p w14:paraId="230F25B9" w14:textId="77777777" w:rsidR="00B345ED" w:rsidRPr="0013335C" w:rsidRDefault="00B345ED" w:rsidP="00017288">
            <w:pPr>
              <w:spacing w:line="240" w:lineRule="auto"/>
              <w:ind w:left="162" w:hanging="16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13335C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577624" w:rsidRPr="0013335C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16</w:t>
            </w:r>
          </w:p>
        </w:tc>
        <w:tc>
          <w:tcPr>
            <w:tcW w:w="3960" w:type="dxa"/>
            <w:shd w:val="clear" w:color="auto" w:fill="auto"/>
          </w:tcPr>
          <w:p w14:paraId="1726FAE8" w14:textId="77777777" w:rsidR="00B345ED" w:rsidRPr="0013335C" w:rsidRDefault="00B345ED" w:rsidP="00017288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3335C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017288" w:rsidRPr="0013335C" w14:paraId="38A8CD7A" w14:textId="77777777" w:rsidTr="00017288">
        <w:tc>
          <w:tcPr>
            <w:tcW w:w="4860" w:type="dxa"/>
            <w:shd w:val="clear" w:color="auto" w:fill="auto"/>
          </w:tcPr>
          <w:p w14:paraId="04D91FA4" w14:textId="77777777" w:rsidR="00B345ED" w:rsidRPr="0013335C" w:rsidRDefault="00B345ED" w:rsidP="00017288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32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*</w:t>
            </w:r>
          </w:p>
        </w:tc>
        <w:tc>
          <w:tcPr>
            <w:tcW w:w="3960" w:type="dxa"/>
            <w:shd w:val="clear" w:color="auto" w:fill="auto"/>
          </w:tcPr>
          <w:p w14:paraId="189F771A" w14:textId="77777777" w:rsidR="00B345ED" w:rsidRPr="0013335C" w:rsidRDefault="00B345ED" w:rsidP="0001728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017288" w:rsidRPr="0013335C" w14:paraId="76EACDC5" w14:textId="77777777" w:rsidTr="00017288">
        <w:tc>
          <w:tcPr>
            <w:tcW w:w="4860" w:type="dxa"/>
            <w:shd w:val="clear" w:color="auto" w:fill="auto"/>
          </w:tcPr>
          <w:p w14:paraId="3EDFA187" w14:textId="77777777" w:rsidR="00B345ED" w:rsidRPr="0013335C" w:rsidRDefault="00B345ED" w:rsidP="00017288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16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*</w:t>
            </w:r>
          </w:p>
        </w:tc>
        <w:tc>
          <w:tcPr>
            <w:tcW w:w="3960" w:type="dxa"/>
            <w:shd w:val="clear" w:color="auto" w:fill="auto"/>
          </w:tcPr>
          <w:p w14:paraId="24449A93" w14:textId="77777777" w:rsidR="00B345ED" w:rsidRPr="0013335C" w:rsidRDefault="00B345ED" w:rsidP="00017288">
            <w:pPr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017288" w:rsidRPr="0013335C" w14:paraId="3125CCE2" w14:textId="77777777" w:rsidTr="00017288">
        <w:tc>
          <w:tcPr>
            <w:tcW w:w="4860" w:type="dxa"/>
            <w:shd w:val="clear" w:color="auto" w:fill="auto"/>
          </w:tcPr>
          <w:p w14:paraId="28E4ECA3" w14:textId="77777777" w:rsidR="00B345ED" w:rsidRPr="0013335C" w:rsidRDefault="00B345ED" w:rsidP="00017288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="00577624" w:rsidRPr="0013335C">
              <w:rPr>
                <w:rFonts w:ascii="Angsana New" w:hAnsi="Angsana New" w:hint="cs"/>
                <w:sz w:val="30"/>
                <w:szCs w:val="30"/>
                <w:lang w:val="en-US"/>
              </w:rPr>
              <w:t>19</w:t>
            </w:r>
            <w:r w:rsidRPr="0013335C">
              <w:rPr>
                <w:rFonts w:ascii="Angsana New" w:hAnsi="Angsana New" w:hint="cs"/>
                <w:sz w:val="30"/>
                <w:szCs w:val="30"/>
              </w:rPr>
              <w:t>*</w:t>
            </w:r>
          </w:p>
        </w:tc>
        <w:tc>
          <w:tcPr>
            <w:tcW w:w="3960" w:type="dxa"/>
            <w:shd w:val="clear" w:color="auto" w:fill="auto"/>
          </w:tcPr>
          <w:p w14:paraId="7156FC9B" w14:textId="77777777" w:rsidR="00B345ED" w:rsidRPr="0013335C" w:rsidRDefault="00B345ED" w:rsidP="0001728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231B646" w14:textId="77777777" w:rsidR="00B345ED" w:rsidRPr="0013335C" w:rsidRDefault="00B345ED" w:rsidP="009F061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182A4970" w14:textId="77777777" w:rsidR="00F162DA" w:rsidRPr="0013335C" w:rsidRDefault="00F162DA" w:rsidP="00F162DA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3335C">
        <w:rPr>
          <w:rFonts w:ascii="Angsana New" w:hAnsi="Angsana New" w:hint="cs"/>
          <w:i/>
          <w:iCs/>
          <w:sz w:val="30"/>
          <w:szCs w:val="30"/>
        </w:rPr>
        <w:t xml:space="preserve">* </w:t>
      </w:r>
      <w:r w:rsidRPr="0013335C">
        <w:rPr>
          <w:rFonts w:ascii="Angsana New" w:hAnsi="Angsana New" w:hint="cs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29501565" w14:textId="77777777" w:rsidR="00F162DA" w:rsidRPr="0013335C" w:rsidRDefault="00F162DA" w:rsidP="00F162D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00519704" w14:textId="77777777" w:rsidR="00B345ED" w:rsidRPr="0013335C" w:rsidRDefault="00B345ED" w:rsidP="002042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hanging="35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551B2754" w14:textId="77777777" w:rsidR="00B345ED" w:rsidRPr="0013335C" w:rsidRDefault="00B345ED" w:rsidP="00B345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0DC0A82C" w14:textId="77777777" w:rsidR="00B345ED" w:rsidRPr="0013335C" w:rsidRDefault="00B345ED" w:rsidP="00B345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6" w:name="_Hlk15580843"/>
      <w:bookmarkStart w:id="7" w:name="_Hlk15582546"/>
      <w:r w:rsidRPr="0013335C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6"/>
      <w:r w:rsidRPr="0013335C">
        <w:rPr>
          <w:rFonts w:ascii="Angsana New" w:hAnsi="Angsana New" w:hint="cs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7"/>
    </w:p>
    <w:p w14:paraId="33005C01" w14:textId="3B9AC6BF" w:rsidR="00165796" w:rsidRPr="0013335C" w:rsidRDefault="00165796" w:rsidP="00F162DA">
      <w:pPr>
        <w:ind w:left="90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BC75073" w14:textId="4E454D1D" w:rsidR="008B391E" w:rsidRPr="0013335C" w:rsidRDefault="008B391E" w:rsidP="00F162DA">
      <w:pPr>
        <w:ind w:left="90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lang w:val="en-US"/>
        </w:rPr>
        <w:br w:type="page"/>
      </w:r>
    </w:p>
    <w:p w14:paraId="2FD658CC" w14:textId="77777777" w:rsidR="00B345ED" w:rsidRPr="0013335C" w:rsidRDefault="00B345ED" w:rsidP="002042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hanging="35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="00577624" w:rsidRPr="0013335C">
        <w:rPr>
          <w:rFonts w:ascii="Angsana New" w:hAnsi="Angsana New" w:hint="cs"/>
          <w:b/>
          <w:bCs/>
          <w:i/>
          <w:iCs/>
          <w:sz w:val="30"/>
          <w:szCs w:val="30"/>
        </w:rPr>
        <w:t>16</w:t>
      </w: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เรื่อง สัญญาเช่า</w:t>
      </w:r>
    </w:p>
    <w:p w14:paraId="4D195A0F" w14:textId="77777777" w:rsidR="00B345ED" w:rsidRPr="0013335C" w:rsidRDefault="00B345ED" w:rsidP="00DA36B9">
      <w:pPr>
        <w:ind w:left="90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0A0C405" w14:textId="43BF26F4" w:rsidR="00F162DA" w:rsidRPr="0013335C" w:rsidRDefault="00B345ED" w:rsidP="003B086D">
      <w:pPr>
        <w:ind w:left="90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มาตรฐานการรายงานทางการเงิน ฉบับที่ </w:t>
      </w:r>
      <w:r w:rsidR="00577624" w:rsidRPr="0013335C">
        <w:rPr>
          <w:rFonts w:ascii="Angsana New" w:hAnsi="Angsana New" w:hint="cs"/>
          <w:sz w:val="30"/>
          <w:szCs w:val="30"/>
          <w:lang w:val="en-US"/>
        </w:rPr>
        <w:t>16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 ได้นำเสนอวิธีการบัญชีเดียวสำหรับผู้เช่า</w:t>
      </w:r>
      <w:r w:rsidRPr="0013335C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ซึ่งยกเว้นการรับรู้รายการสำหรับสัญญาเช่าระยะสั้นและสินทรัพย์อ้างอิงที่มีมูลค่าต่ำ </w:t>
      </w:r>
      <w:bookmarkStart w:id="8" w:name="_Hlk38384331"/>
      <w:r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ส่งผลให้บริษัทจะรับรู้สินทรัพย์และหนี้สินสำหรับสัญญาเช่าดำเนินงาน </w:t>
      </w:r>
      <w:bookmarkStart w:id="9" w:name="_Hlk15581419"/>
      <w:bookmarkStart w:id="10" w:name="_Hlk15582558"/>
      <w:bookmarkEnd w:id="8"/>
      <w:r w:rsidR="004913DF" w:rsidRPr="0013335C">
        <w:rPr>
          <w:rFonts w:ascii="Angsana New" w:hAnsi="Angsana New" w:hint="cs"/>
          <w:sz w:val="30"/>
          <w:szCs w:val="30"/>
          <w:cs/>
          <w:lang w:val="en-US"/>
        </w:rPr>
        <w:t xml:space="preserve">             </w:t>
      </w:r>
      <w:r w:rsidRPr="0013335C">
        <w:rPr>
          <w:rFonts w:ascii="Angsana New" w:hAnsi="Angsana New" w:hint="cs"/>
          <w:sz w:val="30"/>
          <w:szCs w:val="30"/>
          <w:cs/>
          <w:lang w:val="en-US"/>
        </w:rPr>
        <w:t>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9"/>
      <w:r w:rsidRPr="0013335C">
        <w:rPr>
          <w:rFonts w:ascii="Angsana New" w:hAnsi="Angsana New" w:hint="cs"/>
          <w:sz w:val="30"/>
          <w:szCs w:val="30"/>
          <w:cs/>
          <w:lang w:val="en-US"/>
        </w:rPr>
        <w:t>บางฉบับที่มีผลบังคับใช้อยู่ในปัจจุบันถูกยกเลิกไป</w:t>
      </w:r>
      <w:bookmarkEnd w:id="10"/>
    </w:p>
    <w:p w14:paraId="128CD41A" w14:textId="77777777" w:rsidR="003B086D" w:rsidRPr="0013335C" w:rsidRDefault="003B086D" w:rsidP="003B086D">
      <w:pPr>
        <w:ind w:left="90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FB1AC95" w14:textId="77777777" w:rsidR="003B086D" w:rsidRPr="0013335C" w:rsidRDefault="003B086D" w:rsidP="008C04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bookmarkStart w:id="11" w:name="_Hlk38384249"/>
      <w:r w:rsidRPr="0013335C">
        <w:rPr>
          <w:rFonts w:ascii="Angsana New" w:hAnsi="Angsana New" w:hint="cs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  <w:bookmarkEnd w:id="11"/>
    </w:p>
    <w:sectPr w:rsidR="003B086D" w:rsidRPr="0013335C" w:rsidSect="007E770F">
      <w:headerReference w:type="default" r:id="rId14"/>
      <w:pgSz w:w="11909" w:h="16834" w:code="9"/>
      <w:pgMar w:top="691" w:right="1152" w:bottom="576" w:left="1152" w:header="720" w:footer="720" w:gutter="0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8C1E5" w14:textId="77777777" w:rsidR="00330B62" w:rsidRDefault="00330B62">
      <w:r>
        <w:separator/>
      </w:r>
    </w:p>
  </w:endnote>
  <w:endnote w:type="continuationSeparator" w:id="0">
    <w:p w14:paraId="0F367C6A" w14:textId="77777777" w:rsidR="00330B62" w:rsidRDefault="00330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9999999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82FBE" w14:textId="77777777" w:rsidR="0013335C" w:rsidRPr="00F84FBE" w:rsidRDefault="0013335C">
    <w:pPr>
      <w:pStyle w:val="Footer"/>
      <w:jc w:val="center"/>
      <w:rPr>
        <w:rFonts w:ascii="Angsana New" w:hAnsi="Angsana New"/>
        <w:sz w:val="30"/>
        <w:szCs w:val="30"/>
      </w:rPr>
    </w:pPr>
    <w:r w:rsidRPr="00F84FBE">
      <w:rPr>
        <w:rFonts w:ascii="Angsana New" w:hAnsi="Angsana New" w:hint="cs"/>
        <w:sz w:val="30"/>
        <w:szCs w:val="30"/>
      </w:rPr>
      <w:fldChar w:fldCharType="begin"/>
    </w:r>
    <w:r w:rsidRPr="00F84FBE">
      <w:rPr>
        <w:rFonts w:ascii="Angsana New" w:hAnsi="Angsana New" w:hint="cs"/>
        <w:sz w:val="30"/>
        <w:szCs w:val="30"/>
      </w:rPr>
      <w:instrText xml:space="preserve"> PAGE   \* MERGEFORMAT </w:instrText>
    </w:r>
    <w:r w:rsidRPr="00F84FBE">
      <w:rPr>
        <w:rFonts w:ascii="Angsana New" w:hAnsi="Angsana New" w:hint="cs"/>
        <w:sz w:val="30"/>
        <w:szCs w:val="30"/>
      </w:rPr>
      <w:fldChar w:fldCharType="separate"/>
    </w:r>
    <w:r w:rsidRPr="00F84FBE">
      <w:rPr>
        <w:rFonts w:ascii="Angsana New" w:hAnsi="Angsana New" w:hint="cs"/>
        <w:noProof/>
        <w:sz w:val="30"/>
        <w:szCs w:val="30"/>
      </w:rPr>
      <w:t>46</w:t>
    </w:r>
    <w:r w:rsidRPr="00F84FBE">
      <w:rPr>
        <w:rFonts w:ascii="Angsana New" w:hAnsi="Angsana New" w:hint="cs"/>
        <w:sz w:val="30"/>
        <w:szCs w:val="30"/>
      </w:rPr>
      <w:fldChar w:fldCharType="end"/>
    </w:r>
  </w:p>
  <w:p w14:paraId="027C76E0" w14:textId="77777777" w:rsidR="0013335C" w:rsidRDefault="0013335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79594" w14:textId="77777777" w:rsidR="0013335C" w:rsidRPr="00AF45C4" w:rsidRDefault="0013335C" w:rsidP="00B64B9F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AF45C4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AF45C4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AF45C4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52</w:t>
    </w:r>
    <w:r w:rsidRPr="00AF45C4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0021606" w14:textId="77777777" w:rsidR="0013335C" w:rsidRPr="00197075" w:rsidRDefault="0013335C" w:rsidP="00B64B9F">
    <w:pPr>
      <w:pStyle w:val="Footer"/>
      <w:rPr>
        <w:rFonts w:ascii="Angsana New" w:hAnsi="Angsana New"/>
        <w:i/>
        <w:iCs/>
        <w:sz w:val="24"/>
        <w:szCs w:val="24"/>
      </w:rPr>
    </w:pPr>
    <w:r w:rsidRPr="00197075">
      <w:rPr>
        <w:rFonts w:ascii="Angsana New" w:hAnsi="Angsana New"/>
        <w:i/>
        <w:iCs/>
        <w:sz w:val="24"/>
        <w:szCs w:val="24"/>
        <w:cs/>
      </w:rPr>
      <w:tab/>
    </w:r>
    <w:r w:rsidRPr="00197075">
      <w:rPr>
        <w:rFonts w:ascii="Angsana New" w:hAnsi="Angsana New" w:hint="cs"/>
        <w:i/>
        <w:iCs/>
        <w:sz w:val="24"/>
        <w:szCs w:val="24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6A990" w14:textId="77777777" w:rsidR="0013335C" w:rsidRDefault="0013335C" w:rsidP="00707D8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68</w:t>
    </w:r>
    <w:r>
      <w:rPr>
        <w:rStyle w:val="PageNumber"/>
      </w:rPr>
      <w:fldChar w:fldCharType="end"/>
    </w:r>
  </w:p>
  <w:p w14:paraId="22F3BAF4" w14:textId="77777777" w:rsidR="0013335C" w:rsidRDefault="0013335C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A86CF" w14:textId="77777777" w:rsidR="0013335C" w:rsidRPr="005F1339" w:rsidRDefault="0013335C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5C2A205" w14:textId="77777777" w:rsidR="0013335C" w:rsidRPr="00783104" w:rsidRDefault="0013335C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0FE0BA" w14:textId="77777777" w:rsidR="00330B62" w:rsidRDefault="00330B62">
      <w:r>
        <w:separator/>
      </w:r>
    </w:p>
  </w:footnote>
  <w:footnote w:type="continuationSeparator" w:id="0">
    <w:p w14:paraId="15D264B0" w14:textId="77777777" w:rsidR="00330B62" w:rsidRDefault="00330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61256" w14:textId="77777777" w:rsidR="0013335C" w:rsidRPr="00652214" w:rsidRDefault="0013335C" w:rsidP="002501D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 w:rsidRPr="00652214">
      <w:rPr>
        <w:rFonts w:ascii="Angsana New" w:hAnsi="Angsana New"/>
        <w:b/>
        <w:bCs/>
        <w:sz w:val="32"/>
        <w:szCs w:val="32"/>
      </w:rPr>
      <w:t>(</w:t>
    </w:r>
    <w:r w:rsidRPr="00652214">
      <w:rPr>
        <w:rFonts w:ascii="Angsana New" w:hAnsi="Angsana New"/>
        <w:b/>
        <w:bCs/>
        <w:sz w:val="32"/>
        <w:szCs w:val="32"/>
        <w:cs/>
      </w:rPr>
      <w:t>มหาชน</w:t>
    </w:r>
    <w:r w:rsidRPr="00652214">
      <w:rPr>
        <w:rFonts w:ascii="Angsana New" w:hAnsi="Angsana New"/>
        <w:b/>
        <w:bCs/>
        <w:sz w:val="32"/>
        <w:szCs w:val="32"/>
      </w:rPr>
      <w:t>)</w:t>
    </w:r>
  </w:p>
  <w:p w14:paraId="7C4A4880" w14:textId="77777777" w:rsidR="0013335C" w:rsidRPr="00652214" w:rsidRDefault="0013335C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8CC5FD8" w14:textId="77777777" w:rsidR="0013335C" w:rsidRPr="00652214" w:rsidRDefault="0013335C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5221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652214">
      <w:rPr>
        <w:rFonts w:ascii="Angsana New" w:hAnsi="Angsana New"/>
        <w:b/>
        <w:bCs/>
        <w:sz w:val="32"/>
        <w:szCs w:val="32"/>
      </w:rPr>
      <w:t>31</w:t>
    </w:r>
    <w:r w:rsidRPr="00652214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652214">
      <w:rPr>
        <w:rFonts w:ascii="Angsana New" w:hAnsi="Angsana New"/>
        <w:b/>
        <w:bCs/>
        <w:sz w:val="32"/>
        <w:szCs w:val="32"/>
      </w:rPr>
      <w:t>25</w:t>
    </w:r>
    <w:r w:rsidRPr="00652214">
      <w:rPr>
        <w:rFonts w:ascii="Angsana New" w:hAnsi="Angsana New"/>
        <w:b/>
        <w:bCs/>
        <w:sz w:val="32"/>
        <w:szCs w:val="32"/>
        <w:lang w:val="en-US"/>
      </w:rPr>
      <w:t>63</w:t>
    </w:r>
  </w:p>
  <w:p w14:paraId="6385B95C" w14:textId="77777777" w:rsidR="0013335C" w:rsidRPr="00652214" w:rsidRDefault="0013335C">
    <w:pPr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F48B0" w14:textId="77777777" w:rsidR="0013335C" w:rsidRDefault="0013335C" w:rsidP="004D3F99">
    <w:pPr>
      <w:tabs>
        <w:tab w:val="left" w:pos="90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FC46C6B" w14:textId="77777777" w:rsidR="0013335C" w:rsidRDefault="0013335C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4D800E9A" w14:textId="77777777" w:rsidR="0013335C" w:rsidRPr="00624810" w:rsidRDefault="0013335C" w:rsidP="00E559F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2B781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2B7814">
      <w:rPr>
        <w:rFonts w:ascii="Angsana New" w:hAnsi="Angsana New"/>
        <w:b/>
        <w:bCs/>
        <w:sz w:val="32"/>
        <w:szCs w:val="32"/>
      </w:rPr>
      <w:t>31</w:t>
    </w:r>
    <w:r w:rsidRPr="002B7814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2B7814">
      <w:rPr>
        <w:rFonts w:ascii="Angsana New" w:hAnsi="Angsana New"/>
        <w:b/>
        <w:bCs/>
        <w:sz w:val="32"/>
        <w:szCs w:val="32"/>
      </w:rPr>
      <w:t>25</w:t>
    </w:r>
    <w:r w:rsidRPr="002B7814"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3</w:t>
    </w:r>
  </w:p>
  <w:p w14:paraId="44BCF998" w14:textId="77777777" w:rsidR="0013335C" w:rsidRDefault="0013335C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25CFC" w14:textId="77777777" w:rsidR="0013335C" w:rsidRDefault="0013335C" w:rsidP="004D3F99">
    <w:pPr>
      <w:tabs>
        <w:tab w:val="left" w:pos="90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2225EF76" w14:textId="77777777" w:rsidR="0013335C" w:rsidRDefault="0013335C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4605963" w14:textId="77777777" w:rsidR="0013335C" w:rsidRPr="00624810" w:rsidRDefault="0013335C" w:rsidP="00E559F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2B781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2B7814">
      <w:rPr>
        <w:rFonts w:ascii="Angsana New" w:hAnsi="Angsana New"/>
        <w:b/>
        <w:bCs/>
        <w:sz w:val="32"/>
        <w:szCs w:val="32"/>
      </w:rPr>
      <w:t>31</w:t>
    </w:r>
    <w:r w:rsidRPr="002B7814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2B7814">
      <w:rPr>
        <w:rFonts w:ascii="Angsana New" w:hAnsi="Angsana New"/>
        <w:b/>
        <w:bCs/>
        <w:sz w:val="32"/>
        <w:szCs w:val="32"/>
      </w:rPr>
      <w:t>25</w:t>
    </w:r>
    <w:r w:rsidRPr="002B7814"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3</w:t>
    </w:r>
  </w:p>
  <w:p w14:paraId="1F51E470" w14:textId="77777777" w:rsidR="0013335C" w:rsidRDefault="0013335C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D36EE"/>
    <w:multiLevelType w:val="multilevel"/>
    <w:tmpl w:val="3C62DF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A01D43"/>
    <w:multiLevelType w:val="hybridMultilevel"/>
    <w:tmpl w:val="A312621E"/>
    <w:lvl w:ilvl="0" w:tplc="1B98E034">
      <w:start w:val="1"/>
      <w:numFmt w:val="bullet"/>
      <w:lvlText w:val=""/>
      <w:lvlJc w:val="left"/>
      <w:pPr>
        <w:tabs>
          <w:tab w:val="num" w:pos="1368"/>
        </w:tabs>
        <w:ind w:left="1368" w:hanging="288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9590EDE"/>
    <w:multiLevelType w:val="hybridMultilevel"/>
    <w:tmpl w:val="04FA2B40"/>
    <w:lvl w:ilvl="0" w:tplc="E834C37C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8A035A"/>
    <w:multiLevelType w:val="hybridMultilevel"/>
    <w:tmpl w:val="7BA2592A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37C070D"/>
    <w:multiLevelType w:val="singleLevel"/>
    <w:tmpl w:val="C7FEF94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</w:rPr>
    </w:lvl>
  </w:abstractNum>
  <w:abstractNum w:abstractNumId="13" w15:restartNumberingAfterBreak="0">
    <w:nsid w:val="23971CEE"/>
    <w:multiLevelType w:val="hybridMultilevel"/>
    <w:tmpl w:val="0220E46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6FA0C33"/>
    <w:multiLevelType w:val="hybridMultilevel"/>
    <w:tmpl w:val="2B7A70C4"/>
    <w:lvl w:ilvl="0" w:tplc="BA3AD4E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411D70"/>
    <w:multiLevelType w:val="hybridMultilevel"/>
    <w:tmpl w:val="E3469CCE"/>
    <w:lvl w:ilvl="0" w:tplc="65FE196E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61F13E9"/>
    <w:multiLevelType w:val="singleLevel"/>
    <w:tmpl w:val="46F46E9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8491781"/>
    <w:multiLevelType w:val="hybridMultilevel"/>
    <w:tmpl w:val="BCD6F494"/>
    <w:lvl w:ilvl="0" w:tplc="FEA24BC2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FA305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0682A1A"/>
    <w:multiLevelType w:val="hybridMultilevel"/>
    <w:tmpl w:val="C78A8B84"/>
    <w:lvl w:ilvl="0" w:tplc="61849C82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352904"/>
    <w:multiLevelType w:val="hybridMultilevel"/>
    <w:tmpl w:val="748E0456"/>
    <w:lvl w:ilvl="0" w:tplc="EBBACDD8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57ECA"/>
    <w:multiLevelType w:val="hybridMultilevel"/>
    <w:tmpl w:val="12D26994"/>
    <w:lvl w:ilvl="0" w:tplc="DB3AE802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6" w15:restartNumberingAfterBreak="0">
    <w:nsid w:val="4F2C20EF"/>
    <w:multiLevelType w:val="hybridMultilevel"/>
    <w:tmpl w:val="2B54B688"/>
    <w:lvl w:ilvl="0" w:tplc="A92A5B4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31355E8"/>
    <w:multiLevelType w:val="hybridMultilevel"/>
    <w:tmpl w:val="D61C812C"/>
    <w:lvl w:ilvl="0" w:tplc="5784FCB8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4F313F"/>
    <w:multiLevelType w:val="hybridMultilevel"/>
    <w:tmpl w:val="64989332"/>
    <w:lvl w:ilvl="0" w:tplc="9148E658">
      <w:start w:val="19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F3840E5"/>
    <w:multiLevelType w:val="hybridMultilevel"/>
    <w:tmpl w:val="93DE1670"/>
    <w:lvl w:ilvl="0" w:tplc="7F741EE4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1486522"/>
    <w:multiLevelType w:val="hybridMultilevel"/>
    <w:tmpl w:val="5030CB1E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0733FB"/>
    <w:multiLevelType w:val="hybridMultilevel"/>
    <w:tmpl w:val="9F02828C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FF4A54"/>
    <w:multiLevelType w:val="hybridMultilevel"/>
    <w:tmpl w:val="7AE4D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341C62"/>
    <w:multiLevelType w:val="hybridMultilevel"/>
    <w:tmpl w:val="F19C7F9C"/>
    <w:lvl w:ilvl="0" w:tplc="5D76CD6A">
      <w:start w:val="15"/>
      <w:numFmt w:val="decimal"/>
      <w:lvlText w:val="%1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5"/>
  </w:num>
  <w:num w:numId="2">
    <w:abstractNumId w:val="25"/>
  </w:num>
  <w:num w:numId="3">
    <w:abstractNumId w:val="3"/>
  </w:num>
  <w:num w:numId="4">
    <w:abstractNumId w:val="0"/>
  </w:num>
  <w:num w:numId="5">
    <w:abstractNumId w:val="1"/>
  </w:num>
  <w:num w:numId="6">
    <w:abstractNumId w:val="8"/>
  </w:num>
  <w:num w:numId="7">
    <w:abstractNumId w:val="27"/>
  </w:num>
  <w:num w:numId="8">
    <w:abstractNumId w:val="15"/>
  </w:num>
  <w:num w:numId="9">
    <w:abstractNumId w:val="30"/>
  </w:num>
  <w:num w:numId="10">
    <w:abstractNumId w:val="21"/>
  </w:num>
  <w:num w:numId="11">
    <w:abstractNumId w:val="10"/>
  </w:num>
  <w:num w:numId="12">
    <w:abstractNumId w:val="11"/>
  </w:num>
  <w:num w:numId="13">
    <w:abstractNumId w:val="18"/>
  </w:num>
  <w:num w:numId="14">
    <w:abstractNumId w:val="4"/>
  </w:num>
  <w:num w:numId="15">
    <w:abstractNumId w:val="24"/>
  </w:num>
  <w:num w:numId="16">
    <w:abstractNumId w:val="14"/>
  </w:num>
  <w:num w:numId="17">
    <w:abstractNumId w:val="12"/>
  </w:num>
  <w:num w:numId="18">
    <w:abstractNumId w:val="13"/>
  </w:num>
  <w:num w:numId="19">
    <w:abstractNumId w:val="2"/>
  </w:num>
  <w:num w:numId="20">
    <w:abstractNumId w:val="32"/>
  </w:num>
  <w:num w:numId="21">
    <w:abstractNumId w:val="6"/>
  </w:num>
  <w:num w:numId="22">
    <w:abstractNumId w:val="7"/>
  </w:num>
  <w:num w:numId="23">
    <w:abstractNumId w:val="37"/>
  </w:num>
  <w:num w:numId="24">
    <w:abstractNumId w:val="35"/>
  </w:num>
  <w:num w:numId="25">
    <w:abstractNumId w:val="26"/>
  </w:num>
  <w:num w:numId="26">
    <w:abstractNumId w:val="9"/>
  </w:num>
  <w:num w:numId="27">
    <w:abstractNumId w:val="20"/>
  </w:num>
  <w:num w:numId="28">
    <w:abstractNumId w:val="34"/>
  </w:num>
  <w:num w:numId="29">
    <w:abstractNumId w:val="33"/>
  </w:num>
  <w:num w:numId="30">
    <w:abstractNumId w:val="17"/>
  </w:num>
  <w:num w:numId="31">
    <w:abstractNumId w:val="36"/>
  </w:num>
  <w:num w:numId="32">
    <w:abstractNumId w:val="19"/>
  </w:num>
  <w:num w:numId="33">
    <w:abstractNumId w:val="22"/>
  </w:num>
  <w:num w:numId="34">
    <w:abstractNumId w:val="29"/>
  </w:num>
  <w:num w:numId="35">
    <w:abstractNumId w:val="23"/>
  </w:num>
  <w:num w:numId="36">
    <w:abstractNumId w:val="28"/>
  </w:num>
  <w:num w:numId="37">
    <w:abstractNumId w:val="31"/>
  </w:num>
  <w:num w:numId="38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D"/>
    <w:rsid w:val="0000078F"/>
    <w:rsid w:val="00000F8C"/>
    <w:rsid w:val="00001529"/>
    <w:rsid w:val="00001545"/>
    <w:rsid w:val="0000189F"/>
    <w:rsid w:val="00001ED7"/>
    <w:rsid w:val="000020CA"/>
    <w:rsid w:val="00002555"/>
    <w:rsid w:val="00002A12"/>
    <w:rsid w:val="00002FB0"/>
    <w:rsid w:val="00003865"/>
    <w:rsid w:val="0000386E"/>
    <w:rsid w:val="00003987"/>
    <w:rsid w:val="00004B2A"/>
    <w:rsid w:val="00005067"/>
    <w:rsid w:val="0000597A"/>
    <w:rsid w:val="000069C5"/>
    <w:rsid w:val="00010106"/>
    <w:rsid w:val="00010D8C"/>
    <w:rsid w:val="00010E80"/>
    <w:rsid w:val="000111AC"/>
    <w:rsid w:val="000111BA"/>
    <w:rsid w:val="0001130D"/>
    <w:rsid w:val="00011441"/>
    <w:rsid w:val="00011C0D"/>
    <w:rsid w:val="0001204B"/>
    <w:rsid w:val="000126F5"/>
    <w:rsid w:val="0001281E"/>
    <w:rsid w:val="00012CB7"/>
    <w:rsid w:val="000133B5"/>
    <w:rsid w:val="00013BF3"/>
    <w:rsid w:val="00013DDC"/>
    <w:rsid w:val="0001434A"/>
    <w:rsid w:val="00014847"/>
    <w:rsid w:val="00014B14"/>
    <w:rsid w:val="00014F23"/>
    <w:rsid w:val="00015284"/>
    <w:rsid w:val="00015504"/>
    <w:rsid w:val="000156DB"/>
    <w:rsid w:val="00015825"/>
    <w:rsid w:val="00015BAC"/>
    <w:rsid w:val="00015EBE"/>
    <w:rsid w:val="000163D1"/>
    <w:rsid w:val="00016671"/>
    <w:rsid w:val="00017288"/>
    <w:rsid w:val="0001799F"/>
    <w:rsid w:val="00017E77"/>
    <w:rsid w:val="00020390"/>
    <w:rsid w:val="000204EF"/>
    <w:rsid w:val="00020CA8"/>
    <w:rsid w:val="00020E93"/>
    <w:rsid w:val="00021194"/>
    <w:rsid w:val="00023370"/>
    <w:rsid w:val="00023982"/>
    <w:rsid w:val="00023ED8"/>
    <w:rsid w:val="000243BD"/>
    <w:rsid w:val="000243BE"/>
    <w:rsid w:val="00024463"/>
    <w:rsid w:val="00024D17"/>
    <w:rsid w:val="00025631"/>
    <w:rsid w:val="00026799"/>
    <w:rsid w:val="00027061"/>
    <w:rsid w:val="000272E1"/>
    <w:rsid w:val="00027794"/>
    <w:rsid w:val="00027A79"/>
    <w:rsid w:val="00027DE4"/>
    <w:rsid w:val="00030C59"/>
    <w:rsid w:val="00031094"/>
    <w:rsid w:val="00031A9A"/>
    <w:rsid w:val="0003349D"/>
    <w:rsid w:val="00033521"/>
    <w:rsid w:val="00033C00"/>
    <w:rsid w:val="00033FB7"/>
    <w:rsid w:val="0003466D"/>
    <w:rsid w:val="000349C1"/>
    <w:rsid w:val="00034DD4"/>
    <w:rsid w:val="00035283"/>
    <w:rsid w:val="000357D4"/>
    <w:rsid w:val="0003580F"/>
    <w:rsid w:val="000365FF"/>
    <w:rsid w:val="000366B2"/>
    <w:rsid w:val="000368A9"/>
    <w:rsid w:val="000377F8"/>
    <w:rsid w:val="00037A93"/>
    <w:rsid w:val="00040B14"/>
    <w:rsid w:val="00040C6E"/>
    <w:rsid w:val="00041977"/>
    <w:rsid w:val="00041991"/>
    <w:rsid w:val="00041C1E"/>
    <w:rsid w:val="00041E38"/>
    <w:rsid w:val="000425A0"/>
    <w:rsid w:val="00042827"/>
    <w:rsid w:val="000432C0"/>
    <w:rsid w:val="00043CAC"/>
    <w:rsid w:val="00043EF5"/>
    <w:rsid w:val="0004424A"/>
    <w:rsid w:val="000442A9"/>
    <w:rsid w:val="0004494A"/>
    <w:rsid w:val="00044BCF"/>
    <w:rsid w:val="00045A36"/>
    <w:rsid w:val="00045ABE"/>
    <w:rsid w:val="00047141"/>
    <w:rsid w:val="00047360"/>
    <w:rsid w:val="00047703"/>
    <w:rsid w:val="000478D1"/>
    <w:rsid w:val="00047A3C"/>
    <w:rsid w:val="00050217"/>
    <w:rsid w:val="00050DA1"/>
    <w:rsid w:val="00051E1F"/>
    <w:rsid w:val="00051EA9"/>
    <w:rsid w:val="000523AA"/>
    <w:rsid w:val="000532D8"/>
    <w:rsid w:val="00053CF4"/>
    <w:rsid w:val="00054178"/>
    <w:rsid w:val="000541F5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81B"/>
    <w:rsid w:val="00056886"/>
    <w:rsid w:val="00056A98"/>
    <w:rsid w:val="00057241"/>
    <w:rsid w:val="00057275"/>
    <w:rsid w:val="00057BB0"/>
    <w:rsid w:val="000600D4"/>
    <w:rsid w:val="0006018F"/>
    <w:rsid w:val="000605C6"/>
    <w:rsid w:val="00060A6A"/>
    <w:rsid w:val="00060FC7"/>
    <w:rsid w:val="0006145A"/>
    <w:rsid w:val="0006182F"/>
    <w:rsid w:val="00061D66"/>
    <w:rsid w:val="00062A4B"/>
    <w:rsid w:val="00062BE0"/>
    <w:rsid w:val="00063C6C"/>
    <w:rsid w:val="00064700"/>
    <w:rsid w:val="00065067"/>
    <w:rsid w:val="0006596A"/>
    <w:rsid w:val="000662BC"/>
    <w:rsid w:val="000663B1"/>
    <w:rsid w:val="000666B5"/>
    <w:rsid w:val="000666BC"/>
    <w:rsid w:val="00066B6D"/>
    <w:rsid w:val="00066F14"/>
    <w:rsid w:val="00067086"/>
    <w:rsid w:val="0006736C"/>
    <w:rsid w:val="00067592"/>
    <w:rsid w:val="000676AE"/>
    <w:rsid w:val="0006783E"/>
    <w:rsid w:val="00067A43"/>
    <w:rsid w:val="00067E32"/>
    <w:rsid w:val="000709E4"/>
    <w:rsid w:val="00070D97"/>
    <w:rsid w:val="00071AA4"/>
    <w:rsid w:val="00071B4B"/>
    <w:rsid w:val="00072273"/>
    <w:rsid w:val="00073437"/>
    <w:rsid w:val="000735A2"/>
    <w:rsid w:val="00073675"/>
    <w:rsid w:val="0007424E"/>
    <w:rsid w:val="0007484E"/>
    <w:rsid w:val="00074AD9"/>
    <w:rsid w:val="00075DAB"/>
    <w:rsid w:val="00076258"/>
    <w:rsid w:val="000764BA"/>
    <w:rsid w:val="000768ED"/>
    <w:rsid w:val="00076B23"/>
    <w:rsid w:val="00077491"/>
    <w:rsid w:val="00077A6D"/>
    <w:rsid w:val="00077D74"/>
    <w:rsid w:val="0008127D"/>
    <w:rsid w:val="0008210E"/>
    <w:rsid w:val="00082771"/>
    <w:rsid w:val="00082999"/>
    <w:rsid w:val="000830D6"/>
    <w:rsid w:val="00083307"/>
    <w:rsid w:val="00083A11"/>
    <w:rsid w:val="00083F87"/>
    <w:rsid w:val="00084083"/>
    <w:rsid w:val="00085023"/>
    <w:rsid w:val="0008588E"/>
    <w:rsid w:val="00085C94"/>
    <w:rsid w:val="000870EB"/>
    <w:rsid w:val="00087B1D"/>
    <w:rsid w:val="00087C95"/>
    <w:rsid w:val="000904A3"/>
    <w:rsid w:val="000906D6"/>
    <w:rsid w:val="00090A95"/>
    <w:rsid w:val="00090AAA"/>
    <w:rsid w:val="00090B74"/>
    <w:rsid w:val="0009163D"/>
    <w:rsid w:val="000918CC"/>
    <w:rsid w:val="00091F0B"/>
    <w:rsid w:val="00091FC3"/>
    <w:rsid w:val="00093C9D"/>
    <w:rsid w:val="00093CB7"/>
    <w:rsid w:val="00094005"/>
    <w:rsid w:val="0009430C"/>
    <w:rsid w:val="00094689"/>
    <w:rsid w:val="00094A0A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FAA"/>
    <w:rsid w:val="000970E8"/>
    <w:rsid w:val="00097395"/>
    <w:rsid w:val="000974AC"/>
    <w:rsid w:val="00097F50"/>
    <w:rsid w:val="000A0332"/>
    <w:rsid w:val="000A086E"/>
    <w:rsid w:val="000A0F84"/>
    <w:rsid w:val="000A1208"/>
    <w:rsid w:val="000A16AE"/>
    <w:rsid w:val="000A26AD"/>
    <w:rsid w:val="000A3375"/>
    <w:rsid w:val="000A39D8"/>
    <w:rsid w:val="000A64C2"/>
    <w:rsid w:val="000A6CCE"/>
    <w:rsid w:val="000A799D"/>
    <w:rsid w:val="000A7A85"/>
    <w:rsid w:val="000B05CE"/>
    <w:rsid w:val="000B0B0E"/>
    <w:rsid w:val="000B0FF5"/>
    <w:rsid w:val="000B11F0"/>
    <w:rsid w:val="000B1654"/>
    <w:rsid w:val="000B19A0"/>
    <w:rsid w:val="000B2BDA"/>
    <w:rsid w:val="000B44EF"/>
    <w:rsid w:val="000B4ABA"/>
    <w:rsid w:val="000B558C"/>
    <w:rsid w:val="000B55F2"/>
    <w:rsid w:val="000B5971"/>
    <w:rsid w:val="000B5BAD"/>
    <w:rsid w:val="000B5EB0"/>
    <w:rsid w:val="000B5EDF"/>
    <w:rsid w:val="000B67A1"/>
    <w:rsid w:val="000B74D0"/>
    <w:rsid w:val="000B7C93"/>
    <w:rsid w:val="000C079C"/>
    <w:rsid w:val="000C07E2"/>
    <w:rsid w:val="000C0822"/>
    <w:rsid w:val="000C08CE"/>
    <w:rsid w:val="000C0D7E"/>
    <w:rsid w:val="000C1C41"/>
    <w:rsid w:val="000C2179"/>
    <w:rsid w:val="000C2184"/>
    <w:rsid w:val="000C2EA8"/>
    <w:rsid w:val="000C336D"/>
    <w:rsid w:val="000C3DFC"/>
    <w:rsid w:val="000C3FEC"/>
    <w:rsid w:val="000C494E"/>
    <w:rsid w:val="000C4AA0"/>
    <w:rsid w:val="000C4BDC"/>
    <w:rsid w:val="000C4CB5"/>
    <w:rsid w:val="000C5891"/>
    <w:rsid w:val="000C61C5"/>
    <w:rsid w:val="000C6B27"/>
    <w:rsid w:val="000C6F9C"/>
    <w:rsid w:val="000C72DF"/>
    <w:rsid w:val="000C7569"/>
    <w:rsid w:val="000C7F73"/>
    <w:rsid w:val="000D0218"/>
    <w:rsid w:val="000D035B"/>
    <w:rsid w:val="000D03F2"/>
    <w:rsid w:val="000D095F"/>
    <w:rsid w:val="000D1060"/>
    <w:rsid w:val="000D2AEC"/>
    <w:rsid w:val="000D3653"/>
    <w:rsid w:val="000D3828"/>
    <w:rsid w:val="000D3C96"/>
    <w:rsid w:val="000D3D8A"/>
    <w:rsid w:val="000D4C4C"/>
    <w:rsid w:val="000D4C8D"/>
    <w:rsid w:val="000D558E"/>
    <w:rsid w:val="000D5612"/>
    <w:rsid w:val="000D5A3D"/>
    <w:rsid w:val="000D5B76"/>
    <w:rsid w:val="000D61B3"/>
    <w:rsid w:val="000D63FA"/>
    <w:rsid w:val="000D79E9"/>
    <w:rsid w:val="000D7CD8"/>
    <w:rsid w:val="000E0A85"/>
    <w:rsid w:val="000E0E7C"/>
    <w:rsid w:val="000E133F"/>
    <w:rsid w:val="000E184E"/>
    <w:rsid w:val="000E1B9F"/>
    <w:rsid w:val="000E27CB"/>
    <w:rsid w:val="000E2A0D"/>
    <w:rsid w:val="000E2F60"/>
    <w:rsid w:val="000E406E"/>
    <w:rsid w:val="000E41BD"/>
    <w:rsid w:val="000E4A4D"/>
    <w:rsid w:val="000E4E4A"/>
    <w:rsid w:val="000E4F73"/>
    <w:rsid w:val="000E5223"/>
    <w:rsid w:val="000E5785"/>
    <w:rsid w:val="000E5DE5"/>
    <w:rsid w:val="000E5ECE"/>
    <w:rsid w:val="000E6146"/>
    <w:rsid w:val="000E62CF"/>
    <w:rsid w:val="000E6722"/>
    <w:rsid w:val="000E68AA"/>
    <w:rsid w:val="000E6A36"/>
    <w:rsid w:val="000E6DE1"/>
    <w:rsid w:val="000E6ED6"/>
    <w:rsid w:val="000E71DB"/>
    <w:rsid w:val="000E7DB7"/>
    <w:rsid w:val="000E7E9E"/>
    <w:rsid w:val="000F0E73"/>
    <w:rsid w:val="000F1227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60"/>
    <w:rsid w:val="000F4FE5"/>
    <w:rsid w:val="000F52B6"/>
    <w:rsid w:val="000F584E"/>
    <w:rsid w:val="000F5FE3"/>
    <w:rsid w:val="000F6051"/>
    <w:rsid w:val="000F61E5"/>
    <w:rsid w:val="000F669E"/>
    <w:rsid w:val="000F6A35"/>
    <w:rsid w:val="000F7399"/>
    <w:rsid w:val="000F7CA6"/>
    <w:rsid w:val="00100659"/>
    <w:rsid w:val="00100945"/>
    <w:rsid w:val="00100D10"/>
    <w:rsid w:val="00100EF5"/>
    <w:rsid w:val="00101533"/>
    <w:rsid w:val="001020EB"/>
    <w:rsid w:val="00102400"/>
    <w:rsid w:val="0010307A"/>
    <w:rsid w:val="0010318D"/>
    <w:rsid w:val="00103F74"/>
    <w:rsid w:val="00104544"/>
    <w:rsid w:val="001045E7"/>
    <w:rsid w:val="001047B3"/>
    <w:rsid w:val="00104C2E"/>
    <w:rsid w:val="0010519B"/>
    <w:rsid w:val="001055CD"/>
    <w:rsid w:val="0010579C"/>
    <w:rsid w:val="001058D7"/>
    <w:rsid w:val="00105963"/>
    <w:rsid w:val="001059AE"/>
    <w:rsid w:val="00106056"/>
    <w:rsid w:val="001068DF"/>
    <w:rsid w:val="00106AB9"/>
    <w:rsid w:val="00106DAB"/>
    <w:rsid w:val="00107413"/>
    <w:rsid w:val="0010767E"/>
    <w:rsid w:val="001100A9"/>
    <w:rsid w:val="001106DF"/>
    <w:rsid w:val="0011081B"/>
    <w:rsid w:val="00110B31"/>
    <w:rsid w:val="00111D11"/>
    <w:rsid w:val="00111F5F"/>
    <w:rsid w:val="0011211E"/>
    <w:rsid w:val="00112597"/>
    <w:rsid w:val="001129E2"/>
    <w:rsid w:val="00112C6E"/>
    <w:rsid w:val="001131EC"/>
    <w:rsid w:val="00113DCC"/>
    <w:rsid w:val="00114182"/>
    <w:rsid w:val="0011436D"/>
    <w:rsid w:val="00114B36"/>
    <w:rsid w:val="00115679"/>
    <w:rsid w:val="00115BA5"/>
    <w:rsid w:val="00115EEB"/>
    <w:rsid w:val="00115FD5"/>
    <w:rsid w:val="0011622A"/>
    <w:rsid w:val="001171D2"/>
    <w:rsid w:val="00117CCA"/>
    <w:rsid w:val="00117D53"/>
    <w:rsid w:val="00117E04"/>
    <w:rsid w:val="001201BA"/>
    <w:rsid w:val="001202DF"/>
    <w:rsid w:val="001208AC"/>
    <w:rsid w:val="001211FE"/>
    <w:rsid w:val="00121445"/>
    <w:rsid w:val="0012160D"/>
    <w:rsid w:val="001222B6"/>
    <w:rsid w:val="001226B7"/>
    <w:rsid w:val="0012280D"/>
    <w:rsid w:val="00122B70"/>
    <w:rsid w:val="001234CC"/>
    <w:rsid w:val="00123C73"/>
    <w:rsid w:val="00123EF5"/>
    <w:rsid w:val="001254C5"/>
    <w:rsid w:val="001262D7"/>
    <w:rsid w:val="001265CC"/>
    <w:rsid w:val="001269F7"/>
    <w:rsid w:val="00126A6B"/>
    <w:rsid w:val="00126D7D"/>
    <w:rsid w:val="0012734A"/>
    <w:rsid w:val="00127505"/>
    <w:rsid w:val="00127632"/>
    <w:rsid w:val="001277FA"/>
    <w:rsid w:val="00127A76"/>
    <w:rsid w:val="00130D41"/>
    <w:rsid w:val="001312B8"/>
    <w:rsid w:val="0013165C"/>
    <w:rsid w:val="001319F1"/>
    <w:rsid w:val="00131D9A"/>
    <w:rsid w:val="00132BB0"/>
    <w:rsid w:val="00133117"/>
    <w:rsid w:val="001332EC"/>
    <w:rsid w:val="0013333E"/>
    <w:rsid w:val="0013335C"/>
    <w:rsid w:val="001339F4"/>
    <w:rsid w:val="001340DE"/>
    <w:rsid w:val="001341A0"/>
    <w:rsid w:val="001341A4"/>
    <w:rsid w:val="001348B6"/>
    <w:rsid w:val="00134B5C"/>
    <w:rsid w:val="0013548D"/>
    <w:rsid w:val="001356B0"/>
    <w:rsid w:val="001362A4"/>
    <w:rsid w:val="00136373"/>
    <w:rsid w:val="001364D2"/>
    <w:rsid w:val="00136BB0"/>
    <w:rsid w:val="00136FA4"/>
    <w:rsid w:val="001375D3"/>
    <w:rsid w:val="00137605"/>
    <w:rsid w:val="00137672"/>
    <w:rsid w:val="00137C9E"/>
    <w:rsid w:val="0014023E"/>
    <w:rsid w:val="00140A4F"/>
    <w:rsid w:val="00140F12"/>
    <w:rsid w:val="00140F50"/>
    <w:rsid w:val="001419F7"/>
    <w:rsid w:val="00141CCA"/>
    <w:rsid w:val="00141E38"/>
    <w:rsid w:val="001425FE"/>
    <w:rsid w:val="0014275E"/>
    <w:rsid w:val="001436C4"/>
    <w:rsid w:val="00143712"/>
    <w:rsid w:val="00143A76"/>
    <w:rsid w:val="00143DCC"/>
    <w:rsid w:val="00143E09"/>
    <w:rsid w:val="001445A8"/>
    <w:rsid w:val="00144782"/>
    <w:rsid w:val="0014511C"/>
    <w:rsid w:val="001456ED"/>
    <w:rsid w:val="00145B94"/>
    <w:rsid w:val="00145DEF"/>
    <w:rsid w:val="00146743"/>
    <w:rsid w:val="00146778"/>
    <w:rsid w:val="00146A44"/>
    <w:rsid w:val="00146AB9"/>
    <w:rsid w:val="00147756"/>
    <w:rsid w:val="001478C6"/>
    <w:rsid w:val="00147BB2"/>
    <w:rsid w:val="00147C9B"/>
    <w:rsid w:val="0015016A"/>
    <w:rsid w:val="001508BA"/>
    <w:rsid w:val="001509C1"/>
    <w:rsid w:val="001509E3"/>
    <w:rsid w:val="00150D83"/>
    <w:rsid w:val="00150E04"/>
    <w:rsid w:val="00151402"/>
    <w:rsid w:val="001516B7"/>
    <w:rsid w:val="0015226F"/>
    <w:rsid w:val="00152384"/>
    <w:rsid w:val="00152905"/>
    <w:rsid w:val="00152A56"/>
    <w:rsid w:val="00152BBC"/>
    <w:rsid w:val="00152EFA"/>
    <w:rsid w:val="0015311C"/>
    <w:rsid w:val="00153EB9"/>
    <w:rsid w:val="00154016"/>
    <w:rsid w:val="00155745"/>
    <w:rsid w:val="00155F5D"/>
    <w:rsid w:val="001567C4"/>
    <w:rsid w:val="00156AC0"/>
    <w:rsid w:val="00156F32"/>
    <w:rsid w:val="00157246"/>
    <w:rsid w:val="001572EE"/>
    <w:rsid w:val="0015744B"/>
    <w:rsid w:val="00157E29"/>
    <w:rsid w:val="00160582"/>
    <w:rsid w:val="0016077F"/>
    <w:rsid w:val="00160828"/>
    <w:rsid w:val="00160AA3"/>
    <w:rsid w:val="00160F9E"/>
    <w:rsid w:val="00161262"/>
    <w:rsid w:val="001615D5"/>
    <w:rsid w:val="0016164B"/>
    <w:rsid w:val="00162468"/>
    <w:rsid w:val="001629BA"/>
    <w:rsid w:val="00162D05"/>
    <w:rsid w:val="0016415A"/>
    <w:rsid w:val="00164B99"/>
    <w:rsid w:val="00164BB0"/>
    <w:rsid w:val="00165045"/>
    <w:rsid w:val="00165796"/>
    <w:rsid w:val="00165B49"/>
    <w:rsid w:val="00165EAE"/>
    <w:rsid w:val="0016649D"/>
    <w:rsid w:val="0016660E"/>
    <w:rsid w:val="00166C4C"/>
    <w:rsid w:val="00166CEB"/>
    <w:rsid w:val="00166DFA"/>
    <w:rsid w:val="00167181"/>
    <w:rsid w:val="00167742"/>
    <w:rsid w:val="00167B71"/>
    <w:rsid w:val="00170182"/>
    <w:rsid w:val="00170F39"/>
    <w:rsid w:val="00171725"/>
    <w:rsid w:val="0017276F"/>
    <w:rsid w:val="00172937"/>
    <w:rsid w:val="001738B7"/>
    <w:rsid w:val="001739E5"/>
    <w:rsid w:val="00173B40"/>
    <w:rsid w:val="00173BF1"/>
    <w:rsid w:val="00173ECF"/>
    <w:rsid w:val="00174303"/>
    <w:rsid w:val="001744D9"/>
    <w:rsid w:val="001744FA"/>
    <w:rsid w:val="0017470E"/>
    <w:rsid w:val="00174B28"/>
    <w:rsid w:val="00174F07"/>
    <w:rsid w:val="00175640"/>
    <w:rsid w:val="001756CF"/>
    <w:rsid w:val="00175B6A"/>
    <w:rsid w:val="00175BA9"/>
    <w:rsid w:val="00176082"/>
    <w:rsid w:val="001761DB"/>
    <w:rsid w:val="00176318"/>
    <w:rsid w:val="001769F3"/>
    <w:rsid w:val="00176BB9"/>
    <w:rsid w:val="00176D1E"/>
    <w:rsid w:val="00177329"/>
    <w:rsid w:val="0017736B"/>
    <w:rsid w:val="00177481"/>
    <w:rsid w:val="00177830"/>
    <w:rsid w:val="00180279"/>
    <w:rsid w:val="001805CB"/>
    <w:rsid w:val="001806C0"/>
    <w:rsid w:val="00181168"/>
    <w:rsid w:val="0018151D"/>
    <w:rsid w:val="001817FE"/>
    <w:rsid w:val="001826F4"/>
    <w:rsid w:val="00182A2F"/>
    <w:rsid w:val="00182B6B"/>
    <w:rsid w:val="001834EE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D2"/>
    <w:rsid w:val="001871A4"/>
    <w:rsid w:val="00187499"/>
    <w:rsid w:val="00187685"/>
    <w:rsid w:val="00190417"/>
    <w:rsid w:val="0019067B"/>
    <w:rsid w:val="00190869"/>
    <w:rsid w:val="00190B21"/>
    <w:rsid w:val="00190E31"/>
    <w:rsid w:val="00190EE0"/>
    <w:rsid w:val="00190F6B"/>
    <w:rsid w:val="001912D1"/>
    <w:rsid w:val="0019141E"/>
    <w:rsid w:val="00191636"/>
    <w:rsid w:val="00192E44"/>
    <w:rsid w:val="0019308F"/>
    <w:rsid w:val="00193591"/>
    <w:rsid w:val="0019379C"/>
    <w:rsid w:val="0019394D"/>
    <w:rsid w:val="0019483D"/>
    <w:rsid w:val="00194BC3"/>
    <w:rsid w:val="001958AE"/>
    <w:rsid w:val="001959C8"/>
    <w:rsid w:val="00195F20"/>
    <w:rsid w:val="00196CDC"/>
    <w:rsid w:val="00197075"/>
    <w:rsid w:val="00197FDF"/>
    <w:rsid w:val="001A07C6"/>
    <w:rsid w:val="001A155E"/>
    <w:rsid w:val="001A1671"/>
    <w:rsid w:val="001A1825"/>
    <w:rsid w:val="001A1D38"/>
    <w:rsid w:val="001A24EB"/>
    <w:rsid w:val="001A2567"/>
    <w:rsid w:val="001A28EF"/>
    <w:rsid w:val="001A2A1D"/>
    <w:rsid w:val="001A309B"/>
    <w:rsid w:val="001A30E4"/>
    <w:rsid w:val="001A33AD"/>
    <w:rsid w:val="001A3553"/>
    <w:rsid w:val="001A3C71"/>
    <w:rsid w:val="001A423F"/>
    <w:rsid w:val="001A42BE"/>
    <w:rsid w:val="001A459F"/>
    <w:rsid w:val="001A5144"/>
    <w:rsid w:val="001A52D7"/>
    <w:rsid w:val="001A5C86"/>
    <w:rsid w:val="001A5E60"/>
    <w:rsid w:val="001A5EAE"/>
    <w:rsid w:val="001A6225"/>
    <w:rsid w:val="001A633B"/>
    <w:rsid w:val="001A6AEF"/>
    <w:rsid w:val="001A6C79"/>
    <w:rsid w:val="001A6D99"/>
    <w:rsid w:val="001A73A0"/>
    <w:rsid w:val="001A76B5"/>
    <w:rsid w:val="001A7B9A"/>
    <w:rsid w:val="001A7C9D"/>
    <w:rsid w:val="001A7D0B"/>
    <w:rsid w:val="001B0406"/>
    <w:rsid w:val="001B0845"/>
    <w:rsid w:val="001B0BB7"/>
    <w:rsid w:val="001B0DD7"/>
    <w:rsid w:val="001B210A"/>
    <w:rsid w:val="001B2830"/>
    <w:rsid w:val="001B2B48"/>
    <w:rsid w:val="001B2CA0"/>
    <w:rsid w:val="001B3451"/>
    <w:rsid w:val="001B3642"/>
    <w:rsid w:val="001B3BDC"/>
    <w:rsid w:val="001B4095"/>
    <w:rsid w:val="001B419B"/>
    <w:rsid w:val="001B4F67"/>
    <w:rsid w:val="001B5495"/>
    <w:rsid w:val="001B559F"/>
    <w:rsid w:val="001B583F"/>
    <w:rsid w:val="001B5DB1"/>
    <w:rsid w:val="001B71F8"/>
    <w:rsid w:val="001B7495"/>
    <w:rsid w:val="001B75B5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2ABB"/>
    <w:rsid w:val="001C2D73"/>
    <w:rsid w:val="001C3D60"/>
    <w:rsid w:val="001C40AE"/>
    <w:rsid w:val="001C4470"/>
    <w:rsid w:val="001C4712"/>
    <w:rsid w:val="001C4CB0"/>
    <w:rsid w:val="001C4DC3"/>
    <w:rsid w:val="001C530D"/>
    <w:rsid w:val="001C663C"/>
    <w:rsid w:val="001C69FB"/>
    <w:rsid w:val="001C6BB9"/>
    <w:rsid w:val="001C6C28"/>
    <w:rsid w:val="001C6D30"/>
    <w:rsid w:val="001C7CAA"/>
    <w:rsid w:val="001D0562"/>
    <w:rsid w:val="001D0E1E"/>
    <w:rsid w:val="001D1482"/>
    <w:rsid w:val="001D17FE"/>
    <w:rsid w:val="001D1D37"/>
    <w:rsid w:val="001D1F68"/>
    <w:rsid w:val="001D35DE"/>
    <w:rsid w:val="001D35E6"/>
    <w:rsid w:val="001D3859"/>
    <w:rsid w:val="001D4435"/>
    <w:rsid w:val="001D44E5"/>
    <w:rsid w:val="001D4AF4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E23"/>
    <w:rsid w:val="001E605F"/>
    <w:rsid w:val="001E646B"/>
    <w:rsid w:val="001E6665"/>
    <w:rsid w:val="001E673C"/>
    <w:rsid w:val="001E677F"/>
    <w:rsid w:val="001E71A3"/>
    <w:rsid w:val="001E7204"/>
    <w:rsid w:val="001E768D"/>
    <w:rsid w:val="001E7737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21E3"/>
    <w:rsid w:val="001F2461"/>
    <w:rsid w:val="001F4651"/>
    <w:rsid w:val="001F4DAF"/>
    <w:rsid w:val="001F55D4"/>
    <w:rsid w:val="001F5C26"/>
    <w:rsid w:val="001F605D"/>
    <w:rsid w:val="001F6283"/>
    <w:rsid w:val="001F65E8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213"/>
    <w:rsid w:val="00204497"/>
    <w:rsid w:val="00204A32"/>
    <w:rsid w:val="002052E8"/>
    <w:rsid w:val="002059D0"/>
    <w:rsid w:val="00206024"/>
    <w:rsid w:val="0020626F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3D0"/>
    <w:rsid w:val="00214855"/>
    <w:rsid w:val="00214C78"/>
    <w:rsid w:val="002150EF"/>
    <w:rsid w:val="002157BD"/>
    <w:rsid w:val="00215DBF"/>
    <w:rsid w:val="0021627D"/>
    <w:rsid w:val="00216957"/>
    <w:rsid w:val="00216FAB"/>
    <w:rsid w:val="0021775C"/>
    <w:rsid w:val="00220024"/>
    <w:rsid w:val="00220988"/>
    <w:rsid w:val="00220C0C"/>
    <w:rsid w:val="00222064"/>
    <w:rsid w:val="00222C3E"/>
    <w:rsid w:val="0022310B"/>
    <w:rsid w:val="002236DD"/>
    <w:rsid w:val="00223A89"/>
    <w:rsid w:val="002243BC"/>
    <w:rsid w:val="00224412"/>
    <w:rsid w:val="00224522"/>
    <w:rsid w:val="002255D0"/>
    <w:rsid w:val="0022593C"/>
    <w:rsid w:val="00226015"/>
    <w:rsid w:val="002264F6"/>
    <w:rsid w:val="00226CD7"/>
    <w:rsid w:val="0022751C"/>
    <w:rsid w:val="002275F8"/>
    <w:rsid w:val="0022760F"/>
    <w:rsid w:val="00227678"/>
    <w:rsid w:val="00227E69"/>
    <w:rsid w:val="00227FF4"/>
    <w:rsid w:val="0023058C"/>
    <w:rsid w:val="002308CB"/>
    <w:rsid w:val="00230A18"/>
    <w:rsid w:val="00231014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44D"/>
    <w:rsid w:val="0023360F"/>
    <w:rsid w:val="00233DD2"/>
    <w:rsid w:val="00234622"/>
    <w:rsid w:val="00235164"/>
    <w:rsid w:val="002363E6"/>
    <w:rsid w:val="00237AA7"/>
    <w:rsid w:val="00237E04"/>
    <w:rsid w:val="0024027B"/>
    <w:rsid w:val="0024027C"/>
    <w:rsid w:val="00240739"/>
    <w:rsid w:val="00240BAD"/>
    <w:rsid w:val="00240F18"/>
    <w:rsid w:val="002416FE"/>
    <w:rsid w:val="00242C88"/>
    <w:rsid w:val="00243837"/>
    <w:rsid w:val="00243B6D"/>
    <w:rsid w:val="00243C7B"/>
    <w:rsid w:val="002447AE"/>
    <w:rsid w:val="00244825"/>
    <w:rsid w:val="00244C93"/>
    <w:rsid w:val="00244D9E"/>
    <w:rsid w:val="0024514A"/>
    <w:rsid w:val="00245351"/>
    <w:rsid w:val="0024613C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63F"/>
    <w:rsid w:val="00251729"/>
    <w:rsid w:val="00251E93"/>
    <w:rsid w:val="00251F8E"/>
    <w:rsid w:val="002526E0"/>
    <w:rsid w:val="00252874"/>
    <w:rsid w:val="00253008"/>
    <w:rsid w:val="00253231"/>
    <w:rsid w:val="002533DC"/>
    <w:rsid w:val="00253C76"/>
    <w:rsid w:val="00254124"/>
    <w:rsid w:val="00254909"/>
    <w:rsid w:val="00255240"/>
    <w:rsid w:val="002552FE"/>
    <w:rsid w:val="0025543B"/>
    <w:rsid w:val="00255600"/>
    <w:rsid w:val="00255A29"/>
    <w:rsid w:val="00255B6D"/>
    <w:rsid w:val="002563F4"/>
    <w:rsid w:val="00256F0A"/>
    <w:rsid w:val="00256FA7"/>
    <w:rsid w:val="00256FB0"/>
    <w:rsid w:val="002571E7"/>
    <w:rsid w:val="002577A4"/>
    <w:rsid w:val="002604F7"/>
    <w:rsid w:val="00260C2C"/>
    <w:rsid w:val="002614EE"/>
    <w:rsid w:val="00261569"/>
    <w:rsid w:val="0026178D"/>
    <w:rsid w:val="00261B6E"/>
    <w:rsid w:val="00262073"/>
    <w:rsid w:val="00262B43"/>
    <w:rsid w:val="00262DC9"/>
    <w:rsid w:val="002633B6"/>
    <w:rsid w:val="0026374F"/>
    <w:rsid w:val="00263BDA"/>
    <w:rsid w:val="00264246"/>
    <w:rsid w:val="002645FF"/>
    <w:rsid w:val="00264A79"/>
    <w:rsid w:val="00265300"/>
    <w:rsid w:val="00265AF2"/>
    <w:rsid w:val="00265C54"/>
    <w:rsid w:val="00266012"/>
    <w:rsid w:val="00266139"/>
    <w:rsid w:val="00266285"/>
    <w:rsid w:val="002663F4"/>
    <w:rsid w:val="00266567"/>
    <w:rsid w:val="002666D1"/>
    <w:rsid w:val="002667AD"/>
    <w:rsid w:val="00266D11"/>
    <w:rsid w:val="00266D23"/>
    <w:rsid w:val="00266EC4"/>
    <w:rsid w:val="00267963"/>
    <w:rsid w:val="0026797A"/>
    <w:rsid w:val="00267B03"/>
    <w:rsid w:val="00267CF4"/>
    <w:rsid w:val="0027033B"/>
    <w:rsid w:val="002708E2"/>
    <w:rsid w:val="002710C0"/>
    <w:rsid w:val="00271624"/>
    <w:rsid w:val="002720EF"/>
    <w:rsid w:val="0027226A"/>
    <w:rsid w:val="00272888"/>
    <w:rsid w:val="002728EF"/>
    <w:rsid w:val="00272EC8"/>
    <w:rsid w:val="00272FED"/>
    <w:rsid w:val="00273283"/>
    <w:rsid w:val="002739DA"/>
    <w:rsid w:val="00274915"/>
    <w:rsid w:val="002765CC"/>
    <w:rsid w:val="0028032B"/>
    <w:rsid w:val="00280569"/>
    <w:rsid w:val="00281652"/>
    <w:rsid w:val="00281C1E"/>
    <w:rsid w:val="002822B8"/>
    <w:rsid w:val="002824A2"/>
    <w:rsid w:val="00282D02"/>
    <w:rsid w:val="00284033"/>
    <w:rsid w:val="00284064"/>
    <w:rsid w:val="00284856"/>
    <w:rsid w:val="00285103"/>
    <w:rsid w:val="0028555C"/>
    <w:rsid w:val="002857DC"/>
    <w:rsid w:val="00285AFC"/>
    <w:rsid w:val="00285B41"/>
    <w:rsid w:val="002862D2"/>
    <w:rsid w:val="0028652C"/>
    <w:rsid w:val="002868E5"/>
    <w:rsid w:val="00286FF1"/>
    <w:rsid w:val="002872F3"/>
    <w:rsid w:val="0028765C"/>
    <w:rsid w:val="00290AE8"/>
    <w:rsid w:val="00290DA0"/>
    <w:rsid w:val="00291DBB"/>
    <w:rsid w:val="00292187"/>
    <w:rsid w:val="00292B1E"/>
    <w:rsid w:val="0029386B"/>
    <w:rsid w:val="00293935"/>
    <w:rsid w:val="00293960"/>
    <w:rsid w:val="002953B3"/>
    <w:rsid w:val="00295CA6"/>
    <w:rsid w:val="00297279"/>
    <w:rsid w:val="002974C6"/>
    <w:rsid w:val="002976B9"/>
    <w:rsid w:val="00297938"/>
    <w:rsid w:val="00297B5D"/>
    <w:rsid w:val="00297BB4"/>
    <w:rsid w:val="00297FF2"/>
    <w:rsid w:val="002A0D76"/>
    <w:rsid w:val="002A0DB2"/>
    <w:rsid w:val="002A0F47"/>
    <w:rsid w:val="002A129C"/>
    <w:rsid w:val="002A1E4C"/>
    <w:rsid w:val="002A2265"/>
    <w:rsid w:val="002A2D6A"/>
    <w:rsid w:val="002A2DFC"/>
    <w:rsid w:val="002A36A8"/>
    <w:rsid w:val="002A43B1"/>
    <w:rsid w:val="002A4BAD"/>
    <w:rsid w:val="002A4C37"/>
    <w:rsid w:val="002A5026"/>
    <w:rsid w:val="002A53FB"/>
    <w:rsid w:val="002A556E"/>
    <w:rsid w:val="002A688C"/>
    <w:rsid w:val="002A6AB4"/>
    <w:rsid w:val="002A6D22"/>
    <w:rsid w:val="002A7317"/>
    <w:rsid w:val="002B02E4"/>
    <w:rsid w:val="002B046F"/>
    <w:rsid w:val="002B0C99"/>
    <w:rsid w:val="002B0DC7"/>
    <w:rsid w:val="002B10F4"/>
    <w:rsid w:val="002B16E1"/>
    <w:rsid w:val="002B178C"/>
    <w:rsid w:val="002B195E"/>
    <w:rsid w:val="002B287F"/>
    <w:rsid w:val="002B3765"/>
    <w:rsid w:val="002B3C2F"/>
    <w:rsid w:val="002B3FF5"/>
    <w:rsid w:val="002B4A6A"/>
    <w:rsid w:val="002B54D5"/>
    <w:rsid w:val="002B60A1"/>
    <w:rsid w:val="002B6454"/>
    <w:rsid w:val="002B6947"/>
    <w:rsid w:val="002B6A9F"/>
    <w:rsid w:val="002B6B40"/>
    <w:rsid w:val="002B6DC4"/>
    <w:rsid w:val="002B6EDC"/>
    <w:rsid w:val="002B70B9"/>
    <w:rsid w:val="002B7113"/>
    <w:rsid w:val="002B7814"/>
    <w:rsid w:val="002C0ADE"/>
    <w:rsid w:val="002C11CC"/>
    <w:rsid w:val="002C14F5"/>
    <w:rsid w:val="002C2088"/>
    <w:rsid w:val="002C297B"/>
    <w:rsid w:val="002C3BBC"/>
    <w:rsid w:val="002C493F"/>
    <w:rsid w:val="002C4BE9"/>
    <w:rsid w:val="002C4C44"/>
    <w:rsid w:val="002C535E"/>
    <w:rsid w:val="002C56F5"/>
    <w:rsid w:val="002C5AED"/>
    <w:rsid w:val="002C6460"/>
    <w:rsid w:val="002C6615"/>
    <w:rsid w:val="002C6BCB"/>
    <w:rsid w:val="002D0355"/>
    <w:rsid w:val="002D0A17"/>
    <w:rsid w:val="002D12B8"/>
    <w:rsid w:val="002D160F"/>
    <w:rsid w:val="002D16BE"/>
    <w:rsid w:val="002D1C11"/>
    <w:rsid w:val="002D20BB"/>
    <w:rsid w:val="002D210F"/>
    <w:rsid w:val="002D2BB9"/>
    <w:rsid w:val="002D3021"/>
    <w:rsid w:val="002D31D3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BC7"/>
    <w:rsid w:val="002D7768"/>
    <w:rsid w:val="002D7C07"/>
    <w:rsid w:val="002D7E1B"/>
    <w:rsid w:val="002E035E"/>
    <w:rsid w:val="002E0364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998"/>
    <w:rsid w:val="002E4E52"/>
    <w:rsid w:val="002E4FF6"/>
    <w:rsid w:val="002E5302"/>
    <w:rsid w:val="002E5B4F"/>
    <w:rsid w:val="002E5CD6"/>
    <w:rsid w:val="002E5D88"/>
    <w:rsid w:val="002E605D"/>
    <w:rsid w:val="002E638B"/>
    <w:rsid w:val="002E6900"/>
    <w:rsid w:val="002E6F53"/>
    <w:rsid w:val="002E7167"/>
    <w:rsid w:val="002E7AC5"/>
    <w:rsid w:val="002F07C2"/>
    <w:rsid w:val="002F0E27"/>
    <w:rsid w:val="002F1204"/>
    <w:rsid w:val="002F1412"/>
    <w:rsid w:val="002F1961"/>
    <w:rsid w:val="002F1973"/>
    <w:rsid w:val="002F2FAC"/>
    <w:rsid w:val="002F36A7"/>
    <w:rsid w:val="002F3D6F"/>
    <w:rsid w:val="002F4133"/>
    <w:rsid w:val="002F494D"/>
    <w:rsid w:val="002F4D91"/>
    <w:rsid w:val="002F552A"/>
    <w:rsid w:val="002F5F9F"/>
    <w:rsid w:val="002F6C3E"/>
    <w:rsid w:val="002F733D"/>
    <w:rsid w:val="002F744F"/>
    <w:rsid w:val="002F7682"/>
    <w:rsid w:val="002F7AE5"/>
    <w:rsid w:val="002F7D0A"/>
    <w:rsid w:val="003018F7"/>
    <w:rsid w:val="00301AE4"/>
    <w:rsid w:val="00301D33"/>
    <w:rsid w:val="00302075"/>
    <w:rsid w:val="00302123"/>
    <w:rsid w:val="003022D9"/>
    <w:rsid w:val="00303EE7"/>
    <w:rsid w:val="00303F0D"/>
    <w:rsid w:val="0030478E"/>
    <w:rsid w:val="00304D30"/>
    <w:rsid w:val="00304F1A"/>
    <w:rsid w:val="00305903"/>
    <w:rsid w:val="003068B1"/>
    <w:rsid w:val="00306CA8"/>
    <w:rsid w:val="00307194"/>
    <w:rsid w:val="003079B2"/>
    <w:rsid w:val="00307ACA"/>
    <w:rsid w:val="00307B4B"/>
    <w:rsid w:val="00310332"/>
    <w:rsid w:val="003119C0"/>
    <w:rsid w:val="00311A8C"/>
    <w:rsid w:val="00311F0B"/>
    <w:rsid w:val="00312097"/>
    <w:rsid w:val="00312BDC"/>
    <w:rsid w:val="00313446"/>
    <w:rsid w:val="003136BA"/>
    <w:rsid w:val="003138F5"/>
    <w:rsid w:val="0031464A"/>
    <w:rsid w:val="00314772"/>
    <w:rsid w:val="003150C2"/>
    <w:rsid w:val="003151EF"/>
    <w:rsid w:val="003152C9"/>
    <w:rsid w:val="0031535B"/>
    <w:rsid w:val="003153A5"/>
    <w:rsid w:val="0031552D"/>
    <w:rsid w:val="003155B3"/>
    <w:rsid w:val="00315E60"/>
    <w:rsid w:val="00315EBF"/>
    <w:rsid w:val="00316B05"/>
    <w:rsid w:val="00316F5C"/>
    <w:rsid w:val="00317C41"/>
    <w:rsid w:val="003204F0"/>
    <w:rsid w:val="00320ACD"/>
    <w:rsid w:val="00321400"/>
    <w:rsid w:val="0032237B"/>
    <w:rsid w:val="00322515"/>
    <w:rsid w:val="003228D2"/>
    <w:rsid w:val="00322A8B"/>
    <w:rsid w:val="00322C81"/>
    <w:rsid w:val="003232F5"/>
    <w:rsid w:val="0032345A"/>
    <w:rsid w:val="00323779"/>
    <w:rsid w:val="00323D4E"/>
    <w:rsid w:val="00324D9E"/>
    <w:rsid w:val="0032513A"/>
    <w:rsid w:val="003252D5"/>
    <w:rsid w:val="00325B21"/>
    <w:rsid w:val="0032676D"/>
    <w:rsid w:val="003268DE"/>
    <w:rsid w:val="00326979"/>
    <w:rsid w:val="00326EA8"/>
    <w:rsid w:val="00327241"/>
    <w:rsid w:val="003273C2"/>
    <w:rsid w:val="00327A53"/>
    <w:rsid w:val="00327ABA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5261"/>
    <w:rsid w:val="003353A3"/>
    <w:rsid w:val="00335A95"/>
    <w:rsid w:val="00335C02"/>
    <w:rsid w:val="00336132"/>
    <w:rsid w:val="0033683C"/>
    <w:rsid w:val="00337A22"/>
    <w:rsid w:val="00337EEE"/>
    <w:rsid w:val="00340057"/>
    <w:rsid w:val="003405BD"/>
    <w:rsid w:val="0034064F"/>
    <w:rsid w:val="003406FD"/>
    <w:rsid w:val="003408C2"/>
    <w:rsid w:val="00340A7F"/>
    <w:rsid w:val="0034130F"/>
    <w:rsid w:val="00341337"/>
    <w:rsid w:val="00341A73"/>
    <w:rsid w:val="00341B78"/>
    <w:rsid w:val="00341F48"/>
    <w:rsid w:val="00342153"/>
    <w:rsid w:val="00342231"/>
    <w:rsid w:val="00342553"/>
    <w:rsid w:val="003426D7"/>
    <w:rsid w:val="00342EF8"/>
    <w:rsid w:val="00344A6D"/>
    <w:rsid w:val="00344F08"/>
    <w:rsid w:val="003452CE"/>
    <w:rsid w:val="003455BE"/>
    <w:rsid w:val="00345935"/>
    <w:rsid w:val="00345BC7"/>
    <w:rsid w:val="00345E6C"/>
    <w:rsid w:val="00345ECF"/>
    <w:rsid w:val="00345FC1"/>
    <w:rsid w:val="0034699F"/>
    <w:rsid w:val="00346A9A"/>
    <w:rsid w:val="00346E13"/>
    <w:rsid w:val="003476C7"/>
    <w:rsid w:val="00347A1F"/>
    <w:rsid w:val="003506A1"/>
    <w:rsid w:val="003511AE"/>
    <w:rsid w:val="003513F0"/>
    <w:rsid w:val="003515F5"/>
    <w:rsid w:val="003519A4"/>
    <w:rsid w:val="00351D5B"/>
    <w:rsid w:val="00352C0E"/>
    <w:rsid w:val="00352C95"/>
    <w:rsid w:val="00354F00"/>
    <w:rsid w:val="003558A9"/>
    <w:rsid w:val="00355950"/>
    <w:rsid w:val="00355FDA"/>
    <w:rsid w:val="00356EFF"/>
    <w:rsid w:val="00357455"/>
    <w:rsid w:val="00357D9A"/>
    <w:rsid w:val="00357E63"/>
    <w:rsid w:val="003615BC"/>
    <w:rsid w:val="00361E8F"/>
    <w:rsid w:val="00362003"/>
    <w:rsid w:val="00362CC7"/>
    <w:rsid w:val="00362F8C"/>
    <w:rsid w:val="003633E3"/>
    <w:rsid w:val="003643C0"/>
    <w:rsid w:val="003645DB"/>
    <w:rsid w:val="0036469B"/>
    <w:rsid w:val="00365B89"/>
    <w:rsid w:val="00365FA4"/>
    <w:rsid w:val="0036613C"/>
    <w:rsid w:val="0036661D"/>
    <w:rsid w:val="00366884"/>
    <w:rsid w:val="00366D74"/>
    <w:rsid w:val="0036725C"/>
    <w:rsid w:val="003675B1"/>
    <w:rsid w:val="00367924"/>
    <w:rsid w:val="003700E5"/>
    <w:rsid w:val="00370A73"/>
    <w:rsid w:val="0037121C"/>
    <w:rsid w:val="00371405"/>
    <w:rsid w:val="003727A6"/>
    <w:rsid w:val="00372837"/>
    <w:rsid w:val="00372BAD"/>
    <w:rsid w:val="00372D2A"/>
    <w:rsid w:val="00373413"/>
    <w:rsid w:val="0037534A"/>
    <w:rsid w:val="0037542B"/>
    <w:rsid w:val="00375CCB"/>
    <w:rsid w:val="00376320"/>
    <w:rsid w:val="003769D3"/>
    <w:rsid w:val="00376CD3"/>
    <w:rsid w:val="00376EF0"/>
    <w:rsid w:val="00377B05"/>
    <w:rsid w:val="00381167"/>
    <w:rsid w:val="0038148B"/>
    <w:rsid w:val="003816A0"/>
    <w:rsid w:val="003817BD"/>
    <w:rsid w:val="0038192B"/>
    <w:rsid w:val="00381E86"/>
    <w:rsid w:val="003826FC"/>
    <w:rsid w:val="00382B44"/>
    <w:rsid w:val="00382BF5"/>
    <w:rsid w:val="00382CC0"/>
    <w:rsid w:val="00382FE1"/>
    <w:rsid w:val="003838B8"/>
    <w:rsid w:val="00383B76"/>
    <w:rsid w:val="00384F64"/>
    <w:rsid w:val="00385EB0"/>
    <w:rsid w:val="00385F76"/>
    <w:rsid w:val="00386C7A"/>
    <w:rsid w:val="003871AC"/>
    <w:rsid w:val="00387834"/>
    <w:rsid w:val="00387ED6"/>
    <w:rsid w:val="003905A0"/>
    <w:rsid w:val="00390686"/>
    <w:rsid w:val="003908F7"/>
    <w:rsid w:val="00390910"/>
    <w:rsid w:val="003909C8"/>
    <w:rsid w:val="00390A51"/>
    <w:rsid w:val="00390B23"/>
    <w:rsid w:val="00390D42"/>
    <w:rsid w:val="00390D91"/>
    <w:rsid w:val="003913DA"/>
    <w:rsid w:val="00391535"/>
    <w:rsid w:val="003915FE"/>
    <w:rsid w:val="0039279E"/>
    <w:rsid w:val="00392DFE"/>
    <w:rsid w:val="00393EE2"/>
    <w:rsid w:val="0039431E"/>
    <w:rsid w:val="00394432"/>
    <w:rsid w:val="003947E7"/>
    <w:rsid w:val="00394D69"/>
    <w:rsid w:val="00395633"/>
    <w:rsid w:val="00396E7D"/>
    <w:rsid w:val="0039736C"/>
    <w:rsid w:val="0039754B"/>
    <w:rsid w:val="00397866"/>
    <w:rsid w:val="003978CF"/>
    <w:rsid w:val="003A01D4"/>
    <w:rsid w:val="003A082B"/>
    <w:rsid w:val="003A1855"/>
    <w:rsid w:val="003A1B0C"/>
    <w:rsid w:val="003A1C17"/>
    <w:rsid w:val="003A2D51"/>
    <w:rsid w:val="003A2E68"/>
    <w:rsid w:val="003A43AF"/>
    <w:rsid w:val="003A46F0"/>
    <w:rsid w:val="003A49B8"/>
    <w:rsid w:val="003A5DF4"/>
    <w:rsid w:val="003A5FD6"/>
    <w:rsid w:val="003A644A"/>
    <w:rsid w:val="003A6632"/>
    <w:rsid w:val="003A6AFB"/>
    <w:rsid w:val="003A6ECC"/>
    <w:rsid w:val="003A6EEF"/>
    <w:rsid w:val="003A7337"/>
    <w:rsid w:val="003A7A2C"/>
    <w:rsid w:val="003A7CE6"/>
    <w:rsid w:val="003A7F5F"/>
    <w:rsid w:val="003B0041"/>
    <w:rsid w:val="003B086D"/>
    <w:rsid w:val="003B146D"/>
    <w:rsid w:val="003B14E4"/>
    <w:rsid w:val="003B22D1"/>
    <w:rsid w:val="003B2A5B"/>
    <w:rsid w:val="003B306A"/>
    <w:rsid w:val="003B317B"/>
    <w:rsid w:val="003B31D4"/>
    <w:rsid w:val="003B3CFE"/>
    <w:rsid w:val="003B4813"/>
    <w:rsid w:val="003B4A49"/>
    <w:rsid w:val="003B4FFC"/>
    <w:rsid w:val="003B5405"/>
    <w:rsid w:val="003B58B3"/>
    <w:rsid w:val="003B599F"/>
    <w:rsid w:val="003B5A03"/>
    <w:rsid w:val="003B6185"/>
    <w:rsid w:val="003B6D35"/>
    <w:rsid w:val="003B72B9"/>
    <w:rsid w:val="003B7AEA"/>
    <w:rsid w:val="003C0898"/>
    <w:rsid w:val="003C0A26"/>
    <w:rsid w:val="003C127B"/>
    <w:rsid w:val="003C16D8"/>
    <w:rsid w:val="003C1869"/>
    <w:rsid w:val="003C1AE0"/>
    <w:rsid w:val="003C1D17"/>
    <w:rsid w:val="003C1E8B"/>
    <w:rsid w:val="003C2975"/>
    <w:rsid w:val="003C2C64"/>
    <w:rsid w:val="003C30F0"/>
    <w:rsid w:val="003C31F9"/>
    <w:rsid w:val="003C3699"/>
    <w:rsid w:val="003C369A"/>
    <w:rsid w:val="003C40E7"/>
    <w:rsid w:val="003C441F"/>
    <w:rsid w:val="003C4538"/>
    <w:rsid w:val="003C460C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3154"/>
    <w:rsid w:val="003D3815"/>
    <w:rsid w:val="003D3A3D"/>
    <w:rsid w:val="003D405A"/>
    <w:rsid w:val="003D4C9E"/>
    <w:rsid w:val="003D4E2D"/>
    <w:rsid w:val="003D597C"/>
    <w:rsid w:val="003D5A32"/>
    <w:rsid w:val="003D6CA3"/>
    <w:rsid w:val="003D761F"/>
    <w:rsid w:val="003D7780"/>
    <w:rsid w:val="003D7E24"/>
    <w:rsid w:val="003E08F3"/>
    <w:rsid w:val="003E0B9E"/>
    <w:rsid w:val="003E1B51"/>
    <w:rsid w:val="003E1DED"/>
    <w:rsid w:val="003E40DA"/>
    <w:rsid w:val="003E4285"/>
    <w:rsid w:val="003E4975"/>
    <w:rsid w:val="003E4E03"/>
    <w:rsid w:val="003E4E7B"/>
    <w:rsid w:val="003E5538"/>
    <w:rsid w:val="003E5FF2"/>
    <w:rsid w:val="003E6CAD"/>
    <w:rsid w:val="003E7733"/>
    <w:rsid w:val="003F0108"/>
    <w:rsid w:val="003F010D"/>
    <w:rsid w:val="003F0E31"/>
    <w:rsid w:val="003F0F05"/>
    <w:rsid w:val="003F0F63"/>
    <w:rsid w:val="003F1021"/>
    <w:rsid w:val="003F1941"/>
    <w:rsid w:val="003F1C4B"/>
    <w:rsid w:val="003F28A0"/>
    <w:rsid w:val="003F29E5"/>
    <w:rsid w:val="003F2A30"/>
    <w:rsid w:val="003F35B9"/>
    <w:rsid w:val="003F43C6"/>
    <w:rsid w:val="003F4527"/>
    <w:rsid w:val="003F5565"/>
    <w:rsid w:val="003F5573"/>
    <w:rsid w:val="003F55B7"/>
    <w:rsid w:val="003F6713"/>
    <w:rsid w:val="003F69DA"/>
    <w:rsid w:val="003F6D33"/>
    <w:rsid w:val="003F74CD"/>
    <w:rsid w:val="00400598"/>
    <w:rsid w:val="00400C3C"/>
    <w:rsid w:val="00401193"/>
    <w:rsid w:val="00401556"/>
    <w:rsid w:val="00401967"/>
    <w:rsid w:val="00401C97"/>
    <w:rsid w:val="00402159"/>
    <w:rsid w:val="0040238D"/>
    <w:rsid w:val="004024CA"/>
    <w:rsid w:val="004032C3"/>
    <w:rsid w:val="004039BE"/>
    <w:rsid w:val="00403A70"/>
    <w:rsid w:val="00403F0C"/>
    <w:rsid w:val="00404257"/>
    <w:rsid w:val="00404315"/>
    <w:rsid w:val="00404FCA"/>
    <w:rsid w:val="004050EB"/>
    <w:rsid w:val="00405366"/>
    <w:rsid w:val="0040667D"/>
    <w:rsid w:val="0040669B"/>
    <w:rsid w:val="00406A56"/>
    <w:rsid w:val="004073C6"/>
    <w:rsid w:val="00407626"/>
    <w:rsid w:val="00407B00"/>
    <w:rsid w:val="00407C5D"/>
    <w:rsid w:val="00407E61"/>
    <w:rsid w:val="004100B4"/>
    <w:rsid w:val="004109F1"/>
    <w:rsid w:val="00411AC1"/>
    <w:rsid w:val="00411FA6"/>
    <w:rsid w:val="00412A6E"/>
    <w:rsid w:val="00412F12"/>
    <w:rsid w:val="004132B3"/>
    <w:rsid w:val="004134CD"/>
    <w:rsid w:val="00413930"/>
    <w:rsid w:val="004145D5"/>
    <w:rsid w:val="0041533C"/>
    <w:rsid w:val="00415586"/>
    <w:rsid w:val="00415A88"/>
    <w:rsid w:val="00415B7B"/>
    <w:rsid w:val="0041619D"/>
    <w:rsid w:val="00416DF4"/>
    <w:rsid w:val="00417928"/>
    <w:rsid w:val="00420B19"/>
    <w:rsid w:val="00420B4A"/>
    <w:rsid w:val="00420BEE"/>
    <w:rsid w:val="00420FB0"/>
    <w:rsid w:val="00421501"/>
    <w:rsid w:val="004218B3"/>
    <w:rsid w:val="00422663"/>
    <w:rsid w:val="00423214"/>
    <w:rsid w:val="00423C20"/>
    <w:rsid w:val="00424F47"/>
    <w:rsid w:val="004253F0"/>
    <w:rsid w:val="004255A0"/>
    <w:rsid w:val="00425C8F"/>
    <w:rsid w:val="00425E90"/>
    <w:rsid w:val="00425F47"/>
    <w:rsid w:val="004275E3"/>
    <w:rsid w:val="00427BE8"/>
    <w:rsid w:val="004305B8"/>
    <w:rsid w:val="0043063A"/>
    <w:rsid w:val="00431939"/>
    <w:rsid w:val="00431A0C"/>
    <w:rsid w:val="00432546"/>
    <w:rsid w:val="00432E98"/>
    <w:rsid w:val="00432F12"/>
    <w:rsid w:val="004331DA"/>
    <w:rsid w:val="00433375"/>
    <w:rsid w:val="004337FB"/>
    <w:rsid w:val="00433C7F"/>
    <w:rsid w:val="00433EBB"/>
    <w:rsid w:val="00434051"/>
    <w:rsid w:val="00434AF3"/>
    <w:rsid w:val="00434B8C"/>
    <w:rsid w:val="00434CFE"/>
    <w:rsid w:val="00434FB7"/>
    <w:rsid w:val="004367B5"/>
    <w:rsid w:val="00436AE8"/>
    <w:rsid w:val="0043729C"/>
    <w:rsid w:val="0044156A"/>
    <w:rsid w:val="0044175B"/>
    <w:rsid w:val="00441AC4"/>
    <w:rsid w:val="00441E19"/>
    <w:rsid w:val="00441E84"/>
    <w:rsid w:val="00442132"/>
    <w:rsid w:val="00443577"/>
    <w:rsid w:val="00443B64"/>
    <w:rsid w:val="00443EC7"/>
    <w:rsid w:val="00443EDA"/>
    <w:rsid w:val="00443FE4"/>
    <w:rsid w:val="00444403"/>
    <w:rsid w:val="0044495F"/>
    <w:rsid w:val="00445128"/>
    <w:rsid w:val="00447EBA"/>
    <w:rsid w:val="00447EDB"/>
    <w:rsid w:val="00450AD1"/>
    <w:rsid w:val="00450DC0"/>
    <w:rsid w:val="00450DCE"/>
    <w:rsid w:val="00451D31"/>
    <w:rsid w:val="004521EE"/>
    <w:rsid w:val="00452705"/>
    <w:rsid w:val="004534D3"/>
    <w:rsid w:val="004535A6"/>
    <w:rsid w:val="0045391C"/>
    <w:rsid w:val="00453AA1"/>
    <w:rsid w:val="00453B40"/>
    <w:rsid w:val="004542F8"/>
    <w:rsid w:val="00454592"/>
    <w:rsid w:val="00454748"/>
    <w:rsid w:val="00454779"/>
    <w:rsid w:val="00454C29"/>
    <w:rsid w:val="00454C32"/>
    <w:rsid w:val="00454FFF"/>
    <w:rsid w:val="00455CEC"/>
    <w:rsid w:val="00455E40"/>
    <w:rsid w:val="00456485"/>
    <w:rsid w:val="0045690E"/>
    <w:rsid w:val="00456BAE"/>
    <w:rsid w:val="0045705E"/>
    <w:rsid w:val="004570AE"/>
    <w:rsid w:val="00457481"/>
    <w:rsid w:val="00457698"/>
    <w:rsid w:val="004579F9"/>
    <w:rsid w:val="00457D59"/>
    <w:rsid w:val="00460DDF"/>
    <w:rsid w:val="00460DF0"/>
    <w:rsid w:val="00461598"/>
    <w:rsid w:val="00461A38"/>
    <w:rsid w:val="00461E87"/>
    <w:rsid w:val="0046224F"/>
    <w:rsid w:val="00462BEF"/>
    <w:rsid w:val="00462DF6"/>
    <w:rsid w:val="00462F2A"/>
    <w:rsid w:val="00463978"/>
    <w:rsid w:val="004644B0"/>
    <w:rsid w:val="0046467D"/>
    <w:rsid w:val="0046572E"/>
    <w:rsid w:val="00465D46"/>
    <w:rsid w:val="00466601"/>
    <w:rsid w:val="00466992"/>
    <w:rsid w:val="00466C85"/>
    <w:rsid w:val="004671F4"/>
    <w:rsid w:val="004673EA"/>
    <w:rsid w:val="00467436"/>
    <w:rsid w:val="00467645"/>
    <w:rsid w:val="004677A3"/>
    <w:rsid w:val="004701EF"/>
    <w:rsid w:val="004706AF"/>
    <w:rsid w:val="00471C93"/>
    <w:rsid w:val="00471CCE"/>
    <w:rsid w:val="00471D28"/>
    <w:rsid w:val="00472041"/>
    <w:rsid w:val="00472312"/>
    <w:rsid w:val="00473467"/>
    <w:rsid w:val="00473C89"/>
    <w:rsid w:val="00473E12"/>
    <w:rsid w:val="00474367"/>
    <w:rsid w:val="004745C4"/>
    <w:rsid w:val="00475402"/>
    <w:rsid w:val="004754C1"/>
    <w:rsid w:val="00476A95"/>
    <w:rsid w:val="00476B1D"/>
    <w:rsid w:val="00476C39"/>
    <w:rsid w:val="00477731"/>
    <w:rsid w:val="00477E34"/>
    <w:rsid w:val="00480AD1"/>
    <w:rsid w:val="004813B1"/>
    <w:rsid w:val="004819A2"/>
    <w:rsid w:val="00481EC9"/>
    <w:rsid w:val="004820B1"/>
    <w:rsid w:val="00482265"/>
    <w:rsid w:val="00482A31"/>
    <w:rsid w:val="004835CA"/>
    <w:rsid w:val="00483696"/>
    <w:rsid w:val="00483F7F"/>
    <w:rsid w:val="00484186"/>
    <w:rsid w:val="00484335"/>
    <w:rsid w:val="00484387"/>
    <w:rsid w:val="004847C3"/>
    <w:rsid w:val="00484911"/>
    <w:rsid w:val="00484946"/>
    <w:rsid w:val="00484B02"/>
    <w:rsid w:val="00484DA2"/>
    <w:rsid w:val="00485418"/>
    <w:rsid w:val="0048580C"/>
    <w:rsid w:val="0048638D"/>
    <w:rsid w:val="004864C4"/>
    <w:rsid w:val="0048737A"/>
    <w:rsid w:val="0049024A"/>
    <w:rsid w:val="0049047D"/>
    <w:rsid w:val="00490D8E"/>
    <w:rsid w:val="004913DF"/>
    <w:rsid w:val="004916E7"/>
    <w:rsid w:val="004919FB"/>
    <w:rsid w:val="00491AAA"/>
    <w:rsid w:val="00491E81"/>
    <w:rsid w:val="004923BD"/>
    <w:rsid w:val="00492D3C"/>
    <w:rsid w:val="00492EC7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7CA"/>
    <w:rsid w:val="004A0762"/>
    <w:rsid w:val="004A113C"/>
    <w:rsid w:val="004A1A0C"/>
    <w:rsid w:val="004A281F"/>
    <w:rsid w:val="004A2B69"/>
    <w:rsid w:val="004A3113"/>
    <w:rsid w:val="004A36AD"/>
    <w:rsid w:val="004A3735"/>
    <w:rsid w:val="004A3A42"/>
    <w:rsid w:val="004A4143"/>
    <w:rsid w:val="004A4836"/>
    <w:rsid w:val="004A4F3F"/>
    <w:rsid w:val="004A50C2"/>
    <w:rsid w:val="004A541C"/>
    <w:rsid w:val="004A5CA1"/>
    <w:rsid w:val="004A5D52"/>
    <w:rsid w:val="004A5F65"/>
    <w:rsid w:val="004A671E"/>
    <w:rsid w:val="004A67FE"/>
    <w:rsid w:val="004A7FEF"/>
    <w:rsid w:val="004B07C9"/>
    <w:rsid w:val="004B116B"/>
    <w:rsid w:val="004B11A4"/>
    <w:rsid w:val="004B1896"/>
    <w:rsid w:val="004B2B06"/>
    <w:rsid w:val="004B3224"/>
    <w:rsid w:val="004B33FD"/>
    <w:rsid w:val="004B355B"/>
    <w:rsid w:val="004B35BE"/>
    <w:rsid w:val="004B3AD6"/>
    <w:rsid w:val="004B483C"/>
    <w:rsid w:val="004B4C03"/>
    <w:rsid w:val="004B54AC"/>
    <w:rsid w:val="004B63BD"/>
    <w:rsid w:val="004B68D0"/>
    <w:rsid w:val="004B696B"/>
    <w:rsid w:val="004B7424"/>
    <w:rsid w:val="004B7741"/>
    <w:rsid w:val="004B79E8"/>
    <w:rsid w:val="004C05D8"/>
    <w:rsid w:val="004C077B"/>
    <w:rsid w:val="004C0C64"/>
    <w:rsid w:val="004C0E33"/>
    <w:rsid w:val="004C0E4D"/>
    <w:rsid w:val="004C0EA1"/>
    <w:rsid w:val="004C1364"/>
    <w:rsid w:val="004C1E77"/>
    <w:rsid w:val="004C2137"/>
    <w:rsid w:val="004C22BC"/>
    <w:rsid w:val="004C2423"/>
    <w:rsid w:val="004C25CD"/>
    <w:rsid w:val="004C28E7"/>
    <w:rsid w:val="004C29D2"/>
    <w:rsid w:val="004C2CAA"/>
    <w:rsid w:val="004C3438"/>
    <w:rsid w:val="004C4EDE"/>
    <w:rsid w:val="004C5334"/>
    <w:rsid w:val="004C5418"/>
    <w:rsid w:val="004C650B"/>
    <w:rsid w:val="004C68CE"/>
    <w:rsid w:val="004C70AA"/>
    <w:rsid w:val="004C7112"/>
    <w:rsid w:val="004C73AA"/>
    <w:rsid w:val="004C7F88"/>
    <w:rsid w:val="004D01D5"/>
    <w:rsid w:val="004D0FD2"/>
    <w:rsid w:val="004D1138"/>
    <w:rsid w:val="004D12F9"/>
    <w:rsid w:val="004D15AC"/>
    <w:rsid w:val="004D170D"/>
    <w:rsid w:val="004D1928"/>
    <w:rsid w:val="004D1F71"/>
    <w:rsid w:val="004D248F"/>
    <w:rsid w:val="004D2C82"/>
    <w:rsid w:val="004D3211"/>
    <w:rsid w:val="004D3497"/>
    <w:rsid w:val="004D38BD"/>
    <w:rsid w:val="004D3CA0"/>
    <w:rsid w:val="004D3F99"/>
    <w:rsid w:val="004D40BD"/>
    <w:rsid w:val="004D40D3"/>
    <w:rsid w:val="004D46DD"/>
    <w:rsid w:val="004D56B4"/>
    <w:rsid w:val="004D5B09"/>
    <w:rsid w:val="004D5B49"/>
    <w:rsid w:val="004D6839"/>
    <w:rsid w:val="004D6BC6"/>
    <w:rsid w:val="004D6FE3"/>
    <w:rsid w:val="004D7116"/>
    <w:rsid w:val="004D751B"/>
    <w:rsid w:val="004D7928"/>
    <w:rsid w:val="004D795E"/>
    <w:rsid w:val="004D7A16"/>
    <w:rsid w:val="004E0366"/>
    <w:rsid w:val="004E0722"/>
    <w:rsid w:val="004E0B2C"/>
    <w:rsid w:val="004E0EDE"/>
    <w:rsid w:val="004E1209"/>
    <w:rsid w:val="004E1554"/>
    <w:rsid w:val="004E15CF"/>
    <w:rsid w:val="004E3677"/>
    <w:rsid w:val="004E3BA5"/>
    <w:rsid w:val="004E3EBA"/>
    <w:rsid w:val="004E4189"/>
    <w:rsid w:val="004E442E"/>
    <w:rsid w:val="004E483F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79A8"/>
    <w:rsid w:val="004E7E79"/>
    <w:rsid w:val="004E7F36"/>
    <w:rsid w:val="004F01AF"/>
    <w:rsid w:val="004F0326"/>
    <w:rsid w:val="004F0FE4"/>
    <w:rsid w:val="004F105F"/>
    <w:rsid w:val="004F1BC1"/>
    <w:rsid w:val="004F1C60"/>
    <w:rsid w:val="004F1CEB"/>
    <w:rsid w:val="004F213F"/>
    <w:rsid w:val="004F2AB5"/>
    <w:rsid w:val="004F3876"/>
    <w:rsid w:val="004F4C42"/>
    <w:rsid w:val="004F4D17"/>
    <w:rsid w:val="004F4E9D"/>
    <w:rsid w:val="004F4EAA"/>
    <w:rsid w:val="004F6054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DF"/>
    <w:rsid w:val="0050179B"/>
    <w:rsid w:val="00502957"/>
    <w:rsid w:val="00503A92"/>
    <w:rsid w:val="00503BED"/>
    <w:rsid w:val="00503DA1"/>
    <w:rsid w:val="00504431"/>
    <w:rsid w:val="00504670"/>
    <w:rsid w:val="00504936"/>
    <w:rsid w:val="005049D7"/>
    <w:rsid w:val="00505367"/>
    <w:rsid w:val="00505B1D"/>
    <w:rsid w:val="00505C77"/>
    <w:rsid w:val="0050673D"/>
    <w:rsid w:val="00507055"/>
    <w:rsid w:val="00507A99"/>
    <w:rsid w:val="00510079"/>
    <w:rsid w:val="0051099F"/>
    <w:rsid w:val="00510E6F"/>
    <w:rsid w:val="00511AFD"/>
    <w:rsid w:val="005122DF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5339"/>
    <w:rsid w:val="00515AC3"/>
    <w:rsid w:val="00515B36"/>
    <w:rsid w:val="00515FE8"/>
    <w:rsid w:val="00516423"/>
    <w:rsid w:val="005167F2"/>
    <w:rsid w:val="0051680B"/>
    <w:rsid w:val="00516874"/>
    <w:rsid w:val="00516A52"/>
    <w:rsid w:val="0051710A"/>
    <w:rsid w:val="005174E2"/>
    <w:rsid w:val="00520467"/>
    <w:rsid w:val="005207D3"/>
    <w:rsid w:val="00521420"/>
    <w:rsid w:val="005216B0"/>
    <w:rsid w:val="00521DCB"/>
    <w:rsid w:val="00522335"/>
    <w:rsid w:val="00522B5E"/>
    <w:rsid w:val="00523B73"/>
    <w:rsid w:val="00524B5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E9"/>
    <w:rsid w:val="00526B30"/>
    <w:rsid w:val="00527286"/>
    <w:rsid w:val="00527458"/>
    <w:rsid w:val="005274B1"/>
    <w:rsid w:val="00527693"/>
    <w:rsid w:val="00527F79"/>
    <w:rsid w:val="00527FC6"/>
    <w:rsid w:val="00530169"/>
    <w:rsid w:val="00530413"/>
    <w:rsid w:val="00530416"/>
    <w:rsid w:val="00531838"/>
    <w:rsid w:val="00531BBA"/>
    <w:rsid w:val="005320AD"/>
    <w:rsid w:val="0053230C"/>
    <w:rsid w:val="00532692"/>
    <w:rsid w:val="0053279D"/>
    <w:rsid w:val="00532B65"/>
    <w:rsid w:val="00532F21"/>
    <w:rsid w:val="00532F70"/>
    <w:rsid w:val="0053349D"/>
    <w:rsid w:val="00533617"/>
    <w:rsid w:val="00533C86"/>
    <w:rsid w:val="00533CC0"/>
    <w:rsid w:val="00534772"/>
    <w:rsid w:val="005348B1"/>
    <w:rsid w:val="00535225"/>
    <w:rsid w:val="00535413"/>
    <w:rsid w:val="00535F39"/>
    <w:rsid w:val="005366B6"/>
    <w:rsid w:val="0053689C"/>
    <w:rsid w:val="00536B49"/>
    <w:rsid w:val="00536BE8"/>
    <w:rsid w:val="00536E45"/>
    <w:rsid w:val="005372BE"/>
    <w:rsid w:val="00537367"/>
    <w:rsid w:val="0053759C"/>
    <w:rsid w:val="00537861"/>
    <w:rsid w:val="00540663"/>
    <w:rsid w:val="005406DD"/>
    <w:rsid w:val="00540E68"/>
    <w:rsid w:val="005417A6"/>
    <w:rsid w:val="00542F4D"/>
    <w:rsid w:val="005435C7"/>
    <w:rsid w:val="00543A49"/>
    <w:rsid w:val="00543BE6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C73"/>
    <w:rsid w:val="00551072"/>
    <w:rsid w:val="00551420"/>
    <w:rsid w:val="0055154E"/>
    <w:rsid w:val="0055208C"/>
    <w:rsid w:val="00552673"/>
    <w:rsid w:val="00553BD2"/>
    <w:rsid w:val="00553BE9"/>
    <w:rsid w:val="00553C6D"/>
    <w:rsid w:val="00554CF9"/>
    <w:rsid w:val="005553F3"/>
    <w:rsid w:val="00555F2D"/>
    <w:rsid w:val="00556005"/>
    <w:rsid w:val="0055607B"/>
    <w:rsid w:val="0055643E"/>
    <w:rsid w:val="005564A0"/>
    <w:rsid w:val="005564A5"/>
    <w:rsid w:val="0055719D"/>
    <w:rsid w:val="00557A6A"/>
    <w:rsid w:val="00557C5E"/>
    <w:rsid w:val="00557E43"/>
    <w:rsid w:val="00560399"/>
    <w:rsid w:val="00560B1D"/>
    <w:rsid w:val="00560F4C"/>
    <w:rsid w:val="005611D3"/>
    <w:rsid w:val="0056174D"/>
    <w:rsid w:val="00561964"/>
    <w:rsid w:val="00562053"/>
    <w:rsid w:val="00563693"/>
    <w:rsid w:val="0056421C"/>
    <w:rsid w:val="00564749"/>
    <w:rsid w:val="005647B1"/>
    <w:rsid w:val="00565307"/>
    <w:rsid w:val="00566051"/>
    <w:rsid w:val="00566392"/>
    <w:rsid w:val="00566D53"/>
    <w:rsid w:val="0056765C"/>
    <w:rsid w:val="00570559"/>
    <w:rsid w:val="00570B8B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748"/>
    <w:rsid w:val="00573F30"/>
    <w:rsid w:val="005744AD"/>
    <w:rsid w:val="00574C54"/>
    <w:rsid w:val="00574C71"/>
    <w:rsid w:val="00574F73"/>
    <w:rsid w:val="00575197"/>
    <w:rsid w:val="00575491"/>
    <w:rsid w:val="0057562F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64D"/>
    <w:rsid w:val="00580E29"/>
    <w:rsid w:val="00580FCC"/>
    <w:rsid w:val="00581650"/>
    <w:rsid w:val="00581FAF"/>
    <w:rsid w:val="00583F0F"/>
    <w:rsid w:val="00583F48"/>
    <w:rsid w:val="00584062"/>
    <w:rsid w:val="00584183"/>
    <w:rsid w:val="00584304"/>
    <w:rsid w:val="0058441C"/>
    <w:rsid w:val="00584F7D"/>
    <w:rsid w:val="00585405"/>
    <w:rsid w:val="005856C1"/>
    <w:rsid w:val="00585D70"/>
    <w:rsid w:val="00585FED"/>
    <w:rsid w:val="005860BC"/>
    <w:rsid w:val="00587142"/>
    <w:rsid w:val="00587213"/>
    <w:rsid w:val="00587C40"/>
    <w:rsid w:val="005901A0"/>
    <w:rsid w:val="00590A60"/>
    <w:rsid w:val="00590B4C"/>
    <w:rsid w:val="005915B8"/>
    <w:rsid w:val="005918AE"/>
    <w:rsid w:val="0059195E"/>
    <w:rsid w:val="00591AFA"/>
    <w:rsid w:val="0059209B"/>
    <w:rsid w:val="005924DC"/>
    <w:rsid w:val="00592D80"/>
    <w:rsid w:val="00592DF0"/>
    <w:rsid w:val="005931F0"/>
    <w:rsid w:val="0059332C"/>
    <w:rsid w:val="00594076"/>
    <w:rsid w:val="00596357"/>
    <w:rsid w:val="00596594"/>
    <w:rsid w:val="00596758"/>
    <w:rsid w:val="00596B06"/>
    <w:rsid w:val="00596DE5"/>
    <w:rsid w:val="005972EE"/>
    <w:rsid w:val="00597918"/>
    <w:rsid w:val="00597A82"/>
    <w:rsid w:val="00597E74"/>
    <w:rsid w:val="005A059B"/>
    <w:rsid w:val="005A079F"/>
    <w:rsid w:val="005A0D24"/>
    <w:rsid w:val="005A102A"/>
    <w:rsid w:val="005A125F"/>
    <w:rsid w:val="005A26FE"/>
    <w:rsid w:val="005A2E96"/>
    <w:rsid w:val="005A31D8"/>
    <w:rsid w:val="005A37DD"/>
    <w:rsid w:val="005A5086"/>
    <w:rsid w:val="005A597B"/>
    <w:rsid w:val="005A5A95"/>
    <w:rsid w:val="005A6A47"/>
    <w:rsid w:val="005A7BF8"/>
    <w:rsid w:val="005A7C77"/>
    <w:rsid w:val="005A7ED2"/>
    <w:rsid w:val="005B0F98"/>
    <w:rsid w:val="005B1045"/>
    <w:rsid w:val="005B16A7"/>
    <w:rsid w:val="005B18CD"/>
    <w:rsid w:val="005B2C56"/>
    <w:rsid w:val="005B322E"/>
    <w:rsid w:val="005B359C"/>
    <w:rsid w:val="005B3DEC"/>
    <w:rsid w:val="005B5333"/>
    <w:rsid w:val="005B5EBD"/>
    <w:rsid w:val="005B60DD"/>
    <w:rsid w:val="005B619B"/>
    <w:rsid w:val="005B6EBF"/>
    <w:rsid w:val="005B70B5"/>
    <w:rsid w:val="005B74FA"/>
    <w:rsid w:val="005B752B"/>
    <w:rsid w:val="005B755D"/>
    <w:rsid w:val="005B7FD5"/>
    <w:rsid w:val="005C007D"/>
    <w:rsid w:val="005C0506"/>
    <w:rsid w:val="005C0DAC"/>
    <w:rsid w:val="005C0DAE"/>
    <w:rsid w:val="005C102F"/>
    <w:rsid w:val="005C17FF"/>
    <w:rsid w:val="005C1808"/>
    <w:rsid w:val="005C22D1"/>
    <w:rsid w:val="005C2445"/>
    <w:rsid w:val="005C2DCF"/>
    <w:rsid w:val="005C3486"/>
    <w:rsid w:val="005C382F"/>
    <w:rsid w:val="005C4413"/>
    <w:rsid w:val="005C4AA2"/>
    <w:rsid w:val="005C4C20"/>
    <w:rsid w:val="005C51FD"/>
    <w:rsid w:val="005C5460"/>
    <w:rsid w:val="005C5AB3"/>
    <w:rsid w:val="005C5F21"/>
    <w:rsid w:val="005C6584"/>
    <w:rsid w:val="005C6A88"/>
    <w:rsid w:val="005C6B29"/>
    <w:rsid w:val="005C7FBD"/>
    <w:rsid w:val="005D1241"/>
    <w:rsid w:val="005D14F8"/>
    <w:rsid w:val="005D1A93"/>
    <w:rsid w:val="005D1E72"/>
    <w:rsid w:val="005D2DCB"/>
    <w:rsid w:val="005D2DF3"/>
    <w:rsid w:val="005D3157"/>
    <w:rsid w:val="005D3A06"/>
    <w:rsid w:val="005D3E91"/>
    <w:rsid w:val="005D587A"/>
    <w:rsid w:val="005D609C"/>
    <w:rsid w:val="005D63F8"/>
    <w:rsid w:val="005D67A0"/>
    <w:rsid w:val="005D67DA"/>
    <w:rsid w:val="005D6885"/>
    <w:rsid w:val="005D6DE8"/>
    <w:rsid w:val="005D76BF"/>
    <w:rsid w:val="005D7AB0"/>
    <w:rsid w:val="005E0815"/>
    <w:rsid w:val="005E0F74"/>
    <w:rsid w:val="005E1B06"/>
    <w:rsid w:val="005E1BEB"/>
    <w:rsid w:val="005E1D94"/>
    <w:rsid w:val="005E26AD"/>
    <w:rsid w:val="005E2EF4"/>
    <w:rsid w:val="005E38A2"/>
    <w:rsid w:val="005E3B5C"/>
    <w:rsid w:val="005E3E5A"/>
    <w:rsid w:val="005E4FA1"/>
    <w:rsid w:val="005E510B"/>
    <w:rsid w:val="005E541E"/>
    <w:rsid w:val="005E543C"/>
    <w:rsid w:val="005E60C4"/>
    <w:rsid w:val="005E6426"/>
    <w:rsid w:val="005E6890"/>
    <w:rsid w:val="005E70E2"/>
    <w:rsid w:val="005E7377"/>
    <w:rsid w:val="005E7DE2"/>
    <w:rsid w:val="005F056A"/>
    <w:rsid w:val="005F0F4D"/>
    <w:rsid w:val="005F1337"/>
    <w:rsid w:val="005F1339"/>
    <w:rsid w:val="005F14FA"/>
    <w:rsid w:val="005F189C"/>
    <w:rsid w:val="005F1EE0"/>
    <w:rsid w:val="005F26C4"/>
    <w:rsid w:val="005F27BC"/>
    <w:rsid w:val="005F322C"/>
    <w:rsid w:val="005F3AEF"/>
    <w:rsid w:val="005F3C18"/>
    <w:rsid w:val="005F3E8A"/>
    <w:rsid w:val="005F3F92"/>
    <w:rsid w:val="005F3FE0"/>
    <w:rsid w:val="005F4384"/>
    <w:rsid w:val="005F456A"/>
    <w:rsid w:val="005F472F"/>
    <w:rsid w:val="005F4C3F"/>
    <w:rsid w:val="005F4E15"/>
    <w:rsid w:val="005F4EC4"/>
    <w:rsid w:val="005F5246"/>
    <w:rsid w:val="005F53CC"/>
    <w:rsid w:val="005F5657"/>
    <w:rsid w:val="005F5847"/>
    <w:rsid w:val="005F59C1"/>
    <w:rsid w:val="005F5CD6"/>
    <w:rsid w:val="005F640F"/>
    <w:rsid w:val="005F6B95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31AE"/>
    <w:rsid w:val="006032A1"/>
    <w:rsid w:val="006039C7"/>
    <w:rsid w:val="00603E61"/>
    <w:rsid w:val="00603F5F"/>
    <w:rsid w:val="00604676"/>
    <w:rsid w:val="0060489E"/>
    <w:rsid w:val="00604F91"/>
    <w:rsid w:val="00605590"/>
    <w:rsid w:val="00605D97"/>
    <w:rsid w:val="0060635F"/>
    <w:rsid w:val="006069AA"/>
    <w:rsid w:val="00611C48"/>
    <w:rsid w:val="00612ABF"/>
    <w:rsid w:val="00612C40"/>
    <w:rsid w:val="006137D8"/>
    <w:rsid w:val="00613A54"/>
    <w:rsid w:val="00614186"/>
    <w:rsid w:val="00614A0B"/>
    <w:rsid w:val="0061562C"/>
    <w:rsid w:val="00615DD4"/>
    <w:rsid w:val="00615E3F"/>
    <w:rsid w:val="006162D6"/>
    <w:rsid w:val="00617212"/>
    <w:rsid w:val="00620561"/>
    <w:rsid w:val="00620DA0"/>
    <w:rsid w:val="00620F7C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A1E"/>
    <w:rsid w:val="0062520A"/>
    <w:rsid w:val="00625632"/>
    <w:rsid w:val="00625AC7"/>
    <w:rsid w:val="00625E5C"/>
    <w:rsid w:val="00626179"/>
    <w:rsid w:val="00626C04"/>
    <w:rsid w:val="006273BB"/>
    <w:rsid w:val="00627400"/>
    <w:rsid w:val="0062760B"/>
    <w:rsid w:val="00627A25"/>
    <w:rsid w:val="00627AFF"/>
    <w:rsid w:val="00627FC1"/>
    <w:rsid w:val="0063010E"/>
    <w:rsid w:val="006303E3"/>
    <w:rsid w:val="006304A3"/>
    <w:rsid w:val="006306BD"/>
    <w:rsid w:val="00630994"/>
    <w:rsid w:val="00630C12"/>
    <w:rsid w:val="00630D3E"/>
    <w:rsid w:val="00630DB4"/>
    <w:rsid w:val="00630EBD"/>
    <w:rsid w:val="006314FE"/>
    <w:rsid w:val="006327FA"/>
    <w:rsid w:val="00632D0E"/>
    <w:rsid w:val="00633138"/>
    <w:rsid w:val="006331CC"/>
    <w:rsid w:val="006338B0"/>
    <w:rsid w:val="00633ACC"/>
    <w:rsid w:val="00633C37"/>
    <w:rsid w:val="00634072"/>
    <w:rsid w:val="006347B4"/>
    <w:rsid w:val="00634C6A"/>
    <w:rsid w:val="00635770"/>
    <w:rsid w:val="00635AFC"/>
    <w:rsid w:val="00636230"/>
    <w:rsid w:val="006363FC"/>
    <w:rsid w:val="006365B1"/>
    <w:rsid w:val="00636C99"/>
    <w:rsid w:val="00636D36"/>
    <w:rsid w:val="00637773"/>
    <w:rsid w:val="00637A54"/>
    <w:rsid w:val="00637F29"/>
    <w:rsid w:val="00640078"/>
    <w:rsid w:val="006404E0"/>
    <w:rsid w:val="00640A5E"/>
    <w:rsid w:val="006411C3"/>
    <w:rsid w:val="006411F7"/>
    <w:rsid w:val="0064182C"/>
    <w:rsid w:val="00641C02"/>
    <w:rsid w:val="00642DE1"/>
    <w:rsid w:val="00642E2B"/>
    <w:rsid w:val="0064336A"/>
    <w:rsid w:val="0064409B"/>
    <w:rsid w:val="00644E30"/>
    <w:rsid w:val="00645B82"/>
    <w:rsid w:val="00645F72"/>
    <w:rsid w:val="0064664B"/>
    <w:rsid w:val="006467EC"/>
    <w:rsid w:val="00646ED8"/>
    <w:rsid w:val="00647377"/>
    <w:rsid w:val="0064776E"/>
    <w:rsid w:val="00647C3F"/>
    <w:rsid w:val="00651886"/>
    <w:rsid w:val="00651EAA"/>
    <w:rsid w:val="006520CD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407A"/>
    <w:rsid w:val="0065414F"/>
    <w:rsid w:val="006545F2"/>
    <w:rsid w:val="00654787"/>
    <w:rsid w:val="006554E7"/>
    <w:rsid w:val="006558E2"/>
    <w:rsid w:val="00656346"/>
    <w:rsid w:val="00656354"/>
    <w:rsid w:val="0065674B"/>
    <w:rsid w:val="00656DDA"/>
    <w:rsid w:val="00657D3B"/>
    <w:rsid w:val="00657E9C"/>
    <w:rsid w:val="00660201"/>
    <w:rsid w:val="00660547"/>
    <w:rsid w:val="006609DF"/>
    <w:rsid w:val="006609E6"/>
    <w:rsid w:val="00660B9B"/>
    <w:rsid w:val="00660FAB"/>
    <w:rsid w:val="00660FAE"/>
    <w:rsid w:val="006614C1"/>
    <w:rsid w:val="00661D84"/>
    <w:rsid w:val="00662461"/>
    <w:rsid w:val="00662531"/>
    <w:rsid w:val="006627C4"/>
    <w:rsid w:val="00662A16"/>
    <w:rsid w:val="00662F9C"/>
    <w:rsid w:val="006630B3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640C"/>
    <w:rsid w:val="00666435"/>
    <w:rsid w:val="006665EA"/>
    <w:rsid w:val="006666B3"/>
    <w:rsid w:val="00666E0B"/>
    <w:rsid w:val="00666E6D"/>
    <w:rsid w:val="0066728A"/>
    <w:rsid w:val="00667360"/>
    <w:rsid w:val="00667600"/>
    <w:rsid w:val="00667A32"/>
    <w:rsid w:val="006700EB"/>
    <w:rsid w:val="00670315"/>
    <w:rsid w:val="00670519"/>
    <w:rsid w:val="0067139D"/>
    <w:rsid w:val="00671990"/>
    <w:rsid w:val="00671EFE"/>
    <w:rsid w:val="0067226D"/>
    <w:rsid w:val="006722AD"/>
    <w:rsid w:val="00672D47"/>
    <w:rsid w:val="006730FE"/>
    <w:rsid w:val="00673590"/>
    <w:rsid w:val="00673856"/>
    <w:rsid w:val="00675563"/>
    <w:rsid w:val="006764C4"/>
    <w:rsid w:val="006764E7"/>
    <w:rsid w:val="006766C2"/>
    <w:rsid w:val="006766EC"/>
    <w:rsid w:val="00676B6C"/>
    <w:rsid w:val="0067715C"/>
    <w:rsid w:val="0067724F"/>
    <w:rsid w:val="00677745"/>
    <w:rsid w:val="00677BC2"/>
    <w:rsid w:val="006802AD"/>
    <w:rsid w:val="00680762"/>
    <w:rsid w:val="00680DD2"/>
    <w:rsid w:val="00680EDA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745D"/>
    <w:rsid w:val="00687DF4"/>
    <w:rsid w:val="00687FAC"/>
    <w:rsid w:val="00690086"/>
    <w:rsid w:val="006902E9"/>
    <w:rsid w:val="006903BA"/>
    <w:rsid w:val="00690800"/>
    <w:rsid w:val="00690D19"/>
    <w:rsid w:val="00691D3F"/>
    <w:rsid w:val="00691EC3"/>
    <w:rsid w:val="00691F10"/>
    <w:rsid w:val="00692848"/>
    <w:rsid w:val="00692D28"/>
    <w:rsid w:val="00692EF2"/>
    <w:rsid w:val="00692F20"/>
    <w:rsid w:val="006934FE"/>
    <w:rsid w:val="006936E1"/>
    <w:rsid w:val="00693904"/>
    <w:rsid w:val="00693B31"/>
    <w:rsid w:val="00694338"/>
    <w:rsid w:val="006943E2"/>
    <w:rsid w:val="0069461A"/>
    <w:rsid w:val="0069498B"/>
    <w:rsid w:val="00694ED6"/>
    <w:rsid w:val="00694EF4"/>
    <w:rsid w:val="0069516E"/>
    <w:rsid w:val="006952DE"/>
    <w:rsid w:val="006958C0"/>
    <w:rsid w:val="00695B15"/>
    <w:rsid w:val="00695F79"/>
    <w:rsid w:val="00696112"/>
    <w:rsid w:val="006964F6"/>
    <w:rsid w:val="00696CF7"/>
    <w:rsid w:val="006977B2"/>
    <w:rsid w:val="00697B77"/>
    <w:rsid w:val="00697FBE"/>
    <w:rsid w:val="006A042A"/>
    <w:rsid w:val="006A052F"/>
    <w:rsid w:val="006A0666"/>
    <w:rsid w:val="006A067C"/>
    <w:rsid w:val="006A0B19"/>
    <w:rsid w:val="006A150D"/>
    <w:rsid w:val="006A1631"/>
    <w:rsid w:val="006A178B"/>
    <w:rsid w:val="006A1AC4"/>
    <w:rsid w:val="006A21FF"/>
    <w:rsid w:val="006A2621"/>
    <w:rsid w:val="006A2F0A"/>
    <w:rsid w:val="006A3BAF"/>
    <w:rsid w:val="006A3BB1"/>
    <w:rsid w:val="006A42C2"/>
    <w:rsid w:val="006A431D"/>
    <w:rsid w:val="006A458A"/>
    <w:rsid w:val="006A4A2A"/>
    <w:rsid w:val="006A4CC3"/>
    <w:rsid w:val="006A50C7"/>
    <w:rsid w:val="006A597E"/>
    <w:rsid w:val="006A5C56"/>
    <w:rsid w:val="006A5ED4"/>
    <w:rsid w:val="006A6297"/>
    <w:rsid w:val="006A67BB"/>
    <w:rsid w:val="006A6AC3"/>
    <w:rsid w:val="006A6DC4"/>
    <w:rsid w:val="006A6EA2"/>
    <w:rsid w:val="006B0339"/>
    <w:rsid w:val="006B0E14"/>
    <w:rsid w:val="006B10E6"/>
    <w:rsid w:val="006B1294"/>
    <w:rsid w:val="006B1D4A"/>
    <w:rsid w:val="006B27BA"/>
    <w:rsid w:val="006B2BCA"/>
    <w:rsid w:val="006B2E06"/>
    <w:rsid w:val="006B355C"/>
    <w:rsid w:val="006B3B06"/>
    <w:rsid w:val="006B3DBC"/>
    <w:rsid w:val="006B3DFA"/>
    <w:rsid w:val="006B4240"/>
    <w:rsid w:val="006B6549"/>
    <w:rsid w:val="006B6FCE"/>
    <w:rsid w:val="006B7399"/>
    <w:rsid w:val="006B79F2"/>
    <w:rsid w:val="006B7A2D"/>
    <w:rsid w:val="006B7AC6"/>
    <w:rsid w:val="006B7BD3"/>
    <w:rsid w:val="006C0AF6"/>
    <w:rsid w:val="006C0EF5"/>
    <w:rsid w:val="006C0FD5"/>
    <w:rsid w:val="006C1B67"/>
    <w:rsid w:val="006C222B"/>
    <w:rsid w:val="006C2751"/>
    <w:rsid w:val="006C2CFC"/>
    <w:rsid w:val="006C322A"/>
    <w:rsid w:val="006C3364"/>
    <w:rsid w:val="006C36CC"/>
    <w:rsid w:val="006C403C"/>
    <w:rsid w:val="006C4324"/>
    <w:rsid w:val="006C4727"/>
    <w:rsid w:val="006C472E"/>
    <w:rsid w:val="006C476D"/>
    <w:rsid w:val="006C4802"/>
    <w:rsid w:val="006C486A"/>
    <w:rsid w:val="006C5366"/>
    <w:rsid w:val="006C5DCD"/>
    <w:rsid w:val="006C6072"/>
    <w:rsid w:val="006C627A"/>
    <w:rsid w:val="006C64A5"/>
    <w:rsid w:val="006C6A27"/>
    <w:rsid w:val="006C7337"/>
    <w:rsid w:val="006C7576"/>
    <w:rsid w:val="006C78E6"/>
    <w:rsid w:val="006C7E66"/>
    <w:rsid w:val="006D1038"/>
    <w:rsid w:val="006D150D"/>
    <w:rsid w:val="006D1BF9"/>
    <w:rsid w:val="006D1F10"/>
    <w:rsid w:val="006D2CDD"/>
    <w:rsid w:val="006D4084"/>
    <w:rsid w:val="006D4C4A"/>
    <w:rsid w:val="006D52BC"/>
    <w:rsid w:val="006D5489"/>
    <w:rsid w:val="006D552D"/>
    <w:rsid w:val="006D59BA"/>
    <w:rsid w:val="006D5A00"/>
    <w:rsid w:val="006D5AC0"/>
    <w:rsid w:val="006D62D9"/>
    <w:rsid w:val="006D6788"/>
    <w:rsid w:val="006D68AA"/>
    <w:rsid w:val="006D6DEA"/>
    <w:rsid w:val="006D7425"/>
    <w:rsid w:val="006D77CF"/>
    <w:rsid w:val="006E072A"/>
    <w:rsid w:val="006E188D"/>
    <w:rsid w:val="006E1BE1"/>
    <w:rsid w:val="006E2212"/>
    <w:rsid w:val="006E23B7"/>
    <w:rsid w:val="006E3046"/>
    <w:rsid w:val="006E32B7"/>
    <w:rsid w:val="006E35B3"/>
    <w:rsid w:val="006E3A06"/>
    <w:rsid w:val="006E51B3"/>
    <w:rsid w:val="006E537B"/>
    <w:rsid w:val="006E5A8C"/>
    <w:rsid w:val="006E62CF"/>
    <w:rsid w:val="006E67EC"/>
    <w:rsid w:val="006E6E99"/>
    <w:rsid w:val="006E73D7"/>
    <w:rsid w:val="006E7785"/>
    <w:rsid w:val="006E79CD"/>
    <w:rsid w:val="006E7CF7"/>
    <w:rsid w:val="006F0959"/>
    <w:rsid w:val="006F10E5"/>
    <w:rsid w:val="006F122D"/>
    <w:rsid w:val="006F13E5"/>
    <w:rsid w:val="006F1AAC"/>
    <w:rsid w:val="006F2252"/>
    <w:rsid w:val="006F227C"/>
    <w:rsid w:val="006F22CA"/>
    <w:rsid w:val="006F249C"/>
    <w:rsid w:val="006F2D73"/>
    <w:rsid w:val="006F3174"/>
    <w:rsid w:val="006F3247"/>
    <w:rsid w:val="006F38CF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78BD"/>
    <w:rsid w:val="0070005A"/>
    <w:rsid w:val="00700094"/>
    <w:rsid w:val="007004C1"/>
    <w:rsid w:val="00700608"/>
    <w:rsid w:val="00700C51"/>
    <w:rsid w:val="007012A8"/>
    <w:rsid w:val="00702264"/>
    <w:rsid w:val="007027BE"/>
    <w:rsid w:val="00702A69"/>
    <w:rsid w:val="00704106"/>
    <w:rsid w:val="00705332"/>
    <w:rsid w:val="007057F5"/>
    <w:rsid w:val="00705931"/>
    <w:rsid w:val="00705AEA"/>
    <w:rsid w:val="00705ED5"/>
    <w:rsid w:val="0070615B"/>
    <w:rsid w:val="00706C71"/>
    <w:rsid w:val="00706CA2"/>
    <w:rsid w:val="007071A5"/>
    <w:rsid w:val="00707551"/>
    <w:rsid w:val="0070789E"/>
    <w:rsid w:val="00707B72"/>
    <w:rsid w:val="00707D86"/>
    <w:rsid w:val="00707DC9"/>
    <w:rsid w:val="00710C9C"/>
    <w:rsid w:val="00710DF9"/>
    <w:rsid w:val="00710E3E"/>
    <w:rsid w:val="00711342"/>
    <w:rsid w:val="00712135"/>
    <w:rsid w:val="007125FB"/>
    <w:rsid w:val="00712C08"/>
    <w:rsid w:val="00714357"/>
    <w:rsid w:val="0071440E"/>
    <w:rsid w:val="007145F2"/>
    <w:rsid w:val="00714760"/>
    <w:rsid w:val="0071486E"/>
    <w:rsid w:val="00714D67"/>
    <w:rsid w:val="00714DC5"/>
    <w:rsid w:val="007155F1"/>
    <w:rsid w:val="00716168"/>
    <w:rsid w:val="007162FA"/>
    <w:rsid w:val="0071634E"/>
    <w:rsid w:val="007164D9"/>
    <w:rsid w:val="00716A4C"/>
    <w:rsid w:val="00716A67"/>
    <w:rsid w:val="00716BA2"/>
    <w:rsid w:val="0071789E"/>
    <w:rsid w:val="00717D69"/>
    <w:rsid w:val="00717E5E"/>
    <w:rsid w:val="00720690"/>
    <w:rsid w:val="00721303"/>
    <w:rsid w:val="00721597"/>
    <w:rsid w:val="00721668"/>
    <w:rsid w:val="0072262F"/>
    <w:rsid w:val="00722702"/>
    <w:rsid w:val="00722EA7"/>
    <w:rsid w:val="00723383"/>
    <w:rsid w:val="00723FED"/>
    <w:rsid w:val="0072419E"/>
    <w:rsid w:val="00724309"/>
    <w:rsid w:val="00724B5C"/>
    <w:rsid w:val="00724F18"/>
    <w:rsid w:val="00725290"/>
    <w:rsid w:val="00725829"/>
    <w:rsid w:val="00725B34"/>
    <w:rsid w:val="00725FE8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11A"/>
    <w:rsid w:val="00730A77"/>
    <w:rsid w:val="007317C3"/>
    <w:rsid w:val="0073444D"/>
    <w:rsid w:val="0073484A"/>
    <w:rsid w:val="0073486E"/>
    <w:rsid w:val="00734B68"/>
    <w:rsid w:val="00735A78"/>
    <w:rsid w:val="007360AA"/>
    <w:rsid w:val="0073652F"/>
    <w:rsid w:val="00736791"/>
    <w:rsid w:val="00736AA5"/>
    <w:rsid w:val="00736DDC"/>
    <w:rsid w:val="0073724D"/>
    <w:rsid w:val="00737585"/>
    <w:rsid w:val="00737663"/>
    <w:rsid w:val="00740450"/>
    <w:rsid w:val="00741888"/>
    <w:rsid w:val="007419B9"/>
    <w:rsid w:val="00741FBA"/>
    <w:rsid w:val="007422CF"/>
    <w:rsid w:val="007425B0"/>
    <w:rsid w:val="00742CA4"/>
    <w:rsid w:val="00743288"/>
    <w:rsid w:val="00743E4E"/>
    <w:rsid w:val="0074412A"/>
    <w:rsid w:val="00744324"/>
    <w:rsid w:val="007457D1"/>
    <w:rsid w:val="00745A7D"/>
    <w:rsid w:val="00745BC2"/>
    <w:rsid w:val="00745DFC"/>
    <w:rsid w:val="00745FDC"/>
    <w:rsid w:val="00746775"/>
    <w:rsid w:val="00746982"/>
    <w:rsid w:val="00747107"/>
    <w:rsid w:val="00747332"/>
    <w:rsid w:val="00747FCC"/>
    <w:rsid w:val="007510DA"/>
    <w:rsid w:val="007516FC"/>
    <w:rsid w:val="00751E59"/>
    <w:rsid w:val="00751EE2"/>
    <w:rsid w:val="007521BB"/>
    <w:rsid w:val="0075221E"/>
    <w:rsid w:val="00752B5B"/>
    <w:rsid w:val="00752E16"/>
    <w:rsid w:val="0075373C"/>
    <w:rsid w:val="00753BC8"/>
    <w:rsid w:val="00753BF3"/>
    <w:rsid w:val="00754040"/>
    <w:rsid w:val="0075405E"/>
    <w:rsid w:val="007542F1"/>
    <w:rsid w:val="00754750"/>
    <w:rsid w:val="00754B69"/>
    <w:rsid w:val="00754E12"/>
    <w:rsid w:val="00754FDD"/>
    <w:rsid w:val="007562FF"/>
    <w:rsid w:val="0075703F"/>
    <w:rsid w:val="0075730F"/>
    <w:rsid w:val="00757411"/>
    <w:rsid w:val="007574D4"/>
    <w:rsid w:val="0075756E"/>
    <w:rsid w:val="0076160F"/>
    <w:rsid w:val="0076265E"/>
    <w:rsid w:val="007629CC"/>
    <w:rsid w:val="007639B3"/>
    <w:rsid w:val="00764167"/>
    <w:rsid w:val="00764D12"/>
    <w:rsid w:val="0076549A"/>
    <w:rsid w:val="007656D0"/>
    <w:rsid w:val="00765B80"/>
    <w:rsid w:val="00765EAB"/>
    <w:rsid w:val="007663A4"/>
    <w:rsid w:val="007679E5"/>
    <w:rsid w:val="00767D9C"/>
    <w:rsid w:val="0077002E"/>
    <w:rsid w:val="0077027D"/>
    <w:rsid w:val="007704BE"/>
    <w:rsid w:val="007710FA"/>
    <w:rsid w:val="007714A0"/>
    <w:rsid w:val="007714DE"/>
    <w:rsid w:val="00771F56"/>
    <w:rsid w:val="007720DF"/>
    <w:rsid w:val="00772C67"/>
    <w:rsid w:val="00772F90"/>
    <w:rsid w:val="00772FC4"/>
    <w:rsid w:val="00773208"/>
    <w:rsid w:val="007735B5"/>
    <w:rsid w:val="00773D22"/>
    <w:rsid w:val="0077425E"/>
    <w:rsid w:val="00774629"/>
    <w:rsid w:val="00774BF0"/>
    <w:rsid w:val="007756FC"/>
    <w:rsid w:val="00775E54"/>
    <w:rsid w:val="007762DD"/>
    <w:rsid w:val="007770CF"/>
    <w:rsid w:val="00777493"/>
    <w:rsid w:val="00777F3E"/>
    <w:rsid w:val="00780051"/>
    <w:rsid w:val="00780064"/>
    <w:rsid w:val="0078036F"/>
    <w:rsid w:val="00780518"/>
    <w:rsid w:val="00780F4E"/>
    <w:rsid w:val="0078107E"/>
    <w:rsid w:val="00782750"/>
    <w:rsid w:val="00783104"/>
    <w:rsid w:val="007837CA"/>
    <w:rsid w:val="007838F6"/>
    <w:rsid w:val="0078403D"/>
    <w:rsid w:val="007845EB"/>
    <w:rsid w:val="00784B9B"/>
    <w:rsid w:val="0078514C"/>
    <w:rsid w:val="00785B94"/>
    <w:rsid w:val="00786157"/>
    <w:rsid w:val="0078714C"/>
    <w:rsid w:val="00787EE2"/>
    <w:rsid w:val="00787EF2"/>
    <w:rsid w:val="007905D1"/>
    <w:rsid w:val="00790EAC"/>
    <w:rsid w:val="00790FE6"/>
    <w:rsid w:val="00791011"/>
    <w:rsid w:val="007911E0"/>
    <w:rsid w:val="007920FF"/>
    <w:rsid w:val="007925A9"/>
    <w:rsid w:val="007929EB"/>
    <w:rsid w:val="00793878"/>
    <w:rsid w:val="00793881"/>
    <w:rsid w:val="007940A0"/>
    <w:rsid w:val="00794345"/>
    <w:rsid w:val="0079479E"/>
    <w:rsid w:val="00794B53"/>
    <w:rsid w:val="00794F86"/>
    <w:rsid w:val="007955F0"/>
    <w:rsid w:val="007956CE"/>
    <w:rsid w:val="0079636C"/>
    <w:rsid w:val="00796414"/>
    <w:rsid w:val="00796524"/>
    <w:rsid w:val="00796781"/>
    <w:rsid w:val="00796952"/>
    <w:rsid w:val="00797AC3"/>
    <w:rsid w:val="00797E49"/>
    <w:rsid w:val="007A0277"/>
    <w:rsid w:val="007A06E5"/>
    <w:rsid w:val="007A0853"/>
    <w:rsid w:val="007A08A5"/>
    <w:rsid w:val="007A08F4"/>
    <w:rsid w:val="007A1108"/>
    <w:rsid w:val="007A1B65"/>
    <w:rsid w:val="007A1D47"/>
    <w:rsid w:val="007A25B1"/>
    <w:rsid w:val="007A3653"/>
    <w:rsid w:val="007A38C4"/>
    <w:rsid w:val="007A4568"/>
    <w:rsid w:val="007A4B29"/>
    <w:rsid w:val="007A4FD5"/>
    <w:rsid w:val="007A6B0E"/>
    <w:rsid w:val="007A6BE5"/>
    <w:rsid w:val="007A6CB7"/>
    <w:rsid w:val="007A733B"/>
    <w:rsid w:val="007A73EC"/>
    <w:rsid w:val="007A73FB"/>
    <w:rsid w:val="007A7999"/>
    <w:rsid w:val="007B02AD"/>
    <w:rsid w:val="007B0A3E"/>
    <w:rsid w:val="007B0DD2"/>
    <w:rsid w:val="007B0F66"/>
    <w:rsid w:val="007B1828"/>
    <w:rsid w:val="007B26AC"/>
    <w:rsid w:val="007B2874"/>
    <w:rsid w:val="007B2BB8"/>
    <w:rsid w:val="007B3017"/>
    <w:rsid w:val="007B54BD"/>
    <w:rsid w:val="007B56AB"/>
    <w:rsid w:val="007B5C30"/>
    <w:rsid w:val="007B5D50"/>
    <w:rsid w:val="007B6002"/>
    <w:rsid w:val="007B73E4"/>
    <w:rsid w:val="007B7BDA"/>
    <w:rsid w:val="007C06D7"/>
    <w:rsid w:val="007C1067"/>
    <w:rsid w:val="007C130F"/>
    <w:rsid w:val="007C215E"/>
    <w:rsid w:val="007C3833"/>
    <w:rsid w:val="007C3B85"/>
    <w:rsid w:val="007C3D75"/>
    <w:rsid w:val="007C41A7"/>
    <w:rsid w:val="007C501B"/>
    <w:rsid w:val="007C52B3"/>
    <w:rsid w:val="007C568A"/>
    <w:rsid w:val="007C587D"/>
    <w:rsid w:val="007C58AF"/>
    <w:rsid w:val="007C5B0A"/>
    <w:rsid w:val="007C5C5C"/>
    <w:rsid w:val="007C630A"/>
    <w:rsid w:val="007C633C"/>
    <w:rsid w:val="007C6CF7"/>
    <w:rsid w:val="007D0150"/>
    <w:rsid w:val="007D04E7"/>
    <w:rsid w:val="007D056C"/>
    <w:rsid w:val="007D1603"/>
    <w:rsid w:val="007D1B36"/>
    <w:rsid w:val="007D1B66"/>
    <w:rsid w:val="007D1C62"/>
    <w:rsid w:val="007D1DFC"/>
    <w:rsid w:val="007D2423"/>
    <w:rsid w:val="007D275F"/>
    <w:rsid w:val="007D27EF"/>
    <w:rsid w:val="007D38F1"/>
    <w:rsid w:val="007D4B7B"/>
    <w:rsid w:val="007D5946"/>
    <w:rsid w:val="007D5D6A"/>
    <w:rsid w:val="007D6155"/>
    <w:rsid w:val="007D7136"/>
    <w:rsid w:val="007D7468"/>
    <w:rsid w:val="007D7E9D"/>
    <w:rsid w:val="007D7F78"/>
    <w:rsid w:val="007E02DC"/>
    <w:rsid w:val="007E0FCE"/>
    <w:rsid w:val="007E16BB"/>
    <w:rsid w:val="007E2001"/>
    <w:rsid w:val="007E2110"/>
    <w:rsid w:val="007E21E6"/>
    <w:rsid w:val="007E2887"/>
    <w:rsid w:val="007E2C3F"/>
    <w:rsid w:val="007E39D2"/>
    <w:rsid w:val="007E428F"/>
    <w:rsid w:val="007E4554"/>
    <w:rsid w:val="007E46BA"/>
    <w:rsid w:val="007E47AB"/>
    <w:rsid w:val="007E5898"/>
    <w:rsid w:val="007E5B3E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F84"/>
    <w:rsid w:val="007F0D15"/>
    <w:rsid w:val="007F0D79"/>
    <w:rsid w:val="007F164A"/>
    <w:rsid w:val="007F1AE2"/>
    <w:rsid w:val="007F1BB0"/>
    <w:rsid w:val="007F1F00"/>
    <w:rsid w:val="007F2F6F"/>
    <w:rsid w:val="007F30BF"/>
    <w:rsid w:val="007F3447"/>
    <w:rsid w:val="007F3A91"/>
    <w:rsid w:val="007F3F61"/>
    <w:rsid w:val="007F4584"/>
    <w:rsid w:val="007F4850"/>
    <w:rsid w:val="007F4DD1"/>
    <w:rsid w:val="007F508D"/>
    <w:rsid w:val="007F65DD"/>
    <w:rsid w:val="007F668E"/>
    <w:rsid w:val="007F75DE"/>
    <w:rsid w:val="007F773F"/>
    <w:rsid w:val="007F77B3"/>
    <w:rsid w:val="007F7ED3"/>
    <w:rsid w:val="008002C1"/>
    <w:rsid w:val="00800410"/>
    <w:rsid w:val="008007E8"/>
    <w:rsid w:val="00800A76"/>
    <w:rsid w:val="00800CDA"/>
    <w:rsid w:val="00800D80"/>
    <w:rsid w:val="00801605"/>
    <w:rsid w:val="008019CF"/>
    <w:rsid w:val="00801F64"/>
    <w:rsid w:val="00802591"/>
    <w:rsid w:val="00802930"/>
    <w:rsid w:val="0080623F"/>
    <w:rsid w:val="008065D3"/>
    <w:rsid w:val="008068A0"/>
    <w:rsid w:val="00807A22"/>
    <w:rsid w:val="00807A86"/>
    <w:rsid w:val="008101DD"/>
    <w:rsid w:val="00810BE4"/>
    <w:rsid w:val="00810C6F"/>
    <w:rsid w:val="00810ED2"/>
    <w:rsid w:val="0081102D"/>
    <w:rsid w:val="00811060"/>
    <w:rsid w:val="00811236"/>
    <w:rsid w:val="008118DD"/>
    <w:rsid w:val="008119F5"/>
    <w:rsid w:val="00811B04"/>
    <w:rsid w:val="00811C0F"/>
    <w:rsid w:val="00812568"/>
    <w:rsid w:val="008128B4"/>
    <w:rsid w:val="00812AAC"/>
    <w:rsid w:val="00812BD3"/>
    <w:rsid w:val="00813219"/>
    <w:rsid w:val="0081323E"/>
    <w:rsid w:val="00813C85"/>
    <w:rsid w:val="00813E96"/>
    <w:rsid w:val="008140F8"/>
    <w:rsid w:val="008141C6"/>
    <w:rsid w:val="008141E0"/>
    <w:rsid w:val="008144FA"/>
    <w:rsid w:val="00814514"/>
    <w:rsid w:val="00815498"/>
    <w:rsid w:val="00815B39"/>
    <w:rsid w:val="00815C45"/>
    <w:rsid w:val="00816708"/>
    <w:rsid w:val="008167EE"/>
    <w:rsid w:val="008167EF"/>
    <w:rsid w:val="00816821"/>
    <w:rsid w:val="00816B6E"/>
    <w:rsid w:val="00816B85"/>
    <w:rsid w:val="00817268"/>
    <w:rsid w:val="00817A32"/>
    <w:rsid w:val="00817DA7"/>
    <w:rsid w:val="00820539"/>
    <w:rsid w:val="008206C4"/>
    <w:rsid w:val="008207AD"/>
    <w:rsid w:val="00821403"/>
    <w:rsid w:val="0082145D"/>
    <w:rsid w:val="008216EC"/>
    <w:rsid w:val="008218C9"/>
    <w:rsid w:val="00821B96"/>
    <w:rsid w:val="008222EA"/>
    <w:rsid w:val="0082280D"/>
    <w:rsid w:val="00822C95"/>
    <w:rsid w:val="00823297"/>
    <w:rsid w:val="00823355"/>
    <w:rsid w:val="008239FC"/>
    <w:rsid w:val="00824333"/>
    <w:rsid w:val="0082434B"/>
    <w:rsid w:val="0082435D"/>
    <w:rsid w:val="008246AF"/>
    <w:rsid w:val="00824E41"/>
    <w:rsid w:val="00824E91"/>
    <w:rsid w:val="008250D8"/>
    <w:rsid w:val="00825215"/>
    <w:rsid w:val="0082522E"/>
    <w:rsid w:val="008260B1"/>
    <w:rsid w:val="008265C0"/>
    <w:rsid w:val="00827331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2D3F"/>
    <w:rsid w:val="00832E50"/>
    <w:rsid w:val="00832FE1"/>
    <w:rsid w:val="008330A6"/>
    <w:rsid w:val="00833985"/>
    <w:rsid w:val="00833A70"/>
    <w:rsid w:val="00834C9C"/>
    <w:rsid w:val="00835135"/>
    <w:rsid w:val="00835CAB"/>
    <w:rsid w:val="00835FAE"/>
    <w:rsid w:val="00836A3A"/>
    <w:rsid w:val="00836D00"/>
    <w:rsid w:val="00836FBC"/>
    <w:rsid w:val="008370E5"/>
    <w:rsid w:val="008377AA"/>
    <w:rsid w:val="00837876"/>
    <w:rsid w:val="00837E4A"/>
    <w:rsid w:val="0084037A"/>
    <w:rsid w:val="008408F2"/>
    <w:rsid w:val="00840E74"/>
    <w:rsid w:val="00840FBE"/>
    <w:rsid w:val="008411DF"/>
    <w:rsid w:val="00841629"/>
    <w:rsid w:val="008417B5"/>
    <w:rsid w:val="00841DAF"/>
    <w:rsid w:val="00842984"/>
    <w:rsid w:val="00842C63"/>
    <w:rsid w:val="00842D07"/>
    <w:rsid w:val="00842E76"/>
    <w:rsid w:val="00843A74"/>
    <w:rsid w:val="00843CD8"/>
    <w:rsid w:val="008440C0"/>
    <w:rsid w:val="00844188"/>
    <w:rsid w:val="008443FE"/>
    <w:rsid w:val="00844769"/>
    <w:rsid w:val="0084552B"/>
    <w:rsid w:val="00846418"/>
    <w:rsid w:val="00846C98"/>
    <w:rsid w:val="00846D1E"/>
    <w:rsid w:val="0084741B"/>
    <w:rsid w:val="00847567"/>
    <w:rsid w:val="008477CB"/>
    <w:rsid w:val="008477FE"/>
    <w:rsid w:val="00847D47"/>
    <w:rsid w:val="008503DA"/>
    <w:rsid w:val="0085040F"/>
    <w:rsid w:val="008504AC"/>
    <w:rsid w:val="008509AD"/>
    <w:rsid w:val="00850D2E"/>
    <w:rsid w:val="008511D6"/>
    <w:rsid w:val="008513A4"/>
    <w:rsid w:val="008518E6"/>
    <w:rsid w:val="00851E0B"/>
    <w:rsid w:val="0085218B"/>
    <w:rsid w:val="00852994"/>
    <w:rsid w:val="008532DE"/>
    <w:rsid w:val="0085331F"/>
    <w:rsid w:val="00853569"/>
    <w:rsid w:val="00853675"/>
    <w:rsid w:val="008538F9"/>
    <w:rsid w:val="00854040"/>
    <w:rsid w:val="00854085"/>
    <w:rsid w:val="0085441B"/>
    <w:rsid w:val="0085442E"/>
    <w:rsid w:val="00854FFD"/>
    <w:rsid w:val="00855E89"/>
    <w:rsid w:val="008567ED"/>
    <w:rsid w:val="00856850"/>
    <w:rsid w:val="00856EEC"/>
    <w:rsid w:val="00856F74"/>
    <w:rsid w:val="00857B74"/>
    <w:rsid w:val="00857DCD"/>
    <w:rsid w:val="0086058F"/>
    <w:rsid w:val="0086073A"/>
    <w:rsid w:val="00860ADB"/>
    <w:rsid w:val="0086176B"/>
    <w:rsid w:val="00861FF8"/>
    <w:rsid w:val="00863039"/>
    <w:rsid w:val="00865375"/>
    <w:rsid w:val="008654EA"/>
    <w:rsid w:val="0086553D"/>
    <w:rsid w:val="00865F11"/>
    <w:rsid w:val="008661C2"/>
    <w:rsid w:val="00866764"/>
    <w:rsid w:val="00866982"/>
    <w:rsid w:val="0086721C"/>
    <w:rsid w:val="008675F3"/>
    <w:rsid w:val="00867A95"/>
    <w:rsid w:val="008706DB"/>
    <w:rsid w:val="00870C8F"/>
    <w:rsid w:val="00871177"/>
    <w:rsid w:val="008712ED"/>
    <w:rsid w:val="00871DDF"/>
    <w:rsid w:val="00871EB9"/>
    <w:rsid w:val="00872598"/>
    <w:rsid w:val="00872E0F"/>
    <w:rsid w:val="00873637"/>
    <w:rsid w:val="00873884"/>
    <w:rsid w:val="008739AE"/>
    <w:rsid w:val="00874C59"/>
    <w:rsid w:val="0087500B"/>
    <w:rsid w:val="008750AD"/>
    <w:rsid w:val="008757E0"/>
    <w:rsid w:val="00875AB8"/>
    <w:rsid w:val="00876119"/>
    <w:rsid w:val="0087637A"/>
    <w:rsid w:val="00877981"/>
    <w:rsid w:val="00880878"/>
    <w:rsid w:val="00880AE8"/>
    <w:rsid w:val="008810DF"/>
    <w:rsid w:val="0088151E"/>
    <w:rsid w:val="0088188B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228"/>
    <w:rsid w:val="00884CF4"/>
    <w:rsid w:val="00885479"/>
    <w:rsid w:val="00885573"/>
    <w:rsid w:val="00886684"/>
    <w:rsid w:val="008868EA"/>
    <w:rsid w:val="00886C0B"/>
    <w:rsid w:val="00886E5E"/>
    <w:rsid w:val="00887DF4"/>
    <w:rsid w:val="00887E4B"/>
    <w:rsid w:val="008902EE"/>
    <w:rsid w:val="0089133F"/>
    <w:rsid w:val="00891CE8"/>
    <w:rsid w:val="00891DD5"/>
    <w:rsid w:val="00891EA3"/>
    <w:rsid w:val="008924BD"/>
    <w:rsid w:val="00892BC0"/>
    <w:rsid w:val="00892C6D"/>
    <w:rsid w:val="0089311B"/>
    <w:rsid w:val="00894B46"/>
    <w:rsid w:val="008951A1"/>
    <w:rsid w:val="00895713"/>
    <w:rsid w:val="00897D04"/>
    <w:rsid w:val="00897DF8"/>
    <w:rsid w:val="00897FA0"/>
    <w:rsid w:val="008A0235"/>
    <w:rsid w:val="008A080C"/>
    <w:rsid w:val="008A0D48"/>
    <w:rsid w:val="008A118B"/>
    <w:rsid w:val="008A14C2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F98"/>
    <w:rsid w:val="008A56A5"/>
    <w:rsid w:val="008A5F71"/>
    <w:rsid w:val="008A64AD"/>
    <w:rsid w:val="008A6607"/>
    <w:rsid w:val="008A67BE"/>
    <w:rsid w:val="008B00B1"/>
    <w:rsid w:val="008B0771"/>
    <w:rsid w:val="008B0889"/>
    <w:rsid w:val="008B08DE"/>
    <w:rsid w:val="008B0AC1"/>
    <w:rsid w:val="008B0FA1"/>
    <w:rsid w:val="008B1028"/>
    <w:rsid w:val="008B19B8"/>
    <w:rsid w:val="008B36C7"/>
    <w:rsid w:val="008B391E"/>
    <w:rsid w:val="008B42C1"/>
    <w:rsid w:val="008B43A7"/>
    <w:rsid w:val="008B454F"/>
    <w:rsid w:val="008B4623"/>
    <w:rsid w:val="008B4627"/>
    <w:rsid w:val="008B47FF"/>
    <w:rsid w:val="008B493C"/>
    <w:rsid w:val="008B4E57"/>
    <w:rsid w:val="008B5120"/>
    <w:rsid w:val="008B52A7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90"/>
    <w:rsid w:val="008B7471"/>
    <w:rsid w:val="008B78FC"/>
    <w:rsid w:val="008B7917"/>
    <w:rsid w:val="008B7DC4"/>
    <w:rsid w:val="008C048F"/>
    <w:rsid w:val="008C0646"/>
    <w:rsid w:val="008C06D3"/>
    <w:rsid w:val="008C0965"/>
    <w:rsid w:val="008C09BD"/>
    <w:rsid w:val="008C0C09"/>
    <w:rsid w:val="008C0FE1"/>
    <w:rsid w:val="008C226E"/>
    <w:rsid w:val="008C23C4"/>
    <w:rsid w:val="008C2868"/>
    <w:rsid w:val="008C3621"/>
    <w:rsid w:val="008C3A22"/>
    <w:rsid w:val="008C3C39"/>
    <w:rsid w:val="008C41BB"/>
    <w:rsid w:val="008C461C"/>
    <w:rsid w:val="008C4C62"/>
    <w:rsid w:val="008C4EC0"/>
    <w:rsid w:val="008C5837"/>
    <w:rsid w:val="008C5C08"/>
    <w:rsid w:val="008C6241"/>
    <w:rsid w:val="008C766A"/>
    <w:rsid w:val="008C7DE9"/>
    <w:rsid w:val="008D0A1B"/>
    <w:rsid w:val="008D0D83"/>
    <w:rsid w:val="008D1383"/>
    <w:rsid w:val="008D155F"/>
    <w:rsid w:val="008D1B78"/>
    <w:rsid w:val="008D24C4"/>
    <w:rsid w:val="008D2798"/>
    <w:rsid w:val="008D3344"/>
    <w:rsid w:val="008D3654"/>
    <w:rsid w:val="008D3799"/>
    <w:rsid w:val="008D39C2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D73"/>
    <w:rsid w:val="008D63F9"/>
    <w:rsid w:val="008D64C6"/>
    <w:rsid w:val="008D651C"/>
    <w:rsid w:val="008D6797"/>
    <w:rsid w:val="008D6944"/>
    <w:rsid w:val="008D787F"/>
    <w:rsid w:val="008D7C01"/>
    <w:rsid w:val="008D7C9D"/>
    <w:rsid w:val="008D7F2F"/>
    <w:rsid w:val="008E0843"/>
    <w:rsid w:val="008E1471"/>
    <w:rsid w:val="008E198F"/>
    <w:rsid w:val="008E2A7B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6471"/>
    <w:rsid w:val="008E6638"/>
    <w:rsid w:val="008E688C"/>
    <w:rsid w:val="008E68B5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3134"/>
    <w:rsid w:val="008F3A08"/>
    <w:rsid w:val="008F4328"/>
    <w:rsid w:val="008F4454"/>
    <w:rsid w:val="008F50E9"/>
    <w:rsid w:val="008F5674"/>
    <w:rsid w:val="008F57C5"/>
    <w:rsid w:val="008F59E3"/>
    <w:rsid w:val="008F6320"/>
    <w:rsid w:val="008F6342"/>
    <w:rsid w:val="008F6BE4"/>
    <w:rsid w:val="008F7456"/>
    <w:rsid w:val="008F76F8"/>
    <w:rsid w:val="008F7C06"/>
    <w:rsid w:val="009002CA"/>
    <w:rsid w:val="0090130E"/>
    <w:rsid w:val="009013B5"/>
    <w:rsid w:val="00901E42"/>
    <w:rsid w:val="00901FFC"/>
    <w:rsid w:val="00902AE3"/>
    <w:rsid w:val="009032A6"/>
    <w:rsid w:val="00903550"/>
    <w:rsid w:val="00903B75"/>
    <w:rsid w:val="00903D86"/>
    <w:rsid w:val="009042C7"/>
    <w:rsid w:val="009046DC"/>
    <w:rsid w:val="00904D75"/>
    <w:rsid w:val="0090591B"/>
    <w:rsid w:val="009063DB"/>
    <w:rsid w:val="00906C86"/>
    <w:rsid w:val="009077D8"/>
    <w:rsid w:val="00907A1E"/>
    <w:rsid w:val="00910961"/>
    <w:rsid w:val="00910AD1"/>
    <w:rsid w:val="00910B83"/>
    <w:rsid w:val="00910C02"/>
    <w:rsid w:val="00910D99"/>
    <w:rsid w:val="00911A5C"/>
    <w:rsid w:val="00911D52"/>
    <w:rsid w:val="00911D72"/>
    <w:rsid w:val="00911F34"/>
    <w:rsid w:val="00911FDE"/>
    <w:rsid w:val="00912256"/>
    <w:rsid w:val="009125DA"/>
    <w:rsid w:val="00912607"/>
    <w:rsid w:val="0091271D"/>
    <w:rsid w:val="00912EF3"/>
    <w:rsid w:val="0091304D"/>
    <w:rsid w:val="00913C8C"/>
    <w:rsid w:val="00913D02"/>
    <w:rsid w:val="00913F55"/>
    <w:rsid w:val="00914358"/>
    <w:rsid w:val="00914B01"/>
    <w:rsid w:val="0091515F"/>
    <w:rsid w:val="009154B5"/>
    <w:rsid w:val="009157B6"/>
    <w:rsid w:val="009157DE"/>
    <w:rsid w:val="009164FA"/>
    <w:rsid w:val="00916BE7"/>
    <w:rsid w:val="00917158"/>
    <w:rsid w:val="00917B89"/>
    <w:rsid w:val="00917DA1"/>
    <w:rsid w:val="00920437"/>
    <w:rsid w:val="009208C1"/>
    <w:rsid w:val="00920D47"/>
    <w:rsid w:val="00921054"/>
    <w:rsid w:val="0092140D"/>
    <w:rsid w:val="00921494"/>
    <w:rsid w:val="00922086"/>
    <w:rsid w:val="00922777"/>
    <w:rsid w:val="00922D0A"/>
    <w:rsid w:val="00923547"/>
    <w:rsid w:val="009240D4"/>
    <w:rsid w:val="009241B3"/>
    <w:rsid w:val="00924439"/>
    <w:rsid w:val="0092448E"/>
    <w:rsid w:val="00924858"/>
    <w:rsid w:val="009253F5"/>
    <w:rsid w:val="00925DF7"/>
    <w:rsid w:val="0092685C"/>
    <w:rsid w:val="009274AE"/>
    <w:rsid w:val="00927BD2"/>
    <w:rsid w:val="00927D56"/>
    <w:rsid w:val="0093084F"/>
    <w:rsid w:val="00930A29"/>
    <w:rsid w:val="009313B7"/>
    <w:rsid w:val="0093171C"/>
    <w:rsid w:val="009325BF"/>
    <w:rsid w:val="009328B0"/>
    <w:rsid w:val="009331AC"/>
    <w:rsid w:val="00933BFA"/>
    <w:rsid w:val="00934420"/>
    <w:rsid w:val="00934582"/>
    <w:rsid w:val="009345BB"/>
    <w:rsid w:val="00934BE4"/>
    <w:rsid w:val="00935912"/>
    <w:rsid w:val="00935A4A"/>
    <w:rsid w:val="00935CA8"/>
    <w:rsid w:val="009361D1"/>
    <w:rsid w:val="009361D5"/>
    <w:rsid w:val="0093670E"/>
    <w:rsid w:val="00936EA4"/>
    <w:rsid w:val="0093701E"/>
    <w:rsid w:val="00937236"/>
    <w:rsid w:val="009372DD"/>
    <w:rsid w:val="009372E9"/>
    <w:rsid w:val="009376D9"/>
    <w:rsid w:val="00937844"/>
    <w:rsid w:val="00937E04"/>
    <w:rsid w:val="00937F0D"/>
    <w:rsid w:val="009409CA"/>
    <w:rsid w:val="00940C82"/>
    <w:rsid w:val="00940F8C"/>
    <w:rsid w:val="009413B7"/>
    <w:rsid w:val="009417DA"/>
    <w:rsid w:val="00941D06"/>
    <w:rsid w:val="00942456"/>
    <w:rsid w:val="00942E06"/>
    <w:rsid w:val="009431CA"/>
    <w:rsid w:val="009432A3"/>
    <w:rsid w:val="0094358C"/>
    <w:rsid w:val="00943C9B"/>
    <w:rsid w:val="00943D17"/>
    <w:rsid w:val="00944479"/>
    <w:rsid w:val="00944715"/>
    <w:rsid w:val="0094494F"/>
    <w:rsid w:val="00944B6E"/>
    <w:rsid w:val="0094555C"/>
    <w:rsid w:val="00945EED"/>
    <w:rsid w:val="00946112"/>
    <w:rsid w:val="00946146"/>
    <w:rsid w:val="00946626"/>
    <w:rsid w:val="009466FC"/>
    <w:rsid w:val="009471A3"/>
    <w:rsid w:val="009471D9"/>
    <w:rsid w:val="009476B9"/>
    <w:rsid w:val="009477EC"/>
    <w:rsid w:val="00947AFB"/>
    <w:rsid w:val="00947B5F"/>
    <w:rsid w:val="00950230"/>
    <w:rsid w:val="0095046B"/>
    <w:rsid w:val="00950558"/>
    <w:rsid w:val="00950821"/>
    <w:rsid w:val="00950F27"/>
    <w:rsid w:val="00950FE3"/>
    <w:rsid w:val="009513E9"/>
    <w:rsid w:val="009516E4"/>
    <w:rsid w:val="00951EBD"/>
    <w:rsid w:val="00951F35"/>
    <w:rsid w:val="0095233C"/>
    <w:rsid w:val="00953F6A"/>
    <w:rsid w:val="00955244"/>
    <w:rsid w:val="009554B9"/>
    <w:rsid w:val="00955640"/>
    <w:rsid w:val="009558EE"/>
    <w:rsid w:val="00955D95"/>
    <w:rsid w:val="00955F18"/>
    <w:rsid w:val="009563D1"/>
    <w:rsid w:val="0095680D"/>
    <w:rsid w:val="00956A3F"/>
    <w:rsid w:val="00956BCA"/>
    <w:rsid w:val="00956D3C"/>
    <w:rsid w:val="0095727C"/>
    <w:rsid w:val="009579E5"/>
    <w:rsid w:val="00957ED8"/>
    <w:rsid w:val="00960041"/>
    <w:rsid w:val="009605A1"/>
    <w:rsid w:val="00961080"/>
    <w:rsid w:val="009616A8"/>
    <w:rsid w:val="009616C8"/>
    <w:rsid w:val="00961893"/>
    <w:rsid w:val="0096217D"/>
    <w:rsid w:val="009625AF"/>
    <w:rsid w:val="00962747"/>
    <w:rsid w:val="00963371"/>
    <w:rsid w:val="009639EE"/>
    <w:rsid w:val="00963CCC"/>
    <w:rsid w:val="00964AB5"/>
    <w:rsid w:val="00964C16"/>
    <w:rsid w:val="00964FAB"/>
    <w:rsid w:val="00964FC7"/>
    <w:rsid w:val="009651A5"/>
    <w:rsid w:val="00965A7B"/>
    <w:rsid w:val="00966474"/>
    <w:rsid w:val="00966762"/>
    <w:rsid w:val="00966B1F"/>
    <w:rsid w:val="00967264"/>
    <w:rsid w:val="009676F8"/>
    <w:rsid w:val="00967B91"/>
    <w:rsid w:val="00967FE0"/>
    <w:rsid w:val="00970F90"/>
    <w:rsid w:val="0097138B"/>
    <w:rsid w:val="0097159E"/>
    <w:rsid w:val="00972600"/>
    <w:rsid w:val="00972EF6"/>
    <w:rsid w:val="009732B7"/>
    <w:rsid w:val="009735FC"/>
    <w:rsid w:val="0097434D"/>
    <w:rsid w:val="0097475C"/>
    <w:rsid w:val="00974768"/>
    <w:rsid w:val="00974E46"/>
    <w:rsid w:val="00975620"/>
    <w:rsid w:val="00976A0A"/>
    <w:rsid w:val="009775FD"/>
    <w:rsid w:val="00977E6E"/>
    <w:rsid w:val="00980484"/>
    <w:rsid w:val="009816F2"/>
    <w:rsid w:val="00981795"/>
    <w:rsid w:val="009819E1"/>
    <w:rsid w:val="009834DD"/>
    <w:rsid w:val="00983A25"/>
    <w:rsid w:val="009848F9"/>
    <w:rsid w:val="0098645D"/>
    <w:rsid w:val="0098651F"/>
    <w:rsid w:val="009868CA"/>
    <w:rsid w:val="00986A92"/>
    <w:rsid w:val="00986C08"/>
    <w:rsid w:val="00986D37"/>
    <w:rsid w:val="00986E35"/>
    <w:rsid w:val="0098722A"/>
    <w:rsid w:val="009878EA"/>
    <w:rsid w:val="0098793E"/>
    <w:rsid w:val="00987BC1"/>
    <w:rsid w:val="00987E0A"/>
    <w:rsid w:val="00987EE0"/>
    <w:rsid w:val="009909B8"/>
    <w:rsid w:val="00990C90"/>
    <w:rsid w:val="0099103C"/>
    <w:rsid w:val="009913AD"/>
    <w:rsid w:val="00991500"/>
    <w:rsid w:val="009918C3"/>
    <w:rsid w:val="00991B91"/>
    <w:rsid w:val="00991DFE"/>
    <w:rsid w:val="00992112"/>
    <w:rsid w:val="009926B7"/>
    <w:rsid w:val="00992894"/>
    <w:rsid w:val="00992A37"/>
    <w:rsid w:val="00992ADE"/>
    <w:rsid w:val="00992B7E"/>
    <w:rsid w:val="00993FD0"/>
    <w:rsid w:val="0099466A"/>
    <w:rsid w:val="00994802"/>
    <w:rsid w:val="00994EAC"/>
    <w:rsid w:val="00995159"/>
    <w:rsid w:val="009954A2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2096"/>
    <w:rsid w:val="009A2DB8"/>
    <w:rsid w:val="009A311F"/>
    <w:rsid w:val="009A36A0"/>
    <w:rsid w:val="009A36A4"/>
    <w:rsid w:val="009A3824"/>
    <w:rsid w:val="009A3878"/>
    <w:rsid w:val="009A3A82"/>
    <w:rsid w:val="009A3A9B"/>
    <w:rsid w:val="009A4446"/>
    <w:rsid w:val="009A4599"/>
    <w:rsid w:val="009A5956"/>
    <w:rsid w:val="009A5C77"/>
    <w:rsid w:val="009A601D"/>
    <w:rsid w:val="009A62A1"/>
    <w:rsid w:val="009A6430"/>
    <w:rsid w:val="009A64DC"/>
    <w:rsid w:val="009A6673"/>
    <w:rsid w:val="009A68E6"/>
    <w:rsid w:val="009A6A11"/>
    <w:rsid w:val="009A6D8E"/>
    <w:rsid w:val="009A6F62"/>
    <w:rsid w:val="009A7644"/>
    <w:rsid w:val="009A7E1F"/>
    <w:rsid w:val="009A7E82"/>
    <w:rsid w:val="009B01FF"/>
    <w:rsid w:val="009B0471"/>
    <w:rsid w:val="009B0728"/>
    <w:rsid w:val="009B0EE5"/>
    <w:rsid w:val="009B1C7B"/>
    <w:rsid w:val="009B21D3"/>
    <w:rsid w:val="009B2983"/>
    <w:rsid w:val="009B2DD5"/>
    <w:rsid w:val="009B36CB"/>
    <w:rsid w:val="009B3C88"/>
    <w:rsid w:val="009B4057"/>
    <w:rsid w:val="009B4599"/>
    <w:rsid w:val="009B4707"/>
    <w:rsid w:val="009B4A55"/>
    <w:rsid w:val="009B50CC"/>
    <w:rsid w:val="009B568A"/>
    <w:rsid w:val="009B5CC8"/>
    <w:rsid w:val="009B61DB"/>
    <w:rsid w:val="009B6BB9"/>
    <w:rsid w:val="009B6BC8"/>
    <w:rsid w:val="009B6E4F"/>
    <w:rsid w:val="009B7DB4"/>
    <w:rsid w:val="009C0086"/>
    <w:rsid w:val="009C07F8"/>
    <w:rsid w:val="009C0AA5"/>
    <w:rsid w:val="009C0D2F"/>
    <w:rsid w:val="009C10B2"/>
    <w:rsid w:val="009C128A"/>
    <w:rsid w:val="009C1343"/>
    <w:rsid w:val="009C1D25"/>
    <w:rsid w:val="009C1D88"/>
    <w:rsid w:val="009C223B"/>
    <w:rsid w:val="009C23FE"/>
    <w:rsid w:val="009C29ED"/>
    <w:rsid w:val="009C2F20"/>
    <w:rsid w:val="009C3083"/>
    <w:rsid w:val="009C3474"/>
    <w:rsid w:val="009C3478"/>
    <w:rsid w:val="009C4265"/>
    <w:rsid w:val="009C443C"/>
    <w:rsid w:val="009C4B61"/>
    <w:rsid w:val="009C5067"/>
    <w:rsid w:val="009C507B"/>
    <w:rsid w:val="009C5F95"/>
    <w:rsid w:val="009C65CC"/>
    <w:rsid w:val="009C6652"/>
    <w:rsid w:val="009C6BFD"/>
    <w:rsid w:val="009C6F53"/>
    <w:rsid w:val="009C7BD2"/>
    <w:rsid w:val="009C7EAF"/>
    <w:rsid w:val="009D0A0B"/>
    <w:rsid w:val="009D0A12"/>
    <w:rsid w:val="009D16AB"/>
    <w:rsid w:val="009D1902"/>
    <w:rsid w:val="009D1BC0"/>
    <w:rsid w:val="009D1C35"/>
    <w:rsid w:val="009D209B"/>
    <w:rsid w:val="009D2237"/>
    <w:rsid w:val="009D227D"/>
    <w:rsid w:val="009D2541"/>
    <w:rsid w:val="009D272B"/>
    <w:rsid w:val="009D3008"/>
    <w:rsid w:val="009D30DF"/>
    <w:rsid w:val="009D30EE"/>
    <w:rsid w:val="009D43E0"/>
    <w:rsid w:val="009D5156"/>
    <w:rsid w:val="009D531A"/>
    <w:rsid w:val="009D5627"/>
    <w:rsid w:val="009D68E5"/>
    <w:rsid w:val="009D6E5D"/>
    <w:rsid w:val="009D79EA"/>
    <w:rsid w:val="009D7A87"/>
    <w:rsid w:val="009E0278"/>
    <w:rsid w:val="009E14E8"/>
    <w:rsid w:val="009E1592"/>
    <w:rsid w:val="009E1E25"/>
    <w:rsid w:val="009E2050"/>
    <w:rsid w:val="009E2339"/>
    <w:rsid w:val="009E29CF"/>
    <w:rsid w:val="009E29D3"/>
    <w:rsid w:val="009E34A3"/>
    <w:rsid w:val="009E4699"/>
    <w:rsid w:val="009E4814"/>
    <w:rsid w:val="009E51B0"/>
    <w:rsid w:val="009E53D8"/>
    <w:rsid w:val="009E5EFF"/>
    <w:rsid w:val="009E5FE2"/>
    <w:rsid w:val="009E6523"/>
    <w:rsid w:val="009E65E1"/>
    <w:rsid w:val="009E6C7F"/>
    <w:rsid w:val="009E6EC2"/>
    <w:rsid w:val="009E7B7D"/>
    <w:rsid w:val="009E7BEE"/>
    <w:rsid w:val="009E7E67"/>
    <w:rsid w:val="009F00A7"/>
    <w:rsid w:val="009F0547"/>
    <w:rsid w:val="009F0618"/>
    <w:rsid w:val="009F073C"/>
    <w:rsid w:val="009F0F2B"/>
    <w:rsid w:val="009F0FC3"/>
    <w:rsid w:val="009F15EB"/>
    <w:rsid w:val="009F1934"/>
    <w:rsid w:val="009F1B73"/>
    <w:rsid w:val="009F2E6C"/>
    <w:rsid w:val="009F2F31"/>
    <w:rsid w:val="009F3C34"/>
    <w:rsid w:val="009F3FF5"/>
    <w:rsid w:val="009F4A11"/>
    <w:rsid w:val="009F4B47"/>
    <w:rsid w:val="009F5109"/>
    <w:rsid w:val="009F5158"/>
    <w:rsid w:val="009F51E8"/>
    <w:rsid w:val="009F5A8B"/>
    <w:rsid w:val="009F5C0C"/>
    <w:rsid w:val="009F5E74"/>
    <w:rsid w:val="009F6230"/>
    <w:rsid w:val="009F62DC"/>
    <w:rsid w:val="009F6BE5"/>
    <w:rsid w:val="009F701A"/>
    <w:rsid w:val="009F7457"/>
    <w:rsid w:val="009F7531"/>
    <w:rsid w:val="009F7AC6"/>
    <w:rsid w:val="00A0021E"/>
    <w:rsid w:val="00A01E7D"/>
    <w:rsid w:val="00A0259B"/>
    <w:rsid w:val="00A026C3"/>
    <w:rsid w:val="00A02914"/>
    <w:rsid w:val="00A0303F"/>
    <w:rsid w:val="00A030A5"/>
    <w:rsid w:val="00A033EB"/>
    <w:rsid w:val="00A03B38"/>
    <w:rsid w:val="00A03C69"/>
    <w:rsid w:val="00A03F71"/>
    <w:rsid w:val="00A046DC"/>
    <w:rsid w:val="00A04BED"/>
    <w:rsid w:val="00A050AA"/>
    <w:rsid w:val="00A0514E"/>
    <w:rsid w:val="00A05163"/>
    <w:rsid w:val="00A054BE"/>
    <w:rsid w:val="00A06871"/>
    <w:rsid w:val="00A07261"/>
    <w:rsid w:val="00A078B2"/>
    <w:rsid w:val="00A07FED"/>
    <w:rsid w:val="00A10152"/>
    <w:rsid w:val="00A1017C"/>
    <w:rsid w:val="00A107A3"/>
    <w:rsid w:val="00A11F4D"/>
    <w:rsid w:val="00A12161"/>
    <w:rsid w:val="00A13278"/>
    <w:rsid w:val="00A132BE"/>
    <w:rsid w:val="00A13F0A"/>
    <w:rsid w:val="00A140C9"/>
    <w:rsid w:val="00A14A2B"/>
    <w:rsid w:val="00A14A91"/>
    <w:rsid w:val="00A14B47"/>
    <w:rsid w:val="00A1508A"/>
    <w:rsid w:val="00A153B7"/>
    <w:rsid w:val="00A15664"/>
    <w:rsid w:val="00A1645A"/>
    <w:rsid w:val="00A168C2"/>
    <w:rsid w:val="00A17491"/>
    <w:rsid w:val="00A176AE"/>
    <w:rsid w:val="00A17D72"/>
    <w:rsid w:val="00A200D2"/>
    <w:rsid w:val="00A20211"/>
    <w:rsid w:val="00A207FD"/>
    <w:rsid w:val="00A21362"/>
    <w:rsid w:val="00A21EDF"/>
    <w:rsid w:val="00A2207F"/>
    <w:rsid w:val="00A22354"/>
    <w:rsid w:val="00A226D4"/>
    <w:rsid w:val="00A227CA"/>
    <w:rsid w:val="00A22C89"/>
    <w:rsid w:val="00A22EA5"/>
    <w:rsid w:val="00A237A0"/>
    <w:rsid w:val="00A2427C"/>
    <w:rsid w:val="00A274BD"/>
    <w:rsid w:val="00A276D8"/>
    <w:rsid w:val="00A27A84"/>
    <w:rsid w:val="00A30928"/>
    <w:rsid w:val="00A309A9"/>
    <w:rsid w:val="00A30F03"/>
    <w:rsid w:val="00A30F8A"/>
    <w:rsid w:val="00A30FD7"/>
    <w:rsid w:val="00A313AA"/>
    <w:rsid w:val="00A31EB0"/>
    <w:rsid w:val="00A322ED"/>
    <w:rsid w:val="00A32986"/>
    <w:rsid w:val="00A32D46"/>
    <w:rsid w:val="00A32E98"/>
    <w:rsid w:val="00A3331C"/>
    <w:rsid w:val="00A33E40"/>
    <w:rsid w:val="00A340CB"/>
    <w:rsid w:val="00A343E2"/>
    <w:rsid w:val="00A34D71"/>
    <w:rsid w:val="00A354D7"/>
    <w:rsid w:val="00A35B28"/>
    <w:rsid w:val="00A36557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11F6"/>
    <w:rsid w:val="00A41B20"/>
    <w:rsid w:val="00A41DA9"/>
    <w:rsid w:val="00A42319"/>
    <w:rsid w:val="00A4251F"/>
    <w:rsid w:val="00A426E6"/>
    <w:rsid w:val="00A42AA9"/>
    <w:rsid w:val="00A4344B"/>
    <w:rsid w:val="00A43850"/>
    <w:rsid w:val="00A43A68"/>
    <w:rsid w:val="00A4415A"/>
    <w:rsid w:val="00A44E3C"/>
    <w:rsid w:val="00A45A91"/>
    <w:rsid w:val="00A45AF0"/>
    <w:rsid w:val="00A46396"/>
    <w:rsid w:val="00A47864"/>
    <w:rsid w:val="00A4798D"/>
    <w:rsid w:val="00A479B3"/>
    <w:rsid w:val="00A479CF"/>
    <w:rsid w:val="00A502AF"/>
    <w:rsid w:val="00A505B9"/>
    <w:rsid w:val="00A50F3A"/>
    <w:rsid w:val="00A522A9"/>
    <w:rsid w:val="00A5234B"/>
    <w:rsid w:val="00A52568"/>
    <w:rsid w:val="00A525EA"/>
    <w:rsid w:val="00A52945"/>
    <w:rsid w:val="00A52BE1"/>
    <w:rsid w:val="00A54714"/>
    <w:rsid w:val="00A54D0F"/>
    <w:rsid w:val="00A54FBB"/>
    <w:rsid w:val="00A5544D"/>
    <w:rsid w:val="00A55C38"/>
    <w:rsid w:val="00A5664C"/>
    <w:rsid w:val="00A56E32"/>
    <w:rsid w:val="00A5752F"/>
    <w:rsid w:val="00A57D0A"/>
    <w:rsid w:val="00A603B9"/>
    <w:rsid w:val="00A60B23"/>
    <w:rsid w:val="00A619A2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42C0"/>
    <w:rsid w:val="00A643B0"/>
    <w:rsid w:val="00A646E6"/>
    <w:rsid w:val="00A649FC"/>
    <w:rsid w:val="00A65278"/>
    <w:rsid w:val="00A65E84"/>
    <w:rsid w:val="00A65F08"/>
    <w:rsid w:val="00A66020"/>
    <w:rsid w:val="00A66259"/>
    <w:rsid w:val="00A66A8D"/>
    <w:rsid w:val="00A67161"/>
    <w:rsid w:val="00A6758C"/>
    <w:rsid w:val="00A679EB"/>
    <w:rsid w:val="00A67E0B"/>
    <w:rsid w:val="00A67EF1"/>
    <w:rsid w:val="00A7178B"/>
    <w:rsid w:val="00A7182F"/>
    <w:rsid w:val="00A718F4"/>
    <w:rsid w:val="00A71941"/>
    <w:rsid w:val="00A71BD9"/>
    <w:rsid w:val="00A727ED"/>
    <w:rsid w:val="00A73538"/>
    <w:rsid w:val="00A7376D"/>
    <w:rsid w:val="00A737CF"/>
    <w:rsid w:val="00A73A75"/>
    <w:rsid w:val="00A73ECC"/>
    <w:rsid w:val="00A74153"/>
    <w:rsid w:val="00A741C5"/>
    <w:rsid w:val="00A744A1"/>
    <w:rsid w:val="00A74E64"/>
    <w:rsid w:val="00A754B2"/>
    <w:rsid w:val="00A76134"/>
    <w:rsid w:val="00A766BF"/>
    <w:rsid w:val="00A7694E"/>
    <w:rsid w:val="00A76EA9"/>
    <w:rsid w:val="00A76F48"/>
    <w:rsid w:val="00A7780B"/>
    <w:rsid w:val="00A77A70"/>
    <w:rsid w:val="00A77B90"/>
    <w:rsid w:val="00A77DB0"/>
    <w:rsid w:val="00A77DEA"/>
    <w:rsid w:val="00A81109"/>
    <w:rsid w:val="00A81215"/>
    <w:rsid w:val="00A815B9"/>
    <w:rsid w:val="00A82361"/>
    <w:rsid w:val="00A823BC"/>
    <w:rsid w:val="00A8274D"/>
    <w:rsid w:val="00A82874"/>
    <w:rsid w:val="00A82D81"/>
    <w:rsid w:val="00A83AF1"/>
    <w:rsid w:val="00A83CD6"/>
    <w:rsid w:val="00A83D99"/>
    <w:rsid w:val="00A83E6D"/>
    <w:rsid w:val="00A845AB"/>
    <w:rsid w:val="00A84766"/>
    <w:rsid w:val="00A849DF"/>
    <w:rsid w:val="00A84FFB"/>
    <w:rsid w:val="00A8502C"/>
    <w:rsid w:val="00A852E4"/>
    <w:rsid w:val="00A8555C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A73"/>
    <w:rsid w:val="00A9152F"/>
    <w:rsid w:val="00A91956"/>
    <w:rsid w:val="00A91CB6"/>
    <w:rsid w:val="00A92EAF"/>
    <w:rsid w:val="00A9309A"/>
    <w:rsid w:val="00A93794"/>
    <w:rsid w:val="00A9446D"/>
    <w:rsid w:val="00A9446E"/>
    <w:rsid w:val="00A9556F"/>
    <w:rsid w:val="00A95C1E"/>
    <w:rsid w:val="00A9612B"/>
    <w:rsid w:val="00A9653A"/>
    <w:rsid w:val="00A9659E"/>
    <w:rsid w:val="00A96B03"/>
    <w:rsid w:val="00A96C1B"/>
    <w:rsid w:val="00A9764E"/>
    <w:rsid w:val="00A976A0"/>
    <w:rsid w:val="00AA1218"/>
    <w:rsid w:val="00AA1381"/>
    <w:rsid w:val="00AA13EE"/>
    <w:rsid w:val="00AA152A"/>
    <w:rsid w:val="00AA15CA"/>
    <w:rsid w:val="00AA18A2"/>
    <w:rsid w:val="00AA18C9"/>
    <w:rsid w:val="00AA1CA2"/>
    <w:rsid w:val="00AA1F15"/>
    <w:rsid w:val="00AA2206"/>
    <w:rsid w:val="00AA27B2"/>
    <w:rsid w:val="00AA2A5E"/>
    <w:rsid w:val="00AA401D"/>
    <w:rsid w:val="00AA48D5"/>
    <w:rsid w:val="00AA54DA"/>
    <w:rsid w:val="00AA5519"/>
    <w:rsid w:val="00AA5D1D"/>
    <w:rsid w:val="00AA6980"/>
    <w:rsid w:val="00AA6E88"/>
    <w:rsid w:val="00AA77BA"/>
    <w:rsid w:val="00AB0910"/>
    <w:rsid w:val="00AB0A34"/>
    <w:rsid w:val="00AB0C4D"/>
    <w:rsid w:val="00AB0F21"/>
    <w:rsid w:val="00AB0F99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305F"/>
    <w:rsid w:val="00AB3348"/>
    <w:rsid w:val="00AB3449"/>
    <w:rsid w:val="00AB3E85"/>
    <w:rsid w:val="00AB4BC6"/>
    <w:rsid w:val="00AB55DE"/>
    <w:rsid w:val="00AB55E6"/>
    <w:rsid w:val="00AB5A43"/>
    <w:rsid w:val="00AB5F4D"/>
    <w:rsid w:val="00AB6B14"/>
    <w:rsid w:val="00AB6CBD"/>
    <w:rsid w:val="00AB708C"/>
    <w:rsid w:val="00AB72EB"/>
    <w:rsid w:val="00AB7B0C"/>
    <w:rsid w:val="00AC03CE"/>
    <w:rsid w:val="00AC03ED"/>
    <w:rsid w:val="00AC0845"/>
    <w:rsid w:val="00AC19FB"/>
    <w:rsid w:val="00AC23A1"/>
    <w:rsid w:val="00AC2479"/>
    <w:rsid w:val="00AC2D21"/>
    <w:rsid w:val="00AC34C2"/>
    <w:rsid w:val="00AC35F2"/>
    <w:rsid w:val="00AC3A56"/>
    <w:rsid w:val="00AC3D5C"/>
    <w:rsid w:val="00AC405F"/>
    <w:rsid w:val="00AC4B8D"/>
    <w:rsid w:val="00AC5036"/>
    <w:rsid w:val="00AC5494"/>
    <w:rsid w:val="00AC5E02"/>
    <w:rsid w:val="00AC5EFE"/>
    <w:rsid w:val="00AC64AE"/>
    <w:rsid w:val="00AC6530"/>
    <w:rsid w:val="00AC6B0B"/>
    <w:rsid w:val="00AC6D97"/>
    <w:rsid w:val="00AC74B1"/>
    <w:rsid w:val="00AC79E2"/>
    <w:rsid w:val="00AD0093"/>
    <w:rsid w:val="00AD0772"/>
    <w:rsid w:val="00AD1F92"/>
    <w:rsid w:val="00AD2009"/>
    <w:rsid w:val="00AD2014"/>
    <w:rsid w:val="00AD219A"/>
    <w:rsid w:val="00AD2B99"/>
    <w:rsid w:val="00AD32C4"/>
    <w:rsid w:val="00AD3788"/>
    <w:rsid w:val="00AD4641"/>
    <w:rsid w:val="00AD5BA7"/>
    <w:rsid w:val="00AD64E5"/>
    <w:rsid w:val="00AD6B38"/>
    <w:rsid w:val="00AD72DD"/>
    <w:rsid w:val="00AE0049"/>
    <w:rsid w:val="00AE004F"/>
    <w:rsid w:val="00AE060E"/>
    <w:rsid w:val="00AE13E9"/>
    <w:rsid w:val="00AE3187"/>
    <w:rsid w:val="00AE32C5"/>
    <w:rsid w:val="00AE3719"/>
    <w:rsid w:val="00AE3863"/>
    <w:rsid w:val="00AE3AFF"/>
    <w:rsid w:val="00AE4CCC"/>
    <w:rsid w:val="00AE4D11"/>
    <w:rsid w:val="00AE5981"/>
    <w:rsid w:val="00AE6052"/>
    <w:rsid w:val="00AE6121"/>
    <w:rsid w:val="00AE62C4"/>
    <w:rsid w:val="00AE6B6D"/>
    <w:rsid w:val="00AE75B4"/>
    <w:rsid w:val="00AE7847"/>
    <w:rsid w:val="00AF032D"/>
    <w:rsid w:val="00AF07E3"/>
    <w:rsid w:val="00AF1D46"/>
    <w:rsid w:val="00AF200E"/>
    <w:rsid w:val="00AF283F"/>
    <w:rsid w:val="00AF29A7"/>
    <w:rsid w:val="00AF2C4B"/>
    <w:rsid w:val="00AF3393"/>
    <w:rsid w:val="00AF3909"/>
    <w:rsid w:val="00AF3C29"/>
    <w:rsid w:val="00AF3D2E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7828"/>
    <w:rsid w:val="00AF7C9A"/>
    <w:rsid w:val="00AF7F6C"/>
    <w:rsid w:val="00B0025D"/>
    <w:rsid w:val="00B00C21"/>
    <w:rsid w:val="00B01329"/>
    <w:rsid w:val="00B015FD"/>
    <w:rsid w:val="00B0180A"/>
    <w:rsid w:val="00B01876"/>
    <w:rsid w:val="00B01C9D"/>
    <w:rsid w:val="00B01CB1"/>
    <w:rsid w:val="00B01E79"/>
    <w:rsid w:val="00B02A12"/>
    <w:rsid w:val="00B032EB"/>
    <w:rsid w:val="00B03331"/>
    <w:rsid w:val="00B035CC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8AC"/>
    <w:rsid w:val="00B10ACC"/>
    <w:rsid w:val="00B10BDE"/>
    <w:rsid w:val="00B10C2A"/>
    <w:rsid w:val="00B118D6"/>
    <w:rsid w:val="00B12374"/>
    <w:rsid w:val="00B12825"/>
    <w:rsid w:val="00B12DD4"/>
    <w:rsid w:val="00B13341"/>
    <w:rsid w:val="00B1398F"/>
    <w:rsid w:val="00B13ECF"/>
    <w:rsid w:val="00B13F73"/>
    <w:rsid w:val="00B144E9"/>
    <w:rsid w:val="00B15382"/>
    <w:rsid w:val="00B15BEC"/>
    <w:rsid w:val="00B1669A"/>
    <w:rsid w:val="00B16A8E"/>
    <w:rsid w:val="00B16B24"/>
    <w:rsid w:val="00B16FC6"/>
    <w:rsid w:val="00B17354"/>
    <w:rsid w:val="00B17FDF"/>
    <w:rsid w:val="00B17FED"/>
    <w:rsid w:val="00B20082"/>
    <w:rsid w:val="00B2065D"/>
    <w:rsid w:val="00B20A3E"/>
    <w:rsid w:val="00B20B2A"/>
    <w:rsid w:val="00B21436"/>
    <w:rsid w:val="00B21455"/>
    <w:rsid w:val="00B21A9F"/>
    <w:rsid w:val="00B221CB"/>
    <w:rsid w:val="00B22AB6"/>
    <w:rsid w:val="00B22EEB"/>
    <w:rsid w:val="00B23B33"/>
    <w:rsid w:val="00B23CAC"/>
    <w:rsid w:val="00B23EC2"/>
    <w:rsid w:val="00B24548"/>
    <w:rsid w:val="00B24793"/>
    <w:rsid w:val="00B24A3C"/>
    <w:rsid w:val="00B24F33"/>
    <w:rsid w:val="00B25679"/>
    <w:rsid w:val="00B25758"/>
    <w:rsid w:val="00B25C87"/>
    <w:rsid w:val="00B261A6"/>
    <w:rsid w:val="00B2626A"/>
    <w:rsid w:val="00B26276"/>
    <w:rsid w:val="00B262A5"/>
    <w:rsid w:val="00B273F4"/>
    <w:rsid w:val="00B301DD"/>
    <w:rsid w:val="00B301F2"/>
    <w:rsid w:val="00B304CF"/>
    <w:rsid w:val="00B30648"/>
    <w:rsid w:val="00B30A45"/>
    <w:rsid w:val="00B310BB"/>
    <w:rsid w:val="00B3122C"/>
    <w:rsid w:val="00B31763"/>
    <w:rsid w:val="00B3206F"/>
    <w:rsid w:val="00B327A8"/>
    <w:rsid w:val="00B32AB8"/>
    <w:rsid w:val="00B33B52"/>
    <w:rsid w:val="00B34163"/>
    <w:rsid w:val="00B345ED"/>
    <w:rsid w:val="00B3485A"/>
    <w:rsid w:val="00B34899"/>
    <w:rsid w:val="00B35940"/>
    <w:rsid w:val="00B35A8D"/>
    <w:rsid w:val="00B361AB"/>
    <w:rsid w:val="00B363D3"/>
    <w:rsid w:val="00B370C6"/>
    <w:rsid w:val="00B376D4"/>
    <w:rsid w:val="00B37E7A"/>
    <w:rsid w:val="00B402FF"/>
    <w:rsid w:val="00B4032E"/>
    <w:rsid w:val="00B4072C"/>
    <w:rsid w:val="00B40B23"/>
    <w:rsid w:val="00B414C8"/>
    <w:rsid w:val="00B41514"/>
    <w:rsid w:val="00B4185A"/>
    <w:rsid w:val="00B42149"/>
    <w:rsid w:val="00B4285C"/>
    <w:rsid w:val="00B42D84"/>
    <w:rsid w:val="00B4302A"/>
    <w:rsid w:val="00B43145"/>
    <w:rsid w:val="00B43318"/>
    <w:rsid w:val="00B4362F"/>
    <w:rsid w:val="00B43FCF"/>
    <w:rsid w:val="00B44042"/>
    <w:rsid w:val="00B44497"/>
    <w:rsid w:val="00B44919"/>
    <w:rsid w:val="00B4494E"/>
    <w:rsid w:val="00B44A83"/>
    <w:rsid w:val="00B45515"/>
    <w:rsid w:val="00B4643F"/>
    <w:rsid w:val="00B474C2"/>
    <w:rsid w:val="00B502E8"/>
    <w:rsid w:val="00B50D40"/>
    <w:rsid w:val="00B51089"/>
    <w:rsid w:val="00B51E03"/>
    <w:rsid w:val="00B51F24"/>
    <w:rsid w:val="00B525D5"/>
    <w:rsid w:val="00B5334C"/>
    <w:rsid w:val="00B53D9D"/>
    <w:rsid w:val="00B54465"/>
    <w:rsid w:val="00B55503"/>
    <w:rsid w:val="00B55F79"/>
    <w:rsid w:val="00B55FFC"/>
    <w:rsid w:val="00B564DD"/>
    <w:rsid w:val="00B5672C"/>
    <w:rsid w:val="00B57275"/>
    <w:rsid w:val="00B576EC"/>
    <w:rsid w:val="00B57BAE"/>
    <w:rsid w:val="00B6008E"/>
    <w:rsid w:val="00B6025F"/>
    <w:rsid w:val="00B60787"/>
    <w:rsid w:val="00B60BFD"/>
    <w:rsid w:val="00B60D7A"/>
    <w:rsid w:val="00B60E1E"/>
    <w:rsid w:val="00B613C1"/>
    <w:rsid w:val="00B61C2F"/>
    <w:rsid w:val="00B620FA"/>
    <w:rsid w:val="00B6419D"/>
    <w:rsid w:val="00B6445F"/>
    <w:rsid w:val="00B64967"/>
    <w:rsid w:val="00B64A9D"/>
    <w:rsid w:val="00B64B9F"/>
    <w:rsid w:val="00B65492"/>
    <w:rsid w:val="00B654DF"/>
    <w:rsid w:val="00B658E8"/>
    <w:rsid w:val="00B65A92"/>
    <w:rsid w:val="00B66140"/>
    <w:rsid w:val="00B66AEB"/>
    <w:rsid w:val="00B66D9D"/>
    <w:rsid w:val="00B6763E"/>
    <w:rsid w:val="00B676E2"/>
    <w:rsid w:val="00B6776D"/>
    <w:rsid w:val="00B67E70"/>
    <w:rsid w:val="00B67F06"/>
    <w:rsid w:val="00B70C46"/>
    <w:rsid w:val="00B70C67"/>
    <w:rsid w:val="00B7137C"/>
    <w:rsid w:val="00B72008"/>
    <w:rsid w:val="00B7210F"/>
    <w:rsid w:val="00B72315"/>
    <w:rsid w:val="00B72439"/>
    <w:rsid w:val="00B72763"/>
    <w:rsid w:val="00B72FE6"/>
    <w:rsid w:val="00B73026"/>
    <w:rsid w:val="00B73902"/>
    <w:rsid w:val="00B74384"/>
    <w:rsid w:val="00B74FC5"/>
    <w:rsid w:val="00B758C0"/>
    <w:rsid w:val="00B7599B"/>
    <w:rsid w:val="00B75A11"/>
    <w:rsid w:val="00B7674F"/>
    <w:rsid w:val="00B76982"/>
    <w:rsid w:val="00B77102"/>
    <w:rsid w:val="00B80253"/>
    <w:rsid w:val="00B81D5A"/>
    <w:rsid w:val="00B82DA1"/>
    <w:rsid w:val="00B82F14"/>
    <w:rsid w:val="00B834E2"/>
    <w:rsid w:val="00B835B1"/>
    <w:rsid w:val="00B836B1"/>
    <w:rsid w:val="00B8466E"/>
    <w:rsid w:val="00B8490B"/>
    <w:rsid w:val="00B854C6"/>
    <w:rsid w:val="00B8550F"/>
    <w:rsid w:val="00B85595"/>
    <w:rsid w:val="00B85676"/>
    <w:rsid w:val="00B857E1"/>
    <w:rsid w:val="00B85940"/>
    <w:rsid w:val="00B85B84"/>
    <w:rsid w:val="00B86795"/>
    <w:rsid w:val="00B86AE0"/>
    <w:rsid w:val="00B870B9"/>
    <w:rsid w:val="00B87272"/>
    <w:rsid w:val="00B87C63"/>
    <w:rsid w:val="00B87CB8"/>
    <w:rsid w:val="00B87F02"/>
    <w:rsid w:val="00B90AD7"/>
    <w:rsid w:val="00B90CE5"/>
    <w:rsid w:val="00B91C7A"/>
    <w:rsid w:val="00B92240"/>
    <w:rsid w:val="00B92DBE"/>
    <w:rsid w:val="00B93630"/>
    <w:rsid w:val="00B93D72"/>
    <w:rsid w:val="00B93E86"/>
    <w:rsid w:val="00B945F8"/>
    <w:rsid w:val="00B951AE"/>
    <w:rsid w:val="00B953D0"/>
    <w:rsid w:val="00B956EC"/>
    <w:rsid w:val="00B95C4D"/>
    <w:rsid w:val="00B95D3F"/>
    <w:rsid w:val="00B96124"/>
    <w:rsid w:val="00B961E7"/>
    <w:rsid w:val="00B96B26"/>
    <w:rsid w:val="00B97127"/>
    <w:rsid w:val="00B9729D"/>
    <w:rsid w:val="00BA06F1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80F"/>
    <w:rsid w:val="00BA7F0C"/>
    <w:rsid w:val="00BB077B"/>
    <w:rsid w:val="00BB121A"/>
    <w:rsid w:val="00BB1734"/>
    <w:rsid w:val="00BB191B"/>
    <w:rsid w:val="00BB1D35"/>
    <w:rsid w:val="00BB1F1A"/>
    <w:rsid w:val="00BB3319"/>
    <w:rsid w:val="00BB3680"/>
    <w:rsid w:val="00BB38AC"/>
    <w:rsid w:val="00BB3CBD"/>
    <w:rsid w:val="00BB3FE4"/>
    <w:rsid w:val="00BB4042"/>
    <w:rsid w:val="00BB43C8"/>
    <w:rsid w:val="00BB462D"/>
    <w:rsid w:val="00BB4AB7"/>
    <w:rsid w:val="00BB4D39"/>
    <w:rsid w:val="00BB578F"/>
    <w:rsid w:val="00BB5AE9"/>
    <w:rsid w:val="00BB5CDB"/>
    <w:rsid w:val="00BB5CDE"/>
    <w:rsid w:val="00BB634C"/>
    <w:rsid w:val="00BB6601"/>
    <w:rsid w:val="00BB753A"/>
    <w:rsid w:val="00BB7A2E"/>
    <w:rsid w:val="00BC0E18"/>
    <w:rsid w:val="00BC0E1D"/>
    <w:rsid w:val="00BC168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8F7"/>
    <w:rsid w:val="00BC4CDF"/>
    <w:rsid w:val="00BC5317"/>
    <w:rsid w:val="00BC5752"/>
    <w:rsid w:val="00BC59A4"/>
    <w:rsid w:val="00BC6382"/>
    <w:rsid w:val="00BC6580"/>
    <w:rsid w:val="00BC6A2B"/>
    <w:rsid w:val="00BC6A6F"/>
    <w:rsid w:val="00BC6C1B"/>
    <w:rsid w:val="00BC6F20"/>
    <w:rsid w:val="00BC79C8"/>
    <w:rsid w:val="00BC7CC9"/>
    <w:rsid w:val="00BC7F12"/>
    <w:rsid w:val="00BD0FD2"/>
    <w:rsid w:val="00BD1168"/>
    <w:rsid w:val="00BD14C1"/>
    <w:rsid w:val="00BD1A69"/>
    <w:rsid w:val="00BD1B21"/>
    <w:rsid w:val="00BD1DAE"/>
    <w:rsid w:val="00BD1DB5"/>
    <w:rsid w:val="00BD22CE"/>
    <w:rsid w:val="00BD2E11"/>
    <w:rsid w:val="00BD3748"/>
    <w:rsid w:val="00BD4A2A"/>
    <w:rsid w:val="00BD4DE8"/>
    <w:rsid w:val="00BD5279"/>
    <w:rsid w:val="00BD59AD"/>
    <w:rsid w:val="00BD63B8"/>
    <w:rsid w:val="00BD64CB"/>
    <w:rsid w:val="00BD6A1E"/>
    <w:rsid w:val="00BD718F"/>
    <w:rsid w:val="00BD79D7"/>
    <w:rsid w:val="00BD7DAB"/>
    <w:rsid w:val="00BE0256"/>
    <w:rsid w:val="00BE0479"/>
    <w:rsid w:val="00BE06DF"/>
    <w:rsid w:val="00BE0E1A"/>
    <w:rsid w:val="00BE1990"/>
    <w:rsid w:val="00BE20CA"/>
    <w:rsid w:val="00BE2562"/>
    <w:rsid w:val="00BE2706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81E"/>
    <w:rsid w:val="00BE68D1"/>
    <w:rsid w:val="00BE712D"/>
    <w:rsid w:val="00BE7365"/>
    <w:rsid w:val="00BE7AC6"/>
    <w:rsid w:val="00BE7CCC"/>
    <w:rsid w:val="00BE7D8A"/>
    <w:rsid w:val="00BF0CED"/>
    <w:rsid w:val="00BF16B2"/>
    <w:rsid w:val="00BF2777"/>
    <w:rsid w:val="00BF28B4"/>
    <w:rsid w:val="00BF2AB3"/>
    <w:rsid w:val="00BF3648"/>
    <w:rsid w:val="00BF3763"/>
    <w:rsid w:val="00BF392D"/>
    <w:rsid w:val="00BF411A"/>
    <w:rsid w:val="00BF43BC"/>
    <w:rsid w:val="00BF4BFD"/>
    <w:rsid w:val="00BF570F"/>
    <w:rsid w:val="00BF57F5"/>
    <w:rsid w:val="00BF5C05"/>
    <w:rsid w:val="00BF633A"/>
    <w:rsid w:val="00BF6B45"/>
    <w:rsid w:val="00C0065C"/>
    <w:rsid w:val="00C00FB5"/>
    <w:rsid w:val="00C0139F"/>
    <w:rsid w:val="00C01520"/>
    <w:rsid w:val="00C01680"/>
    <w:rsid w:val="00C01C33"/>
    <w:rsid w:val="00C02073"/>
    <w:rsid w:val="00C02199"/>
    <w:rsid w:val="00C02AF8"/>
    <w:rsid w:val="00C036EF"/>
    <w:rsid w:val="00C03C90"/>
    <w:rsid w:val="00C0467F"/>
    <w:rsid w:val="00C04A8A"/>
    <w:rsid w:val="00C058B5"/>
    <w:rsid w:val="00C058E1"/>
    <w:rsid w:val="00C05BDE"/>
    <w:rsid w:val="00C06697"/>
    <w:rsid w:val="00C07DD0"/>
    <w:rsid w:val="00C07E12"/>
    <w:rsid w:val="00C07E2F"/>
    <w:rsid w:val="00C103EC"/>
    <w:rsid w:val="00C10CF9"/>
    <w:rsid w:val="00C10D7F"/>
    <w:rsid w:val="00C1142D"/>
    <w:rsid w:val="00C11A45"/>
    <w:rsid w:val="00C11B8D"/>
    <w:rsid w:val="00C11CAA"/>
    <w:rsid w:val="00C1272A"/>
    <w:rsid w:val="00C13195"/>
    <w:rsid w:val="00C134AC"/>
    <w:rsid w:val="00C13A84"/>
    <w:rsid w:val="00C13F17"/>
    <w:rsid w:val="00C1433B"/>
    <w:rsid w:val="00C14C59"/>
    <w:rsid w:val="00C15249"/>
    <w:rsid w:val="00C15322"/>
    <w:rsid w:val="00C161EF"/>
    <w:rsid w:val="00C1628A"/>
    <w:rsid w:val="00C162B5"/>
    <w:rsid w:val="00C167A1"/>
    <w:rsid w:val="00C16CF8"/>
    <w:rsid w:val="00C17735"/>
    <w:rsid w:val="00C205B0"/>
    <w:rsid w:val="00C20790"/>
    <w:rsid w:val="00C20BC0"/>
    <w:rsid w:val="00C20D8B"/>
    <w:rsid w:val="00C20DA6"/>
    <w:rsid w:val="00C214B4"/>
    <w:rsid w:val="00C216EC"/>
    <w:rsid w:val="00C216F6"/>
    <w:rsid w:val="00C21A2E"/>
    <w:rsid w:val="00C22999"/>
    <w:rsid w:val="00C23233"/>
    <w:rsid w:val="00C23281"/>
    <w:rsid w:val="00C23582"/>
    <w:rsid w:val="00C23BF4"/>
    <w:rsid w:val="00C23DAE"/>
    <w:rsid w:val="00C24ABA"/>
    <w:rsid w:val="00C24B8D"/>
    <w:rsid w:val="00C24FB0"/>
    <w:rsid w:val="00C2500E"/>
    <w:rsid w:val="00C25830"/>
    <w:rsid w:val="00C25D87"/>
    <w:rsid w:val="00C266D4"/>
    <w:rsid w:val="00C26C46"/>
    <w:rsid w:val="00C26D83"/>
    <w:rsid w:val="00C2790F"/>
    <w:rsid w:val="00C300E3"/>
    <w:rsid w:val="00C301CC"/>
    <w:rsid w:val="00C30275"/>
    <w:rsid w:val="00C31020"/>
    <w:rsid w:val="00C31EA3"/>
    <w:rsid w:val="00C3229A"/>
    <w:rsid w:val="00C328F3"/>
    <w:rsid w:val="00C32B97"/>
    <w:rsid w:val="00C32BCB"/>
    <w:rsid w:val="00C32D56"/>
    <w:rsid w:val="00C33247"/>
    <w:rsid w:val="00C33840"/>
    <w:rsid w:val="00C33858"/>
    <w:rsid w:val="00C33AC0"/>
    <w:rsid w:val="00C33DF4"/>
    <w:rsid w:val="00C34127"/>
    <w:rsid w:val="00C34815"/>
    <w:rsid w:val="00C349C8"/>
    <w:rsid w:val="00C3514D"/>
    <w:rsid w:val="00C35248"/>
    <w:rsid w:val="00C3553A"/>
    <w:rsid w:val="00C35544"/>
    <w:rsid w:val="00C35B38"/>
    <w:rsid w:val="00C3647B"/>
    <w:rsid w:val="00C36757"/>
    <w:rsid w:val="00C36F20"/>
    <w:rsid w:val="00C371A2"/>
    <w:rsid w:val="00C371F6"/>
    <w:rsid w:val="00C37629"/>
    <w:rsid w:val="00C37D3C"/>
    <w:rsid w:val="00C37E29"/>
    <w:rsid w:val="00C409D5"/>
    <w:rsid w:val="00C409F3"/>
    <w:rsid w:val="00C416F2"/>
    <w:rsid w:val="00C41A26"/>
    <w:rsid w:val="00C41A51"/>
    <w:rsid w:val="00C4270C"/>
    <w:rsid w:val="00C42867"/>
    <w:rsid w:val="00C42923"/>
    <w:rsid w:val="00C43069"/>
    <w:rsid w:val="00C43622"/>
    <w:rsid w:val="00C43DA4"/>
    <w:rsid w:val="00C44171"/>
    <w:rsid w:val="00C445C9"/>
    <w:rsid w:val="00C4461A"/>
    <w:rsid w:val="00C450A8"/>
    <w:rsid w:val="00C45190"/>
    <w:rsid w:val="00C45465"/>
    <w:rsid w:val="00C45882"/>
    <w:rsid w:val="00C45AEC"/>
    <w:rsid w:val="00C45C24"/>
    <w:rsid w:val="00C463B1"/>
    <w:rsid w:val="00C478A3"/>
    <w:rsid w:val="00C478AF"/>
    <w:rsid w:val="00C47CBB"/>
    <w:rsid w:val="00C5118B"/>
    <w:rsid w:val="00C51E3A"/>
    <w:rsid w:val="00C51FC8"/>
    <w:rsid w:val="00C522A4"/>
    <w:rsid w:val="00C52F65"/>
    <w:rsid w:val="00C539C1"/>
    <w:rsid w:val="00C539DC"/>
    <w:rsid w:val="00C5492F"/>
    <w:rsid w:val="00C54E0E"/>
    <w:rsid w:val="00C54E92"/>
    <w:rsid w:val="00C54EA8"/>
    <w:rsid w:val="00C5648F"/>
    <w:rsid w:val="00C566DE"/>
    <w:rsid w:val="00C56764"/>
    <w:rsid w:val="00C5730F"/>
    <w:rsid w:val="00C576DA"/>
    <w:rsid w:val="00C616E1"/>
    <w:rsid w:val="00C62331"/>
    <w:rsid w:val="00C6279B"/>
    <w:rsid w:val="00C62852"/>
    <w:rsid w:val="00C63F29"/>
    <w:rsid w:val="00C64623"/>
    <w:rsid w:val="00C6468F"/>
    <w:rsid w:val="00C646CD"/>
    <w:rsid w:val="00C653BF"/>
    <w:rsid w:val="00C66FC5"/>
    <w:rsid w:val="00C6718D"/>
    <w:rsid w:val="00C673E0"/>
    <w:rsid w:val="00C70393"/>
    <w:rsid w:val="00C70DD1"/>
    <w:rsid w:val="00C71003"/>
    <w:rsid w:val="00C7171F"/>
    <w:rsid w:val="00C71761"/>
    <w:rsid w:val="00C71E3F"/>
    <w:rsid w:val="00C725A5"/>
    <w:rsid w:val="00C7279E"/>
    <w:rsid w:val="00C73092"/>
    <w:rsid w:val="00C73289"/>
    <w:rsid w:val="00C73A59"/>
    <w:rsid w:val="00C7409E"/>
    <w:rsid w:val="00C75977"/>
    <w:rsid w:val="00C75A23"/>
    <w:rsid w:val="00C75E7C"/>
    <w:rsid w:val="00C76042"/>
    <w:rsid w:val="00C760B3"/>
    <w:rsid w:val="00C76289"/>
    <w:rsid w:val="00C76961"/>
    <w:rsid w:val="00C76CE2"/>
    <w:rsid w:val="00C77035"/>
    <w:rsid w:val="00C7740C"/>
    <w:rsid w:val="00C77450"/>
    <w:rsid w:val="00C77B54"/>
    <w:rsid w:val="00C77CD6"/>
    <w:rsid w:val="00C77D52"/>
    <w:rsid w:val="00C77EE1"/>
    <w:rsid w:val="00C802DF"/>
    <w:rsid w:val="00C80A31"/>
    <w:rsid w:val="00C80B1E"/>
    <w:rsid w:val="00C80D45"/>
    <w:rsid w:val="00C81498"/>
    <w:rsid w:val="00C823EF"/>
    <w:rsid w:val="00C838DD"/>
    <w:rsid w:val="00C83E9D"/>
    <w:rsid w:val="00C845BC"/>
    <w:rsid w:val="00C849DC"/>
    <w:rsid w:val="00C84C37"/>
    <w:rsid w:val="00C85133"/>
    <w:rsid w:val="00C85561"/>
    <w:rsid w:val="00C85CDB"/>
    <w:rsid w:val="00C8617A"/>
    <w:rsid w:val="00C86461"/>
    <w:rsid w:val="00C868CE"/>
    <w:rsid w:val="00C86DDE"/>
    <w:rsid w:val="00C873EA"/>
    <w:rsid w:val="00C90F88"/>
    <w:rsid w:val="00C91056"/>
    <w:rsid w:val="00C91DDB"/>
    <w:rsid w:val="00C91E06"/>
    <w:rsid w:val="00C92010"/>
    <w:rsid w:val="00C92145"/>
    <w:rsid w:val="00C92198"/>
    <w:rsid w:val="00C923AF"/>
    <w:rsid w:val="00C92CD2"/>
    <w:rsid w:val="00C93AF2"/>
    <w:rsid w:val="00C93B68"/>
    <w:rsid w:val="00C93E19"/>
    <w:rsid w:val="00C941F4"/>
    <w:rsid w:val="00C946A8"/>
    <w:rsid w:val="00C94D55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1D1"/>
    <w:rsid w:val="00C97871"/>
    <w:rsid w:val="00C97F40"/>
    <w:rsid w:val="00CA031F"/>
    <w:rsid w:val="00CA0B3D"/>
    <w:rsid w:val="00CA12DB"/>
    <w:rsid w:val="00CA3084"/>
    <w:rsid w:val="00CA3866"/>
    <w:rsid w:val="00CA38D7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A84"/>
    <w:rsid w:val="00CA6BA5"/>
    <w:rsid w:val="00CA7926"/>
    <w:rsid w:val="00CA79BE"/>
    <w:rsid w:val="00CA7A49"/>
    <w:rsid w:val="00CA7D0E"/>
    <w:rsid w:val="00CB0215"/>
    <w:rsid w:val="00CB0786"/>
    <w:rsid w:val="00CB0A0F"/>
    <w:rsid w:val="00CB0C6D"/>
    <w:rsid w:val="00CB0D3B"/>
    <w:rsid w:val="00CB0F7E"/>
    <w:rsid w:val="00CB1B8C"/>
    <w:rsid w:val="00CB23C2"/>
    <w:rsid w:val="00CB2433"/>
    <w:rsid w:val="00CB2440"/>
    <w:rsid w:val="00CB33A7"/>
    <w:rsid w:val="00CB3A0E"/>
    <w:rsid w:val="00CB3C9D"/>
    <w:rsid w:val="00CB42E0"/>
    <w:rsid w:val="00CB5164"/>
    <w:rsid w:val="00CB53E3"/>
    <w:rsid w:val="00CB55F5"/>
    <w:rsid w:val="00CB5C2D"/>
    <w:rsid w:val="00CB5ECE"/>
    <w:rsid w:val="00CB5F64"/>
    <w:rsid w:val="00CB5F86"/>
    <w:rsid w:val="00CB6254"/>
    <w:rsid w:val="00CB639E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F35"/>
    <w:rsid w:val="00CC23F0"/>
    <w:rsid w:val="00CC2414"/>
    <w:rsid w:val="00CC2663"/>
    <w:rsid w:val="00CC2793"/>
    <w:rsid w:val="00CC2ECD"/>
    <w:rsid w:val="00CC30A5"/>
    <w:rsid w:val="00CC4209"/>
    <w:rsid w:val="00CC4452"/>
    <w:rsid w:val="00CC5A16"/>
    <w:rsid w:val="00CC5A18"/>
    <w:rsid w:val="00CC6472"/>
    <w:rsid w:val="00CC675E"/>
    <w:rsid w:val="00CC6A73"/>
    <w:rsid w:val="00CD00D0"/>
    <w:rsid w:val="00CD00F7"/>
    <w:rsid w:val="00CD07DA"/>
    <w:rsid w:val="00CD07F6"/>
    <w:rsid w:val="00CD0921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9A4"/>
    <w:rsid w:val="00CD77A6"/>
    <w:rsid w:val="00CD7B75"/>
    <w:rsid w:val="00CD7FED"/>
    <w:rsid w:val="00CE00FA"/>
    <w:rsid w:val="00CE06D6"/>
    <w:rsid w:val="00CE0732"/>
    <w:rsid w:val="00CE0B1B"/>
    <w:rsid w:val="00CE11F8"/>
    <w:rsid w:val="00CE13B2"/>
    <w:rsid w:val="00CE1B3D"/>
    <w:rsid w:val="00CE1F70"/>
    <w:rsid w:val="00CE257E"/>
    <w:rsid w:val="00CE2642"/>
    <w:rsid w:val="00CE2678"/>
    <w:rsid w:val="00CE2856"/>
    <w:rsid w:val="00CE2923"/>
    <w:rsid w:val="00CE31D6"/>
    <w:rsid w:val="00CE3637"/>
    <w:rsid w:val="00CE377B"/>
    <w:rsid w:val="00CE3835"/>
    <w:rsid w:val="00CE3B18"/>
    <w:rsid w:val="00CE3CD1"/>
    <w:rsid w:val="00CE420C"/>
    <w:rsid w:val="00CE468A"/>
    <w:rsid w:val="00CE4CAB"/>
    <w:rsid w:val="00CE523F"/>
    <w:rsid w:val="00CE59B6"/>
    <w:rsid w:val="00CE6781"/>
    <w:rsid w:val="00CE695A"/>
    <w:rsid w:val="00CE6FC5"/>
    <w:rsid w:val="00CE76CC"/>
    <w:rsid w:val="00CF0866"/>
    <w:rsid w:val="00CF091C"/>
    <w:rsid w:val="00CF1091"/>
    <w:rsid w:val="00CF220C"/>
    <w:rsid w:val="00CF2CC5"/>
    <w:rsid w:val="00CF39D3"/>
    <w:rsid w:val="00CF403E"/>
    <w:rsid w:val="00CF413D"/>
    <w:rsid w:val="00CF4192"/>
    <w:rsid w:val="00CF480A"/>
    <w:rsid w:val="00CF5700"/>
    <w:rsid w:val="00CF5899"/>
    <w:rsid w:val="00CF5B2D"/>
    <w:rsid w:val="00CF618C"/>
    <w:rsid w:val="00CF6209"/>
    <w:rsid w:val="00CF65E3"/>
    <w:rsid w:val="00CF6A2D"/>
    <w:rsid w:val="00CF6A2F"/>
    <w:rsid w:val="00CF6A9D"/>
    <w:rsid w:val="00CF6B90"/>
    <w:rsid w:val="00CF71B8"/>
    <w:rsid w:val="00CF7291"/>
    <w:rsid w:val="00CF77F1"/>
    <w:rsid w:val="00CF7985"/>
    <w:rsid w:val="00CF7B22"/>
    <w:rsid w:val="00D007EB"/>
    <w:rsid w:val="00D0081B"/>
    <w:rsid w:val="00D00AF4"/>
    <w:rsid w:val="00D01028"/>
    <w:rsid w:val="00D01EA9"/>
    <w:rsid w:val="00D020B0"/>
    <w:rsid w:val="00D02DC6"/>
    <w:rsid w:val="00D0335E"/>
    <w:rsid w:val="00D03AD5"/>
    <w:rsid w:val="00D03F38"/>
    <w:rsid w:val="00D04965"/>
    <w:rsid w:val="00D04BF9"/>
    <w:rsid w:val="00D04CE0"/>
    <w:rsid w:val="00D0528E"/>
    <w:rsid w:val="00D0553A"/>
    <w:rsid w:val="00D05798"/>
    <w:rsid w:val="00D05C70"/>
    <w:rsid w:val="00D06852"/>
    <w:rsid w:val="00D06901"/>
    <w:rsid w:val="00D06A85"/>
    <w:rsid w:val="00D07467"/>
    <w:rsid w:val="00D07B7A"/>
    <w:rsid w:val="00D1020A"/>
    <w:rsid w:val="00D110A3"/>
    <w:rsid w:val="00D11651"/>
    <w:rsid w:val="00D11813"/>
    <w:rsid w:val="00D1185B"/>
    <w:rsid w:val="00D11CBF"/>
    <w:rsid w:val="00D12888"/>
    <w:rsid w:val="00D12BD1"/>
    <w:rsid w:val="00D12EFF"/>
    <w:rsid w:val="00D12F18"/>
    <w:rsid w:val="00D134A9"/>
    <w:rsid w:val="00D13B18"/>
    <w:rsid w:val="00D13F80"/>
    <w:rsid w:val="00D141C9"/>
    <w:rsid w:val="00D14292"/>
    <w:rsid w:val="00D14330"/>
    <w:rsid w:val="00D148B3"/>
    <w:rsid w:val="00D14A7C"/>
    <w:rsid w:val="00D151D5"/>
    <w:rsid w:val="00D15846"/>
    <w:rsid w:val="00D159FB"/>
    <w:rsid w:val="00D15DB7"/>
    <w:rsid w:val="00D15E69"/>
    <w:rsid w:val="00D169F3"/>
    <w:rsid w:val="00D16A7D"/>
    <w:rsid w:val="00D1762F"/>
    <w:rsid w:val="00D17844"/>
    <w:rsid w:val="00D20115"/>
    <w:rsid w:val="00D20547"/>
    <w:rsid w:val="00D20CDE"/>
    <w:rsid w:val="00D211E1"/>
    <w:rsid w:val="00D21203"/>
    <w:rsid w:val="00D21715"/>
    <w:rsid w:val="00D21BFF"/>
    <w:rsid w:val="00D2262E"/>
    <w:rsid w:val="00D22D80"/>
    <w:rsid w:val="00D23709"/>
    <w:rsid w:val="00D23C60"/>
    <w:rsid w:val="00D2423D"/>
    <w:rsid w:val="00D24450"/>
    <w:rsid w:val="00D24C82"/>
    <w:rsid w:val="00D25463"/>
    <w:rsid w:val="00D25DAD"/>
    <w:rsid w:val="00D25F54"/>
    <w:rsid w:val="00D2615A"/>
    <w:rsid w:val="00D26A41"/>
    <w:rsid w:val="00D26B23"/>
    <w:rsid w:val="00D26C42"/>
    <w:rsid w:val="00D26E44"/>
    <w:rsid w:val="00D27DF5"/>
    <w:rsid w:val="00D3039E"/>
    <w:rsid w:val="00D30864"/>
    <w:rsid w:val="00D30973"/>
    <w:rsid w:val="00D31313"/>
    <w:rsid w:val="00D3200B"/>
    <w:rsid w:val="00D324DA"/>
    <w:rsid w:val="00D3391E"/>
    <w:rsid w:val="00D33A8A"/>
    <w:rsid w:val="00D34232"/>
    <w:rsid w:val="00D3472D"/>
    <w:rsid w:val="00D348B8"/>
    <w:rsid w:val="00D34965"/>
    <w:rsid w:val="00D34AF4"/>
    <w:rsid w:val="00D351C7"/>
    <w:rsid w:val="00D354C1"/>
    <w:rsid w:val="00D356E2"/>
    <w:rsid w:val="00D35C2C"/>
    <w:rsid w:val="00D35F39"/>
    <w:rsid w:val="00D35FD8"/>
    <w:rsid w:val="00D36319"/>
    <w:rsid w:val="00D36985"/>
    <w:rsid w:val="00D36B01"/>
    <w:rsid w:val="00D370EB"/>
    <w:rsid w:val="00D37CF0"/>
    <w:rsid w:val="00D37EE3"/>
    <w:rsid w:val="00D40629"/>
    <w:rsid w:val="00D40EA3"/>
    <w:rsid w:val="00D4109E"/>
    <w:rsid w:val="00D414BB"/>
    <w:rsid w:val="00D414CF"/>
    <w:rsid w:val="00D415D8"/>
    <w:rsid w:val="00D41B60"/>
    <w:rsid w:val="00D41C7B"/>
    <w:rsid w:val="00D42BCC"/>
    <w:rsid w:val="00D43449"/>
    <w:rsid w:val="00D436DF"/>
    <w:rsid w:val="00D444C3"/>
    <w:rsid w:val="00D457C7"/>
    <w:rsid w:val="00D45980"/>
    <w:rsid w:val="00D45CE5"/>
    <w:rsid w:val="00D46832"/>
    <w:rsid w:val="00D469EF"/>
    <w:rsid w:val="00D479D4"/>
    <w:rsid w:val="00D50B22"/>
    <w:rsid w:val="00D515CA"/>
    <w:rsid w:val="00D51AED"/>
    <w:rsid w:val="00D5240F"/>
    <w:rsid w:val="00D5242C"/>
    <w:rsid w:val="00D52DE4"/>
    <w:rsid w:val="00D52E3A"/>
    <w:rsid w:val="00D532C0"/>
    <w:rsid w:val="00D534BC"/>
    <w:rsid w:val="00D538CA"/>
    <w:rsid w:val="00D53946"/>
    <w:rsid w:val="00D53A9E"/>
    <w:rsid w:val="00D53DF9"/>
    <w:rsid w:val="00D53E50"/>
    <w:rsid w:val="00D53F25"/>
    <w:rsid w:val="00D54120"/>
    <w:rsid w:val="00D54C56"/>
    <w:rsid w:val="00D54D02"/>
    <w:rsid w:val="00D54E69"/>
    <w:rsid w:val="00D5522A"/>
    <w:rsid w:val="00D55A51"/>
    <w:rsid w:val="00D55BF1"/>
    <w:rsid w:val="00D55C37"/>
    <w:rsid w:val="00D569CC"/>
    <w:rsid w:val="00D571CB"/>
    <w:rsid w:val="00D57EFF"/>
    <w:rsid w:val="00D57FD1"/>
    <w:rsid w:val="00D60423"/>
    <w:rsid w:val="00D60711"/>
    <w:rsid w:val="00D6099B"/>
    <w:rsid w:val="00D60C0E"/>
    <w:rsid w:val="00D6148F"/>
    <w:rsid w:val="00D616D2"/>
    <w:rsid w:val="00D6183A"/>
    <w:rsid w:val="00D63954"/>
    <w:rsid w:val="00D63998"/>
    <w:rsid w:val="00D63A1B"/>
    <w:rsid w:val="00D64810"/>
    <w:rsid w:val="00D64962"/>
    <w:rsid w:val="00D64B20"/>
    <w:rsid w:val="00D658A3"/>
    <w:rsid w:val="00D6777D"/>
    <w:rsid w:val="00D67F27"/>
    <w:rsid w:val="00D700D9"/>
    <w:rsid w:val="00D70997"/>
    <w:rsid w:val="00D70EBA"/>
    <w:rsid w:val="00D70FD5"/>
    <w:rsid w:val="00D71378"/>
    <w:rsid w:val="00D71445"/>
    <w:rsid w:val="00D71E82"/>
    <w:rsid w:val="00D7274A"/>
    <w:rsid w:val="00D727F0"/>
    <w:rsid w:val="00D729A6"/>
    <w:rsid w:val="00D72B3E"/>
    <w:rsid w:val="00D72B91"/>
    <w:rsid w:val="00D7381A"/>
    <w:rsid w:val="00D73C98"/>
    <w:rsid w:val="00D744AE"/>
    <w:rsid w:val="00D75996"/>
    <w:rsid w:val="00D759BD"/>
    <w:rsid w:val="00D76674"/>
    <w:rsid w:val="00D767D7"/>
    <w:rsid w:val="00D76911"/>
    <w:rsid w:val="00D77048"/>
    <w:rsid w:val="00D7734F"/>
    <w:rsid w:val="00D81C95"/>
    <w:rsid w:val="00D81D0C"/>
    <w:rsid w:val="00D82B0F"/>
    <w:rsid w:val="00D84290"/>
    <w:rsid w:val="00D8490C"/>
    <w:rsid w:val="00D84D4C"/>
    <w:rsid w:val="00D85850"/>
    <w:rsid w:val="00D85912"/>
    <w:rsid w:val="00D8615C"/>
    <w:rsid w:val="00D862EF"/>
    <w:rsid w:val="00D86A9F"/>
    <w:rsid w:val="00D86E3B"/>
    <w:rsid w:val="00D879A1"/>
    <w:rsid w:val="00D87EE8"/>
    <w:rsid w:val="00D87F44"/>
    <w:rsid w:val="00D9023C"/>
    <w:rsid w:val="00D909C7"/>
    <w:rsid w:val="00D91222"/>
    <w:rsid w:val="00D9194F"/>
    <w:rsid w:val="00D91E34"/>
    <w:rsid w:val="00D920E5"/>
    <w:rsid w:val="00D92FE6"/>
    <w:rsid w:val="00D93826"/>
    <w:rsid w:val="00D938A5"/>
    <w:rsid w:val="00D939D2"/>
    <w:rsid w:val="00D93A4A"/>
    <w:rsid w:val="00D93D43"/>
    <w:rsid w:val="00D9421B"/>
    <w:rsid w:val="00D944E3"/>
    <w:rsid w:val="00D95554"/>
    <w:rsid w:val="00D95CA4"/>
    <w:rsid w:val="00D95EE9"/>
    <w:rsid w:val="00D96644"/>
    <w:rsid w:val="00D96B87"/>
    <w:rsid w:val="00D96D53"/>
    <w:rsid w:val="00D96FF1"/>
    <w:rsid w:val="00D97286"/>
    <w:rsid w:val="00D97430"/>
    <w:rsid w:val="00D975DF"/>
    <w:rsid w:val="00D977EF"/>
    <w:rsid w:val="00D97B7B"/>
    <w:rsid w:val="00D97CCF"/>
    <w:rsid w:val="00D97E65"/>
    <w:rsid w:val="00DA0C9E"/>
    <w:rsid w:val="00DA0F98"/>
    <w:rsid w:val="00DA12DE"/>
    <w:rsid w:val="00DA1D2B"/>
    <w:rsid w:val="00DA28DE"/>
    <w:rsid w:val="00DA2B2F"/>
    <w:rsid w:val="00DA302D"/>
    <w:rsid w:val="00DA36B9"/>
    <w:rsid w:val="00DA391F"/>
    <w:rsid w:val="00DA3DE8"/>
    <w:rsid w:val="00DA3E05"/>
    <w:rsid w:val="00DA4117"/>
    <w:rsid w:val="00DA4EB9"/>
    <w:rsid w:val="00DA53EC"/>
    <w:rsid w:val="00DA6C27"/>
    <w:rsid w:val="00DA6CA6"/>
    <w:rsid w:val="00DA733F"/>
    <w:rsid w:val="00DA74C1"/>
    <w:rsid w:val="00DA759E"/>
    <w:rsid w:val="00DA7F20"/>
    <w:rsid w:val="00DB0061"/>
    <w:rsid w:val="00DB0E18"/>
    <w:rsid w:val="00DB1001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698"/>
    <w:rsid w:val="00DB56E0"/>
    <w:rsid w:val="00DB5AB7"/>
    <w:rsid w:val="00DB5D4C"/>
    <w:rsid w:val="00DB688F"/>
    <w:rsid w:val="00DB6CA4"/>
    <w:rsid w:val="00DB77C1"/>
    <w:rsid w:val="00DC002F"/>
    <w:rsid w:val="00DC0799"/>
    <w:rsid w:val="00DC08AF"/>
    <w:rsid w:val="00DC1401"/>
    <w:rsid w:val="00DC283D"/>
    <w:rsid w:val="00DC2A9D"/>
    <w:rsid w:val="00DC2D83"/>
    <w:rsid w:val="00DC3473"/>
    <w:rsid w:val="00DC3EF8"/>
    <w:rsid w:val="00DC4637"/>
    <w:rsid w:val="00DC66E1"/>
    <w:rsid w:val="00DC69F7"/>
    <w:rsid w:val="00DC6B35"/>
    <w:rsid w:val="00DC706C"/>
    <w:rsid w:val="00DC7928"/>
    <w:rsid w:val="00DD0818"/>
    <w:rsid w:val="00DD0C38"/>
    <w:rsid w:val="00DD0C8B"/>
    <w:rsid w:val="00DD1335"/>
    <w:rsid w:val="00DD25DB"/>
    <w:rsid w:val="00DD3349"/>
    <w:rsid w:val="00DD4595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72A4"/>
    <w:rsid w:val="00DE10C9"/>
    <w:rsid w:val="00DE1115"/>
    <w:rsid w:val="00DE111B"/>
    <w:rsid w:val="00DE2D66"/>
    <w:rsid w:val="00DE2DB4"/>
    <w:rsid w:val="00DE31DB"/>
    <w:rsid w:val="00DE32A8"/>
    <w:rsid w:val="00DE3398"/>
    <w:rsid w:val="00DE3501"/>
    <w:rsid w:val="00DE3624"/>
    <w:rsid w:val="00DE36BD"/>
    <w:rsid w:val="00DE443F"/>
    <w:rsid w:val="00DE47FC"/>
    <w:rsid w:val="00DE559A"/>
    <w:rsid w:val="00DE59DC"/>
    <w:rsid w:val="00DE5A01"/>
    <w:rsid w:val="00DE67D9"/>
    <w:rsid w:val="00DE6A3F"/>
    <w:rsid w:val="00DE6BA0"/>
    <w:rsid w:val="00DE6C4A"/>
    <w:rsid w:val="00DE7F66"/>
    <w:rsid w:val="00DF006C"/>
    <w:rsid w:val="00DF033B"/>
    <w:rsid w:val="00DF0A2D"/>
    <w:rsid w:val="00DF0A83"/>
    <w:rsid w:val="00DF0FDE"/>
    <w:rsid w:val="00DF10BB"/>
    <w:rsid w:val="00DF1627"/>
    <w:rsid w:val="00DF1848"/>
    <w:rsid w:val="00DF1C35"/>
    <w:rsid w:val="00DF1DC9"/>
    <w:rsid w:val="00DF27AB"/>
    <w:rsid w:val="00DF2EA6"/>
    <w:rsid w:val="00DF303C"/>
    <w:rsid w:val="00DF3052"/>
    <w:rsid w:val="00DF32CD"/>
    <w:rsid w:val="00DF330F"/>
    <w:rsid w:val="00DF4837"/>
    <w:rsid w:val="00DF5219"/>
    <w:rsid w:val="00DF54F9"/>
    <w:rsid w:val="00DF56B3"/>
    <w:rsid w:val="00DF57EE"/>
    <w:rsid w:val="00DF5F40"/>
    <w:rsid w:val="00DF6BE8"/>
    <w:rsid w:val="00DF6D24"/>
    <w:rsid w:val="00DF7CA2"/>
    <w:rsid w:val="00E002C9"/>
    <w:rsid w:val="00E0143A"/>
    <w:rsid w:val="00E017BC"/>
    <w:rsid w:val="00E01DED"/>
    <w:rsid w:val="00E024F6"/>
    <w:rsid w:val="00E034D1"/>
    <w:rsid w:val="00E03E1C"/>
    <w:rsid w:val="00E041EE"/>
    <w:rsid w:val="00E05123"/>
    <w:rsid w:val="00E05FF9"/>
    <w:rsid w:val="00E06222"/>
    <w:rsid w:val="00E066E0"/>
    <w:rsid w:val="00E069F7"/>
    <w:rsid w:val="00E06C7C"/>
    <w:rsid w:val="00E06E3A"/>
    <w:rsid w:val="00E1057D"/>
    <w:rsid w:val="00E106AF"/>
    <w:rsid w:val="00E107E2"/>
    <w:rsid w:val="00E11BE7"/>
    <w:rsid w:val="00E121C8"/>
    <w:rsid w:val="00E12874"/>
    <w:rsid w:val="00E12D4B"/>
    <w:rsid w:val="00E14E7A"/>
    <w:rsid w:val="00E14FF5"/>
    <w:rsid w:val="00E15017"/>
    <w:rsid w:val="00E16359"/>
    <w:rsid w:val="00E1658E"/>
    <w:rsid w:val="00E16733"/>
    <w:rsid w:val="00E16C7D"/>
    <w:rsid w:val="00E16EEE"/>
    <w:rsid w:val="00E172DB"/>
    <w:rsid w:val="00E17318"/>
    <w:rsid w:val="00E1743E"/>
    <w:rsid w:val="00E200F4"/>
    <w:rsid w:val="00E20C86"/>
    <w:rsid w:val="00E21086"/>
    <w:rsid w:val="00E215F0"/>
    <w:rsid w:val="00E21937"/>
    <w:rsid w:val="00E21F1E"/>
    <w:rsid w:val="00E22890"/>
    <w:rsid w:val="00E22FAF"/>
    <w:rsid w:val="00E230A2"/>
    <w:rsid w:val="00E23C57"/>
    <w:rsid w:val="00E23C60"/>
    <w:rsid w:val="00E24319"/>
    <w:rsid w:val="00E24519"/>
    <w:rsid w:val="00E2459D"/>
    <w:rsid w:val="00E24EF7"/>
    <w:rsid w:val="00E2523C"/>
    <w:rsid w:val="00E253B6"/>
    <w:rsid w:val="00E25430"/>
    <w:rsid w:val="00E25A6F"/>
    <w:rsid w:val="00E25EC8"/>
    <w:rsid w:val="00E26187"/>
    <w:rsid w:val="00E26947"/>
    <w:rsid w:val="00E26C01"/>
    <w:rsid w:val="00E2716F"/>
    <w:rsid w:val="00E30550"/>
    <w:rsid w:val="00E3087A"/>
    <w:rsid w:val="00E308B2"/>
    <w:rsid w:val="00E30AF3"/>
    <w:rsid w:val="00E31B1E"/>
    <w:rsid w:val="00E3258F"/>
    <w:rsid w:val="00E330E0"/>
    <w:rsid w:val="00E33111"/>
    <w:rsid w:val="00E33C43"/>
    <w:rsid w:val="00E356A2"/>
    <w:rsid w:val="00E35ADC"/>
    <w:rsid w:val="00E35D42"/>
    <w:rsid w:val="00E35F19"/>
    <w:rsid w:val="00E3686A"/>
    <w:rsid w:val="00E3702F"/>
    <w:rsid w:val="00E4042B"/>
    <w:rsid w:val="00E404BE"/>
    <w:rsid w:val="00E4119C"/>
    <w:rsid w:val="00E4148D"/>
    <w:rsid w:val="00E4228C"/>
    <w:rsid w:val="00E42467"/>
    <w:rsid w:val="00E4250C"/>
    <w:rsid w:val="00E4257B"/>
    <w:rsid w:val="00E42A07"/>
    <w:rsid w:val="00E42E9A"/>
    <w:rsid w:val="00E42F36"/>
    <w:rsid w:val="00E43C24"/>
    <w:rsid w:val="00E43D2B"/>
    <w:rsid w:val="00E43E84"/>
    <w:rsid w:val="00E44707"/>
    <w:rsid w:val="00E44A23"/>
    <w:rsid w:val="00E44EA1"/>
    <w:rsid w:val="00E44FB6"/>
    <w:rsid w:val="00E455A3"/>
    <w:rsid w:val="00E45BF3"/>
    <w:rsid w:val="00E46B84"/>
    <w:rsid w:val="00E47105"/>
    <w:rsid w:val="00E47548"/>
    <w:rsid w:val="00E477A4"/>
    <w:rsid w:val="00E477EF"/>
    <w:rsid w:val="00E47A15"/>
    <w:rsid w:val="00E50618"/>
    <w:rsid w:val="00E509AE"/>
    <w:rsid w:val="00E50B83"/>
    <w:rsid w:val="00E50F95"/>
    <w:rsid w:val="00E51105"/>
    <w:rsid w:val="00E5143E"/>
    <w:rsid w:val="00E51B91"/>
    <w:rsid w:val="00E5285C"/>
    <w:rsid w:val="00E53114"/>
    <w:rsid w:val="00E5325F"/>
    <w:rsid w:val="00E53423"/>
    <w:rsid w:val="00E53453"/>
    <w:rsid w:val="00E53517"/>
    <w:rsid w:val="00E53746"/>
    <w:rsid w:val="00E53F10"/>
    <w:rsid w:val="00E540A4"/>
    <w:rsid w:val="00E54A6B"/>
    <w:rsid w:val="00E54BA4"/>
    <w:rsid w:val="00E55149"/>
    <w:rsid w:val="00E55841"/>
    <w:rsid w:val="00E559F1"/>
    <w:rsid w:val="00E55B44"/>
    <w:rsid w:val="00E55B60"/>
    <w:rsid w:val="00E56377"/>
    <w:rsid w:val="00E56A84"/>
    <w:rsid w:val="00E572B9"/>
    <w:rsid w:val="00E57772"/>
    <w:rsid w:val="00E57812"/>
    <w:rsid w:val="00E578A7"/>
    <w:rsid w:val="00E579E9"/>
    <w:rsid w:val="00E57DA7"/>
    <w:rsid w:val="00E60528"/>
    <w:rsid w:val="00E60C02"/>
    <w:rsid w:val="00E60F70"/>
    <w:rsid w:val="00E61204"/>
    <w:rsid w:val="00E614D3"/>
    <w:rsid w:val="00E61FF1"/>
    <w:rsid w:val="00E6221C"/>
    <w:rsid w:val="00E6227D"/>
    <w:rsid w:val="00E62702"/>
    <w:rsid w:val="00E62754"/>
    <w:rsid w:val="00E63141"/>
    <w:rsid w:val="00E631BF"/>
    <w:rsid w:val="00E63827"/>
    <w:rsid w:val="00E64544"/>
    <w:rsid w:val="00E64D62"/>
    <w:rsid w:val="00E64E78"/>
    <w:rsid w:val="00E65FE4"/>
    <w:rsid w:val="00E66881"/>
    <w:rsid w:val="00E67972"/>
    <w:rsid w:val="00E67FDB"/>
    <w:rsid w:val="00E7021F"/>
    <w:rsid w:val="00E70B9B"/>
    <w:rsid w:val="00E710F6"/>
    <w:rsid w:val="00E71D99"/>
    <w:rsid w:val="00E71E72"/>
    <w:rsid w:val="00E72373"/>
    <w:rsid w:val="00E7258A"/>
    <w:rsid w:val="00E730E2"/>
    <w:rsid w:val="00E734B2"/>
    <w:rsid w:val="00E734CF"/>
    <w:rsid w:val="00E7360C"/>
    <w:rsid w:val="00E737F7"/>
    <w:rsid w:val="00E73B55"/>
    <w:rsid w:val="00E73C0B"/>
    <w:rsid w:val="00E74679"/>
    <w:rsid w:val="00E7595A"/>
    <w:rsid w:val="00E759C2"/>
    <w:rsid w:val="00E75C33"/>
    <w:rsid w:val="00E76673"/>
    <w:rsid w:val="00E76677"/>
    <w:rsid w:val="00E76717"/>
    <w:rsid w:val="00E769E6"/>
    <w:rsid w:val="00E76FA3"/>
    <w:rsid w:val="00E77C74"/>
    <w:rsid w:val="00E80777"/>
    <w:rsid w:val="00E8081C"/>
    <w:rsid w:val="00E80EE6"/>
    <w:rsid w:val="00E81BEA"/>
    <w:rsid w:val="00E82870"/>
    <w:rsid w:val="00E829C7"/>
    <w:rsid w:val="00E82F34"/>
    <w:rsid w:val="00E82F38"/>
    <w:rsid w:val="00E83538"/>
    <w:rsid w:val="00E83571"/>
    <w:rsid w:val="00E835D5"/>
    <w:rsid w:val="00E83DA5"/>
    <w:rsid w:val="00E849DE"/>
    <w:rsid w:val="00E85664"/>
    <w:rsid w:val="00E86095"/>
    <w:rsid w:val="00E866FF"/>
    <w:rsid w:val="00E86753"/>
    <w:rsid w:val="00E86BA8"/>
    <w:rsid w:val="00E8720C"/>
    <w:rsid w:val="00E874F8"/>
    <w:rsid w:val="00E87A52"/>
    <w:rsid w:val="00E87A90"/>
    <w:rsid w:val="00E87CF9"/>
    <w:rsid w:val="00E90DA8"/>
    <w:rsid w:val="00E90E0D"/>
    <w:rsid w:val="00E9175C"/>
    <w:rsid w:val="00E91A96"/>
    <w:rsid w:val="00E91D30"/>
    <w:rsid w:val="00E91F0E"/>
    <w:rsid w:val="00E922F7"/>
    <w:rsid w:val="00E92B86"/>
    <w:rsid w:val="00E93662"/>
    <w:rsid w:val="00E93A2C"/>
    <w:rsid w:val="00E93A7F"/>
    <w:rsid w:val="00E93DA4"/>
    <w:rsid w:val="00E940B8"/>
    <w:rsid w:val="00E94E77"/>
    <w:rsid w:val="00E95420"/>
    <w:rsid w:val="00E95719"/>
    <w:rsid w:val="00E95974"/>
    <w:rsid w:val="00E95B80"/>
    <w:rsid w:val="00E9605A"/>
    <w:rsid w:val="00E96238"/>
    <w:rsid w:val="00E96341"/>
    <w:rsid w:val="00E96B48"/>
    <w:rsid w:val="00E96D32"/>
    <w:rsid w:val="00EA0298"/>
    <w:rsid w:val="00EA02F1"/>
    <w:rsid w:val="00EA032D"/>
    <w:rsid w:val="00EA0CA8"/>
    <w:rsid w:val="00EA0E36"/>
    <w:rsid w:val="00EA1436"/>
    <w:rsid w:val="00EA1941"/>
    <w:rsid w:val="00EA3D05"/>
    <w:rsid w:val="00EA3D2F"/>
    <w:rsid w:val="00EA3DCD"/>
    <w:rsid w:val="00EA4240"/>
    <w:rsid w:val="00EA428A"/>
    <w:rsid w:val="00EA439B"/>
    <w:rsid w:val="00EA50C6"/>
    <w:rsid w:val="00EA5F06"/>
    <w:rsid w:val="00EA6500"/>
    <w:rsid w:val="00EA6B80"/>
    <w:rsid w:val="00EA6EE4"/>
    <w:rsid w:val="00EA7155"/>
    <w:rsid w:val="00EA75A3"/>
    <w:rsid w:val="00EA7B45"/>
    <w:rsid w:val="00EA7CA2"/>
    <w:rsid w:val="00EA7CBC"/>
    <w:rsid w:val="00EB00CC"/>
    <w:rsid w:val="00EB052F"/>
    <w:rsid w:val="00EB0796"/>
    <w:rsid w:val="00EB0C79"/>
    <w:rsid w:val="00EB0FE9"/>
    <w:rsid w:val="00EB1E79"/>
    <w:rsid w:val="00EB2920"/>
    <w:rsid w:val="00EB2CB7"/>
    <w:rsid w:val="00EB4C31"/>
    <w:rsid w:val="00EB4D72"/>
    <w:rsid w:val="00EB4FC7"/>
    <w:rsid w:val="00EB5983"/>
    <w:rsid w:val="00EB5A3E"/>
    <w:rsid w:val="00EB5F3B"/>
    <w:rsid w:val="00EB6370"/>
    <w:rsid w:val="00EB7CDA"/>
    <w:rsid w:val="00EC018A"/>
    <w:rsid w:val="00EC0B17"/>
    <w:rsid w:val="00EC1967"/>
    <w:rsid w:val="00EC1B88"/>
    <w:rsid w:val="00EC1D84"/>
    <w:rsid w:val="00EC2A66"/>
    <w:rsid w:val="00EC2AEC"/>
    <w:rsid w:val="00EC2F61"/>
    <w:rsid w:val="00EC315B"/>
    <w:rsid w:val="00EC32F9"/>
    <w:rsid w:val="00EC380C"/>
    <w:rsid w:val="00EC3D51"/>
    <w:rsid w:val="00EC3D8E"/>
    <w:rsid w:val="00EC4FC5"/>
    <w:rsid w:val="00EC593C"/>
    <w:rsid w:val="00EC65F8"/>
    <w:rsid w:val="00EC6D08"/>
    <w:rsid w:val="00EC777F"/>
    <w:rsid w:val="00EC7A04"/>
    <w:rsid w:val="00EC7BF9"/>
    <w:rsid w:val="00EC7F31"/>
    <w:rsid w:val="00ED0027"/>
    <w:rsid w:val="00ED0330"/>
    <w:rsid w:val="00ED0D59"/>
    <w:rsid w:val="00ED1207"/>
    <w:rsid w:val="00ED1641"/>
    <w:rsid w:val="00ED1BC0"/>
    <w:rsid w:val="00ED2081"/>
    <w:rsid w:val="00ED2A18"/>
    <w:rsid w:val="00ED2C8A"/>
    <w:rsid w:val="00ED3B44"/>
    <w:rsid w:val="00ED3BFE"/>
    <w:rsid w:val="00ED418C"/>
    <w:rsid w:val="00ED429C"/>
    <w:rsid w:val="00ED45E6"/>
    <w:rsid w:val="00ED597E"/>
    <w:rsid w:val="00ED6200"/>
    <w:rsid w:val="00ED630E"/>
    <w:rsid w:val="00ED6CA4"/>
    <w:rsid w:val="00ED6CAA"/>
    <w:rsid w:val="00ED709B"/>
    <w:rsid w:val="00ED73D2"/>
    <w:rsid w:val="00ED7E26"/>
    <w:rsid w:val="00ED7EFB"/>
    <w:rsid w:val="00EE068E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7F3"/>
    <w:rsid w:val="00EE3CDD"/>
    <w:rsid w:val="00EE42C3"/>
    <w:rsid w:val="00EE440B"/>
    <w:rsid w:val="00EE50C6"/>
    <w:rsid w:val="00EE5291"/>
    <w:rsid w:val="00EE57E1"/>
    <w:rsid w:val="00EE5BB2"/>
    <w:rsid w:val="00EE5EE6"/>
    <w:rsid w:val="00EE5FA3"/>
    <w:rsid w:val="00EE6CFF"/>
    <w:rsid w:val="00EE78BD"/>
    <w:rsid w:val="00EE7D93"/>
    <w:rsid w:val="00EE7E75"/>
    <w:rsid w:val="00EE7FAD"/>
    <w:rsid w:val="00EF00A3"/>
    <w:rsid w:val="00EF01AE"/>
    <w:rsid w:val="00EF0822"/>
    <w:rsid w:val="00EF092B"/>
    <w:rsid w:val="00EF0E43"/>
    <w:rsid w:val="00EF1A16"/>
    <w:rsid w:val="00EF1A3F"/>
    <w:rsid w:val="00EF1A6A"/>
    <w:rsid w:val="00EF2131"/>
    <w:rsid w:val="00EF224A"/>
    <w:rsid w:val="00EF2356"/>
    <w:rsid w:val="00EF2A11"/>
    <w:rsid w:val="00EF2EBA"/>
    <w:rsid w:val="00EF2ED6"/>
    <w:rsid w:val="00EF3551"/>
    <w:rsid w:val="00EF39C5"/>
    <w:rsid w:val="00EF3BC2"/>
    <w:rsid w:val="00EF58C5"/>
    <w:rsid w:val="00EF58FF"/>
    <w:rsid w:val="00EF6019"/>
    <w:rsid w:val="00EF6FD6"/>
    <w:rsid w:val="00EF789D"/>
    <w:rsid w:val="00F0055A"/>
    <w:rsid w:val="00F00902"/>
    <w:rsid w:val="00F00E8B"/>
    <w:rsid w:val="00F01AA9"/>
    <w:rsid w:val="00F02611"/>
    <w:rsid w:val="00F02DED"/>
    <w:rsid w:val="00F03B0A"/>
    <w:rsid w:val="00F04A4D"/>
    <w:rsid w:val="00F05200"/>
    <w:rsid w:val="00F0529E"/>
    <w:rsid w:val="00F05314"/>
    <w:rsid w:val="00F055D1"/>
    <w:rsid w:val="00F05D45"/>
    <w:rsid w:val="00F05F28"/>
    <w:rsid w:val="00F06392"/>
    <w:rsid w:val="00F06F60"/>
    <w:rsid w:val="00F105B2"/>
    <w:rsid w:val="00F10DDF"/>
    <w:rsid w:val="00F114D5"/>
    <w:rsid w:val="00F115C3"/>
    <w:rsid w:val="00F115ED"/>
    <w:rsid w:val="00F1189A"/>
    <w:rsid w:val="00F118E7"/>
    <w:rsid w:val="00F11A83"/>
    <w:rsid w:val="00F11F8A"/>
    <w:rsid w:val="00F12461"/>
    <w:rsid w:val="00F12C31"/>
    <w:rsid w:val="00F12E0B"/>
    <w:rsid w:val="00F13758"/>
    <w:rsid w:val="00F1385B"/>
    <w:rsid w:val="00F13F23"/>
    <w:rsid w:val="00F142B5"/>
    <w:rsid w:val="00F14800"/>
    <w:rsid w:val="00F14AAC"/>
    <w:rsid w:val="00F14C53"/>
    <w:rsid w:val="00F14F6C"/>
    <w:rsid w:val="00F15011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9B5"/>
    <w:rsid w:val="00F21319"/>
    <w:rsid w:val="00F221BA"/>
    <w:rsid w:val="00F222AC"/>
    <w:rsid w:val="00F22CF5"/>
    <w:rsid w:val="00F23FEB"/>
    <w:rsid w:val="00F24F00"/>
    <w:rsid w:val="00F25BB8"/>
    <w:rsid w:val="00F25ED3"/>
    <w:rsid w:val="00F260FB"/>
    <w:rsid w:val="00F266DE"/>
    <w:rsid w:val="00F270D6"/>
    <w:rsid w:val="00F279F6"/>
    <w:rsid w:val="00F30720"/>
    <w:rsid w:val="00F30C51"/>
    <w:rsid w:val="00F30FD7"/>
    <w:rsid w:val="00F313AA"/>
    <w:rsid w:val="00F31BDC"/>
    <w:rsid w:val="00F31D38"/>
    <w:rsid w:val="00F32079"/>
    <w:rsid w:val="00F326F8"/>
    <w:rsid w:val="00F328E7"/>
    <w:rsid w:val="00F32BEF"/>
    <w:rsid w:val="00F32C7C"/>
    <w:rsid w:val="00F33D0B"/>
    <w:rsid w:val="00F33F90"/>
    <w:rsid w:val="00F343F5"/>
    <w:rsid w:val="00F348E1"/>
    <w:rsid w:val="00F34A92"/>
    <w:rsid w:val="00F35948"/>
    <w:rsid w:val="00F3613F"/>
    <w:rsid w:val="00F364F8"/>
    <w:rsid w:val="00F369ED"/>
    <w:rsid w:val="00F37C03"/>
    <w:rsid w:val="00F37FB7"/>
    <w:rsid w:val="00F40C12"/>
    <w:rsid w:val="00F40C8E"/>
    <w:rsid w:val="00F4188A"/>
    <w:rsid w:val="00F426A2"/>
    <w:rsid w:val="00F4277B"/>
    <w:rsid w:val="00F42B51"/>
    <w:rsid w:val="00F42C0C"/>
    <w:rsid w:val="00F4419E"/>
    <w:rsid w:val="00F450DF"/>
    <w:rsid w:val="00F45353"/>
    <w:rsid w:val="00F459F5"/>
    <w:rsid w:val="00F45B7C"/>
    <w:rsid w:val="00F468F3"/>
    <w:rsid w:val="00F46C36"/>
    <w:rsid w:val="00F47021"/>
    <w:rsid w:val="00F4705E"/>
    <w:rsid w:val="00F47298"/>
    <w:rsid w:val="00F4764E"/>
    <w:rsid w:val="00F50973"/>
    <w:rsid w:val="00F50EEE"/>
    <w:rsid w:val="00F511EA"/>
    <w:rsid w:val="00F51C41"/>
    <w:rsid w:val="00F51E4C"/>
    <w:rsid w:val="00F52DB4"/>
    <w:rsid w:val="00F5397C"/>
    <w:rsid w:val="00F5402D"/>
    <w:rsid w:val="00F541AD"/>
    <w:rsid w:val="00F54470"/>
    <w:rsid w:val="00F544F1"/>
    <w:rsid w:val="00F54F92"/>
    <w:rsid w:val="00F5538A"/>
    <w:rsid w:val="00F55B4D"/>
    <w:rsid w:val="00F569E0"/>
    <w:rsid w:val="00F56DD7"/>
    <w:rsid w:val="00F57508"/>
    <w:rsid w:val="00F5761A"/>
    <w:rsid w:val="00F60CB2"/>
    <w:rsid w:val="00F60E7B"/>
    <w:rsid w:val="00F62391"/>
    <w:rsid w:val="00F627FD"/>
    <w:rsid w:val="00F6283D"/>
    <w:rsid w:val="00F6548F"/>
    <w:rsid w:val="00F657D6"/>
    <w:rsid w:val="00F65BE6"/>
    <w:rsid w:val="00F65C31"/>
    <w:rsid w:val="00F661A6"/>
    <w:rsid w:val="00F66691"/>
    <w:rsid w:val="00F66E9D"/>
    <w:rsid w:val="00F7024D"/>
    <w:rsid w:val="00F71ABA"/>
    <w:rsid w:val="00F7221C"/>
    <w:rsid w:val="00F72223"/>
    <w:rsid w:val="00F72417"/>
    <w:rsid w:val="00F728C5"/>
    <w:rsid w:val="00F73434"/>
    <w:rsid w:val="00F7344D"/>
    <w:rsid w:val="00F7351C"/>
    <w:rsid w:val="00F73B38"/>
    <w:rsid w:val="00F73F67"/>
    <w:rsid w:val="00F742BA"/>
    <w:rsid w:val="00F743D8"/>
    <w:rsid w:val="00F747F5"/>
    <w:rsid w:val="00F74C42"/>
    <w:rsid w:val="00F74C63"/>
    <w:rsid w:val="00F752DE"/>
    <w:rsid w:val="00F75A82"/>
    <w:rsid w:val="00F75DA6"/>
    <w:rsid w:val="00F76CB0"/>
    <w:rsid w:val="00F807E5"/>
    <w:rsid w:val="00F80887"/>
    <w:rsid w:val="00F80D1A"/>
    <w:rsid w:val="00F812D1"/>
    <w:rsid w:val="00F814A9"/>
    <w:rsid w:val="00F8237B"/>
    <w:rsid w:val="00F823F6"/>
    <w:rsid w:val="00F82522"/>
    <w:rsid w:val="00F82A00"/>
    <w:rsid w:val="00F82C2A"/>
    <w:rsid w:val="00F835B4"/>
    <w:rsid w:val="00F835E6"/>
    <w:rsid w:val="00F8423F"/>
    <w:rsid w:val="00F848A1"/>
    <w:rsid w:val="00F84BC3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42BB"/>
    <w:rsid w:val="00F943B8"/>
    <w:rsid w:val="00F945FF"/>
    <w:rsid w:val="00F94CF6"/>
    <w:rsid w:val="00F94F1E"/>
    <w:rsid w:val="00F94F23"/>
    <w:rsid w:val="00F958F3"/>
    <w:rsid w:val="00F95A46"/>
    <w:rsid w:val="00F95C1D"/>
    <w:rsid w:val="00F9661A"/>
    <w:rsid w:val="00F968EE"/>
    <w:rsid w:val="00F96ACC"/>
    <w:rsid w:val="00F96CB4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57D"/>
    <w:rsid w:val="00FB216E"/>
    <w:rsid w:val="00FB29E3"/>
    <w:rsid w:val="00FB323D"/>
    <w:rsid w:val="00FB359A"/>
    <w:rsid w:val="00FB4236"/>
    <w:rsid w:val="00FB46FE"/>
    <w:rsid w:val="00FB481D"/>
    <w:rsid w:val="00FB4D3C"/>
    <w:rsid w:val="00FB53E1"/>
    <w:rsid w:val="00FB54AF"/>
    <w:rsid w:val="00FB5ACD"/>
    <w:rsid w:val="00FB63AA"/>
    <w:rsid w:val="00FB64DD"/>
    <w:rsid w:val="00FB67C9"/>
    <w:rsid w:val="00FB69BC"/>
    <w:rsid w:val="00FB6C28"/>
    <w:rsid w:val="00FB6D48"/>
    <w:rsid w:val="00FB74B6"/>
    <w:rsid w:val="00FB7590"/>
    <w:rsid w:val="00FC0A2E"/>
    <w:rsid w:val="00FC12FB"/>
    <w:rsid w:val="00FC1913"/>
    <w:rsid w:val="00FC213F"/>
    <w:rsid w:val="00FC2A06"/>
    <w:rsid w:val="00FC2E91"/>
    <w:rsid w:val="00FC3021"/>
    <w:rsid w:val="00FC346C"/>
    <w:rsid w:val="00FC34F9"/>
    <w:rsid w:val="00FC3844"/>
    <w:rsid w:val="00FC3984"/>
    <w:rsid w:val="00FC4221"/>
    <w:rsid w:val="00FC4B29"/>
    <w:rsid w:val="00FC4BF3"/>
    <w:rsid w:val="00FC4D9F"/>
    <w:rsid w:val="00FC51CA"/>
    <w:rsid w:val="00FC5339"/>
    <w:rsid w:val="00FC587D"/>
    <w:rsid w:val="00FC5A9B"/>
    <w:rsid w:val="00FC5BF6"/>
    <w:rsid w:val="00FC5DCA"/>
    <w:rsid w:val="00FC620D"/>
    <w:rsid w:val="00FC654C"/>
    <w:rsid w:val="00FC6911"/>
    <w:rsid w:val="00FC74E1"/>
    <w:rsid w:val="00FC7B85"/>
    <w:rsid w:val="00FD0337"/>
    <w:rsid w:val="00FD0443"/>
    <w:rsid w:val="00FD08CC"/>
    <w:rsid w:val="00FD1BDB"/>
    <w:rsid w:val="00FD1CF4"/>
    <w:rsid w:val="00FD1CF5"/>
    <w:rsid w:val="00FD1E74"/>
    <w:rsid w:val="00FD33A9"/>
    <w:rsid w:val="00FD389F"/>
    <w:rsid w:val="00FD3E5C"/>
    <w:rsid w:val="00FD4716"/>
    <w:rsid w:val="00FD4B96"/>
    <w:rsid w:val="00FD596C"/>
    <w:rsid w:val="00FD5FF3"/>
    <w:rsid w:val="00FD6DA2"/>
    <w:rsid w:val="00FD7678"/>
    <w:rsid w:val="00FD7A4F"/>
    <w:rsid w:val="00FD7A64"/>
    <w:rsid w:val="00FE03A1"/>
    <w:rsid w:val="00FE0482"/>
    <w:rsid w:val="00FE0B44"/>
    <w:rsid w:val="00FE0DE4"/>
    <w:rsid w:val="00FE1F05"/>
    <w:rsid w:val="00FE23A5"/>
    <w:rsid w:val="00FE251D"/>
    <w:rsid w:val="00FE27DE"/>
    <w:rsid w:val="00FE30F4"/>
    <w:rsid w:val="00FE385C"/>
    <w:rsid w:val="00FE38D3"/>
    <w:rsid w:val="00FE4BB9"/>
    <w:rsid w:val="00FE4CD6"/>
    <w:rsid w:val="00FE5089"/>
    <w:rsid w:val="00FE5122"/>
    <w:rsid w:val="00FE56AC"/>
    <w:rsid w:val="00FE61EB"/>
    <w:rsid w:val="00FE6EC0"/>
    <w:rsid w:val="00FE7E5F"/>
    <w:rsid w:val="00FF02CE"/>
    <w:rsid w:val="00FF02ED"/>
    <w:rsid w:val="00FF1387"/>
    <w:rsid w:val="00FF187E"/>
    <w:rsid w:val="00FF1D11"/>
    <w:rsid w:val="00FF23C1"/>
    <w:rsid w:val="00FF2AB8"/>
    <w:rsid w:val="00FF2B48"/>
    <w:rsid w:val="00FF3B4D"/>
    <w:rsid w:val="00FF3C98"/>
    <w:rsid w:val="00FF4192"/>
    <w:rsid w:val="00FF41CD"/>
    <w:rsid w:val="00FF426F"/>
    <w:rsid w:val="00FF4A84"/>
    <w:rsid w:val="00FF5354"/>
    <w:rsid w:val="00FF59C8"/>
    <w:rsid w:val="00FF5B9B"/>
    <w:rsid w:val="00FF6465"/>
    <w:rsid w:val="00FF6474"/>
    <w:rsid w:val="00FF6575"/>
    <w:rsid w:val="00FF6999"/>
    <w:rsid w:val="00FF6A64"/>
    <w:rsid w:val="00FF6DF4"/>
    <w:rsid w:val="00FF7345"/>
    <w:rsid w:val="00FF741A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38DAD78"/>
  <w15:chartTrackingRefBased/>
  <w15:docId w15:val="{CD613FA1-DD14-4CC7-9319-3BCDC5617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paragraph" w:styleId="BalloonText">
    <w:name w:val="Balloon Text"/>
    <w:basedOn w:val="Normal"/>
    <w:link w:val="BalloonTextChar"/>
    <w:semiHidden/>
    <w:rsid w:val="00AA2A5E"/>
    <w:rPr>
      <w:rFonts w:ascii="Tahoma" w:hAnsi="Tahoma"/>
      <w:sz w:val="16"/>
      <w:szCs w:val="16"/>
      <w:lang w:eastAsia="x-none"/>
    </w:rPr>
  </w:style>
  <w:style w:type="paragraph" w:customStyle="1" w:styleId="ReportHeading1">
    <w:name w:val="ReportHeading1"/>
    <w:basedOn w:val="Normal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"/>
    <w:basedOn w:val="BodyText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D5442"/>
    <w:rPr>
      <w:rFonts w:cs="Angsana New"/>
      <w:sz w:val="22"/>
      <w:szCs w:val="22"/>
      <w:lang w:val="en-GB" w:eastAsia="en-US" w:bidi="th-TH"/>
    </w:rPr>
  </w:style>
  <w:style w:type="paragraph" w:customStyle="1" w:styleId="a1">
    <w:name w:val="???????"/>
    <w:basedOn w:val="Normal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BodyTextIndentChar">
    <w:name w:val="Body Text Indent Char"/>
    <w:aliases w:val="i Char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character" w:customStyle="1" w:styleId="BodyText3Char">
    <w:name w:val="Body Text 3 Char"/>
    <w:link w:val="BodyText3"/>
    <w:locked/>
    <w:rsid w:val="002E1949"/>
    <w:rPr>
      <w:rFonts w:cs="CordiaUPC"/>
      <w:sz w:val="30"/>
      <w:szCs w:val="30"/>
      <w:lang w:val="th-TH"/>
    </w:rPr>
  </w:style>
  <w:style w:type="character" w:customStyle="1" w:styleId="BodyTextIndent2Char">
    <w:name w:val="Body Text Indent 2 Char"/>
    <w:link w:val="BodyTextIndent2"/>
    <w:locked/>
    <w:rsid w:val="002E1949"/>
    <w:rPr>
      <w:rFonts w:ascii="Cordia New" w:hAnsi="Times New Roman" w:cs="Cordia New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ASSETS">
    <w:name w:val="ASSETS"/>
    <w:basedOn w:val="Normal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semiHidden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link w:val="BodyTextFirstIndent2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rsid w:val="00956D3C"/>
    <w:rPr>
      <w:sz w:val="16"/>
      <w:szCs w:val="16"/>
    </w:rPr>
  </w:style>
  <w:style w:type="character" w:styleId="Emphasis">
    <w:name w:val="Emphasis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C268A-318C-484B-933F-DDF561B3E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60</Pages>
  <Words>14336</Words>
  <Characters>58589</Characters>
  <Application>Microsoft Office Word</Application>
  <DocSecurity>0</DocSecurity>
  <Lines>488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72780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Somjai, Nigonyanont</cp:lastModifiedBy>
  <cp:revision>3</cp:revision>
  <cp:lastPrinted>2020-05-11T09:05:00Z</cp:lastPrinted>
  <dcterms:created xsi:type="dcterms:W3CDTF">2020-05-17T05:52:00Z</dcterms:created>
  <dcterms:modified xsi:type="dcterms:W3CDTF">2020-05-17T05:54:00Z</dcterms:modified>
</cp:coreProperties>
</file>