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D454C" w14:textId="77777777" w:rsidR="00371706" w:rsidRPr="00B33709" w:rsidRDefault="00371706" w:rsidP="00CF24D6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33709">
        <w:rPr>
          <w:rFonts w:ascii="Angsana New" w:hAnsi="Angsana New"/>
          <w:b/>
          <w:bCs/>
          <w:sz w:val="32"/>
          <w:szCs w:val="32"/>
          <w:cs/>
        </w:rPr>
        <w:t xml:space="preserve">บริษัท เจนเนอรัล เอนจิเนียริ่ง จำกัด (มหาชน) และบริษัทย่อย </w:t>
      </w:r>
    </w:p>
    <w:p w14:paraId="76F84741" w14:textId="6331F67B" w:rsidR="00234D67" w:rsidRPr="00B33709" w:rsidRDefault="00234D67" w:rsidP="00CF24D6">
      <w:pPr>
        <w:tabs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3370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DD26FDE" w14:textId="09EB9633" w:rsidR="00234D67" w:rsidRPr="00B33709" w:rsidRDefault="00237B9B" w:rsidP="00CF24D6">
      <w:pPr>
        <w:tabs>
          <w:tab w:val="left" w:pos="72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B33709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สำหรับงวดสามเดือนสิ้นสุด</w:t>
      </w:r>
      <w:r w:rsidR="00234D67" w:rsidRPr="00B3370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BD6F20" w:rsidRPr="00B33709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B5D9A" w:rsidRPr="00B33709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234D67" w:rsidRPr="00B3370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B5D9A" w:rsidRPr="00B33709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8C46C7" w:rsidRPr="00B3370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D6F20" w:rsidRPr="00B33709">
        <w:rPr>
          <w:rFonts w:ascii="Angsana New" w:hAnsi="Angsana New"/>
          <w:b/>
          <w:bCs/>
          <w:sz w:val="32"/>
          <w:szCs w:val="32"/>
          <w:lang w:val="en-GB"/>
        </w:rPr>
        <w:t>256</w:t>
      </w:r>
      <w:r w:rsidR="009B5623" w:rsidRPr="00B33709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234D67" w:rsidRPr="00B33709">
        <w:rPr>
          <w:rFonts w:ascii="Angsana New" w:hAnsi="Angsana New"/>
          <w:b/>
          <w:bCs/>
          <w:sz w:val="32"/>
          <w:szCs w:val="32"/>
          <w:cs/>
        </w:rPr>
        <w:t xml:space="preserve"> (ยังไม่ได้ตรวจสอบ แต่สอบทานแล้ว)</w:t>
      </w:r>
    </w:p>
    <w:p w14:paraId="7D1A56CF" w14:textId="77777777" w:rsidR="00234D67" w:rsidRPr="00B33709" w:rsidRDefault="00234D67" w:rsidP="00D412C4">
      <w:pPr>
        <w:tabs>
          <w:tab w:val="left" w:pos="72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7681481E" w14:textId="77777777" w:rsidR="00234D67" w:rsidRPr="00B33709" w:rsidRDefault="00234D67" w:rsidP="00CF24D6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ลักษณะการดำเนินธุรกิจ</w:t>
      </w:r>
    </w:p>
    <w:p w14:paraId="58B8B017" w14:textId="77777777" w:rsidR="00234D67" w:rsidRPr="00B33709" w:rsidRDefault="00234D67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12"/>
          <w:szCs w:val="12"/>
        </w:rPr>
      </w:pPr>
    </w:p>
    <w:p w14:paraId="66CFBAA5" w14:textId="664CE265" w:rsidR="009B5623" w:rsidRPr="00B33709" w:rsidRDefault="00AA07B9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bookmarkStart w:id="0" w:name="_Hlk482306634"/>
      <w:r w:rsidRPr="00F74C4F">
        <w:rPr>
          <w:rFonts w:ascii="Angsana New" w:hAnsi="Angsana New"/>
          <w:spacing w:val="6"/>
          <w:sz w:val="32"/>
          <w:szCs w:val="32"/>
          <w:cs/>
        </w:rPr>
        <w:t xml:space="preserve">บริษัท เจนเนอรัล เอนจิเนียริ่ง จำกัด (มหาชน) </w:t>
      </w:r>
      <w:r w:rsidR="00203DB9" w:rsidRPr="00F74C4F">
        <w:rPr>
          <w:rFonts w:ascii="Angsana New" w:hAnsi="Angsana New"/>
          <w:spacing w:val="6"/>
          <w:sz w:val="32"/>
          <w:szCs w:val="32"/>
        </w:rPr>
        <w:t>(</w:t>
      </w:r>
      <w:r w:rsidR="00203DB9" w:rsidRPr="00F74C4F">
        <w:rPr>
          <w:rFonts w:ascii="Angsana New" w:hAnsi="Angsana New" w:hint="cs"/>
          <w:spacing w:val="6"/>
          <w:sz w:val="32"/>
          <w:szCs w:val="32"/>
          <w:cs/>
        </w:rPr>
        <w:t>“บริษัท”</w:t>
      </w:r>
      <w:r w:rsidR="00203DB9" w:rsidRPr="00F74C4F">
        <w:rPr>
          <w:rFonts w:ascii="Angsana New" w:hAnsi="Angsana New"/>
          <w:spacing w:val="6"/>
          <w:sz w:val="32"/>
          <w:szCs w:val="32"/>
        </w:rPr>
        <w:t xml:space="preserve">) </w:t>
      </w:r>
      <w:r w:rsidR="009B5623" w:rsidRPr="00F74C4F">
        <w:rPr>
          <w:rFonts w:ascii="Angsana New" w:hAnsi="Angsana New"/>
          <w:spacing w:val="6"/>
          <w:sz w:val="32"/>
          <w:szCs w:val="32"/>
          <w:cs/>
        </w:rPr>
        <w:t>เป็นนิติบุคคลที่จัดตั้งขึ้นในประเทศไทย หุ้น</w:t>
      </w:r>
      <w:r w:rsidR="009B5623" w:rsidRPr="00B33709">
        <w:rPr>
          <w:rFonts w:ascii="Angsana New" w:hAnsi="Angsana New"/>
          <w:sz w:val="32"/>
          <w:szCs w:val="32"/>
          <w:cs/>
        </w:rPr>
        <w:t xml:space="preserve">ของบริษัทได้รับการจดทะเบียนซื้อขายในตลาดหลักทรัพย์แห่งประเทศไทยตั้งแต่ปี </w:t>
      </w:r>
      <w:r w:rsidR="009B5623" w:rsidRPr="00B33709">
        <w:rPr>
          <w:rFonts w:ascii="Angsana New" w:hAnsi="Angsana New"/>
          <w:sz w:val="32"/>
          <w:szCs w:val="32"/>
          <w:lang w:val="en-GB"/>
        </w:rPr>
        <w:t>2534</w:t>
      </w:r>
      <w:r w:rsidR="009B5623" w:rsidRPr="00B33709">
        <w:rPr>
          <w:rFonts w:ascii="Angsana New" w:hAnsi="Angsana New"/>
          <w:sz w:val="32"/>
          <w:szCs w:val="32"/>
          <w:cs/>
        </w:rPr>
        <w:t xml:space="preserve"> โดยตั้งอยู่ที่ เลขที่ </w:t>
      </w:r>
      <w:r w:rsidR="009B5623" w:rsidRPr="00B33709">
        <w:rPr>
          <w:rFonts w:ascii="Angsana New" w:hAnsi="Angsana New"/>
          <w:sz w:val="32"/>
          <w:szCs w:val="32"/>
          <w:lang w:val="en-GB"/>
        </w:rPr>
        <w:t>44</w:t>
      </w:r>
      <w:r w:rsidR="009B5623" w:rsidRPr="00B33709">
        <w:rPr>
          <w:rFonts w:ascii="Angsana New" w:hAnsi="Angsana New"/>
          <w:sz w:val="32"/>
          <w:szCs w:val="32"/>
          <w:cs/>
        </w:rPr>
        <w:t>/</w:t>
      </w:r>
      <w:r w:rsidR="009B5623" w:rsidRPr="00B33709">
        <w:rPr>
          <w:rFonts w:ascii="Angsana New" w:hAnsi="Angsana New"/>
          <w:sz w:val="32"/>
          <w:szCs w:val="32"/>
          <w:lang w:val="en-GB"/>
        </w:rPr>
        <w:t>2</w:t>
      </w:r>
      <w:r w:rsidR="009B5623" w:rsidRPr="00B33709">
        <w:rPr>
          <w:rFonts w:ascii="Angsana New" w:hAnsi="Angsana New"/>
          <w:sz w:val="32"/>
          <w:szCs w:val="32"/>
          <w:cs/>
        </w:rPr>
        <w:t xml:space="preserve"> หมู่ </w:t>
      </w:r>
      <w:r w:rsidR="009B5623" w:rsidRPr="00B33709">
        <w:rPr>
          <w:rFonts w:ascii="Angsana New" w:hAnsi="Angsana New"/>
          <w:sz w:val="32"/>
          <w:szCs w:val="32"/>
          <w:lang w:val="en-GB"/>
        </w:rPr>
        <w:t>2</w:t>
      </w:r>
      <w:r w:rsidR="009B5623" w:rsidRPr="00B33709">
        <w:rPr>
          <w:rFonts w:ascii="Angsana New" w:hAnsi="Angsana New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="009B5623" w:rsidRPr="00B33709">
        <w:rPr>
          <w:rFonts w:ascii="Angsana New" w:hAnsi="Angsana New"/>
          <w:sz w:val="32"/>
          <w:szCs w:val="32"/>
          <w:cs/>
          <w:lang w:val="en-GB"/>
        </w:rPr>
        <w:t>จังหวัด</w:t>
      </w:r>
      <w:r w:rsidR="009B5623" w:rsidRPr="00B33709">
        <w:rPr>
          <w:rFonts w:ascii="Angsana New" w:hAnsi="Angsana New"/>
          <w:sz w:val="32"/>
          <w:szCs w:val="32"/>
          <w:cs/>
        </w:rPr>
        <w:t>ปทุมธานี</w:t>
      </w:r>
    </w:p>
    <w:bookmarkEnd w:id="0"/>
    <w:p w14:paraId="0B5C164A" w14:textId="77777777" w:rsidR="009B5623" w:rsidRPr="00B33709" w:rsidRDefault="009B5623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2"/>
          <w:szCs w:val="12"/>
        </w:rPr>
      </w:pPr>
    </w:p>
    <w:p w14:paraId="182956AF" w14:textId="4FB8BC71" w:rsidR="009B5623" w:rsidRPr="00B33709" w:rsidRDefault="00AA07B9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</w:t>
      </w:r>
      <w:r w:rsidR="009B5623" w:rsidRPr="00B33709">
        <w:rPr>
          <w:rFonts w:ascii="Angsana New" w:hAnsi="Angsana New"/>
          <w:sz w:val="32"/>
          <w:szCs w:val="32"/>
          <w:cs/>
        </w:rPr>
        <w:t>และบริษัทย่อย (“กลุ่มบริษัท”) ดำเนินธุรกิจหลักเกี่ยวกับการผลิตและจำหน่ายผลิตภัณฑ์คอนกรีตสำเร็จรูป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พื้นและผนังคอนกรีตสำเร็จรูปและ</w:t>
      </w:r>
      <w:r w:rsidR="009B5623" w:rsidRPr="00F74C4F">
        <w:rPr>
          <w:rFonts w:ascii="Angsana New" w:hAnsi="Angsana New"/>
          <w:spacing w:val="-2"/>
          <w:sz w:val="32"/>
          <w:szCs w:val="32"/>
          <w:cs/>
        </w:rPr>
        <w:t>เสาเข็มคอนกรีตเสริมเหล็กอัดแรงโดยใช้แรงเหวี่ยงและให้บริการงานก่อสร้างและติดตั้งผลิตภัณฑ์</w:t>
      </w:r>
      <w:r w:rsidR="009B5623" w:rsidRPr="00B33709">
        <w:rPr>
          <w:rFonts w:ascii="Angsana New" w:hAnsi="Angsana New"/>
          <w:sz w:val="32"/>
          <w:szCs w:val="32"/>
          <w:cs/>
        </w:rPr>
        <w:t>ดังกล่าว และผลิตและจำหน่ายลวดแรงดึงสูงคุณภาพพิเศษ</w:t>
      </w:r>
    </w:p>
    <w:p w14:paraId="3198750A" w14:textId="77777777" w:rsidR="00234D67" w:rsidRPr="00B33709" w:rsidRDefault="00234D67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4"/>
          <w:szCs w:val="24"/>
        </w:rPr>
      </w:pPr>
    </w:p>
    <w:p w14:paraId="4F8E4A57" w14:textId="06132D0C" w:rsidR="007C028C" w:rsidRPr="00B33709" w:rsidRDefault="007C028C" w:rsidP="00CF24D6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bookmarkStart w:id="1" w:name="_Hlk38010071"/>
      <w:r w:rsidRPr="00B33709">
        <w:rPr>
          <w:rFonts w:ascii="Angsana New" w:hAnsi="Angsana New"/>
          <w:sz w:val="32"/>
          <w:szCs w:val="32"/>
          <w:u w:val="single"/>
          <w:cs/>
        </w:rPr>
        <w:t>เหตุการณ์และรายการที่มีนัยสำคัญ</w:t>
      </w:r>
    </w:p>
    <w:bookmarkEnd w:id="1"/>
    <w:p w14:paraId="20C6D0E9" w14:textId="77777777" w:rsidR="007C028C" w:rsidRPr="00B33709" w:rsidRDefault="007C028C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2"/>
          <w:szCs w:val="12"/>
        </w:rPr>
      </w:pPr>
    </w:p>
    <w:p w14:paraId="0649444E" w14:textId="1872A7B8" w:rsidR="007C028C" w:rsidRPr="00B33709" w:rsidRDefault="007C028C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  <w:r w:rsidRPr="00B33709">
        <w:rPr>
          <w:rFonts w:ascii="Angsana New" w:hAnsi="Angsana New"/>
          <w:spacing w:val="-2"/>
          <w:sz w:val="32"/>
          <w:szCs w:val="32"/>
          <w:cs/>
        </w:rPr>
        <w:t xml:space="preserve">เนื่องจากการระบาดของไวรัสโคโรนา </w:t>
      </w:r>
      <w:r w:rsidR="00C0573E" w:rsidRPr="00B33709">
        <w:rPr>
          <w:rFonts w:ascii="Angsana New" w:hAnsi="Angsana New"/>
          <w:spacing w:val="-2"/>
          <w:sz w:val="32"/>
          <w:szCs w:val="32"/>
        </w:rPr>
        <w:t>2</w:t>
      </w:r>
      <w:r w:rsidR="009717E6" w:rsidRPr="00B33709">
        <w:rPr>
          <w:rFonts w:ascii="Angsana New" w:hAnsi="Angsana New"/>
          <w:spacing w:val="-2"/>
          <w:sz w:val="32"/>
          <w:szCs w:val="32"/>
        </w:rPr>
        <w:t>0</w:t>
      </w:r>
      <w:r w:rsidR="00C0573E" w:rsidRPr="00B33709">
        <w:rPr>
          <w:rFonts w:ascii="Angsana New" w:hAnsi="Angsana New"/>
          <w:spacing w:val="-2"/>
          <w:sz w:val="32"/>
          <w:szCs w:val="32"/>
        </w:rPr>
        <w:t>19</w:t>
      </w:r>
      <w:r w:rsidRPr="00B33709">
        <w:rPr>
          <w:rFonts w:ascii="Angsana New" w:hAnsi="Angsana New"/>
          <w:spacing w:val="-2"/>
          <w:sz w:val="32"/>
          <w:szCs w:val="32"/>
          <w:cs/>
        </w:rPr>
        <w:t xml:space="preserve"> หรือ โควิด-</w:t>
      </w:r>
      <w:r w:rsidR="00C0573E" w:rsidRPr="00B33709">
        <w:rPr>
          <w:rFonts w:ascii="Angsana New" w:hAnsi="Angsana New"/>
          <w:spacing w:val="-2"/>
          <w:sz w:val="32"/>
          <w:szCs w:val="32"/>
        </w:rPr>
        <w:t>19</w:t>
      </w:r>
      <w:r w:rsidRPr="00B33709">
        <w:rPr>
          <w:rFonts w:ascii="Angsana New" w:hAnsi="Angsana New"/>
          <w:spacing w:val="-2"/>
          <w:sz w:val="32"/>
          <w:szCs w:val="32"/>
          <w:cs/>
        </w:rPr>
        <w:t xml:space="preserve"> ซึ่งเป็นไวรัสสายพันธุ์ใหม่ในช่วงปลายปี</w:t>
      </w:r>
      <w:r w:rsidRPr="00B33709">
        <w:rPr>
          <w:rFonts w:ascii="Angsana New" w:hAnsi="Angsana New"/>
          <w:sz w:val="32"/>
          <w:szCs w:val="32"/>
          <w:cs/>
        </w:rPr>
        <w:t xml:space="preserve"> </w:t>
      </w:r>
      <w:r w:rsidR="00C0573E" w:rsidRPr="00B33709">
        <w:rPr>
          <w:rFonts w:ascii="Angsana New" w:hAnsi="Angsana New"/>
          <w:sz w:val="32"/>
          <w:szCs w:val="32"/>
        </w:rPr>
        <w:t>2562</w:t>
      </w:r>
      <w:r w:rsidRPr="00B33709">
        <w:rPr>
          <w:rFonts w:ascii="Angsana New" w:hAnsi="Angsana New"/>
          <w:sz w:val="32"/>
          <w:szCs w:val="32"/>
          <w:cs/>
        </w:rPr>
        <w:t xml:space="preserve"> </w:t>
      </w:r>
      <w:r w:rsidRPr="00B33709">
        <w:rPr>
          <w:rFonts w:ascii="Angsana New" w:hAnsi="Angsana New"/>
          <w:spacing w:val="-4"/>
          <w:sz w:val="32"/>
          <w:szCs w:val="32"/>
          <w:cs/>
        </w:rPr>
        <w:t xml:space="preserve">รัฐบาลไทยได้ประกาศใช้พระราชกำหนดการบริหารราชการในสถานการณ์ฉุกเฉิน พ.ศ. </w:t>
      </w:r>
      <w:r w:rsidR="00C0573E" w:rsidRPr="00B33709">
        <w:rPr>
          <w:rFonts w:ascii="Angsana New" w:hAnsi="Angsana New"/>
          <w:spacing w:val="-4"/>
          <w:sz w:val="32"/>
          <w:szCs w:val="32"/>
        </w:rPr>
        <w:t>2548</w:t>
      </w:r>
      <w:r w:rsidRPr="00B33709">
        <w:rPr>
          <w:rFonts w:ascii="Angsana New" w:hAnsi="Angsana New"/>
          <w:spacing w:val="-4"/>
          <w:sz w:val="32"/>
          <w:szCs w:val="32"/>
          <w:cs/>
        </w:rPr>
        <w:t xml:space="preserve"> มีผลบังคับ</w:t>
      </w:r>
      <w:r w:rsidRPr="00B33709">
        <w:rPr>
          <w:rFonts w:ascii="Angsana New" w:hAnsi="Angsana New"/>
          <w:sz w:val="32"/>
          <w:szCs w:val="32"/>
          <w:cs/>
        </w:rPr>
        <w:t>ใช้</w:t>
      </w:r>
      <w:r w:rsidRPr="00B33709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C0573E" w:rsidRPr="00B33709">
        <w:rPr>
          <w:rFonts w:ascii="Angsana New" w:hAnsi="Angsana New"/>
          <w:spacing w:val="-6"/>
          <w:sz w:val="32"/>
          <w:szCs w:val="32"/>
        </w:rPr>
        <w:t>26</w:t>
      </w:r>
      <w:r w:rsidRPr="00B33709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C0573E" w:rsidRPr="00B33709">
        <w:rPr>
          <w:rFonts w:ascii="Angsana New" w:hAnsi="Angsana New"/>
          <w:spacing w:val="-6"/>
          <w:sz w:val="32"/>
          <w:szCs w:val="32"/>
        </w:rPr>
        <w:t>2563</w:t>
      </w:r>
      <w:r w:rsidRPr="00B33709">
        <w:rPr>
          <w:rFonts w:ascii="Angsana New" w:hAnsi="Angsana New"/>
          <w:spacing w:val="-6"/>
          <w:sz w:val="32"/>
          <w:szCs w:val="32"/>
          <w:cs/>
        </w:rPr>
        <w:t xml:space="preserve"> เพื่อควบคุมการระบาดของโควิด-</w:t>
      </w:r>
      <w:r w:rsidR="00C0573E" w:rsidRPr="00B33709">
        <w:rPr>
          <w:rFonts w:ascii="Angsana New" w:hAnsi="Angsana New"/>
          <w:spacing w:val="-6"/>
          <w:sz w:val="32"/>
          <w:szCs w:val="32"/>
        </w:rPr>
        <w:t>19</w:t>
      </w:r>
      <w:r w:rsidRPr="00B33709">
        <w:rPr>
          <w:rFonts w:ascii="Angsana New" w:hAnsi="Angsana New"/>
          <w:spacing w:val="-6"/>
          <w:sz w:val="32"/>
          <w:szCs w:val="32"/>
          <w:cs/>
        </w:rPr>
        <w:t xml:space="preserve"> โดยให้อำนาจเต็มกับนายกรัฐมนตรีในการ</w:t>
      </w:r>
      <w:r w:rsidRPr="00B33709">
        <w:rPr>
          <w:rFonts w:ascii="Angsana New" w:hAnsi="Angsana New"/>
          <w:sz w:val="32"/>
          <w:szCs w:val="32"/>
          <w:cs/>
        </w:rPr>
        <w:t xml:space="preserve">กำหนดและใช้นโยบายในประเทศ ทั้งนี้ จึงมีมาตรการออกมาจำนวนมากเพื่อควบคุมการระบาด ประกอบไปด้วย </w:t>
      </w:r>
      <w:r w:rsidRPr="00B33709">
        <w:rPr>
          <w:rFonts w:ascii="Angsana New" w:hAnsi="Angsana New"/>
          <w:spacing w:val="-6"/>
          <w:sz w:val="32"/>
          <w:szCs w:val="32"/>
          <w:cs/>
        </w:rPr>
        <w:t>การควบคุมการเดินทาง การกักตัว การปิดธุรกิจและถนน และการปิดเมืองในบางพื้นที่ ซึ่งมีผลต่ออุปสงค์และอุปทานของสินค้าและบริการ ในขณะเดียวกันก็มีการผ่อนปรนนโยบายการเงินและการคลังเพื่อพยุงเศรษฐกิจ</w:t>
      </w:r>
    </w:p>
    <w:p w14:paraId="43CE06A7" w14:textId="77777777" w:rsidR="007C028C" w:rsidRPr="00B33709" w:rsidRDefault="007C028C" w:rsidP="00D412C4">
      <w:pPr>
        <w:pStyle w:val="CordiaNew"/>
        <w:ind w:left="426"/>
        <w:rPr>
          <w:sz w:val="12"/>
          <w:szCs w:val="12"/>
          <w:highlight w:val="lightGray"/>
        </w:rPr>
      </w:pPr>
    </w:p>
    <w:p w14:paraId="7620EACB" w14:textId="49CCD674" w:rsidR="008D0F55" w:rsidRPr="00B33709" w:rsidRDefault="007C028C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  <w:lang w:val="en-GB"/>
        </w:rPr>
        <w:t>ฝ่ายบริหารของบริษัทได้ประเมิน</w:t>
      </w:r>
      <w:r w:rsidR="008D0F55" w:rsidRPr="00B33709">
        <w:rPr>
          <w:rFonts w:ascii="Angsana New" w:hAnsi="Angsana New"/>
          <w:sz w:val="32"/>
          <w:szCs w:val="32"/>
          <w:cs/>
        </w:rPr>
        <w:t>ผลกระทบจากสถานการณ์ โควิด-</w:t>
      </w:r>
      <w:r w:rsidR="008D0F55" w:rsidRPr="00B33709">
        <w:rPr>
          <w:rFonts w:ascii="Angsana New" w:hAnsi="Angsana New"/>
          <w:sz w:val="32"/>
          <w:szCs w:val="32"/>
        </w:rPr>
        <w:t>19</w:t>
      </w:r>
      <w:r w:rsidR="008D0F55" w:rsidRPr="00B33709">
        <w:rPr>
          <w:rFonts w:ascii="Angsana New" w:hAnsi="Angsana New"/>
          <w:sz w:val="32"/>
          <w:szCs w:val="32"/>
          <w:cs/>
        </w:rPr>
        <w:t xml:space="preserve"> ที่มีต่อธุรกิจ แบ่งเป็น</w:t>
      </w:r>
      <w:r w:rsidR="008D0F55" w:rsidRPr="00B33709">
        <w:rPr>
          <w:rFonts w:ascii="Angsana New" w:hAnsi="Angsana New"/>
          <w:sz w:val="32"/>
          <w:szCs w:val="32"/>
        </w:rPr>
        <w:t xml:space="preserve"> 3</w:t>
      </w:r>
      <w:r w:rsidR="008D0F55" w:rsidRPr="00B33709">
        <w:rPr>
          <w:rFonts w:ascii="Angsana New" w:hAnsi="Angsana New"/>
          <w:sz w:val="32"/>
          <w:szCs w:val="32"/>
          <w:cs/>
        </w:rPr>
        <w:t xml:space="preserve"> ด้าน ได้แก่</w:t>
      </w:r>
    </w:p>
    <w:p w14:paraId="721DF756" w14:textId="77777777" w:rsidR="00D412C4" w:rsidRPr="00B33709" w:rsidRDefault="00D412C4" w:rsidP="00D41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0"/>
          <w:szCs w:val="10"/>
        </w:rPr>
      </w:pPr>
    </w:p>
    <w:p w14:paraId="2BC102A2" w14:textId="2F087284" w:rsidR="008D0F55" w:rsidRPr="00B33709" w:rsidRDefault="008D0F55" w:rsidP="00D412C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2"/>
          <w:szCs w:val="32"/>
        </w:rPr>
      </w:pPr>
      <w:r w:rsidRPr="00B33709">
        <w:rPr>
          <w:rFonts w:ascii="Angsana New" w:eastAsia="Calibri" w:hAnsi="Angsana New"/>
          <w:sz w:val="32"/>
          <w:szCs w:val="32"/>
          <w:cs/>
        </w:rPr>
        <w:t>ผลกระทบต่อด้านตลาดและลูกค้า</w:t>
      </w:r>
    </w:p>
    <w:p w14:paraId="268ED021" w14:textId="7A41855D" w:rsidR="008D0F55" w:rsidRPr="00B33709" w:rsidRDefault="008D0F55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B33709">
        <w:rPr>
          <w:rFonts w:ascii="Angsana New" w:eastAsia="Calibri" w:hAnsi="Angsana New"/>
          <w:spacing w:val="-2"/>
          <w:sz w:val="32"/>
          <w:szCs w:val="32"/>
          <w:cs/>
        </w:rPr>
        <w:t>จากสถานการณ์เบื้องต้นทำให้สถานการณ์ตลาดการก่อสร้างในภาพรวมชะลอตัวลง โดยเฉพาะอย่าง</w:t>
      </w:r>
      <w:r w:rsidRPr="00B33709">
        <w:rPr>
          <w:rFonts w:ascii="Angsana New" w:eastAsia="Calibri" w:hAnsi="Angsana New"/>
          <w:sz w:val="32"/>
          <w:szCs w:val="32"/>
          <w:cs/>
        </w:rPr>
        <w:t>ยิ่งสำหรับส่วนของภาคธุรกิจอสังหาริมทรัพย์ ซึ่งโครงการอสังหาริมทรัพย์แนวราบ อันประกอบด้วย บ้านเดี่ยวและทาว</w:t>
      </w:r>
      <w:r w:rsidR="00890BB9">
        <w:rPr>
          <w:rFonts w:ascii="Angsana New" w:eastAsia="Calibri" w:hAnsi="Angsana New" w:hint="cs"/>
          <w:sz w:val="32"/>
          <w:szCs w:val="32"/>
          <w:cs/>
        </w:rPr>
        <w:t>น์</w:t>
      </w:r>
      <w:r w:rsidRPr="00B33709">
        <w:rPr>
          <w:rFonts w:ascii="Angsana New" w:eastAsia="Calibri" w:hAnsi="Angsana New"/>
          <w:sz w:val="32"/>
          <w:szCs w:val="32"/>
          <w:cs/>
        </w:rPr>
        <w:t>โฮมจะเป็นส่วนที่ได้รับผลกระทบมากที่สุด เนื่องจากจำนวนผู้จองหรือผู้ซื้อบ้าน</w:t>
      </w:r>
      <w:r w:rsidRPr="00B33709">
        <w:rPr>
          <w:rFonts w:ascii="Angsana New" w:eastAsia="Calibri" w:hAnsi="Angsana New"/>
          <w:spacing w:val="-6"/>
          <w:sz w:val="32"/>
          <w:szCs w:val="32"/>
          <w:cs/>
        </w:rPr>
        <w:t>บางส่วนชะลอการตัดสินใจ บางส่วนยกเลิกการจอง และบางส่วนชะลอการรับมอบบ้านจากทาง</w:t>
      </w:r>
      <w:r w:rsidRPr="00B33709">
        <w:rPr>
          <w:rFonts w:ascii="Angsana New" w:eastAsia="Calibri" w:hAnsi="Angsana New"/>
          <w:sz w:val="32"/>
          <w:szCs w:val="32"/>
          <w:cs/>
        </w:rPr>
        <w:t xml:space="preserve">โครงการ </w:t>
      </w:r>
      <w:r w:rsidRPr="00F74C4F">
        <w:rPr>
          <w:rFonts w:ascii="Angsana New" w:eastAsia="Calibri" w:hAnsi="Angsana New"/>
          <w:spacing w:val="2"/>
          <w:sz w:val="32"/>
          <w:szCs w:val="32"/>
          <w:cs/>
        </w:rPr>
        <w:t>เป็นเหตุให้ผู้พัฒนาอสังหาริมทรัพย์ส่วนใหญ่ปรับแผนโดยทำการชะลองานหรือหยุดงานก่อสร้างในส่วนที่ยังไม</w:t>
      </w:r>
      <w:r w:rsidR="00890BB9">
        <w:rPr>
          <w:rFonts w:ascii="Angsana New" w:eastAsia="Calibri" w:hAnsi="Angsana New" w:hint="cs"/>
          <w:spacing w:val="2"/>
          <w:sz w:val="32"/>
          <w:szCs w:val="32"/>
          <w:cs/>
        </w:rPr>
        <w:t>่</w:t>
      </w:r>
      <w:r w:rsidRPr="00F74C4F">
        <w:rPr>
          <w:rFonts w:ascii="Angsana New" w:eastAsia="Calibri" w:hAnsi="Angsana New"/>
          <w:spacing w:val="2"/>
          <w:sz w:val="32"/>
          <w:szCs w:val="32"/>
          <w:cs/>
        </w:rPr>
        <w:t>ได้ดำเนินการ แม้ว่าจะมีการจัดจ้างสัญญาก่อสร้างรับเหมาไปก่อนหน้านี้แล้วก็ตาม</w:t>
      </w:r>
      <w:r w:rsidRPr="00B33709">
        <w:rPr>
          <w:rFonts w:ascii="Angsana New" w:eastAsia="Calibri" w:hAnsi="Angsana New"/>
          <w:spacing w:val="2"/>
          <w:sz w:val="32"/>
          <w:szCs w:val="32"/>
          <w:cs/>
        </w:rPr>
        <w:t xml:space="preserve"> </w:t>
      </w:r>
      <w:r w:rsidRPr="00B33709">
        <w:rPr>
          <w:rFonts w:ascii="Angsana New" w:eastAsia="Calibri" w:hAnsi="Angsana New"/>
          <w:spacing w:val="-4"/>
          <w:sz w:val="32"/>
          <w:szCs w:val="32"/>
          <w:cs/>
        </w:rPr>
        <w:t>ซึ่งในส่วนนี้จะส่งผลกระทบต่อ</w:t>
      </w:r>
      <w:r w:rsidR="007551C6" w:rsidRPr="00B33709">
        <w:rPr>
          <w:rFonts w:ascii="Angsana New" w:eastAsia="Calibri" w:hAnsi="Angsana New"/>
          <w:spacing w:val="-4"/>
          <w:sz w:val="32"/>
          <w:szCs w:val="32"/>
          <w:cs/>
        </w:rPr>
        <w:t>กลุ่ม</w:t>
      </w:r>
      <w:r w:rsidRPr="00B33709">
        <w:rPr>
          <w:rFonts w:ascii="Angsana New" w:eastAsia="Calibri" w:hAnsi="Angsana New"/>
          <w:spacing w:val="-4"/>
          <w:sz w:val="32"/>
          <w:szCs w:val="32"/>
          <w:cs/>
        </w:rPr>
        <w:t>บริษัทโดยตรงอันเนื่องมาจากเป็นกลุ่มฐานลูกค้าหลัก โดยกระทบ</w:t>
      </w:r>
      <w:r w:rsidRPr="00B33709">
        <w:rPr>
          <w:rFonts w:ascii="Angsana New" w:eastAsia="Calibri" w:hAnsi="Angsana New"/>
          <w:spacing w:val="-6"/>
          <w:sz w:val="32"/>
          <w:szCs w:val="32"/>
          <w:cs/>
        </w:rPr>
        <w:t>ทั้งในแง่การจัดจำหน่ายสินค้าและรวมถึงงานบริการติดตั้งสินค้าหรือชิ้นงานที่หน่วยงานก่อสร้าง</w:t>
      </w:r>
      <w:r w:rsidRPr="00B33709">
        <w:rPr>
          <w:rFonts w:ascii="Angsana New" w:eastAsia="Calibri" w:hAnsi="Angsana New"/>
          <w:sz w:val="32"/>
          <w:szCs w:val="32"/>
          <w:cs/>
        </w:rPr>
        <w:t>ดังกล่าวในลักษณะเดียวกันเป็นห่วงโซ่</w:t>
      </w:r>
      <w:r w:rsidR="00890BB9">
        <w:rPr>
          <w:rFonts w:ascii="Angsana New" w:eastAsia="Calibri" w:hAnsi="Angsana New" w:hint="cs"/>
          <w:sz w:val="32"/>
          <w:szCs w:val="32"/>
          <w:cs/>
        </w:rPr>
        <w:t>อุปทาน</w:t>
      </w:r>
    </w:p>
    <w:p w14:paraId="75B99C43" w14:textId="715F0578" w:rsidR="008D0F55" w:rsidRPr="00B33709" w:rsidRDefault="008D0F55" w:rsidP="003D1BE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2"/>
          <w:szCs w:val="32"/>
        </w:rPr>
      </w:pPr>
      <w:r w:rsidRPr="00B33709">
        <w:rPr>
          <w:rFonts w:ascii="Angsana New" w:eastAsia="Calibri" w:hAnsi="Angsana New"/>
          <w:sz w:val="32"/>
          <w:szCs w:val="32"/>
          <w:cs/>
        </w:rPr>
        <w:lastRenderedPageBreak/>
        <w:t>ผลกระทบต่อด้านการส่งมอบงานและการรับชำระหนี้จากลูกค้า</w:t>
      </w:r>
    </w:p>
    <w:p w14:paraId="6CAC9C77" w14:textId="3FF01BB3" w:rsidR="008D0F55" w:rsidRPr="00B33709" w:rsidRDefault="008D0F55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206A14">
        <w:rPr>
          <w:rFonts w:ascii="Angsana New" w:eastAsia="Calibri" w:hAnsi="Angsana New"/>
          <w:sz w:val="32"/>
          <w:szCs w:val="32"/>
          <w:cs/>
        </w:rPr>
        <w:t>อันเนื่องมาจากสถานการณ์ข้างต้น ทำให้ลูกค้าของบริษัทซึ่งส่วนใหญ่เป็นผู้รับเหมาหลัก ได้รับ</w:t>
      </w:r>
      <w:r w:rsidRPr="00B33709">
        <w:rPr>
          <w:rFonts w:ascii="Angsana New" w:eastAsia="Calibri" w:hAnsi="Angsana New"/>
          <w:sz w:val="32"/>
          <w:szCs w:val="32"/>
          <w:cs/>
        </w:rPr>
        <w:t xml:space="preserve">ผลกระทบการส่งมอบงาน การชะลองาน และการหยุดทำงานชั่วคราวจากโครงการก่อสร้าง </w:t>
      </w:r>
      <w:r w:rsidRPr="00B33709">
        <w:rPr>
          <w:rFonts w:ascii="Angsana New" w:eastAsia="Calibri" w:hAnsi="Angsana New"/>
          <w:spacing w:val="-4"/>
          <w:sz w:val="32"/>
          <w:szCs w:val="32"/>
          <w:cs/>
        </w:rPr>
        <w:t>ลูกค้า</w:t>
      </w:r>
      <w:r w:rsidRPr="00206A14">
        <w:rPr>
          <w:rFonts w:ascii="Angsana New" w:eastAsia="Calibri" w:hAnsi="Angsana New"/>
          <w:sz w:val="32"/>
          <w:szCs w:val="32"/>
          <w:cs/>
        </w:rPr>
        <w:t>ส่วนใหญ่จึงมีการขอปรับแผนงานและการรับมอบงานกับ</w:t>
      </w:r>
      <w:r w:rsidR="007551C6" w:rsidRPr="00206A14">
        <w:rPr>
          <w:rFonts w:ascii="Angsana New" w:eastAsia="Calibri" w:hAnsi="Angsana New"/>
          <w:sz w:val="32"/>
          <w:szCs w:val="32"/>
          <w:cs/>
        </w:rPr>
        <w:t>กลุ่ม</w:t>
      </w:r>
      <w:r w:rsidRPr="00206A14">
        <w:rPr>
          <w:rFonts w:ascii="Angsana New" w:eastAsia="Calibri" w:hAnsi="Angsana New"/>
          <w:sz w:val="32"/>
          <w:szCs w:val="32"/>
          <w:cs/>
        </w:rPr>
        <w:t>บริษัท รวมถึงปรับแผนการชำระเงินค่า</w:t>
      </w:r>
      <w:r w:rsidRPr="00B33709">
        <w:rPr>
          <w:rFonts w:ascii="Angsana New" w:eastAsia="Calibri" w:hAnsi="Angsana New"/>
          <w:sz w:val="32"/>
          <w:szCs w:val="32"/>
          <w:cs/>
        </w:rPr>
        <w:t>งวดงานที่</w:t>
      </w:r>
      <w:r w:rsidR="007551C6" w:rsidRPr="00B33709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B33709">
        <w:rPr>
          <w:rFonts w:ascii="Angsana New" w:eastAsia="Calibri" w:hAnsi="Angsana New"/>
          <w:sz w:val="32"/>
          <w:szCs w:val="32"/>
          <w:cs/>
        </w:rPr>
        <w:t xml:space="preserve">ส่งมอบงานแล้วตามสภาพตลาดที่ชะลอตัวลง ส่งผลให้ทั้งยอดขายและยอดส่งมอบงานลดลงทั้ง </w:t>
      </w:r>
      <w:r w:rsidR="009717E6" w:rsidRPr="00B33709">
        <w:rPr>
          <w:rFonts w:ascii="Angsana New" w:eastAsia="Calibri" w:hAnsi="Angsana New"/>
          <w:sz w:val="32"/>
          <w:szCs w:val="32"/>
        </w:rPr>
        <w:t>2</w:t>
      </w:r>
      <w:r w:rsidRPr="00B33709">
        <w:rPr>
          <w:rFonts w:ascii="Angsana New" w:eastAsia="Calibri" w:hAnsi="Angsana New"/>
          <w:sz w:val="32"/>
          <w:szCs w:val="32"/>
          <w:cs/>
        </w:rPr>
        <w:t xml:space="preserve"> ด้านในเวลาเดียวกัน</w:t>
      </w:r>
    </w:p>
    <w:p w14:paraId="37E5E964" w14:textId="77777777" w:rsidR="001702CE" w:rsidRPr="00B33709" w:rsidRDefault="001702CE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20"/>
          <w:szCs w:val="20"/>
          <w:cs/>
        </w:rPr>
      </w:pPr>
    </w:p>
    <w:p w14:paraId="2D346D02" w14:textId="77777777" w:rsidR="008D0F55" w:rsidRPr="00B33709" w:rsidRDefault="008D0F55" w:rsidP="003D1BE8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B33709">
        <w:rPr>
          <w:rFonts w:ascii="Angsana New" w:eastAsia="Calibri" w:hAnsi="Angsana New"/>
          <w:sz w:val="32"/>
          <w:szCs w:val="32"/>
          <w:cs/>
        </w:rPr>
        <w:t>ด้านกระบวนการงานขาย</w:t>
      </w:r>
    </w:p>
    <w:p w14:paraId="4F46A783" w14:textId="0CE9F38F" w:rsidR="008D0F55" w:rsidRPr="00B33709" w:rsidRDefault="008D0F55" w:rsidP="003D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33709">
        <w:rPr>
          <w:rFonts w:ascii="Angsana New" w:eastAsia="Calibri" w:hAnsi="Angsana New"/>
          <w:spacing w:val="4"/>
          <w:sz w:val="32"/>
          <w:szCs w:val="32"/>
          <w:cs/>
        </w:rPr>
        <w:t>ด้วยสถานการณ์และนโยบายภาครัฐเพื่อควบคุมการระบาดของโรค ทำให้ลูกค้าของ</w:t>
      </w:r>
      <w:r w:rsidR="00003535" w:rsidRPr="00B33709">
        <w:rPr>
          <w:rFonts w:ascii="Angsana New" w:eastAsia="Calibri" w:hAnsi="Angsana New"/>
          <w:spacing w:val="4"/>
          <w:sz w:val="32"/>
          <w:szCs w:val="32"/>
          <w:cs/>
        </w:rPr>
        <w:t>กลุ่ม</w:t>
      </w:r>
      <w:r w:rsidRPr="00B33709">
        <w:rPr>
          <w:rFonts w:ascii="Angsana New" w:eastAsia="Calibri" w:hAnsi="Angsana New"/>
          <w:spacing w:val="4"/>
          <w:sz w:val="32"/>
          <w:szCs w:val="32"/>
          <w:cs/>
        </w:rPr>
        <w:t>บริษัท</w:t>
      </w:r>
      <w:r w:rsidRPr="00B33709">
        <w:rPr>
          <w:rFonts w:ascii="Angsana New" w:eastAsia="Calibri" w:hAnsi="Angsana New"/>
          <w:spacing w:val="-2"/>
          <w:sz w:val="32"/>
          <w:szCs w:val="32"/>
          <w:cs/>
        </w:rPr>
        <w:t>ส่วนหนึ่ง ปรับเปลี่ยนนโยบายและกระบวนการติดต่อกับผู้จัดจำหน่ายสินค้าหรือซัพพลายเออร์ โดย</w:t>
      </w:r>
      <w:r w:rsidRPr="00B33709">
        <w:rPr>
          <w:rFonts w:ascii="Angsana New" w:eastAsia="Calibri" w:hAnsi="Angsana New"/>
          <w:sz w:val="32"/>
          <w:szCs w:val="32"/>
          <w:cs/>
        </w:rPr>
        <w:t xml:space="preserve">งดการนัดหมายให้เข้าพบ การติดต่อธุรกรรม การประชุมหารืองาน หรือกระทั่งการสรุปโครงการในช่วง </w:t>
      </w:r>
      <w:r w:rsidR="009717E6" w:rsidRPr="001F46F6">
        <w:rPr>
          <w:rFonts w:ascii="Angsana New" w:eastAsia="Calibri" w:hAnsi="Angsana New"/>
          <w:sz w:val="32"/>
          <w:szCs w:val="32"/>
        </w:rPr>
        <w:t>2</w:t>
      </w:r>
      <w:r w:rsidRPr="001F46F6">
        <w:rPr>
          <w:rFonts w:ascii="Angsana New" w:eastAsia="Calibri" w:hAnsi="Angsana New"/>
          <w:sz w:val="32"/>
          <w:szCs w:val="32"/>
          <w:cs/>
        </w:rPr>
        <w:t xml:space="preserve"> เดือนที่ผ่านมา</w:t>
      </w:r>
      <w:r w:rsidR="00C97201" w:rsidRPr="001F46F6">
        <w:rPr>
          <w:rFonts w:ascii="Angsana New" w:eastAsia="Calibri" w:hAnsi="Angsana New" w:hint="cs"/>
          <w:sz w:val="32"/>
          <w:szCs w:val="32"/>
          <w:cs/>
        </w:rPr>
        <w:t xml:space="preserve"> (มีนาคม - เมษายน </w:t>
      </w:r>
      <w:r w:rsidR="00AB7581" w:rsidRPr="001F46F6">
        <w:rPr>
          <w:rFonts w:ascii="Angsana New" w:hAnsi="Angsana New"/>
          <w:sz w:val="32"/>
          <w:szCs w:val="32"/>
        </w:rPr>
        <w:t>2563</w:t>
      </w:r>
      <w:r w:rsidR="00C97201" w:rsidRPr="001F46F6">
        <w:rPr>
          <w:rFonts w:ascii="Angsana New" w:eastAsia="Calibri" w:hAnsi="Angsana New" w:hint="cs"/>
          <w:sz w:val="32"/>
          <w:szCs w:val="32"/>
          <w:cs/>
        </w:rPr>
        <w:t xml:space="preserve">) </w:t>
      </w:r>
      <w:r w:rsidRPr="001F46F6">
        <w:rPr>
          <w:rFonts w:ascii="Angsana New" w:eastAsia="Calibri" w:hAnsi="Angsana New"/>
          <w:sz w:val="32"/>
          <w:szCs w:val="32"/>
          <w:cs/>
        </w:rPr>
        <w:t>ที่สำนักงานของลูกค้าเป็นการชั่วคราว รวมทั้ง</w:t>
      </w:r>
      <w:r w:rsidRPr="00B33709">
        <w:rPr>
          <w:rFonts w:ascii="Angsana New" w:eastAsia="Calibri" w:hAnsi="Angsana New"/>
          <w:sz w:val="32"/>
          <w:szCs w:val="32"/>
          <w:cs/>
        </w:rPr>
        <w:t>อุปสรรคด้านการเดินทางเข้าพบลูกค้าที่หน่วยงานก่อสร้างซึ่งอยู่ต่างจังหวัด</w:t>
      </w:r>
      <w:r w:rsidR="00AA07B9">
        <w:rPr>
          <w:rFonts w:ascii="Angsana New" w:eastAsia="Calibri" w:hAnsi="Angsana New" w:hint="cs"/>
          <w:sz w:val="32"/>
          <w:szCs w:val="32"/>
          <w:cs/>
        </w:rPr>
        <w:t>ซึ่ง</w:t>
      </w:r>
      <w:r w:rsidRPr="00B33709">
        <w:rPr>
          <w:rFonts w:ascii="Angsana New" w:eastAsia="Calibri" w:hAnsi="Angsana New"/>
          <w:sz w:val="32"/>
          <w:szCs w:val="32"/>
          <w:cs/>
        </w:rPr>
        <w:t>ไม่สามารถเข้าพื้นที่ได้โดยสะดวก ส่งผลให้งานขายสำหรับโครงการในปัจจุบันและอนาคตบางส่วน ชะลอตัวและลดลงอย่างหลีกเลี่ยงไม่ได้</w:t>
      </w:r>
    </w:p>
    <w:p w14:paraId="17B02851" w14:textId="5C076D10" w:rsidR="00353F67" w:rsidRPr="00B33709" w:rsidRDefault="00353F67" w:rsidP="003D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0CED155" w14:textId="0A05823F" w:rsidR="00234D67" w:rsidRPr="00B33709" w:rsidRDefault="00234D67" w:rsidP="003D1BE8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เกณฑ์ในการจัดทำงบการเงินระหว่างกาล</w:t>
      </w:r>
    </w:p>
    <w:p w14:paraId="59417568" w14:textId="77777777" w:rsidR="00234D67" w:rsidRPr="00B33709" w:rsidRDefault="00234D67" w:rsidP="003D1BE8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44FBC3BF" w14:textId="51E40369" w:rsidR="007579A6" w:rsidRPr="00206A14" w:rsidRDefault="007579A6" w:rsidP="003D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งบการเงินรวมและงบการเงินเฉพาะของบริษัทระหว่างกาล</w:t>
      </w:r>
      <w:r w:rsidR="00822FA3">
        <w:rPr>
          <w:rFonts w:ascii="Angsana New" w:hAnsi="Angsana New" w:hint="cs"/>
          <w:sz w:val="32"/>
          <w:szCs w:val="32"/>
          <w:cs/>
        </w:rPr>
        <w:t xml:space="preserve"> (“</w:t>
      </w:r>
      <w:r w:rsidRPr="00B33709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822FA3">
        <w:rPr>
          <w:rFonts w:ascii="Angsana New" w:hAnsi="Angsana New" w:hint="cs"/>
          <w:sz w:val="32"/>
          <w:szCs w:val="32"/>
          <w:cs/>
        </w:rPr>
        <w:t>”)</w:t>
      </w:r>
      <w:r w:rsidRPr="00B33709">
        <w:rPr>
          <w:rFonts w:ascii="Angsana New" w:hAnsi="Angsana New"/>
          <w:sz w:val="32"/>
          <w:szCs w:val="32"/>
          <w:cs/>
        </w:rPr>
        <w:t xml:space="preserve"> จัดทำขึ้นสำหรับงวด</w:t>
      </w:r>
      <w:r w:rsidRPr="00B33709">
        <w:rPr>
          <w:rFonts w:ascii="Angsana New" w:hAnsi="Angsana New"/>
          <w:spacing w:val="6"/>
          <w:sz w:val="32"/>
          <w:szCs w:val="32"/>
          <w:cs/>
        </w:rPr>
        <w:t xml:space="preserve">สามเดือนสิ้นสุดวันที่ </w:t>
      </w:r>
      <w:r w:rsidRPr="00B33709">
        <w:rPr>
          <w:rFonts w:ascii="Angsana New" w:hAnsi="Angsana New"/>
          <w:spacing w:val="6"/>
          <w:sz w:val="32"/>
          <w:szCs w:val="32"/>
        </w:rPr>
        <w:t xml:space="preserve">31 </w:t>
      </w:r>
      <w:r w:rsidRPr="00B33709">
        <w:rPr>
          <w:rFonts w:ascii="Angsana New" w:hAnsi="Angsana New"/>
          <w:spacing w:val="6"/>
          <w:sz w:val="32"/>
          <w:szCs w:val="32"/>
          <w:cs/>
        </w:rPr>
        <w:t xml:space="preserve">มีนาคม </w:t>
      </w:r>
      <w:r w:rsidRPr="00B33709">
        <w:rPr>
          <w:rFonts w:ascii="Angsana New" w:hAnsi="Angsana New"/>
          <w:spacing w:val="6"/>
          <w:sz w:val="32"/>
          <w:szCs w:val="32"/>
        </w:rPr>
        <w:t>256</w:t>
      </w:r>
      <w:r w:rsidR="00C0573E" w:rsidRPr="00B33709">
        <w:rPr>
          <w:rFonts w:ascii="Angsana New" w:hAnsi="Angsana New"/>
          <w:spacing w:val="6"/>
          <w:sz w:val="32"/>
          <w:szCs w:val="32"/>
        </w:rPr>
        <w:t>3</w:t>
      </w:r>
      <w:r w:rsidRPr="00B33709">
        <w:rPr>
          <w:rFonts w:ascii="Angsana New" w:hAnsi="Angsana New"/>
          <w:spacing w:val="6"/>
          <w:sz w:val="32"/>
          <w:szCs w:val="32"/>
          <w:cs/>
          <w:lang w:val="en-GB"/>
        </w:rPr>
        <w:t xml:space="preserve"> </w:t>
      </w:r>
      <w:r w:rsidRPr="00B33709">
        <w:rPr>
          <w:rFonts w:ascii="Angsana New" w:hAnsi="Angsana New"/>
          <w:spacing w:val="6"/>
          <w:sz w:val="32"/>
          <w:szCs w:val="32"/>
          <w:cs/>
        </w:rPr>
        <w:t>และได้นำเสนอในสกุลเงินไทยบาทซึ่งเป็นสกุลเงินที่ใช้</w:t>
      </w:r>
      <w:r w:rsidRPr="00206A14">
        <w:rPr>
          <w:rFonts w:ascii="Angsana New" w:hAnsi="Angsana New"/>
          <w:spacing w:val="-2"/>
          <w:sz w:val="32"/>
          <w:szCs w:val="32"/>
          <w:cs/>
        </w:rPr>
        <w:t>ในการดำเนินงานของบริษัทใหญ่ กลุ่มบริษัทจัดทำงบการเงินระหว่างกาลตามมาตรฐานการบัญชีฉบับที่</w:t>
      </w:r>
      <w:r w:rsidRPr="00B33709">
        <w:rPr>
          <w:rFonts w:ascii="Angsana New" w:hAnsi="Angsana New"/>
          <w:sz w:val="32"/>
          <w:szCs w:val="32"/>
          <w:cs/>
        </w:rPr>
        <w:t xml:space="preserve"> </w:t>
      </w:r>
      <w:r w:rsidRPr="00B33709">
        <w:rPr>
          <w:rFonts w:ascii="Angsana New" w:hAnsi="Angsana New"/>
          <w:sz w:val="32"/>
          <w:szCs w:val="32"/>
        </w:rPr>
        <w:t>34</w:t>
      </w:r>
      <w:r w:rsidRPr="00B33709">
        <w:rPr>
          <w:rFonts w:ascii="Angsana New" w:hAnsi="Angsana New"/>
          <w:sz w:val="32"/>
          <w:szCs w:val="32"/>
          <w:cs/>
        </w:rPr>
        <w:t xml:space="preserve"> </w:t>
      </w:r>
      <w:r w:rsidRPr="00206A14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และรายงานข้อมูลทางการเงินตามที่กำหนดโดยคณะกรรมการกำกับหลักทรัพย์และตลาดหลักทรัพย์ โดยไม่ได้รวบรวมข้อมูลทั้งหมดในงบการเงินประจำปีที่ได้จัดทำ</w:t>
      </w:r>
      <w:r w:rsidRPr="00206A14">
        <w:rPr>
          <w:rFonts w:ascii="Angsana New" w:hAnsi="Angsana New"/>
          <w:spacing w:val="2"/>
          <w:sz w:val="32"/>
          <w:szCs w:val="32"/>
          <w:cs/>
        </w:rPr>
        <w:t>ตามมาตรฐานการรายงานทางการเงินของไทย ผู้ใช้งบการเงินควรใช้งบการเงินระหว่างกาลนี้ควบคู่กับงบ</w:t>
      </w:r>
      <w:r w:rsidRPr="00206A14">
        <w:rPr>
          <w:rFonts w:ascii="Angsana New" w:hAnsi="Angsana New"/>
          <w:sz w:val="32"/>
          <w:szCs w:val="32"/>
          <w:cs/>
        </w:rPr>
        <w:t xml:space="preserve">การเงินรวมและงบการเงินเฉพาะของบริษัทสำหรับปีสิ้นสุดวันที่ </w:t>
      </w:r>
      <w:r w:rsidRPr="00206A14">
        <w:rPr>
          <w:rFonts w:ascii="Angsana New" w:hAnsi="Angsana New"/>
          <w:sz w:val="32"/>
          <w:szCs w:val="32"/>
        </w:rPr>
        <w:t>31</w:t>
      </w:r>
      <w:r w:rsidRPr="00206A1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6A14">
        <w:rPr>
          <w:rFonts w:ascii="Angsana New" w:hAnsi="Angsana New"/>
          <w:sz w:val="32"/>
          <w:szCs w:val="32"/>
        </w:rPr>
        <w:t>2562</w:t>
      </w:r>
    </w:p>
    <w:p w14:paraId="09915CBE" w14:textId="77777777" w:rsidR="007579A6" w:rsidRPr="00B33709" w:rsidRDefault="007579A6" w:rsidP="00CF24D6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289F9D26" w14:textId="77777777" w:rsidR="007579A6" w:rsidRPr="00B33709" w:rsidRDefault="007579A6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B33709">
        <w:rPr>
          <w:rFonts w:ascii="Angsana New" w:hAnsi="Angsana New"/>
          <w:sz w:val="32"/>
          <w:szCs w:val="32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งบการเงินฉบับภาษาอังกฤษเป็นการแปลจากงบการเงินฉบับภาษาไทย</w:t>
      </w:r>
    </w:p>
    <w:p w14:paraId="0E5C7028" w14:textId="77777777" w:rsidR="007579A6" w:rsidRPr="00B33709" w:rsidRDefault="007579A6" w:rsidP="00CF24D6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0B476E99" w14:textId="0BAB34E1" w:rsidR="007579A6" w:rsidRPr="00B33709" w:rsidRDefault="007579A6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  <w:lang w:val="th-TH"/>
        </w:rPr>
        <w:t>งบ</w:t>
      </w:r>
      <w:r w:rsidRPr="00B33709">
        <w:rPr>
          <w:rFonts w:ascii="Angsana New" w:hAnsi="Angsana New"/>
          <w:sz w:val="32"/>
          <w:szCs w:val="32"/>
          <w:cs/>
        </w:rPr>
        <w:t>การเงิน</w:t>
      </w:r>
      <w:r w:rsidRPr="00B33709">
        <w:rPr>
          <w:rFonts w:ascii="Angsana New" w:hAnsi="Angsana New"/>
          <w:sz w:val="32"/>
          <w:szCs w:val="32"/>
          <w:cs/>
          <w:lang w:val="th-TH"/>
        </w:rPr>
        <w:t>ระหว่างกาลนี้จัดทำขึ้นโดยใช้นโยบายการบัญชี</w:t>
      </w:r>
      <w:r w:rsidR="00CE2BAF" w:rsidRPr="00B33709">
        <w:rPr>
          <w:rFonts w:ascii="Angsana New" w:hAnsi="Angsana New"/>
          <w:sz w:val="32"/>
          <w:szCs w:val="32"/>
          <w:cs/>
          <w:lang w:val="th-TH"/>
        </w:rPr>
        <w:t>รวมทั้งก</w:t>
      </w:r>
      <w:r w:rsidR="00CE2BAF" w:rsidRPr="00B33709">
        <w:rPr>
          <w:rFonts w:ascii="Angsana New" w:hAnsi="Angsana New"/>
          <w:sz w:val="32"/>
          <w:szCs w:val="32"/>
          <w:cs/>
        </w:rPr>
        <w:t>ารใช้ดุลยพินิจ การประมาณการ และข้อสมมติฐาน รวมถึงแหล่งข้อมูลสำคัญที่นำมาใช้ในการจัดทำงบการเงิน</w:t>
      </w:r>
      <w:r w:rsidR="00BC11C8" w:rsidRPr="00B33709">
        <w:rPr>
          <w:rFonts w:ascii="Angsana New" w:hAnsi="Angsana New"/>
          <w:sz w:val="32"/>
          <w:szCs w:val="32"/>
          <w:cs/>
        </w:rPr>
        <w:t>ระหว่างกาล</w:t>
      </w:r>
      <w:r w:rsidRPr="00B33709">
        <w:rPr>
          <w:rFonts w:ascii="Angsana New" w:hAnsi="Angsana New"/>
          <w:sz w:val="32"/>
          <w:szCs w:val="32"/>
          <w:cs/>
          <w:lang w:val="th-TH"/>
        </w:rPr>
        <w:t>เช่นเดียวกับที่ใช้</w:t>
      </w:r>
      <w:r w:rsidRPr="00B33709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สำหรับการจัดทำงบการเงินของบริษัทและบริษัทย่อยสำหรับปีสิ้นสุดวันที่ </w:t>
      </w:r>
      <w:r w:rsidRPr="00B33709">
        <w:rPr>
          <w:rFonts w:ascii="Angsana New" w:hAnsi="Angsana New"/>
          <w:spacing w:val="2"/>
          <w:sz w:val="32"/>
          <w:szCs w:val="32"/>
        </w:rPr>
        <w:t>31</w:t>
      </w:r>
      <w:r w:rsidRPr="00B33709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ธันวาคม </w:t>
      </w:r>
      <w:r w:rsidRPr="00B33709">
        <w:rPr>
          <w:rFonts w:ascii="Angsana New" w:hAnsi="Angsana New"/>
          <w:spacing w:val="2"/>
          <w:sz w:val="32"/>
          <w:szCs w:val="32"/>
        </w:rPr>
        <w:t>2562</w:t>
      </w:r>
      <w:r w:rsidRPr="00B33709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ยกเว้น </w:t>
      </w:r>
      <w:r w:rsidRPr="00B33709">
        <w:rPr>
          <w:rFonts w:ascii="Angsana New" w:hAnsi="Angsana New"/>
          <w:sz w:val="32"/>
          <w:szCs w:val="32"/>
          <w:cs/>
          <w:lang w:val="th-TH"/>
        </w:rPr>
        <w:t xml:space="preserve">การปฎิบัติตามมาตรฐานการรายงานทางการเงินที่ออกและปรับปรุงใหม่ </w:t>
      </w:r>
      <w:r w:rsidR="00184C39" w:rsidRPr="00B33709">
        <w:rPr>
          <w:rFonts w:ascii="Angsana New" w:hAnsi="Angsana New"/>
          <w:sz w:val="32"/>
          <w:szCs w:val="32"/>
          <w:cs/>
          <w:lang w:val="th-TH"/>
        </w:rPr>
        <w:t>รวมถึง</w:t>
      </w:r>
      <w:r w:rsidRPr="00B33709">
        <w:rPr>
          <w:rFonts w:ascii="Angsana New" w:hAnsi="Angsana New"/>
          <w:sz w:val="32"/>
          <w:szCs w:val="32"/>
          <w:cs/>
          <w:lang w:val="th-TH"/>
        </w:rPr>
        <w:t>การตีความมาตรฐาน</w:t>
      </w:r>
      <w:r w:rsidR="00184C39" w:rsidRPr="00B33709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B33709">
        <w:rPr>
          <w:rFonts w:ascii="Angsana New" w:hAnsi="Angsana New"/>
          <w:sz w:val="32"/>
          <w:szCs w:val="32"/>
          <w:cs/>
          <w:lang w:val="th-TH"/>
        </w:rPr>
        <w:t xml:space="preserve">แนวปฏิบัติทางการบัญชี </w:t>
      </w:r>
      <w:r w:rsidRPr="00B33709">
        <w:rPr>
          <w:rFonts w:ascii="Angsana New" w:hAnsi="Angsana New"/>
          <w:sz w:val="32"/>
          <w:szCs w:val="32"/>
          <w:cs/>
        </w:rPr>
        <w:t>ดังนี้</w:t>
      </w:r>
    </w:p>
    <w:p w14:paraId="6BEF7813" w14:textId="77777777" w:rsidR="007579A6" w:rsidRPr="00B33709" w:rsidRDefault="007579A6" w:rsidP="00CF24D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lastRenderedPageBreak/>
        <w:t>มาตรฐานการรายงานทางการเงินใหม่ที่ใช้โดยกลุ่มบริษัท</w:t>
      </w:r>
    </w:p>
    <w:p w14:paraId="184FC44A" w14:textId="77777777" w:rsidR="00025C07" w:rsidRPr="00B33709" w:rsidRDefault="00025C07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6"/>
          <w:szCs w:val="16"/>
        </w:rPr>
      </w:pPr>
    </w:p>
    <w:p w14:paraId="5CDE57B4" w14:textId="09157C57" w:rsidR="007579A6" w:rsidRPr="00B33709" w:rsidRDefault="007579A6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มาตรฐานการรายงานทางการเงินใหม่ที่มีผลบังคับใช้ในรอบระยะเวลาการรายงานปัจจุบันและมีผล</w:t>
      </w:r>
      <w:r w:rsidRPr="00B33709">
        <w:rPr>
          <w:rFonts w:ascii="Angsana New" w:hAnsi="Angsana New"/>
          <w:sz w:val="32"/>
          <w:szCs w:val="32"/>
          <w:cs/>
        </w:rPr>
        <w:t>ให้กลุ่มบริษัทต้องเปลี่ยนแปลงนโยบายการบัญชีและปรับปรุงงบการเงิน ได้แก่</w:t>
      </w:r>
    </w:p>
    <w:p w14:paraId="58D77652" w14:textId="77777777" w:rsidR="007579A6" w:rsidRPr="00B33709" w:rsidRDefault="007579A6" w:rsidP="00CF24D6">
      <w:pPr>
        <w:tabs>
          <w:tab w:val="clear" w:pos="907"/>
          <w:tab w:val="left" w:pos="709"/>
        </w:tabs>
        <w:spacing w:line="240" w:lineRule="auto"/>
        <w:ind w:left="720" w:hanging="360"/>
        <w:jc w:val="thaiDistribute"/>
        <w:rPr>
          <w:rFonts w:ascii="Angsana New" w:hAnsi="Angsana New"/>
          <w:sz w:val="16"/>
          <w:szCs w:val="16"/>
        </w:rPr>
      </w:pPr>
    </w:p>
    <w:p w14:paraId="5CE31123" w14:textId="77777777" w:rsidR="007579A6" w:rsidRPr="00B33709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  <w:cs/>
          <w:lang w:val="th-TH"/>
        </w:rPr>
      </w:pPr>
      <w:r w:rsidRPr="00B33709">
        <w:rPr>
          <w:color w:val="auto"/>
          <w:sz w:val="32"/>
          <w:szCs w:val="32"/>
          <w:cs/>
          <w:lang w:val="th-TH"/>
        </w:rPr>
        <w:t xml:space="preserve">มาตรฐานการบัญชี ฉบับที่ </w:t>
      </w:r>
      <w:r w:rsidRPr="00B33709">
        <w:rPr>
          <w:color w:val="auto"/>
          <w:sz w:val="32"/>
          <w:szCs w:val="32"/>
        </w:rPr>
        <w:t>32</w:t>
      </w:r>
      <w:r w:rsidRPr="00B33709">
        <w:rPr>
          <w:color w:val="auto"/>
          <w:sz w:val="32"/>
          <w:szCs w:val="32"/>
          <w:cs/>
          <w:lang w:val="th-TH"/>
        </w:rPr>
        <w:t xml:space="preserve"> เรื่อง “การแสดงรายการสำหรับเครื่องมือทางการเงิน” </w:t>
      </w:r>
    </w:p>
    <w:p w14:paraId="0E155465" w14:textId="77777777" w:rsidR="007579A6" w:rsidRPr="00B33709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</w:rPr>
      </w:pPr>
      <w:r w:rsidRPr="00B33709">
        <w:rPr>
          <w:color w:val="auto"/>
          <w:sz w:val="32"/>
          <w:szCs w:val="32"/>
          <w:cs/>
          <w:lang w:val="th-TH"/>
        </w:rPr>
        <w:t xml:space="preserve">มาตรฐานการรายงานทางการเงิน ฉบับที่ </w:t>
      </w:r>
      <w:r w:rsidRPr="00B33709">
        <w:rPr>
          <w:sz w:val="32"/>
          <w:szCs w:val="32"/>
        </w:rPr>
        <w:t>7</w:t>
      </w:r>
      <w:r w:rsidRPr="00B33709">
        <w:rPr>
          <w:color w:val="auto"/>
          <w:sz w:val="32"/>
          <w:szCs w:val="32"/>
          <w:cs/>
          <w:lang w:val="th-TH"/>
        </w:rPr>
        <w:t xml:space="preserve"> เรื่อง “การเปิดเผยข้อมูลสำหรับเครื่องมือทางการเงิน”</w:t>
      </w:r>
    </w:p>
    <w:p w14:paraId="635350A6" w14:textId="48EB34DC" w:rsidR="007579A6" w:rsidRPr="00B33709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</w:rPr>
      </w:pPr>
      <w:r w:rsidRPr="00B33709">
        <w:rPr>
          <w:color w:val="auto"/>
          <w:sz w:val="32"/>
          <w:szCs w:val="32"/>
          <w:cs/>
          <w:lang w:val="th-TH"/>
        </w:rPr>
        <w:t xml:space="preserve">มาตรฐานการรายงานทางการเงิน ฉบับที่ </w:t>
      </w:r>
      <w:r w:rsidRPr="00B33709">
        <w:rPr>
          <w:color w:val="auto"/>
          <w:sz w:val="32"/>
          <w:szCs w:val="32"/>
        </w:rPr>
        <w:t>9</w:t>
      </w:r>
      <w:r w:rsidRPr="00B33709">
        <w:rPr>
          <w:color w:val="auto"/>
          <w:sz w:val="32"/>
          <w:szCs w:val="32"/>
          <w:cs/>
          <w:lang w:val="th-TH"/>
        </w:rPr>
        <w:t xml:space="preserve"> เรื่อง “เครื่องมือทางการเงิน”</w:t>
      </w:r>
      <w:r w:rsidR="00904EB9" w:rsidRPr="00B33709">
        <w:rPr>
          <w:color w:val="auto"/>
          <w:sz w:val="32"/>
          <w:szCs w:val="32"/>
          <w:cs/>
          <w:lang w:val="th-TH"/>
        </w:rPr>
        <w:t xml:space="preserve"> (</w:t>
      </w:r>
      <w:r w:rsidR="00904EB9" w:rsidRPr="00B33709">
        <w:rPr>
          <w:color w:val="auto"/>
          <w:sz w:val="32"/>
          <w:szCs w:val="32"/>
        </w:rPr>
        <w:t>“TFRS 9”</w:t>
      </w:r>
      <w:r w:rsidR="00904EB9" w:rsidRPr="00B33709">
        <w:rPr>
          <w:color w:val="auto"/>
          <w:sz w:val="32"/>
          <w:szCs w:val="32"/>
          <w:cs/>
          <w:lang w:val="th-TH"/>
        </w:rPr>
        <w:t>)</w:t>
      </w:r>
    </w:p>
    <w:p w14:paraId="0E49E5B8" w14:textId="1C6C5F58" w:rsidR="007579A6" w:rsidRPr="00B33709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</w:rPr>
      </w:pPr>
      <w:r w:rsidRPr="00B33709">
        <w:rPr>
          <w:color w:val="auto"/>
          <w:sz w:val="32"/>
          <w:szCs w:val="32"/>
          <w:cs/>
          <w:lang w:val="th-TH"/>
        </w:rPr>
        <w:t xml:space="preserve">มาตรฐานการรายงานทางการเงิน ฉบับที่ </w:t>
      </w:r>
      <w:r w:rsidRPr="00B33709">
        <w:rPr>
          <w:color w:val="auto"/>
          <w:sz w:val="32"/>
          <w:szCs w:val="32"/>
        </w:rPr>
        <w:t xml:space="preserve">16 </w:t>
      </w:r>
      <w:r w:rsidRPr="00B33709">
        <w:rPr>
          <w:color w:val="auto"/>
          <w:sz w:val="32"/>
          <w:szCs w:val="32"/>
          <w:cs/>
        </w:rPr>
        <w:t>เรื่อง “สัญญาเช่า”</w:t>
      </w:r>
      <w:r w:rsidR="00904EB9" w:rsidRPr="00B33709">
        <w:rPr>
          <w:color w:val="auto"/>
          <w:sz w:val="32"/>
          <w:szCs w:val="32"/>
        </w:rPr>
        <w:t xml:space="preserve"> </w:t>
      </w:r>
      <w:r w:rsidR="00904EB9" w:rsidRPr="00B33709">
        <w:rPr>
          <w:color w:val="auto"/>
          <w:sz w:val="32"/>
          <w:szCs w:val="32"/>
          <w:cs/>
          <w:lang w:val="th-TH"/>
        </w:rPr>
        <w:t>(</w:t>
      </w:r>
      <w:r w:rsidR="00904EB9" w:rsidRPr="00B33709">
        <w:rPr>
          <w:color w:val="auto"/>
          <w:sz w:val="32"/>
          <w:szCs w:val="32"/>
        </w:rPr>
        <w:t>“TFRS 16”</w:t>
      </w:r>
      <w:r w:rsidR="00904EB9" w:rsidRPr="00B33709">
        <w:rPr>
          <w:color w:val="auto"/>
          <w:sz w:val="32"/>
          <w:szCs w:val="32"/>
          <w:cs/>
          <w:lang w:val="th-TH"/>
        </w:rPr>
        <w:t>)</w:t>
      </w:r>
    </w:p>
    <w:p w14:paraId="43FE8F85" w14:textId="77777777" w:rsidR="007579A6" w:rsidRPr="00B33709" w:rsidRDefault="007579A6" w:rsidP="00CF24D6">
      <w:pPr>
        <w:pStyle w:val="CordiaNew"/>
        <w:tabs>
          <w:tab w:val="clear" w:pos="4153"/>
        </w:tabs>
        <w:ind w:left="993"/>
        <w:rPr>
          <w:color w:val="auto"/>
          <w:sz w:val="16"/>
          <w:szCs w:val="16"/>
          <w:cs/>
        </w:rPr>
      </w:pPr>
    </w:p>
    <w:p w14:paraId="17D4CCB1" w14:textId="0D7D4944" w:rsidR="007579A6" w:rsidRPr="00B33709" w:rsidRDefault="007579A6" w:rsidP="00075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33709">
        <w:rPr>
          <w:rFonts w:ascii="Angsana New" w:hAnsi="Angsana New"/>
          <w:spacing w:val="2"/>
          <w:sz w:val="32"/>
          <w:szCs w:val="32"/>
          <w:cs/>
          <w:lang w:val="th-TH"/>
        </w:rPr>
        <w:t>ผลกระทบจากการใช้มาตรฐานการรายงานทางการเงินดังกล่าวและนโยบายการบัญชีใหม่เปิดเผยตาม</w:t>
      </w:r>
      <w:r w:rsidRPr="00B33709">
        <w:rPr>
          <w:rFonts w:ascii="Angsana New" w:hAnsi="Angsana New"/>
          <w:sz w:val="32"/>
          <w:szCs w:val="32"/>
          <w:cs/>
          <w:lang w:val="th-TH"/>
        </w:rPr>
        <w:t xml:space="preserve">หมายเหตุประกอบงบการเงินข้อ </w:t>
      </w:r>
      <w:r w:rsidR="002F71E3" w:rsidRPr="00B33709">
        <w:rPr>
          <w:rFonts w:ascii="Angsana New" w:hAnsi="Angsana New"/>
          <w:sz w:val="32"/>
          <w:szCs w:val="32"/>
        </w:rPr>
        <w:t>4</w:t>
      </w:r>
      <w:r w:rsidRPr="00B33709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มาตรฐานการรายงานทางการเงินอื่นที่ออกและปรับปรุงใหม่</w:t>
      </w:r>
      <w:r w:rsidR="004404DA" w:rsidRPr="00B33709">
        <w:rPr>
          <w:rFonts w:ascii="Angsana New" w:hAnsi="Angsana New"/>
          <w:spacing w:val="2"/>
          <w:sz w:val="32"/>
          <w:szCs w:val="32"/>
          <w:cs/>
          <w:lang w:val="th-TH"/>
        </w:rPr>
        <w:t>รวมถึง</w:t>
      </w:r>
      <w:r w:rsidRPr="00B33709">
        <w:rPr>
          <w:rFonts w:ascii="Angsana New" w:hAnsi="Angsana New"/>
          <w:spacing w:val="2"/>
          <w:sz w:val="32"/>
          <w:szCs w:val="32"/>
          <w:cs/>
          <w:lang w:val="th-TH"/>
        </w:rPr>
        <w:t>การตีความมาตรฐาน</w:t>
      </w:r>
      <w:r w:rsidR="006915BA" w:rsidRPr="00B33709">
        <w:rPr>
          <w:rFonts w:ascii="Angsana New" w:hAnsi="Angsana New"/>
          <w:spacing w:val="2"/>
          <w:sz w:val="32"/>
          <w:szCs w:val="32"/>
          <w:cs/>
          <w:lang w:val="th-TH"/>
        </w:rPr>
        <w:t>และ</w:t>
      </w:r>
      <w:r w:rsidRPr="00B33709">
        <w:rPr>
          <w:rFonts w:ascii="Angsana New" w:hAnsi="Angsana New"/>
          <w:spacing w:val="2"/>
          <w:sz w:val="32"/>
          <w:szCs w:val="32"/>
          <w:cs/>
          <w:lang w:val="th-TH"/>
        </w:rPr>
        <w:t>แนวปฏิบัติทางการบัญชี ไม่มีผลกระทบต่อนโยบายการบัญชีและงบ</w:t>
      </w:r>
      <w:r w:rsidRPr="00B33709">
        <w:rPr>
          <w:rFonts w:ascii="Angsana New" w:hAnsi="Angsana New"/>
          <w:sz w:val="32"/>
          <w:szCs w:val="32"/>
          <w:cs/>
          <w:lang w:val="th-TH"/>
        </w:rPr>
        <w:t>การเงินของบริษัทและบริษัทย่อย</w:t>
      </w:r>
    </w:p>
    <w:p w14:paraId="3A54C583" w14:textId="6129FC3E" w:rsidR="002B4910" w:rsidRPr="00B33709" w:rsidRDefault="002B4910" w:rsidP="00CF24D6">
      <w:pPr>
        <w:pStyle w:val="CordiaNew"/>
        <w:tabs>
          <w:tab w:val="clear" w:pos="4153"/>
        </w:tabs>
        <w:ind w:left="851"/>
        <w:jc w:val="thaiDistribute"/>
        <w:rPr>
          <w:color w:val="auto"/>
          <w:sz w:val="16"/>
          <w:szCs w:val="16"/>
          <w:cs/>
          <w:lang w:val="th-TH"/>
        </w:rPr>
      </w:pPr>
    </w:p>
    <w:p w14:paraId="6B81B8B5" w14:textId="44B2AF96" w:rsidR="008D2E6A" w:rsidRPr="00B33709" w:rsidRDefault="008D2E6A" w:rsidP="00EC3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322F32"/>
          <w:sz w:val="32"/>
          <w:szCs w:val="32"/>
        </w:rPr>
      </w:pPr>
      <w:r w:rsidRPr="00B33709">
        <w:rPr>
          <w:rFonts w:ascii="Angsana New" w:hAnsi="Angsana New"/>
          <w:color w:val="322F32"/>
          <w:spacing w:val="2"/>
          <w:sz w:val="32"/>
          <w:szCs w:val="32"/>
          <w:cs/>
        </w:rPr>
        <w:t>ตามแนวปฏิบัติทางการบัญชี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1C1F02" w:rsidRPr="00B33709">
        <w:rPr>
          <w:rFonts w:ascii="Angsana New" w:hAnsi="Angsana New"/>
          <w:color w:val="322F32"/>
          <w:spacing w:val="2"/>
          <w:sz w:val="32"/>
          <w:szCs w:val="32"/>
        </w:rPr>
        <w:t xml:space="preserve"> 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B33709">
        <w:rPr>
          <w:rFonts w:ascii="Angsana New" w:hAnsi="Angsana New"/>
          <w:color w:val="322F32"/>
          <w:spacing w:val="-2"/>
          <w:sz w:val="32"/>
          <w:szCs w:val="32"/>
        </w:rPr>
        <w:t xml:space="preserve">2019 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>(</w:t>
      </w:r>
      <w:r w:rsidRPr="00B33709">
        <w:rPr>
          <w:rFonts w:ascii="Angsana New" w:hAnsi="Angsana New"/>
          <w:color w:val="322F32"/>
          <w:spacing w:val="-2"/>
          <w:sz w:val="32"/>
          <w:szCs w:val="32"/>
        </w:rPr>
        <w:t>COVID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>-</w:t>
      </w:r>
      <w:r w:rsidRPr="00B33709">
        <w:rPr>
          <w:rFonts w:ascii="Angsana New" w:hAnsi="Angsana New"/>
          <w:color w:val="322F32"/>
          <w:sz w:val="32"/>
          <w:szCs w:val="32"/>
        </w:rPr>
        <w:t>19</w:t>
      </w:r>
      <w:r w:rsidRPr="00B33709">
        <w:rPr>
          <w:rFonts w:ascii="Angsana New" w:hAnsi="Angsana New"/>
          <w:color w:val="322F32"/>
          <w:sz w:val="32"/>
          <w:szCs w:val="32"/>
          <w:cs/>
        </w:rPr>
        <w:t xml:space="preserve">) ออกโดยสภาวิชาชีพบัญชี เมื่อวันที่ </w:t>
      </w:r>
      <w:r w:rsidR="00C0573E" w:rsidRPr="00B33709">
        <w:rPr>
          <w:rFonts w:ascii="Angsana New" w:hAnsi="Angsana New"/>
          <w:color w:val="322F32"/>
          <w:sz w:val="32"/>
          <w:szCs w:val="32"/>
        </w:rPr>
        <w:t>1</w:t>
      </w:r>
      <w:r w:rsidR="001702CE" w:rsidRPr="00B33709">
        <w:rPr>
          <w:rFonts w:ascii="Angsana New" w:hAnsi="Angsana New"/>
          <w:color w:val="322F32"/>
          <w:sz w:val="32"/>
          <w:szCs w:val="32"/>
        </w:rPr>
        <w:t>6</w:t>
      </w:r>
      <w:r w:rsidRPr="00B33709">
        <w:rPr>
          <w:rFonts w:ascii="Angsana New" w:hAnsi="Angsana New"/>
          <w:color w:val="322F32"/>
          <w:sz w:val="32"/>
          <w:szCs w:val="32"/>
          <w:cs/>
        </w:rPr>
        <w:t xml:space="preserve"> เมษายน </w:t>
      </w:r>
      <w:r w:rsidR="00C0573E" w:rsidRPr="00B33709">
        <w:rPr>
          <w:rFonts w:ascii="Angsana New" w:hAnsi="Angsana New"/>
          <w:color w:val="322F32"/>
          <w:sz w:val="32"/>
          <w:szCs w:val="32"/>
        </w:rPr>
        <w:t>2563</w:t>
      </w:r>
      <w:r w:rsidRPr="00B33709">
        <w:rPr>
          <w:rFonts w:ascii="Angsana New" w:hAnsi="Angsana New"/>
          <w:color w:val="322F32"/>
          <w:sz w:val="32"/>
          <w:szCs w:val="32"/>
          <w:cs/>
        </w:rPr>
        <w:t xml:space="preserve"> เนื่องจาก</w:t>
      </w:r>
      <w:r w:rsidR="002F71E3" w:rsidRPr="00B33709">
        <w:rPr>
          <w:rFonts w:ascii="Angsana New" w:hAnsi="Angsana New"/>
          <w:color w:val="322F32"/>
          <w:sz w:val="32"/>
          <w:szCs w:val="32"/>
          <w:cs/>
        </w:rPr>
        <w:t>กลุ่มบริษัท</w:t>
      </w:r>
      <w:r w:rsidRPr="00B33709">
        <w:rPr>
          <w:rFonts w:ascii="Angsana New" w:hAnsi="Angsana New"/>
          <w:color w:val="322F32"/>
          <w:sz w:val="32"/>
          <w:szCs w:val="32"/>
          <w:cs/>
        </w:rPr>
        <w:t>ได้รับผลกระทบจาก</w:t>
      </w:r>
      <w:r w:rsidRPr="00B33709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สถานการณ์ </w:t>
      </w:r>
      <w:r w:rsidRPr="00B33709">
        <w:rPr>
          <w:rFonts w:ascii="Angsana New" w:hAnsi="Angsana New"/>
          <w:color w:val="322F32"/>
          <w:spacing w:val="-4"/>
          <w:sz w:val="32"/>
          <w:szCs w:val="32"/>
        </w:rPr>
        <w:t>COVID</w:t>
      </w:r>
      <w:r w:rsidRPr="00B33709">
        <w:rPr>
          <w:rFonts w:ascii="Angsana New" w:hAnsi="Angsana New"/>
          <w:color w:val="322F32"/>
          <w:spacing w:val="-4"/>
          <w:sz w:val="32"/>
          <w:szCs w:val="32"/>
          <w:cs/>
        </w:rPr>
        <w:t>-</w:t>
      </w:r>
      <w:r w:rsidRPr="00B33709">
        <w:rPr>
          <w:rFonts w:ascii="Angsana New" w:hAnsi="Angsana New"/>
          <w:color w:val="322F32"/>
          <w:spacing w:val="-4"/>
          <w:sz w:val="32"/>
          <w:szCs w:val="32"/>
        </w:rPr>
        <w:t xml:space="preserve">19 </w:t>
      </w:r>
      <w:r w:rsidRPr="00B33709">
        <w:rPr>
          <w:rFonts w:ascii="Angsana New" w:hAnsi="Angsana New"/>
          <w:color w:val="322F32"/>
          <w:spacing w:val="-4"/>
          <w:sz w:val="32"/>
          <w:szCs w:val="32"/>
          <w:cs/>
        </w:rPr>
        <w:t>ที่ยังคงอยู่ในสถานการณ์ที่ความไม่แน่นอนสูงอาจเป็นผลให้กลุ่มบริษัท</w:t>
      </w:r>
      <w:r w:rsidRPr="00B33709">
        <w:rPr>
          <w:rFonts w:ascii="Angsana New" w:hAnsi="Angsana New"/>
          <w:color w:val="322F32"/>
          <w:sz w:val="32"/>
          <w:szCs w:val="32"/>
          <w:cs/>
        </w:rPr>
        <w:t>ต้องใช้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ดุลยพินิจมากในการประมาณการ โดยกำหนดให้มีการผ่อนปรนชั่วคราวทางบัญชีสำหรับระหว่างวันที่ </w:t>
      </w:r>
      <w:r w:rsidRPr="00B33709">
        <w:rPr>
          <w:rFonts w:ascii="Angsana New" w:hAnsi="Angsana New"/>
          <w:color w:val="322F32"/>
          <w:spacing w:val="-2"/>
          <w:sz w:val="32"/>
          <w:szCs w:val="32"/>
        </w:rPr>
        <w:t xml:space="preserve">1 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มกราคม </w:t>
      </w:r>
      <w:r w:rsidRPr="00B33709">
        <w:rPr>
          <w:rFonts w:ascii="Angsana New" w:hAnsi="Angsana New"/>
          <w:color w:val="322F32"/>
          <w:spacing w:val="-2"/>
          <w:sz w:val="32"/>
          <w:szCs w:val="32"/>
        </w:rPr>
        <w:t xml:space="preserve">2563 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ถึงวันที่ </w:t>
      </w:r>
      <w:r w:rsidRPr="00B33709">
        <w:rPr>
          <w:rFonts w:ascii="Angsana New" w:hAnsi="Angsana New"/>
          <w:color w:val="322F32"/>
          <w:spacing w:val="-2"/>
          <w:sz w:val="32"/>
          <w:szCs w:val="32"/>
        </w:rPr>
        <w:t xml:space="preserve">31 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ธันวาคม </w:t>
      </w:r>
      <w:r w:rsidRPr="00B33709">
        <w:rPr>
          <w:rFonts w:ascii="Angsana New" w:hAnsi="Angsana New"/>
          <w:color w:val="322F32"/>
          <w:spacing w:val="-2"/>
          <w:sz w:val="32"/>
          <w:szCs w:val="32"/>
        </w:rPr>
        <w:t>2563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 เท่านั้น </w:t>
      </w:r>
      <w:r w:rsidR="002B3A19"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>กลุ่ม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>บริษัทเลือกใช้</w:t>
      </w:r>
      <w:r w:rsidR="002F71E3"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>มาตร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>การผ่อน</w:t>
      </w:r>
      <w:r w:rsidRPr="00B33709">
        <w:rPr>
          <w:rFonts w:ascii="Angsana New" w:hAnsi="Angsana New"/>
          <w:color w:val="322F32"/>
          <w:sz w:val="32"/>
          <w:szCs w:val="32"/>
          <w:cs/>
        </w:rPr>
        <w:t>ปรน</w:t>
      </w:r>
      <w:r w:rsidR="002F71E3" w:rsidRPr="00B33709">
        <w:rPr>
          <w:rFonts w:ascii="Angsana New" w:hAnsi="Angsana New"/>
          <w:color w:val="322F32"/>
          <w:sz w:val="32"/>
          <w:szCs w:val="32"/>
          <w:cs/>
        </w:rPr>
        <w:t>ชั่วคราว</w:t>
      </w:r>
      <w:r w:rsidRPr="00B33709">
        <w:rPr>
          <w:rFonts w:ascii="Angsana New" w:hAnsi="Angsana New"/>
          <w:color w:val="322F32"/>
          <w:sz w:val="32"/>
          <w:szCs w:val="32"/>
          <w:cs/>
        </w:rPr>
        <w:t>ดังนี้</w:t>
      </w:r>
    </w:p>
    <w:p w14:paraId="52CC41DB" w14:textId="77777777" w:rsidR="001702CE" w:rsidRPr="00B33709" w:rsidRDefault="001702CE" w:rsidP="00EC3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322F32"/>
          <w:sz w:val="16"/>
          <w:szCs w:val="16"/>
        </w:rPr>
      </w:pPr>
    </w:p>
    <w:p w14:paraId="6A97F3AF" w14:textId="6A1AC18D" w:rsidR="008D2E6A" w:rsidRPr="00B33709" w:rsidRDefault="008D2E6A" w:rsidP="00EC3B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color w:val="322F32"/>
          <w:spacing w:val="-2"/>
          <w:sz w:val="32"/>
          <w:szCs w:val="32"/>
        </w:rPr>
      </w:pPr>
      <w:r w:rsidRPr="00B33709">
        <w:rPr>
          <w:rFonts w:ascii="Angsana New" w:hAnsi="Angsana New"/>
          <w:color w:val="322F32"/>
          <w:spacing w:val="2"/>
          <w:sz w:val="32"/>
          <w:szCs w:val="32"/>
          <w:cs/>
        </w:rPr>
        <w:t>การวัดมูลค่าผลขาดทุนด้านเครดิตที่คาดว่าจะเกิดขึ้นโดยวิธีอย่างง่ายตามมาตรฐานการรายงาน</w:t>
      </w:r>
      <w:r w:rsidRPr="00B33709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ทางการเงิน ฉบับที่ </w:t>
      </w:r>
      <w:r w:rsidR="00C0573E" w:rsidRPr="00B33709">
        <w:rPr>
          <w:rFonts w:ascii="Angsana New" w:hAnsi="Angsana New"/>
          <w:color w:val="322F32"/>
          <w:spacing w:val="-4"/>
          <w:sz w:val="32"/>
          <w:szCs w:val="32"/>
        </w:rPr>
        <w:t>9</w:t>
      </w:r>
      <w:r w:rsidRPr="00B33709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 เรื่อง เครื่องมือทางการเงิน </w:t>
      </w:r>
      <w:r w:rsidR="002B3A19" w:rsidRPr="00B33709">
        <w:rPr>
          <w:rFonts w:ascii="Angsana New" w:hAnsi="Angsana New"/>
          <w:color w:val="322F32"/>
          <w:spacing w:val="-4"/>
          <w:sz w:val="32"/>
          <w:szCs w:val="32"/>
          <w:cs/>
        </w:rPr>
        <w:t>กลุ่ม</w:t>
      </w:r>
      <w:r w:rsidRPr="00B33709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บริษัทใช้ข้อมูลในอดีต ณ วันที่ </w:t>
      </w:r>
      <w:r w:rsidR="00C0573E" w:rsidRPr="00B33709">
        <w:rPr>
          <w:rFonts w:ascii="Angsana New" w:hAnsi="Angsana New"/>
          <w:color w:val="322F32"/>
          <w:spacing w:val="-4"/>
          <w:sz w:val="32"/>
          <w:szCs w:val="32"/>
        </w:rPr>
        <w:t>1</w:t>
      </w:r>
      <w:r w:rsidRPr="00B33709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 มกราคม</w:t>
      </w:r>
      <w:r w:rsidRPr="00B33709">
        <w:rPr>
          <w:rFonts w:ascii="Angsana New" w:hAnsi="Angsana New"/>
          <w:color w:val="322F32"/>
          <w:sz w:val="32"/>
          <w:szCs w:val="32"/>
          <w:cs/>
        </w:rPr>
        <w:t xml:space="preserve"> </w:t>
      </w:r>
      <w:r w:rsidR="00C0573E" w:rsidRPr="00B33709">
        <w:rPr>
          <w:rFonts w:ascii="Angsana New" w:hAnsi="Angsana New"/>
          <w:color w:val="322F32"/>
          <w:sz w:val="32"/>
          <w:szCs w:val="32"/>
        </w:rPr>
        <w:t>2563</w:t>
      </w:r>
      <w:r w:rsidRPr="00B33709">
        <w:rPr>
          <w:rFonts w:ascii="Angsana New" w:hAnsi="Angsana New"/>
          <w:color w:val="322F32"/>
          <w:sz w:val="32"/>
          <w:szCs w:val="32"/>
          <w:cs/>
        </w:rPr>
        <w:t xml:space="preserve"> 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โดยไม่ได้นำข้อมูลคาดการณ์ในอนาคตที่ได้รับผลกระทบจากสถานการณ์ </w:t>
      </w:r>
      <w:r w:rsidRPr="00B33709">
        <w:rPr>
          <w:rFonts w:ascii="Angsana New" w:hAnsi="Angsana New"/>
          <w:color w:val="322F32"/>
          <w:spacing w:val="-2"/>
          <w:sz w:val="32"/>
          <w:szCs w:val="32"/>
        </w:rPr>
        <w:t>COVID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>-</w:t>
      </w:r>
      <w:r w:rsidRPr="00B33709">
        <w:rPr>
          <w:rFonts w:ascii="Angsana New" w:hAnsi="Angsana New"/>
          <w:color w:val="322F32"/>
          <w:spacing w:val="-2"/>
          <w:sz w:val="32"/>
          <w:szCs w:val="32"/>
        </w:rPr>
        <w:t>19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 มาใช้คำนวน</w:t>
      </w:r>
    </w:p>
    <w:p w14:paraId="5523B9E7" w14:textId="77777777" w:rsidR="00A6788C" w:rsidRPr="00B33709" w:rsidRDefault="00A6788C" w:rsidP="00EC3B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color w:val="322F32"/>
          <w:sz w:val="10"/>
          <w:szCs w:val="10"/>
        </w:rPr>
      </w:pPr>
    </w:p>
    <w:p w14:paraId="74594935" w14:textId="2A622744" w:rsidR="008D2E6A" w:rsidRPr="00B33709" w:rsidRDefault="008D2E6A" w:rsidP="00EC3B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color w:val="322F32"/>
          <w:sz w:val="32"/>
          <w:szCs w:val="32"/>
        </w:rPr>
      </w:pPr>
      <w:r w:rsidRPr="00B33709">
        <w:rPr>
          <w:rFonts w:ascii="Angsana New" w:hAnsi="Angsana New"/>
          <w:color w:val="322F32"/>
          <w:spacing w:val="-8"/>
          <w:sz w:val="32"/>
          <w:szCs w:val="32"/>
          <w:cs/>
        </w:rPr>
        <w:t>การกลับรายการสินทรัพย์ภาษีเงินได้รอการตัดบัญชี ตามมาตรฐานการบัญชี</w:t>
      </w:r>
      <w:r w:rsidR="00E876B7" w:rsidRPr="00B33709">
        <w:rPr>
          <w:rFonts w:ascii="Angsana New" w:hAnsi="Angsana New"/>
          <w:color w:val="322F32"/>
          <w:spacing w:val="-8"/>
          <w:sz w:val="32"/>
          <w:szCs w:val="32"/>
          <w:cs/>
        </w:rPr>
        <w:t xml:space="preserve"> </w:t>
      </w:r>
      <w:r w:rsidRPr="00B33709">
        <w:rPr>
          <w:rFonts w:ascii="Angsana New" w:hAnsi="Angsana New"/>
          <w:color w:val="322F32"/>
          <w:spacing w:val="-8"/>
          <w:sz w:val="32"/>
          <w:szCs w:val="32"/>
          <w:cs/>
        </w:rPr>
        <w:t xml:space="preserve">ฉบับที่ </w:t>
      </w:r>
      <w:r w:rsidR="00C0573E" w:rsidRPr="00B33709">
        <w:rPr>
          <w:rFonts w:ascii="Angsana New" w:hAnsi="Angsana New"/>
          <w:color w:val="322F32"/>
          <w:spacing w:val="-8"/>
          <w:sz w:val="32"/>
          <w:szCs w:val="32"/>
        </w:rPr>
        <w:t>12</w:t>
      </w:r>
      <w:r w:rsidRPr="00B33709">
        <w:rPr>
          <w:rFonts w:ascii="Angsana New" w:hAnsi="Angsana New"/>
          <w:color w:val="322F32"/>
          <w:spacing w:val="-8"/>
          <w:sz w:val="32"/>
          <w:szCs w:val="32"/>
          <w:cs/>
        </w:rPr>
        <w:t xml:space="preserve"> เรื่อง ภาษีเงิน</w:t>
      </w:r>
      <w:r w:rsidRPr="00B33709">
        <w:rPr>
          <w:rFonts w:ascii="Angsana New" w:hAnsi="Angsana New"/>
          <w:color w:val="322F32"/>
          <w:sz w:val="32"/>
          <w:szCs w:val="32"/>
          <w:cs/>
        </w:rPr>
        <w:t xml:space="preserve">ได้ </w:t>
      </w:r>
      <w:r w:rsidR="002B3A19" w:rsidRPr="00B33709">
        <w:rPr>
          <w:rFonts w:ascii="Angsana New" w:hAnsi="Angsana New"/>
          <w:color w:val="322F32"/>
          <w:sz w:val="32"/>
          <w:szCs w:val="32"/>
          <w:cs/>
        </w:rPr>
        <w:t>กลุ่ม</w:t>
      </w:r>
      <w:r w:rsidRPr="00B33709">
        <w:rPr>
          <w:rFonts w:ascii="Angsana New" w:hAnsi="Angsana New"/>
          <w:color w:val="322F32"/>
          <w:sz w:val="32"/>
          <w:szCs w:val="32"/>
          <w:cs/>
        </w:rPr>
        <w:t xml:space="preserve">บริษัทเลือกที่จะไม่นำข้อมูลที่เกี่ยวกับสถานการณ์ </w:t>
      </w:r>
      <w:r w:rsidRPr="00B33709">
        <w:rPr>
          <w:rFonts w:ascii="Angsana New" w:hAnsi="Angsana New"/>
          <w:color w:val="322F32"/>
          <w:sz w:val="32"/>
          <w:szCs w:val="32"/>
        </w:rPr>
        <w:t>COVID</w:t>
      </w:r>
      <w:r w:rsidRPr="00B33709">
        <w:rPr>
          <w:rFonts w:ascii="Angsana New" w:hAnsi="Angsana New"/>
          <w:color w:val="322F32"/>
          <w:sz w:val="32"/>
          <w:szCs w:val="32"/>
          <w:cs/>
        </w:rPr>
        <w:t>-</w:t>
      </w:r>
      <w:r w:rsidRPr="00B33709">
        <w:rPr>
          <w:rFonts w:ascii="Angsana New" w:hAnsi="Angsana New"/>
          <w:color w:val="322F32"/>
          <w:sz w:val="32"/>
          <w:szCs w:val="32"/>
        </w:rPr>
        <w:t>19</w:t>
      </w:r>
      <w:r w:rsidRPr="00B33709">
        <w:rPr>
          <w:rFonts w:ascii="Angsana New" w:hAnsi="Angsana New"/>
          <w:color w:val="322F32"/>
          <w:sz w:val="32"/>
          <w:szCs w:val="32"/>
          <w:cs/>
        </w:rPr>
        <w:t xml:space="preserve"> ที่มีความไม่แน่นอนซึ่งอาจกระทบต่อการประมาณการกำไรทางภาษีที่จะเกิดขึ้นในอนาคตมาเป็นข้อมูลในการประมาณการ</w:t>
      </w:r>
      <w:r w:rsidRPr="00B33709">
        <w:rPr>
          <w:rFonts w:ascii="Angsana New" w:hAnsi="Angsana New"/>
          <w:color w:val="322F32"/>
          <w:spacing w:val="-4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ความเพียงพอของกำไรทางภาษีที่จะเกิดขึ้นในอนาคตเพื่อที่จะใช้ประโยชน์จากสินทรัพย์ภาษีเงิน</w:t>
      </w:r>
      <w:r w:rsidRPr="00B33709">
        <w:rPr>
          <w:rFonts w:ascii="Angsana New" w:hAnsi="Angsana New"/>
          <w:color w:val="322F32"/>
          <w:sz w:val="32"/>
          <w:szCs w:val="32"/>
          <w:cs/>
        </w:rPr>
        <w:t>ได้รอตัดบัญชี</w:t>
      </w:r>
    </w:p>
    <w:p w14:paraId="31C72A7A" w14:textId="77777777" w:rsidR="00A6788C" w:rsidRPr="00B33709" w:rsidRDefault="00A6788C" w:rsidP="00EC3BBB">
      <w:pPr>
        <w:pStyle w:val="ListParagraph"/>
        <w:spacing w:line="240" w:lineRule="auto"/>
        <w:rPr>
          <w:rFonts w:ascii="Angsana New" w:hAnsi="Angsana New"/>
          <w:color w:val="322F32"/>
          <w:sz w:val="10"/>
          <w:szCs w:val="10"/>
        </w:rPr>
      </w:pPr>
    </w:p>
    <w:p w14:paraId="205A739C" w14:textId="562011DB" w:rsidR="008D2E6A" w:rsidRPr="00B33709" w:rsidRDefault="008D2E6A" w:rsidP="00EC3B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color w:val="322F32"/>
          <w:spacing w:val="-2"/>
          <w:sz w:val="32"/>
          <w:szCs w:val="32"/>
        </w:rPr>
      </w:pPr>
      <w:r w:rsidRPr="00B33709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การประเมินข้อบ่งชี้การด้อยค่าของสินทรัพย์ตามมาตรฐานการบัญชี ฉบับที่ </w:t>
      </w:r>
      <w:r w:rsidR="00C0573E" w:rsidRPr="00B33709">
        <w:rPr>
          <w:rFonts w:ascii="Angsana New" w:hAnsi="Angsana New"/>
          <w:color w:val="322F32"/>
          <w:spacing w:val="-4"/>
          <w:sz w:val="32"/>
          <w:szCs w:val="32"/>
        </w:rPr>
        <w:t>36</w:t>
      </w:r>
      <w:r w:rsidRPr="00B33709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 เรื่อง การด้อยค่าของ</w:t>
      </w:r>
      <w:r w:rsidRPr="00B33709">
        <w:rPr>
          <w:rFonts w:ascii="Angsana New" w:hAnsi="Angsana New"/>
          <w:color w:val="322F32"/>
          <w:spacing w:val="-6"/>
          <w:sz w:val="32"/>
          <w:szCs w:val="32"/>
          <w:cs/>
        </w:rPr>
        <w:t xml:space="preserve">สินทรัพย์ </w:t>
      </w:r>
      <w:r w:rsidR="002B3A19" w:rsidRPr="00B33709">
        <w:rPr>
          <w:rFonts w:ascii="Angsana New" w:hAnsi="Angsana New"/>
          <w:color w:val="322F32"/>
          <w:spacing w:val="-6"/>
          <w:sz w:val="32"/>
          <w:szCs w:val="32"/>
          <w:cs/>
        </w:rPr>
        <w:t>กลุ่ม</w:t>
      </w:r>
      <w:r w:rsidRPr="00B33709">
        <w:rPr>
          <w:rFonts w:ascii="Angsana New" w:hAnsi="Angsana New"/>
          <w:color w:val="322F32"/>
          <w:spacing w:val="-6"/>
          <w:sz w:val="32"/>
          <w:szCs w:val="32"/>
          <w:cs/>
        </w:rPr>
        <w:t xml:space="preserve">บริษัทเลือกไม่นำสถานการณ์ </w:t>
      </w:r>
      <w:r w:rsidRPr="00B33709">
        <w:rPr>
          <w:rFonts w:ascii="Angsana New" w:hAnsi="Angsana New"/>
          <w:color w:val="322F32"/>
          <w:spacing w:val="-6"/>
          <w:sz w:val="32"/>
          <w:szCs w:val="32"/>
        </w:rPr>
        <w:t>COVID</w:t>
      </w:r>
      <w:r w:rsidRPr="00B33709">
        <w:rPr>
          <w:rFonts w:ascii="Angsana New" w:hAnsi="Angsana New"/>
          <w:color w:val="322F32"/>
          <w:spacing w:val="-6"/>
          <w:sz w:val="32"/>
          <w:szCs w:val="32"/>
          <w:cs/>
        </w:rPr>
        <w:t>-</w:t>
      </w:r>
      <w:r w:rsidRPr="00B33709">
        <w:rPr>
          <w:rFonts w:ascii="Angsana New" w:hAnsi="Angsana New"/>
          <w:color w:val="322F32"/>
          <w:spacing w:val="-6"/>
          <w:sz w:val="32"/>
          <w:szCs w:val="32"/>
        </w:rPr>
        <w:t>19</w:t>
      </w:r>
      <w:r w:rsidRPr="00B33709">
        <w:rPr>
          <w:rFonts w:ascii="Angsana New" w:hAnsi="Angsana New"/>
          <w:color w:val="322F32"/>
          <w:spacing w:val="-6"/>
          <w:sz w:val="32"/>
          <w:szCs w:val="32"/>
          <w:cs/>
        </w:rPr>
        <w:t xml:space="preserve"> มาถือเป็นข้อบ่งชี้การด้อยค่า รวมทั้งไม่</w:t>
      </w:r>
      <w:r w:rsidRPr="00B33709">
        <w:rPr>
          <w:rFonts w:ascii="Angsana New" w:hAnsi="Angsana New"/>
          <w:color w:val="322F32"/>
          <w:sz w:val="32"/>
          <w:szCs w:val="32"/>
          <w:cs/>
        </w:rPr>
        <w:t>นำมากระทบต่อการพยากรณ์ทางการเงินในอนาคตเพื่อทดสอบการด้อยค่าของสินทรัพย์ไม่มีตัวตนที่มี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>อายุการใช้ประโยชน์ไม่ทราบแน่นอน</w:t>
      </w:r>
      <w:r w:rsidR="002F71E3"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>และ</w:t>
      </w:r>
      <w:r w:rsidRPr="00B33709">
        <w:rPr>
          <w:rFonts w:ascii="Angsana New" w:hAnsi="Angsana New"/>
          <w:color w:val="322F32"/>
          <w:spacing w:val="-2"/>
          <w:sz w:val="32"/>
          <w:szCs w:val="32"/>
          <w:cs/>
        </w:rPr>
        <w:t>สินทรัพย์ไม่มีตัวตนที่ยังไม่พร้อมใช้งานเป็นประจำทุกปี</w:t>
      </w:r>
    </w:p>
    <w:p w14:paraId="2759E4C3" w14:textId="77777777" w:rsidR="00A6788C" w:rsidRPr="00B33709" w:rsidRDefault="00A6788C" w:rsidP="00A67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color w:val="322F32"/>
          <w:sz w:val="10"/>
          <w:szCs w:val="10"/>
        </w:rPr>
      </w:pPr>
    </w:p>
    <w:p w14:paraId="4911FD2A" w14:textId="505C8002" w:rsidR="008D2E6A" w:rsidRPr="00B33709" w:rsidRDefault="008D2E6A" w:rsidP="000753B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color w:val="322F32"/>
          <w:sz w:val="32"/>
          <w:szCs w:val="32"/>
        </w:rPr>
      </w:pPr>
      <w:r w:rsidRPr="00B33709">
        <w:rPr>
          <w:rFonts w:ascii="Angsana New" w:hAnsi="Angsana New"/>
          <w:color w:val="322F32"/>
          <w:sz w:val="32"/>
          <w:szCs w:val="32"/>
          <w:cs/>
        </w:rPr>
        <w:lastRenderedPageBreak/>
        <w:t xml:space="preserve">การประมาณการหนี้สินตามมาตรฐานการบัญชี ฉบับที่ </w:t>
      </w:r>
      <w:r w:rsidRPr="00B33709">
        <w:rPr>
          <w:rFonts w:ascii="Angsana New" w:hAnsi="Angsana New"/>
          <w:color w:val="322F32"/>
          <w:sz w:val="32"/>
          <w:szCs w:val="32"/>
        </w:rPr>
        <w:t xml:space="preserve">37 </w:t>
      </w:r>
      <w:r w:rsidRPr="00B33709">
        <w:rPr>
          <w:rFonts w:ascii="Angsana New" w:hAnsi="Angsana New"/>
          <w:color w:val="322F32"/>
          <w:sz w:val="32"/>
          <w:szCs w:val="32"/>
          <w:cs/>
        </w:rPr>
        <w:t>เรื่อง ประมาณการหนี้สิน หนี้สินที่อาจ</w:t>
      </w:r>
      <w:r w:rsidRPr="00B33709">
        <w:rPr>
          <w:rFonts w:ascii="Angsana New" w:hAnsi="Angsana New"/>
          <w:color w:val="322F32"/>
          <w:spacing w:val="2"/>
          <w:sz w:val="32"/>
          <w:szCs w:val="32"/>
          <w:cs/>
        </w:rPr>
        <w:t xml:space="preserve">เกิดขึ้น และสินทรัพย์ที่อาจเกิดขึ้น </w:t>
      </w:r>
      <w:r w:rsidR="002B3A19" w:rsidRPr="00B33709">
        <w:rPr>
          <w:rFonts w:ascii="Angsana New" w:hAnsi="Angsana New"/>
          <w:color w:val="322F32"/>
          <w:spacing w:val="2"/>
          <w:sz w:val="32"/>
          <w:szCs w:val="32"/>
          <w:cs/>
        </w:rPr>
        <w:t>กลุ่ม</w:t>
      </w:r>
      <w:r w:rsidRPr="00B33709">
        <w:rPr>
          <w:rFonts w:ascii="Angsana New" w:hAnsi="Angsana New"/>
          <w:color w:val="322F32"/>
          <w:spacing w:val="2"/>
          <w:sz w:val="32"/>
          <w:szCs w:val="32"/>
          <w:cs/>
        </w:rPr>
        <w:t xml:space="preserve">บริษัทเลือกไม่นำสถานการณ์ </w:t>
      </w:r>
      <w:r w:rsidRPr="00B33709">
        <w:rPr>
          <w:rFonts w:ascii="Angsana New" w:hAnsi="Angsana New"/>
          <w:color w:val="322F32"/>
          <w:spacing w:val="2"/>
          <w:sz w:val="32"/>
          <w:szCs w:val="32"/>
        </w:rPr>
        <w:t>COVID</w:t>
      </w:r>
      <w:r w:rsidRPr="00B33709">
        <w:rPr>
          <w:rFonts w:ascii="Angsana New" w:hAnsi="Angsana New"/>
          <w:color w:val="322F32"/>
          <w:spacing w:val="2"/>
          <w:sz w:val="32"/>
          <w:szCs w:val="32"/>
          <w:cs/>
        </w:rPr>
        <w:t>-</w:t>
      </w:r>
      <w:r w:rsidRPr="00B33709">
        <w:rPr>
          <w:rFonts w:ascii="Angsana New" w:hAnsi="Angsana New"/>
          <w:color w:val="322F32"/>
          <w:spacing w:val="2"/>
          <w:sz w:val="32"/>
          <w:szCs w:val="32"/>
        </w:rPr>
        <w:t>19</w:t>
      </w:r>
      <w:r w:rsidRPr="00B33709">
        <w:rPr>
          <w:rFonts w:ascii="Angsana New" w:hAnsi="Angsana New"/>
          <w:color w:val="322F32"/>
          <w:spacing w:val="2"/>
          <w:sz w:val="32"/>
          <w:szCs w:val="32"/>
          <w:cs/>
        </w:rPr>
        <w:t xml:space="preserve"> มาพิจารณา</w:t>
      </w:r>
      <w:r w:rsidRPr="00B33709">
        <w:rPr>
          <w:rFonts w:ascii="Angsana New" w:hAnsi="Angsana New"/>
          <w:color w:val="322F32"/>
          <w:sz w:val="32"/>
          <w:szCs w:val="32"/>
          <w:cs/>
        </w:rPr>
        <w:t>เป็นเหตุการณ์ที่มีผลทำให้เกิดภาระผูกพันในปัจจุบันซึ่งเป็นผลจากเหตุการณ์ในอดีต</w:t>
      </w:r>
    </w:p>
    <w:p w14:paraId="441E4C53" w14:textId="77777777" w:rsidR="000753B5" w:rsidRPr="00B33709" w:rsidRDefault="000753B5" w:rsidP="00CF24D6">
      <w:pPr>
        <w:pStyle w:val="CordiaNew"/>
        <w:tabs>
          <w:tab w:val="clear" w:pos="4153"/>
          <w:tab w:val="clear" w:pos="8306"/>
        </w:tabs>
        <w:ind w:left="851"/>
        <w:rPr>
          <w:noProof/>
          <w:sz w:val="20"/>
          <w:szCs w:val="20"/>
        </w:rPr>
      </w:pPr>
    </w:p>
    <w:p w14:paraId="522A17C3" w14:textId="07A79C28" w:rsidR="008D2E6A" w:rsidRPr="00B33709" w:rsidRDefault="008D2E6A" w:rsidP="00075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noProof/>
          <w:sz w:val="32"/>
          <w:szCs w:val="32"/>
        </w:rPr>
      </w:pPr>
      <w:r w:rsidRPr="00B33709">
        <w:rPr>
          <w:rFonts w:ascii="Angsana New" w:hAnsi="Angsana New"/>
          <w:noProof/>
          <w:sz w:val="32"/>
          <w:szCs w:val="32"/>
          <w:cs/>
        </w:rPr>
        <w:t>ทั้งนี้ นอกเหนือจากการเลือกใช้มาตรการผ่อนปรนชั่วคราวทางบัญชีข้างต้นแล้ว กลุ่มบริษัทยังปฏิบัติตามมาตรฐานการรายงานทางการเงินเช่นเดิม</w:t>
      </w:r>
    </w:p>
    <w:p w14:paraId="59BD60F1" w14:textId="6DB07A7F" w:rsidR="007579A6" w:rsidRPr="00B33709" w:rsidRDefault="007579A6" w:rsidP="00CF24D6">
      <w:pPr>
        <w:pStyle w:val="CordiaNew"/>
        <w:tabs>
          <w:tab w:val="clear" w:pos="4153"/>
        </w:tabs>
        <w:rPr>
          <w:color w:val="auto"/>
          <w:sz w:val="20"/>
          <w:szCs w:val="20"/>
        </w:rPr>
      </w:pPr>
    </w:p>
    <w:p w14:paraId="513CD1B2" w14:textId="73EAA901" w:rsidR="007579A6" w:rsidRPr="00B33709" w:rsidRDefault="007579A6" w:rsidP="000753B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33709">
        <w:rPr>
          <w:rFonts w:ascii="Angsana New" w:hAnsi="Angsana New"/>
          <w:sz w:val="32"/>
          <w:szCs w:val="32"/>
          <w:cs/>
          <w:lang w:val="th-TH"/>
        </w:rPr>
        <w:t>มาตรฐานการรายงานทางการเงินใหม่</w:t>
      </w:r>
      <w:r w:rsidR="007A6B86" w:rsidRPr="00B33709">
        <w:rPr>
          <w:rFonts w:ascii="Angsana New" w:hAnsi="Angsana New"/>
          <w:sz w:val="32"/>
          <w:szCs w:val="32"/>
          <w:cs/>
          <w:lang w:val="th-TH"/>
        </w:rPr>
        <w:t>ที่ยังไม่ได้ใช้</w:t>
      </w:r>
    </w:p>
    <w:p w14:paraId="254572D5" w14:textId="30710205" w:rsidR="007579A6" w:rsidRPr="00B33709" w:rsidRDefault="007579A6" w:rsidP="00CF24D6">
      <w:pPr>
        <w:pStyle w:val="CordiaNew"/>
        <w:tabs>
          <w:tab w:val="clear" w:pos="4153"/>
        </w:tabs>
        <w:rPr>
          <w:color w:val="auto"/>
          <w:sz w:val="16"/>
          <w:szCs w:val="16"/>
          <w:highlight w:val="yellow"/>
          <w:cs/>
          <w:lang w:val="th-TH"/>
        </w:rPr>
      </w:pPr>
    </w:p>
    <w:p w14:paraId="74530EB2" w14:textId="458197D7" w:rsidR="007579A6" w:rsidRPr="00B33709" w:rsidRDefault="007579A6" w:rsidP="00075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33709">
        <w:rPr>
          <w:rFonts w:ascii="Angsana New" w:hAnsi="Angsana New"/>
          <w:sz w:val="32"/>
          <w:szCs w:val="32"/>
          <w:cs/>
          <w:lang w:val="th-TH"/>
        </w:rPr>
        <w:t>มาตรฐาน</w:t>
      </w:r>
      <w:r w:rsidRPr="00B33709">
        <w:rPr>
          <w:rFonts w:ascii="Angsana New" w:hAnsi="Angsana New"/>
          <w:sz w:val="32"/>
          <w:szCs w:val="32"/>
          <w:cs/>
        </w:rPr>
        <w:t>การ</w:t>
      </w:r>
      <w:r w:rsidRPr="00B33709">
        <w:rPr>
          <w:rFonts w:ascii="Angsana New" w:hAnsi="Angsana New"/>
          <w:sz w:val="32"/>
          <w:szCs w:val="32"/>
          <w:cs/>
          <w:lang w:val="th-TH"/>
        </w:rPr>
        <w:t>รายงานทางการเงิน</w:t>
      </w:r>
      <w:r w:rsidR="007A6B86" w:rsidRPr="00B33709">
        <w:rPr>
          <w:rFonts w:ascii="Angsana New" w:hAnsi="Angsana New"/>
          <w:sz w:val="32"/>
          <w:szCs w:val="32"/>
          <w:cs/>
          <w:lang w:val="th-TH"/>
        </w:rPr>
        <w:t xml:space="preserve">ใหม่ซึ่งยังไม่มีผลบังคับใช้สำหรับรอบระยะเวลาการรายงานสิ้นสุดวันที่ </w:t>
      </w:r>
      <w:r w:rsidR="00C0573E" w:rsidRPr="00B33709">
        <w:rPr>
          <w:rFonts w:ascii="Angsana New" w:hAnsi="Angsana New"/>
          <w:sz w:val="32"/>
          <w:szCs w:val="32"/>
        </w:rPr>
        <w:t>31</w:t>
      </w:r>
      <w:r w:rsidR="007A6B86" w:rsidRPr="00B33709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C0573E" w:rsidRPr="00B33709">
        <w:rPr>
          <w:rFonts w:ascii="Angsana New" w:hAnsi="Angsana New"/>
          <w:sz w:val="32"/>
          <w:szCs w:val="32"/>
        </w:rPr>
        <w:t>2563</w:t>
      </w:r>
      <w:r w:rsidR="007A6B86" w:rsidRPr="00B33709">
        <w:rPr>
          <w:rFonts w:ascii="Angsana New" w:hAnsi="Angsana New"/>
          <w:sz w:val="32"/>
          <w:szCs w:val="32"/>
          <w:cs/>
          <w:lang w:val="th-TH"/>
        </w:rPr>
        <w:t xml:space="preserve"> กลุ่มบริษัทไม่ได้</w:t>
      </w:r>
      <w:r w:rsidR="00E872C4" w:rsidRPr="00B33709">
        <w:rPr>
          <w:rFonts w:ascii="Angsana New" w:hAnsi="Angsana New"/>
          <w:sz w:val="32"/>
          <w:szCs w:val="32"/>
          <w:cs/>
          <w:lang w:val="th-TH"/>
        </w:rPr>
        <w:t>เลือกถือปฏิบัติก่อนวันที่มีผลบังคับ</w:t>
      </w:r>
      <w:r w:rsidR="007A6B86" w:rsidRPr="00B33709">
        <w:rPr>
          <w:rFonts w:ascii="Angsana New" w:hAnsi="Angsana New"/>
          <w:sz w:val="32"/>
          <w:szCs w:val="32"/>
          <w:cs/>
          <w:lang w:val="th-TH"/>
        </w:rPr>
        <w:t>ใช้</w:t>
      </w:r>
      <w:r w:rsidR="00EE52B8" w:rsidRPr="00B33709">
        <w:rPr>
          <w:rFonts w:ascii="Angsana New" w:hAnsi="Angsana New"/>
          <w:sz w:val="32"/>
          <w:szCs w:val="32"/>
          <w:cs/>
          <w:lang w:val="th-TH"/>
        </w:rPr>
        <w:t xml:space="preserve"> ม</w:t>
      </w:r>
      <w:r w:rsidR="00E872C4" w:rsidRPr="00B33709">
        <w:rPr>
          <w:rFonts w:ascii="Angsana New" w:hAnsi="Angsana New"/>
          <w:sz w:val="32"/>
          <w:szCs w:val="32"/>
          <w:cs/>
          <w:lang w:val="th-TH"/>
        </w:rPr>
        <w:t>าตรฐานการรายงาน</w:t>
      </w:r>
      <w:r w:rsidR="00E872C4" w:rsidRPr="00B33709">
        <w:rPr>
          <w:rFonts w:ascii="Angsana New" w:hAnsi="Angsana New"/>
          <w:spacing w:val="-4"/>
          <w:sz w:val="32"/>
          <w:szCs w:val="32"/>
          <w:cs/>
          <w:lang w:val="th-TH"/>
        </w:rPr>
        <w:t>ทางการเงินใหม่</w:t>
      </w:r>
      <w:r w:rsidR="00EE52B8" w:rsidRPr="00B33709">
        <w:rPr>
          <w:rFonts w:ascii="Angsana New" w:hAnsi="Angsana New"/>
          <w:spacing w:val="-4"/>
          <w:sz w:val="32"/>
          <w:szCs w:val="32"/>
          <w:cs/>
          <w:lang w:val="th-TH"/>
        </w:rPr>
        <w:t>ไม่มีผลกระทบอย่างมีนัยสำคัญต่อการรายงานในงวดปัจจุบันหรืออนาคตและรายการ</w:t>
      </w:r>
      <w:r w:rsidR="00413868" w:rsidRPr="00B33709">
        <w:rPr>
          <w:rFonts w:ascii="Angsana New" w:hAnsi="Angsana New"/>
          <w:sz w:val="32"/>
          <w:szCs w:val="32"/>
          <w:cs/>
          <w:lang w:val="th-TH"/>
        </w:rPr>
        <w:t>ค้า</w:t>
      </w:r>
      <w:r w:rsidR="00EE52B8" w:rsidRPr="00B33709">
        <w:rPr>
          <w:rFonts w:ascii="Angsana New" w:hAnsi="Angsana New"/>
          <w:sz w:val="32"/>
          <w:szCs w:val="32"/>
          <w:cs/>
          <w:lang w:val="th-TH"/>
        </w:rPr>
        <w:t>ที่คาดว่าจะเกิดขึ้นในอนาคต</w:t>
      </w:r>
      <w:r w:rsidR="00E872C4" w:rsidRPr="00B33709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3A88B55D" w14:textId="77777777" w:rsidR="001702CE" w:rsidRPr="00B33709" w:rsidRDefault="001702CE" w:rsidP="00252AD7">
      <w:pPr>
        <w:shd w:val="clear" w:color="auto" w:fill="FFFFFF"/>
        <w:spacing w:line="240" w:lineRule="auto"/>
        <w:jc w:val="thaiDistribute"/>
        <w:rPr>
          <w:rFonts w:ascii="Angsana New" w:hAnsi="Angsana New"/>
          <w:color w:val="322F32"/>
          <w:sz w:val="32"/>
          <w:szCs w:val="32"/>
          <w:highlight w:val="yellow"/>
        </w:rPr>
      </w:pPr>
    </w:p>
    <w:p w14:paraId="4D719873" w14:textId="5D07FE74" w:rsidR="007579A6" w:rsidRPr="00B33709" w:rsidRDefault="007579A6" w:rsidP="000753B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B33709">
        <w:rPr>
          <w:rFonts w:ascii="Angsana New" w:hAnsi="Angsana New"/>
          <w:sz w:val="32"/>
          <w:szCs w:val="32"/>
          <w:u w:val="single"/>
          <w:cs/>
        </w:rPr>
        <w:t>การเปลี่ยนแปลงนโยบายการบัญชี</w:t>
      </w:r>
    </w:p>
    <w:p w14:paraId="3A81C579" w14:textId="77777777" w:rsidR="001A1A68" w:rsidRPr="00B33709" w:rsidRDefault="001A1A68" w:rsidP="00CF24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/>
        <w:jc w:val="thaiDistribute"/>
        <w:rPr>
          <w:rFonts w:ascii="Angsana New" w:hAnsi="Angsana New"/>
          <w:sz w:val="20"/>
          <w:szCs w:val="20"/>
        </w:rPr>
      </w:pPr>
    </w:p>
    <w:p w14:paraId="525402DC" w14:textId="77777777" w:rsidR="00655689" w:rsidRPr="00B33709" w:rsidRDefault="00655689" w:rsidP="00592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การใช้มาตรฐานการรายงานทางการเงินใหม่ตามหมายเหตุประกอบงบการเงินข้อ </w:t>
      </w:r>
      <w:r w:rsidRPr="00B33709">
        <w:rPr>
          <w:rFonts w:ascii="Angsana New" w:hAnsi="Angsana New"/>
          <w:sz w:val="32"/>
          <w:szCs w:val="32"/>
        </w:rPr>
        <w:t xml:space="preserve">3 </w:t>
      </w:r>
      <w:r w:rsidRPr="00B33709">
        <w:rPr>
          <w:rFonts w:ascii="Angsana New" w:hAnsi="Angsana New"/>
          <w:sz w:val="32"/>
          <w:szCs w:val="32"/>
          <w:cs/>
        </w:rPr>
        <w:t>มีผลกระทบที่เป็นสาระสำคัญกับงบการเงินระหว่างกาลของบริษัทและบริษัทย่อยที่แตกต่างจากงบการเงินปีก่อน ดังนี้</w:t>
      </w:r>
    </w:p>
    <w:p w14:paraId="7BFE8D68" w14:textId="77777777" w:rsidR="00655689" w:rsidRPr="00B33709" w:rsidRDefault="00655689" w:rsidP="00CF24D6">
      <w:pPr>
        <w:pStyle w:val="CordiaNew"/>
        <w:tabs>
          <w:tab w:val="clear" w:pos="4153"/>
          <w:tab w:val="left" w:pos="810"/>
        </w:tabs>
        <w:ind w:left="720"/>
        <w:rPr>
          <w:color w:val="auto"/>
          <w:sz w:val="20"/>
          <w:szCs w:val="20"/>
        </w:rPr>
      </w:pPr>
    </w:p>
    <w:p w14:paraId="6F83D50D" w14:textId="0F82E7C7" w:rsidR="00655689" w:rsidRPr="00B33709" w:rsidRDefault="00C0573E" w:rsidP="00592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 w:hanging="36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</w:rPr>
        <w:t>4</w:t>
      </w:r>
      <w:r w:rsidR="00655689" w:rsidRPr="00B33709">
        <w:rPr>
          <w:rFonts w:ascii="Angsana New" w:hAnsi="Angsana New"/>
          <w:sz w:val="32"/>
          <w:szCs w:val="32"/>
          <w:cs/>
        </w:rPr>
        <w:t>.</w:t>
      </w:r>
      <w:r w:rsidRPr="00B33709">
        <w:rPr>
          <w:rFonts w:ascii="Angsana New" w:hAnsi="Angsana New"/>
          <w:sz w:val="32"/>
          <w:szCs w:val="32"/>
        </w:rPr>
        <w:t>1</w:t>
      </w:r>
      <w:r w:rsidR="00592B5F" w:rsidRPr="00B33709">
        <w:rPr>
          <w:rFonts w:ascii="Angsana New" w:hAnsi="Angsana New"/>
          <w:sz w:val="32"/>
          <w:szCs w:val="32"/>
        </w:rPr>
        <w:tab/>
      </w:r>
      <w:r w:rsidR="00655689" w:rsidRPr="00B33709">
        <w:rPr>
          <w:rFonts w:ascii="Angsana New" w:hAnsi="Angsana New"/>
          <w:sz w:val="32"/>
          <w:szCs w:val="32"/>
          <w:cs/>
        </w:rPr>
        <w:t>นโยบายการบัญชี</w:t>
      </w:r>
      <w:r w:rsidR="002F71E3" w:rsidRPr="00B33709">
        <w:rPr>
          <w:rFonts w:ascii="Angsana New" w:hAnsi="Angsana New"/>
          <w:sz w:val="32"/>
          <w:szCs w:val="32"/>
          <w:cs/>
        </w:rPr>
        <w:t>ใหม่</w:t>
      </w:r>
    </w:p>
    <w:p w14:paraId="2F9140BF" w14:textId="77777777" w:rsidR="00655689" w:rsidRPr="00B33709" w:rsidRDefault="00655689" w:rsidP="007823E6">
      <w:pPr>
        <w:pStyle w:val="CordiaNew"/>
        <w:tabs>
          <w:tab w:val="clear" w:pos="4153"/>
          <w:tab w:val="left" w:pos="810"/>
        </w:tabs>
        <w:ind w:left="450"/>
        <w:jc w:val="thaiDistribute"/>
        <w:rPr>
          <w:color w:val="auto"/>
          <w:sz w:val="18"/>
          <w:szCs w:val="18"/>
        </w:rPr>
      </w:pPr>
    </w:p>
    <w:p w14:paraId="726D9DF3" w14:textId="6F2B26CE" w:rsidR="00655689" w:rsidRPr="00B33709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B33709">
        <w:rPr>
          <w:rFonts w:ascii="Angsana New" w:hAnsi="Angsana New"/>
          <w:i/>
          <w:iCs/>
          <w:sz w:val="32"/>
          <w:szCs w:val="32"/>
          <w:cs/>
        </w:rPr>
        <w:t>ลูกหนี้การค้า</w:t>
      </w:r>
      <w:r w:rsidR="00DE60FF" w:rsidRPr="00B33709">
        <w:rPr>
          <w:rFonts w:ascii="Angsana New" w:hAnsi="Angsana New"/>
          <w:i/>
          <w:iCs/>
          <w:sz w:val="32"/>
          <w:szCs w:val="32"/>
          <w:cs/>
        </w:rPr>
        <w:t>และ</w:t>
      </w:r>
      <w:r w:rsidRPr="00B33709">
        <w:rPr>
          <w:rFonts w:ascii="Angsana New" w:hAnsi="Angsana New"/>
          <w:i/>
          <w:iCs/>
          <w:sz w:val="32"/>
          <w:szCs w:val="32"/>
          <w:cs/>
        </w:rPr>
        <w:t>ลูกหนี้อื่น</w:t>
      </w:r>
    </w:p>
    <w:p w14:paraId="0DFEA843" w14:textId="77777777" w:rsidR="00E876B7" w:rsidRPr="00B33709" w:rsidRDefault="00E876B7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7E23D5D" w14:textId="1B93BE77" w:rsidR="00655689" w:rsidRPr="00B33709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ลูกหนี้การค้า</w:t>
      </w:r>
      <w:r w:rsidR="006B3B1B" w:rsidRPr="00B33709">
        <w:rPr>
          <w:rFonts w:ascii="Angsana New" w:hAnsi="Angsana New"/>
          <w:sz w:val="32"/>
          <w:szCs w:val="32"/>
          <w:cs/>
        </w:rPr>
        <w:t>และ</w:t>
      </w:r>
      <w:r w:rsidRPr="00B33709">
        <w:rPr>
          <w:rFonts w:ascii="Angsana New" w:hAnsi="Angsana New"/>
          <w:sz w:val="32"/>
          <w:szCs w:val="32"/>
          <w:cs/>
        </w:rPr>
        <w:t>ลูกหนี้อื่น รับรู้มูลค่าเริ่มแรกตามราคาที่ตกลงกันอย่างไม่มีเงื่อนไขซึ่งไม่มีองค์ประกอบเกี่ยวกับการจัดหาเงินที่มีนัยสำคัญ ทั้งนี้ ส่วนประกอบทางการเงินดังกล่าวจะรับรู้ด้วยมูลค่ายุติธรรม ลูกหนี้ดังกล่าววัดมูลค่าภายหลังด้วยราคาทุนตัดจำหน่ายโดยใช้วิธีดอกเบี้ยที่แท้จริงสุทธิด้วยค่าเผื่อผลขาดทุน</w:t>
      </w:r>
    </w:p>
    <w:p w14:paraId="7D58DFBD" w14:textId="77777777" w:rsidR="00655689" w:rsidRPr="00B33709" w:rsidRDefault="00655689" w:rsidP="00CF24D6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558C5663" w14:textId="0E019F25" w:rsidR="00655689" w:rsidRPr="00B33709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กลุ่มบริษัทเลือกวิธีการอย่างง่ายในการวัดผลขาดทุนด้านเครดิตที่คาดว่าจะเกิดขึ้นตลอดอายุเพื่อประมาณการค่าเผื่อผลขาดทุน โดยมีการจัดประเภทลักษณะของความเสี่ยงด้านเครดิตและประสบการณ์ในอดีต</w:t>
      </w:r>
    </w:p>
    <w:p w14:paraId="03DAF035" w14:textId="77777777" w:rsidR="00655689" w:rsidRPr="00B33709" w:rsidRDefault="00655689" w:rsidP="00CF24D6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013DC560" w14:textId="254CE84F" w:rsidR="00655689" w:rsidRPr="00B33709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ผลขาดทุนด้านเครดิตที่คาดว่าจะเกิดขึ้นคำนวณจากประวัติการจ่ายชำระหนี้ของรายได้สำหรับระยะเวลา </w:t>
      </w:r>
      <w:r w:rsidR="001702CE" w:rsidRPr="00B33709">
        <w:rPr>
          <w:rFonts w:ascii="Angsana New" w:hAnsi="Angsana New"/>
          <w:sz w:val="32"/>
          <w:szCs w:val="32"/>
        </w:rPr>
        <w:t>24</w:t>
      </w:r>
      <w:r w:rsidRPr="00B33709">
        <w:rPr>
          <w:rFonts w:ascii="Angsana New" w:hAnsi="Angsana New"/>
          <w:sz w:val="32"/>
          <w:szCs w:val="32"/>
          <w:cs/>
        </w:rPr>
        <w:t xml:space="preserve"> เดือน ก่อนวันที่ </w:t>
      </w:r>
      <w:r w:rsidR="00C0573E" w:rsidRPr="00B33709">
        <w:rPr>
          <w:rFonts w:ascii="Angsana New" w:hAnsi="Angsana New"/>
          <w:sz w:val="32"/>
          <w:szCs w:val="32"/>
        </w:rPr>
        <w:t>31</w:t>
      </w:r>
      <w:r w:rsidRPr="00B3370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33709">
        <w:rPr>
          <w:rFonts w:ascii="Angsana New" w:hAnsi="Angsana New"/>
          <w:sz w:val="32"/>
          <w:szCs w:val="32"/>
        </w:rPr>
        <w:t xml:space="preserve">2562 </w:t>
      </w:r>
      <w:r w:rsidRPr="00B33709">
        <w:rPr>
          <w:rFonts w:ascii="Angsana New" w:hAnsi="Angsana New"/>
          <w:sz w:val="32"/>
          <w:szCs w:val="32"/>
          <w:cs/>
        </w:rPr>
        <w:t>อัตราผลขาดทุนในอดีตปรับปรุงด้วยผลกระทบของ</w:t>
      </w:r>
      <w:r w:rsidRPr="00B33709">
        <w:rPr>
          <w:rFonts w:ascii="Angsana New" w:hAnsi="Angsana New"/>
          <w:spacing w:val="-4"/>
          <w:sz w:val="32"/>
          <w:szCs w:val="32"/>
          <w:cs/>
        </w:rPr>
        <w:t>สภาพการณ์ปัจจุบันและการพยากรณ์สภาวะเศรษฐกิจในอนาคตที่มีผลต่อความสามารถในการชำระ</w:t>
      </w:r>
      <w:r w:rsidRPr="00B33709">
        <w:rPr>
          <w:rFonts w:ascii="Angsana New" w:hAnsi="Angsana New"/>
          <w:sz w:val="32"/>
          <w:szCs w:val="32"/>
          <w:cs/>
        </w:rPr>
        <w:t>หนี้</w:t>
      </w:r>
      <w:r w:rsidRPr="00B33709">
        <w:rPr>
          <w:rFonts w:ascii="Angsana New" w:hAnsi="Angsana New"/>
          <w:spacing w:val="2"/>
          <w:sz w:val="32"/>
          <w:szCs w:val="32"/>
          <w:cs/>
        </w:rPr>
        <w:t>ของลูกค้า</w:t>
      </w:r>
    </w:p>
    <w:p w14:paraId="7CE7AF89" w14:textId="08815534" w:rsidR="00655689" w:rsidRPr="00B33709" w:rsidRDefault="00655689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เลือกปรับปรุงผลกระทบสะสมเกี่ยวกับการด้อยค่าจากการถือปฏิบัติตามมาตรฐานรายงานทางการเงิน ฉบับที่ </w:t>
      </w:r>
      <w:r w:rsidR="00C0573E" w:rsidRPr="00B33709">
        <w:rPr>
          <w:rFonts w:ascii="Angsana New" w:hAnsi="Angsana New"/>
          <w:sz w:val="32"/>
          <w:szCs w:val="32"/>
        </w:rPr>
        <w:t>9</w:t>
      </w:r>
      <w:r w:rsidRPr="00B33709">
        <w:rPr>
          <w:rFonts w:ascii="Angsana New" w:hAnsi="Angsana New"/>
          <w:sz w:val="32"/>
          <w:szCs w:val="32"/>
          <w:cs/>
        </w:rPr>
        <w:t xml:space="preserve"> </w:t>
      </w:r>
      <w:r w:rsidRPr="00B33709">
        <w:rPr>
          <w:rFonts w:ascii="Angsana New" w:hAnsi="Angsana New"/>
          <w:sz w:val="32"/>
          <w:szCs w:val="32"/>
          <w:cs/>
          <w:lang w:val="th-TH"/>
        </w:rPr>
        <w:t>เรื่อง “เครื่องมือทางการเงิน” เป็นครั้งแรก โดยรับรู้ผลกระทบสะสมดังกล่าวเป็นรายการปรับปรุงกับ</w:t>
      </w:r>
      <w:r w:rsidR="00AA07B9">
        <w:rPr>
          <w:rFonts w:ascii="Angsana New" w:hAnsi="Angsana New" w:hint="cs"/>
          <w:sz w:val="32"/>
          <w:szCs w:val="32"/>
          <w:cs/>
          <w:lang w:val="th-TH"/>
        </w:rPr>
        <w:t>ขาดทุน</w:t>
      </w:r>
      <w:r w:rsidRPr="00B33709">
        <w:rPr>
          <w:rFonts w:ascii="Angsana New" w:hAnsi="Angsana New"/>
          <w:sz w:val="32"/>
          <w:szCs w:val="32"/>
          <w:cs/>
          <w:lang w:val="th-TH"/>
        </w:rPr>
        <w:t xml:space="preserve">สะสม ณ วันที่ </w:t>
      </w:r>
      <w:r w:rsidRPr="00B33709">
        <w:rPr>
          <w:rFonts w:ascii="Angsana New" w:hAnsi="Angsana New"/>
          <w:sz w:val="32"/>
          <w:szCs w:val="32"/>
        </w:rPr>
        <w:t xml:space="preserve">1 </w:t>
      </w:r>
      <w:r w:rsidRPr="00B33709">
        <w:rPr>
          <w:rFonts w:ascii="Angsana New" w:hAnsi="Angsana New"/>
          <w:sz w:val="32"/>
          <w:szCs w:val="32"/>
          <w:cs/>
        </w:rPr>
        <w:t xml:space="preserve">มกราคม </w:t>
      </w:r>
      <w:r w:rsidR="00C0573E" w:rsidRPr="00B33709">
        <w:rPr>
          <w:rFonts w:ascii="Angsana New" w:hAnsi="Angsana New"/>
          <w:sz w:val="32"/>
          <w:szCs w:val="32"/>
        </w:rPr>
        <w:t>2563</w:t>
      </w:r>
    </w:p>
    <w:p w14:paraId="5F4606E4" w14:textId="77777777" w:rsidR="00655689" w:rsidRPr="00B33709" w:rsidRDefault="00655689" w:rsidP="00A46661">
      <w:pPr>
        <w:pStyle w:val="ListParagraph"/>
        <w:spacing w:line="240" w:lineRule="auto"/>
        <w:ind w:left="1279"/>
        <w:jc w:val="thaiDistribute"/>
        <w:rPr>
          <w:rFonts w:ascii="Angsana New" w:hAnsi="Angsana New"/>
          <w:sz w:val="20"/>
          <w:szCs w:val="20"/>
        </w:rPr>
      </w:pPr>
    </w:p>
    <w:p w14:paraId="1C8336DE" w14:textId="42D90C39" w:rsidR="00655689" w:rsidRPr="00B33709" w:rsidRDefault="00655689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B33709">
        <w:rPr>
          <w:rFonts w:ascii="Angsana New" w:hAnsi="Angsana New"/>
          <w:i/>
          <w:iCs/>
          <w:sz w:val="32"/>
          <w:szCs w:val="32"/>
          <w:cs/>
        </w:rPr>
        <w:t>เงินลงทุน</w:t>
      </w:r>
      <w:r w:rsidR="006D7C83" w:rsidRPr="00B33709">
        <w:rPr>
          <w:rFonts w:ascii="Angsana New" w:hAnsi="Angsana New"/>
          <w:i/>
          <w:iCs/>
          <w:sz w:val="32"/>
          <w:szCs w:val="32"/>
          <w:cs/>
        </w:rPr>
        <w:t>และสินทรัพย์ทางการเงินอื่น</w:t>
      </w:r>
    </w:p>
    <w:p w14:paraId="1BB6BF0D" w14:textId="77777777" w:rsidR="007823E6" w:rsidRPr="00B33709" w:rsidRDefault="007823E6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18"/>
        </w:rPr>
      </w:pPr>
    </w:p>
    <w:p w14:paraId="70DC948C" w14:textId="0C168DB1" w:rsidR="00655689" w:rsidRPr="00B33709" w:rsidRDefault="00C0573E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</w:rPr>
        <w:t>1</w:t>
      </w:r>
      <w:r w:rsidR="002A6B09" w:rsidRPr="00B33709">
        <w:rPr>
          <w:rFonts w:ascii="Angsana New" w:hAnsi="Angsana New"/>
          <w:sz w:val="32"/>
          <w:szCs w:val="32"/>
          <w:cs/>
        </w:rPr>
        <w:t>)</w:t>
      </w:r>
      <w:r w:rsidR="000963CF" w:rsidRPr="00B33709">
        <w:rPr>
          <w:rFonts w:ascii="Angsana New" w:hAnsi="Angsana New"/>
          <w:sz w:val="32"/>
          <w:szCs w:val="32"/>
          <w:cs/>
        </w:rPr>
        <w:tab/>
      </w:r>
      <w:r w:rsidR="006D7C83" w:rsidRPr="00B33709">
        <w:rPr>
          <w:rFonts w:ascii="Angsana New" w:hAnsi="Angsana New"/>
          <w:sz w:val="32"/>
          <w:szCs w:val="32"/>
          <w:cs/>
        </w:rPr>
        <w:t>การจัดประเภทรายการ</w:t>
      </w:r>
    </w:p>
    <w:p w14:paraId="4B622C3E" w14:textId="77777777" w:rsidR="005824E4" w:rsidRPr="00B33709" w:rsidRDefault="005824E4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54DD0587" w14:textId="44E61FE3" w:rsidR="006D7C83" w:rsidRPr="00B33709" w:rsidRDefault="006D7C83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โดยมีการวัดมูลค่าดังนี้</w:t>
      </w:r>
    </w:p>
    <w:p w14:paraId="7D94E2F6" w14:textId="3FD8F418" w:rsidR="006D7C83" w:rsidRPr="00B33709" w:rsidRDefault="006D7C83" w:rsidP="002C28E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วัดมูลค่าภายหลังด้วยมูลค่ายุติธรรมทั้งผ่าน</w:t>
      </w:r>
      <w:r w:rsidR="00993488" w:rsidRPr="00B33709">
        <w:rPr>
          <w:rFonts w:ascii="Angsana New" w:hAnsi="Angsana New"/>
          <w:sz w:val="32"/>
          <w:szCs w:val="32"/>
          <w:cs/>
        </w:rPr>
        <w:t>กำไรขาดทุนเบ็ดเสร็จอื่นและกำไรขาดทุน และ</w:t>
      </w:r>
    </w:p>
    <w:p w14:paraId="5D970D96" w14:textId="705F8C78" w:rsidR="00993488" w:rsidRPr="00B33709" w:rsidRDefault="00993488" w:rsidP="002C28E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วัดมูลค่าด้วยราคาทุนตัดจำหน่าย</w:t>
      </w:r>
    </w:p>
    <w:p w14:paraId="5C78B733" w14:textId="644665B3" w:rsidR="00106117" w:rsidRPr="00B33709" w:rsidRDefault="00106117" w:rsidP="00A46661">
      <w:pPr>
        <w:pStyle w:val="ListParagraph"/>
        <w:tabs>
          <w:tab w:val="clear" w:pos="907"/>
          <w:tab w:val="left" w:pos="993"/>
        </w:tabs>
        <w:spacing w:line="240" w:lineRule="auto"/>
        <w:ind w:left="993" w:hanging="284"/>
        <w:jc w:val="thaiDistribute"/>
        <w:rPr>
          <w:rFonts w:ascii="Angsana New" w:hAnsi="Angsana New"/>
          <w:sz w:val="16"/>
          <w:szCs w:val="16"/>
        </w:rPr>
      </w:pPr>
    </w:p>
    <w:p w14:paraId="1C9CB87B" w14:textId="1D3B6714" w:rsidR="00993488" w:rsidRPr="00B33709" w:rsidRDefault="00993488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การจัดประเภทขึ้นอยู่กับลักษณะโมเดลธุรกิจของกลุ่มบริษัทในการบริหารจัดการทางการเงินและ</w:t>
      </w:r>
      <w:r w:rsidR="00C93561" w:rsidRPr="00B33709">
        <w:rPr>
          <w:rFonts w:ascii="Angsana New" w:hAnsi="Angsana New"/>
          <w:sz w:val="32"/>
          <w:szCs w:val="32"/>
          <w:cs/>
        </w:rPr>
        <w:t>ตาม</w:t>
      </w:r>
      <w:r w:rsidRPr="00B33709">
        <w:rPr>
          <w:rFonts w:ascii="Angsana New" w:hAnsi="Angsana New"/>
          <w:sz w:val="32"/>
          <w:szCs w:val="32"/>
          <w:cs/>
        </w:rPr>
        <w:t>ลักษณะของกระแสเงินสดตามสัญญาของสินทรัพย์ทางการเงิน</w:t>
      </w:r>
    </w:p>
    <w:p w14:paraId="24C3FD16" w14:textId="5522A5ED" w:rsidR="00106117" w:rsidRPr="00B33709" w:rsidRDefault="00106117" w:rsidP="00A46661">
      <w:pPr>
        <w:pStyle w:val="ListParagraph"/>
        <w:spacing w:line="240" w:lineRule="auto"/>
        <w:ind w:left="993" w:hanging="284"/>
        <w:jc w:val="thaiDistribute"/>
        <w:rPr>
          <w:rFonts w:ascii="Angsana New" w:hAnsi="Angsana New"/>
          <w:sz w:val="16"/>
          <w:szCs w:val="16"/>
        </w:rPr>
      </w:pPr>
    </w:p>
    <w:p w14:paraId="59E06E62" w14:textId="5FEF5D02" w:rsidR="00911726" w:rsidRPr="00B33709" w:rsidRDefault="00C93561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สำหรับ</w:t>
      </w:r>
      <w:r w:rsidR="00EB4DBE" w:rsidRPr="00B33709">
        <w:rPr>
          <w:rFonts w:ascii="Angsana New" w:hAnsi="Angsana New"/>
          <w:sz w:val="32"/>
          <w:szCs w:val="32"/>
          <w:cs/>
        </w:rPr>
        <w:t>สินทรัพย์ที่วัดมูลค่าด้วยมูลค่ายุติธรรม</w:t>
      </w:r>
      <w:r w:rsidRPr="00B33709">
        <w:rPr>
          <w:rFonts w:ascii="Angsana New" w:hAnsi="Angsana New"/>
          <w:sz w:val="32"/>
          <w:szCs w:val="32"/>
          <w:cs/>
        </w:rPr>
        <w:t xml:space="preserve"> กำไรหรือขาดทุนรับรู้ในกำไรขาดทุนหรือกำไรขาดทุนเบ็ดเสร็จอื่น</w:t>
      </w:r>
    </w:p>
    <w:p w14:paraId="26F89511" w14:textId="086B8B00" w:rsidR="00911726" w:rsidRPr="00B33709" w:rsidRDefault="00911726" w:rsidP="00A46661">
      <w:pPr>
        <w:pStyle w:val="ListParagraph"/>
        <w:spacing w:line="240" w:lineRule="auto"/>
        <w:ind w:left="993" w:hanging="284"/>
        <w:jc w:val="thaiDistribute"/>
        <w:rPr>
          <w:rFonts w:ascii="Angsana New" w:hAnsi="Angsana New"/>
          <w:sz w:val="16"/>
          <w:szCs w:val="16"/>
        </w:rPr>
      </w:pPr>
    </w:p>
    <w:p w14:paraId="508E9DA6" w14:textId="4857E249" w:rsidR="00EB4DBE" w:rsidRPr="00B33709" w:rsidRDefault="00C93561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สำหรับเงินลงทุนในตราสารทุนที่ไม่ได้ถือไว้เพื่อการค้า </w:t>
      </w:r>
      <w:r w:rsidR="00182FA5" w:rsidRPr="00B33709">
        <w:rPr>
          <w:rFonts w:ascii="Angsana New" w:hAnsi="Angsana New"/>
          <w:sz w:val="32"/>
          <w:szCs w:val="32"/>
          <w:cs/>
        </w:rPr>
        <w:t>กลุ่มบริษัท</w:t>
      </w:r>
      <w:r w:rsidR="00F267B3" w:rsidRPr="00B33709">
        <w:rPr>
          <w:rFonts w:ascii="Angsana New" w:hAnsi="Angsana New"/>
          <w:sz w:val="32"/>
          <w:szCs w:val="32"/>
          <w:cs/>
        </w:rPr>
        <w:t>จะ</w:t>
      </w:r>
      <w:r w:rsidR="00182FA5" w:rsidRPr="00B33709">
        <w:rPr>
          <w:rFonts w:ascii="Angsana New" w:hAnsi="Angsana New"/>
          <w:sz w:val="32"/>
          <w:szCs w:val="32"/>
          <w:cs/>
        </w:rPr>
        <w:t>เลือก</w:t>
      </w:r>
      <w:r w:rsidR="00F267B3" w:rsidRPr="00B33709">
        <w:rPr>
          <w:rFonts w:ascii="Angsana New" w:hAnsi="Angsana New"/>
          <w:sz w:val="32"/>
          <w:szCs w:val="32"/>
          <w:cs/>
        </w:rPr>
        <w:t>ว่าจะบันทึกรายการ</w:t>
      </w:r>
      <w:r w:rsidR="00F267B3" w:rsidRPr="00B33709">
        <w:rPr>
          <w:rFonts w:ascii="Angsana New" w:hAnsi="Angsana New"/>
          <w:spacing w:val="-2"/>
          <w:sz w:val="32"/>
          <w:szCs w:val="32"/>
          <w:cs/>
        </w:rPr>
        <w:t>เงินลงทุนในตราสารทุนด้วยมูลค่ายุติธรรมผ่านกำไรขาดทุนเบ็ดเสร็จอื่นหรือไม่</w:t>
      </w:r>
      <w:r w:rsidR="00182FA5" w:rsidRPr="00B33709">
        <w:rPr>
          <w:rFonts w:ascii="Angsana New" w:hAnsi="Angsana New"/>
          <w:spacing w:val="-2"/>
          <w:sz w:val="32"/>
          <w:szCs w:val="32"/>
          <w:cs/>
        </w:rPr>
        <w:t xml:space="preserve"> ณ วันรับรู้</w:t>
      </w:r>
      <w:r w:rsidR="00182FA5" w:rsidRPr="00B33709">
        <w:rPr>
          <w:rFonts w:ascii="Angsana New" w:hAnsi="Angsana New"/>
          <w:sz w:val="32"/>
          <w:szCs w:val="32"/>
          <w:cs/>
        </w:rPr>
        <w:t>รายการเมื่อเริ่มแรก</w:t>
      </w:r>
    </w:p>
    <w:p w14:paraId="19BB6388" w14:textId="77777777" w:rsidR="005824E4" w:rsidRPr="00B33709" w:rsidRDefault="005824E4" w:rsidP="00A46661">
      <w:pPr>
        <w:pStyle w:val="ListParagraph"/>
        <w:spacing w:line="240" w:lineRule="auto"/>
        <w:ind w:left="1170"/>
        <w:jc w:val="thaiDistribute"/>
        <w:rPr>
          <w:rFonts w:ascii="Angsana New" w:hAnsi="Angsana New"/>
          <w:szCs w:val="18"/>
        </w:rPr>
      </w:pPr>
    </w:p>
    <w:p w14:paraId="72E9986A" w14:textId="372A1716" w:rsidR="00ED4FBF" w:rsidRPr="00B33709" w:rsidRDefault="00C0573E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</w:rPr>
        <w:t>2</w:t>
      </w:r>
      <w:r w:rsidR="002A6B09" w:rsidRPr="00B33709">
        <w:rPr>
          <w:rFonts w:ascii="Angsana New" w:hAnsi="Angsana New"/>
          <w:sz w:val="32"/>
          <w:szCs w:val="32"/>
          <w:cs/>
        </w:rPr>
        <w:t>)</w:t>
      </w:r>
      <w:r w:rsidR="002C28EC" w:rsidRPr="00B33709">
        <w:rPr>
          <w:rFonts w:ascii="Angsana New" w:hAnsi="Angsana New"/>
          <w:sz w:val="32"/>
          <w:szCs w:val="32"/>
          <w:cs/>
        </w:rPr>
        <w:tab/>
      </w:r>
      <w:r w:rsidR="002A6B09" w:rsidRPr="00B33709">
        <w:rPr>
          <w:rFonts w:ascii="Angsana New" w:hAnsi="Angsana New"/>
          <w:sz w:val="32"/>
          <w:szCs w:val="32"/>
          <w:cs/>
        </w:rPr>
        <w:t>การรับรู้รายการและการตัดรายการ</w:t>
      </w:r>
    </w:p>
    <w:p w14:paraId="4B353CE2" w14:textId="77777777" w:rsidR="005824E4" w:rsidRPr="00B33709" w:rsidRDefault="005824E4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784D72F7" w14:textId="599059D0" w:rsidR="007F4B40" w:rsidRPr="00B33709" w:rsidRDefault="007F4B40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B469A9">
        <w:rPr>
          <w:rFonts w:ascii="Angsana New" w:hAnsi="Angsana New"/>
          <w:spacing w:val="-4"/>
          <w:sz w:val="32"/>
          <w:szCs w:val="32"/>
          <w:cs/>
        </w:rPr>
        <w:t xml:space="preserve">การซื้อหรือขายสินทรัพย์ทางการเงินตามวิธีปกติรับรู้รายการในวันซื้อขาย </w:t>
      </w:r>
      <w:r w:rsidR="00765CDE" w:rsidRPr="00B469A9">
        <w:rPr>
          <w:rFonts w:ascii="Angsana New" w:hAnsi="Angsana New"/>
          <w:spacing w:val="-4"/>
          <w:sz w:val="32"/>
          <w:szCs w:val="32"/>
          <w:cs/>
        </w:rPr>
        <w:t>ซึ่งเป็นวันที่ก</w:t>
      </w:r>
      <w:r w:rsidR="00FC507E" w:rsidRPr="00B469A9">
        <w:rPr>
          <w:rFonts w:ascii="Angsana New" w:hAnsi="Angsana New" w:hint="cs"/>
          <w:spacing w:val="-4"/>
          <w:sz w:val="32"/>
          <w:szCs w:val="32"/>
          <w:cs/>
        </w:rPr>
        <w:t>ลุ่ม</w:t>
      </w:r>
      <w:r w:rsidR="00FC507E">
        <w:rPr>
          <w:rFonts w:ascii="Angsana New" w:hAnsi="Angsana New" w:hint="cs"/>
          <w:spacing w:val="4"/>
          <w:sz w:val="32"/>
          <w:szCs w:val="32"/>
          <w:cs/>
        </w:rPr>
        <w:t>บริษัท</w:t>
      </w:r>
      <w:r w:rsidR="00765CDE" w:rsidRPr="00B33709">
        <w:rPr>
          <w:rFonts w:ascii="Angsana New" w:hAnsi="Angsana New"/>
          <w:spacing w:val="-10"/>
          <w:sz w:val="32"/>
          <w:szCs w:val="32"/>
          <w:cs/>
        </w:rPr>
        <w:t>มีข้อผูกมัดที่จะซื้อหรือขายสินทรัพย์ สินทรัพย์ทางการเงินตัดรายการเมื่อ</w:t>
      </w:r>
      <w:r w:rsidR="005E1C11" w:rsidRPr="00B33709">
        <w:rPr>
          <w:rFonts w:ascii="Angsana New" w:hAnsi="Angsana New"/>
          <w:spacing w:val="-10"/>
          <w:sz w:val="32"/>
          <w:szCs w:val="32"/>
          <w:cs/>
        </w:rPr>
        <w:t>สิทธิที่จะได้รับกระแสเงินสด</w:t>
      </w:r>
      <w:r w:rsidR="005E1C11" w:rsidRPr="00B33709">
        <w:rPr>
          <w:rFonts w:ascii="Angsana New" w:hAnsi="Angsana New"/>
          <w:sz w:val="32"/>
          <w:szCs w:val="32"/>
          <w:cs/>
        </w:rPr>
        <w:t>จากสินทรัพย์ทางการเงิน</w:t>
      </w:r>
      <w:r w:rsidR="00EA2553" w:rsidRPr="00B33709">
        <w:rPr>
          <w:rFonts w:ascii="Angsana New" w:hAnsi="Angsana New"/>
          <w:sz w:val="32"/>
          <w:szCs w:val="32"/>
          <w:cs/>
        </w:rPr>
        <w:t>หมดอายุหรือกลุ่มบริษัทได้โอนความเสี่ยงและผลตอบแทนความเป็นเจ้าของเกือบทั้งหมดของสินทรัพย์ทางการเงินแล้ว</w:t>
      </w:r>
    </w:p>
    <w:p w14:paraId="5916A8D6" w14:textId="77777777" w:rsidR="009163C3" w:rsidRPr="00B33709" w:rsidRDefault="009163C3" w:rsidP="00A46661">
      <w:pPr>
        <w:pStyle w:val="ListParagraph"/>
        <w:spacing w:line="240" w:lineRule="auto"/>
        <w:ind w:left="1560"/>
        <w:jc w:val="thaiDistribute"/>
        <w:rPr>
          <w:rFonts w:ascii="Angsana New" w:hAnsi="Angsana New"/>
          <w:szCs w:val="18"/>
        </w:rPr>
      </w:pPr>
    </w:p>
    <w:p w14:paraId="5A07EF48" w14:textId="6D84EDE5" w:rsidR="00410373" w:rsidRPr="00B33709" w:rsidRDefault="00C0573E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</w:rPr>
        <w:t>3</w:t>
      </w:r>
      <w:r w:rsidR="00410373" w:rsidRPr="00B33709">
        <w:rPr>
          <w:rFonts w:ascii="Angsana New" w:hAnsi="Angsana New"/>
          <w:sz w:val="32"/>
          <w:szCs w:val="32"/>
          <w:cs/>
        </w:rPr>
        <w:t>)</w:t>
      </w:r>
      <w:r w:rsidR="00EA4FF8" w:rsidRPr="00B33709">
        <w:rPr>
          <w:rFonts w:ascii="Angsana New" w:hAnsi="Angsana New"/>
          <w:sz w:val="32"/>
          <w:szCs w:val="32"/>
          <w:cs/>
        </w:rPr>
        <w:tab/>
      </w:r>
      <w:r w:rsidR="00410373" w:rsidRPr="00B33709">
        <w:rPr>
          <w:rFonts w:ascii="Angsana New" w:hAnsi="Angsana New"/>
          <w:sz w:val="32"/>
          <w:szCs w:val="32"/>
          <w:cs/>
        </w:rPr>
        <w:t>การวัดมูลค่า</w:t>
      </w:r>
    </w:p>
    <w:p w14:paraId="3D2A7308" w14:textId="77777777" w:rsidR="005824E4" w:rsidRPr="00B33709" w:rsidRDefault="005824E4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48A8AC90" w14:textId="6FE9C87E" w:rsidR="00F45B2D" w:rsidRDefault="00F45B2D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กลุ่มบริษัทรับรู้รายการสินทรัพย์ทางการเงินเริ่มแรก</w:t>
      </w:r>
      <w:r w:rsidR="009E6F30" w:rsidRPr="00B33709">
        <w:rPr>
          <w:rFonts w:ascii="Angsana New" w:hAnsi="Angsana New"/>
          <w:sz w:val="32"/>
          <w:szCs w:val="32"/>
          <w:cs/>
        </w:rPr>
        <w:t>ของสินทรัพย์ทางการเงินไม่ได้วัดมูลค่าด้วยมูลค่ายุติธรรมผ่านกำไรขาดทุน</w:t>
      </w:r>
      <w:r w:rsidRPr="00B33709">
        <w:rPr>
          <w:rFonts w:ascii="Angsana New" w:hAnsi="Angsana New"/>
          <w:sz w:val="32"/>
          <w:szCs w:val="32"/>
          <w:cs/>
        </w:rPr>
        <w:t xml:space="preserve">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 </w:t>
      </w:r>
      <w:r w:rsidR="009E6F30" w:rsidRPr="00B33709">
        <w:rPr>
          <w:rFonts w:ascii="Angsana New" w:hAnsi="Angsana New"/>
          <w:sz w:val="32"/>
          <w:szCs w:val="32"/>
          <w:cs/>
        </w:rPr>
        <w:t>ส่วน</w:t>
      </w:r>
      <w:r w:rsidR="008D6168" w:rsidRPr="00B33709">
        <w:rPr>
          <w:rFonts w:ascii="Angsana New" w:hAnsi="Angsana New"/>
          <w:sz w:val="32"/>
          <w:szCs w:val="32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</w:t>
      </w:r>
      <w:r w:rsidR="00EC0E40" w:rsidRPr="00B33709">
        <w:rPr>
          <w:rFonts w:ascii="Angsana New" w:hAnsi="Angsana New"/>
          <w:sz w:val="32"/>
          <w:szCs w:val="32"/>
          <w:cs/>
        </w:rPr>
        <w:t>รับรู้เป็นค่าใช้จ่ายในกำไรขาดทุน</w:t>
      </w:r>
    </w:p>
    <w:p w14:paraId="68826269" w14:textId="6D06348D" w:rsidR="00A72CFF" w:rsidRDefault="00A72CFF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221B0055" w14:textId="00E88125" w:rsidR="00A72CFF" w:rsidRDefault="00A72CFF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37EDD57F" w14:textId="5F8E1B58" w:rsidR="00A72CFF" w:rsidRPr="00A72CFF" w:rsidRDefault="00A72CFF" w:rsidP="00B469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A72CFF">
        <w:rPr>
          <w:rFonts w:ascii="Angsana New" w:hAnsi="Angsana New"/>
          <w:sz w:val="32"/>
          <w:szCs w:val="32"/>
        </w:rPr>
        <w:lastRenderedPageBreak/>
        <w:t>4)</w:t>
      </w:r>
      <w:r w:rsidR="00B469A9">
        <w:rPr>
          <w:rFonts w:ascii="Angsana New" w:hAnsi="Angsana New"/>
          <w:sz w:val="32"/>
          <w:szCs w:val="32"/>
        </w:rPr>
        <w:tab/>
      </w:r>
      <w:r w:rsidRPr="00A72CFF">
        <w:rPr>
          <w:rFonts w:ascii="Angsana New" w:hAnsi="Angsana New"/>
          <w:sz w:val="32"/>
          <w:szCs w:val="32"/>
          <w:cs/>
        </w:rPr>
        <w:t>การด้อยค่า</w:t>
      </w:r>
    </w:p>
    <w:p w14:paraId="3273A33C" w14:textId="34FB5870" w:rsidR="00A72CFF" w:rsidRPr="001D509E" w:rsidRDefault="00A72CFF" w:rsidP="00B469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1D509E">
        <w:rPr>
          <w:rFonts w:ascii="Angsana New" w:hAnsi="Angsana New"/>
          <w:sz w:val="32"/>
          <w:szCs w:val="32"/>
          <w:cs/>
        </w:rPr>
        <w:t>กลุ่มบริษัทประเมินผลขาดทุนด้านเครดิตที่คาดว่าจะเกิดขึ้นของตราสารหนี้ที่แสดงมูลค่าด้วย</w:t>
      </w:r>
      <w:r w:rsidRPr="00B469A9">
        <w:rPr>
          <w:rFonts w:ascii="Angsana New" w:hAnsi="Angsana New"/>
          <w:spacing w:val="-4"/>
          <w:sz w:val="32"/>
          <w:szCs w:val="32"/>
          <w:cs/>
        </w:rPr>
        <w:t>ราคาทุนตัดจำหน่ายและมูลค่ายุติธรรมผ่านกำไรขาดทุนเบ็ดเสร็จอื่นด้วยข้อมูลคาดการณ์ใน</w:t>
      </w:r>
      <w:r w:rsidRPr="001D509E">
        <w:rPr>
          <w:rFonts w:ascii="Angsana New" w:hAnsi="Angsana New"/>
          <w:sz w:val="32"/>
          <w:szCs w:val="32"/>
          <w:cs/>
        </w:rPr>
        <w:t>อนาคต โดยมีการประเมินการด้อยค่าเมื่อความเสี่ยงทางด้านเครดิตเพิ่มขึ้นอย่างมีนัยสำคัญ</w:t>
      </w:r>
    </w:p>
    <w:p w14:paraId="11C30DFF" w14:textId="77777777" w:rsidR="007823E6" w:rsidRPr="004F3382" w:rsidRDefault="007823E6" w:rsidP="001D5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Chars="1077" w:left="1939"/>
        <w:jc w:val="thaiDistribute"/>
        <w:rPr>
          <w:rFonts w:ascii="Angsana New" w:hAnsi="Angsana New"/>
          <w:sz w:val="16"/>
          <w:szCs w:val="16"/>
        </w:rPr>
      </w:pPr>
    </w:p>
    <w:p w14:paraId="50B6B4DD" w14:textId="24ECE0F6" w:rsidR="00EC0E40" w:rsidRPr="00B33709" w:rsidRDefault="00EC0E40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u w:val="single"/>
        </w:rPr>
      </w:pPr>
      <w:r w:rsidRPr="00B33709">
        <w:rPr>
          <w:rFonts w:ascii="Angsana New" w:hAnsi="Angsana New"/>
          <w:sz w:val="32"/>
          <w:szCs w:val="32"/>
          <w:u w:val="single"/>
          <w:cs/>
        </w:rPr>
        <w:t>เงินลงทุนในตราสารทุน</w:t>
      </w:r>
    </w:p>
    <w:p w14:paraId="6F252AAD" w14:textId="77777777" w:rsidR="005824E4" w:rsidRPr="004F3382" w:rsidRDefault="005824E4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11DB2C4" w14:textId="208A27CA" w:rsidR="00D8646D" w:rsidRPr="00B33709" w:rsidRDefault="00EC0E40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-4"/>
          <w:sz w:val="32"/>
          <w:szCs w:val="32"/>
          <w:cs/>
        </w:rPr>
        <w:t>กลุ่มบริษัทวัดมูลค่าภายหลังเงินลงทุนในตราสารทุนทั้งหมดด้วยมูลค่ายุติธรรม ผู้บริหารของกลุ่ม</w:t>
      </w:r>
      <w:r w:rsidRPr="00B33709">
        <w:rPr>
          <w:rFonts w:ascii="Angsana New" w:hAnsi="Angsana New"/>
          <w:sz w:val="32"/>
          <w:szCs w:val="32"/>
          <w:cs/>
        </w:rPr>
        <w:t>บริษัท</w:t>
      </w:r>
      <w:r w:rsidRPr="00B33709">
        <w:rPr>
          <w:rFonts w:ascii="Angsana New" w:hAnsi="Angsana New"/>
          <w:spacing w:val="2"/>
          <w:sz w:val="32"/>
          <w:szCs w:val="32"/>
          <w:cs/>
        </w:rPr>
        <w:t>เลือกแสดงรายการกำไรขาดทุนจากเงินลงทุนในตราสารทุนไปยังกำไรขาดทุนเบ็ดเสร็จอื่น โดยไม่</w:t>
      </w:r>
      <w:r w:rsidRPr="00B33709">
        <w:rPr>
          <w:rFonts w:ascii="Angsana New" w:hAnsi="Angsana New"/>
          <w:sz w:val="32"/>
          <w:szCs w:val="32"/>
          <w:cs/>
        </w:rPr>
        <w:t>จัดประเภทกำไรขาดทุนจากมูลค่ายุติธรรมไปยังกำไรขาดทุนในภายหลัง</w:t>
      </w:r>
      <w:r w:rsidR="00D8646D" w:rsidRPr="00B33709">
        <w:rPr>
          <w:rFonts w:ascii="Angsana New" w:hAnsi="Angsana New"/>
          <w:sz w:val="32"/>
          <w:szCs w:val="32"/>
          <w:cs/>
        </w:rPr>
        <w:t>จนกว่าจะมีการตัดรายการเงินลงทุน เงินปันผลจากเงินลงทุนดังกล่าวรับรู้เป็นรายได้อื่นในกำไรขาดทุนเมื่อกลุ่มบริษัทมีสิทธิได้รับเงินปันผล</w:t>
      </w:r>
    </w:p>
    <w:p w14:paraId="7856AE9D" w14:textId="77777777" w:rsidR="00C02A49" w:rsidRPr="004F3382" w:rsidRDefault="00C02A49" w:rsidP="00A46661">
      <w:pPr>
        <w:tabs>
          <w:tab w:val="clear" w:pos="1644"/>
          <w:tab w:val="left" w:pos="993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795745E7" w14:textId="0D606E00" w:rsidR="0065635A" w:rsidRPr="00B33709" w:rsidRDefault="00D8646D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การเปลี่ยนแปลง</w:t>
      </w:r>
      <w:r w:rsidR="0065635A" w:rsidRPr="00B33709">
        <w:rPr>
          <w:rFonts w:ascii="Angsana New" w:hAnsi="Angsana New"/>
          <w:sz w:val="32"/>
          <w:szCs w:val="32"/>
          <w:cs/>
        </w:rPr>
        <w:t>ของสินทรัพย์ทางการเงินที่วัดมูลค่าด้วย</w:t>
      </w:r>
      <w:r w:rsidR="00044FB3" w:rsidRPr="00B33709">
        <w:rPr>
          <w:rFonts w:ascii="Angsana New" w:hAnsi="Angsana New"/>
          <w:sz w:val="32"/>
          <w:szCs w:val="32"/>
          <w:cs/>
        </w:rPr>
        <w:t>มูลค่า</w:t>
      </w:r>
      <w:r w:rsidR="0065635A" w:rsidRPr="00B33709">
        <w:rPr>
          <w:rFonts w:ascii="Angsana New" w:hAnsi="Angsana New"/>
          <w:sz w:val="32"/>
          <w:szCs w:val="32"/>
          <w:cs/>
        </w:rPr>
        <w:t>ยุติธรรมผ่านกำไรหรือขาดทุนรับรู้เป็นรายการกำไรหรือขาดทุนในงบกำไรขาดทุน ขาดทุนจากการด้อยค่า (การกลับรายการขาดทุนจากการด้อยค่า) ของเงินลงทุนในตราสารทุนที่วัดมูลค่าด้วยยุติธรรมผ่านกำไรขาดทุนเบ็ดเสร็จอื่นไม่ได้แสดงรายการแยกจากการเปลี่ยนแปลงในมูลค่ายุติธรรมอื่น</w:t>
      </w:r>
    </w:p>
    <w:p w14:paraId="0EB3BB29" w14:textId="141BDEB5" w:rsidR="00F45B2D" w:rsidRPr="004F3382" w:rsidRDefault="00F45B2D" w:rsidP="00A46661">
      <w:pPr>
        <w:pStyle w:val="ListParagraph"/>
        <w:spacing w:line="240" w:lineRule="auto"/>
        <w:ind w:left="1560" w:hanging="390"/>
        <w:jc w:val="thaiDistribute"/>
        <w:rPr>
          <w:rFonts w:ascii="Angsana New" w:hAnsi="Angsana New"/>
          <w:sz w:val="16"/>
          <w:szCs w:val="16"/>
        </w:rPr>
      </w:pPr>
    </w:p>
    <w:p w14:paraId="56E575D6" w14:textId="12D245DF" w:rsidR="00655689" w:rsidRPr="00B33709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B33709">
        <w:rPr>
          <w:rFonts w:ascii="Angsana New" w:hAnsi="Angsana New"/>
          <w:i/>
          <w:iCs/>
          <w:sz w:val="32"/>
          <w:szCs w:val="32"/>
          <w:cs/>
        </w:rPr>
        <w:t>การเช่าสินทรัพย์</w:t>
      </w:r>
    </w:p>
    <w:p w14:paraId="3BE67DF7" w14:textId="43D84B5F" w:rsidR="00655689" w:rsidRPr="004F3382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2"/>
          <w:szCs w:val="12"/>
        </w:rPr>
      </w:pPr>
    </w:p>
    <w:p w14:paraId="147B43CD" w14:textId="4FAEAC7E" w:rsidR="00655689" w:rsidRPr="00B33709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กลุ่มบริษัทมีสัญญาเช่า</w:t>
      </w:r>
      <w:r w:rsidR="00DE60FF" w:rsidRPr="00B33709">
        <w:rPr>
          <w:rFonts w:ascii="Angsana New" w:hAnsi="Angsana New"/>
          <w:sz w:val="32"/>
          <w:szCs w:val="32"/>
          <w:cs/>
        </w:rPr>
        <w:t>สินทรัพย์</w:t>
      </w:r>
      <w:r w:rsidRPr="00B33709">
        <w:rPr>
          <w:rFonts w:ascii="Angsana New" w:hAnsi="Angsana New"/>
          <w:sz w:val="32"/>
          <w:szCs w:val="32"/>
          <w:cs/>
        </w:rPr>
        <w:t xml:space="preserve"> โดยกำหนดเป็นระยะเวลาการเช่าคงที่ซึ่งสามารถต่ออายุสัญญาได้ สัญญาประกอบไปด้วยองค์ประกอบที่เป็นการเช่าและไม่ใช่การเช่า กลุ่มบริษัทมีการปันส่วนมูลค่าองค์ประกอบตามสัญญาด้วยราคาเอกเทศ</w:t>
      </w:r>
    </w:p>
    <w:p w14:paraId="57E4C57F" w14:textId="77777777" w:rsidR="00655689" w:rsidRPr="004F3382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2"/>
          <w:szCs w:val="12"/>
        </w:rPr>
      </w:pPr>
    </w:p>
    <w:p w14:paraId="7E79718C" w14:textId="15521E37" w:rsidR="00655689" w:rsidRPr="00B33709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ระยะเวลาการเช่ามีการเจรจาต่อรองรายสัญญาซึ่งมีเงื่อนไขที่แตกต่างกัน สัญญาเช่าไม่มีเงื่อนไขใด</w:t>
      </w:r>
      <w:r w:rsidR="00121BB6" w:rsidRPr="00B33709">
        <w:rPr>
          <w:rFonts w:ascii="Angsana New" w:hAnsi="Angsana New"/>
          <w:sz w:val="32"/>
          <w:szCs w:val="32"/>
        </w:rPr>
        <w:t xml:space="preserve"> </w:t>
      </w:r>
      <w:r w:rsidRPr="00B33709">
        <w:rPr>
          <w:rFonts w:ascii="Angsana New" w:hAnsi="Angsana New"/>
          <w:sz w:val="32"/>
          <w:szCs w:val="32"/>
          <w:cs/>
        </w:rPr>
        <w:t>ๆ</w:t>
      </w:r>
      <w:r w:rsidR="00121BB6" w:rsidRPr="00B33709">
        <w:rPr>
          <w:rFonts w:ascii="Angsana New" w:hAnsi="Angsana New"/>
          <w:sz w:val="32"/>
          <w:szCs w:val="32"/>
        </w:rPr>
        <w:t xml:space="preserve"> </w:t>
      </w:r>
      <w:r w:rsidRPr="00B33709">
        <w:rPr>
          <w:rFonts w:ascii="Angsana New" w:hAnsi="Angsana New"/>
          <w:sz w:val="32"/>
          <w:szCs w:val="32"/>
          <w:cs/>
        </w:rPr>
        <w:t>นอกจากการที่ผู้ให้เช่ามีสิทธิประโยชน์ที่มีหลักประกันเป็นสินทรัพย์ที่เช่า</w:t>
      </w:r>
    </w:p>
    <w:p w14:paraId="140614F4" w14:textId="77777777" w:rsidR="00655689" w:rsidRPr="004F3382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2"/>
          <w:szCs w:val="12"/>
        </w:rPr>
      </w:pPr>
    </w:p>
    <w:p w14:paraId="7B5430AD" w14:textId="68985F4C" w:rsidR="00655689" w:rsidRPr="00B33709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สินทรัพย์และหนี้สินที่เกิดจากสัญญาเช่าวัดมูลค่าเริ่มแรกด้วยมูลค่าปัจจุบัน</w:t>
      </w:r>
    </w:p>
    <w:p w14:paraId="67DC5781" w14:textId="77777777" w:rsidR="00655689" w:rsidRPr="004F3382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0B15D70B" w14:textId="77777777" w:rsidR="00655689" w:rsidRPr="00B33709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หนี้สินตามสัญญาเช่า ประกอบไปด้วย</w:t>
      </w:r>
    </w:p>
    <w:p w14:paraId="5FE7790A" w14:textId="388CC8EB" w:rsidR="00655689" w:rsidRPr="00B33709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="00B961EF" w:rsidRPr="00B33709">
        <w:rPr>
          <w:rFonts w:ascii="Angsana New" w:hAnsi="Angsana New"/>
          <w:sz w:val="32"/>
          <w:szCs w:val="32"/>
        </w:rPr>
        <w:t xml:space="preserve"> </w:t>
      </w:r>
      <w:r w:rsidRPr="00B33709">
        <w:rPr>
          <w:rFonts w:ascii="Angsana New" w:hAnsi="Angsana New"/>
          <w:sz w:val="32"/>
          <w:szCs w:val="32"/>
          <w:cs/>
        </w:rPr>
        <w:t>ๆ</w:t>
      </w:r>
    </w:p>
    <w:p w14:paraId="4E1B6FBD" w14:textId="77777777" w:rsidR="00655689" w:rsidRPr="00B33709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-6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</w:t>
      </w:r>
      <w:r w:rsidRPr="00B33709">
        <w:rPr>
          <w:rFonts w:ascii="Angsana New" w:hAnsi="Angsana New"/>
          <w:sz w:val="32"/>
          <w:szCs w:val="32"/>
          <w:cs/>
        </w:rPr>
        <w:t xml:space="preserve"> วันที่สัญญาเช่าเริ่มมีผล</w:t>
      </w:r>
    </w:p>
    <w:p w14:paraId="0D9A9036" w14:textId="77777777" w:rsidR="00655689" w:rsidRPr="00B33709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จำนวนเงินที่คาดว่ากลุ่มบริษัทจะจ่ายชำระภายใต้การรับประกันมูลค่าคงเหลือ</w:t>
      </w:r>
    </w:p>
    <w:p w14:paraId="7D9B2654" w14:textId="77777777" w:rsidR="00655689" w:rsidRPr="00B33709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  <w:r w:rsidRPr="00B33709">
        <w:rPr>
          <w:rFonts w:ascii="Angsana New" w:hAnsi="Angsana New"/>
          <w:sz w:val="32"/>
          <w:szCs w:val="32"/>
          <w:cs/>
        </w:rPr>
        <w:t xml:space="preserve"> และ</w:t>
      </w:r>
    </w:p>
    <w:p w14:paraId="441A65FE" w14:textId="77777777" w:rsidR="00655689" w:rsidRPr="00B33709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-4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</w:t>
      </w:r>
      <w:r w:rsidRPr="00B33709">
        <w:rPr>
          <w:rFonts w:ascii="Angsana New" w:hAnsi="Angsana New"/>
          <w:sz w:val="32"/>
          <w:szCs w:val="32"/>
          <w:cs/>
        </w:rPr>
        <w:t>สิทธิเลือกในการยกเลิกสัญญาเช่า</w:t>
      </w:r>
    </w:p>
    <w:p w14:paraId="5ADE817C" w14:textId="5EBF3CC2" w:rsidR="00655689" w:rsidRPr="00B33709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lastRenderedPageBreak/>
        <w:t>การจ่ายชำระตามสัญญาเช่าต้องคิดลดด้วยอัตราดอกเบี้ยตามนัยของสัญญาเช่า หากอัตรานั้นสามารถ</w:t>
      </w:r>
      <w:r w:rsidRPr="00B33709">
        <w:rPr>
          <w:rFonts w:ascii="Angsana New" w:hAnsi="Angsana New"/>
          <w:spacing w:val="4"/>
          <w:sz w:val="32"/>
          <w:szCs w:val="32"/>
          <w:cs/>
        </w:rPr>
        <w:t>กำหนดได้ทุกเมื่อ แต่หากอัตรานั้นไม่สามารถกำหนดได้ทุกเมื่อ กลุ่มบริษัทต้องใช้อัตราดอกเบี้ยการ</w:t>
      </w:r>
      <w:r w:rsidRPr="00B3370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 ซึ่งเป็นอัตราดอกเบี้ยที่กลุ่มบริษัทจะต้องจ่ายในการกู้ยืมเงินที่จำเป็น</w:t>
      </w:r>
      <w:r w:rsidRPr="00B33709">
        <w:rPr>
          <w:rFonts w:ascii="Angsana New" w:hAnsi="Angsana New"/>
          <w:spacing w:val="2"/>
          <w:sz w:val="32"/>
          <w:szCs w:val="32"/>
          <w:cs/>
        </w:rPr>
        <w:t>เพื่อให้ได้มาซึ่งสินทรัพย์ที่มีมูลค่าใกล้เคียงกับสินทรัพย์สิทธิการใช้ในสภาพแวดล้อมทางเศรษฐกิจ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Pr="00B33709">
        <w:rPr>
          <w:rFonts w:ascii="Angsana New" w:hAnsi="Angsana New"/>
          <w:sz w:val="32"/>
          <w:szCs w:val="32"/>
          <w:cs/>
        </w:rPr>
        <w:t>ที่คล้ายคลึง โดยมีระยะเวลาการกู้ยืมและหลักประกันที่คล้ายคลึง</w:t>
      </w:r>
    </w:p>
    <w:p w14:paraId="7C14DE30" w14:textId="77777777" w:rsidR="00655689" w:rsidRPr="001F5371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  <w:cs/>
        </w:rPr>
      </w:pPr>
    </w:p>
    <w:p w14:paraId="479CC4C2" w14:textId="1A4A4604" w:rsidR="00655689" w:rsidRPr="00B33709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สินทรัพย์สิทธิการใช้ ประกอบด้วย</w:t>
      </w:r>
    </w:p>
    <w:p w14:paraId="643520EA" w14:textId="77777777" w:rsidR="00655689" w:rsidRPr="00B33709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จำนวนเงินของหนี้สินตามสัญญาเช่าจากการวัดมูลค่าเริ่มแรก </w:t>
      </w:r>
    </w:p>
    <w:p w14:paraId="653C9410" w14:textId="4DA4335E" w:rsidR="00655689" w:rsidRPr="00B33709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="007B0D7B" w:rsidRPr="00B33709">
        <w:rPr>
          <w:rFonts w:ascii="Angsana New" w:hAnsi="Angsana New"/>
          <w:sz w:val="32"/>
          <w:szCs w:val="32"/>
        </w:rPr>
        <w:t xml:space="preserve"> </w:t>
      </w:r>
      <w:r w:rsidRPr="00B33709">
        <w:rPr>
          <w:rFonts w:ascii="Angsana New" w:hAnsi="Angsana New"/>
          <w:sz w:val="32"/>
          <w:szCs w:val="32"/>
          <w:cs/>
        </w:rPr>
        <w:t>ๆ</w:t>
      </w:r>
    </w:p>
    <w:p w14:paraId="60090898" w14:textId="2F5369A7" w:rsidR="00655689" w:rsidRPr="00B33709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ต้นทุนทางตรงเริ่มแรกใด</w:t>
      </w:r>
      <w:r w:rsidR="007B0D7B" w:rsidRPr="00B33709">
        <w:rPr>
          <w:rFonts w:ascii="Angsana New" w:hAnsi="Angsana New"/>
          <w:sz w:val="32"/>
          <w:szCs w:val="32"/>
        </w:rPr>
        <w:t xml:space="preserve"> </w:t>
      </w:r>
      <w:r w:rsidRPr="00B33709">
        <w:rPr>
          <w:rFonts w:ascii="Angsana New" w:hAnsi="Angsana New"/>
          <w:sz w:val="32"/>
          <w:szCs w:val="32"/>
          <w:cs/>
        </w:rPr>
        <w:t>ๆ ที่เกิดขึ้นของกลุ่มบริษัท และ</w:t>
      </w:r>
    </w:p>
    <w:p w14:paraId="559BA6CE" w14:textId="63E87FDA" w:rsidR="00655689" w:rsidRPr="00B33709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-6"/>
          <w:sz w:val="32"/>
          <w:szCs w:val="32"/>
          <w:cs/>
        </w:rPr>
        <w:t>ประมาณการต้นทุนที่จะเกิดขึ้นสำหรับกลุ่มบริษัทในการรื้อและการขนย้ายสินทรัพย์อ้างอิง การ</w:t>
      </w:r>
      <w:r w:rsidRPr="00B33709">
        <w:rPr>
          <w:rFonts w:ascii="Angsana New" w:hAnsi="Angsana New"/>
          <w:sz w:val="32"/>
          <w:szCs w:val="32"/>
          <w:cs/>
        </w:rPr>
        <w:t>บูรณะ</w:t>
      </w:r>
      <w:r w:rsidRPr="00B33709">
        <w:rPr>
          <w:rFonts w:ascii="Angsana New" w:hAnsi="Angsana New"/>
          <w:spacing w:val="4"/>
          <w:sz w:val="32"/>
          <w:szCs w:val="32"/>
          <w:cs/>
        </w:rPr>
        <w:t>สถานที่ตั้งของสินทรัพย์อ้างอิงหรือการบูรณะสินทรัพย์อ้างอิงให้อยู่ในสภาพตามที่กำหนดไว้</w:t>
      </w:r>
      <w:r w:rsidR="00AB70EA" w:rsidRPr="00B33709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B33709">
        <w:rPr>
          <w:rFonts w:ascii="Angsana New" w:hAnsi="Angsana New"/>
          <w:sz w:val="32"/>
          <w:szCs w:val="32"/>
          <w:cs/>
        </w:rPr>
        <w:t>ในข้อตกลงและเงื่อนไขของสัญญาเช่า</w:t>
      </w:r>
    </w:p>
    <w:p w14:paraId="4F5B02C7" w14:textId="77777777" w:rsidR="00655689" w:rsidRPr="001F5371" w:rsidRDefault="00655689" w:rsidP="00A46661">
      <w:pPr>
        <w:pStyle w:val="CordiaNew"/>
        <w:tabs>
          <w:tab w:val="clear" w:pos="4153"/>
          <w:tab w:val="left" w:pos="709"/>
          <w:tab w:val="left" w:pos="810"/>
        </w:tabs>
        <w:ind w:left="709"/>
        <w:rPr>
          <w:color w:val="auto"/>
          <w:sz w:val="16"/>
          <w:szCs w:val="16"/>
        </w:rPr>
      </w:pPr>
    </w:p>
    <w:p w14:paraId="7186733E" w14:textId="77777777" w:rsidR="00655689" w:rsidRPr="00B33709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-2"/>
          <w:sz w:val="32"/>
          <w:szCs w:val="32"/>
          <w:cs/>
        </w:rPr>
        <w:t>ต้นทุนการรื้อถอน วัดมูลค่าด้วยมูลค่าปัจจุบันของรายจ่ายที่คาดว่าจะต้องจ่ายชำระค่ารื้อถอนใน</w:t>
      </w:r>
      <w:r w:rsidRPr="00B33709">
        <w:rPr>
          <w:rFonts w:ascii="Angsana New" w:hAnsi="Angsana New"/>
          <w:sz w:val="32"/>
          <w:szCs w:val="32"/>
          <w:cs/>
        </w:rPr>
        <w:t>อนาคต</w:t>
      </w:r>
      <w:r w:rsidRPr="00B33709">
        <w:rPr>
          <w:rFonts w:ascii="Angsana New" w:hAnsi="Angsana New"/>
          <w:noProof/>
          <w:sz w:val="32"/>
          <w:szCs w:val="32"/>
          <w:cs/>
        </w:rPr>
        <w:t>โดยใช้อัตราคิดลดอ้างอิงอัตราตลาดในปัจจุบัน</w:t>
      </w:r>
    </w:p>
    <w:p w14:paraId="615F32A2" w14:textId="77777777" w:rsidR="00A6788C" w:rsidRPr="001F5371" w:rsidRDefault="00A6788C" w:rsidP="00A46661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71423A82" w14:textId="51392632" w:rsidR="00655689" w:rsidRPr="00B33709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33709">
        <w:rPr>
          <w:rFonts w:ascii="Angsana New" w:hAnsi="Angsana New"/>
          <w:sz w:val="32"/>
          <w:szCs w:val="32"/>
          <w:cs/>
          <w:lang w:val="th-TH"/>
        </w:rPr>
        <w:t>ค่าเสื่อมราคาของ</w:t>
      </w:r>
      <w:r w:rsidRPr="00B33709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Pr="00B33709">
        <w:rPr>
          <w:rFonts w:ascii="Angsana New" w:hAnsi="Angsana New"/>
          <w:sz w:val="32"/>
          <w:szCs w:val="32"/>
          <w:cs/>
          <w:lang w:val="th-TH"/>
        </w:rPr>
        <w:t>คำนวณโดยวิธีเส้นตรงเพื่อตัดจำหน่ายราคาทุนสุทธิจากมูลค่าคงเหลือตามอายุการให้ประโยชน์โดยประมาณของสินทรัพย์มีดังต่อไปนี้</w:t>
      </w:r>
    </w:p>
    <w:p w14:paraId="187B3092" w14:textId="77777777" w:rsidR="00530A3F" w:rsidRPr="00B33709" w:rsidRDefault="00530A3F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  <w:cs/>
          <w:lang w:val="th-TH"/>
        </w:rPr>
      </w:pPr>
    </w:p>
    <w:tbl>
      <w:tblPr>
        <w:tblW w:w="0" w:type="auto"/>
        <w:tblInd w:w="1620" w:type="dxa"/>
        <w:tblLayout w:type="fixed"/>
        <w:tblLook w:val="0000" w:firstRow="0" w:lastRow="0" w:firstColumn="0" w:lastColumn="0" w:noHBand="0" w:noVBand="0"/>
      </w:tblPr>
      <w:tblGrid>
        <w:gridCol w:w="3402"/>
        <w:gridCol w:w="1942"/>
        <w:gridCol w:w="997"/>
      </w:tblGrid>
      <w:tr w:rsidR="00655689" w:rsidRPr="00B33709" w14:paraId="3E9884A5" w14:textId="77777777" w:rsidTr="00351EFC">
        <w:tc>
          <w:tcPr>
            <w:tcW w:w="3402" w:type="dxa"/>
          </w:tcPr>
          <w:p w14:paraId="5D9F01EB" w14:textId="77777777" w:rsidR="00655689" w:rsidRPr="00B33709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2" w:type="dxa"/>
          </w:tcPr>
          <w:p w14:paraId="38198750" w14:textId="77777777" w:rsidR="00655689" w:rsidRPr="00B33709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668D3F7" w14:textId="77777777" w:rsidR="00655689" w:rsidRPr="00B33709" w:rsidRDefault="00655689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55689" w:rsidRPr="00B33709" w14:paraId="2A15DF01" w14:textId="77777777" w:rsidTr="00351EFC">
        <w:tc>
          <w:tcPr>
            <w:tcW w:w="3402" w:type="dxa"/>
          </w:tcPr>
          <w:p w14:paraId="7C258694" w14:textId="4A508547" w:rsidR="00655689" w:rsidRPr="00B33709" w:rsidRDefault="00A75C06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="0030495D" w:rsidRPr="00B33709">
              <w:rPr>
                <w:rFonts w:ascii="Angsana New" w:hAnsi="Angsana New"/>
                <w:sz w:val="32"/>
                <w:szCs w:val="32"/>
                <w:cs/>
              </w:rPr>
              <w:t>พร้อม</w:t>
            </w:r>
            <w:r w:rsidRPr="00B33709">
              <w:rPr>
                <w:rFonts w:ascii="Angsana New" w:hAnsi="Angsana New"/>
                <w:sz w:val="32"/>
                <w:szCs w:val="32"/>
                <w:cs/>
              </w:rPr>
              <w:t>สิ่งปลูกสร้าง</w:t>
            </w:r>
          </w:p>
        </w:tc>
        <w:tc>
          <w:tcPr>
            <w:tcW w:w="1942" w:type="dxa"/>
          </w:tcPr>
          <w:p w14:paraId="46A8D766" w14:textId="77777777" w:rsidR="00655689" w:rsidRPr="00B33709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565C32CE" w14:textId="7AF28F24" w:rsidR="00655689" w:rsidRPr="00B33709" w:rsidRDefault="009717E6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370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55689" w:rsidRPr="00B33709" w14:paraId="7B0E267F" w14:textId="77777777" w:rsidTr="00351EFC">
        <w:tc>
          <w:tcPr>
            <w:tcW w:w="3402" w:type="dxa"/>
          </w:tcPr>
          <w:p w14:paraId="091BECA0" w14:textId="77777777" w:rsidR="00655689" w:rsidRPr="00B33709" w:rsidRDefault="00655689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42" w:type="dxa"/>
          </w:tcPr>
          <w:p w14:paraId="0F515D77" w14:textId="77777777" w:rsidR="00655689" w:rsidRPr="00B33709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7" w:type="dxa"/>
          </w:tcPr>
          <w:p w14:paraId="3F7B5F91" w14:textId="6848BFD5" w:rsidR="00655689" w:rsidRPr="00B33709" w:rsidRDefault="00AF4027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5 - </w:t>
            </w:r>
            <w:r w:rsidR="009717E6" w:rsidRPr="00B3370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F4027" w:rsidRPr="00B33709" w14:paraId="332A9A99" w14:textId="77777777" w:rsidTr="00351EFC">
        <w:tc>
          <w:tcPr>
            <w:tcW w:w="3402" w:type="dxa"/>
          </w:tcPr>
          <w:p w14:paraId="76E33BFB" w14:textId="7B77C6FB" w:rsidR="00AF4027" w:rsidRPr="00B33709" w:rsidRDefault="00AF4027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942" w:type="dxa"/>
          </w:tcPr>
          <w:p w14:paraId="06810366" w14:textId="77777777" w:rsidR="00AF4027" w:rsidRPr="00B33709" w:rsidRDefault="00AF4027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7" w:type="dxa"/>
          </w:tcPr>
          <w:p w14:paraId="1E6C133C" w14:textId="49F4400B" w:rsidR="00AF4027" w:rsidRPr="00B33709" w:rsidRDefault="00AF4027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8E7DAC2" w14:textId="77777777" w:rsidR="00655689" w:rsidRPr="001F5371" w:rsidRDefault="00655689" w:rsidP="00A46661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4"/>
          <w:szCs w:val="14"/>
        </w:rPr>
      </w:pPr>
    </w:p>
    <w:p w14:paraId="14E8A5B6" w14:textId="25484765" w:rsidR="00FD049E" w:rsidRPr="001F5371" w:rsidRDefault="00FD049E" w:rsidP="00FD049E">
      <w:pPr>
        <w:pStyle w:val="CordiaNew"/>
        <w:tabs>
          <w:tab w:val="clear" w:pos="4153"/>
        </w:tabs>
        <w:ind w:left="720"/>
        <w:jc w:val="thaiDistribute"/>
        <w:rPr>
          <w:sz w:val="32"/>
          <w:szCs w:val="32"/>
        </w:rPr>
      </w:pPr>
      <w:r w:rsidRPr="00B33709">
        <w:rPr>
          <w:spacing w:val="-4"/>
          <w:sz w:val="32"/>
          <w:szCs w:val="32"/>
          <w:cs/>
        </w:rPr>
        <w:t>กลุ่มบริษัทเลือกรับรู้ผลกระทบสะสมจากการถือปฏิบัติตาม</w:t>
      </w:r>
      <w:bookmarkStart w:id="2" w:name="_Hlk39770812"/>
      <w:r w:rsidRPr="00B33709">
        <w:rPr>
          <w:spacing w:val="-4"/>
          <w:sz w:val="32"/>
          <w:szCs w:val="32"/>
          <w:cs/>
        </w:rPr>
        <w:t>มาตรฐานการรายงานทางการเงิน</w:t>
      </w:r>
      <w:r w:rsidRPr="00B33709">
        <w:rPr>
          <w:spacing w:val="-4"/>
          <w:sz w:val="32"/>
          <w:szCs w:val="32"/>
          <w:cs/>
          <w:lang w:val="th-TH"/>
        </w:rPr>
        <w:t xml:space="preserve"> </w:t>
      </w:r>
      <w:bookmarkEnd w:id="2"/>
      <w:r w:rsidRPr="00B33709">
        <w:rPr>
          <w:spacing w:val="-4"/>
          <w:sz w:val="32"/>
          <w:szCs w:val="32"/>
          <w:cs/>
          <w:lang w:val="th-TH"/>
        </w:rPr>
        <w:t>ฉบับที่</w:t>
      </w:r>
      <w:r w:rsidRPr="00B33709">
        <w:rPr>
          <w:sz w:val="32"/>
          <w:szCs w:val="32"/>
          <w:cs/>
          <w:lang w:val="th-TH"/>
        </w:rPr>
        <w:t xml:space="preserve"> </w:t>
      </w:r>
      <w:r w:rsidRPr="00B33709">
        <w:rPr>
          <w:sz w:val="32"/>
          <w:szCs w:val="32"/>
        </w:rPr>
        <w:t xml:space="preserve">16 </w:t>
      </w:r>
      <w:r w:rsidRPr="001F5371">
        <w:rPr>
          <w:spacing w:val="-2"/>
          <w:sz w:val="32"/>
          <w:szCs w:val="32"/>
          <w:cs/>
        </w:rPr>
        <w:t xml:space="preserve">เรื่อง </w:t>
      </w:r>
      <w:r w:rsidRPr="001F5371">
        <w:rPr>
          <w:spacing w:val="-2"/>
          <w:sz w:val="32"/>
          <w:szCs w:val="32"/>
        </w:rPr>
        <w:t>“</w:t>
      </w:r>
      <w:r w:rsidRPr="001F5371">
        <w:rPr>
          <w:spacing w:val="-2"/>
          <w:sz w:val="32"/>
          <w:szCs w:val="32"/>
          <w:cs/>
        </w:rPr>
        <w:t>สัญญาเช่า</w:t>
      </w:r>
      <w:r w:rsidRPr="001F5371">
        <w:rPr>
          <w:spacing w:val="-2"/>
          <w:sz w:val="32"/>
          <w:szCs w:val="32"/>
        </w:rPr>
        <w:t>”</w:t>
      </w:r>
      <w:r w:rsidRPr="001F5371">
        <w:rPr>
          <w:spacing w:val="-2"/>
          <w:sz w:val="32"/>
          <w:szCs w:val="32"/>
          <w:cs/>
        </w:rPr>
        <w:t xml:space="preserve"> โดยปรับปรุงยอดยกมาของ</w:t>
      </w:r>
      <w:r w:rsidR="00FC507E" w:rsidRPr="001F5371">
        <w:rPr>
          <w:rFonts w:hint="cs"/>
          <w:spacing w:val="-2"/>
          <w:sz w:val="32"/>
          <w:szCs w:val="32"/>
          <w:cs/>
        </w:rPr>
        <w:t>ขาดทุน</w:t>
      </w:r>
      <w:r w:rsidRPr="001F5371">
        <w:rPr>
          <w:spacing w:val="-2"/>
          <w:sz w:val="32"/>
          <w:szCs w:val="32"/>
          <w:cs/>
        </w:rPr>
        <w:t xml:space="preserve">สะสม ณ วันที่ </w:t>
      </w:r>
      <w:r w:rsidRPr="001F5371">
        <w:rPr>
          <w:spacing w:val="-2"/>
          <w:sz w:val="32"/>
          <w:szCs w:val="32"/>
        </w:rPr>
        <w:t xml:space="preserve">1 </w:t>
      </w:r>
      <w:r w:rsidRPr="001F5371">
        <w:rPr>
          <w:spacing w:val="-2"/>
          <w:sz w:val="32"/>
          <w:szCs w:val="32"/>
          <w:cs/>
        </w:rPr>
        <w:t xml:space="preserve">มกราคม </w:t>
      </w:r>
      <w:r w:rsidRPr="001F5371">
        <w:rPr>
          <w:spacing w:val="-2"/>
          <w:sz w:val="32"/>
          <w:szCs w:val="32"/>
        </w:rPr>
        <w:t>2563</w:t>
      </w:r>
      <w:r w:rsidRPr="001F5371">
        <w:rPr>
          <w:spacing w:val="-2"/>
          <w:sz w:val="32"/>
          <w:szCs w:val="32"/>
          <w:cs/>
        </w:rPr>
        <w:t xml:space="preserve"> รายการ</w:t>
      </w:r>
      <w:r w:rsidRPr="001F5371">
        <w:rPr>
          <w:spacing w:val="-4"/>
          <w:sz w:val="32"/>
          <w:szCs w:val="32"/>
          <w:cs/>
        </w:rPr>
        <w:t>สินทรัพย์</w:t>
      </w:r>
      <w:r w:rsidRPr="001F5371">
        <w:rPr>
          <w:spacing w:val="-2"/>
          <w:sz w:val="32"/>
          <w:szCs w:val="32"/>
          <w:cs/>
        </w:rPr>
        <w:t xml:space="preserve">ที่เช่าภายใต้สัญญาเช่าดำเนินงานและสัญญาเช่าการเงินจนถึงปี </w:t>
      </w:r>
      <w:r w:rsidRPr="001F5371">
        <w:rPr>
          <w:spacing w:val="-2"/>
          <w:sz w:val="32"/>
          <w:szCs w:val="32"/>
        </w:rPr>
        <w:t>2562</w:t>
      </w:r>
      <w:r w:rsidRPr="001F5371">
        <w:rPr>
          <w:spacing w:val="-2"/>
          <w:sz w:val="32"/>
          <w:szCs w:val="32"/>
          <w:cs/>
        </w:rPr>
        <w:t xml:space="preserve"> ตั้งแต่วันที่ </w:t>
      </w:r>
      <w:r w:rsidRPr="001F5371">
        <w:rPr>
          <w:spacing w:val="-2"/>
          <w:sz w:val="32"/>
          <w:szCs w:val="32"/>
        </w:rPr>
        <w:t>1</w:t>
      </w:r>
      <w:r w:rsidRPr="001F5371">
        <w:rPr>
          <w:spacing w:val="-2"/>
          <w:sz w:val="32"/>
          <w:szCs w:val="32"/>
          <w:cs/>
        </w:rPr>
        <w:t xml:space="preserve"> มกราคม </w:t>
      </w:r>
      <w:r w:rsidRPr="001F5371">
        <w:rPr>
          <w:spacing w:val="-2"/>
          <w:sz w:val="32"/>
          <w:szCs w:val="32"/>
        </w:rPr>
        <w:t>2563</w:t>
      </w:r>
      <w:r w:rsidRPr="001F5371">
        <w:rPr>
          <w:spacing w:val="-2"/>
          <w:sz w:val="32"/>
          <w:szCs w:val="32"/>
          <w:cs/>
        </w:rPr>
        <w:t xml:space="preserve"> ได้</w:t>
      </w:r>
      <w:r w:rsidRPr="001F5371">
        <w:rPr>
          <w:sz w:val="32"/>
          <w:szCs w:val="32"/>
          <w:cs/>
        </w:rPr>
        <w:t>ถูกจัดประเภทเป็นสินทรัพย์สิทธิการใช้และหนี้สินตามสัญญาเช่าที่เกี่ยวข้อง</w:t>
      </w:r>
    </w:p>
    <w:p w14:paraId="21C031CD" w14:textId="5557FA53" w:rsidR="00655689" w:rsidRPr="001F5371" w:rsidRDefault="00655689" w:rsidP="00A46661">
      <w:pPr>
        <w:pStyle w:val="CordiaNew"/>
        <w:tabs>
          <w:tab w:val="clear" w:pos="4153"/>
          <w:tab w:val="left" w:pos="709"/>
        </w:tabs>
        <w:ind w:left="709"/>
        <w:rPr>
          <w:color w:val="auto"/>
          <w:sz w:val="16"/>
          <w:szCs w:val="16"/>
        </w:rPr>
      </w:pPr>
    </w:p>
    <w:p w14:paraId="65433979" w14:textId="2BCC473F" w:rsidR="00655689" w:rsidRPr="00B33709" w:rsidRDefault="008F6592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B33709">
        <w:rPr>
          <w:rFonts w:ascii="Angsana New" w:hAnsi="Angsana New"/>
          <w:i/>
          <w:iCs/>
          <w:sz w:val="32"/>
          <w:szCs w:val="32"/>
          <w:cs/>
        </w:rPr>
        <w:t>เจ้าหนี้การค้าและเจ้าหนี้อื่น</w:t>
      </w:r>
    </w:p>
    <w:p w14:paraId="56D6107B" w14:textId="77777777" w:rsidR="00E24AFC" w:rsidRPr="001F5371" w:rsidRDefault="00E24AFC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4BE9FDB0" w14:textId="060DE986" w:rsidR="008F6592" w:rsidRPr="00B33709" w:rsidRDefault="00DB07D8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เจ้าหนี้การค้าและเจ้าหนี้อื่นแสดงรายการเป็นหนี้สินหมุนเวียน</w:t>
      </w:r>
      <w:r w:rsidR="00812B69" w:rsidRPr="00B33709">
        <w:rPr>
          <w:rFonts w:ascii="Angsana New" w:hAnsi="Angsana New"/>
          <w:sz w:val="32"/>
          <w:szCs w:val="32"/>
          <w:cs/>
        </w:rPr>
        <w:t xml:space="preserve"> </w:t>
      </w:r>
      <w:r w:rsidRPr="00B33709">
        <w:rPr>
          <w:rFonts w:ascii="Angsana New" w:hAnsi="Angsana New"/>
          <w:sz w:val="32"/>
          <w:szCs w:val="32"/>
          <w:cs/>
        </w:rPr>
        <w:t xml:space="preserve">เว้นแต่มีเงื่อนไขการจ่ายชำระเกินกว่า </w:t>
      </w:r>
      <w:r w:rsidR="00C0573E" w:rsidRPr="00C26745">
        <w:rPr>
          <w:rFonts w:ascii="Angsana New" w:hAnsi="Angsana New"/>
          <w:spacing w:val="-4"/>
          <w:sz w:val="32"/>
          <w:szCs w:val="32"/>
        </w:rPr>
        <w:t>12</w:t>
      </w:r>
      <w:r w:rsidRPr="00C26745">
        <w:rPr>
          <w:rFonts w:ascii="Angsana New" w:hAnsi="Angsana New"/>
          <w:spacing w:val="-4"/>
          <w:sz w:val="32"/>
          <w:szCs w:val="32"/>
          <w:cs/>
        </w:rPr>
        <w:t xml:space="preserve"> เดือนหลังรอบระยะเวลาการรายงาน รับรู้รายการเมื่อเริ่มแรกด้วยมูลค่ายุติธรรมและวัดมูลค่า</w:t>
      </w:r>
      <w:r w:rsidRPr="00B33709">
        <w:rPr>
          <w:rFonts w:ascii="Angsana New" w:hAnsi="Angsana New"/>
          <w:sz w:val="32"/>
          <w:szCs w:val="32"/>
          <w:cs/>
        </w:rPr>
        <w:t>ภายหลังด้วยราคาทุนตัดจำหน่ายโด</w:t>
      </w:r>
      <w:r w:rsidR="00156916" w:rsidRPr="00B33709">
        <w:rPr>
          <w:rFonts w:ascii="Angsana New" w:hAnsi="Angsana New"/>
          <w:sz w:val="32"/>
          <w:szCs w:val="32"/>
          <w:cs/>
        </w:rPr>
        <w:t>ย</w:t>
      </w:r>
      <w:r w:rsidRPr="00B33709">
        <w:rPr>
          <w:rFonts w:ascii="Angsana New" w:hAnsi="Angsana New"/>
          <w:sz w:val="32"/>
          <w:szCs w:val="32"/>
          <w:cs/>
        </w:rPr>
        <w:t>วิธีอัตราดอกเบี้ยที่แท้จริง</w:t>
      </w:r>
    </w:p>
    <w:p w14:paraId="2F0C840F" w14:textId="2133CA19" w:rsidR="008F6592" w:rsidRPr="00B33709" w:rsidRDefault="008F6592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B33709">
        <w:rPr>
          <w:rFonts w:ascii="Angsana New" w:hAnsi="Angsana New"/>
          <w:i/>
          <w:iCs/>
          <w:sz w:val="32"/>
          <w:szCs w:val="32"/>
          <w:cs/>
        </w:rPr>
        <w:lastRenderedPageBreak/>
        <w:t>เงินกู้ยืม</w:t>
      </w:r>
    </w:p>
    <w:p w14:paraId="5ADCD60E" w14:textId="77777777" w:rsidR="00E24AFC" w:rsidRPr="00B33709" w:rsidRDefault="00E24AFC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0AA425A" w14:textId="24F65FF8" w:rsidR="00156916" w:rsidRPr="00B33709" w:rsidRDefault="00156916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เงินกู้ยืมรับรู้เริ่มแรกด้วยมูลค่ายุติธรรมสุทธิด้วยต้นทุนการทำรายการที่เกิดขึ้น และวัดมูลค่าภายหลัง</w:t>
      </w:r>
      <w:r w:rsidRPr="00C26745">
        <w:rPr>
          <w:rFonts w:ascii="Angsana New" w:hAnsi="Angsana New"/>
          <w:sz w:val="32"/>
          <w:szCs w:val="32"/>
          <w:cs/>
        </w:rPr>
        <w:t>ด้วยวิธีราคาทุนตัดจำหน่าย ผลต่างใด</w:t>
      </w:r>
      <w:r w:rsidR="00534161" w:rsidRPr="00C26745">
        <w:rPr>
          <w:rFonts w:ascii="Angsana New" w:hAnsi="Angsana New"/>
          <w:sz w:val="32"/>
          <w:szCs w:val="32"/>
        </w:rPr>
        <w:t xml:space="preserve"> </w:t>
      </w:r>
      <w:r w:rsidRPr="00C26745">
        <w:rPr>
          <w:rFonts w:ascii="Angsana New" w:hAnsi="Angsana New"/>
          <w:sz w:val="32"/>
          <w:szCs w:val="32"/>
          <w:cs/>
        </w:rPr>
        <w:t>ๆ</w:t>
      </w:r>
      <w:r w:rsidR="007512C6" w:rsidRPr="00C26745">
        <w:rPr>
          <w:rFonts w:ascii="Angsana New" w:hAnsi="Angsana New"/>
          <w:sz w:val="32"/>
          <w:szCs w:val="32"/>
          <w:cs/>
        </w:rPr>
        <w:t xml:space="preserve"> </w:t>
      </w:r>
      <w:r w:rsidRPr="00C26745">
        <w:rPr>
          <w:rFonts w:ascii="Angsana New" w:hAnsi="Angsana New"/>
          <w:sz w:val="32"/>
          <w:szCs w:val="32"/>
          <w:cs/>
        </w:rPr>
        <w:t>ระหว่างเงินกู้ที่ได้รับ (สุทธิจากต้นทุนการทำรายการ) กับ</w:t>
      </w:r>
      <w:r w:rsidRPr="00B33709">
        <w:rPr>
          <w:rFonts w:ascii="Angsana New" w:hAnsi="Angsana New"/>
          <w:spacing w:val="-4"/>
          <w:sz w:val="32"/>
          <w:szCs w:val="32"/>
          <w:cs/>
        </w:rPr>
        <w:t>จำนวนที่ไถ่ถอน รับรู้ในกำไ</w:t>
      </w:r>
      <w:r w:rsidR="00CA5981">
        <w:rPr>
          <w:rFonts w:ascii="Angsana New" w:hAnsi="Angsana New" w:hint="cs"/>
          <w:spacing w:val="-4"/>
          <w:sz w:val="32"/>
          <w:szCs w:val="32"/>
          <w:cs/>
        </w:rPr>
        <w:t>ร</w:t>
      </w:r>
      <w:r w:rsidRPr="00B33709">
        <w:rPr>
          <w:rFonts w:ascii="Angsana New" w:hAnsi="Angsana New"/>
          <w:spacing w:val="-4"/>
          <w:sz w:val="32"/>
          <w:szCs w:val="32"/>
          <w:cs/>
        </w:rPr>
        <w:t>ขาดทุนตลอดระยะเวลาการกู้ยืมโดยการใช้วิธีอัตราดอกเบี้ยที่แท้จริง</w:t>
      </w:r>
      <w:r w:rsidR="00576457" w:rsidRPr="00B3370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76457" w:rsidRPr="00B33709">
        <w:rPr>
          <w:rFonts w:ascii="Angsana New" w:hAnsi="Angsana New"/>
          <w:sz w:val="32"/>
          <w:szCs w:val="32"/>
          <w:cs/>
        </w:rPr>
        <w:t>ค่าธรรมเนียมที่จ่ายเพื่อให้ได้มาซึ่งวงเงินกู้ยืมรับรู้เป็นต้นทุนการทำรายการของเงินกู้</w:t>
      </w:r>
      <w:r w:rsidR="00812B69" w:rsidRPr="00B33709">
        <w:rPr>
          <w:rFonts w:ascii="Angsana New" w:hAnsi="Angsana New"/>
          <w:sz w:val="32"/>
          <w:szCs w:val="32"/>
          <w:cs/>
        </w:rPr>
        <w:t>ยืม</w:t>
      </w:r>
      <w:r w:rsidR="00576457" w:rsidRPr="00B33709">
        <w:rPr>
          <w:rFonts w:ascii="Angsana New" w:hAnsi="Angsana New"/>
          <w:sz w:val="32"/>
          <w:szCs w:val="32"/>
          <w:cs/>
        </w:rPr>
        <w:t>บางส่วนหรือทั้งหมดของวงเงินกู้</w:t>
      </w:r>
      <w:r w:rsidR="00812B69" w:rsidRPr="00B33709">
        <w:rPr>
          <w:rFonts w:ascii="Angsana New" w:hAnsi="Angsana New"/>
          <w:sz w:val="32"/>
          <w:szCs w:val="32"/>
          <w:cs/>
        </w:rPr>
        <w:t>ยืม</w:t>
      </w:r>
      <w:r w:rsidR="00576457" w:rsidRPr="00B33709">
        <w:rPr>
          <w:rFonts w:ascii="Angsana New" w:hAnsi="Angsana New"/>
          <w:sz w:val="32"/>
          <w:szCs w:val="32"/>
          <w:cs/>
        </w:rPr>
        <w:t>ที่จะเบิกใช้ ในกรณีนี้ ค่าธรรมเนียมดังกล่าวจะบันทึกเป็นการจ่ายล่วงหน้าไว้จนกระทั่งมีการเบิกใช้วงเงิน</w:t>
      </w:r>
      <w:r w:rsidR="00812B69" w:rsidRPr="00B33709">
        <w:rPr>
          <w:rFonts w:ascii="Angsana New" w:hAnsi="Angsana New"/>
          <w:sz w:val="32"/>
          <w:szCs w:val="32"/>
          <w:cs/>
        </w:rPr>
        <w:t>กู้ยืม</w:t>
      </w:r>
      <w:r w:rsidR="00576457" w:rsidRPr="00B33709">
        <w:rPr>
          <w:rFonts w:ascii="Angsana New" w:hAnsi="Angsana New"/>
          <w:sz w:val="32"/>
          <w:szCs w:val="32"/>
          <w:cs/>
        </w:rPr>
        <w:t xml:space="preserve"> หากไม่มีหลักฐานที่เป็นไปได้ว่าเงินกู้ยืมบางส่วนหรือทั้งหมดจะถูกเบิกใช้ ค่าธรรมเนียมดังกล่าวจะบันทึกเป็นค่าใช้จ่ายจ่ายล่วงหน้าสำหรับการบริการสภาพคล่องและตัดจำหน่ายตลอดระยะเวลาของวงเงินกู้</w:t>
      </w:r>
      <w:r w:rsidR="00812B69" w:rsidRPr="00B33709">
        <w:rPr>
          <w:rFonts w:ascii="Angsana New" w:hAnsi="Angsana New"/>
          <w:sz w:val="32"/>
          <w:szCs w:val="32"/>
          <w:cs/>
        </w:rPr>
        <w:t>ยืม</w:t>
      </w:r>
      <w:r w:rsidR="00576457" w:rsidRPr="00B33709">
        <w:rPr>
          <w:rFonts w:ascii="Angsana New" w:hAnsi="Angsana New"/>
          <w:sz w:val="32"/>
          <w:szCs w:val="32"/>
          <w:cs/>
        </w:rPr>
        <w:t>ที่เกี่ยวข้อง</w:t>
      </w:r>
    </w:p>
    <w:p w14:paraId="6556C47C" w14:textId="58AEE35D" w:rsidR="00076B17" w:rsidRPr="00B33709" w:rsidRDefault="00076B17" w:rsidP="00A46661">
      <w:pPr>
        <w:pStyle w:val="ListParagraph"/>
        <w:tabs>
          <w:tab w:val="left" w:pos="709"/>
        </w:tabs>
        <w:ind w:left="709"/>
        <w:jc w:val="thaiDistribute"/>
        <w:rPr>
          <w:rFonts w:ascii="Angsana New" w:hAnsi="Angsana New"/>
          <w:sz w:val="20"/>
          <w:szCs w:val="20"/>
        </w:rPr>
      </w:pPr>
    </w:p>
    <w:p w14:paraId="4855486B" w14:textId="7D202660" w:rsidR="005770F6" w:rsidRPr="00B33709" w:rsidRDefault="005770F6" w:rsidP="00830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cs/>
        </w:rPr>
      </w:pPr>
      <w:r w:rsidRPr="00B33709">
        <w:rPr>
          <w:rFonts w:ascii="Angsana New" w:hAnsi="Angsana New"/>
          <w:sz w:val="32"/>
          <w:szCs w:val="32"/>
          <w:cs/>
        </w:rPr>
        <w:t>เงินกู้ยืมจะถูกตัดรายการออกจากงบแสดงฐานะการเงิน เฉพาะเมื่อภาระผูกพันที่ระบุในสัญญาได้มี</w:t>
      </w:r>
      <w:r w:rsidRPr="00B33709">
        <w:rPr>
          <w:rFonts w:ascii="Angsana New" w:hAnsi="Angsana New"/>
          <w:spacing w:val="-8"/>
          <w:sz w:val="32"/>
          <w:szCs w:val="32"/>
          <w:cs/>
        </w:rPr>
        <w:t>การปฏิบัติตาม</w:t>
      </w:r>
      <w:r w:rsidR="00B67DB5" w:rsidRPr="00B33709">
        <w:rPr>
          <w:rFonts w:ascii="Angsana New" w:hAnsi="Angsana New"/>
          <w:spacing w:val="-8"/>
          <w:sz w:val="32"/>
          <w:szCs w:val="32"/>
          <w:cs/>
        </w:rPr>
        <w:t>แล้ว หรือยกเลิก หรือสิ้นสุดแล้ว ผลแตกต่างระหว่างมูลค่าตามบัญชีของหนี้สินทางการเงิน</w:t>
      </w:r>
      <w:r w:rsidR="00B67DB5" w:rsidRPr="00B33709">
        <w:rPr>
          <w:rFonts w:ascii="Angsana New" w:hAnsi="Angsana New"/>
          <w:spacing w:val="4"/>
          <w:sz w:val="32"/>
          <w:szCs w:val="32"/>
          <w:cs/>
        </w:rPr>
        <w:t>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</w:t>
      </w:r>
      <w:r w:rsidR="00B67DB5" w:rsidRPr="00B33709">
        <w:rPr>
          <w:rFonts w:ascii="Angsana New" w:hAnsi="Angsana New"/>
          <w:sz w:val="32"/>
          <w:szCs w:val="32"/>
          <w:cs/>
        </w:rPr>
        <w:t>ที่ได้โอนไปหรือหนี้สินที่ได้รับมา รับรู้ในกำไรขาดทุนเป็นรายได้อื่นหรือต้นทุนทางการเงิน</w:t>
      </w:r>
    </w:p>
    <w:p w14:paraId="07213427" w14:textId="77777777" w:rsidR="008308A4" w:rsidRPr="00B33709" w:rsidRDefault="008308A4" w:rsidP="00830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E3733D0" w14:textId="7DDFA09A" w:rsidR="00076B17" w:rsidRPr="00B33709" w:rsidRDefault="00076B17" w:rsidP="00830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-4"/>
          <w:sz w:val="32"/>
          <w:szCs w:val="32"/>
          <w:cs/>
        </w:rPr>
        <w:t>เงินกู้ยืมจัดประเภทเป็นสินทรัพย์หมุนเวียนเว้นแต่กลุ่มบริษัทมีสิทธิอย่างไม่มีเงื่อนไขที่จะจ่ายชำระ</w:t>
      </w:r>
      <w:r w:rsidRPr="00B33709">
        <w:rPr>
          <w:rFonts w:ascii="Angsana New" w:hAnsi="Angsana New"/>
          <w:sz w:val="32"/>
          <w:szCs w:val="32"/>
          <w:cs/>
        </w:rPr>
        <w:t xml:space="preserve">หนี้นานกว่า </w:t>
      </w:r>
      <w:r w:rsidR="00C0573E" w:rsidRPr="00B33709">
        <w:rPr>
          <w:rFonts w:ascii="Angsana New" w:hAnsi="Angsana New"/>
          <w:sz w:val="32"/>
          <w:szCs w:val="32"/>
        </w:rPr>
        <w:t>12</w:t>
      </w:r>
      <w:r w:rsidRPr="00B33709">
        <w:rPr>
          <w:rFonts w:ascii="Angsana New" w:hAnsi="Angsana New"/>
          <w:sz w:val="32"/>
          <w:szCs w:val="32"/>
          <w:cs/>
        </w:rPr>
        <w:t xml:space="preserve"> เดือนหลังจากรอบระยะเวลา</w:t>
      </w:r>
      <w:r w:rsidR="00557F81" w:rsidRPr="00B33709">
        <w:rPr>
          <w:rFonts w:ascii="Angsana New" w:hAnsi="Angsana New"/>
          <w:sz w:val="32"/>
          <w:szCs w:val="32"/>
          <w:cs/>
        </w:rPr>
        <w:t>การรายงาน</w:t>
      </w:r>
    </w:p>
    <w:p w14:paraId="7B4963E1" w14:textId="77777777" w:rsidR="008F6592" w:rsidRPr="00B33709" w:rsidRDefault="008F6592" w:rsidP="00A46661">
      <w:pPr>
        <w:pStyle w:val="ListParagraph"/>
        <w:ind w:left="1279"/>
        <w:jc w:val="thaiDistribute"/>
        <w:rPr>
          <w:rFonts w:ascii="Angsana New" w:hAnsi="Angsana New"/>
          <w:sz w:val="24"/>
          <w:szCs w:val="24"/>
        </w:rPr>
      </w:pPr>
    </w:p>
    <w:p w14:paraId="5F00B30B" w14:textId="73A77301" w:rsidR="00655689" w:rsidRPr="00B33709" w:rsidRDefault="00C0573E" w:rsidP="006D6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 w:hanging="36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</w:rPr>
        <w:t>4</w:t>
      </w:r>
      <w:r w:rsidR="00655689" w:rsidRPr="00B33709">
        <w:rPr>
          <w:rFonts w:ascii="Angsana New" w:hAnsi="Angsana New"/>
          <w:sz w:val="32"/>
          <w:szCs w:val="32"/>
          <w:cs/>
        </w:rPr>
        <w:t>.</w:t>
      </w:r>
      <w:r w:rsidRPr="00B33709">
        <w:rPr>
          <w:rFonts w:ascii="Angsana New" w:hAnsi="Angsana New"/>
          <w:sz w:val="32"/>
          <w:szCs w:val="32"/>
        </w:rPr>
        <w:t>2</w:t>
      </w:r>
      <w:r w:rsidR="006D6E07" w:rsidRPr="00B33709">
        <w:rPr>
          <w:rFonts w:ascii="Angsana New" w:hAnsi="Angsana New"/>
          <w:sz w:val="32"/>
          <w:szCs w:val="32"/>
          <w:cs/>
        </w:rPr>
        <w:tab/>
      </w:r>
      <w:r w:rsidR="00655689" w:rsidRPr="00B33709">
        <w:rPr>
          <w:rFonts w:ascii="Angsana New" w:hAnsi="Angsana New"/>
          <w:sz w:val="32"/>
          <w:szCs w:val="32"/>
          <w:cs/>
        </w:rPr>
        <w:t>งบการเงิน</w:t>
      </w:r>
    </w:p>
    <w:p w14:paraId="38E18FE7" w14:textId="77777777" w:rsidR="00655689" w:rsidRPr="00B33709" w:rsidRDefault="00655689" w:rsidP="00A46661">
      <w:pPr>
        <w:pStyle w:val="CordiaNew"/>
        <w:tabs>
          <w:tab w:val="clear" w:pos="4153"/>
          <w:tab w:val="left" w:pos="810"/>
        </w:tabs>
        <w:ind w:left="450"/>
        <w:rPr>
          <w:color w:val="auto"/>
          <w:sz w:val="20"/>
          <w:szCs w:val="20"/>
        </w:rPr>
      </w:pPr>
    </w:p>
    <w:p w14:paraId="2A14C855" w14:textId="59D7992A" w:rsidR="00BD4ECE" w:rsidRPr="00B33709" w:rsidRDefault="00BD4ECE" w:rsidP="00BD4ECE">
      <w:pPr>
        <w:pStyle w:val="CordiaNew"/>
        <w:tabs>
          <w:tab w:val="clear" w:pos="4153"/>
          <w:tab w:val="clear" w:pos="8306"/>
        </w:tabs>
        <w:ind w:left="720"/>
        <w:rPr>
          <w:sz w:val="32"/>
          <w:szCs w:val="32"/>
        </w:rPr>
      </w:pPr>
      <w:r w:rsidRPr="00B33709">
        <w:rPr>
          <w:sz w:val="32"/>
          <w:szCs w:val="32"/>
          <w:cs/>
        </w:rPr>
        <w:t>นโยบาย</w:t>
      </w:r>
      <w:r w:rsidRPr="00B33709">
        <w:rPr>
          <w:spacing w:val="-4"/>
          <w:sz w:val="32"/>
          <w:szCs w:val="32"/>
          <w:cs/>
        </w:rPr>
        <w:t>การ</w:t>
      </w:r>
      <w:r w:rsidRPr="00B33709">
        <w:rPr>
          <w:sz w:val="32"/>
          <w:szCs w:val="32"/>
          <w:cs/>
        </w:rPr>
        <w:t xml:space="preserve">บัญชีที่เปลี่ยนแปลงดังกล่าวมีผลให้กลุ่มบริษัทเลือกปรับปรุงยอดยกมาของกำไรสะสม </w:t>
      </w:r>
      <w:r w:rsidRPr="00B33709">
        <w:rPr>
          <w:spacing w:val="4"/>
          <w:sz w:val="32"/>
          <w:szCs w:val="32"/>
          <w:cs/>
        </w:rPr>
        <w:t xml:space="preserve">ณ วันที่ </w:t>
      </w:r>
      <w:r w:rsidRPr="00B33709">
        <w:rPr>
          <w:spacing w:val="4"/>
          <w:sz w:val="32"/>
          <w:szCs w:val="32"/>
        </w:rPr>
        <w:t>1</w:t>
      </w:r>
      <w:r w:rsidRPr="00B33709">
        <w:rPr>
          <w:spacing w:val="4"/>
          <w:sz w:val="32"/>
          <w:szCs w:val="32"/>
          <w:cs/>
        </w:rPr>
        <w:t xml:space="preserve"> มกราคม </w:t>
      </w:r>
      <w:r w:rsidRPr="00B33709">
        <w:rPr>
          <w:spacing w:val="4"/>
          <w:sz w:val="32"/>
          <w:szCs w:val="32"/>
        </w:rPr>
        <w:t>2563</w:t>
      </w:r>
      <w:r w:rsidRPr="00B33709">
        <w:rPr>
          <w:spacing w:val="4"/>
          <w:sz w:val="32"/>
          <w:szCs w:val="32"/>
          <w:cs/>
        </w:rPr>
        <w:t xml:space="preserve"> โดยไม่มีการปรับปรุงข้อมูลที่ใช้ในการเปรียบเทียบใหม่ ผลกระทบต่อ</w:t>
      </w:r>
      <w:r w:rsidRPr="00B33709">
        <w:rPr>
          <w:sz w:val="32"/>
          <w:szCs w:val="32"/>
          <w:cs/>
        </w:rPr>
        <w:t xml:space="preserve">งบการเงินสำหรับงวดสามเดือนสิ้นสุดวันที่ </w:t>
      </w:r>
      <w:r w:rsidRPr="00B33709">
        <w:rPr>
          <w:sz w:val="32"/>
          <w:szCs w:val="32"/>
        </w:rPr>
        <w:t xml:space="preserve">31 </w:t>
      </w:r>
      <w:r w:rsidRPr="00B33709">
        <w:rPr>
          <w:sz w:val="32"/>
          <w:szCs w:val="32"/>
          <w:cs/>
        </w:rPr>
        <w:t xml:space="preserve">มีนาคม </w:t>
      </w:r>
      <w:r w:rsidRPr="00B33709">
        <w:rPr>
          <w:sz w:val="32"/>
          <w:szCs w:val="32"/>
        </w:rPr>
        <w:t xml:space="preserve">2563 </w:t>
      </w:r>
      <w:r w:rsidRPr="00B33709">
        <w:rPr>
          <w:sz w:val="32"/>
          <w:szCs w:val="32"/>
          <w:cs/>
        </w:rPr>
        <w:t>มีดังนี้</w:t>
      </w:r>
    </w:p>
    <w:p w14:paraId="3F1BC782" w14:textId="77777777" w:rsidR="00C03A41" w:rsidRPr="00B33709" w:rsidRDefault="00C03A41" w:rsidP="00BD4ECE">
      <w:pPr>
        <w:pStyle w:val="CordiaNew"/>
        <w:tabs>
          <w:tab w:val="clear" w:pos="4153"/>
          <w:tab w:val="clear" w:pos="8306"/>
        </w:tabs>
        <w:ind w:left="720"/>
        <w:rPr>
          <w:sz w:val="20"/>
          <w:szCs w:val="20"/>
        </w:rPr>
      </w:pPr>
    </w:p>
    <w:p w14:paraId="0F4449BA" w14:textId="063E3F31" w:rsidR="00DD0D94" w:rsidRPr="00B33709" w:rsidRDefault="00DD0D94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  <w:r w:rsidRPr="00B33709">
        <w:rPr>
          <w:i/>
          <w:iCs/>
          <w:sz w:val="32"/>
          <w:szCs w:val="32"/>
          <w:cs/>
        </w:rPr>
        <w:t>งบการเงินรวม</w:t>
      </w:r>
    </w:p>
    <w:tbl>
      <w:tblPr>
        <w:tblW w:w="825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21"/>
        <w:gridCol w:w="1260"/>
        <w:gridCol w:w="1236"/>
        <w:gridCol w:w="1266"/>
        <w:gridCol w:w="1170"/>
      </w:tblGrid>
      <w:tr w:rsidR="002A2EF9" w:rsidRPr="00C82082" w14:paraId="58F490CD" w14:textId="77777777" w:rsidTr="00C82082">
        <w:trPr>
          <w:tblHeader/>
        </w:trPr>
        <w:tc>
          <w:tcPr>
            <w:tcW w:w="8253" w:type="dxa"/>
            <w:gridSpan w:val="5"/>
          </w:tcPr>
          <w:p w14:paraId="4579490F" w14:textId="038B0A14" w:rsidR="002A2EF9" w:rsidRPr="00C82082" w:rsidRDefault="002A2EF9" w:rsidP="00F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bookmarkStart w:id="3" w:name="_Hlk37182495"/>
            <w:r w:rsidRPr="00C82082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="0032452E" w:rsidRPr="00C8208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82082">
              <w:rPr>
                <w:rFonts w:ascii="Angsana New" w:hAnsi="Angsana New"/>
                <w:sz w:val="25"/>
                <w:szCs w:val="25"/>
                <w:cs/>
              </w:rPr>
              <w:t>: พันบาท)</w:t>
            </w:r>
          </w:p>
        </w:tc>
      </w:tr>
      <w:tr w:rsidR="00655689" w:rsidRPr="00C82082" w14:paraId="5AD46951" w14:textId="77777777" w:rsidTr="00C82082">
        <w:trPr>
          <w:trHeight w:val="639"/>
          <w:tblHeader/>
        </w:trPr>
        <w:tc>
          <w:tcPr>
            <w:tcW w:w="3321" w:type="dxa"/>
          </w:tcPr>
          <w:p w14:paraId="3963E5D6" w14:textId="77777777" w:rsidR="00655689" w:rsidRPr="00C82082" w:rsidRDefault="00655689" w:rsidP="002A2EF9">
            <w:pPr>
              <w:spacing w:line="240" w:lineRule="auto"/>
              <w:ind w:left="9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7379095" w14:textId="7022F2DB" w:rsidR="002A2EF9" w:rsidRPr="00C82082" w:rsidRDefault="00655689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487502A8" w14:textId="49B267CA" w:rsidR="00655689" w:rsidRPr="00C82082" w:rsidRDefault="00655689" w:rsidP="00616642">
            <w:pPr>
              <w:pBdr>
                <w:bottom w:val="single" w:sz="4" w:space="1" w:color="auto"/>
              </w:pBdr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การบัญชีเดิม</w:t>
            </w:r>
          </w:p>
        </w:tc>
        <w:tc>
          <w:tcPr>
            <w:tcW w:w="1236" w:type="dxa"/>
            <w:vAlign w:val="bottom"/>
            <w:hideMark/>
          </w:tcPr>
          <w:p w14:paraId="4BF3BE8C" w14:textId="573FE445" w:rsidR="00655689" w:rsidRPr="00C82082" w:rsidRDefault="00132647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 xml:space="preserve">TFRS </w:t>
            </w:r>
            <w:r w:rsidR="00655689" w:rsidRPr="00C8208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0573E" w:rsidRPr="00C82082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266" w:type="dxa"/>
          </w:tcPr>
          <w:p w14:paraId="1C8CA40A" w14:textId="77777777" w:rsidR="00E749E4" w:rsidRPr="00C82082" w:rsidRDefault="00E749E4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475CC5A" w14:textId="1851FE11" w:rsidR="00655689" w:rsidRPr="00C82082" w:rsidRDefault="00132647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TFRS</w:t>
            </w:r>
            <w:r w:rsidR="00655689" w:rsidRPr="00C8208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55689" w:rsidRPr="00C82082">
              <w:rPr>
                <w:rFonts w:ascii="Angsana New" w:hAnsi="Angsana New"/>
                <w:sz w:val="25"/>
                <w:szCs w:val="25"/>
              </w:rPr>
              <w:t>1</w:t>
            </w:r>
            <w:r w:rsidR="00C0573E" w:rsidRPr="00C82082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0B02E36C" w14:textId="71557D8B" w:rsidR="00616642" w:rsidRPr="00C82082" w:rsidRDefault="00655689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462D81AB" w14:textId="0A3AC0CB" w:rsidR="00655689" w:rsidRPr="00C82082" w:rsidRDefault="00655689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การบัญชีใหม่</w:t>
            </w:r>
          </w:p>
        </w:tc>
      </w:tr>
      <w:tr w:rsidR="00655689" w:rsidRPr="00C82082" w14:paraId="11E14C30" w14:textId="77777777" w:rsidTr="00C82082">
        <w:tc>
          <w:tcPr>
            <w:tcW w:w="3321" w:type="dxa"/>
            <w:hideMark/>
          </w:tcPr>
          <w:p w14:paraId="21D92D5B" w14:textId="77777777" w:rsidR="00655689" w:rsidRPr="00C82082" w:rsidRDefault="00655689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820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23ADC93D" w14:textId="77777777" w:rsidR="00655689" w:rsidRPr="00C82082" w:rsidRDefault="0065568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5D0DE015" w14:textId="77777777" w:rsidR="00655689" w:rsidRPr="00C82082" w:rsidRDefault="0065568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</w:tcPr>
          <w:p w14:paraId="785A64EF" w14:textId="77777777" w:rsidR="00655689" w:rsidRPr="00C82082" w:rsidRDefault="00655689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3EDF26D3" w14:textId="77777777" w:rsidR="00655689" w:rsidRPr="00C82082" w:rsidRDefault="00655689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55689" w:rsidRPr="00C82082" w14:paraId="0487324F" w14:textId="77777777" w:rsidTr="00C82082">
        <w:tc>
          <w:tcPr>
            <w:tcW w:w="3321" w:type="dxa"/>
          </w:tcPr>
          <w:p w14:paraId="0BD32DE7" w14:textId="645BA292" w:rsidR="00655689" w:rsidRPr="00C82082" w:rsidRDefault="00E749E4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3F94A24D" w14:textId="62CDC143" w:rsidR="00655689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35</w:t>
            </w:r>
            <w:r w:rsidR="00565DD8" w:rsidRPr="00C82082">
              <w:rPr>
                <w:rFonts w:ascii="Angsana New" w:hAnsi="Angsana New"/>
                <w:sz w:val="25"/>
                <w:szCs w:val="25"/>
              </w:rPr>
              <w:t>6,450</w:t>
            </w:r>
          </w:p>
        </w:tc>
        <w:tc>
          <w:tcPr>
            <w:tcW w:w="1236" w:type="dxa"/>
            <w:shd w:val="clear" w:color="auto" w:fill="auto"/>
          </w:tcPr>
          <w:p w14:paraId="44234455" w14:textId="03E2136D" w:rsidR="00655689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(2</w:t>
            </w:r>
            <w:r w:rsidR="00565DD8" w:rsidRPr="00C82082">
              <w:rPr>
                <w:rFonts w:ascii="Angsana New" w:hAnsi="Angsana New"/>
                <w:sz w:val="25"/>
                <w:szCs w:val="25"/>
              </w:rPr>
              <w:t>1,188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66" w:type="dxa"/>
          </w:tcPr>
          <w:p w14:paraId="18013AFC" w14:textId="02F5452A" w:rsidR="00655689" w:rsidRPr="00C82082" w:rsidRDefault="00B0304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240A1AE" w14:textId="5F57470A" w:rsidR="00655689" w:rsidRPr="00C82082" w:rsidRDefault="007A5EE8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335,262</w:t>
            </w:r>
          </w:p>
        </w:tc>
      </w:tr>
      <w:tr w:rsidR="00D30CFD" w:rsidRPr="00C82082" w14:paraId="32B295CF" w14:textId="77777777" w:rsidTr="00C82082">
        <w:tc>
          <w:tcPr>
            <w:tcW w:w="3321" w:type="dxa"/>
          </w:tcPr>
          <w:p w14:paraId="7FD077D5" w14:textId="628AF6A1" w:rsidR="00D30CFD" w:rsidRPr="00C82082" w:rsidRDefault="00D30CFD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1260" w:type="dxa"/>
            <w:shd w:val="clear" w:color="auto" w:fill="auto"/>
          </w:tcPr>
          <w:p w14:paraId="7B921352" w14:textId="536902D4" w:rsidR="00D30CFD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552</w:t>
            </w:r>
          </w:p>
        </w:tc>
        <w:tc>
          <w:tcPr>
            <w:tcW w:w="1236" w:type="dxa"/>
            <w:shd w:val="clear" w:color="auto" w:fill="auto"/>
          </w:tcPr>
          <w:p w14:paraId="2DFC3530" w14:textId="4DDC63C7" w:rsidR="00D30CFD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6" w:type="dxa"/>
          </w:tcPr>
          <w:p w14:paraId="3F914AC7" w14:textId="483D0C56" w:rsidR="00D30CFD" w:rsidRPr="00C82082" w:rsidRDefault="00D30CFD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172,160</w:t>
            </w:r>
          </w:p>
        </w:tc>
        <w:tc>
          <w:tcPr>
            <w:tcW w:w="1170" w:type="dxa"/>
            <w:shd w:val="clear" w:color="auto" w:fill="auto"/>
          </w:tcPr>
          <w:p w14:paraId="43EE940D" w14:textId="08A10196" w:rsidR="00D30CFD" w:rsidRPr="00C82082" w:rsidRDefault="00D30CFD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172,712</w:t>
            </w:r>
          </w:p>
        </w:tc>
      </w:tr>
      <w:tr w:rsidR="00565DD8" w:rsidRPr="00C82082" w14:paraId="6A8BDDFB" w14:textId="77777777" w:rsidTr="00C82082">
        <w:tc>
          <w:tcPr>
            <w:tcW w:w="3321" w:type="dxa"/>
          </w:tcPr>
          <w:p w14:paraId="52E40DC9" w14:textId="1B389386" w:rsidR="00565DD8" w:rsidRPr="00C82082" w:rsidRDefault="00565DD8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shd w:val="clear" w:color="auto" w:fill="auto"/>
          </w:tcPr>
          <w:p w14:paraId="11F1BF33" w14:textId="51CC18A5" w:rsidR="00565DD8" w:rsidRPr="00C82082" w:rsidRDefault="00565DD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166,672</w:t>
            </w:r>
          </w:p>
        </w:tc>
        <w:tc>
          <w:tcPr>
            <w:tcW w:w="1236" w:type="dxa"/>
            <w:shd w:val="clear" w:color="auto" w:fill="auto"/>
          </w:tcPr>
          <w:p w14:paraId="0240BF94" w14:textId="51359602" w:rsidR="00565DD8" w:rsidRPr="00C82082" w:rsidRDefault="00565DD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(1,883)</w:t>
            </w:r>
          </w:p>
        </w:tc>
        <w:tc>
          <w:tcPr>
            <w:tcW w:w="1266" w:type="dxa"/>
          </w:tcPr>
          <w:p w14:paraId="09023F26" w14:textId="0FC8AF5C" w:rsidR="00565DD8" w:rsidRPr="00C82082" w:rsidRDefault="00565DD8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3D58FE" w14:textId="69B6BF82" w:rsidR="00565DD8" w:rsidRPr="00C82082" w:rsidRDefault="00565DD8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164,789</w:t>
            </w:r>
          </w:p>
        </w:tc>
      </w:tr>
      <w:tr w:rsidR="00D30CFD" w:rsidRPr="00C82082" w14:paraId="6D483B5F" w14:textId="77777777" w:rsidTr="00C82082">
        <w:tc>
          <w:tcPr>
            <w:tcW w:w="3321" w:type="dxa"/>
          </w:tcPr>
          <w:p w14:paraId="4A158D34" w14:textId="77B98A3D" w:rsidR="00D30CFD" w:rsidRPr="00C82082" w:rsidRDefault="00D30CFD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7D6D124" w14:textId="7E9E53AE" w:rsidR="00D30CFD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397</w:t>
            </w:r>
          </w:p>
        </w:tc>
        <w:tc>
          <w:tcPr>
            <w:tcW w:w="1236" w:type="dxa"/>
            <w:shd w:val="clear" w:color="auto" w:fill="auto"/>
          </w:tcPr>
          <w:p w14:paraId="47223655" w14:textId="1AECBB30" w:rsidR="00D30CFD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6" w:type="dxa"/>
          </w:tcPr>
          <w:p w14:paraId="068B3612" w14:textId="36FBF7B5" w:rsidR="00D30CFD" w:rsidRPr="00C82082" w:rsidRDefault="00D30CFD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173,725</w:t>
            </w:r>
          </w:p>
        </w:tc>
        <w:tc>
          <w:tcPr>
            <w:tcW w:w="1170" w:type="dxa"/>
            <w:shd w:val="clear" w:color="auto" w:fill="auto"/>
          </w:tcPr>
          <w:p w14:paraId="25A60631" w14:textId="6EE0CD74" w:rsidR="00D30CFD" w:rsidRPr="00C82082" w:rsidRDefault="00D30CFD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174,122</w:t>
            </w:r>
          </w:p>
        </w:tc>
      </w:tr>
      <w:tr w:rsidR="00D30CFD" w:rsidRPr="00C82082" w14:paraId="3734B11F" w14:textId="77777777" w:rsidTr="00C82082">
        <w:tc>
          <w:tcPr>
            <w:tcW w:w="3321" w:type="dxa"/>
          </w:tcPr>
          <w:p w14:paraId="0829ECEF" w14:textId="19309E9A" w:rsidR="00D30CFD" w:rsidRPr="00C82082" w:rsidRDefault="00D30CFD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ประมาณการหนี้สินจากการรื้อถอน</w:t>
            </w:r>
          </w:p>
        </w:tc>
        <w:tc>
          <w:tcPr>
            <w:tcW w:w="1260" w:type="dxa"/>
            <w:shd w:val="clear" w:color="auto" w:fill="auto"/>
          </w:tcPr>
          <w:p w14:paraId="4B735248" w14:textId="1AFD4428" w:rsidR="00D30CFD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22287C9C" w14:textId="06D5D783" w:rsidR="00D30CFD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6" w:type="dxa"/>
          </w:tcPr>
          <w:p w14:paraId="06412818" w14:textId="2805DBAD" w:rsidR="00D30CFD" w:rsidRPr="00C82082" w:rsidRDefault="00D30CFD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3,037</w:t>
            </w:r>
          </w:p>
        </w:tc>
        <w:tc>
          <w:tcPr>
            <w:tcW w:w="1170" w:type="dxa"/>
            <w:shd w:val="clear" w:color="auto" w:fill="auto"/>
          </w:tcPr>
          <w:p w14:paraId="0CABD5C5" w14:textId="0AC1778C" w:rsidR="00D30CFD" w:rsidRPr="00C82082" w:rsidRDefault="00D30CFD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3,037</w:t>
            </w:r>
          </w:p>
        </w:tc>
      </w:tr>
      <w:tr w:rsidR="00D30CFD" w:rsidRPr="00C82082" w14:paraId="31198319" w14:textId="77777777" w:rsidTr="00C82082">
        <w:tc>
          <w:tcPr>
            <w:tcW w:w="3321" w:type="dxa"/>
          </w:tcPr>
          <w:p w14:paraId="7B7BC1D5" w14:textId="7F952D74" w:rsidR="00D30CFD" w:rsidRPr="00C82082" w:rsidRDefault="00D30CFD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ขาดทุนสะสมยังไม่ได้จัดสรร</w:t>
            </w:r>
          </w:p>
        </w:tc>
        <w:tc>
          <w:tcPr>
            <w:tcW w:w="1260" w:type="dxa"/>
            <w:shd w:val="clear" w:color="auto" w:fill="auto"/>
          </w:tcPr>
          <w:p w14:paraId="55C804D5" w14:textId="1C0BC82B" w:rsidR="00D30CFD" w:rsidRPr="00C82082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(3</w:t>
            </w:r>
            <w:r w:rsidR="00565DD8" w:rsidRPr="00C82082">
              <w:rPr>
                <w:rFonts w:ascii="Angsana New" w:hAnsi="Angsana New"/>
                <w:sz w:val="25"/>
                <w:szCs w:val="25"/>
              </w:rPr>
              <w:t>70,218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756E5457" w14:textId="0C997D4C" w:rsidR="00D30CFD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(2</w:t>
            </w:r>
            <w:r w:rsidR="00565DD8" w:rsidRPr="00C82082">
              <w:rPr>
                <w:rFonts w:ascii="Angsana New" w:hAnsi="Angsana New"/>
                <w:sz w:val="25"/>
                <w:szCs w:val="25"/>
              </w:rPr>
              <w:t>3,071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66" w:type="dxa"/>
          </w:tcPr>
          <w:p w14:paraId="24A67C34" w14:textId="074232AF" w:rsidR="00D30CFD" w:rsidRPr="00C82082" w:rsidRDefault="00D30CFD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(4,602)</w:t>
            </w:r>
          </w:p>
        </w:tc>
        <w:tc>
          <w:tcPr>
            <w:tcW w:w="1170" w:type="dxa"/>
            <w:shd w:val="clear" w:color="auto" w:fill="auto"/>
          </w:tcPr>
          <w:p w14:paraId="21F78E44" w14:textId="34E3796F" w:rsidR="00D30CFD" w:rsidRPr="00C82082" w:rsidRDefault="00AF288C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</w:t>
            </w:r>
            <w:r w:rsidR="00D30CFD" w:rsidRPr="00C82082">
              <w:rPr>
                <w:rFonts w:ascii="Angsana New" w:hAnsi="Angsana New"/>
                <w:sz w:val="25"/>
                <w:szCs w:val="25"/>
              </w:rPr>
              <w:t>39</w:t>
            </w:r>
            <w:r w:rsidR="00565DD8" w:rsidRPr="00C82082">
              <w:rPr>
                <w:rFonts w:ascii="Angsana New" w:hAnsi="Angsana New"/>
                <w:sz w:val="25"/>
                <w:szCs w:val="25"/>
              </w:rPr>
              <w:t>7</w:t>
            </w:r>
            <w:r w:rsidR="00D30CFD" w:rsidRPr="00C82082">
              <w:rPr>
                <w:rFonts w:ascii="Angsana New" w:hAnsi="Angsana New"/>
                <w:sz w:val="25"/>
                <w:szCs w:val="25"/>
              </w:rPr>
              <w:t>,</w:t>
            </w:r>
            <w:r w:rsidR="00565DD8" w:rsidRPr="00C82082">
              <w:rPr>
                <w:rFonts w:ascii="Angsana New" w:hAnsi="Angsana New"/>
                <w:sz w:val="25"/>
                <w:szCs w:val="25"/>
              </w:rPr>
              <w:t>891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D30CFD" w:rsidRPr="00C82082" w14:paraId="0FB74995" w14:textId="77777777" w:rsidTr="00C82082">
        <w:tc>
          <w:tcPr>
            <w:tcW w:w="3321" w:type="dxa"/>
          </w:tcPr>
          <w:p w14:paraId="02D51485" w14:textId="77777777" w:rsidR="00D30CFD" w:rsidRPr="00C82082" w:rsidRDefault="00D30CFD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80E318" w14:textId="77777777" w:rsidR="00D30CFD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4294F314" w14:textId="77777777" w:rsidR="00D30CFD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</w:tcPr>
          <w:p w14:paraId="673E0B33" w14:textId="77777777" w:rsidR="00D30CFD" w:rsidRPr="00C82082" w:rsidRDefault="00D30CFD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408190" w14:textId="77777777" w:rsidR="00D30CFD" w:rsidRPr="00C82082" w:rsidRDefault="00D30CFD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30CFD" w:rsidRPr="00C82082" w14:paraId="7C37A0D7" w14:textId="77777777" w:rsidTr="00C82082">
        <w:tc>
          <w:tcPr>
            <w:tcW w:w="3321" w:type="dxa"/>
          </w:tcPr>
          <w:p w14:paraId="31F030E5" w14:textId="7CB4106C" w:rsidR="00D30CFD" w:rsidRPr="00C82082" w:rsidRDefault="00D30CFD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lastRenderedPageBreak/>
              <w:t>งบกำไรขาดทุนและกำไรขาดทุนเบ็ดเสร็จอื่น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66907D82" w14:textId="77777777" w:rsidR="00D30CFD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502BC688" w14:textId="77777777" w:rsidR="00D30CFD" w:rsidRPr="00C82082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</w:tcPr>
          <w:p w14:paraId="3A6C353C" w14:textId="77777777" w:rsidR="00D30CFD" w:rsidRPr="00C82082" w:rsidRDefault="00D30CFD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44312DD" w14:textId="77777777" w:rsidR="00D30CFD" w:rsidRPr="00C82082" w:rsidRDefault="00D30CFD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AF288C" w:rsidRPr="00C82082" w14:paraId="2420CCE7" w14:textId="77777777" w:rsidTr="00C82082">
        <w:tc>
          <w:tcPr>
            <w:tcW w:w="3321" w:type="dxa"/>
          </w:tcPr>
          <w:p w14:paraId="7D226245" w14:textId="41EA7D30" w:rsidR="00AF288C" w:rsidRPr="00C82082" w:rsidRDefault="00AF288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260" w:type="dxa"/>
            <w:shd w:val="clear" w:color="auto" w:fill="auto"/>
          </w:tcPr>
          <w:p w14:paraId="2B20EF2C" w14:textId="47535DB9" w:rsidR="00AF288C" w:rsidRPr="00C82082" w:rsidRDefault="00A04B4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390,192</w:t>
            </w:r>
          </w:p>
        </w:tc>
        <w:tc>
          <w:tcPr>
            <w:tcW w:w="1236" w:type="dxa"/>
            <w:shd w:val="clear" w:color="auto" w:fill="auto"/>
          </w:tcPr>
          <w:p w14:paraId="29843970" w14:textId="724FBB26" w:rsidR="00AF288C" w:rsidRPr="00C82082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6" w:type="dxa"/>
          </w:tcPr>
          <w:p w14:paraId="509C37FB" w14:textId="401204C1" w:rsidR="00AF288C" w:rsidRPr="00C82082" w:rsidRDefault="00425FB0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2,306</w:t>
            </w:r>
          </w:p>
        </w:tc>
        <w:tc>
          <w:tcPr>
            <w:tcW w:w="1170" w:type="dxa"/>
            <w:shd w:val="clear" w:color="auto" w:fill="auto"/>
          </w:tcPr>
          <w:p w14:paraId="141C7E2A" w14:textId="700A5366" w:rsidR="00AF288C" w:rsidRPr="00C82082" w:rsidRDefault="00AF288C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392</w:t>
            </w:r>
            <w:r w:rsidRPr="00C82082">
              <w:rPr>
                <w:rFonts w:ascii="Angsana New" w:hAnsi="Angsana New"/>
                <w:sz w:val="25"/>
                <w:szCs w:val="25"/>
              </w:rPr>
              <w:t>,</w:t>
            </w:r>
            <w:r w:rsidRPr="00C82082">
              <w:rPr>
                <w:rFonts w:ascii="Angsana New" w:hAnsi="Angsana New"/>
                <w:sz w:val="25"/>
                <w:szCs w:val="25"/>
                <w:cs/>
              </w:rPr>
              <w:t>498</w:t>
            </w:r>
          </w:p>
        </w:tc>
      </w:tr>
      <w:tr w:rsidR="00AF288C" w:rsidRPr="00C82082" w14:paraId="6C3EFA0E" w14:textId="77777777" w:rsidTr="00C82082">
        <w:tc>
          <w:tcPr>
            <w:tcW w:w="3321" w:type="dxa"/>
          </w:tcPr>
          <w:p w14:paraId="1E293328" w14:textId="35282EAE" w:rsidR="00AF288C" w:rsidRPr="00C82082" w:rsidRDefault="00AF288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2D9C5884" w14:textId="770FC1AE" w:rsidR="00AF288C" w:rsidRPr="00C82082" w:rsidRDefault="00A04B4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4</w:t>
            </w:r>
            <w:r w:rsidR="00836F70" w:rsidRPr="00C82082">
              <w:rPr>
                <w:rFonts w:ascii="Angsana New" w:hAnsi="Angsana New"/>
                <w:sz w:val="25"/>
                <w:szCs w:val="25"/>
              </w:rPr>
              <w:t>2,269</w:t>
            </w:r>
          </w:p>
        </w:tc>
        <w:tc>
          <w:tcPr>
            <w:tcW w:w="1236" w:type="dxa"/>
            <w:shd w:val="clear" w:color="auto" w:fill="auto"/>
          </w:tcPr>
          <w:p w14:paraId="61FC8D04" w14:textId="0019F584" w:rsidR="00AF288C" w:rsidRPr="00C82082" w:rsidRDefault="00D55560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1,006</w:t>
            </w:r>
          </w:p>
        </w:tc>
        <w:tc>
          <w:tcPr>
            <w:tcW w:w="1266" w:type="dxa"/>
          </w:tcPr>
          <w:p w14:paraId="30BAB878" w14:textId="1A8635ED" w:rsidR="00AF288C" w:rsidRPr="00C82082" w:rsidRDefault="00425FB0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(198)</w:t>
            </w:r>
          </w:p>
        </w:tc>
        <w:tc>
          <w:tcPr>
            <w:tcW w:w="1170" w:type="dxa"/>
            <w:shd w:val="clear" w:color="auto" w:fill="auto"/>
          </w:tcPr>
          <w:p w14:paraId="0643A5DE" w14:textId="6CEADA30" w:rsidR="00AF288C" w:rsidRPr="00C82082" w:rsidRDefault="00AF288C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43,077</w:t>
            </w:r>
          </w:p>
        </w:tc>
      </w:tr>
      <w:tr w:rsidR="00AF288C" w:rsidRPr="00C82082" w14:paraId="4060E672" w14:textId="77777777" w:rsidTr="00C82082">
        <w:tc>
          <w:tcPr>
            <w:tcW w:w="3321" w:type="dxa"/>
          </w:tcPr>
          <w:p w14:paraId="196183E0" w14:textId="69DF9DCE" w:rsidR="00AF288C" w:rsidRPr="00C82082" w:rsidRDefault="00AF288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D0CE691" w14:textId="4F75336B" w:rsidR="00AF288C" w:rsidRPr="00C82082" w:rsidRDefault="00A04B4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19,887</w:t>
            </w:r>
          </w:p>
        </w:tc>
        <w:tc>
          <w:tcPr>
            <w:tcW w:w="1236" w:type="dxa"/>
            <w:shd w:val="clear" w:color="auto" w:fill="auto"/>
          </w:tcPr>
          <w:p w14:paraId="02F61961" w14:textId="58B349A5" w:rsidR="00AF288C" w:rsidRPr="00C82082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6" w:type="dxa"/>
          </w:tcPr>
          <w:p w14:paraId="36384367" w14:textId="6BF3FAB0" w:rsidR="00AF288C" w:rsidRPr="00C82082" w:rsidRDefault="00425FB0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1,597</w:t>
            </w:r>
          </w:p>
        </w:tc>
        <w:tc>
          <w:tcPr>
            <w:tcW w:w="1170" w:type="dxa"/>
            <w:shd w:val="clear" w:color="auto" w:fill="auto"/>
          </w:tcPr>
          <w:p w14:paraId="277EA3DC" w14:textId="7E16068D" w:rsidR="00AF288C" w:rsidRPr="00C82082" w:rsidRDefault="00AF288C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21,484</w:t>
            </w:r>
          </w:p>
        </w:tc>
      </w:tr>
      <w:tr w:rsidR="00AF288C" w:rsidRPr="00C82082" w14:paraId="09380E27" w14:textId="77777777" w:rsidTr="00C82082">
        <w:tc>
          <w:tcPr>
            <w:tcW w:w="3321" w:type="dxa"/>
          </w:tcPr>
          <w:p w14:paraId="42061165" w14:textId="365DFE58" w:rsidR="00AF288C" w:rsidRPr="00C82082" w:rsidRDefault="00AF288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260" w:type="dxa"/>
            <w:shd w:val="clear" w:color="auto" w:fill="auto"/>
          </w:tcPr>
          <w:p w14:paraId="7DD614B2" w14:textId="02A091FA" w:rsidR="00AF288C" w:rsidRPr="00C82082" w:rsidRDefault="00A04B4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(5</w:t>
            </w:r>
            <w:r w:rsidR="00836F70" w:rsidRPr="00C82082">
              <w:rPr>
                <w:rFonts w:ascii="Angsana New" w:hAnsi="Angsana New"/>
                <w:sz w:val="25"/>
                <w:szCs w:val="25"/>
              </w:rPr>
              <w:t>2,202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18E4FC09" w14:textId="64115E96" w:rsidR="00AF288C" w:rsidRPr="00C82082" w:rsidRDefault="00D55560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1,006</w:t>
            </w:r>
          </w:p>
        </w:tc>
        <w:tc>
          <w:tcPr>
            <w:tcW w:w="1266" w:type="dxa"/>
          </w:tcPr>
          <w:p w14:paraId="23A5930E" w14:textId="3C42A03E" w:rsidR="00AF288C" w:rsidRPr="00C82082" w:rsidRDefault="00AF288C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(3,705)</w:t>
            </w:r>
          </w:p>
        </w:tc>
        <w:tc>
          <w:tcPr>
            <w:tcW w:w="1170" w:type="dxa"/>
            <w:shd w:val="clear" w:color="auto" w:fill="auto"/>
          </w:tcPr>
          <w:p w14:paraId="220732E4" w14:textId="1BB5C192" w:rsidR="00AF288C" w:rsidRPr="00C82082" w:rsidRDefault="00AF288C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</w:t>
            </w:r>
            <w:r w:rsidRPr="00C82082">
              <w:rPr>
                <w:rFonts w:ascii="Angsana New" w:hAnsi="Angsana New"/>
                <w:sz w:val="25"/>
                <w:szCs w:val="25"/>
                <w:cs/>
              </w:rPr>
              <w:t>54</w:t>
            </w:r>
            <w:r w:rsidRPr="00C82082">
              <w:rPr>
                <w:rFonts w:ascii="Angsana New" w:hAnsi="Angsana New"/>
                <w:sz w:val="25"/>
                <w:szCs w:val="25"/>
              </w:rPr>
              <w:t>,</w:t>
            </w:r>
            <w:r w:rsidRPr="00C82082">
              <w:rPr>
                <w:rFonts w:ascii="Angsana New" w:hAnsi="Angsana New"/>
                <w:sz w:val="25"/>
                <w:szCs w:val="25"/>
                <w:cs/>
              </w:rPr>
              <w:t>901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AF288C" w:rsidRPr="001F3BBC" w14:paraId="0B434DF2" w14:textId="77777777" w:rsidTr="00C82082">
        <w:tc>
          <w:tcPr>
            <w:tcW w:w="3321" w:type="dxa"/>
          </w:tcPr>
          <w:p w14:paraId="21DAEF91" w14:textId="77777777" w:rsidR="00AF288C" w:rsidRPr="001F3BBC" w:rsidRDefault="00AF288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255382" w14:textId="77777777" w:rsidR="00AF288C" w:rsidRPr="001F3BBC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1E018728" w14:textId="77777777" w:rsidR="00AF288C" w:rsidRPr="001F3BBC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</w:tcPr>
          <w:p w14:paraId="3BAAD6B5" w14:textId="77777777" w:rsidR="00AF288C" w:rsidRPr="001F3BBC" w:rsidRDefault="00AF288C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FBBB0B" w14:textId="77777777" w:rsidR="00AF288C" w:rsidRPr="001F3BBC" w:rsidRDefault="00AF288C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F288C" w:rsidRPr="00C82082" w14:paraId="0A9A8C8D" w14:textId="77777777" w:rsidTr="00C82082">
        <w:tc>
          <w:tcPr>
            <w:tcW w:w="3321" w:type="dxa"/>
            <w:vAlign w:val="bottom"/>
          </w:tcPr>
          <w:p w14:paraId="60756DBE" w14:textId="154A5A91" w:rsidR="00AF288C" w:rsidRPr="00C82082" w:rsidRDefault="00AF288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ขาดทุนต่อหุ้น (บาท)</w:t>
            </w:r>
          </w:p>
        </w:tc>
        <w:tc>
          <w:tcPr>
            <w:tcW w:w="1260" w:type="dxa"/>
            <w:shd w:val="clear" w:color="auto" w:fill="auto"/>
          </w:tcPr>
          <w:p w14:paraId="13FFF30F" w14:textId="77777777" w:rsidR="00AF288C" w:rsidRPr="00C82082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5D1C428A" w14:textId="77777777" w:rsidR="00AF288C" w:rsidRPr="00C82082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</w:tcPr>
          <w:p w14:paraId="20319BE6" w14:textId="77777777" w:rsidR="00AF288C" w:rsidRPr="00C82082" w:rsidRDefault="00AF288C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369262" w14:textId="77777777" w:rsidR="00AF288C" w:rsidRPr="00C82082" w:rsidRDefault="00AF288C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AF288C" w:rsidRPr="00C82082" w14:paraId="36FA0FF1" w14:textId="77777777" w:rsidTr="00C82082">
        <w:tc>
          <w:tcPr>
            <w:tcW w:w="3321" w:type="dxa"/>
            <w:vAlign w:val="bottom"/>
          </w:tcPr>
          <w:p w14:paraId="660EB39E" w14:textId="67847857" w:rsidR="00AF288C" w:rsidRPr="00C82082" w:rsidRDefault="00AF288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ขาดทุนต่อหุ้นขั้นพื้นฐาน</w:t>
            </w:r>
          </w:p>
        </w:tc>
        <w:tc>
          <w:tcPr>
            <w:tcW w:w="1260" w:type="dxa"/>
            <w:shd w:val="clear" w:color="auto" w:fill="auto"/>
          </w:tcPr>
          <w:p w14:paraId="5D0DAFA7" w14:textId="36B9D951" w:rsidR="00AF288C" w:rsidRPr="00C82082" w:rsidRDefault="0007075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(0.00</w:t>
            </w:r>
            <w:r w:rsidR="004321FB" w:rsidRPr="00C82082">
              <w:rPr>
                <w:rFonts w:ascii="Angsana New" w:hAnsi="Angsana New"/>
                <w:sz w:val="25"/>
                <w:szCs w:val="25"/>
                <w:cs/>
              </w:rPr>
              <w:t>886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71189226" w14:textId="49883E57" w:rsidR="00AF288C" w:rsidRPr="00C82082" w:rsidRDefault="00D55560" w:rsidP="00682B34">
            <w:pPr>
              <w:tabs>
                <w:tab w:val="decimal" w:pos="1155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(0.00019)</w:t>
            </w:r>
          </w:p>
        </w:tc>
        <w:tc>
          <w:tcPr>
            <w:tcW w:w="1266" w:type="dxa"/>
          </w:tcPr>
          <w:p w14:paraId="56ABBF01" w14:textId="369E7370" w:rsidR="00AF288C" w:rsidRPr="00C82082" w:rsidRDefault="00A04B48" w:rsidP="00682B34">
            <w:pPr>
              <w:tabs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(0.00069)</w:t>
            </w:r>
          </w:p>
        </w:tc>
        <w:tc>
          <w:tcPr>
            <w:tcW w:w="1170" w:type="dxa"/>
            <w:shd w:val="clear" w:color="auto" w:fill="auto"/>
          </w:tcPr>
          <w:p w14:paraId="15CB654E" w14:textId="0F706DA8" w:rsidR="00AF288C" w:rsidRPr="00C82082" w:rsidRDefault="00AF288C" w:rsidP="00682B34">
            <w:pPr>
              <w:tabs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(0.</w:t>
            </w:r>
            <w:r w:rsidR="00D55560" w:rsidRPr="00C82082">
              <w:rPr>
                <w:rFonts w:ascii="Angsana New" w:hAnsi="Angsana New"/>
                <w:sz w:val="25"/>
                <w:szCs w:val="25"/>
              </w:rPr>
              <w:t>0</w:t>
            </w:r>
            <w:r w:rsidR="0032452E" w:rsidRPr="00C82082">
              <w:rPr>
                <w:rFonts w:ascii="Angsana New" w:hAnsi="Angsana New"/>
                <w:sz w:val="25"/>
                <w:szCs w:val="25"/>
                <w:cs/>
              </w:rPr>
              <w:t>0936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bookmarkEnd w:id="3"/>
    </w:tbl>
    <w:p w14:paraId="324269A4" w14:textId="12D2D15E" w:rsidR="00655689" w:rsidRPr="00023213" w:rsidRDefault="00655689" w:rsidP="00655689">
      <w:pPr>
        <w:rPr>
          <w:rFonts w:ascii="Angsana New" w:hAnsi="Angsana New"/>
          <w:sz w:val="24"/>
          <w:szCs w:val="24"/>
        </w:rPr>
      </w:pPr>
    </w:p>
    <w:p w14:paraId="29D1CC63" w14:textId="4D208B63" w:rsidR="00DD0D94" w:rsidRPr="00B33709" w:rsidRDefault="00DD0D94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  <w:r w:rsidRPr="00B33709">
        <w:rPr>
          <w:i/>
          <w:iCs/>
          <w:sz w:val="32"/>
          <w:szCs w:val="32"/>
          <w:cs/>
        </w:rPr>
        <w:t>งบการเงินเฉพาะของบริษัท</w:t>
      </w:r>
    </w:p>
    <w:tbl>
      <w:tblPr>
        <w:tblW w:w="825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30"/>
        <w:gridCol w:w="1251"/>
        <w:gridCol w:w="1224"/>
        <w:gridCol w:w="1278"/>
        <w:gridCol w:w="1170"/>
      </w:tblGrid>
      <w:tr w:rsidR="00DD0D94" w:rsidRPr="00C82082" w14:paraId="7640D22F" w14:textId="77777777" w:rsidTr="00C82082">
        <w:trPr>
          <w:tblHeader/>
        </w:trPr>
        <w:tc>
          <w:tcPr>
            <w:tcW w:w="8253" w:type="dxa"/>
            <w:gridSpan w:val="5"/>
          </w:tcPr>
          <w:p w14:paraId="37CE0920" w14:textId="672B7768" w:rsidR="00DD0D94" w:rsidRPr="00C82082" w:rsidRDefault="00DD0D94" w:rsidP="0065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="0032452E" w:rsidRPr="00C8208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82082">
              <w:rPr>
                <w:rFonts w:ascii="Angsana New" w:hAnsi="Angsana New"/>
                <w:sz w:val="25"/>
                <w:szCs w:val="25"/>
                <w:cs/>
              </w:rPr>
              <w:t>: พันบาท)</w:t>
            </w:r>
          </w:p>
        </w:tc>
      </w:tr>
      <w:tr w:rsidR="00DD0D94" w:rsidRPr="00C82082" w14:paraId="5A89A032" w14:textId="77777777" w:rsidTr="00C82082">
        <w:trPr>
          <w:trHeight w:val="639"/>
          <w:tblHeader/>
        </w:trPr>
        <w:tc>
          <w:tcPr>
            <w:tcW w:w="3330" w:type="dxa"/>
          </w:tcPr>
          <w:p w14:paraId="2FCC52CE" w14:textId="77777777" w:rsidR="00DD0D94" w:rsidRPr="00C82082" w:rsidRDefault="00DD0D94" w:rsidP="006556F4">
            <w:pPr>
              <w:spacing w:line="240" w:lineRule="auto"/>
              <w:ind w:left="9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1" w:type="dxa"/>
            <w:vAlign w:val="bottom"/>
            <w:hideMark/>
          </w:tcPr>
          <w:p w14:paraId="4C917AE2" w14:textId="77777777" w:rsidR="00DD0D94" w:rsidRPr="00C82082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042405F9" w14:textId="77777777" w:rsidR="00DD0D94" w:rsidRPr="00C82082" w:rsidRDefault="00DD0D94" w:rsidP="006556F4">
            <w:pPr>
              <w:pBdr>
                <w:bottom w:val="single" w:sz="4" w:space="1" w:color="auto"/>
              </w:pBdr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การบัญชีเดิม</w:t>
            </w:r>
          </w:p>
        </w:tc>
        <w:tc>
          <w:tcPr>
            <w:tcW w:w="1224" w:type="dxa"/>
            <w:vAlign w:val="bottom"/>
            <w:hideMark/>
          </w:tcPr>
          <w:p w14:paraId="7505DB13" w14:textId="77777777" w:rsidR="00DD0D94" w:rsidRPr="00C82082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 xml:space="preserve">TFRS </w:t>
            </w:r>
            <w:r w:rsidRPr="00C8208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82082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278" w:type="dxa"/>
          </w:tcPr>
          <w:p w14:paraId="617C1A8F" w14:textId="77777777" w:rsidR="00DD0D94" w:rsidRPr="00C82082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113CCF8" w14:textId="77777777" w:rsidR="00DD0D94" w:rsidRPr="00C82082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TFRS</w:t>
            </w:r>
            <w:r w:rsidRPr="00C8208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82082"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1170" w:type="dxa"/>
            <w:vAlign w:val="bottom"/>
            <w:hideMark/>
          </w:tcPr>
          <w:p w14:paraId="1FAB2AF3" w14:textId="77777777" w:rsidR="00DD0D94" w:rsidRPr="00C82082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049B72A4" w14:textId="77777777" w:rsidR="00DD0D94" w:rsidRPr="00C82082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การบัญชีใหม่</w:t>
            </w:r>
          </w:p>
        </w:tc>
      </w:tr>
      <w:tr w:rsidR="00DD0D94" w:rsidRPr="00C82082" w14:paraId="5A29CFDC" w14:textId="77777777" w:rsidTr="00C82082">
        <w:trPr>
          <w:tblHeader/>
        </w:trPr>
        <w:tc>
          <w:tcPr>
            <w:tcW w:w="3330" w:type="dxa"/>
            <w:hideMark/>
          </w:tcPr>
          <w:p w14:paraId="6CD374DB" w14:textId="77777777" w:rsidR="00DD0D94" w:rsidRPr="00C82082" w:rsidRDefault="00DD0D94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820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งบแสดงฐานะการเงิน</w:t>
            </w:r>
          </w:p>
        </w:tc>
        <w:tc>
          <w:tcPr>
            <w:tcW w:w="1251" w:type="dxa"/>
          </w:tcPr>
          <w:p w14:paraId="0736D578" w14:textId="77777777" w:rsidR="00DD0D94" w:rsidRPr="00C82082" w:rsidRDefault="00DD0D94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</w:tcPr>
          <w:p w14:paraId="5DA82340" w14:textId="77777777" w:rsidR="00DD0D94" w:rsidRPr="00C82082" w:rsidRDefault="00DD0D94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8" w:type="dxa"/>
          </w:tcPr>
          <w:p w14:paraId="165D331B" w14:textId="77777777" w:rsidR="00DD0D94" w:rsidRPr="00C82082" w:rsidRDefault="00DD0D94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107E5905" w14:textId="77777777" w:rsidR="00DD0D94" w:rsidRPr="00C82082" w:rsidRDefault="00DD0D94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0465D4" w:rsidRPr="00C82082" w14:paraId="4ECB572B" w14:textId="77777777" w:rsidTr="00C82082">
        <w:trPr>
          <w:tblHeader/>
        </w:trPr>
        <w:tc>
          <w:tcPr>
            <w:tcW w:w="3330" w:type="dxa"/>
          </w:tcPr>
          <w:p w14:paraId="111809DC" w14:textId="77777777" w:rsidR="000465D4" w:rsidRPr="00C82082" w:rsidRDefault="000465D4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51" w:type="dxa"/>
            <w:shd w:val="clear" w:color="auto" w:fill="auto"/>
          </w:tcPr>
          <w:p w14:paraId="623EF5B7" w14:textId="2C4951F3" w:rsidR="000465D4" w:rsidRPr="00C82082" w:rsidRDefault="000465D4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3</w:t>
            </w:r>
            <w:r w:rsidR="00EF4808" w:rsidRPr="00C82082">
              <w:rPr>
                <w:rFonts w:ascii="Angsana New" w:hAnsi="Angsana New"/>
                <w:sz w:val="25"/>
                <w:szCs w:val="25"/>
              </w:rPr>
              <w:t>1</w:t>
            </w:r>
            <w:r w:rsidR="00F07332" w:rsidRPr="00C82082">
              <w:rPr>
                <w:rFonts w:ascii="Angsana New" w:hAnsi="Angsana New"/>
                <w:sz w:val="25"/>
                <w:szCs w:val="25"/>
              </w:rPr>
              <w:t>3,512</w:t>
            </w:r>
          </w:p>
        </w:tc>
        <w:tc>
          <w:tcPr>
            <w:tcW w:w="1224" w:type="dxa"/>
            <w:shd w:val="clear" w:color="auto" w:fill="auto"/>
          </w:tcPr>
          <w:p w14:paraId="2465618C" w14:textId="152465EB" w:rsidR="000465D4" w:rsidRPr="00C82082" w:rsidRDefault="000465D4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</w:t>
            </w:r>
            <w:r w:rsidR="00B0304F" w:rsidRPr="00C82082">
              <w:rPr>
                <w:rFonts w:ascii="Angsana New" w:hAnsi="Angsana New"/>
                <w:sz w:val="25"/>
                <w:szCs w:val="25"/>
              </w:rPr>
              <w:t>2</w:t>
            </w:r>
            <w:r w:rsidR="00F07332" w:rsidRPr="00C82082">
              <w:rPr>
                <w:rFonts w:ascii="Angsana New" w:hAnsi="Angsana New"/>
                <w:sz w:val="25"/>
                <w:szCs w:val="25"/>
              </w:rPr>
              <w:t>1,188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78" w:type="dxa"/>
          </w:tcPr>
          <w:p w14:paraId="605BF932" w14:textId="151C39B8" w:rsidR="000465D4" w:rsidRPr="00C82082" w:rsidRDefault="000465D4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73DBFD" w14:textId="40FEAD51" w:rsidR="000465D4" w:rsidRPr="00C82082" w:rsidRDefault="00501F15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292</w:t>
            </w:r>
            <w:r w:rsidR="000465D4" w:rsidRPr="00C82082">
              <w:rPr>
                <w:rFonts w:ascii="Angsana New" w:hAnsi="Angsana New"/>
                <w:sz w:val="25"/>
                <w:szCs w:val="25"/>
              </w:rPr>
              <w:t>,</w:t>
            </w:r>
            <w:r w:rsidRPr="00C82082">
              <w:rPr>
                <w:rFonts w:ascii="Angsana New" w:hAnsi="Angsana New"/>
                <w:sz w:val="25"/>
                <w:szCs w:val="25"/>
                <w:cs/>
              </w:rPr>
              <w:t>324</w:t>
            </w:r>
          </w:p>
        </w:tc>
      </w:tr>
      <w:tr w:rsidR="00016E0F" w:rsidRPr="00C82082" w14:paraId="1C7F337B" w14:textId="77777777" w:rsidTr="00C82082">
        <w:trPr>
          <w:tblHeader/>
        </w:trPr>
        <w:tc>
          <w:tcPr>
            <w:tcW w:w="3330" w:type="dxa"/>
          </w:tcPr>
          <w:p w14:paraId="7BC4289E" w14:textId="77777777" w:rsidR="00016E0F" w:rsidRPr="00C82082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1251" w:type="dxa"/>
            <w:shd w:val="clear" w:color="auto" w:fill="auto"/>
          </w:tcPr>
          <w:p w14:paraId="2F573DB2" w14:textId="2B429DA1" w:rsidR="00016E0F" w:rsidRPr="00C82082" w:rsidRDefault="005B56A5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552</w:t>
            </w:r>
          </w:p>
        </w:tc>
        <w:tc>
          <w:tcPr>
            <w:tcW w:w="1224" w:type="dxa"/>
            <w:shd w:val="clear" w:color="auto" w:fill="auto"/>
          </w:tcPr>
          <w:p w14:paraId="40E698BA" w14:textId="44875CCF" w:rsidR="00016E0F" w:rsidRPr="00C82082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78" w:type="dxa"/>
          </w:tcPr>
          <w:p w14:paraId="697DE0D9" w14:textId="0D3B6658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166,384</w:t>
            </w:r>
          </w:p>
        </w:tc>
        <w:tc>
          <w:tcPr>
            <w:tcW w:w="1170" w:type="dxa"/>
            <w:shd w:val="clear" w:color="auto" w:fill="auto"/>
          </w:tcPr>
          <w:p w14:paraId="1D27D766" w14:textId="632C8DC5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</w:t>
            </w:r>
            <w:r w:rsidRPr="00C82082">
              <w:rPr>
                <w:rFonts w:ascii="Angsana New" w:hAnsi="Angsana New"/>
                <w:sz w:val="25"/>
                <w:szCs w:val="25"/>
                <w:cs/>
              </w:rPr>
              <w:t>66</w:t>
            </w:r>
            <w:r w:rsidRPr="00C82082">
              <w:rPr>
                <w:rFonts w:ascii="Angsana New" w:hAnsi="Angsana New"/>
                <w:sz w:val="25"/>
                <w:szCs w:val="25"/>
              </w:rPr>
              <w:t>,</w:t>
            </w:r>
            <w:r w:rsidRPr="00C82082">
              <w:rPr>
                <w:rFonts w:ascii="Angsana New" w:hAnsi="Angsana New"/>
                <w:sz w:val="25"/>
                <w:szCs w:val="25"/>
                <w:cs/>
              </w:rPr>
              <w:t>936</w:t>
            </w:r>
          </w:p>
        </w:tc>
      </w:tr>
      <w:tr w:rsidR="00016E0F" w:rsidRPr="00C82082" w14:paraId="14853808" w14:textId="77777777" w:rsidTr="00C82082">
        <w:trPr>
          <w:tblHeader/>
        </w:trPr>
        <w:tc>
          <w:tcPr>
            <w:tcW w:w="3330" w:type="dxa"/>
          </w:tcPr>
          <w:p w14:paraId="56E6BDD7" w14:textId="77777777" w:rsidR="00016E0F" w:rsidRPr="00C82082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</w:tcPr>
          <w:p w14:paraId="6D0DB7DF" w14:textId="72DD196D" w:rsidR="00016E0F" w:rsidRPr="00C82082" w:rsidRDefault="00EF480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397</w:t>
            </w:r>
          </w:p>
        </w:tc>
        <w:tc>
          <w:tcPr>
            <w:tcW w:w="1224" w:type="dxa"/>
            <w:shd w:val="clear" w:color="auto" w:fill="auto"/>
          </w:tcPr>
          <w:p w14:paraId="4253CCE3" w14:textId="7F57F1F9" w:rsidR="00016E0F" w:rsidRPr="00C82082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23E80971" w14:textId="37B59A8D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</w:t>
            </w:r>
            <w:r w:rsidR="005B56A5" w:rsidRPr="00C82082">
              <w:rPr>
                <w:rFonts w:ascii="Angsana New" w:hAnsi="Angsana New"/>
                <w:sz w:val="25"/>
                <w:szCs w:val="25"/>
                <w:cs/>
              </w:rPr>
              <w:t>67</w:t>
            </w:r>
            <w:r w:rsidRPr="00C82082">
              <w:rPr>
                <w:rFonts w:ascii="Angsana New" w:hAnsi="Angsana New"/>
                <w:sz w:val="25"/>
                <w:szCs w:val="25"/>
              </w:rPr>
              <w:t>,</w:t>
            </w:r>
            <w:r w:rsidR="005B56A5" w:rsidRPr="00C82082">
              <w:rPr>
                <w:rFonts w:ascii="Angsana New" w:hAnsi="Angsana New"/>
                <w:sz w:val="25"/>
                <w:szCs w:val="25"/>
                <w:cs/>
              </w:rPr>
              <w:t>932</w:t>
            </w:r>
          </w:p>
        </w:tc>
        <w:tc>
          <w:tcPr>
            <w:tcW w:w="1170" w:type="dxa"/>
            <w:shd w:val="clear" w:color="auto" w:fill="auto"/>
          </w:tcPr>
          <w:p w14:paraId="17BEF9E3" w14:textId="5E65B78A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168,329</w:t>
            </w:r>
          </w:p>
        </w:tc>
      </w:tr>
      <w:tr w:rsidR="00016E0F" w:rsidRPr="00C82082" w14:paraId="6E8C52CA" w14:textId="77777777" w:rsidTr="00C82082">
        <w:trPr>
          <w:tblHeader/>
        </w:trPr>
        <w:tc>
          <w:tcPr>
            <w:tcW w:w="3330" w:type="dxa"/>
          </w:tcPr>
          <w:p w14:paraId="55C35815" w14:textId="77777777" w:rsidR="00016E0F" w:rsidRPr="00C82082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ประมาณการหนี้สินจากการรื้อถอน</w:t>
            </w:r>
          </w:p>
        </w:tc>
        <w:tc>
          <w:tcPr>
            <w:tcW w:w="1251" w:type="dxa"/>
            <w:shd w:val="clear" w:color="auto" w:fill="auto"/>
          </w:tcPr>
          <w:p w14:paraId="4216FAEA" w14:textId="27255140" w:rsidR="00016E0F" w:rsidRPr="00C82082" w:rsidRDefault="00EF480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A4C252" w14:textId="02792A6A" w:rsidR="00016E0F" w:rsidRPr="00C82082" w:rsidRDefault="00EF480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78" w:type="dxa"/>
          </w:tcPr>
          <w:p w14:paraId="79BF790F" w14:textId="30BA6C4A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3,037</w:t>
            </w:r>
          </w:p>
        </w:tc>
        <w:tc>
          <w:tcPr>
            <w:tcW w:w="1170" w:type="dxa"/>
            <w:shd w:val="clear" w:color="auto" w:fill="auto"/>
          </w:tcPr>
          <w:p w14:paraId="41943A45" w14:textId="767C7760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3</w:t>
            </w:r>
            <w:r w:rsidRPr="00C82082">
              <w:rPr>
                <w:rFonts w:ascii="Angsana New" w:hAnsi="Angsana New"/>
                <w:sz w:val="25"/>
                <w:szCs w:val="25"/>
              </w:rPr>
              <w:t>,</w:t>
            </w:r>
            <w:r w:rsidRPr="00C82082">
              <w:rPr>
                <w:rFonts w:ascii="Angsana New" w:hAnsi="Angsana New"/>
                <w:sz w:val="25"/>
                <w:szCs w:val="25"/>
                <w:cs/>
              </w:rPr>
              <w:t>037</w:t>
            </w:r>
          </w:p>
        </w:tc>
      </w:tr>
      <w:tr w:rsidR="00016E0F" w:rsidRPr="00C82082" w14:paraId="6767B42A" w14:textId="77777777" w:rsidTr="00C82082">
        <w:trPr>
          <w:tblHeader/>
        </w:trPr>
        <w:tc>
          <w:tcPr>
            <w:tcW w:w="3330" w:type="dxa"/>
          </w:tcPr>
          <w:p w14:paraId="1850F48A" w14:textId="77777777" w:rsidR="00016E0F" w:rsidRPr="00C82082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ขาดทุนสะสมยังไม่ได้จัดสรร</w:t>
            </w:r>
          </w:p>
        </w:tc>
        <w:tc>
          <w:tcPr>
            <w:tcW w:w="1251" w:type="dxa"/>
            <w:shd w:val="clear" w:color="auto" w:fill="auto"/>
          </w:tcPr>
          <w:p w14:paraId="74C20DFF" w14:textId="39A1A519" w:rsidR="00016E0F" w:rsidRPr="00C82082" w:rsidRDefault="00F07332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</w:t>
            </w:r>
            <w:r w:rsidR="00AB3D49" w:rsidRPr="00C82082">
              <w:rPr>
                <w:rFonts w:ascii="Angsana New" w:hAnsi="Angsana New"/>
                <w:sz w:val="25"/>
                <w:szCs w:val="25"/>
              </w:rPr>
              <w:t>32,810</w:t>
            </w:r>
          </w:p>
        </w:tc>
        <w:tc>
          <w:tcPr>
            <w:tcW w:w="1224" w:type="dxa"/>
            <w:shd w:val="clear" w:color="auto" w:fill="auto"/>
          </w:tcPr>
          <w:p w14:paraId="539FF4DC" w14:textId="72F8393C" w:rsidR="00016E0F" w:rsidRPr="00C82082" w:rsidRDefault="00EF480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(2</w:t>
            </w:r>
            <w:r w:rsidR="00AB3D49" w:rsidRPr="00C82082">
              <w:rPr>
                <w:rFonts w:ascii="Angsana New" w:hAnsi="Angsana New"/>
                <w:sz w:val="25"/>
                <w:szCs w:val="25"/>
              </w:rPr>
              <w:t>1,188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78" w:type="dxa"/>
          </w:tcPr>
          <w:p w14:paraId="3A817443" w14:textId="0B9F8D1D" w:rsidR="00016E0F" w:rsidRPr="00C82082" w:rsidRDefault="00B0304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</w:t>
            </w:r>
            <w:r w:rsidR="005B56A5" w:rsidRPr="00C82082">
              <w:rPr>
                <w:rFonts w:ascii="Angsana New" w:hAnsi="Angsana New"/>
                <w:sz w:val="25"/>
                <w:szCs w:val="25"/>
              </w:rPr>
              <w:t>4</w:t>
            </w:r>
            <w:r w:rsidR="00016E0F" w:rsidRPr="00C82082">
              <w:rPr>
                <w:rFonts w:ascii="Angsana New" w:hAnsi="Angsana New"/>
                <w:sz w:val="25"/>
                <w:szCs w:val="25"/>
              </w:rPr>
              <w:t>,</w:t>
            </w:r>
            <w:r w:rsidR="005B56A5" w:rsidRPr="00C82082">
              <w:rPr>
                <w:rFonts w:ascii="Angsana New" w:hAnsi="Angsana New"/>
                <w:sz w:val="25"/>
                <w:szCs w:val="25"/>
              </w:rPr>
              <w:t>585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3560E1A" w14:textId="3A662F36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107,037</w:t>
            </w:r>
          </w:p>
        </w:tc>
      </w:tr>
      <w:tr w:rsidR="00016E0F" w:rsidRPr="001F3BBC" w14:paraId="1B5E47FA" w14:textId="77777777" w:rsidTr="00C82082">
        <w:trPr>
          <w:tblHeader/>
        </w:trPr>
        <w:tc>
          <w:tcPr>
            <w:tcW w:w="3330" w:type="dxa"/>
          </w:tcPr>
          <w:p w14:paraId="10779C5B" w14:textId="77777777" w:rsidR="00016E0F" w:rsidRPr="001F3BBC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7B61484" w14:textId="77777777" w:rsidR="00016E0F" w:rsidRPr="001F3BBC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F3DF466" w14:textId="77777777" w:rsidR="00016E0F" w:rsidRPr="001F3BBC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6D5F534" w14:textId="77777777" w:rsidR="00016E0F" w:rsidRPr="001F3BBC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2C8103" w14:textId="77777777" w:rsidR="00016E0F" w:rsidRPr="001F3BBC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16E0F" w:rsidRPr="00C82082" w14:paraId="19AFF6BA" w14:textId="77777777" w:rsidTr="00C82082">
        <w:trPr>
          <w:tblHeader/>
        </w:trPr>
        <w:tc>
          <w:tcPr>
            <w:tcW w:w="3330" w:type="dxa"/>
          </w:tcPr>
          <w:p w14:paraId="0AFC0D47" w14:textId="77777777" w:rsidR="00016E0F" w:rsidRPr="00C82082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251" w:type="dxa"/>
            <w:shd w:val="clear" w:color="auto" w:fill="auto"/>
          </w:tcPr>
          <w:p w14:paraId="02960CE7" w14:textId="77777777" w:rsidR="00016E0F" w:rsidRPr="00C82082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1799E8F" w14:textId="77777777" w:rsidR="00016E0F" w:rsidRPr="00C82082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8" w:type="dxa"/>
          </w:tcPr>
          <w:p w14:paraId="41C4A6F9" w14:textId="77777777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4672D4" w14:textId="77777777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016E0F" w:rsidRPr="00C82082" w14:paraId="795F3040" w14:textId="77777777" w:rsidTr="00C82082">
        <w:trPr>
          <w:tblHeader/>
        </w:trPr>
        <w:tc>
          <w:tcPr>
            <w:tcW w:w="3330" w:type="dxa"/>
          </w:tcPr>
          <w:p w14:paraId="0E98EA88" w14:textId="72A7B0D0" w:rsidR="00016E0F" w:rsidRPr="00C82082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251" w:type="dxa"/>
            <w:shd w:val="clear" w:color="auto" w:fill="auto"/>
          </w:tcPr>
          <w:p w14:paraId="1B6A1649" w14:textId="68786E44" w:rsidR="00016E0F" w:rsidRPr="00C82082" w:rsidRDefault="00EF480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306,127</w:t>
            </w:r>
          </w:p>
        </w:tc>
        <w:tc>
          <w:tcPr>
            <w:tcW w:w="1224" w:type="dxa"/>
            <w:shd w:val="clear" w:color="auto" w:fill="auto"/>
          </w:tcPr>
          <w:p w14:paraId="4FE5AECF" w14:textId="716AA048" w:rsidR="00016E0F" w:rsidRPr="00C82082" w:rsidRDefault="00EF480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78" w:type="dxa"/>
          </w:tcPr>
          <w:p w14:paraId="39700F32" w14:textId="4080228E" w:rsidR="00016E0F" w:rsidRPr="00C82082" w:rsidRDefault="005B56A5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2,306</w:t>
            </w:r>
          </w:p>
        </w:tc>
        <w:tc>
          <w:tcPr>
            <w:tcW w:w="1170" w:type="dxa"/>
            <w:shd w:val="clear" w:color="auto" w:fill="auto"/>
          </w:tcPr>
          <w:p w14:paraId="1B03BC65" w14:textId="17BC5D0C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308,433</w:t>
            </w:r>
          </w:p>
        </w:tc>
      </w:tr>
      <w:tr w:rsidR="00016E0F" w:rsidRPr="00C82082" w14:paraId="7F9792DD" w14:textId="77777777" w:rsidTr="00C82082">
        <w:trPr>
          <w:tblHeader/>
        </w:trPr>
        <w:tc>
          <w:tcPr>
            <w:tcW w:w="3330" w:type="dxa"/>
          </w:tcPr>
          <w:p w14:paraId="41BD1220" w14:textId="25B37D9E" w:rsidR="00016E0F" w:rsidRPr="00C82082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51" w:type="dxa"/>
            <w:shd w:val="clear" w:color="auto" w:fill="auto"/>
          </w:tcPr>
          <w:p w14:paraId="0D6D389C" w14:textId="084B97D7" w:rsidR="00016E0F" w:rsidRPr="0075301D" w:rsidRDefault="00B9345E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  <w:r w:rsidRPr="0075301D">
              <w:rPr>
                <w:rFonts w:ascii="Angsana New" w:hAnsi="Angsana New"/>
                <w:sz w:val="25"/>
                <w:szCs w:val="25"/>
                <w:highlight w:val="yellow"/>
              </w:rPr>
              <w:t>29</w:t>
            </w:r>
            <w:r w:rsidR="00EF4808" w:rsidRPr="0075301D">
              <w:rPr>
                <w:rFonts w:ascii="Angsana New" w:hAnsi="Angsana New"/>
                <w:sz w:val="25"/>
                <w:szCs w:val="25"/>
                <w:highlight w:val="yellow"/>
              </w:rPr>
              <w:t>,</w:t>
            </w:r>
            <w:r w:rsidRPr="0075301D">
              <w:rPr>
                <w:rFonts w:ascii="Angsana New" w:hAnsi="Angsana New"/>
                <w:sz w:val="25"/>
                <w:szCs w:val="25"/>
                <w:highlight w:val="yellow"/>
              </w:rPr>
              <w:t>737</w:t>
            </w:r>
          </w:p>
        </w:tc>
        <w:tc>
          <w:tcPr>
            <w:tcW w:w="1224" w:type="dxa"/>
            <w:shd w:val="clear" w:color="auto" w:fill="auto"/>
          </w:tcPr>
          <w:p w14:paraId="32216A20" w14:textId="14FF2833" w:rsidR="00016E0F" w:rsidRPr="00C82082" w:rsidRDefault="00C22DB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1,006</w:t>
            </w:r>
          </w:p>
        </w:tc>
        <w:tc>
          <w:tcPr>
            <w:tcW w:w="1278" w:type="dxa"/>
          </w:tcPr>
          <w:p w14:paraId="46F122F8" w14:textId="0645E35E" w:rsidR="00016E0F" w:rsidRPr="00C82082" w:rsidRDefault="005B56A5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(52)</w:t>
            </w:r>
          </w:p>
        </w:tc>
        <w:tc>
          <w:tcPr>
            <w:tcW w:w="1170" w:type="dxa"/>
            <w:shd w:val="clear" w:color="auto" w:fill="auto"/>
          </w:tcPr>
          <w:p w14:paraId="2BD759AA" w14:textId="2313EE0F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30,691</w:t>
            </w:r>
          </w:p>
        </w:tc>
      </w:tr>
      <w:tr w:rsidR="00016E0F" w:rsidRPr="00C82082" w14:paraId="46B61A38" w14:textId="77777777" w:rsidTr="00C82082">
        <w:trPr>
          <w:tblHeader/>
        </w:trPr>
        <w:tc>
          <w:tcPr>
            <w:tcW w:w="3330" w:type="dxa"/>
          </w:tcPr>
          <w:p w14:paraId="53CB04FB" w14:textId="77777777" w:rsidR="00016E0F" w:rsidRPr="00C82082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51" w:type="dxa"/>
            <w:shd w:val="clear" w:color="auto" w:fill="auto"/>
          </w:tcPr>
          <w:p w14:paraId="2E8AE33B" w14:textId="4065776B" w:rsidR="00016E0F" w:rsidRPr="00C82082" w:rsidRDefault="00EF480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9,826</w:t>
            </w:r>
          </w:p>
        </w:tc>
        <w:tc>
          <w:tcPr>
            <w:tcW w:w="1224" w:type="dxa"/>
            <w:shd w:val="clear" w:color="auto" w:fill="auto"/>
          </w:tcPr>
          <w:p w14:paraId="213C244E" w14:textId="1D08FA66" w:rsidR="00016E0F" w:rsidRPr="00C82082" w:rsidRDefault="00EF480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78" w:type="dxa"/>
          </w:tcPr>
          <w:p w14:paraId="1B497DF5" w14:textId="0DBC808E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1,409</w:t>
            </w:r>
          </w:p>
        </w:tc>
        <w:tc>
          <w:tcPr>
            <w:tcW w:w="1170" w:type="dxa"/>
            <w:shd w:val="clear" w:color="auto" w:fill="auto"/>
          </w:tcPr>
          <w:p w14:paraId="6D71EDA1" w14:textId="21673BD8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11,235</w:t>
            </w:r>
          </w:p>
        </w:tc>
      </w:tr>
      <w:tr w:rsidR="00016E0F" w:rsidRPr="00C82082" w14:paraId="7017C666" w14:textId="77777777" w:rsidTr="00C82082">
        <w:trPr>
          <w:tblHeader/>
        </w:trPr>
        <w:tc>
          <w:tcPr>
            <w:tcW w:w="3330" w:type="dxa"/>
          </w:tcPr>
          <w:p w14:paraId="5318C35D" w14:textId="41A8A0E6" w:rsidR="00016E0F" w:rsidRPr="00C82082" w:rsidRDefault="00FD2C9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  <w:r w:rsidR="00016E0F" w:rsidRPr="00C82082">
              <w:rPr>
                <w:rFonts w:ascii="Angsana New" w:hAnsi="Angsana New"/>
                <w:sz w:val="25"/>
                <w:szCs w:val="25"/>
                <w:cs/>
              </w:rPr>
              <w:t>สำหรับงวด</w:t>
            </w:r>
          </w:p>
        </w:tc>
        <w:tc>
          <w:tcPr>
            <w:tcW w:w="1251" w:type="dxa"/>
            <w:shd w:val="clear" w:color="auto" w:fill="auto"/>
          </w:tcPr>
          <w:p w14:paraId="780BABA3" w14:textId="2573E39B" w:rsidR="00016E0F" w:rsidRPr="00C82082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</w:t>
            </w:r>
            <w:r w:rsidR="00EF4808" w:rsidRPr="00C82082">
              <w:rPr>
                <w:rFonts w:ascii="Angsana New" w:hAnsi="Angsana New"/>
                <w:sz w:val="25"/>
                <w:szCs w:val="25"/>
              </w:rPr>
              <w:t>2</w:t>
            </w:r>
            <w:r w:rsidR="00AB3D49" w:rsidRPr="00C82082">
              <w:rPr>
                <w:rFonts w:ascii="Angsana New" w:hAnsi="Angsana New"/>
                <w:sz w:val="25"/>
                <w:szCs w:val="25"/>
              </w:rPr>
              <w:t>1,608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2C478C8" w14:textId="165E733C" w:rsidR="00016E0F" w:rsidRPr="00C82082" w:rsidRDefault="00AB3D4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1,006</w:t>
            </w:r>
          </w:p>
        </w:tc>
        <w:tc>
          <w:tcPr>
            <w:tcW w:w="1278" w:type="dxa"/>
          </w:tcPr>
          <w:p w14:paraId="765A9880" w14:textId="24ABCEA3" w:rsidR="00016E0F" w:rsidRPr="00C82082" w:rsidRDefault="005B56A5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</w:t>
            </w:r>
            <w:r w:rsidR="00B56DE9" w:rsidRPr="00C82082">
              <w:rPr>
                <w:rFonts w:ascii="Angsana New" w:hAnsi="Angsana New"/>
                <w:sz w:val="25"/>
                <w:szCs w:val="25"/>
              </w:rPr>
              <w:t>3</w:t>
            </w:r>
            <w:r w:rsidRPr="00C82082">
              <w:rPr>
                <w:rFonts w:ascii="Angsana New" w:hAnsi="Angsana New"/>
                <w:sz w:val="25"/>
                <w:szCs w:val="25"/>
              </w:rPr>
              <w:t>,</w:t>
            </w:r>
            <w:r w:rsidR="00B56DE9" w:rsidRPr="00C82082">
              <w:rPr>
                <w:rFonts w:ascii="Angsana New" w:hAnsi="Angsana New"/>
                <w:sz w:val="25"/>
                <w:szCs w:val="25"/>
              </w:rPr>
              <w:t>66</w:t>
            </w:r>
            <w:r w:rsidR="00AB3D49" w:rsidRPr="00C82082">
              <w:rPr>
                <w:rFonts w:ascii="Angsana New" w:hAnsi="Angsana New"/>
                <w:sz w:val="25"/>
                <w:szCs w:val="25"/>
              </w:rPr>
              <w:t>4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C994C7B" w14:textId="6D251608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(24,266)</w:t>
            </w:r>
          </w:p>
        </w:tc>
      </w:tr>
      <w:tr w:rsidR="00016E0F" w:rsidRPr="001F3BBC" w14:paraId="1F6A4F06" w14:textId="77777777" w:rsidTr="00C82082">
        <w:trPr>
          <w:tblHeader/>
        </w:trPr>
        <w:tc>
          <w:tcPr>
            <w:tcW w:w="3330" w:type="dxa"/>
          </w:tcPr>
          <w:p w14:paraId="5B232E57" w14:textId="77777777" w:rsidR="00016E0F" w:rsidRPr="001F3BBC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6FB5A009" w14:textId="77777777" w:rsidR="00016E0F" w:rsidRPr="001F3BBC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5C970B5" w14:textId="77777777" w:rsidR="00016E0F" w:rsidRPr="001F3BBC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3BF597E9" w14:textId="77777777" w:rsidR="00016E0F" w:rsidRPr="001F3BBC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D19C69" w14:textId="77777777" w:rsidR="00016E0F" w:rsidRPr="001F3BBC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16E0F" w:rsidRPr="00C82082" w14:paraId="52D6D4BB" w14:textId="77777777" w:rsidTr="00C82082">
        <w:trPr>
          <w:tblHeader/>
        </w:trPr>
        <w:tc>
          <w:tcPr>
            <w:tcW w:w="3330" w:type="dxa"/>
            <w:vAlign w:val="bottom"/>
          </w:tcPr>
          <w:p w14:paraId="4C665BB7" w14:textId="76E81463" w:rsidR="00016E0F" w:rsidRPr="00C82082" w:rsidRDefault="00FD2C9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ขาดทุน</w:t>
            </w:r>
            <w:r w:rsidR="00016E0F" w:rsidRPr="00C820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ต่อหุ้น (บาท)</w:t>
            </w:r>
          </w:p>
        </w:tc>
        <w:tc>
          <w:tcPr>
            <w:tcW w:w="1251" w:type="dxa"/>
            <w:shd w:val="clear" w:color="auto" w:fill="auto"/>
          </w:tcPr>
          <w:p w14:paraId="0DD960B6" w14:textId="77777777" w:rsidR="00016E0F" w:rsidRPr="00C82082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75FE8CD" w14:textId="77777777" w:rsidR="00016E0F" w:rsidRPr="00C82082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8" w:type="dxa"/>
          </w:tcPr>
          <w:p w14:paraId="6572F3A3" w14:textId="77777777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F99507" w14:textId="77777777" w:rsidR="00016E0F" w:rsidRPr="00C82082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016E0F" w:rsidRPr="00C82082" w14:paraId="63F0F867" w14:textId="77777777" w:rsidTr="00C82082">
        <w:trPr>
          <w:tblHeader/>
        </w:trPr>
        <w:tc>
          <w:tcPr>
            <w:tcW w:w="3330" w:type="dxa"/>
            <w:vAlign w:val="bottom"/>
          </w:tcPr>
          <w:p w14:paraId="16ABE3B3" w14:textId="12E21AAE" w:rsidR="00016E0F" w:rsidRPr="00C82082" w:rsidRDefault="00FD2C9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  <w:r w:rsidR="00016E0F" w:rsidRPr="00C82082">
              <w:rPr>
                <w:rFonts w:ascii="Angsana New" w:hAnsi="Angsana New"/>
                <w:sz w:val="25"/>
                <w:szCs w:val="25"/>
                <w:cs/>
              </w:rPr>
              <w:t>ต่อหุ้นขั้นพื้นฐาน</w:t>
            </w:r>
          </w:p>
        </w:tc>
        <w:tc>
          <w:tcPr>
            <w:tcW w:w="1251" w:type="dxa"/>
            <w:shd w:val="clear" w:color="auto" w:fill="auto"/>
          </w:tcPr>
          <w:p w14:paraId="5B4B14BB" w14:textId="6836AD05" w:rsidR="00016E0F" w:rsidRPr="00C82082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(0.0</w:t>
            </w:r>
            <w:r w:rsidR="0018213E" w:rsidRPr="00C82082">
              <w:rPr>
                <w:rFonts w:ascii="Angsana New" w:hAnsi="Angsana New"/>
                <w:sz w:val="25"/>
                <w:szCs w:val="25"/>
              </w:rPr>
              <w:t>0</w:t>
            </w:r>
            <w:r w:rsidR="00AB3D49" w:rsidRPr="00C82082">
              <w:rPr>
                <w:rFonts w:ascii="Angsana New" w:hAnsi="Angsana New"/>
                <w:sz w:val="25"/>
                <w:szCs w:val="25"/>
              </w:rPr>
              <w:t>400</w:t>
            </w:r>
            <w:r w:rsidRPr="00C8208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A672771" w14:textId="6C28C138" w:rsidR="00016E0F" w:rsidRPr="00C82082" w:rsidRDefault="00AB3D4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0.00019</w:t>
            </w:r>
          </w:p>
        </w:tc>
        <w:tc>
          <w:tcPr>
            <w:tcW w:w="1278" w:type="dxa"/>
          </w:tcPr>
          <w:p w14:paraId="12610E45" w14:textId="58F4045E" w:rsidR="00016E0F" w:rsidRPr="00C82082" w:rsidRDefault="00955388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(0.00068)</w:t>
            </w:r>
          </w:p>
        </w:tc>
        <w:tc>
          <w:tcPr>
            <w:tcW w:w="1170" w:type="dxa"/>
            <w:shd w:val="clear" w:color="auto" w:fill="auto"/>
          </w:tcPr>
          <w:p w14:paraId="306D15FB" w14:textId="3D84C007" w:rsidR="00016E0F" w:rsidRPr="00C82082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82082">
              <w:rPr>
                <w:rFonts w:ascii="Angsana New" w:hAnsi="Angsana New"/>
                <w:sz w:val="25"/>
                <w:szCs w:val="25"/>
              </w:rPr>
              <w:t>(0.00450)</w:t>
            </w:r>
          </w:p>
        </w:tc>
      </w:tr>
    </w:tbl>
    <w:p w14:paraId="70BD99FF" w14:textId="77777777" w:rsidR="00DD0D94" w:rsidRPr="00B33709" w:rsidRDefault="00DD0D94" w:rsidP="00DD0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20"/>
          <w:szCs w:val="20"/>
        </w:rPr>
      </w:pPr>
    </w:p>
    <w:p w14:paraId="2712ABEA" w14:textId="72896A04" w:rsidR="00DD0D94" w:rsidRPr="00B33709" w:rsidRDefault="00655689" w:rsidP="00DD0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14:paraId="77E1BB19" w14:textId="7455B77F" w:rsidR="009D6AC5" w:rsidRPr="00432C8F" w:rsidRDefault="009D6AC5" w:rsidP="001F3BB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 w:hanging="180"/>
        <w:jc w:val="thaiDistribute"/>
        <w:rPr>
          <w:rFonts w:ascii="Angsana New" w:hAnsi="Angsana New"/>
          <w:sz w:val="32"/>
          <w:szCs w:val="32"/>
        </w:rPr>
      </w:pPr>
      <w:r w:rsidRPr="00432C8F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กลุ่มบริษัทรับรู้ค่าเผื่อผลขาดทุนในลูกหนี้การค้า</w:t>
      </w:r>
      <w:r w:rsidR="004D013D" w:rsidRPr="00432C8F">
        <w:rPr>
          <w:rFonts w:ascii="Angsana New" w:hAnsi="Angsana New" w:hint="cs"/>
          <w:sz w:val="32"/>
          <w:szCs w:val="32"/>
          <w:cs/>
        </w:rPr>
        <w:t>และ</w:t>
      </w:r>
      <w:r w:rsidRPr="00432C8F">
        <w:rPr>
          <w:rFonts w:ascii="Angsana New" w:hAnsi="Angsana New"/>
          <w:sz w:val="32"/>
          <w:szCs w:val="32"/>
          <w:cs/>
        </w:rPr>
        <w:t>ลูกหนี้อื่นตามวิธีการอย่างง่ายในการวัดผล</w:t>
      </w:r>
      <w:r w:rsidRPr="00432C8F">
        <w:rPr>
          <w:rFonts w:ascii="Angsana New" w:hAnsi="Angsana New"/>
          <w:spacing w:val="2"/>
          <w:sz w:val="32"/>
          <w:szCs w:val="32"/>
          <w:cs/>
        </w:rPr>
        <w:t xml:space="preserve">ขาดทุนด้านเครดิตที่คาดว่าจะเกิดขึ้นตลอดอายุตามมาตรฐานการรายงานทางการเงิน </w:t>
      </w:r>
      <w:r w:rsidRPr="00432C8F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ฉบับที่ </w:t>
      </w:r>
      <w:r w:rsidRPr="00432C8F">
        <w:rPr>
          <w:rFonts w:ascii="Angsana New" w:hAnsi="Angsana New"/>
          <w:spacing w:val="2"/>
          <w:sz w:val="32"/>
          <w:szCs w:val="32"/>
        </w:rPr>
        <w:t>9</w:t>
      </w:r>
      <w:r w:rsidRPr="00432C8F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</w:t>
      </w:r>
      <w:r w:rsidRPr="00432C8F">
        <w:rPr>
          <w:rFonts w:ascii="Angsana New" w:hAnsi="Angsana New"/>
          <w:sz w:val="32"/>
          <w:szCs w:val="32"/>
          <w:cs/>
          <w:lang w:val="th-TH"/>
        </w:rPr>
        <w:t>เรื่อง “เครื่องมือทางการเงิน”</w:t>
      </w:r>
    </w:p>
    <w:p w14:paraId="315E8926" w14:textId="6DAAA613" w:rsidR="00DD0D94" w:rsidRPr="0049413C" w:rsidRDefault="00DD0D94" w:rsidP="001F3BB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 w:hanging="180"/>
        <w:jc w:val="thaiDistribute"/>
        <w:rPr>
          <w:rFonts w:ascii="Angsana New" w:hAnsi="Angsana New"/>
          <w:sz w:val="32"/>
          <w:szCs w:val="32"/>
        </w:rPr>
      </w:pPr>
      <w:r w:rsidRPr="0049413C">
        <w:rPr>
          <w:rFonts w:ascii="Angsana New" w:hAnsi="Angsana New"/>
          <w:spacing w:val="2"/>
          <w:sz w:val="32"/>
          <w:szCs w:val="32"/>
          <w:cs/>
        </w:rPr>
        <w:t>กลุ่มบริษัทรับรู้สัญญาเช่า</w:t>
      </w:r>
      <w:r w:rsidR="00966C41" w:rsidRPr="0049413C">
        <w:rPr>
          <w:rFonts w:ascii="Angsana New" w:hAnsi="Angsana New"/>
          <w:spacing w:val="2"/>
          <w:sz w:val="32"/>
          <w:szCs w:val="32"/>
          <w:cs/>
        </w:rPr>
        <w:t>ที่ดินพร้อมสิ่งปลูกสร้างและยานพาหนะ</w:t>
      </w:r>
      <w:r w:rsidRPr="0049413C">
        <w:rPr>
          <w:rFonts w:ascii="Angsana New" w:hAnsi="Angsana New"/>
          <w:spacing w:val="2"/>
          <w:sz w:val="32"/>
          <w:szCs w:val="32"/>
          <w:cs/>
        </w:rPr>
        <w:t>ซึ่งเป็นสัญญาเช่าดำเนินงาน</w:t>
      </w:r>
      <w:r w:rsidRPr="0049413C">
        <w:rPr>
          <w:rFonts w:ascii="Angsana New" w:hAnsi="Angsana New"/>
          <w:spacing w:val="-8"/>
          <w:sz w:val="32"/>
          <w:szCs w:val="32"/>
          <w:cs/>
        </w:rPr>
        <w:t>ตามมาตรฐานการรายงานทางการเงินเดิมเป็นสินทรัพย์สิทธิการใช้ตามมาตรฐานการรายงานทาง</w:t>
      </w:r>
      <w:r w:rsidRPr="0049413C">
        <w:rPr>
          <w:rFonts w:ascii="Angsana New" w:hAnsi="Angsana New"/>
          <w:sz w:val="32"/>
          <w:szCs w:val="32"/>
          <w:cs/>
        </w:rPr>
        <w:t>การเงิน</w:t>
      </w:r>
      <w:r w:rsidR="009D6AC5" w:rsidRPr="0049413C">
        <w:rPr>
          <w:rFonts w:ascii="Angsana New" w:hAnsi="Angsana New"/>
          <w:sz w:val="32"/>
          <w:szCs w:val="32"/>
          <w:cs/>
          <w:lang w:val="th-TH"/>
        </w:rPr>
        <w:t xml:space="preserve">ฉบับที่ </w:t>
      </w:r>
      <w:r w:rsidR="009D6AC5" w:rsidRPr="0049413C">
        <w:rPr>
          <w:rFonts w:ascii="Angsana New" w:hAnsi="Angsana New"/>
          <w:sz w:val="32"/>
          <w:szCs w:val="32"/>
        </w:rPr>
        <w:t xml:space="preserve">16 </w:t>
      </w:r>
      <w:r w:rsidR="009D6AC5" w:rsidRPr="0049413C">
        <w:rPr>
          <w:rFonts w:ascii="Angsana New" w:hAnsi="Angsana New"/>
          <w:sz w:val="32"/>
          <w:szCs w:val="32"/>
          <w:cs/>
        </w:rPr>
        <w:t xml:space="preserve">เรื่อง </w:t>
      </w:r>
      <w:r w:rsidR="009D6AC5" w:rsidRPr="0049413C">
        <w:rPr>
          <w:rFonts w:ascii="Angsana New" w:hAnsi="Angsana New"/>
          <w:sz w:val="32"/>
          <w:szCs w:val="32"/>
        </w:rPr>
        <w:t>“</w:t>
      </w:r>
      <w:r w:rsidR="009D6AC5" w:rsidRPr="0049413C">
        <w:rPr>
          <w:rFonts w:ascii="Angsana New" w:hAnsi="Angsana New"/>
          <w:sz w:val="32"/>
          <w:szCs w:val="32"/>
          <w:cs/>
        </w:rPr>
        <w:t>สัญญาเช่า</w:t>
      </w:r>
      <w:r w:rsidR="009D6AC5" w:rsidRPr="0049413C">
        <w:rPr>
          <w:rFonts w:ascii="Angsana New" w:hAnsi="Angsana New"/>
          <w:sz w:val="32"/>
          <w:szCs w:val="32"/>
        </w:rPr>
        <w:t>”</w:t>
      </w:r>
    </w:p>
    <w:p w14:paraId="32198997" w14:textId="77777777" w:rsidR="0020587C" w:rsidRDefault="0020587C" w:rsidP="0085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</w:p>
    <w:p w14:paraId="74084D86" w14:textId="59CD3FE8" w:rsidR="00655689" w:rsidRPr="00B33709" w:rsidRDefault="00655689" w:rsidP="0085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lastRenderedPageBreak/>
        <w:t>ผลกระทบต่อ</w:t>
      </w:r>
      <w:r w:rsidR="004D013D">
        <w:rPr>
          <w:rFonts w:ascii="Angsana New" w:hAnsi="Angsana New" w:hint="cs"/>
          <w:sz w:val="32"/>
          <w:szCs w:val="32"/>
          <w:cs/>
        </w:rPr>
        <w:t>ขาดทุน</w:t>
      </w:r>
      <w:r w:rsidRPr="00B33709">
        <w:rPr>
          <w:rFonts w:ascii="Angsana New" w:hAnsi="Angsana New"/>
          <w:sz w:val="32"/>
          <w:szCs w:val="32"/>
          <w:cs/>
        </w:rPr>
        <w:t xml:space="preserve">สะสมต้นปี </w:t>
      </w:r>
      <w:r w:rsidRPr="00B33709">
        <w:rPr>
          <w:rFonts w:ascii="Angsana New" w:hAnsi="Angsana New"/>
          <w:sz w:val="32"/>
          <w:szCs w:val="32"/>
        </w:rPr>
        <w:t>256</w:t>
      </w:r>
      <w:r w:rsidR="00D57098" w:rsidRPr="00B33709">
        <w:rPr>
          <w:rFonts w:ascii="Angsana New" w:hAnsi="Angsana New"/>
          <w:sz w:val="32"/>
          <w:szCs w:val="32"/>
        </w:rPr>
        <w:t>3</w:t>
      </w:r>
      <w:r w:rsidRPr="00B33709">
        <w:rPr>
          <w:rFonts w:ascii="Angsana New" w:hAnsi="Angsana New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</w:t>
      </w:r>
      <w:r w:rsidR="00D57098" w:rsidRPr="00B33709">
        <w:rPr>
          <w:rFonts w:ascii="Angsana New" w:hAnsi="Angsana New"/>
          <w:sz w:val="32"/>
          <w:szCs w:val="32"/>
          <w:cs/>
        </w:rPr>
        <w:t>การรายงานทางการเงินใหม่</w:t>
      </w:r>
      <w:r w:rsidRPr="00B33709">
        <w:rPr>
          <w:rFonts w:ascii="Angsana New" w:hAnsi="Angsana New"/>
          <w:sz w:val="32"/>
          <w:szCs w:val="32"/>
          <w:cs/>
        </w:rPr>
        <w:t>มาถือปฏิบัติ แสดงได้ดังนี้</w:t>
      </w:r>
    </w:p>
    <w:tbl>
      <w:tblPr>
        <w:tblW w:w="8424" w:type="dxa"/>
        <w:tblInd w:w="66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72"/>
        <w:gridCol w:w="1341"/>
        <w:gridCol w:w="164"/>
        <w:gridCol w:w="2347"/>
      </w:tblGrid>
      <w:tr w:rsidR="00850B3A" w:rsidRPr="00B33709" w14:paraId="2400151A" w14:textId="77777777" w:rsidTr="00617A3E">
        <w:tc>
          <w:tcPr>
            <w:tcW w:w="4572" w:type="dxa"/>
          </w:tcPr>
          <w:p w14:paraId="4C717A9B" w14:textId="77777777" w:rsidR="00850B3A" w:rsidRPr="008F670D" w:rsidRDefault="00850B3A" w:rsidP="008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52" w:type="dxa"/>
            <w:gridSpan w:val="3"/>
            <w:tcBorders>
              <w:bottom w:val="single" w:sz="4" w:space="0" w:color="auto"/>
            </w:tcBorders>
          </w:tcPr>
          <w:p w14:paraId="3879640D" w14:textId="69457EF9" w:rsidR="00850B3A" w:rsidRPr="008F670D" w:rsidRDefault="00850B3A" w:rsidP="00850B3A">
            <w:pPr>
              <w:tabs>
                <w:tab w:val="clear" w:pos="2580"/>
                <w:tab w:val="clear" w:pos="2807"/>
                <w:tab w:val="left" w:pos="540"/>
                <w:tab w:val="left" w:pos="5171"/>
              </w:tabs>
              <w:spacing w:line="240" w:lineRule="auto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70D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(หน่วย : </w:t>
            </w:r>
            <w:r w:rsidR="007B45C2" w:rsidRPr="008F670D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</w:t>
            </w:r>
            <w:r w:rsidRPr="008F670D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850B3A" w:rsidRPr="00B33709" w14:paraId="3625DDA2" w14:textId="77777777" w:rsidTr="00617A3E">
        <w:tc>
          <w:tcPr>
            <w:tcW w:w="4572" w:type="dxa"/>
          </w:tcPr>
          <w:p w14:paraId="323639C6" w14:textId="77777777" w:rsidR="00850B3A" w:rsidRPr="008F670D" w:rsidRDefault="00850B3A" w:rsidP="008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655324AA" w14:textId="7328439B" w:rsidR="00850B3A" w:rsidRPr="008F670D" w:rsidRDefault="00850B3A" w:rsidP="00F5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70D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</w:tcBorders>
          </w:tcPr>
          <w:p w14:paraId="41B26F64" w14:textId="77777777" w:rsidR="00850B3A" w:rsidRPr="008F670D" w:rsidRDefault="00850B3A" w:rsidP="00F5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75681CCD" w14:textId="7769923C" w:rsidR="00850B3A" w:rsidRPr="008F670D" w:rsidRDefault="00850B3A" w:rsidP="00F5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70D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0465D4" w:rsidRPr="00B33709" w14:paraId="1E09FB55" w14:textId="77777777" w:rsidTr="00617A3E">
        <w:tc>
          <w:tcPr>
            <w:tcW w:w="4572" w:type="dxa"/>
          </w:tcPr>
          <w:p w14:paraId="65B45EC0" w14:textId="5B95B183" w:rsidR="000465D4" w:rsidRPr="008F670D" w:rsidRDefault="008F670D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ขาดทุน</w:t>
            </w:r>
            <w:r w:rsidR="000465D4" w:rsidRPr="008F670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สะสม ณ วันที่ </w:t>
            </w:r>
            <w:r w:rsidR="000465D4" w:rsidRPr="008F670D">
              <w:rPr>
                <w:rFonts w:ascii="Angsana New" w:hAnsi="Angsana New"/>
                <w:sz w:val="32"/>
                <w:szCs w:val="32"/>
              </w:rPr>
              <w:t>31</w:t>
            </w:r>
            <w:r w:rsidR="000465D4" w:rsidRPr="008F670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ธันวาคม </w:t>
            </w:r>
            <w:r w:rsidR="000465D4" w:rsidRPr="008F670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1" w:type="dxa"/>
          </w:tcPr>
          <w:p w14:paraId="53A3CFDA" w14:textId="780F0037" w:rsidR="000465D4" w:rsidRPr="008F670D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8F670D">
              <w:rPr>
                <w:rFonts w:ascii="Angsana New" w:hAnsi="Angsana New"/>
                <w:sz w:val="32"/>
                <w:szCs w:val="32"/>
              </w:rPr>
              <w:t>(322,415)</w:t>
            </w:r>
          </w:p>
        </w:tc>
        <w:tc>
          <w:tcPr>
            <w:tcW w:w="164" w:type="dxa"/>
          </w:tcPr>
          <w:p w14:paraId="4E69D1CF" w14:textId="77777777" w:rsidR="000465D4" w:rsidRPr="008F670D" w:rsidRDefault="000465D4" w:rsidP="000465D4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</w:tcPr>
          <w:p w14:paraId="4CA2D674" w14:textId="50B0C7FB" w:rsidR="000465D4" w:rsidRPr="008F670D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8F670D">
              <w:rPr>
                <w:rFonts w:ascii="Angsana New" w:hAnsi="Angsana New"/>
                <w:sz w:val="32"/>
                <w:szCs w:val="32"/>
              </w:rPr>
              <w:t>(59,65</w:t>
            </w:r>
            <w:r w:rsidR="00922ED3">
              <w:rPr>
                <w:rFonts w:ascii="Angsana New" w:hAnsi="Angsana New"/>
                <w:sz w:val="32"/>
                <w:szCs w:val="32"/>
              </w:rPr>
              <w:t>6</w:t>
            </w:r>
            <w:r w:rsidRPr="008F670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65D4" w:rsidRPr="00B33709" w14:paraId="2940B474" w14:textId="77777777" w:rsidTr="00617A3E">
        <w:tc>
          <w:tcPr>
            <w:tcW w:w="4572" w:type="dxa"/>
          </w:tcPr>
          <w:p w14:paraId="7FFBA186" w14:textId="4B5CF543" w:rsidR="000465D4" w:rsidRPr="008F670D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70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รายการปรับปรุง</w:t>
            </w:r>
            <w:r w:rsidR="008F670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ขาดทุน</w:t>
            </w:r>
            <w:r w:rsidRPr="008F670D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สะสม</w:t>
            </w:r>
          </w:p>
        </w:tc>
        <w:tc>
          <w:tcPr>
            <w:tcW w:w="1341" w:type="dxa"/>
            <w:vAlign w:val="center"/>
          </w:tcPr>
          <w:p w14:paraId="737093FA" w14:textId="5253D46D" w:rsidR="000465D4" w:rsidRPr="008F670D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8F670D">
              <w:rPr>
                <w:rFonts w:ascii="Angsana New" w:hAnsi="Angsana New"/>
                <w:sz w:val="32"/>
                <w:szCs w:val="32"/>
              </w:rPr>
              <w:t>(</w:t>
            </w:r>
            <w:r w:rsidR="004D013D">
              <w:rPr>
                <w:rFonts w:ascii="Angsana New" w:hAnsi="Angsana New"/>
                <w:sz w:val="32"/>
                <w:szCs w:val="32"/>
              </w:rPr>
              <w:t>24,974</w:t>
            </w:r>
            <w:r w:rsidRPr="008F670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" w:type="dxa"/>
          </w:tcPr>
          <w:p w14:paraId="40E9D93A" w14:textId="77777777" w:rsidR="000465D4" w:rsidRPr="008F670D" w:rsidRDefault="000465D4" w:rsidP="000465D4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vAlign w:val="center"/>
          </w:tcPr>
          <w:p w14:paraId="663F6634" w14:textId="53DAAE49" w:rsidR="000465D4" w:rsidRPr="008F670D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8F670D">
              <w:rPr>
                <w:rFonts w:ascii="Angsana New" w:hAnsi="Angsana New"/>
                <w:sz w:val="32"/>
                <w:szCs w:val="32"/>
              </w:rPr>
              <w:t>(23,11</w:t>
            </w:r>
            <w:r w:rsidR="00922ED3">
              <w:rPr>
                <w:rFonts w:ascii="Angsana New" w:hAnsi="Angsana New"/>
                <w:sz w:val="32"/>
                <w:szCs w:val="32"/>
              </w:rPr>
              <w:t>5</w:t>
            </w:r>
            <w:r w:rsidRPr="008F670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65D4" w:rsidRPr="00B33709" w14:paraId="037919C2" w14:textId="77777777" w:rsidTr="00617A3E">
        <w:tc>
          <w:tcPr>
            <w:tcW w:w="4572" w:type="dxa"/>
          </w:tcPr>
          <w:p w14:paraId="3260B010" w14:textId="000BD1D3" w:rsidR="000465D4" w:rsidRPr="008F670D" w:rsidRDefault="008F670D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ขาดทุน</w:t>
            </w:r>
            <w:r w:rsidR="000465D4" w:rsidRPr="008F670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สะสม ณ วันที่ </w:t>
            </w:r>
            <w:r w:rsidR="000465D4" w:rsidRPr="008F670D">
              <w:rPr>
                <w:rFonts w:ascii="Angsana New" w:hAnsi="Angsana New"/>
                <w:sz w:val="32"/>
                <w:szCs w:val="32"/>
              </w:rPr>
              <w:t>1</w:t>
            </w:r>
            <w:r w:rsidR="000465D4" w:rsidRPr="008F670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มกราคม </w:t>
            </w:r>
            <w:r w:rsidR="000465D4" w:rsidRPr="008F670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12" w:space="0" w:color="auto"/>
            </w:tcBorders>
          </w:tcPr>
          <w:p w14:paraId="424F14FA" w14:textId="4A531183" w:rsidR="000465D4" w:rsidRPr="008F670D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8F670D">
              <w:rPr>
                <w:rFonts w:ascii="Angsana New" w:hAnsi="Angsana New"/>
                <w:sz w:val="32"/>
                <w:szCs w:val="32"/>
              </w:rPr>
              <w:t>(34</w:t>
            </w:r>
            <w:r w:rsidR="004D013D">
              <w:rPr>
                <w:rFonts w:ascii="Angsana New" w:hAnsi="Angsana New"/>
                <w:sz w:val="32"/>
                <w:szCs w:val="32"/>
              </w:rPr>
              <w:t>7,389</w:t>
            </w:r>
            <w:r w:rsidRPr="008F670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" w:type="dxa"/>
          </w:tcPr>
          <w:p w14:paraId="6EE49961" w14:textId="77777777" w:rsidR="000465D4" w:rsidRPr="008F670D" w:rsidRDefault="000465D4" w:rsidP="000465D4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12" w:space="0" w:color="auto"/>
            </w:tcBorders>
          </w:tcPr>
          <w:p w14:paraId="52DD00EB" w14:textId="1875DD7B" w:rsidR="000465D4" w:rsidRPr="008F670D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8F670D">
              <w:rPr>
                <w:rFonts w:ascii="Angsana New" w:hAnsi="Angsana New"/>
                <w:sz w:val="32"/>
                <w:szCs w:val="32"/>
              </w:rPr>
              <w:t>(82,77</w:t>
            </w:r>
            <w:r w:rsidR="00922ED3">
              <w:rPr>
                <w:rFonts w:ascii="Angsana New" w:hAnsi="Angsana New"/>
                <w:sz w:val="32"/>
                <w:szCs w:val="32"/>
              </w:rPr>
              <w:t>1</w:t>
            </w:r>
            <w:r w:rsidRPr="008F670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5797F48A" w14:textId="77777777" w:rsidR="008532F7" w:rsidRPr="00B33709" w:rsidRDefault="008532F7" w:rsidP="0085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79E6F27" w14:textId="60166E72" w:rsidR="00626ED9" w:rsidRPr="00DA38FC" w:rsidRDefault="00626ED9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DA38FC">
        <w:rPr>
          <w:rFonts w:ascii="Angsana New" w:hAnsi="Angsana New"/>
          <w:sz w:val="32"/>
          <w:szCs w:val="32"/>
          <w:u w:val="single"/>
          <w:cs/>
        </w:rPr>
        <w:t>รายการบัญชีกับบุคคลและบริษัทที่เกี่ยวข้องกัน</w:t>
      </w:r>
    </w:p>
    <w:p w14:paraId="441B0AA0" w14:textId="77777777" w:rsidR="00626ED9" w:rsidRPr="00B33709" w:rsidRDefault="00626ED9" w:rsidP="00A466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C7385B3" w14:textId="2B42A51E" w:rsidR="00626ED9" w:rsidRPr="00B33709" w:rsidRDefault="00626ED9" w:rsidP="006D6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B33709">
        <w:rPr>
          <w:rFonts w:ascii="Angsana New" w:hAnsi="Angsana New"/>
          <w:spacing w:val="4"/>
          <w:sz w:val="32"/>
          <w:szCs w:val="32"/>
          <w:cs/>
        </w:rPr>
        <w:t>บริษัทมีรายการบัญชีที่สำคัญซึ่งเกิดขึ้นกับบุคคลและบริษัทที่เกี่ยวข้องกัน บริษัทเหล่านี้เกี่ยวข้องกัน</w:t>
      </w:r>
      <w:r w:rsidRPr="00B33709">
        <w:rPr>
          <w:rFonts w:ascii="Angsana New" w:hAnsi="Angsana New"/>
          <w:spacing w:val="2"/>
          <w:sz w:val="32"/>
          <w:szCs w:val="32"/>
          <w:cs/>
        </w:rPr>
        <w:t>โดยการมีผู้ถือหุ้นและหรือกรรมการร่วมกัน ดังนั้นงบการเงินนี้จึงแสดงรวมถึงผลของรายการเหล่านี้</w:t>
      </w:r>
      <w:r w:rsidRPr="00B33709">
        <w:rPr>
          <w:rFonts w:ascii="Angsana New" w:hAnsi="Angsana New"/>
          <w:sz w:val="32"/>
          <w:szCs w:val="32"/>
          <w:cs/>
        </w:rPr>
        <w:t>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56DCFB3E" w14:textId="77777777" w:rsidR="00626ED9" w:rsidRPr="00B33709" w:rsidRDefault="00626ED9" w:rsidP="00A46661">
      <w:pPr>
        <w:tabs>
          <w:tab w:val="clear" w:pos="454"/>
          <w:tab w:val="left" w:pos="810"/>
        </w:tabs>
        <w:spacing w:line="240" w:lineRule="auto"/>
        <w:ind w:left="432"/>
        <w:jc w:val="thaiDistribute"/>
        <w:rPr>
          <w:rFonts w:ascii="Angsana New" w:hAnsi="Angsana New"/>
          <w:sz w:val="20"/>
          <w:szCs w:val="20"/>
        </w:rPr>
      </w:pPr>
    </w:p>
    <w:p w14:paraId="769F63D8" w14:textId="77777777" w:rsidR="00626ED9" w:rsidRPr="00B33709" w:rsidRDefault="00626ED9" w:rsidP="006D6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บุคคลและกิจการที่เกี่ยวข้องกันโดยสรุปมีดังนี้</w:t>
      </w:r>
    </w:p>
    <w:p w14:paraId="5BC64C01" w14:textId="77777777" w:rsidR="00626ED9" w:rsidRPr="00B33709" w:rsidRDefault="00626ED9" w:rsidP="00626ED9">
      <w:pPr>
        <w:spacing w:line="240" w:lineRule="auto"/>
        <w:ind w:left="448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5" w:type="dxa"/>
        <w:tblInd w:w="315" w:type="dxa"/>
        <w:tblLayout w:type="fixed"/>
        <w:tblLook w:val="01E0" w:firstRow="1" w:lastRow="1" w:firstColumn="1" w:lastColumn="1" w:noHBand="0" w:noVBand="0"/>
      </w:tblPr>
      <w:tblGrid>
        <w:gridCol w:w="4006"/>
        <w:gridCol w:w="2024"/>
        <w:gridCol w:w="2705"/>
      </w:tblGrid>
      <w:tr w:rsidR="00626ED9" w:rsidRPr="00265155" w14:paraId="6580D7EE" w14:textId="77777777" w:rsidTr="00265155">
        <w:trPr>
          <w:tblHeader/>
        </w:trPr>
        <w:tc>
          <w:tcPr>
            <w:tcW w:w="4006" w:type="dxa"/>
            <w:vAlign w:val="bottom"/>
          </w:tcPr>
          <w:p w14:paraId="615EA9FD" w14:textId="77777777" w:rsidR="00626ED9" w:rsidRPr="00265155" w:rsidRDefault="00626ED9" w:rsidP="00D31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651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024" w:type="dxa"/>
          </w:tcPr>
          <w:p w14:paraId="73D7B195" w14:textId="77777777" w:rsidR="00626ED9" w:rsidRPr="00265155" w:rsidRDefault="00626ED9" w:rsidP="008775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651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จัดตั้งในประเทศ/สัญชาติ</w:t>
            </w:r>
          </w:p>
        </w:tc>
        <w:tc>
          <w:tcPr>
            <w:tcW w:w="2705" w:type="dxa"/>
          </w:tcPr>
          <w:p w14:paraId="73858D0B" w14:textId="57B2CB89" w:rsidR="00626ED9" w:rsidRPr="00265155" w:rsidRDefault="00626ED9" w:rsidP="00351E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651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626ED9" w:rsidRPr="00265155" w14:paraId="211172F5" w14:textId="77777777" w:rsidTr="00265155">
        <w:tc>
          <w:tcPr>
            <w:tcW w:w="4006" w:type="dxa"/>
          </w:tcPr>
          <w:p w14:paraId="3FC06008" w14:textId="77777777" w:rsidR="00626ED9" w:rsidRPr="00265155" w:rsidRDefault="00626ED9" w:rsidP="0007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  <w:lang w:val="en-GB" w:eastAsia="en-GB"/>
              </w:rPr>
            </w:pPr>
            <w:r w:rsidRPr="00265155">
              <w:rPr>
                <w:rFonts w:ascii="Angsana New" w:hAnsi="Angsana New"/>
                <w:i/>
                <w:iCs/>
                <w:sz w:val="27"/>
                <w:szCs w:val="27"/>
                <w:cs/>
                <w:lang w:val="en-GB" w:eastAsia="en-GB"/>
              </w:rPr>
              <w:t>บริษัทย่อย</w:t>
            </w:r>
          </w:p>
        </w:tc>
        <w:tc>
          <w:tcPr>
            <w:tcW w:w="2024" w:type="dxa"/>
          </w:tcPr>
          <w:p w14:paraId="5230FB0E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3C1C345C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626ED9" w:rsidRPr="00265155" w14:paraId="7AABB465" w14:textId="77777777" w:rsidTr="00265155">
        <w:tc>
          <w:tcPr>
            <w:tcW w:w="4006" w:type="dxa"/>
          </w:tcPr>
          <w:p w14:paraId="3573EA0F" w14:textId="77777777" w:rsidR="00626ED9" w:rsidRPr="00265155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2024" w:type="dxa"/>
          </w:tcPr>
          <w:p w14:paraId="3AE71F1C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4FA150F5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เป็นผู้ถือหุ้นใหญ่โดยตรง</w:t>
            </w:r>
          </w:p>
        </w:tc>
      </w:tr>
      <w:tr w:rsidR="00626ED9" w:rsidRPr="00265155" w14:paraId="4B6B843E" w14:textId="77777777" w:rsidTr="00265155">
        <w:tc>
          <w:tcPr>
            <w:tcW w:w="4006" w:type="dxa"/>
          </w:tcPr>
          <w:p w14:paraId="28348E63" w14:textId="77777777" w:rsidR="00626ED9" w:rsidRPr="00265155" w:rsidRDefault="00626ED9" w:rsidP="0007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lang w:val="en-GB"/>
              </w:rPr>
              <w:t>General Engineering Mauritius Limited</w:t>
            </w:r>
          </w:p>
        </w:tc>
        <w:tc>
          <w:tcPr>
            <w:tcW w:w="2024" w:type="dxa"/>
          </w:tcPr>
          <w:p w14:paraId="03474402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lang w:val="en-GB"/>
              </w:rPr>
              <w:t>Mauritius</w:t>
            </w:r>
          </w:p>
        </w:tc>
        <w:tc>
          <w:tcPr>
            <w:tcW w:w="2705" w:type="dxa"/>
          </w:tcPr>
          <w:p w14:paraId="6008C49C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เป็นผู้ถือหุ้นใหญ่โดยตรง</w:t>
            </w:r>
          </w:p>
        </w:tc>
      </w:tr>
      <w:tr w:rsidR="00626ED9" w:rsidRPr="00265155" w14:paraId="3D1E23A6" w14:textId="77777777" w:rsidTr="00265155">
        <w:tc>
          <w:tcPr>
            <w:tcW w:w="4006" w:type="dxa"/>
          </w:tcPr>
          <w:p w14:paraId="76BD1AC2" w14:textId="77777777" w:rsidR="00626ED9" w:rsidRPr="00265155" w:rsidRDefault="00626ED9" w:rsidP="0007050F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2024" w:type="dxa"/>
          </w:tcPr>
          <w:p w14:paraId="4FB87551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7279938B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เป็นผู้ถือหุ้นใหญ่โดยตรง</w:t>
            </w:r>
          </w:p>
        </w:tc>
      </w:tr>
      <w:tr w:rsidR="00626ED9" w:rsidRPr="00265155" w14:paraId="7ED2A3CA" w14:textId="77777777" w:rsidTr="00265155">
        <w:tc>
          <w:tcPr>
            <w:tcW w:w="4006" w:type="dxa"/>
          </w:tcPr>
          <w:p w14:paraId="484A5D5D" w14:textId="77777777" w:rsidR="00626ED9" w:rsidRPr="00265155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024" w:type="dxa"/>
          </w:tcPr>
          <w:p w14:paraId="67EC8C41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5" w:type="dxa"/>
          </w:tcPr>
          <w:p w14:paraId="78CD80C9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626ED9" w:rsidRPr="00265155" w14:paraId="4694D681" w14:textId="77777777" w:rsidTr="00265155">
        <w:tc>
          <w:tcPr>
            <w:tcW w:w="4006" w:type="dxa"/>
          </w:tcPr>
          <w:p w14:paraId="71E2777D" w14:textId="77777777" w:rsidR="00626ED9" w:rsidRPr="00265155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</w:pPr>
            <w:r w:rsidRPr="00265155"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  <w:t>บริษัทร่วม</w:t>
            </w:r>
          </w:p>
        </w:tc>
        <w:tc>
          <w:tcPr>
            <w:tcW w:w="2024" w:type="dxa"/>
          </w:tcPr>
          <w:p w14:paraId="180EE109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0DDBDC08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626ED9" w:rsidRPr="00265155" w14:paraId="3A47C400" w14:textId="77777777" w:rsidTr="00265155">
        <w:tc>
          <w:tcPr>
            <w:tcW w:w="4006" w:type="dxa"/>
          </w:tcPr>
          <w:p w14:paraId="56F5E429" w14:textId="77777777" w:rsidR="00626ED9" w:rsidRPr="00265155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2024" w:type="dxa"/>
          </w:tcPr>
          <w:p w14:paraId="323ED5CF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2F9D22AB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ถือหุ้นโดยตรง</w:t>
            </w:r>
          </w:p>
        </w:tc>
      </w:tr>
      <w:tr w:rsidR="00626ED9" w:rsidRPr="00265155" w14:paraId="212D22F1" w14:textId="77777777" w:rsidTr="00265155">
        <w:tc>
          <w:tcPr>
            <w:tcW w:w="4006" w:type="dxa"/>
          </w:tcPr>
          <w:p w14:paraId="6E371195" w14:textId="77777777" w:rsidR="00626ED9" w:rsidRPr="00265155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024" w:type="dxa"/>
          </w:tcPr>
          <w:p w14:paraId="51AA7C4F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5" w:type="dxa"/>
          </w:tcPr>
          <w:p w14:paraId="146FD438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626ED9" w:rsidRPr="00265155" w14:paraId="65496F45" w14:textId="77777777" w:rsidTr="00265155">
        <w:tc>
          <w:tcPr>
            <w:tcW w:w="4006" w:type="dxa"/>
          </w:tcPr>
          <w:p w14:paraId="5BA22CAC" w14:textId="10A35ED8" w:rsidR="00626ED9" w:rsidRPr="00265155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</w:pPr>
            <w:r w:rsidRPr="00265155"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  <w:t>กิจการร่วมค้า</w:t>
            </w:r>
          </w:p>
        </w:tc>
        <w:tc>
          <w:tcPr>
            <w:tcW w:w="2024" w:type="dxa"/>
          </w:tcPr>
          <w:p w14:paraId="7798BA5E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393299F7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626ED9" w:rsidRPr="00265155" w14:paraId="05FE91A9" w14:textId="77777777" w:rsidTr="00265155">
        <w:tc>
          <w:tcPr>
            <w:tcW w:w="4006" w:type="dxa"/>
          </w:tcPr>
          <w:p w14:paraId="4D3EA267" w14:textId="77777777" w:rsidR="00626ED9" w:rsidRPr="00265155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265155">
              <w:rPr>
                <w:rFonts w:ascii="Angsana New" w:hAnsi="Angsana New"/>
                <w:sz w:val="27"/>
                <w:szCs w:val="27"/>
                <w:lang w:eastAsia="en-GB"/>
              </w:rPr>
              <w:t xml:space="preserve">Wisdom Tree Investment </w:t>
            </w:r>
            <w:r w:rsidRPr="00265155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(</w:t>
            </w:r>
            <w:r w:rsidRPr="00265155">
              <w:rPr>
                <w:rFonts w:ascii="Angsana New" w:hAnsi="Angsana New"/>
                <w:sz w:val="27"/>
                <w:szCs w:val="27"/>
                <w:lang w:eastAsia="en-GB"/>
              </w:rPr>
              <w:t>S</w:t>
            </w:r>
            <w:r w:rsidRPr="00265155">
              <w:rPr>
                <w:rFonts w:ascii="Angsana New" w:hAnsi="Angsana New"/>
                <w:sz w:val="27"/>
                <w:szCs w:val="27"/>
                <w:cs/>
                <w:lang w:eastAsia="en-GB"/>
              </w:rPr>
              <w:t xml:space="preserve">) </w:t>
            </w:r>
            <w:r w:rsidRPr="00265155">
              <w:rPr>
                <w:rFonts w:ascii="Angsana New" w:hAnsi="Angsana New"/>
                <w:sz w:val="27"/>
                <w:szCs w:val="27"/>
                <w:lang w:eastAsia="en-GB"/>
              </w:rPr>
              <w:t>PTE</w:t>
            </w:r>
            <w:r w:rsidRPr="00265155">
              <w:rPr>
                <w:rFonts w:ascii="Angsana New" w:hAnsi="Angsana New"/>
                <w:sz w:val="27"/>
                <w:szCs w:val="27"/>
                <w:cs/>
                <w:lang w:eastAsia="en-GB"/>
              </w:rPr>
              <w:t xml:space="preserve">. </w:t>
            </w:r>
            <w:r w:rsidRPr="00265155">
              <w:rPr>
                <w:rFonts w:ascii="Angsana New" w:hAnsi="Angsana New"/>
                <w:sz w:val="27"/>
                <w:szCs w:val="27"/>
                <w:lang w:eastAsia="en-GB"/>
              </w:rPr>
              <w:t xml:space="preserve">Limited </w:t>
            </w:r>
          </w:p>
        </w:tc>
        <w:tc>
          <w:tcPr>
            <w:tcW w:w="2024" w:type="dxa"/>
          </w:tcPr>
          <w:p w14:paraId="76E91850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สิงคโปร์</w:t>
            </w:r>
          </w:p>
        </w:tc>
        <w:tc>
          <w:tcPr>
            <w:tcW w:w="2705" w:type="dxa"/>
          </w:tcPr>
          <w:p w14:paraId="6756BF87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กิจการร่วมค้า</w:t>
            </w:r>
          </w:p>
        </w:tc>
      </w:tr>
      <w:tr w:rsidR="00626ED9" w:rsidRPr="00265155" w14:paraId="6CB18323" w14:textId="77777777" w:rsidTr="00265155">
        <w:tc>
          <w:tcPr>
            <w:tcW w:w="4006" w:type="dxa"/>
          </w:tcPr>
          <w:p w14:paraId="1226BE4A" w14:textId="77777777" w:rsidR="00626ED9" w:rsidRPr="00265155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lang w:eastAsia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มิลคอน ติฮา จีอีแอล จำกัด</w:t>
            </w:r>
          </w:p>
        </w:tc>
        <w:tc>
          <w:tcPr>
            <w:tcW w:w="2024" w:type="dxa"/>
          </w:tcPr>
          <w:p w14:paraId="735ED1B4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เมียนมาร์</w:t>
            </w:r>
          </w:p>
        </w:tc>
        <w:tc>
          <w:tcPr>
            <w:tcW w:w="2705" w:type="dxa"/>
          </w:tcPr>
          <w:p w14:paraId="179FE8C5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บริษัทย่อยของกิจการร่วมค้า</w:t>
            </w:r>
          </w:p>
        </w:tc>
      </w:tr>
      <w:tr w:rsidR="00626ED9" w:rsidRPr="00265155" w14:paraId="0D3157AA" w14:textId="77777777" w:rsidTr="00265155">
        <w:tc>
          <w:tcPr>
            <w:tcW w:w="4006" w:type="dxa"/>
          </w:tcPr>
          <w:p w14:paraId="7100D10B" w14:textId="77777777" w:rsidR="00626ED9" w:rsidRPr="00265155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024" w:type="dxa"/>
          </w:tcPr>
          <w:p w14:paraId="47609299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5" w:type="dxa"/>
          </w:tcPr>
          <w:p w14:paraId="5EE4DE4F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626ED9" w:rsidRPr="00265155" w14:paraId="291A19E6" w14:textId="77777777" w:rsidTr="00265155">
        <w:tc>
          <w:tcPr>
            <w:tcW w:w="4006" w:type="dxa"/>
          </w:tcPr>
          <w:p w14:paraId="38FCDBDE" w14:textId="77777777" w:rsidR="00626ED9" w:rsidRPr="00265155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lang w:eastAsia="en-GB"/>
              </w:rPr>
            </w:pPr>
            <w:bookmarkStart w:id="4" w:name="_Hlk38354713"/>
            <w:r w:rsidRPr="00265155"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2024" w:type="dxa"/>
          </w:tcPr>
          <w:p w14:paraId="578B9596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20F66F57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bookmarkEnd w:id="4"/>
      <w:tr w:rsidR="00626ED9" w:rsidRPr="00265155" w14:paraId="1482182F" w14:textId="77777777" w:rsidTr="00265155">
        <w:tc>
          <w:tcPr>
            <w:tcW w:w="4006" w:type="dxa"/>
          </w:tcPr>
          <w:p w14:paraId="6960565B" w14:textId="77777777" w:rsidR="00626ED9" w:rsidRPr="00265155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2024" w:type="dxa"/>
          </w:tcPr>
          <w:p w14:paraId="2FDDDE0A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6D9BFE92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กิจการที่บริษัทลงทุน</w:t>
            </w:r>
          </w:p>
        </w:tc>
      </w:tr>
      <w:tr w:rsidR="00DD5E50" w:rsidRPr="00265155" w14:paraId="017D11C5" w14:textId="77777777" w:rsidTr="00265155">
        <w:tc>
          <w:tcPr>
            <w:tcW w:w="4006" w:type="dxa"/>
          </w:tcPr>
          <w:p w14:paraId="5099DE89" w14:textId="77777777" w:rsidR="00DD5E50" w:rsidRPr="00265155" w:rsidRDefault="00DD5E50" w:rsidP="003E6F38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มิลล์คอน สตีล ไพพ์ จำกัด</w:t>
            </w:r>
          </w:p>
        </w:tc>
        <w:tc>
          <w:tcPr>
            <w:tcW w:w="2024" w:type="dxa"/>
          </w:tcPr>
          <w:p w14:paraId="39FB0AC2" w14:textId="77777777" w:rsidR="00DD5E50" w:rsidRPr="00265155" w:rsidRDefault="00DD5E50" w:rsidP="003E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6ED877E9" w14:textId="77777777" w:rsidR="00DD5E50" w:rsidRPr="00265155" w:rsidRDefault="00DD5E50" w:rsidP="003E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26ED9" w:rsidRPr="00265155" w14:paraId="5C49E713" w14:textId="77777777" w:rsidTr="00265155">
        <w:tc>
          <w:tcPr>
            <w:tcW w:w="4006" w:type="dxa"/>
          </w:tcPr>
          <w:p w14:paraId="1F506432" w14:textId="77777777" w:rsidR="00626ED9" w:rsidRPr="00265155" w:rsidRDefault="00626ED9" w:rsidP="0007050F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proofErr w:type="spellStart"/>
            <w:r w:rsidRPr="00265155">
              <w:rPr>
                <w:rFonts w:ascii="Angsana New" w:hAnsi="Angsana New"/>
                <w:sz w:val="27"/>
                <w:szCs w:val="27"/>
                <w:lang w:eastAsia="en-GB"/>
              </w:rPr>
              <w:t>Millcon</w:t>
            </w:r>
            <w:proofErr w:type="spellEnd"/>
            <w:r w:rsidRPr="00265155">
              <w:rPr>
                <w:rFonts w:ascii="Angsana New" w:hAnsi="Angsana New"/>
                <w:sz w:val="27"/>
                <w:szCs w:val="27"/>
                <w:lang w:eastAsia="en-GB"/>
              </w:rPr>
              <w:t xml:space="preserve"> </w:t>
            </w:r>
            <w:proofErr w:type="spellStart"/>
            <w:r w:rsidRPr="00265155">
              <w:rPr>
                <w:rFonts w:ascii="Angsana New" w:hAnsi="Angsana New"/>
                <w:sz w:val="27"/>
                <w:szCs w:val="27"/>
                <w:lang w:eastAsia="en-GB"/>
              </w:rPr>
              <w:t>Thiha</w:t>
            </w:r>
            <w:proofErr w:type="spellEnd"/>
            <w:r w:rsidRPr="00265155">
              <w:rPr>
                <w:rFonts w:ascii="Angsana New" w:hAnsi="Angsana New"/>
                <w:sz w:val="27"/>
                <w:szCs w:val="27"/>
                <w:lang w:eastAsia="en-GB"/>
              </w:rPr>
              <w:t xml:space="preserve"> Limited</w:t>
            </w:r>
          </w:p>
        </w:tc>
        <w:tc>
          <w:tcPr>
            <w:tcW w:w="2024" w:type="dxa"/>
          </w:tcPr>
          <w:p w14:paraId="6A208556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เมียนมาร์</w:t>
            </w:r>
          </w:p>
        </w:tc>
        <w:tc>
          <w:tcPr>
            <w:tcW w:w="2705" w:type="dxa"/>
          </w:tcPr>
          <w:p w14:paraId="7CA836C4" w14:textId="77777777" w:rsidR="00626ED9" w:rsidRPr="00265155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35FB6" w:rsidRPr="00265155" w14:paraId="5D9B401F" w14:textId="77777777" w:rsidTr="00265155">
        <w:tc>
          <w:tcPr>
            <w:tcW w:w="4006" w:type="dxa"/>
          </w:tcPr>
          <w:p w14:paraId="505D2F6F" w14:textId="77777777" w:rsidR="00635FB6" w:rsidRPr="00265155" w:rsidRDefault="00635FB6" w:rsidP="00635FB6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265155">
              <w:rPr>
                <w:rFonts w:ascii="Angsana New" w:hAnsi="Angsana New"/>
                <w:sz w:val="27"/>
                <w:szCs w:val="27"/>
              </w:rPr>
              <w:t>Nippon Concrete Industries Co</w:t>
            </w:r>
            <w:r w:rsidRPr="00265155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65155">
              <w:rPr>
                <w:rFonts w:ascii="Angsana New" w:hAnsi="Angsana New"/>
                <w:sz w:val="27"/>
                <w:szCs w:val="27"/>
              </w:rPr>
              <w:t>, Ltd</w:t>
            </w:r>
            <w:r w:rsidRPr="00265155">
              <w:rPr>
                <w:rFonts w:ascii="Angsana New" w:hAnsi="Angsana New"/>
                <w:sz w:val="27"/>
                <w:szCs w:val="27"/>
                <w:cs/>
              </w:rPr>
              <w:t>.</w:t>
            </w:r>
          </w:p>
        </w:tc>
        <w:tc>
          <w:tcPr>
            <w:tcW w:w="2024" w:type="dxa"/>
          </w:tcPr>
          <w:p w14:paraId="21F19AA1" w14:textId="77777777" w:rsidR="00635FB6" w:rsidRPr="00265155" w:rsidRDefault="00635FB6" w:rsidP="0063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ญี่ปุ่น</w:t>
            </w:r>
          </w:p>
        </w:tc>
        <w:tc>
          <w:tcPr>
            <w:tcW w:w="2705" w:type="dxa"/>
          </w:tcPr>
          <w:p w14:paraId="4CC5DC24" w14:textId="77777777" w:rsidR="00635FB6" w:rsidRPr="00265155" w:rsidRDefault="00635FB6" w:rsidP="0063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ผู้ถือหุ้นของบริษัทย่อย</w:t>
            </w:r>
          </w:p>
        </w:tc>
      </w:tr>
      <w:tr w:rsidR="00635FB6" w:rsidRPr="00265155" w14:paraId="28F4FAFB" w14:textId="77777777" w:rsidTr="00265155">
        <w:tc>
          <w:tcPr>
            <w:tcW w:w="4006" w:type="dxa"/>
          </w:tcPr>
          <w:p w14:paraId="27F7C672" w14:textId="77777777" w:rsidR="00635FB6" w:rsidRPr="00265155" w:rsidRDefault="00635FB6" w:rsidP="00635FB6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24" w:type="dxa"/>
          </w:tcPr>
          <w:p w14:paraId="6784CD71" w14:textId="77777777" w:rsidR="00635FB6" w:rsidRPr="00265155" w:rsidRDefault="00635FB6" w:rsidP="0063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5" w:type="dxa"/>
          </w:tcPr>
          <w:p w14:paraId="6CCA5392" w14:textId="77777777" w:rsidR="00635FB6" w:rsidRPr="00265155" w:rsidRDefault="00635FB6" w:rsidP="0063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635FB6" w:rsidRPr="00265155" w14:paraId="0ED4B36A" w14:textId="77777777" w:rsidTr="00265155">
        <w:tc>
          <w:tcPr>
            <w:tcW w:w="4006" w:type="dxa"/>
          </w:tcPr>
          <w:p w14:paraId="594D3B3C" w14:textId="77777777" w:rsidR="00635FB6" w:rsidRPr="00265155" w:rsidRDefault="00635FB6" w:rsidP="00635FB6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2651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2024" w:type="dxa"/>
          </w:tcPr>
          <w:p w14:paraId="02E654A7" w14:textId="77777777" w:rsidR="00635FB6" w:rsidRPr="00265155" w:rsidRDefault="00635FB6" w:rsidP="0063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594A34B4" w14:textId="77777777" w:rsidR="00635FB6" w:rsidRPr="00265155" w:rsidRDefault="00635FB6" w:rsidP="0063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635FB6" w:rsidRPr="00265155" w14:paraId="010FE94D" w14:textId="77777777" w:rsidTr="00265155">
        <w:tc>
          <w:tcPr>
            <w:tcW w:w="4006" w:type="dxa"/>
          </w:tcPr>
          <w:p w14:paraId="10F3A1B5" w14:textId="77777777" w:rsidR="00635FB6" w:rsidRPr="00265155" w:rsidRDefault="00635FB6" w:rsidP="00635FB6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</w:rPr>
              <w:t>กรรมการและผู้บริหาร</w:t>
            </w:r>
          </w:p>
        </w:tc>
        <w:tc>
          <w:tcPr>
            <w:tcW w:w="2024" w:type="dxa"/>
          </w:tcPr>
          <w:p w14:paraId="6D8F5912" w14:textId="77777777" w:rsidR="00635FB6" w:rsidRPr="00265155" w:rsidRDefault="00635FB6" w:rsidP="0063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2F58E9D9" w14:textId="77777777" w:rsidR="00635FB6" w:rsidRPr="00265155" w:rsidRDefault="00635FB6" w:rsidP="0063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65155">
              <w:rPr>
                <w:rFonts w:ascii="Angsana New" w:hAnsi="Angsana New"/>
                <w:sz w:val="27"/>
                <w:szCs w:val="27"/>
                <w:cs/>
                <w:lang w:val="en-GB"/>
              </w:rPr>
              <w:t>ผู้บริหารที่สำคัญ</w:t>
            </w:r>
          </w:p>
        </w:tc>
      </w:tr>
    </w:tbl>
    <w:p w14:paraId="0A18C2D1" w14:textId="77767199" w:rsidR="00626ED9" w:rsidRDefault="00626ED9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lastRenderedPageBreak/>
        <w:t xml:space="preserve">รายการบัญชีที่สำคัญกับบุคคลและกิจการที่เกี่ยวข้องกันสำหรับงวดสามเดือนสิ้นสุดวันที่ </w:t>
      </w:r>
      <w:r w:rsidRPr="00B33709">
        <w:rPr>
          <w:rFonts w:ascii="Angsana New" w:hAnsi="Angsana New"/>
          <w:sz w:val="32"/>
          <w:szCs w:val="32"/>
          <w:lang w:val="en-GB"/>
        </w:rPr>
        <w:t>31</w:t>
      </w:r>
      <w:r w:rsidRPr="00B33709">
        <w:rPr>
          <w:rFonts w:ascii="Angsana New" w:hAnsi="Angsana New"/>
          <w:sz w:val="32"/>
          <w:szCs w:val="32"/>
          <w:cs/>
        </w:rPr>
        <w:t xml:space="preserve"> มีนาคม </w:t>
      </w:r>
      <w:r w:rsidRPr="00B33709">
        <w:rPr>
          <w:rFonts w:ascii="Angsana New" w:hAnsi="Angsana New"/>
          <w:sz w:val="32"/>
          <w:szCs w:val="32"/>
          <w:lang w:val="en-GB"/>
        </w:rPr>
        <w:t>256</w:t>
      </w:r>
      <w:r w:rsidRPr="00B33709">
        <w:rPr>
          <w:rFonts w:ascii="Angsana New" w:hAnsi="Angsana New"/>
          <w:sz w:val="32"/>
          <w:szCs w:val="32"/>
        </w:rPr>
        <w:t>3</w:t>
      </w:r>
      <w:r w:rsidRPr="00B33709">
        <w:rPr>
          <w:rFonts w:ascii="Angsana New" w:hAnsi="Angsana New"/>
          <w:sz w:val="32"/>
          <w:szCs w:val="32"/>
          <w:cs/>
        </w:rPr>
        <w:t xml:space="preserve"> และ </w:t>
      </w:r>
      <w:r w:rsidRPr="00B33709">
        <w:rPr>
          <w:rFonts w:ascii="Angsana New" w:hAnsi="Angsana New"/>
          <w:sz w:val="32"/>
          <w:szCs w:val="32"/>
          <w:lang w:val="en-GB"/>
        </w:rPr>
        <w:t>256</w:t>
      </w:r>
      <w:r w:rsidRPr="00B33709">
        <w:rPr>
          <w:rFonts w:ascii="Angsana New" w:hAnsi="Angsana New"/>
          <w:sz w:val="32"/>
          <w:szCs w:val="32"/>
        </w:rPr>
        <w:t>2</w:t>
      </w:r>
      <w:r w:rsidRPr="00B33709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15F0E189" w14:textId="77777777" w:rsidR="007D6319" w:rsidRPr="008707DF" w:rsidRDefault="007D6319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62" w:type="dxa"/>
        <w:tblInd w:w="315" w:type="dxa"/>
        <w:tblLook w:val="01E0" w:firstRow="1" w:lastRow="1" w:firstColumn="1" w:lastColumn="1" w:noHBand="0" w:noVBand="0"/>
      </w:tblPr>
      <w:tblGrid>
        <w:gridCol w:w="3060"/>
        <w:gridCol w:w="2078"/>
        <w:gridCol w:w="909"/>
        <w:gridCol w:w="855"/>
        <w:gridCol w:w="1116"/>
        <w:gridCol w:w="1044"/>
      </w:tblGrid>
      <w:tr w:rsidR="00626ED9" w:rsidRPr="00064F2B" w14:paraId="608F5A17" w14:textId="77777777" w:rsidTr="00064F2B">
        <w:trPr>
          <w:tblHeader/>
        </w:trPr>
        <w:tc>
          <w:tcPr>
            <w:tcW w:w="3060" w:type="dxa"/>
          </w:tcPr>
          <w:p w14:paraId="47F20515" w14:textId="77777777" w:rsidR="00626ED9" w:rsidRPr="00064F2B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8" w:type="dxa"/>
          </w:tcPr>
          <w:p w14:paraId="2AB9CBAD" w14:textId="77777777" w:rsidR="00626ED9" w:rsidRPr="00064F2B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3924" w:type="dxa"/>
            <w:gridSpan w:val="4"/>
          </w:tcPr>
          <w:p w14:paraId="34C7658B" w14:textId="77777777" w:rsidR="00626ED9" w:rsidRPr="00064F2B" w:rsidRDefault="00626ED9" w:rsidP="00351EFC">
            <w:pPr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 xml:space="preserve">(หน่วย </w:t>
            </w: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: </w:t>
            </w:r>
            <w:r w:rsidRPr="00064F2B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626ED9" w:rsidRPr="00064F2B" w14:paraId="50DE7E36" w14:textId="77777777" w:rsidTr="00064F2B">
        <w:trPr>
          <w:tblHeader/>
        </w:trPr>
        <w:tc>
          <w:tcPr>
            <w:tcW w:w="3060" w:type="dxa"/>
          </w:tcPr>
          <w:p w14:paraId="768000F7" w14:textId="77777777" w:rsidR="00626ED9" w:rsidRPr="00064F2B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078" w:type="dxa"/>
          </w:tcPr>
          <w:p w14:paraId="27B1F10D" w14:textId="77777777" w:rsidR="00626ED9" w:rsidRPr="00064F2B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764" w:type="dxa"/>
            <w:gridSpan w:val="2"/>
          </w:tcPr>
          <w:p w14:paraId="70795A29" w14:textId="3938F882" w:rsidR="00626ED9" w:rsidRPr="00064F2B" w:rsidRDefault="00626ED9" w:rsidP="00351E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A84B9F2" w14:textId="77777777" w:rsidR="00626ED9" w:rsidRPr="00064F2B" w:rsidRDefault="00626ED9" w:rsidP="00B45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626ED9" w:rsidRPr="00064F2B" w14:paraId="7175DE7C" w14:textId="77777777" w:rsidTr="00064F2B">
        <w:trPr>
          <w:tblHeader/>
        </w:trPr>
        <w:tc>
          <w:tcPr>
            <w:tcW w:w="3060" w:type="dxa"/>
          </w:tcPr>
          <w:p w14:paraId="029CBCDB" w14:textId="77777777" w:rsidR="00626ED9" w:rsidRPr="00064F2B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078" w:type="dxa"/>
          </w:tcPr>
          <w:p w14:paraId="5205CBDD" w14:textId="77777777" w:rsidR="00626ED9" w:rsidRPr="00064F2B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3924" w:type="dxa"/>
            <w:gridSpan w:val="4"/>
          </w:tcPr>
          <w:p w14:paraId="436AC0DE" w14:textId="77777777" w:rsidR="00626ED9" w:rsidRPr="00064F2B" w:rsidRDefault="00626ED9" w:rsidP="00351E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 xml:space="preserve">31 </w:t>
            </w:r>
            <w:r w:rsidRPr="00064F2B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</w:tr>
      <w:tr w:rsidR="0046139D" w:rsidRPr="00064F2B" w14:paraId="5C90868C" w14:textId="77777777" w:rsidTr="00064F2B">
        <w:trPr>
          <w:tblHeader/>
        </w:trPr>
        <w:tc>
          <w:tcPr>
            <w:tcW w:w="3060" w:type="dxa"/>
          </w:tcPr>
          <w:p w14:paraId="51E53315" w14:textId="77777777" w:rsidR="002219A3" w:rsidRPr="00064F2B" w:rsidRDefault="002219A3" w:rsidP="0022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8" w:type="dxa"/>
          </w:tcPr>
          <w:p w14:paraId="60E5862B" w14:textId="77777777" w:rsidR="002219A3" w:rsidRPr="00064F2B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09" w:type="dxa"/>
          </w:tcPr>
          <w:p w14:paraId="6058FBC8" w14:textId="2025BFAF" w:rsidR="002219A3" w:rsidRPr="00064F2B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855" w:type="dxa"/>
          </w:tcPr>
          <w:p w14:paraId="50C01187" w14:textId="5C0114A7" w:rsidR="002219A3" w:rsidRPr="00064F2B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16" w:type="dxa"/>
          </w:tcPr>
          <w:p w14:paraId="736D5B21" w14:textId="205940F7" w:rsidR="002219A3" w:rsidRPr="00064F2B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44" w:type="dxa"/>
          </w:tcPr>
          <w:p w14:paraId="454E0131" w14:textId="6C33694A" w:rsidR="002219A3" w:rsidRPr="00064F2B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46139D" w:rsidRPr="00064F2B" w14:paraId="6779F30D" w14:textId="77777777" w:rsidTr="00064F2B">
        <w:tc>
          <w:tcPr>
            <w:tcW w:w="3060" w:type="dxa"/>
          </w:tcPr>
          <w:p w14:paraId="2F868938" w14:textId="77777777" w:rsidR="002219A3" w:rsidRPr="00064F2B" w:rsidRDefault="002219A3" w:rsidP="00041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078" w:type="dxa"/>
          </w:tcPr>
          <w:p w14:paraId="574AF372" w14:textId="77777777" w:rsidR="002219A3" w:rsidRPr="00064F2B" w:rsidRDefault="002219A3" w:rsidP="0072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09" w:type="dxa"/>
          </w:tcPr>
          <w:p w14:paraId="716A4EE7" w14:textId="77777777" w:rsidR="002219A3" w:rsidRPr="00064F2B" w:rsidRDefault="002219A3" w:rsidP="004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5" w:type="dxa"/>
          </w:tcPr>
          <w:p w14:paraId="1661E2BD" w14:textId="77777777" w:rsidR="002219A3" w:rsidRPr="00064F2B" w:rsidRDefault="002219A3" w:rsidP="004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14:paraId="44443903" w14:textId="77777777" w:rsidR="002219A3" w:rsidRPr="00064F2B" w:rsidRDefault="002219A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44" w:type="dxa"/>
          </w:tcPr>
          <w:p w14:paraId="084C0574" w14:textId="77777777" w:rsidR="002219A3" w:rsidRPr="00064F2B" w:rsidRDefault="002219A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B45FA6" w:rsidRPr="00064F2B" w14:paraId="3E44FBAD" w14:textId="77777777" w:rsidTr="00064F2B">
        <w:tc>
          <w:tcPr>
            <w:tcW w:w="3060" w:type="dxa"/>
            <w:shd w:val="clear" w:color="auto" w:fill="auto"/>
          </w:tcPr>
          <w:p w14:paraId="4C6E379A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2078" w:type="dxa"/>
            <w:shd w:val="clear" w:color="auto" w:fill="auto"/>
          </w:tcPr>
          <w:p w14:paraId="3B57EEC7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09" w:type="dxa"/>
            <w:shd w:val="clear" w:color="auto" w:fill="auto"/>
          </w:tcPr>
          <w:p w14:paraId="37702E59" w14:textId="3457467D" w:rsidR="00B45FA6" w:rsidRPr="00064F2B" w:rsidRDefault="00C94E07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5AECEF1" w14:textId="0CC32934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7E45DFBE" w14:textId="73DBBD27" w:rsidR="00B45FA6" w:rsidRPr="00064F2B" w:rsidRDefault="00B35D9D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2,273</w:t>
            </w:r>
          </w:p>
        </w:tc>
        <w:tc>
          <w:tcPr>
            <w:tcW w:w="1044" w:type="dxa"/>
            <w:shd w:val="clear" w:color="auto" w:fill="auto"/>
          </w:tcPr>
          <w:p w14:paraId="59A58750" w14:textId="433C53B4" w:rsidR="00B45FA6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16</w:t>
            </w:r>
          </w:p>
        </w:tc>
      </w:tr>
      <w:tr w:rsidR="00B45FA6" w:rsidRPr="00064F2B" w14:paraId="0D811326" w14:textId="77777777" w:rsidTr="00064F2B">
        <w:tc>
          <w:tcPr>
            <w:tcW w:w="3060" w:type="dxa"/>
            <w:shd w:val="clear" w:color="auto" w:fill="auto"/>
          </w:tcPr>
          <w:p w14:paraId="77780019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2078" w:type="dxa"/>
            <w:shd w:val="clear" w:color="auto" w:fill="auto"/>
          </w:tcPr>
          <w:p w14:paraId="51A8C0A2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09" w:type="dxa"/>
            <w:shd w:val="clear" w:color="auto" w:fill="auto"/>
          </w:tcPr>
          <w:p w14:paraId="51F2E2F0" w14:textId="3428D1A1" w:rsidR="00B45FA6" w:rsidRPr="00064F2B" w:rsidRDefault="00C94E07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DF8F417" w14:textId="2E3C7943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02B90D92" w14:textId="75A06597" w:rsidR="00B45FA6" w:rsidRPr="00064F2B" w:rsidRDefault="00B35D9D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1,250</w:t>
            </w:r>
          </w:p>
        </w:tc>
        <w:tc>
          <w:tcPr>
            <w:tcW w:w="1044" w:type="dxa"/>
            <w:shd w:val="clear" w:color="auto" w:fill="auto"/>
          </w:tcPr>
          <w:p w14:paraId="104A4D38" w14:textId="5C061700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1,250</w:t>
            </w:r>
          </w:p>
        </w:tc>
      </w:tr>
      <w:tr w:rsidR="00B45FA6" w:rsidRPr="00064F2B" w14:paraId="057FBCAC" w14:textId="77777777" w:rsidTr="00064F2B">
        <w:tc>
          <w:tcPr>
            <w:tcW w:w="3060" w:type="dxa"/>
            <w:shd w:val="clear" w:color="auto" w:fill="auto"/>
          </w:tcPr>
          <w:p w14:paraId="2BC84CF5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78" w:type="dxa"/>
            <w:shd w:val="clear" w:color="auto" w:fill="auto"/>
          </w:tcPr>
          <w:p w14:paraId="3E3D16AA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09" w:type="dxa"/>
            <w:shd w:val="clear" w:color="auto" w:fill="auto"/>
          </w:tcPr>
          <w:p w14:paraId="489B526C" w14:textId="6EB5B9E5" w:rsidR="00B45FA6" w:rsidRPr="00064F2B" w:rsidRDefault="00C94E07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09B5CAD6" w14:textId="0E6C1529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1E331FCD" w14:textId="75071C84" w:rsidR="00B45FA6" w:rsidRPr="00064F2B" w:rsidRDefault="00B35D9D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2A57CDD2" w14:textId="6F136574" w:rsidR="00B45FA6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2,660</w:t>
            </w:r>
          </w:p>
        </w:tc>
      </w:tr>
      <w:tr w:rsidR="00B35D9D" w:rsidRPr="00064F2B" w14:paraId="6ECCBC38" w14:textId="77777777" w:rsidTr="00064F2B">
        <w:tc>
          <w:tcPr>
            <w:tcW w:w="3060" w:type="dxa"/>
            <w:shd w:val="clear" w:color="auto" w:fill="auto"/>
          </w:tcPr>
          <w:p w14:paraId="7FD69182" w14:textId="1C8CB078" w:rsidR="00B35D9D" w:rsidRPr="00064F2B" w:rsidRDefault="00B35D9D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078" w:type="dxa"/>
            <w:shd w:val="clear" w:color="auto" w:fill="auto"/>
          </w:tcPr>
          <w:p w14:paraId="65992D39" w14:textId="6DFCA04C" w:rsidR="00B35D9D" w:rsidRPr="00064F2B" w:rsidRDefault="00B35D9D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ร้อยละ</w:t>
            </w: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 xml:space="preserve"> MLR </w:t>
            </w: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- </w:t>
            </w: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0</w:t>
            </w: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.</w:t>
            </w: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5</w:t>
            </w: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 ต่อปี</w:t>
            </w:r>
          </w:p>
        </w:tc>
        <w:tc>
          <w:tcPr>
            <w:tcW w:w="909" w:type="dxa"/>
            <w:shd w:val="clear" w:color="auto" w:fill="auto"/>
          </w:tcPr>
          <w:p w14:paraId="4068CD6E" w14:textId="18FA6226" w:rsidR="00B35D9D" w:rsidRPr="00064F2B" w:rsidRDefault="00C94E07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0F9DDA1E" w14:textId="18C02553" w:rsidR="00B35D9D" w:rsidRPr="00064F2B" w:rsidRDefault="0020587C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35C56C9E" w14:textId="2E0E6655" w:rsidR="00B35D9D" w:rsidRPr="00064F2B" w:rsidRDefault="009717E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78</w:t>
            </w:r>
          </w:p>
        </w:tc>
        <w:tc>
          <w:tcPr>
            <w:tcW w:w="1044" w:type="dxa"/>
            <w:shd w:val="clear" w:color="auto" w:fill="auto"/>
          </w:tcPr>
          <w:p w14:paraId="71E4BA51" w14:textId="1E089563" w:rsidR="00B35D9D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</w:tr>
      <w:tr w:rsidR="00B45FA6" w:rsidRPr="00064F2B" w14:paraId="7FC9A7F3" w14:textId="77777777" w:rsidTr="00064F2B">
        <w:tc>
          <w:tcPr>
            <w:tcW w:w="3060" w:type="dxa"/>
            <w:shd w:val="clear" w:color="auto" w:fill="auto"/>
          </w:tcPr>
          <w:p w14:paraId="1075BBA0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078" w:type="dxa"/>
            <w:shd w:val="clear" w:color="auto" w:fill="auto"/>
          </w:tcPr>
          <w:p w14:paraId="0FAB91E4" w14:textId="2B4217C6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ร้อยละ</w:t>
            </w: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 xml:space="preserve"> MLR </w:t>
            </w: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- </w:t>
            </w: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0</w:t>
            </w: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.</w:t>
            </w: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5</w:t>
            </w: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 ต่อปี</w:t>
            </w:r>
          </w:p>
        </w:tc>
        <w:tc>
          <w:tcPr>
            <w:tcW w:w="909" w:type="dxa"/>
            <w:shd w:val="clear" w:color="auto" w:fill="auto"/>
          </w:tcPr>
          <w:p w14:paraId="4408841C" w14:textId="7B090EE9" w:rsidR="00B45FA6" w:rsidRPr="00064F2B" w:rsidRDefault="00C94E07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15C10D6D" w14:textId="04923802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2A2CCD9D" w14:textId="3C4FE198" w:rsidR="00B45FA6" w:rsidRPr="00064F2B" w:rsidRDefault="009717E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2</w:t>
            </w:r>
            <w:r w:rsidR="00B35D9D" w:rsidRPr="00064F2B">
              <w:rPr>
                <w:rFonts w:ascii="Angsana New" w:hAnsi="Angsana New"/>
                <w:sz w:val="27"/>
                <w:szCs w:val="27"/>
              </w:rPr>
              <w:t>,350</w:t>
            </w:r>
          </w:p>
        </w:tc>
        <w:tc>
          <w:tcPr>
            <w:tcW w:w="1044" w:type="dxa"/>
            <w:shd w:val="clear" w:color="auto" w:fill="auto"/>
          </w:tcPr>
          <w:p w14:paraId="13D8D0A9" w14:textId="5D6C807B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2,819</w:t>
            </w:r>
          </w:p>
        </w:tc>
      </w:tr>
      <w:tr w:rsidR="00B45FA6" w:rsidRPr="00064F2B" w14:paraId="22EBBE5A" w14:textId="77777777" w:rsidTr="00064F2B">
        <w:tc>
          <w:tcPr>
            <w:tcW w:w="3060" w:type="dxa"/>
          </w:tcPr>
          <w:p w14:paraId="763D1D32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078" w:type="dxa"/>
          </w:tcPr>
          <w:p w14:paraId="2195F430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09" w:type="dxa"/>
          </w:tcPr>
          <w:p w14:paraId="10C59401" w14:textId="33460418" w:rsidR="00B45FA6" w:rsidRPr="00064F2B" w:rsidRDefault="00C94E07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</w:tcPr>
          <w:p w14:paraId="06CBB78B" w14:textId="309461D0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116" w:type="dxa"/>
          </w:tcPr>
          <w:p w14:paraId="504D066B" w14:textId="61156D98" w:rsidR="00B45FA6" w:rsidRPr="00064F2B" w:rsidRDefault="00B35D9D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30,329</w:t>
            </w:r>
          </w:p>
        </w:tc>
        <w:tc>
          <w:tcPr>
            <w:tcW w:w="1044" w:type="dxa"/>
          </w:tcPr>
          <w:p w14:paraId="35FC162E" w14:textId="100F40A5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35,625</w:t>
            </w:r>
          </w:p>
        </w:tc>
      </w:tr>
      <w:tr w:rsidR="00B45FA6" w:rsidRPr="00064F2B" w14:paraId="5B6E5E20" w14:textId="77777777" w:rsidTr="00064F2B">
        <w:tc>
          <w:tcPr>
            <w:tcW w:w="3060" w:type="dxa"/>
          </w:tcPr>
          <w:p w14:paraId="48F23BCA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78" w:type="dxa"/>
          </w:tcPr>
          <w:p w14:paraId="0FEC9DF6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dxa"/>
          </w:tcPr>
          <w:p w14:paraId="03749739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5" w:type="dxa"/>
          </w:tcPr>
          <w:p w14:paraId="2ADA29AB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</w:tcPr>
          <w:p w14:paraId="0E7D554C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44" w:type="dxa"/>
          </w:tcPr>
          <w:p w14:paraId="793E05B8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B45FA6" w:rsidRPr="00064F2B" w14:paraId="365409AB" w14:textId="77777777" w:rsidTr="00064F2B">
        <w:tc>
          <w:tcPr>
            <w:tcW w:w="3060" w:type="dxa"/>
          </w:tcPr>
          <w:p w14:paraId="341DDC40" w14:textId="4ED7A903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2078" w:type="dxa"/>
          </w:tcPr>
          <w:p w14:paraId="789748EE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09" w:type="dxa"/>
          </w:tcPr>
          <w:p w14:paraId="5ED5CFD0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5" w:type="dxa"/>
          </w:tcPr>
          <w:p w14:paraId="4B925A6B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14:paraId="48A39E60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44" w:type="dxa"/>
          </w:tcPr>
          <w:p w14:paraId="47FFAB1B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B45FA6" w:rsidRPr="00064F2B" w14:paraId="4DD0832B" w14:textId="77777777" w:rsidTr="00064F2B">
        <w:trPr>
          <w:trHeight w:val="135"/>
        </w:trPr>
        <w:tc>
          <w:tcPr>
            <w:tcW w:w="3060" w:type="dxa"/>
          </w:tcPr>
          <w:p w14:paraId="5103BD50" w14:textId="02727948" w:rsidR="00B45FA6" w:rsidRPr="00064F2B" w:rsidRDefault="00E52FA8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2078" w:type="dxa"/>
          </w:tcPr>
          <w:p w14:paraId="178277E3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09" w:type="dxa"/>
          </w:tcPr>
          <w:p w14:paraId="033E006F" w14:textId="316460DC" w:rsidR="00B45FA6" w:rsidRPr="00064F2B" w:rsidRDefault="00106B13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6,450</w:t>
            </w:r>
          </w:p>
        </w:tc>
        <w:tc>
          <w:tcPr>
            <w:tcW w:w="855" w:type="dxa"/>
          </w:tcPr>
          <w:p w14:paraId="7CA341F1" w14:textId="5E527CE7" w:rsidR="00B45FA6" w:rsidRPr="00064F2B" w:rsidRDefault="00343B81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116" w:type="dxa"/>
          </w:tcPr>
          <w:p w14:paraId="1E25AD6C" w14:textId="1071A513" w:rsidR="00B45FA6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1,006</w:t>
            </w:r>
          </w:p>
        </w:tc>
        <w:tc>
          <w:tcPr>
            <w:tcW w:w="1044" w:type="dxa"/>
          </w:tcPr>
          <w:p w14:paraId="267ABDCF" w14:textId="65FA12D0" w:rsidR="00B45FA6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7</w:t>
            </w:r>
          </w:p>
        </w:tc>
      </w:tr>
      <w:tr w:rsidR="00E52FA8" w:rsidRPr="00064F2B" w14:paraId="78191231" w14:textId="77777777" w:rsidTr="00064F2B">
        <w:trPr>
          <w:trHeight w:val="135"/>
        </w:trPr>
        <w:tc>
          <w:tcPr>
            <w:tcW w:w="3060" w:type="dxa"/>
          </w:tcPr>
          <w:p w14:paraId="4B34B968" w14:textId="0F2F9EFE" w:rsidR="00E52FA8" w:rsidRPr="00064F2B" w:rsidRDefault="00E52FA8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78" w:type="dxa"/>
          </w:tcPr>
          <w:p w14:paraId="40B99569" w14:textId="474213A0" w:rsidR="00E52FA8" w:rsidRPr="00064F2B" w:rsidRDefault="00E52FA8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09" w:type="dxa"/>
          </w:tcPr>
          <w:p w14:paraId="2AA5B3B0" w14:textId="79640E06" w:rsidR="00E52FA8" w:rsidRPr="00064F2B" w:rsidRDefault="00106B13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432</w:t>
            </w:r>
          </w:p>
        </w:tc>
        <w:tc>
          <w:tcPr>
            <w:tcW w:w="855" w:type="dxa"/>
          </w:tcPr>
          <w:p w14:paraId="31EB38E9" w14:textId="040D455A" w:rsidR="00E52FA8" w:rsidRPr="00064F2B" w:rsidRDefault="00343B81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34</w:t>
            </w:r>
          </w:p>
        </w:tc>
        <w:tc>
          <w:tcPr>
            <w:tcW w:w="1116" w:type="dxa"/>
          </w:tcPr>
          <w:p w14:paraId="27F3118C" w14:textId="7D1636D4" w:rsidR="00E52FA8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4" w:type="dxa"/>
          </w:tcPr>
          <w:p w14:paraId="32F4E59A" w14:textId="637E4D8E" w:rsidR="00E52FA8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34</w:t>
            </w:r>
          </w:p>
        </w:tc>
      </w:tr>
      <w:tr w:rsidR="00B45FA6" w:rsidRPr="00064F2B" w14:paraId="260B843A" w14:textId="77777777" w:rsidTr="00064F2B">
        <w:tc>
          <w:tcPr>
            <w:tcW w:w="3060" w:type="dxa"/>
          </w:tcPr>
          <w:p w14:paraId="5344E1B6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ค่าก่อสร้าง</w:t>
            </w:r>
          </w:p>
        </w:tc>
        <w:tc>
          <w:tcPr>
            <w:tcW w:w="2078" w:type="dxa"/>
          </w:tcPr>
          <w:p w14:paraId="1493DBD6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ราคาตามการประกวดราคา</w:t>
            </w:r>
          </w:p>
        </w:tc>
        <w:tc>
          <w:tcPr>
            <w:tcW w:w="909" w:type="dxa"/>
          </w:tcPr>
          <w:p w14:paraId="0765569F" w14:textId="446BB899" w:rsidR="00B45FA6" w:rsidRPr="00064F2B" w:rsidRDefault="00C94E07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</w:tcPr>
          <w:p w14:paraId="55B8B5E0" w14:textId="28E302C9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402</w:t>
            </w:r>
          </w:p>
        </w:tc>
        <w:tc>
          <w:tcPr>
            <w:tcW w:w="1116" w:type="dxa"/>
          </w:tcPr>
          <w:p w14:paraId="2A264158" w14:textId="19BA4178" w:rsidR="00B45FA6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4" w:type="dxa"/>
          </w:tcPr>
          <w:p w14:paraId="18A5A72F" w14:textId="0598B525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</w:tr>
      <w:tr w:rsidR="00B45FA6" w:rsidRPr="00064F2B" w14:paraId="3BBED199" w14:textId="77777777" w:rsidTr="00064F2B">
        <w:tc>
          <w:tcPr>
            <w:tcW w:w="3060" w:type="dxa"/>
          </w:tcPr>
          <w:p w14:paraId="22DC69DB" w14:textId="6944B9D1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ค่าเครื่องจักร</w:t>
            </w:r>
          </w:p>
        </w:tc>
        <w:tc>
          <w:tcPr>
            <w:tcW w:w="2078" w:type="dxa"/>
          </w:tcPr>
          <w:p w14:paraId="7CD5C6A7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09" w:type="dxa"/>
          </w:tcPr>
          <w:p w14:paraId="3032FB8A" w14:textId="391F9F42" w:rsidR="00B45FA6" w:rsidRPr="00064F2B" w:rsidRDefault="00C94E07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</w:tcPr>
          <w:p w14:paraId="2EE8B52D" w14:textId="1AD97E6F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428</w:t>
            </w:r>
          </w:p>
        </w:tc>
        <w:tc>
          <w:tcPr>
            <w:tcW w:w="1116" w:type="dxa"/>
          </w:tcPr>
          <w:p w14:paraId="307B433C" w14:textId="0F20E9E4" w:rsidR="00B45FA6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4" w:type="dxa"/>
          </w:tcPr>
          <w:p w14:paraId="03CF1E01" w14:textId="2398770A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</w:tr>
      <w:tr w:rsidR="00B45FA6" w:rsidRPr="00064F2B" w14:paraId="7918AA05" w14:textId="77777777" w:rsidTr="00064F2B">
        <w:tc>
          <w:tcPr>
            <w:tcW w:w="3060" w:type="dxa"/>
          </w:tcPr>
          <w:p w14:paraId="227BAE21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78" w:type="dxa"/>
          </w:tcPr>
          <w:p w14:paraId="7DD3EFC4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dxa"/>
          </w:tcPr>
          <w:p w14:paraId="46A232DB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5" w:type="dxa"/>
          </w:tcPr>
          <w:p w14:paraId="5785D0C0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</w:tcPr>
          <w:p w14:paraId="43A643BF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44" w:type="dxa"/>
          </w:tcPr>
          <w:p w14:paraId="5C81C2BD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B45FA6" w:rsidRPr="00064F2B" w14:paraId="349E5833" w14:textId="77777777" w:rsidTr="00064F2B">
        <w:tc>
          <w:tcPr>
            <w:tcW w:w="3060" w:type="dxa"/>
          </w:tcPr>
          <w:p w14:paraId="423F6818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2078" w:type="dxa"/>
          </w:tcPr>
          <w:p w14:paraId="15893850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09" w:type="dxa"/>
          </w:tcPr>
          <w:p w14:paraId="4C421580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5" w:type="dxa"/>
          </w:tcPr>
          <w:p w14:paraId="1E3FB16F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14:paraId="0C86B250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44" w:type="dxa"/>
          </w:tcPr>
          <w:p w14:paraId="26736960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B45FA6" w:rsidRPr="00064F2B" w14:paraId="78CEE12E" w14:textId="77777777" w:rsidTr="00064F2B">
        <w:tc>
          <w:tcPr>
            <w:tcW w:w="3060" w:type="dxa"/>
          </w:tcPr>
          <w:p w14:paraId="39AA6B94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รายได้จากการขายและบริการและอื่นๆ</w:t>
            </w:r>
          </w:p>
        </w:tc>
        <w:tc>
          <w:tcPr>
            <w:tcW w:w="2078" w:type="dxa"/>
          </w:tcPr>
          <w:p w14:paraId="59EDD871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09" w:type="dxa"/>
          </w:tcPr>
          <w:p w14:paraId="1495526D" w14:textId="2E41259E" w:rsidR="00B45FA6" w:rsidRPr="00064F2B" w:rsidRDefault="00574E88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</w:tcPr>
          <w:p w14:paraId="3F87DE3D" w14:textId="5E81C3EC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1116" w:type="dxa"/>
          </w:tcPr>
          <w:p w14:paraId="5A659E4E" w14:textId="6A9A12E1" w:rsidR="00B45FA6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4" w:type="dxa"/>
          </w:tcPr>
          <w:p w14:paraId="0776EF81" w14:textId="7FB9787F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66</w:t>
            </w:r>
          </w:p>
        </w:tc>
      </w:tr>
      <w:tr w:rsidR="00B45FA6" w:rsidRPr="00064F2B" w14:paraId="11DEB48C" w14:textId="77777777" w:rsidTr="00064F2B">
        <w:tc>
          <w:tcPr>
            <w:tcW w:w="3060" w:type="dxa"/>
          </w:tcPr>
          <w:p w14:paraId="33A1A031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078" w:type="dxa"/>
          </w:tcPr>
          <w:p w14:paraId="5A8B42A7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09" w:type="dxa"/>
          </w:tcPr>
          <w:p w14:paraId="2B88EC1E" w14:textId="71E0EA8F" w:rsidR="00B45FA6" w:rsidRPr="00064F2B" w:rsidRDefault="00574E88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61,075</w:t>
            </w:r>
          </w:p>
        </w:tc>
        <w:tc>
          <w:tcPr>
            <w:tcW w:w="855" w:type="dxa"/>
          </w:tcPr>
          <w:p w14:paraId="3ED70082" w14:textId="24DA4A59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4,501</w:t>
            </w:r>
          </w:p>
        </w:tc>
        <w:tc>
          <w:tcPr>
            <w:tcW w:w="1116" w:type="dxa"/>
          </w:tcPr>
          <w:p w14:paraId="593B4B40" w14:textId="307057C0" w:rsidR="00B45FA6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326</w:t>
            </w:r>
          </w:p>
        </w:tc>
        <w:tc>
          <w:tcPr>
            <w:tcW w:w="1044" w:type="dxa"/>
          </w:tcPr>
          <w:p w14:paraId="52C2AFCA" w14:textId="73A88C6C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3,295</w:t>
            </w:r>
          </w:p>
        </w:tc>
      </w:tr>
      <w:tr w:rsidR="00B45FA6" w:rsidRPr="00064F2B" w14:paraId="5E9A53B2" w14:textId="77777777" w:rsidTr="00064F2B">
        <w:tc>
          <w:tcPr>
            <w:tcW w:w="3060" w:type="dxa"/>
          </w:tcPr>
          <w:p w14:paraId="27C1225F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ค่าขนส่ง</w:t>
            </w:r>
          </w:p>
        </w:tc>
        <w:tc>
          <w:tcPr>
            <w:tcW w:w="2078" w:type="dxa"/>
          </w:tcPr>
          <w:p w14:paraId="3750633D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09" w:type="dxa"/>
            <w:shd w:val="clear" w:color="auto" w:fill="auto"/>
          </w:tcPr>
          <w:p w14:paraId="21FBF500" w14:textId="77246579" w:rsidR="00B45FA6" w:rsidRPr="00064F2B" w:rsidRDefault="00574E88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59F2D2AC" w14:textId="21C0560F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4,102</w:t>
            </w:r>
          </w:p>
        </w:tc>
        <w:tc>
          <w:tcPr>
            <w:tcW w:w="1116" w:type="dxa"/>
          </w:tcPr>
          <w:p w14:paraId="5388E9DF" w14:textId="348B3155" w:rsidR="00B45FA6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4" w:type="dxa"/>
          </w:tcPr>
          <w:p w14:paraId="4681049A" w14:textId="78A66492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4,102</w:t>
            </w:r>
          </w:p>
        </w:tc>
      </w:tr>
      <w:tr w:rsidR="00B45FA6" w:rsidRPr="00064F2B" w14:paraId="2363F5EA" w14:textId="77777777" w:rsidTr="00064F2B">
        <w:tc>
          <w:tcPr>
            <w:tcW w:w="3060" w:type="dxa"/>
          </w:tcPr>
          <w:p w14:paraId="214C19D8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4" w:right="-72"/>
              <w:jc w:val="thaiDistribute"/>
              <w:rPr>
                <w:rFonts w:ascii="Angsana New" w:hAnsi="Angsan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78" w:type="dxa"/>
          </w:tcPr>
          <w:p w14:paraId="7F884271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dxa"/>
          </w:tcPr>
          <w:p w14:paraId="2969D420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5" w:type="dxa"/>
          </w:tcPr>
          <w:p w14:paraId="5BFB98D4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</w:tcPr>
          <w:p w14:paraId="5E22E89C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44" w:type="dxa"/>
          </w:tcPr>
          <w:p w14:paraId="7C42A294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B45FA6" w:rsidRPr="00064F2B" w14:paraId="234E62CC" w14:textId="77777777" w:rsidTr="00064F2B">
        <w:tc>
          <w:tcPr>
            <w:tcW w:w="3060" w:type="dxa"/>
          </w:tcPr>
          <w:p w14:paraId="4CDDC615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078" w:type="dxa"/>
          </w:tcPr>
          <w:p w14:paraId="7304F6AE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09" w:type="dxa"/>
          </w:tcPr>
          <w:p w14:paraId="2078765C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5" w:type="dxa"/>
          </w:tcPr>
          <w:p w14:paraId="486178B8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14:paraId="5E6107C1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44" w:type="dxa"/>
          </w:tcPr>
          <w:p w14:paraId="4B7359F1" w14:textId="77777777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B45FA6" w:rsidRPr="00064F2B" w14:paraId="4A3E459E" w14:textId="77777777" w:rsidTr="00064F2B">
        <w:tc>
          <w:tcPr>
            <w:tcW w:w="3060" w:type="dxa"/>
          </w:tcPr>
          <w:p w14:paraId="1130E356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ผลประโยชน์ปัจจุบัน</w:t>
            </w:r>
          </w:p>
        </w:tc>
        <w:tc>
          <w:tcPr>
            <w:tcW w:w="2078" w:type="dxa"/>
          </w:tcPr>
          <w:p w14:paraId="1B8E08B3" w14:textId="1E648EDC" w:rsidR="00B45FA6" w:rsidRPr="00064F2B" w:rsidRDefault="0020587C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09" w:type="dxa"/>
          </w:tcPr>
          <w:p w14:paraId="32F0862E" w14:textId="3C3C5CD4" w:rsidR="00B45FA6" w:rsidRPr="00064F2B" w:rsidRDefault="00574E88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9,731</w:t>
            </w:r>
          </w:p>
        </w:tc>
        <w:tc>
          <w:tcPr>
            <w:tcW w:w="855" w:type="dxa"/>
          </w:tcPr>
          <w:p w14:paraId="505873AB" w14:textId="6AAF3890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8,733</w:t>
            </w:r>
          </w:p>
        </w:tc>
        <w:tc>
          <w:tcPr>
            <w:tcW w:w="1116" w:type="dxa"/>
          </w:tcPr>
          <w:p w14:paraId="6C5A429B" w14:textId="4CDA0C3E" w:rsidR="00B45FA6" w:rsidRPr="00064F2B" w:rsidRDefault="00E52FA8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6,990</w:t>
            </w:r>
          </w:p>
        </w:tc>
        <w:tc>
          <w:tcPr>
            <w:tcW w:w="1044" w:type="dxa"/>
          </w:tcPr>
          <w:p w14:paraId="5DBA2C31" w14:textId="56115600" w:rsidR="00B45FA6" w:rsidRPr="00064F2B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5,791</w:t>
            </w:r>
          </w:p>
        </w:tc>
      </w:tr>
      <w:tr w:rsidR="00B45FA6" w:rsidRPr="00064F2B" w14:paraId="0ABD6F12" w14:textId="77777777" w:rsidTr="00064F2B">
        <w:tc>
          <w:tcPr>
            <w:tcW w:w="3060" w:type="dxa"/>
          </w:tcPr>
          <w:p w14:paraId="520194DD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2078" w:type="dxa"/>
          </w:tcPr>
          <w:p w14:paraId="21B8D3A7" w14:textId="12C9601F" w:rsidR="00B45FA6" w:rsidRPr="00064F2B" w:rsidRDefault="0020587C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09" w:type="dxa"/>
          </w:tcPr>
          <w:p w14:paraId="4A9C80B0" w14:textId="065439C7" w:rsidR="00B45FA6" w:rsidRPr="00064F2B" w:rsidRDefault="00574E88" w:rsidP="00B45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347</w:t>
            </w:r>
          </w:p>
        </w:tc>
        <w:tc>
          <w:tcPr>
            <w:tcW w:w="855" w:type="dxa"/>
          </w:tcPr>
          <w:p w14:paraId="7101C3AA" w14:textId="7DEA1446" w:rsidR="00B45FA6" w:rsidRPr="00064F2B" w:rsidRDefault="00B45FA6" w:rsidP="00B45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315</w:t>
            </w:r>
          </w:p>
        </w:tc>
        <w:tc>
          <w:tcPr>
            <w:tcW w:w="1116" w:type="dxa"/>
          </w:tcPr>
          <w:p w14:paraId="6BBC47E4" w14:textId="39F12FD2" w:rsidR="00B45FA6" w:rsidRPr="00064F2B" w:rsidRDefault="00E52FA8" w:rsidP="00064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319</w:t>
            </w:r>
          </w:p>
        </w:tc>
        <w:tc>
          <w:tcPr>
            <w:tcW w:w="1044" w:type="dxa"/>
          </w:tcPr>
          <w:p w14:paraId="311EEED7" w14:textId="6133E442" w:rsidR="00B45FA6" w:rsidRPr="00064F2B" w:rsidRDefault="00B45FA6" w:rsidP="00064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297</w:t>
            </w:r>
          </w:p>
        </w:tc>
      </w:tr>
      <w:tr w:rsidR="00B45FA6" w:rsidRPr="00064F2B" w14:paraId="1B1BBFDD" w14:textId="77777777" w:rsidTr="00064F2B">
        <w:tc>
          <w:tcPr>
            <w:tcW w:w="3060" w:type="dxa"/>
          </w:tcPr>
          <w:p w14:paraId="205ACB86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2078" w:type="dxa"/>
          </w:tcPr>
          <w:p w14:paraId="563EA02E" w14:textId="77777777" w:rsidR="00B45FA6" w:rsidRPr="00064F2B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09" w:type="dxa"/>
          </w:tcPr>
          <w:p w14:paraId="3B93F002" w14:textId="4C38034A" w:rsidR="00B45FA6" w:rsidRPr="00064F2B" w:rsidRDefault="00574E88" w:rsidP="00B45FA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10,078</w:t>
            </w:r>
          </w:p>
        </w:tc>
        <w:tc>
          <w:tcPr>
            <w:tcW w:w="855" w:type="dxa"/>
          </w:tcPr>
          <w:p w14:paraId="356B5AC3" w14:textId="059BBA20" w:rsidR="00B45FA6" w:rsidRPr="00064F2B" w:rsidRDefault="00B45FA6" w:rsidP="00B45FA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064F2B">
              <w:rPr>
                <w:rFonts w:ascii="Angsana New" w:hAnsi="Angsana New"/>
                <w:sz w:val="27"/>
                <w:szCs w:val="27"/>
              </w:rPr>
              <w:t>9,048</w:t>
            </w:r>
          </w:p>
        </w:tc>
        <w:tc>
          <w:tcPr>
            <w:tcW w:w="1116" w:type="dxa"/>
          </w:tcPr>
          <w:p w14:paraId="7285C31A" w14:textId="7BCD6EB0" w:rsidR="00B45FA6" w:rsidRPr="00064F2B" w:rsidRDefault="00E52FA8" w:rsidP="00064F2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7,309</w:t>
            </w:r>
          </w:p>
        </w:tc>
        <w:tc>
          <w:tcPr>
            <w:tcW w:w="1044" w:type="dxa"/>
          </w:tcPr>
          <w:p w14:paraId="109ABB9A" w14:textId="12CAAB5B" w:rsidR="00B45FA6" w:rsidRPr="00064F2B" w:rsidRDefault="00B45FA6" w:rsidP="00064F2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64F2B">
              <w:rPr>
                <w:rFonts w:ascii="Angsana New" w:hAnsi="Angsana New"/>
                <w:sz w:val="27"/>
                <w:szCs w:val="27"/>
                <w:lang w:val="en-GB"/>
              </w:rPr>
              <w:t>6,088</w:t>
            </w:r>
          </w:p>
        </w:tc>
      </w:tr>
    </w:tbl>
    <w:p w14:paraId="0A7D8BA0" w14:textId="3CB603A4" w:rsidR="001B3797" w:rsidRDefault="001B3797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DB680D2" w14:textId="4D78D4C0" w:rsidR="008707DF" w:rsidRDefault="008707DF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F86A923" w14:textId="5C135FF5" w:rsidR="008707DF" w:rsidRDefault="008707DF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E551557" w14:textId="5120948E" w:rsidR="008707DF" w:rsidRDefault="008707DF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9EFDF6E" w14:textId="325B629E" w:rsidR="008707DF" w:rsidRDefault="008707DF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6E31133" w14:textId="77777777" w:rsidR="008707DF" w:rsidRPr="008707DF" w:rsidRDefault="008707DF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710421F" w14:textId="330CBB63" w:rsidR="00626ED9" w:rsidRPr="00B33709" w:rsidRDefault="00626ED9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ยอดคงเหลือกับบุคคลและบริษัทที่เกี่ยวข้องกันที่มีสาระสำคัญ ณ วันที่ </w:t>
      </w:r>
      <w:r w:rsidR="00C0573E" w:rsidRPr="00B33709">
        <w:rPr>
          <w:rFonts w:ascii="Angsana New" w:hAnsi="Angsana New"/>
          <w:spacing w:val="-6"/>
          <w:sz w:val="32"/>
          <w:szCs w:val="32"/>
        </w:rPr>
        <w:t>31</w:t>
      </w:r>
      <w:r w:rsidRPr="00B33709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C0573E" w:rsidRPr="00B33709">
        <w:rPr>
          <w:rFonts w:ascii="Angsana New" w:hAnsi="Angsana New"/>
          <w:spacing w:val="-6"/>
          <w:sz w:val="32"/>
          <w:szCs w:val="32"/>
        </w:rPr>
        <w:t>2563</w:t>
      </w:r>
      <w:r w:rsidRPr="00B33709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Pr="00B33709">
        <w:rPr>
          <w:rFonts w:ascii="Angsana New" w:hAnsi="Angsana New"/>
          <w:spacing w:val="-6"/>
          <w:sz w:val="32"/>
          <w:szCs w:val="32"/>
        </w:rPr>
        <w:t>31</w:t>
      </w:r>
      <w:r w:rsidRPr="00B3370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33709">
        <w:rPr>
          <w:rFonts w:ascii="Angsana New" w:hAnsi="Angsana New"/>
          <w:sz w:val="32"/>
          <w:szCs w:val="32"/>
        </w:rPr>
        <w:t>2562</w:t>
      </w: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3370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70" w:type="dxa"/>
        <w:tblInd w:w="32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302"/>
        <w:gridCol w:w="1231"/>
        <w:gridCol w:w="106"/>
        <w:gridCol w:w="1236"/>
        <w:gridCol w:w="117"/>
        <w:gridCol w:w="1231"/>
        <w:gridCol w:w="113"/>
        <w:gridCol w:w="1234"/>
      </w:tblGrid>
      <w:tr w:rsidR="00626ED9" w:rsidRPr="006A5582" w14:paraId="04BA889D" w14:textId="77777777" w:rsidTr="00787E2C">
        <w:trPr>
          <w:cantSplit/>
          <w:tblHeader/>
        </w:trPr>
        <w:tc>
          <w:tcPr>
            <w:tcW w:w="3302" w:type="dxa"/>
          </w:tcPr>
          <w:p w14:paraId="5F4E7F75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68" w:type="dxa"/>
            <w:gridSpan w:val="7"/>
          </w:tcPr>
          <w:p w14:paraId="617C9DB1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  <w:lang w:val="en-GB"/>
              </w:rPr>
              <w:t>(หน่วย : พันบาท)</w:t>
            </w:r>
          </w:p>
        </w:tc>
      </w:tr>
      <w:tr w:rsidR="00626ED9" w:rsidRPr="006A5582" w14:paraId="08D5F857" w14:textId="77777777" w:rsidTr="0020587C">
        <w:trPr>
          <w:cantSplit/>
          <w:tblHeader/>
        </w:trPr>
        <w:tc>
          <w:tcPr>
            <w:tcW w:w="3302" w:type="dxa"/>
          </w:tcPr>
          <w:p w14:paraId="0317A570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73" w:type="dxa"/>
            <w:gridSpan w:val="3"/>
            <w:tcBorders>
              <w:bottom w:val="single" w:sz="4" w:space="0" w:color="auto"/>
            </w:tcBorders>
          </w:tcPr>
          <w:p w14:paraId="3D32683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51D4FE77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</w:tcPr>
          <w:p w14:paraId="73330F11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626ED9" w:rsidRPr="006A5582" w14:paraId="2414FEC2" w14:textId="77777777" w:rsidTr="0020587C">
        <w:trPr>
          <w:cantSplit/>
          <w:tblHeader/>
        </w:trPr>
        <w:tc>
          <w:tcPr>
            <w:tcW w:w="3302" w:type="dxa"/>
          </w:tcPr>
          <w:p w14:paraId="13A4CA25" w14:textId="77777777" w:rsidR="00626ED9" w:rsidRPr="006A5582" w:rsidRDefault="00626ED9" w:rsidP="006A5582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BAB2F" w14:textId="5F6BF8A4" w:rsidR="00626ED9" w:rsidRPr="006A5582" w:rsidRDefault="00C0573E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31</w:t>
            </w:r>
            <w:r w:rsidR="00626ED9" w:rsidRPr="006A5582">
              <w:rPr>
                <w:rFonts w:ascii="Angsana New" w:hAnsi="Angsana New"/>
                <w:sz w:val="25"/>
                <w:szCs w:val="25"/>
                <w:cs/>
              </w:rPr>
              <w:t xml:space="preserve"> มีนาคม</w:t>
            </w:r>
            <w:r w:rsidR="00505075" w:rsidRPr="006A558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26ED9" w:rsidRPr="006A5582">
              <w:rPr>
                <w:rFonts w:ascii="Angsana New" w:hAnsi="Angsana New"/>
                <w:sz w:val="25"/>
                <w:szCs w:val="25"/>
              </w:rPr>
              <w:t>256</w:t>
            </w:r>
            <w:r w:rsidRPr="006A5582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312F753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70F68" w14:textId="4C2E9C32" w:rsidR="00626ED9" w:rsidRPr="006A5582" w:rsidRDefault="00C0573E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31</w:t>
            </w:r>
            <w:r w:rsidR="00626ED9" w:rsidRPr="006A5582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  <w:r w:rsidR="00505075" w:rsidRPr="006A558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26ED9" w:rsidRPr="006A5582">
              <w:rPr>
                <w:rFonts w:ascii="Angsana New" w:hAnsi="Angsana New"/>
                <w:sz w:val="25"/>
                <w:szCs w:val="25"/>
              </w:rPr>
              <w:t>256</w:t>
            </w:r>
            <w:r w:rsidRPr="006A5582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17" w:type="dxa"/>
            <w:vAlign w:val="bottom"/>
          </w:tcPr>
          <w:p w14:paraId="5906E41E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786A3CD8" w14:textId="332B043B" w:rsidR="00626ED9" w:rsidRPr="006A5582" w:rsidRDefault="00C0573E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31</w:t>
            </w:r>
            <w:r w:rsidR="00626ED9" w:rsidRPr="006A5582">
              <w:rPr>
                <w:rFonts w:ascii="Angsana New" w:hAnsi="Angsana New"/>
                <w:sz w:val="25"/>
                <w:szCs w:val="25"/>
                <w:cs/>
              </w:rPr>
              <w:t xml:space="preserve"> มีนาคม</w:t>
            </w:r>
            <w:r w:rsidR="00505075" w:rsidRPr="006A558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26ED9" w:rsidRPr="006A5582">
              <w:rPr>
                <w:rFonts w:ascii="Angsana New" w:hAnsi="Angsana New"/>
                <w:sz w:val="25"/>
                <w:szCs w:val="25"/>
              </w:rPr>
              <w:t>256</w:t>
            </w:r>
            <w:r w:rsidRPr="006A5582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13" w:type="dxa"/>
            <w:vAlign w:val="bottom"/>
          </w:tcPr>
          <w:p w14:paraId="1EAD248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735F24D5" w14:textId="144E0BA6" w:rsidR="00626ED9" w:rsidRPr="006A5582" w:rsidRDefault="00C0573E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31</w:t>
            </w:r>
            <w:r w:rsidR="00626ED9" w:rsidRPr="006A5582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  <w:r w:rsidR="00505075" w:rsidRPr="006A558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26ED9" w:rsidRPr="006A5582">
              <w:rPr>
                <w:rFonts w:ascii="Angsana New" w:hAnsi="Angsana New"/>
                <w:sz w:val="25"/>
                <w:szCs w:val="25"/>
              </w:rPr>
              <w:t>256</w:t>
            </w:r>
            <w:r w:rsidRPr="006A5582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626ED9" w:rsidRPr="006A5582" w14:paraId="4DE57BF9" w14:textId="77777777" w:rsidTr="0020587C">
        <w:trPr>
          <w:cantSplit/>
        </w:trPr>
        <w:tc>
          <w:tcPr>
            <w:tcW w:w="3302" w:type="dxa"/>
            <w:vAlign w:val="center"/>
          </w:tcPr>
          <w:p w14:paraId="0F4B6609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5A9627B5" w14:textId="77777777" w:rsidR="00626ED9" w:rsidRPr="006A5582" w:rsidRDefault="00626E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4D7E2CAF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7C851EEC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1A002C69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3B4888C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" w:type="dxa"/>
          </w:tcPr>
          <w:p w14:paraId="0FE71284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  <w:vAlign w:val="bottom"/>
          </w:tcPr>
          <w:p w14:paraId="2EBE1983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26ED9" w:rsidRPr="006A5582" w14:paraId="4CCC1C99" w14:textId="77777777" w:rsidTr="00787E2C">
        <w:trPr>
          <w:cantSplit/>
        </w:trPr>
        <w:tc>
          <w:tcPr>
            <w:tcW w:w="3302" w:type="dxa"/>
          </w:tcPr>
          <w:p w14:paraId="77D1E0F0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49AF3D17" w14:textId="3819A9E4" w:rsidR="00626ED9" w:rsidRPr="006A5582" w:rsidRDefault="00574E88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</w:tcPr>
          <w:p w14:paraId="62C77664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</w:tcPr>
          <w:p w14:paraId="1915CEC5" w14:textId="3DBEB588" w:rsidR="00626ED9" w:rsidRPr="006A5582" w:rsidRDefault="000026C6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</w:tcPr>
          <w:p w14:paraId="74AA1961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3C9C98D2" w14:textId="5E05FDD4" w:rsidR="00626ED9" w:rsidRPr="006A5582" w:rsidRDefault="00845DB8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20,494</w:t>
            </w:r>
          </w:p>
        </w:tc>
        <w:tc>
          <w:tcPr>
            <w:tcW w:w="113" w:type="dxa"/>
          </w:tcPr>
          <w:p w14:paraId="5E9F906C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</w:tcPr>
          <w:p w14:paraId="2A745ACC" w14:textId="43BD3BB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20,493</w:t>
            </w:r>
          </w:p>
        </w:tc>
      </w:tr>
      <w:tr w:rsidR="00626ED9" w:rsidRPr="006A5582" w14:paraId="34CDDBC6" w14:textId="77777777" w:rsidTr="0020587C">
        <w:trPr>
          <w:cantSplit/>
        </w:trPr>
        <w:tc>
          <w:tcPr>
            <w:tcW w:w="3302" w:type="dxa"/>
          </w:tcPr>
          <w:p w14:paraId="4D720747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31" w:type="dxa"/>
          </w:tcPr>
          <w:p w14:paraId="2A8E05A3" w14:textId="38C1458B" w:rsidR="00626ED9" w:rsidRPr="006A5582" w:rsidRDefault="00574E88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8,651</w:t>
            </w:r>
          </w:p>
        </w:tc>
        <w:tc>
          <w:tcPr>
            <w:tcW w:w="106" w:type="dxa"/>
          </w:tcPr>
          <w:p w14:paraId="257B05B3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</w:tcPr>
          <w:p w14:paraId="7B966270" w14:textId="18339C6E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17" w:type="dxa"/>
          </w:tcPr>
          <w:p w14:paraId="534B6EA7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FE0E233" w14:textId="71EF4BCF" w:rsidR="00626ED9" w:rsidRPr="006A5582" w:rsidRDefault="009717E6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</w:t>
            </w:r>
            <w:r w:rsidR="00857376" w:rsidRPr="006A5582">
              <w:rPr>
                <w:rFonts w:ascii="Angsana New" w:hAnsi="Angsana New"/>
                <w:sz w:val="25"/>
                <w:szCs w:val="25"/>
              </w:rPr>
              <w:t>,94</w:t>
            </w:r>
            <w:r w:rsidR="00845DB8" w:rsidRPr="006A5582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13" w:type="dxa"/>
          </w:tcPr>
          <w:p w14:paraId="415276B9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</w:tcPr>
          <w:p w14:paraId="13A179E4" w14:textId="5C075F0C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</w:tr>
      <w:tr w:rsidR="00626ED9" w:rsidRPr="006A5582" w14:paraId="6CF4137B" w14:textId="77777777" w:rsidTr="006C769B">
        <w:trPr>
          <w:cantSplit/>
        </w:trPr>
        <w:tc>
          <w:tcPr>
            <w:tcW w:w="3302" w:type="dxa"/>
          </w:tcPr>
          <w:p w14:paraId="5874FA65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AB6C8C3" w14:textId="7CB4BECD" w:rsidR="00626ED9" w:rsidRPr="006A5582" w:rsidRDefault="00CB67DC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71</w:t>
            </w:r>
          </w:p>
        </w:tc>
        <w:tc>
          <w:tcPr>
            <w:tcW w:w="106" w:type="dxa"/>
          </w:tcPr>
          <w:p w14:paraId="7140B309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A214413" w14:textId="32C4170A" w:rsidR="00626ED9" w:rsidRPr="006A5582" w:rsidRDefault="000026C6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</w:tcPr>
          <w:p w14:paraId="493D64A5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34ADC51" w14:textId="4F872E05" w:rsidR="00626ED9" w:rsidRPr="006A5582" w:rsidRDefault="00845DB8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6</w:t>
            </w:r>
            <w:r w:rsidR="00F71CB9" w:rsidRPr="006A5582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13" w:type="dxa"/>
          </w:tcPr>
          <w:p w14:paraId="79F2E91D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76E5E7A1" w14:textId="69DE0C70" w:rsidR="00626ED9" w:rsidRPr="006A5582" w:rsidRDefault="000026C6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626ED9" w:rsidRPr="006A5582" w14:paraId="6B4BC643" w14:textId="77777777" w:rsidTr="006C769B">
        <w:trPr>
          <w:cantSplit/>
        </w:trPr>
        <w:tc>
          <w:tcPr>
            <w:tcW w:w="3302" w:type="dxa"/>
          </w:tcPr>
          <w:p w14:paraId="6A9C499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08C04C6D" w14:textId="7D956314" w:rsidR="00626ED9" w:rsidRPr="006A5582" w:rsidRDefault="00CB67DC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8,722</w:t>
            </w:r>
          </w:p>
        </w:tc>
        <w:tc>
          <w:tcPr>
            <w:tcW w:w="106" w:type="dxa"/>
          </w:tcPr>
          <w:p w14:paraId="54409CE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12" w:space="0" w:color="auto"/>
            </w:tcBorders>
          </w:tcPr>
          <w:p w14:paraId="4DD049AC" w14:textId="036C6463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17" w:type="dxa"/>
          </w:tcPr>
          <w:p w14:paraId="4AA719B6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079226E0" w14:textId="3F784DC0" w:rsidR="00626ED9" w:rsidRPr="006A5582" w:rsidRDefault="00845DB8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23,508</w:t>
            </w:r>
          </w:p>
        </w:tc>
        <w:tc>
          <w:tcPr>
            <w:tcW w:w="113" w:type="dxa"/>
          </w:tcPr>
          <w:p w14:paraId="0CEA04FE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2" w:space="0" w:color="auto"/>
            </w:tcBorders>
          </w:tcPr>
          <w:p w14:paraId="08CE3ECC" w14:textId="0F72CFCB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22,363</w:t>
            </w:r>
          </w:p>
        </w:tc>
      </w:tr>
      <w:tr w:rsidR="00626ED9" w:rsidRPr="00F81D22" w14:paraId="421383D4" w14:textId="77777777" w:rsidTr="006C769B">
        <w:trPr>
          <w:cantSplit/>
        </w:trPr>
        <w:tc>
          <w:tcPr>
            <w:tcW w:w="3302" w:type="dxa"/>
          </w:tcPr>
          <w:p w14:paraId="5501F458" w14:textId="77777777" w:rsidR="00626ED9" w:rsidRPr="00F81D22" w:rsidRDefault="00626ED9" w:rsidP="00626ED9">
            <w:pPr>
              <w:tabs>
                <w:tab w:val="left" w:pos="113"/>
              </w:tabs>
              <w:spacing w:line="240" w:lineRule="auto"/>
              <w:ind w:righ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4707C57C" w14:textId="77777777" w:rsidR="00626ED9" w:rsidRPr="00F81D22" w:rsidRDefault="00626E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10300702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36" w:type="dxa"/>
            <w:tcBorders>
              <w:top w:val="single" w:sz="12" w:space="0" w:color="auto"/>
            </w:tcBorders>
          </w:tcPr>
          <w:p w14:paraId="1D898CDA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" w:type="dxa"/>
          </w:tcPr>
          <w:p w14:paraId="40ED58B8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6C71564B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" w:type="dxa"/>
          </w:tcPr>
          <w:p w14:paraId="53087813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34" w:type="dxa"/>
            <w:tcBorders>
              <w:top w:val="single" w:sz="12" w:space="0" w:color="auto"/>
            </w:tcBorders>
          </w:tcPr>
          <w:p w14:paraId="06F3626C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26ED9" w:rsidRPr="006A5582" w14:paraId="0F3366FD" w14:textId="77777777" w:rsidTr="00787E2C">
        <w:trPr>
          <w:cantSplit/>
        </w:trPr>
        <w:tc>
          <w:tcPr>
            <w:tcW w:w="3302" w:type="dxa"/>
            <w:vAlign w:val="center"/>
          </w:tcPr>
          <w:p w14:paraId="01B53782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231" w:type="dxa"/>
            <w:vAlign w:val="bottom"/>
          </w:tcPr>
          <w:p w14:paraId="201F2163" w14:textId="77777777" w:rsidR="00626ED9" w:rsidRPr="006A5582" w:rsidRDefault="00626E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65509E6B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  <w:vAlign w:val="bottom"/>
          </w:tcPr>
          <w:p w14:paraId="60DA5C57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34155DE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32C06121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" w:type="dxa"/>
          </w:tcPr>
          <w:p w14:paraId="195AEC4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</w:tcPr>
          <w:p w14:paraId="50274FF6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26ED9" w:rsidRPr="006A5582" w14:paraId="68CA9317" w14:textId="77777777" w:rsidTr="00787E2C">
        <w:trPr>
          <w:cantSplit/>
        </w:trPr>
        <w:tc>
          <w:tcPr>
            <w:tcW w:w="3302" w:type="dxa"/>
          </w:tcPr>
          <w:p w14:paraId="4202AA7D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7B53482F" w14:textId="6D920CF4" w:rsidR="00626ED9" w:rsidRPr="006A5582" w:rsidRDefault="00574E88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</w:tcPr>
          <w:p w14:paraId="45053DEB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</w:tcPr>
          <w:p w14:paraId="75252A2C" w14:textId="23C4E6C9" w:rsidR="00626ED9" w:rsidRPr="006A5582" w:rsidRDefault="000026C6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</w:tcPr>
          <w:p w14:paraId="2DCFD6F7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9769AAC" w14:textId="0012179E" w:rsidR="00626ED9" w:rsidRPr="006A5582" w:rsidRDefault="00845DB8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14,07</w:t>
            </w:r>
            <w:r w:rsidR="005E4C4D" w:rsidRPr="006A5582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3" w:type="dxa"/>
          </w:tcPr>
          <w:p w14:paraId="76188343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</w:tcPr>
          <w:p w14:paraId="257085D2" w14:textId="3681D8AC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11,465</w:t>
            </w:r>
          </w:p>
        </w:tc>
      </w:tr>
      <w:tr w:rsidR="00626ED9" w:rsidRPr="006A5582" w14:paraId="6AFA7D6B" w14:textId="77777777" w:rsidTr="006C769B">
        <w:trPr>
          <w:cantSplit/>
        </w:trPr>
        <w:tc>
          <w:tcPr>
            <w:tcW w:w="3302" w:type="dxa"/>
          </w:tcPr>
          <w:p w14:paraId="3E79D656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3207A2E" w14:textId="3F67D9BB" w:rsidR="00626ED9" w:rsidRPr="006A5582" w:rsidRDefault="00574E88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1,326</w:t>
            </w:r>
          </w:p>
        </w:tc>
        <w:tc>
          <w:tcPr>
            <w:tcW w:w="106" w:type="dxa"/>
          </w:tcPr>
          <w:p w14:paraId="6FFC27DA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791BAAD" w14:textId="4CFDD3ED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1,32</w:t>
            </w:r>
            <w:r w:rsidR="00BB3EF0" w:rsidRPr="006A5582">
              <w:rPr>
                <w:rFonts w:ascii="Angsana New" w:hAnsi="Angsana New"/>
                <w:sz w:val="25"/>
                <w:szCs w:val="25"/>
                <w:cs/>
              </w:rPr>
              <w:t>6</w:t>
            </w:r>
          </w:p>
        </w:tc>
        <w:tc>
          <w:tcPr>
            <w:tcW w:w="117" w:type="dxa"/>
          </w:tcPr>
          <w:p w14:paraId="6CB348A6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4F70549" w14:textId="1D7C2280" w:rsidR="00626ED9" w:rsidRPr="006A5582" w:rsidRDefault="00F71CB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3" w:type="dxa"/>
          </w:tcPr>
          <w:p w14:paraId="03929A77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2A3C6BA6" w14:textId="619F3F1D" w:rsidR="00626ED9" w:rsidRPr="006A5582" w:rsidRDefault="000026C6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626ED9" w:rsidRPr="006A5582" w14:paraId="4252B504" w14:textId="77777777" w:rsidTr="006C769B">
        <w:trPr>
          <w:cantSplit/>
        </w:trPr>
        <w:tc>
          <w:tcPr>
            <w:tcW w:w="3302" w:type="dxa"/>
          </w:tcPr>
          <w:p w14:paraId="4BB7F5EB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6B62210B" w14:textId="5CAD1DDE" w:rsidR="00626ED9" w:rsidRPr="006A5582" w:rsidRDefault="00D825A5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1,326</w:t>
            </w:r>
          </w:p>
        </w:tc>
        <w:tc>
          <w:tcPr>
            <w:tcW w:w="106" w:type="dxa"/>
          </w:tcPr>
          <w:p w14:paraId="2E9A99AF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12" w:space="0" w:color="auto"/>
            </w:tcBorders>
          </w:tcPr>
          <w:p w14:paraId="7C069D9F" w14:textId="6D7D0A0C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1,32</w:t>
            </w:r>
            <w:r w:rsidR="00BB3EF0" w:rsidRPr="006A5582">
              <w:rPr>
                <w:rFonts w:ascii="Angsana New" w:hAnsi="Angsana New"/>
                <w:sz w:val="25"/>
                <w:szCs w:val="25"/>
                <w:cs/>
              </w:rPr>
              <w:t>6</w:t>
            </w:r>
          </w:p>
        </w:tc>
        <w:tc>
          <w:tcPr>
            <w:tcW w:w="117" w:type="dxa"/>
          </w:tcPr>
          <w:p w14:paraId="24D9CECE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52DF79FE" w14:textId="3C13A507" w:rsidR="00626ED9" w:rsidRPr="006A5582" w:rsidRDefault="00F71CB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14,07</w:t>
            </w:r>
            <w:r w:rsidR="005E4C4D" w:rsidRPr="006A5582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3" w:type="dxa"/>
          </w:tcPr>
          <w:p w14:paraId="6257F836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2" w:space="0" w:color="auto"/>
            </w:tcBorders>
          </w:tcPr>
          <w:p w14:paraId="63DA21E2" w14:textId="4568953A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11,465</w:t>
            </w:r>
          </w:p>
        </w:tc>
      </w:tr>
      <w:tr w:rsidR="00626ED9" w:rsidRPr="00F81D22" w14:paraId="6A101322" w14:textId="77777777" w:rsidTr="006C769B">
        <w:trPr>
          <w:cantSplit/>
        </w:trPr>
        <w:tc>
          <w:tcPr>
            <w:tcW w:w="3302" w:type="dxa"/>
          </w:tcPr>
          <w:p w14:paraId="79F73317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1B6FF4FD" w14:textId="77777777" w:rsidR="00626ED9" w:rsidRPr="00F81D22" w:rsidRDefault="00626E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31165CA9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12" w:space="0" w:color="auto"/>
            </w:tcBorders>
          </w:tcPr>
          <w:p w14:paraId="41ED9590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" w:type="dxa"/>
          </w:tcPr>
          <w:p w14:paraId="528F8ACE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67CCE457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" w:type="dxa"/>
          </w:tcPr>
          <w:p w14:paraId="3A60BFD6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12" w:space="0" w:color="auto"/>
            </w:tcBorders>
          </w:tcPr>
          <w:p w14:paraId="2CAC539A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26ED9" w:rsidRPr="006A5582" w14:paraId="43346694" w14:textId="77777777" w:rsidTr="00B438A0">
        <w:trPr>
          <w:cantSplit/>
        </w:trPr>
        <w:tc>
          <w:tcPr>
            <w:tcW w:w="3302" w:type="dxa"/>
            <w:shd w:val="clear" w:color="auto" w:fill="auto"/>
          </w:tcPr>
          <w:p w14:paraId="05BAF78A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ลูกหนี้เงินประกันผลงาน</w:t>
            </w:r>
          </w:p>
        </w:tc>
        <w:tc>
          <w:tcPr>
            <w:tcW w:w="1231" w:type="dxa"/>
            <w:shd w:val="clear" w:color="auto" w:fill="auto"/>
          </w:tcPr>
          <w:p w14:paraId="70B72A18" w14:textId="77777777" w:rsidR="00626ED9" w:rsidRPr="006A5582" w:rsidRDefault="00626E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  <w:shd w:val="clear" w:color="auto" w:fill="auto"/>
          </w:tcPr>
          <w:p w14:paraId="3DD6C711" w14:textId="77777777" w:rsidR="00626ED9" w:rsidRPr="006A5582" w:rsidRDefault="00626ED9" w:rsidP="006A558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36" w:type="dxa"/>
            <w:shd w:val="clear" w:color="auto" w:fill="auto"/>
          </w:tcPr>
          <w:p w14:paraId="739FA3D3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  <w:shd w:val="clear" w:color="auto" w:fill="auto"/>
          </w:tcPr>
          <w:p w14:paraId="4E5CCEE3" w14:textId="77777777" w:rsidR="00626ED9" w:rsidRPr="006A5582" w:rsidRDefault="00626ED9" w:rsidP="006A558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  <w:shd w:val="clear" w:color="auto" w:fill="auto"/>
          </w:tcPr>
          <w:p w14:paraId="5979B06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" w:type="dxa"/>
            <w:shd w:val="clear" w:color="auto" w:fill="auto"/>
          </w:tcPr>
          <w:p w14:paraId="2C716CBC" w14:textId="77777777" w:rsidR="00626ED9" w:rsidRPr="006A5582" w:rsidRDefault="00626ED9" w:rsidP="006A558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34" w:type="dxa"/>
            <w:shd w:val="clear" w:color="auto" w:fill="auto"/>
          </w:tcPr>
          <w:p w14:paraId="166531CE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26ED9" w:rsidRPr="006A5582" w14:paraId="371CBDB6" w14:textId="77777777" w:rsidTr="00B438A0">
        <w:trPr>
          <w:cantSplit/>
        </w:trPr>
        <w:tc>
          <w:tcPr>
            <w:tcW w:w="3302" w:type="dxa"/>
          </w:tcPr>
          <w:p w14:paraId="1C23A427" w14:textId="05343E01" w:rsidR="00626ED9" w:rsidRPr="006A5582" w:rsidRDefault="00B438A0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    </w:t>
            </w: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31" w:type="dxa"/>
            <w:shd w:val="clear" w:color="auto" w:fill="auto"/>
          </w:tcPr>
          <w:p w14:paraId="1E5D3201" w14:textId="691671EE" w:rsidR="00626ED9" w:rsidRPr="006A5582" w:rsidRDefault="00574E88" w:rsidP="00B438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06" w:type="dxa"/>
          </w:tcPr>
          <w:p w14:paraId="78540EED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236" w:type="dxa"/>
          </w:tcPr>
          <w:p w14:paraId="4BCD8DA3" w14:textId="692398B3" w:rsidR="00626ED9" w:rsidRPr="006A5582" w:rsidRDefault="00626ED9" w:rsidP="00B438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17" w:type="dxa"/>
          </w:tcPr>
          <w:p w14:paraId="27BF83A7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231" w:type="dxa"/>
          </w:tcPr>
          <w:p w14:paraId="792A648C" w14:textId="5E1578C6" w:rsidR="00626ED9" w:rsidRPr="006A5582" w:rsidRDefault="00F71CB9" w:rsidP="00B438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13" w:type="dxa"/>
          </w:tcPr>
          <w:p w14:paraId="6A60489E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234" w:type="dxa"/>
          </w:tcPr>
          <w:p w14:paraId="0ACEB5AF" w14:textId="58E3E304" w:rsidR="00626ED9" w:rsidRPr="006A5582" w:rsidRDefault="00626ED9" w:rsidP="00B438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626ED9" w:rsidRPr="00F81D22" w14:paraId="169E3B4B" w14:textId="77777777" w:rsidTr="00B438A0">
        <w:trPr>
          <w:cantSplit/>
        </w:trPr>
        <w:tc>
          <w:tcPr>
            <w:tcW w:w="3302" w:type="dxa"/>
          </w:tcPr>
          <w:p w14:paraId="64A6BF5D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31" w:type="dxa"/>
          </w:tcPr>
          <w:p w14:paraId="6C08413A" w14:textId="77777777" w:rsidR="00626ED9" w:rsidRPr="00F81D22" w:rsidRDefault="00626E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13BB443C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</w:tcPr>
          <w:p w14:paraId="12357682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" w:type="dxa"/>
          </w:tcPr>
          <w:p w14:paraId="2810225C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</w:tcPr>
          <w:p w14:paraId="0E02E1B1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" w:type="dxa"/>
          </w:tcPr>
          <w:p w14:paraId="1F98F49B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4" w:type="dxa"/>
          </w:tcPr>
          <w:p w14:paraId="49ECA5B7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26ED9" w:rsidRPr="006A5582" w14:paraId="2B438B2A" w14:textId="77777777" w:rsidTr="00787E2C">
        <w:trPr>
          <w:cantSplit/>
        </w:trPr>
        <w:tc>
          <w:tcPr>
            <w:tcW w:w="3302" w:type="dxa"/>
            <w:shd w:val="clear" w:color="auto" w:fill="auto"/>
          </w:tcPr>
          <w:p w14:paraId="4F556F9B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231" w:type="dxa"/>
          </w:tcPr>
          <w:p w14:paraId="1BA77277" w14:textId="77777777" w:rsidR="00626ED9" w:rsidRPr="006A5582" w:rsidRDefault="00626E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01DEFAF4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6" w:type="dxa"/>
          </w:tcPr>
          <w:p w14:paraId="624E0D33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675D3DF6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7F1EEE70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" w:type="dxa"/>
          </w:tcPr>
          <w:p w14:paraId="60AE4A5A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</w:tcPr>
          <w:p w14:paraId="19674EB7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26ED9" w:rsidRPr="006A5582" w14:paraId="165A6FD9" w14:textId="77777777" w:rsidTr="00787E2C">
        <w:trPr>
          <w:cantSplit/>
        </w:trPr>
        <w:tc>
          <w:tcPr>
            <w:tcW w:w="3302" w:type="dxa"/>
            <w:shd w:val="clear" w:color="auto" w:fill="auto"/>
          </w:tcPr>
          <w:p w14:paraId="593E8513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31" w:type="dxa"/>
            <w:shd w:val="clear" w:color="auto" w:fill="auto"/>
          </w:tcPr>
          <w:p w14:paraId="4E841A4B" w14:textId="1D5766C4" w:rsidR="00626ED9" w:rsidRPr="006A5582" w:rsidRDefault="000D54FC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CF19AC5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  <w:shd w:val="clear" w:color="auto" w:fill="auto"/>
          </w:tcPr>
          <w:p w14:paraId="1BCB4425" w14:textId="2C7AC67D" w:rsidR="00626ED9" w:rsidRPr="006A5582" w:rsidRDefault="000026C6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0020B5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  <w:shd w:val="clear" w:color="auto" w:fill="auto"/>
          </w:tcPr>
          <w:p w14:paraId="497A08E2" w14:textId="1435987B" w:rsidR="00626ED9" w:rsidRPr="006A5582" w:rsidRDefault="00F71CB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10,705</w:t>
            </w:r>
          </w:p>
        </w:tc>
        <w:tc>
          <w:tcPr>
            <w:tcW w:w="113" w:type="dxa"/>
            <w:shd w:val="clear" w:color="auto" w:fill="auto"/>
          </w:tcPr>
          <w:p w14:paraId="69B39EBD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  <w:shd w:val="clear" w:color="auto" w:fill="auto"/>
          </w:tcPr>
          <w:p w14:paraId="2ADDB44B" w14:textId="56379DE8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7,054</w:t>
            </w:r>
          </w:p>
        </w:tc>
      </w:tr>
      <w:tr w:rsidR="00626ED9" w:rsidRPr="006A5582" w14:paraId="438DDD5B" w14:textId="77777777" w:rsidTr="006C769B">
        <w:trPr>
          <w:cantSplit/>
        </w:trPr>
        <w:tc>
          <w:tcPr>
            <w:tcW w:w="3302" w:type="dxa"/>
            <w:shd w:val="clear" w:color="auto" w:fill="auto"/>
          </w:tcPr>
          <w:p w14:paraId="2681A011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5E6638C" w14:textId="7A03CBA8" w:rsidR="00626ED9" w:rsidRPr="006A5582" w:rsidRDefault="00FF4B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73</w:t>
            </w:r>
            <w:r w:rsidR="00D825A5" w:rsidRPr="006A5582">
              <w:rPr>
                <w:rFonts w:ascii="Angsana New" w:hAnsi="Angsana New"/>
                <w:sz w:val="25"/>
                <w:szCs w:val="25"/>
              </w:rPr>
              <w:t>,</w:t>
            </w:r>
            <w:r w:rsidRPr="006A5582">
              <w:rPr>
                <w:rFonts w:ascii="Angsana New" w:hAnsi="Angsana New"/>
                <w:sz w:val="25"/>
                <w:szCs w:val="25"/>
                <w:cs/>
              </w:rPr>
              <w:t>99</w:t>
            </w:r>
            <w:r w:rsidRPr="006A5582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06" w:type="dxa"/>
          </w:tcPr>
          <w:p w14:paraId="0285D49E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33A744F" w14:textId="1A1FD63A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16,156</w:t>
            </w:r>
          </w:p>
        </w:tc>
        <w:tc>
          <w:tcPr>
            <w:tcW w:w="117" w:type="dxa"/>
          </w:tcPr>
          <w:p w14:paraId="548CDC6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AF06D3B" w14:textId="287109F1" w:rsidR="00626ED9" w:rsidRPr="006A5582" w:rsidRDefault="005E4C4D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1,662</w:t>
            </w:r>
          </w:p>
        </w:tc>
        <w:tc>
          <w:tcPr>
            <w:tcW w:w="113" w:type="dxa"/>
          </w:tcPr>
          <w:p w14:paraId="349B360B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41751405" w14:textId="718774DE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1,330</w:t>
            </w:r>
          </w:p>
        </w:tc>
      </w:tr>
      <w:tr w:rsidR="00626ED9" w:rsidRPr="006A5582" w14:paraId="742D69DF" w14:textId="77777777" w:rsidTr="006C769B">
        <w:trPr>
          <w:cantSplit/>
        </w:trPr>
        <w:tc>
          <w:tcPr>
            <w:tcW w:w="3302" w:type="dxa"/>
          </w:tcPr>
          <w:p w14:paraId="3471C839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0C1AF639" w14:textId="31368EA6" w:rsidR="00626ED9" w:rsidRPr="006A5582" w:rsidRDefault="00FF4B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73</w:t>
            </w:r>
            <w:r w:rsidRPr="006A5582">
              <w:rPr>
                <w:rFonts w:ascii="Angsana New" w:hAnsi="Angsana New"/>
                <w:sz w:val="25"/>
                <w:szCs w:val="25"/>
              </w:rPr>
              <w:t>,</w:t>
            </w:r>
            <w:r w:rsidRPr="006A5582">
              <w:rPr>
                <w:rFonts w:ascii="Angsana New" w:hAnsi="Angsana New"/>
                <w:sz w:val="25"/>
                <w:szCs w:val="25"/>
                <w:cs/>
              </w:rPr>
              <w:t>99</w:t>
            </w:r>
            <w:r w:rsidRPr="006A5582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06" w:type="dxa"/>
          </w:tcPr>
          <w:p w14:paraId="01648F13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12" w:space="0" w:color="auto"/>
            </w:tcBorders>
          </w:tcPr>
          <w:p w14:paraId="09D17F62" w14:textId="4BF8AF53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16,156</w:t>
            </w:r>
          </w:p>
        </w:tc>
        <w:tc>
          <w:tcPr>
            <w:tcW w:w="117" w:type="dxa"/>
          </w:tcPr>
          <w:p w14:paraId="45107DE9" w14:textId="77777777" w:rsidR="00626ED9" w:rsidRPr="006A5582" w:rsidRDefault="00626ED9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24BB388A" w14:textId="3CBBD11C" w:rsidR="00626ED9" w:rsidRPr="006A5582" w:rsidRDefault="005E4C4D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12,367</w:t>
            </w:r>
          </w:p>
        </w:tc>
        <w:tc>
          <w:tcPr>
            <w:tcW w:w="113" w:type="dxa"/>
          </w:tcPr>
          <w:p w14:paraId="3D74BCAE" w14:textId="77777777" w:rsidR="00626ED9" w:rsidRPr="006A5582" w:rsidRDefault="00626ED9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2" w:space="0" w:color="auto"/>
            </w:tcBorders>
          </w:tcPr>
          <w:p w14:paraId="4277420B" w14:textId="09DE5BD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8,384</w:t>
            </w:r>
          </w:p>
        </w:tc>
      </w:tr>
      <w:tr w:rsidR="00626ED9" w:rsidRPr="00F81D22" w14:paraId="2D05E3B4" w14:textId="77777777" w:rsidTr="006C769B">
        <w:trPr>
          <w:cantSplit/>
        </w:trPr>
        <w:tc>
          <w:tcPr>
            <w:tcW w:w="3302" w:type="dxa"/>
          </w:tcPr>
          <w:p w14:paraId="1F352E54" w14:textId="77777777" w:rsidR="00626ED9" w:rsidRPr="00F81D22" w:rsidRDefault="00626ED9" w:rsidP="00626ED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563F0875" w14:textId="77777777" w:rsidR="00626ED9" w:rsidRPr="00F81D22" w:rsidRDefault="00626E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4B345655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12" w:space="0" w:color="auto"/>
            </w:tcBorders>
          </w:tcPr>
          <w:p w14:paraId="31E0CEF3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" w:type="dxa"/>
          </w:tcPr>
          <w:p w14:paraId="1870127A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1E818FC4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" w:type="dxa"/>
          </w:tcPr>
          <w:p w14:paraId="6B750394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12" w:space="0" w:color="auto"/>
            </w:tcBorders>
          </w:tcPr>
          <w:p w14:paraId="03173982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26ED9" w:rsidRPr="006A5582" w14:paraId="1FC3BD1C" w14:textId="77777777" w:rsidTr="00787E2C">
        <w:trPr>
          <w:cantSplit/>
        </w:trPr>
        <w:tc>
          <w:tcPr>
            <w:tcW w:w="3302" w:type="dxa"/>
          </w:tcPr>
          <w:p w14:paraId="55FD4210" w14:textId="5944596E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A55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เจ้าหนี้อื่น</w:t>
            </w:r>
          </w:p>
        </w:tc>
        <w:tc>
          <w:tcPr>
            <w:tcW w:w="1231" w:type="dxa"/>
          </w:tcPr>
          <w:p w14:paraId="6FDC5034" w14:textId="77777777" w:rsidR="00626ED9" w:rsidRPr="006A5582" w:rsidRDefault="00626E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71FDC669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</w:tcPr>
          <w:p w14:paraId="2FB19D29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4BE700D7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  <w:shd w:val="clear" w:color="auto" w:fill="auto"/>
          </w:tcPr>
          <w:p w14:paraId="781814DD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" w:type="dxa"/>
            <w:shd w:val="clear" w:color="auto" w:fill="auto"/>
          </w:tcPr>
          <w:p w14:paraId="4EE55D8B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  <w:shd w:val="clear" w:color="auto" w:fill="auto"/>
          </w:tcPr>
          <w:p w14:paraId="50426FB1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26ED9" w:rsidRPr="006A5582" w14:paraId="1784F471" w14:textId="77777777" w:rsidTr="00FF4BD9">
        <w:trPr>
          <w:cantSplit/>
        </w:trPr>
        <w:tc>
          <w:tcPr>
            <w:tcW w:w="3302" w:type="dxa"/>
          </w:tcPr>
          <w:p w14:paraId="333A8C8D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682ECB98" w14:textId="7636D1C1" w:rsidR="00626ED9" w:rsidRPr="006A5582" w:rsidRDefault="000D54FC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</w:tcPr>
          <w:p w14:paraId="66458645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</w:tcPr>
          <w:p w14:paraId="143CEF2B" w14:textId="04CDF334" w:rsidR="00626ED9" w:rsidRPr="006A5582" w:rsidRDefault="00F97061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</w:tcPr>
          <w:p w14:paraId="00AFFFE5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7AF89B4D" w14:textId="0630ECF4" w:rsidR="00626ED9" w:rsidRPr="006A5582" w:rsidRDefault="00F71CB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2,294</w:t>
            </w:r>
          </w:p>
        </w:tc>
        <w:tc>
          <w:tcPr>
            <w:tcW w:w="113" w:type="dxa"/>
          </w:tcPr>
          <w:p w14:paraId="2E6AD222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</w:tcPr>
          <w:p w14:paraId="530C3CCA" w14:textId="3552AC33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2,167</w:t>
            </w:r>
          </w:p>
        </w:tc>
      </w:tr>
      <w:tr w:rsidR="00626ED9" w:rsidRPr="006A5582" w14:paraId="077D45FD" w14:textId="77777777" w:rsidTr="00FF4BD9">
        <w:trPr>
          <w:cantSplit/>
        </w:trPr>
        <w:tc>
          <w:tcPr>
            <w:tcW w:w="3302" w:type="dxa"/>
          </w:tcPr>
          <w:p w14:paraId="62A24B7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31" w:type="dxa"/>
          </w:tcPr>
          <w:p w14:paraId="0736322F" w14:textId="0A69C71D" w:rsidR="00626ED9" w:rsidRPr="006A5582" w:rsidRDefault="00505075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40,531</w:t>
            </w:r>
          </w:p>
        </w:tc>
        <w:tc>
          <w:tcPr>
            <w:tcW w:w="106" w:type="dxa"/>
          </w:tcPr>
          <w:p w14:paraId="452FE4A7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</w:tcPr>
          <w:p w14:paraId="5963C19E" w14:textId="4F6961BF" w:rsidR="00626ED9" w:rsidRPr="006A5582" w:rsidRDefault="00DE538B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4</w:t>
            </w:r>
            <w:r>
              <w:rPr>
                <w:rFonts w:ascii="Angsana New" w:hAnsi="Angsana New"/>
                <w:sz w:val="25"/>
                <w:szCs w:val="25"/>
              </w:rPr>
              <w:t>1,372</w:t>
            </w:r>
          </w:p>
        </w:tc>
        <w:tc>
          <w:tcPr>
            <w:tcW w:w="117" w:type="dxa"/>
          </w:tcPr>
          <w:p w14:paraId="6307BA44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3A81A3D0" w14:textId="68D2FBF4" w:rsidR="00626ED9" w:rsidRPr="006A5582" w:rsidRDefault="00F71CB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4,691</w:t>
            </w:r>
          </w:p>
        </w:tc>
        <w:tc>
          <w:tcPr>
            <w:tcW w:w="113" w:type="dxa"/>
          </w:tcPr>
          <w:p w14:paraId="1A7625A0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</w:tcPr>
          <w:p w14:paraId="418E3468" w14:textId="353A2FF0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4,391</w:t>
            </w:r>
          </w:p>
        </w:tc>
      </w:tr>
      <w:tr w:rsidR="00FF4BD9" w:rsidRPr="006A5582" w14:paraId="6BCC9EE1" w14:textId="77777777" w:rsidTr="00FF4BD9">
        <w:trPr>
          <w:cantSplit/>
        </w:trPr>
        <w:tc>
          <w:tcPr>
            <w:tcW w:w="3302" w:type="dxa"/>
          </w:tcPr>
          <w:p w14:paraId="6252BBF2" w14:textId="5383C25F" w:rsidR="00FF4BD9" w:rsidRPr="006A5582" w:rsidRDefault="00FF4B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B011A9E" w14:textId="4A716EFB" w:rsidR="00FF4BD9" w:rsidRPr="006A5582" w:rsidRDefault="00FF4B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6</w:t>
            </w:r>
            <w:r w:rsidRPr="006A5582">
              <w:rPr>
                <w:rFonts w:ascii="Angsana New" w:hAnsi="Angsana New"/>
                <w:sz w:val="25"/>
                <w:szCs w:val="25"/>
              </w:rPr>
              <w:t>,</w:t>
            </w:r>
            <w:r w:rsidRPr="006A5582">
              <w:rPr>
                <w:rFonts w:ascii="Angsana New" w:hAnsi="Angsana New"/>
                <w:sz w:val="25"/>
                <w:szCs w:val="25"/>
                <w:cs/>
              </w:rPr>
              <w:t>487</w:t>
            </w:r>
          </w:p>
        </w:tc>
        <w:tc>
          <w:tcPr>
            <w:tcW w:w="106" w:type="dxa"/>
          </w:tcPr>
          <w:p w14:paraId="1466E1DD" w14:textId="77777777" w:rsidR="00FF4BD9" w:rsidRPr="006A5582" w:rsidRDefault="00FF4B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9F3932E" w14:textId="5A1A4B65" w:rsidR="00FF4BD9" w:rsidRPr="006A5582" w:rsidRDefault="00DE538B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</w:tcPr>
          <w:p w14:paraId="206238E2" w14:textId="77777777" w:rsidR="00FF4BD9" w:rsidRPr="006A5582" w:rsidRDefault="00FF4B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32D0287" w14:textId="3E74A3CA" w:rsidR="00FF4BD9" w:rsidRPr="006A5582" w:rsidRDefault="00FF4B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" w:type="dxa"/>
          </w:tcPr>
          <w:p w14:paraId="20C6D960" w14:textId="77777777" w:rsidR="00FF4BD9" w:rsidRPr="006A5582" w:rsidRDefault="00FF4B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078DF3BF" w14:textId="1BBC5B9F" w:rsidR="00FF4BD9" w:rsidRPr="006A5582" w:rsidRDefault="00FF4B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26ED9" w:rsidRPr="006A5582" w14:paraId="01D66DF9" w14:textId="77777777" w:rsidTr="006C769B">
        <w:trPr>
          <w:cantSplit/>
        </w:trPr>
        <w:tc>
          <w:tcPr>
            <w:tcW w:w="3302" w:type="dxa"/>
          </w:tcPr>
          <w:p w14:paraId="6BF2A3F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56894F9D" w14:textId="032EB7B8" w:rsidR="00626ED9" w:rsidRPr="006A5582" w:rsidRDefault="00505075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4</w:t>
            </w:r>
            <w:r w:rsidR="00FF4BD9" w:rsidRPr="006A5582">
              <w:rPr>
                <w:rFonts w:ascii="Angsana New" w:hAnsi="Angsana New"/>
                <w:sz w:val="25"/>
                <w:szCs w:val="25"/>
              </w:rPr>
              <w:t>7</w:t>
            </w:r>
            <w:r w:rsidRPr="006A5582">
              <w:rPr>
                <w:rFonts w:ascii="Angsana New" w:hAnsi="Angsana New"/>
                <w:sz w:val="25"/>
                <w:szCs w:val="25"/>
              </w:rPr>
              <w:t>,</w:t>
            </w:r>
            <w:r w:rsidR="00FF4BD9" w:rsidRPr="006A5582">
              <w:rPr>
                <w:rFonts w:ascii="Angsana New" w:hAnsi="Angsana New"/>
                <w:sz w:val="25"/>
                <w:szCs w:val="25"/>
              </w:rPr>
              <w:t>018</w:t>
            </w:r>
          </w:p>
        </w:tc>
        <w:tc>
          <w:tcPr>
            <w:tcW w:w="106" w:type="dxa"/>
          </w:tcPr>
          <w:p w14:paraId="6CC010E0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12" w:space="0" w:color="auto"/>
            </w:tcBorders>
          </w:tcPr>
          <w:p w14:paraId="1F544F39" w14:textId="45B7D18F" w:rsidR="00626ED9" w:rsidRPr="006A5582" w:rsidRDefault="00505075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4</w:t>
            </w:r>
            <w:r w:rsidR="00C22DB8">
              <w:rPr>
                <w:rFonts w:ascii="Angsana New" w:hAnsi="Angsana New"/>
                <w:sz w:val="25"/>
                <w:szCs w:val="25"/>
              </w:rPr>
              <w:t>1,372</w:t>
            </w:r>
          </w:p>
        </w:tc>
        <w:tc>
          <w:tcPr>
            <w:tcW w:w="117" w:type="dxa"/>
          </w:tcPr>
          <w:p w14:paraId="006FFC47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632DD69B" w14:textId="6008BCFE" w:rsidR="00626ED9" w:rsidRPr="006A5582" w:rsidRDefault="00F71CB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6,985</w:t>
            </w:r>
          </w:p>
        </w:tc>
        <w:tc>
          <w:tcPr>
            <w:tcW w:w="113" w:type="dxa"/>
          </w:tcPr>
          <w:p w14:paraId="708ED598" w14:textId="77777777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2" w:space="0" w:color="auto"/>
            </w:tcBorders>
          </w:tcPr>
          <w:p w14:paraId="32A512FE" w14:textId="077FFCC4" w:rsidR="00626ED9" w:rsidRPr="006A5582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6,558</w:t>
            </w:r>
          </w:p>
        </w:tc>
      </w:tr>
      <w:tr w:rsidR="00626ED9" w:rsidRPr="00F81D22" w14:paraId="5D4A296A" w14:textId="77777777" w:rsidTr="006C769B">
        <w:trPr>
          <w:cantSplit/>
          <w:trHeight w:val="36"/>
        </w:trPr>
        <w:tc>
          <w:tcPr>
            <w:tcW w:w="3302" w:type="dxa"/>
          </w:tcPr>
          <w:p w14:paraId="1A4598D0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7B04359C" w14:textId="77777777" w:rsidR="00626ED9" w:rsidRPr="00F81D22" w:rsidRDefault="00626ED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6B898E8A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12" w:space="0" w:color="auto"/>
            </w:tcBorders>
          </w:tcPr>
          <w:p w14:paraId="172E417E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" w:type="dxa"/>
          </w:tcPr>
          <w:p w14:paraId="64932DE7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7D54DA6B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" w:type="dxa"/>
          </w:tcPr>
          <w:p w14:paraId="3B4C4377" w14:textId="77777777" w:rsidR="00626ED9" w:rsidRPr="00F81D22" w:rsidRDefault="00626ED9" w:rsidP="0062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12" w:space="0" w:color="auto"/>
            </w:tcBorders>
          </w:tcPr>
          <w:p w14:paraId="77C50B29" w14:textId="77777777" w:rsidR="00626ED9" w:rsidRPr="00F81D22" w:rsidRDefault="00626ED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74E88" w:rsidRPr="006A5582" w14:paraId="50A80324" w14:textId="77777777" w:rsidTr="006A5582">
        <w:trPr>
          <w:cantSplit/>
          <w:trHeight w:val="261"/>
        </w:trPr>
        <w:tc>
          <w:tcPr>
            <w:tcW w:w="3302" w:type="dxa"/>
          </w:tcPr>
          <w:p w14:paraId="626BD375" w14:textId="1747D8EC" w:rsidR="00574E88" w:rsidRPr="006A5582" w:rsidRDefault="00574E88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เงินมัดจำรับล่วงหน้า</w:t>
            </w:r>
          </w:p>
        </w:tc>
        <w:tc>
          <w:tcPr>
            <w:tcW w:w="1231" w:type="dxa"/>
          </w:tcPr>
          <w:p w14:paraId="5D9C1C99" w14:textId="77777777" w:rsidR="00574E88" w:rsidRPr="006A5582" w:rsidRDefault="00574E88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49020567" w14:textId="77777777" w:rsidR="00574E88" w:rsidRPr="006A5582" w:rsidRDefault="00574E88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6" w:type="dxa"/>
          </w:tcPr>
          <w:p w14:paraId="6D9628DE" w14:textId="77777777" w:rsidR="00574E88" w:rsidRPr="006A5582" w:rsidRDefault="00574E88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34AAAE6E" w14:textId="77777777" w:rsidR="00574E88" w:rsidRPr="006A5582" w:rsidRDefault="00574E88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2F28D74" w14:textId="77777777" w:rsidR="00574E88" w:rsidRPr="006A5582" w:rsidRDefault="00574E88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" w:type="dxa"/>
          </w:tcPr>
          <w:p w14:paraId="7E29464C" w14:textId="77777777" w:rsidR="00574E88" w:rsidRPr="006A5582" w:rsidRDefault="00574E88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</w:tcPr>
          <w:p w14:paraId="107AC36E" w14:textId="77777777" w:rsidR="00574E88" w:rsidRPr="006A5582" w:rsidRDefault="00574E88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74E88" w:rsidRPr="006A5582" w14:paraId="5F43BE44" w14:textId="77777777" w:rsidTr="006A5582">
        <w:trPr>
          <w:cantSplit/>
          <w:trHeight w:val="288"/>
        </w:trPr>
        <w:tc>
          <w:tcPr>
            <w:tcW w:w="3302" w:type="dxa"/>
          </w:tcPr>
          <w:p w14:paraId="42000CCC" w14:textId="42AF261B" w:rsidR="00574E88" w:rsidRPr="006A5582" w:rsidRDefault="005D6930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    </w:t>
            </w: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31" w:type="dxa"/>
          </w:tcPr>
          <w:p w14:paraId="16F7D79C" w14:textId="240094CF" w:rsidR="00574E88" w:rsidRPr="006A5582" w:rsidRDefault="009717E6" w:rsidP="005D693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261</w:t>
            </w:r>
          </w:p>
        </w:tc>
        <w:tc>
          <w:tcPr>
            <w:tcW w:w="106" w:type="dxa"/>
          </w:tcPr>
          <w:p w14:paraId="3D174BEC" w14:textId="77777777" w:rsidR="00574E88" w:rsidRPr="006A5582" w:rsidRDefault="00574E88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6" w:type="dxa"/>
          </w:tcPr>
          <w:p w14:paraId="41C864D1" w14:textId="0F91A291" w:rsidR="00574E88" w:rsidRPr="006A5582" w:rsidRDefault="002B2835" w:rsidP="005D693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</w:tcPr>
          <w:p w14:paraId="3FD075BA" w14:textId="77777777" w:rsidR="00574E88" w:rsidRPr="006A5582" w:rsidRDefault="00574E88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3B412535" w14:textId="20B46BC5" w:rsidR="00574E88" w:rsidRPr="006A5582" w:rsidRDefault="002B2835" w:rsidP="005D693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3" w:type="dxa"/>
          </w:tcPr>
          <w:p w14:paraId="4D3D246A" w14:textId="77777777" w:rsidR="00574E88" w:rsidRPr="006A5582" w:rsidRDefault="00574E88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</w:tcPr>
          <w:p w14:paraId="3DAADF42" w14:textId="756BB787" w:rsidR="00574E88" w:rsidRPr="006A5582" w:rsidRDefault="002B2835" w:rsidP="005D693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2B2835" w:rsidRPr="00F81D22" w14:paraId="09ACB296" w14:textId="77777777" w:rsidTr="00787E2C">
        <w:trPr>
          <w:cantSplit/>
          <w:trHeight w:val="66"/>
        </w:trPr>
        <w:tc>
          <w:tcPr>
            <w:tcW w:w="3302" w:type="dxa"/>
          </w:tcPr>
          <w:p w14:paraId="6C526FD2" w14:textId="77777777" w:rsidR="002B2835" w:rsidRPr="00F81D22" w:rsidRDefault="002B2835" w:rsidP="00BC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31" w:type="dxa"/>
          </w:tcPr>
          <w:p w14:paraId="3198B730" w14:textId="77777777" w:rsidR="002B2835" w:rsidRPr="00F81D22" w:rsidRDefault="002B2835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4AB8757E" w14:textId="77777777" w:rsidR="002B2835" w:rsidRPr="00F81D22" w:rsidRDefault="002B2835" w:rsidP="002219A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</w:tcPr>
          <w:p w14:paraId="21804070" w14:textId="77777777" w:rsidR="002B2835" w:rsidRPr="00F81D22" w:rsidRDefault="002B2835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" w:type="dxa"/>
          </w:tcPr>
          <w:p w14:paraId="5034BE1C" w14:textId="77777777" w:rsidR="002B2835" w:rsidRPr="00F81D22" w:rsidRDefault="002B2835" w:rsidP="002219A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</w:tcPr>
          <w:p w14:paraId="126E2592" w14:textId="77777777" w:rsidR="002B2835" w:rsidRPr="00F81D22" w:rsidRDefault="002B2835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" w:type="dxa"/>
          </w:tcPr>
          <w:p w14:paraId="26A40D02" w14:textId="77777777" w:rsidR="002B2835" w:rsidRPr="00F81D22" w:rsidRDefault="002B2835" w:rsidP="002219A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4" w:type="dxa"/>
          </w:tcPr>
          <w:p w14:paraId="7E93DDB0" w14:textId="77777777" w:rsidR="002B2835" w:rsidRPr="00F81D22" w:rsidRDefault="002B2835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219A3" w:rsidRPr="006A5582" w14:paraId="7B9AE4C8" w14:textId="77777777" w:rsidTr="00787E2C">
        <w:trPr>
          <w:cantSplit/>
        </w:trPr>
        <w:tc>
          <w:tcPr>
            <w:tcW w:w="3302" w:type="dxa"/>
          </w:tcPr>
          <w:p w14:paraId="4F167A0F" w14:textId="6E64BDC2" w:rsidR="002219A3" w:rsidRPr="006A5582" w:rsidRDefault="00787E2C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31" w:type="dxa"/>
          </w:tcPr>
          <w:p w14:paraId="2C556BF7" w14:textId="77777777" w:rsidR="002219A3" w:rsidRPr="006A5582" w:rsidRDefault="002219A3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641BA664" w14:textId="77777777" w:rsidR="002219A3" w:rsidRPr="006A5582" w:rsidRDefault="002219A3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6" w:type="dxa"/>
          </w:tcPr>
          <w:p w14:paraId="13CB24FF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7356F5DE" w14:textId="77777777" w:rsidR="002219A3" w:rsidRPr="006A5582" w:rsidRDefault="002219A3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6A233E6E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" w:type="dxa"/>
          </w:tcPr>
          <w:p w14:paraId="651EFAAB" w14:textId="77777777" w:rsidR="002219A3" w:rsidRPr="006A5582" w:rsidRDefault="002219A3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</w:tcPr>
          <w:p w14:paraId="708363DC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87E2C" w:rsidRPr="006A5582" w14:paraId="73935678" w14:textId="77777777" w:rsidTr="00787E2C">
        <w:trPr>
          <w:cantSplit/>
        </w:trPr>
        <w:tc>
          <w:tcPr>
            <w:tcW w:w="3302" w:type="dxa"/>
          </w:tcPr>
          <w:p w14:paraId="7538B40E" w14:textId="0E0F9B7C" w:rsidR="00787E2C" w:rsidRPr="006A5582" w:rsidRDefault="00787E2C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1B6070ED" w14:textId="09301A87" w:rsidR="00787E2C" w:rsidRPr="006A5582" w:rsidRDefault="00787E2C" w:rsidP="005E3E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</w:tcPr>
          <w:p w14:paraId="5DD9070B" w14:textId="77777777" w:rsidR="00787E2C" w:rsidRPr="006A5582" w:rsidRDefault="00787E2C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6" w:type="dxa"/>
          </w:tcPr>
          <w:p w14:paraId="69F00DC1" w14:textId="35306B89" w:rsidR="00787E2C" w:rsidRPr="006A5582" w:rsidRDefault="00787E2C" w:rsidP="006A55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" w:type="dxa"/>
          </w:tcPr>
          <w:p w14:paraId="394CA05F" w14:textId="77777777" w:rsidR="00787E2C" w:rsidRPr="006A5582" w:rsidRDefault="00787E2C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4BB12EA2" w14:textId="1576610C" w:rsidR="00787E2C" w:rsidRPr="006A5582" w:rsidRDefault="00787E2C" w:rsidP="006A55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11,786</w:t>
            </w:r>
          </w:p>
        </w:tc>
        <w:tc>
          <w:tcPr>
            <w:tcW w:w="113" w:type="dxa"/>
          </w:tcPr>
          <w:p w14:paraId="6756D9B0" w14:textId="77777777" w:rsidR="00787E2C" w:rsidRPr="006A5582" w:rsidRDefault="00787E2C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</w:tcPr>
          <w:p w14:paraId="09EA10CE" w14:textId="7975BF14" w:rsidR="00787E2C" w:rsidRPr="006A5582" w:rsidRDefault="00787E2C" w:rsidP="006A55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6A5582" w:rsidRPr="006A5582" w14:paraId="25DDCEED" w14:textId="77777777" w:rsidTr="00787E2C">
        <w:trPr>
          <w:cantSplit/>
        </w:trPr>
        <w:tc>
          <w:tcPr>
            <w:tcW w:w="3302" w:type="dxa"/>
          </w:tcPr>
          <w:p w14:paraId="7247243B" w14:textId="77777777" w:rsidR="006A5582" w:rsidRPr="006A5582" w:rsidRDefault="006A5582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31" w:type="dxa"/>
          </w:tcPr>
          <w:p w14:paraId="2E45D442" w14:textId="77777777" w:rsidR="006A5582" w:rsidRPr="006A5582" w:rsidRDefault="006A5582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47ECC650" w14:textId="77777777" w:rsidR="006A5582" w:rsidRPr="006A5582" w:rsidRDefault="006A5582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</w:tcPr>
          <w:p w14:paraId="6180B8D6" w14:textId="77777777" w:rsidR="006A5582" w:rsidRPr="006A5582" w:rsidRDefault="006A5582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" w:type="dxa"/>
          </w:tcPr>
          <w:p w14:paraId="223FD86A" w14:textId="77777777" w:rsidR="006A5582" w:rsidRPr="006A5582" w:rsidRDefault="006A5582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</w:tcPr>
          <w:p w14:paraId="065E18DA" w14:textId="77777777" w:rsidR="006A5582" w:rsidRPr="006A5582" w:rsidRDefault="006A5582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" w:type="dxa"/>
          </w:tcPr>
          <w:p w14:paraId="62EC1B77" w14:textId="77777777" w:rsidR="006A5582" w:rsidRPr="006A5582" w:rsidRDefault="006A5582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4" w:type="dxa"/>
          </w:tcPr>
          <w:p w14:paraId="16E68DE2" w14:textId="77777777" w:rsidR="006A5582" w:rsidRPr="006A5582" w:rsidRDefault="006A5582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87E2C" w:rsidRPr="006A5582" w14:paraId="3696979C" w14:textId="77777777" w:rsidTr="00787E2C">
        <w:trPr>
          <w:cantSplit/>
        </w:trPr>
        <w:tc>
          <w:tcPr>
            <w:tcW w:w="3302" w:type="dxa"/>
          </w:tcPr>
          <w:p w14:paraId="0A1FAFA3" w14:textId="1C1F9901" w:rsidR="00787E2C" w:rsidRPr="006A5582" w:rsidRDefault="00787E2C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A55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เงินกู้ยืมและดอกเบี้ยค้างจ่าย</w:t>
            </w:r>
          </w:p>
        </w:tc>
        <w:tc>
          <w:tcPr>
            <w:tcW w:w="1231" w:type="dxa"/>
          </w:tcPr>
          <w:p w14:paraId="7CA1A873" w14:textId="77777777" w:rsidR="00787E2C" w:rsidRPr="006A5582" w:rsidRDefault="00787E2C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60C8325F" w14:textId="77777777" w:rsidR="00787E2C" w:rsidRPr="006A5582" w:rsidRDefault="00787E2C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6" w:type="dxa"/>
          </w:tcPr>
          <w:p w14:paraId="7B41443E" w14:textId="77777777" w:rsidR="00787E2C" w:rsidRPr="006A5582" w:rsidRDefault="00787E2C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11E407A5" w14:textId="77777777" w:rsidR="00787E2C" w:rsidRPr="006A5582" w:rsidRDefault="00787E2C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74060800" w14:textId="77777777" w:rsidR="00787E2C" w:rsidRPr="006A5582" w:rsidRDefault="00787E2C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" w:type="dxa"/>
          </w:tcPr>
          <w:p w14:paraId="266DD7A5" w14:textId="77777777" w:rsidR="00787E2C" w:rsidRPr="006A5582" w:rsidRDefault="00787E2C" w:rsidP="006A558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</w:tcPr>
          <w:p w14:paraId="5EF6A14B" w14:textId="77777777" w:rsidR="00787E2C" w:rsidRPr="006A5582" w:rsidRDefault="00787E2C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19A3" w:rsidRPr="006A5582" w14:paraId="20C29E74" w14:textId="77777777" w:rsidTr="0032115B">
        <w:trPr>
          <w:cantSplit/>
        </w:trPr>
        <w:tc>
          <w:tcPr>
            <w:tcW w:w="3302" w:type="dxa"/>
          </w:tcPr>
          <w:p w14:paraId="0047C239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5BF2B808" w14:textId="62C5457C" w:rsidR="002219A3" w:rsidRPr="006A5582" w:rsidRDefault="002B2835" w:rsidP="005E3E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</w:tcPr>
          <w:p w14:paraId="098AF503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6" w:type="dxa"/>
          </w:tcPr>
          <w:p w14:paraId="32E61762" w14:textId="1D5841EF" w:rsidR="002219A3" w:rsidRPr="006A5582" w:rsidRDefault="00F97061" w:rsidP="006A55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" w:type="dxa"/>
          </w:tcPr>
          <w:p w14:paraId="401BD348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6855258" w14:textId="483B8589" w:rsidR="002219A3" w:rsidRPr="006A5582" w:rsidRDefault="00F71CB9" w:rsidP="006A55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175,791</w:t>
            </w:r>
          </w:p>
        </w:tc>
        <w:tc>
          <w:tcPr>
            <w:tcW w:w="113" w:type="dxa"/>
          </w:tcPr>
          <w:p w14:paraId="43B49DA2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34" w:type="dxa"/>
          </w:tcPr>
          <w:p w14:paraId="03103B61" w14:textId="7D7032A7" w:rsidR="002219A3" w:rsidRPr="006A5582" w:rsidRDefault="002219A3" w:rsidP="006A55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176,307</w:t>
            </w:r>
          </w:p>
        </w:tc>
      </w:tr>
      <w:tr w:rsidR="00F71CB9" w:rsidRPr="00F81D22" w14:paraId="4F46EBC6" w14:textId="77777777" w:rsidTr="0032115B">
        <w:trPr>
          <w:cantSplit/>
        </w:trPr>
        <w:tc>
          <w:tcPr>
            <w:tcW w:w="3302" w:type="dxa"/>
          </w:tcPr>
          <w:p w14:paraId="3D3711C4" w14:textId="77777777" w:rsidR="00F71CB9" w:rsidRPr="00F81D22" w:rsidRDefault="00F71CB9" w:rsidP="002219A3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31" w:type="dxa"/>
          </w:tcPr>
          <w:p w14:paraId="04B16E5D" w14:textId="77777777" w:rsidR="00F71CB9" w:rsidRPr="00F81D22" w:rsidRDefault="00F71CB9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25E39751" w14:textId="77777777" w:rsidR="00F71CB9" w:rsidRPr="00F81D22" w:rsidRDefault="00F71CB9" w:rsidP="0022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36" w:type="dxa"/>
          </w:tcPr>
          <w:p w14:paraId="2730B460" w14:textId="77777777" w:rsidR="00F71CB9" w:rsidRPr="00F81D22" w:rsidRDefault="00F71CB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7" w:type="dxa"/>
          </w:tcPr>
          <w:p w14:paraId="12849853" w14:textId="77777777" w:rsidR="00F71CB9" w:rsidRPr="00F81D22" w:rsidRDefault="00F71CB9" w:rsidP="0022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</w:tcPr>
          <w:p w14:paraId="03D46CA4" w14:textId="77777777" w:rsidR="00F71CB9" w:rsidRPr="00F81D22" w:rsidRDefault="00F71CB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3" w:type="dxa"/>
          </w:tcPr>
          <w:p w14:paraId="075883CF" w14:textId="77777777" w:rsidR="00F71CB9" w:rsidRPr="00F81D22" w:rsidRDefault="00F71CB9" w:rsidP="0022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34" w:type="dxa"/>
          </w:tcPr>
          <w:p w14:paraId="69C54076" w14:textId="77777777" w:rsidR="00F71CB9" w:rsidRPr="00F81D22" w:rsidRDefault="00F71CB9" w:rsidP="009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219A3" w:rsidRPr="006A5582" w14:paraId="5F3B0FE0" w14:textId="77777777" w:rsidTr="00787E2C">
        <w:trPr>
          <w:cantSplit/>
        </w:trPr>
        <w:tc>
          <w:tcPr>
            <w:tcW w:w="3302" w:type="dxa"/>
          </w:tcPr>
          <w:p w14:paraId="54964B86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31" w:type="dxa"/>
          </w:tcPr>
          <w:p w14:paraId="24DC2700" w14:textId="77777777" w:rsidR="002219A3" w:rsidRPr="006A5582" w:rsidRDefault="002219A3" w:rsidP="005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2CD1043E" w14:textId="77777777" w:rsidR="002219A3" w:rsidRPr="006A5582" w:rsidRDefault="002219A3" w:rsidP="006A5582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36" w:type="dxa"/>
          </w:tcPr>
          <w:p w14:paraId="699C7ECF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" w:type="dxa"/>
          </w:tcPr>
          <w:p w14:paraId="33B9C58F" w14:textId="77777777" w:rsidR="002219A3" w:rsidRPr="006A5582" w:rsidRDefault="002219A3" w:rsidP="006A5582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</w:tcPr>
          <w:p w14:paraId="78DCCA2D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" w:type="dxa"/>
          </w:tcPr>
          <w:p w14:paraId="49450846" w14:textId="77777777" w:rsidR="002219A3" w:rsidRPr="006A5582" w:rsidRDefault="002219A3" w:rsidP="006A5582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34" w:type="dxa"/>
          </w:tcPr>
          <w:p w14:paraId="785B3CDE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19A3" w:rsidRPr="006A5582" w14:paraId="323B95A5" w14:textId="77777777" w:rsidTr="0032115B">
        <w:trPr>
          <w:cantSplit/>
        </w:trPr>
        <w:tc>
          <w:tcPr>
            <w:tcW w:w="3302" w:type="dxa"/>
          </w:tcPr>
          <w:p w14:paraId="77DCEEB2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  <w:cs/>
              </w:rPr>
              <w:t>ผู้บริหารที่สำคัญ</w:t>
            </w:r>
          </w:p>
        </w:tc>
        <w:tc>
          <w:tcPr>
            <w:tcW w:w="1231" w:type="dxa"/>
          </w:tcPr>
          <w:p w14:paraId="71BE1933" w14:textId="5205862C" w:rsidR="002219A3" w:rsidRPr="006A5582" w:rsidRDefault="009717E6" w:rsidP="005E3E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8</w:t>
            </w:r>
            <w:r w:rsidR="002B2835" w:rsidRPr="006A5582">
              <w:rPr>
                <w:rFonts w:ascii="Angsana New" w:hAnsi="Angsana New"/>
                <w:sz w:val="25"/>
                <w:szCs w:val="25"/>
              </w:rPr>
              <w:t>,</w:t>
            </w:r>
            <w:r w:rsidR="0032115B" w:rsidRPr="006A5582">
              <w:rPr>
                <w:rFonts w:ascii="Angsana New" w:hAnsi="Angsana New"/>
                <w:sz w:val="25"/>
                <w:szCs w:val="25"/>
              </w:rPr>
              <w:t>590</w:t>
            </w:r>
          </w:p>
        </w:tc>
        <w:tc>
          <w:tcPr>
            <w:tcW w:w="106" w:type="dxa"/>
          </w:tcPr>
          <w:p w14:paraId="24D9A128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6" w:type="dxa"/>
          </w:tcPr>
          <w:p w14:paraId="4C083719" w14:textId="1A690171" w:rsidR="002219A3" w:rsidRPr="006A5582" w:rsidRDefault="002219A3" w:rsidP="006A55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8,243</w:t>
            </w:r>
          </w:p>
        </w:tc>
        <w:tc>
          <w:tcPr>
            <w:tcW w:w="117" w:type="dxa"/>
          </w:tcPr>
          <w:p w14:paraId="7236A36E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1" w:type="dxa"/>
          </w:tcPr>
          <w:p w14:paraId="35289BA3" w14:textId="03A029BE" w:rsidR="002219A3" w:rsidRPr="006A5582" w:rsidRDefault="00F71CB9" w:rsidP="006A55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6,096</w:t>
            </w:r>
          </w:p>
        </w:tc>
        <w:tc>
          <w:tcPr>
            <w:tcW w:w="113" w:type="dxa"/>
          </w:tcPr>
          <w:p w14:paraId="71E78C9C" w14:textId="77777777" w:rsidR="002219A3" w:rsidRPr="006A5582" w:rsidRDefault="002219A3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</w:tcPr>
          <w:p w14:paraId="5B0A390D" w14:textId="3EA6F861" w:rsidR="002219A3" w:rsidRPr="006A5582" w:rsidRDefault="002219A3" w:rsidP="006A55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6A5582">
              <w:rPr>
                <w:rFonts w:ascii="Angsana New" w:hAnsi="Angsana New"/>
                <w:sz w:val="25"/>
                <w:szCs w:val="25"/>
              </w:rPr>
              <w:t>5,777</w:t>
            </w:r>
          </w:p>
        </w:tc>
      </w:tr>
    </w:tbl>
    <w:p w14:paraId="05B34F89" w14:textId="339512B9" w:rsidR="00C45FAF" w:rsidRDefault="00C45FAF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78FC0417" w14:textId="7735F218" w:rsidR="000A1368" w:rsidRDefault="000A1368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6B9579C7" w14:textId="606DB942" w:rsidR="000A1368" w:rsidRDefault="000A1368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6C68FD74" w14:textId="12D03B3D" w:rsidR="000A1368" w:rsidRDefault="000A1368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597D3C72" w14:textId="3484BE7A" w:rsidR="000A1368" w:rsidRDefault="000A1368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638C18B9" w14:textId="388519A8" w:rsidR="000A1368" w:rsidRDefault="000A1368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65361546" w14:textId="66DB1710" w:rsidR="00D178F9" w:rsidRDefault="00D178F9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7E10AB95" w14:textId="77777777" w:rsidR="00D178F9" w:rsidRPr="001B3797" w:rsidRDefault="00D178F9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10"/>
          <w:szCs w:val="10"/>
          <w:cs/>
        </w:rPr>
      </w:pPr>
    </w:p>
    <w:p w14:paraId="2D29F179" w14:textId="177104AA" w:rsidR="00C0771A" w:rsidRDefault="00C0771A" w:rsidP="00C0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4"/>
          <w:sz w:val="32"/>
          <w:szCs w:val="32"/>
          <w:cs/>
        </w:rPr>
        <w:t>รายการเคลื่อนไหวของเงินให้กู้ยืมและดอกเบี้ยค้างรับ</w:t>
      </w:r>
      <w:r>
        <w:rPr>
          <w:rFonts w:ascii="Angsana New" w:hAnsi="Angsana New" w:hint="cs"/>
          <w:spacing w:val="4"/>
          <w:sz w:val="32"/>
          <w:szCs w:val="32"/>
          <w:cs/>
        </w:rPr>
        <w:t>แก่</w:t>
      </w:r>
      <w:r w:rsidRPr="00B33709">
        <w:rPr>
          <w:rFonts w:ascii="Angsana New" w:hAnsi="Angsana New"/>
          <w:spacing w:val="4"/>
          <w:sz w:val="32"/>
          <w:szCs w:val="32"/>
          <w:cs/>
        </w:rPr>
        <w:t xml:space="preserve">บริษัทย่อยสำหรับงวดสามเดือนสิ้นสุดวันที่  </w:t>
      </w:r>
      <w:r w:rsidRPr="00B33709">
        <w:rPr>
          <w:rFonts w:ascii="Angsana New" w:hAnsi="Angsana New"/>
          <w:sz w:val="32"/>
          <w:szCs w:val="32"/>
          <w:lang w:val="en-GB"/>
        </w:rPr>
        <w:t>31</w:t>
      </w:r>
      <w:r w:rsidRPr="00B33709">
        <w:rPr>
          <w:rFonts w:ascii="Angsana New" w:hAnsi="Angsana New"/>
          <w:sz w:val="32"/>
          <w:szCs w:val="32"/>
          <w:cs/>
        </w:rPr>
        <w:t xml:space="preserve"> มีนาคม </w:t>
      </w:r>
      <w:r w:rsidRPr="00B33709">
        <w:rPr>
          <w:rFonts w:ascii="Angsana New" w:hAnsi="Angsana New"/>
          <w:sz w:val="32"/>
          <w:szCs w:val="32"/>
          <w:lang w:val="en-GB"/>
        </w:rPr>
        <w:t>256</w:t>
      </w:r>
      <w:r w:rsidRPr="00B33709">
        <w:rPr>
          <w:rFonts w:ascii="Angsana New" w:hAnsi="Angsana New"/>
          <w:sz w:val="32"/>
          <w:szCs w:val="32"/>
        </w:rPr>
        <w:t xml:space="preserve">3 </w:t>
      </w:r>
      <w:r w:rsidRPr="00B33709">
        <w:rPr>
          <w:rFonts w:ascii="Angsana New" w:hAnsi="Angsana New"/>
          <w:sz w:val="32"/>
          <w:szCs w:val="32"/>
          <w:cs/>
        </w:rPr>
        <w:t>มีดังนี้</w:t>
      </w:r>
    </w:p>
    <w:p w14:paraId="65CCBEE7" w14:textId="77777777" w:rsidR="005E3EEB" w:rsidRPr="005E3EEB" w:rsidRDefault="005E3EEB" w:rsidP="00C0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07" w:type="dxa"/>
        <w:tblInd w:w="324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132"/>
        <w:gridCol w:w="1510"/>
        <w:gridCol w:w="175"/>
        <w:gridCol w:w="1094"/>
        <w:gridCol w:w="171"/>
        <w:gridCol w:w="1107"/>
        <w:gridCol w:w="164"/>
        <w:gridCol w:w="1454"/>
      </w:tblGrid>
      <w:tr w:rsidR="00C0771A" w:rsidRPr="005E3EEB" w14:paraId="3BA39F18" w14:textId="77777777" w:rsidTr="00E26B72">
        <w:tc>
          <w:tcPr>
            <w:tcW w:w="3132" w:type="dxa"/>
          </w:tcPr>
          <w:p w14:paraId="3D216EB9" w14:textId="77777777" w:rsidR="00C0771A" w:rsidRPr="005E3EEB" w:rsidRDefault="00C0771A" w:rsidP="007F43BD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5" w:type="dxa"/>
            <w:gridSpan w:val="7"/>
          </w:tcPr>
          <w:p w14:paraId="46A178C9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 : พันบาท)</w:t>
            </w:r>
          </w:p>
        </w:tc>
      </w:tr>
      <w:tr w:rsidR="00C0771A" w:rsidRPr="005E3EEB" w14:paraId="7182766C" w14:textId="77777777" w:rsidTr="00E26B72">
        <w:tc>
          <w:tcPr>
            <w:tcW w:w="3132" w:type="dxa"/>
          </w:tcPr>
          <w:p w14:paraId="0F1B4106" w14:textId="77777777" w:rsidR="00C0771A" w:rsidRPr="005E3EEB" w:rsidRDefault="00C0771A" w:rsidP="007F43BD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5" w:type="dxa"/>
            <w:gridSpan w:val="7"/>
            <w:tcBorders>
              <w:bottom w:val="single" w:sz="4" w:space="0" w:color="auto"/>
            </w:tcBorders>
          </w:tcPr>
          <w:p w14:paraId="239A4CD6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C0771A" w:rsidRPr="005E3EEB" w14:paraId="02F3C47D" w14:textId="77777777" w:rsidTr="00E26B72">
        <w:trPr>
          <w:trHeight w:val="56"/>
        </w:trPr>
        <w:tc>
          <w:tcPr>
            <w:tcW w:w="3132" w:type="dxa"/>
          </w:tcPr>
          <w:p w14:paraId="3505EE6B" w14:textId="77777777" w:rsidR="00C0771A" w:rsidRPr="005E3EEB" w:rsidRDefault="00C0771A" w:rsidP="007F43BD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3F9848FA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1</w:t>
            </w:r>
            <w:r w:rsidRPr="005E3EE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E3EE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" w:type="dxa"/>
            <w:vAlign w:val="bottom"/>
          </w:tcPr>
          <w:p w14:paraId="50346AF2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5F7B4BD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" w:type="dxa"/>
            <w:vAlign w:val="bottom"/>
          </w:tcPr>
          <w:p w14:paraId="0ADD5C94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93549CB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64" w:type="dxa"/>
            <w:vAlign w:val="bottom"/>
          </w:tcPr>
          <w:p w14:paraId="3C5CDB25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514FF195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 w:hanging="4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E3EE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5E3EE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0771A" w:rsidRPr="005E3EEB" w14:paraId="7329BBFF" w14:textId="77777777" w:rsidTr="00E26B72">
        <w:trPr>
          <w:trHeight w:val="113"/>
        </w:trPr>
        <w:tc>
          <w:tcPr>
            <w:tcW w:w="3132" w:type="dxa"/>
          </w:tcPr>
          <w:p w14:paraId="5CC59D57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2431F9B6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" w:type="dxa"/>
          </w:tcPr>
          <w:p w14:paraId="2C458333" w14:textId="77777777" w:rsidR="00C0771A" w:rsidRPr="005E3EEB" w:rsidRDefault="00C0771A" w:rsidP="007F43B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1C70B55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</w:tcPr>
          <w:p w14:paraId="4C0A5A26" w14:textId="77777777" w:rsidR="00C0771A" w:rsidRPr="005E3EEB" w:rsidRDefault="00C0771A" w:rsidP="007F43B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4314C55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324A3245" w14:textId="77777777" w:rsidR="00C0771A" w:rsidRPr="005E3EEB" w:rsidRDefault="00C0771A" w:rsidP="007F43B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63774F4A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0771A" w:rsidRPr="005E3EEB" w14:paraId="0DF0ABC8" w14:textId="77777777" w:rsidTr="00E26B72">
        <w:trPr>
          <w:trHeight w:val="113"/>
        </w:trPr>
        <w:tc>
          <w:tcPr>
            <w:tcW w:w="3132" w:type="dxa"/>
          </w:tcPr>
          <w:p w14:paraId="231E17FB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10" w:type="dxa"/>
          </w:tcPr>
          <w:p w14:paraId="548AB2DA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" w:type="dxa"/>
            <w:vAlign w:val="bottom"/>
          </w:tcPr>
          <w:p w14:paraId="67FC37A6" w14:textId="77777777" w:rsidR="00C0771A" w:rsidRPr="005E3EEB" w:rsidRDefault="00C0771A" w:rsidP="007F43B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94" w:type="dxa"/>
            <w:vAlign w:val="bottom"/>
          </w:tcPr>
          <w:p w14:paraId="51EFCF11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77E7B15D" w14:textId="77777777" w:rsidR="00C0771A" w:rsidRPr="005E3EEB" w:rsidRDefault="00C0771A" w:rsidP="007F43B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7" w:type="dxa"/>
          </w:tcPr>
          <w:p w14:paraId="0E8C3619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  <w:vAlign w:val="bottom"/>
          </w:tcPr>
          <w:p w14:paraId="3404138E" w14:textId="77777777" w:rsidR="00C0771A" w:rsidRPr="005E3EEB" w:rsidRDefault="00C0771A" w:rsidP="007F43B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51" w:type="dxa"/>
            <w:vAlign w:val="bottom"/>
          </w:tcPr>
          <w:p w14:paraId="1B6F0A73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771A" w:rsidRPr="005E3EEB" w14:paraId="10555974" w14:textId="77777777" w:rsidTr="00E26B72">
        <w:trPr>
          <w:trHeight w:val="113"/>
        </w:trPr>
        <w:tc>
          <w:tcPr>
            <w:tcW w:w="3132" w:type="dxa"/>
          </w:tcPr>
          <w:p w14:paraId="64FACE80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เงินให้กู้ยืม</w:t>
            </w:r>
          </w:p>
        </w:tc>
        <w:tc>
          <w:tcPr>
            <w:tcW w:w="1510" w:type="dxa"/>
          </w:tcPr>
          <w:p w14:paraId="04D10335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75" w:type="dxa"/>
            <w:vAlign w:val="bottom"/>
          </w:tcPr>
          <w:p w14:paraId="6174C1A6" w14:textId="77777777" w:rsidR="00C0771A" w:rsidRPr="005E3EEB" w:rsidRDefault="00C0771A" w:rsidP="007F43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5735DC63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11,708</w:t>
            </w:r>
          </w:p>
        </w:tc>
        <w:tc>
          <w:tcPr>
            <w:tcW w:w="171" w:type="dxa"/>
          </w:tcPr>
          <w:p w14:paraId="4854AF0F" w14:textId="77777777" w:rsidR="00C0771A" w:rsidRPr="005E3EEB" w:rsidRDefault="00C0771A" w:rsidP="007F43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7" w:type="dxa"/>
          </w:tcPr>
          <w:p w14:paraId="73CCBE45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</w:tcPr>
          <w:p w14:paraId="10AC4585" w14:textId="77777777" w:rsidR="00C0771A" w:rsidRPr="005E3EEB" w:rsidRDefault="00C0771A" w:rsidP="007F43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</w:tcPr>
          <w:p w14:paraId="3BF3BAE3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11,708</w:t>
            </w:r>
          </w:p>
        </w:tc>
      </w:tr>
      <w:tr w:rsidR="00C0771A" w:rsidRPr="005E3EEB" w14:paraId="18CC2DF8" w14:textId="77777777" w:rsidTr="00E26B72">
        <w:trPr>
          <w:trHeight w:val="113"/>
        </w:trPr>
        <w:tc>
          <w:tcPr>
            <w:tcW w:w="3132" w:type="dxa"/>
          </w:tcPr>
          <w:p w14:paraId="35557974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ดอกเบี้ยค้างรับ</w:t>
            </w:r>
          </w:p>
        </w:tc>
        <w:tc>
          <w:tcPr>
            <w:tcW w:w="1510" w:type="dxa"/>
          </w:tcPr>
          <w:p w14:paraId="2B212777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75" w:type="dxa"/>
            <w:vAlign w:val="bottom"/>
          </w:tcPr>
          <w:p w14:paraId="31F3CF48" w14:textId="77777777" w:rsidR="00C0771A" w:rsidRPr="005E3EEB" w:rsidRDefault="00C0771A" w:rsidP="007F43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7163C8D5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71" w:type="dxa"/>
          </w:tcPr>
          <w:p w14:paraId="1C1C7EC1" w14:textId="77777777" w:rsidR="00C0771A" w:rsidRPr="005E3EEB" w:rsidRDefault="00C0771A" w:rsidP="007F43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7" w:type="dxa"/>
          </w:tcPr>
          <w:p w14:paraId="0C3770D5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</w:tcPr>
          <w:p w14:paraId="45F05021" w14:textId="77777777" w:rsidR="00C0771A" w:rsidRPr="005E3EEB" w:rsidRDefault="00C0771A" w:rsidP="007F43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</w:tcPr>
          <w:p w14:paraId="2F3ED709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C0771A" w:rsidRPr="005E3EEB" w14:paraId="2D1F7066" w14:textId="77777777" w:rsidTr="00E26B72">
        <w:trPr>
          <w:trHeight w:val="113"/>
        </w:trPr>
        <w:tc>
          <w:tcPr>
            <w:tcW w:w="3132" w:type="dxa"/>
          </w:tcPr>
          <w:p w14:paraId="6C0C3152" w14:textId="77777777" w:rsidR="00C0771A" w:rsidRPr="005E3EEB" w:rsidRDefault="00C0771A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12" w:space="0" w:color="auto"/>
            </w:tcBorders>
          </w:tcPr>
          <w:p w14:paraId="2ACD19C4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75" w:type="dxa"/>
            <w:vAlign w:val="bottom"/>
          </w:tcPr>
          <w:p w14:paraId="19623B2A" w14:textId="77777777" w:rsidR="00C0771A" w:rsidRPr="005E3EEB" w:rsidRDefault="00C0771A" w:rsidP="007F43B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12" w:space="0" w:color="auto"/>
            </w:tcBorders>
          </w:tcPr>
          <w:p w14:paraId="68846E42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11,786</w:t>
            </w:r>
          </w:p>
        </w:tc>
        <w:tc>
          <w:tcPr>
            <w:tcW w:w="171" w:type="dxa"/>
          </w:tcPr>
          <w:p w14:paraId="3B86B610" w14:textId="77777777" w:rsidR="00C0771A" w:rsidRPr="005E3EEB" w:rsidRDefault="00C0771A" w:rsidP="007F43B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3A0366B8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</w:tcPr>
          <w:p w14:paraId="2F8871B1" w14:textId="77777777" w:rsidR="00C0771A" w:rsidRPr="005E3EEB" w:rsidRDefault="00C0771A" w:rsidP="007F43B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12" w:space="0" w:color="auto"/>
            </w:tcBorders>
          </w:tcPr>
          <w:p w14:paraId="207E6CC4" w14:textId="77777777" w:rsidR="00C0771A" w:rsidRPr="005E3EEB" w:rsidRDefault="00C0771A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11,786</w:t>
            </w:r>
          </w:p>
        </w:tc>
      </w:tr>
    </w:tbl>
    <w:p w14:paraId="2A27C0B0" w14:textId="77777777" w:rsidR="00C0771A" w:rsidRPr="00B33709" w:rsidRDefault="00C0771A" w:rsidP="00C0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8"/>
          <w:sz w:val="24"/>
          <w:szCs w:val="24"/>
        </w:rPr>
      </w:pPr>
    </w:p>
    <w:p w14:paraId="247A4D5F" w14:textId="5EA6C8E2" w:rsidR="00C0771A" w:rsidRPr="00B33709" w:rsidRDefault="00C0771A" w:rsidP="00C0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B33709">
        <w:rPr>
          <w:rFonts w:ascii="Angsana New" w:hAnsi="Angsana New"/>
          <w:sz w:val="32"/>
          <w:szCs w:val="32"/>
          <w:cs/>
        </w:rPr>
        <w:t>เงินให้กู้ยืม</w:t>
      </w:r>
      <w:r>
        <w:rPr>
          <w:rFonts w:ascii="Angsana New" w:hAnsi="Angsana New" w:hint="cs"/>
          <w:sz w:val="32"/>
          <w:szCs w:val="32"/>
          <w:cs/>
        </w:rPr>
        <w:t>แก่</w:t>
      </w:r>
      <w:r w:rsidRPr="00B33709">
        <w:rPr>
          <w:rFonts w:ascii="Angsana New" w:hAnsi="Angsana New"/>
          <w:sz w:val="32"/>
          <w:szCs w:val="32"/>
          <w:cs/>
        </w:rPr>
        <w:t xml:space="preserve">บริษัทย่อยไม่มีหลักประกัน มีกำหนดชำระคืนเมื่อทวงถาม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B33709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Pr="00B33709">
        <w:rPr>
          <w:rFonts w:ascii="Angsana New" w:hAnsi="Angsana New"/>
          <w:sz w:val="32"/>
          <w:szCs w:val="32"/>
          <w:lang w:val="en-GB"/>
        </w:rPr>
        <w:t xml:space="preserve">MLR </w:t>
      </w: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- </w:t>
      </w:r>
      <w:r w:rsidRPr="00B33709">
        <w:rPr>
          <w:rFonts w:ascii="Angsana New" w:hAnsi="Angsana New"/>
          <w:sz w:val="32"/>
          <w:szCs w:val="32"/>
          <w:lang w:val="en-GB"/>
        </w:rPr>
        <w:t>0</w:t>
      </w:r>
      <w:r w:rsidRPr="00B33709">
        <w:rPr>
          <w:rFonts w:ascii="Angsana New" w:hAnsi="Angsana New"/>
          <w:sz w:val="32"/>
          <w:szCs w:val="32"/>
          <w:cs/>
          <w:lang w:val="en-GB"/>
        </w:rPr>
        <w:t>.</w:t>
      </w:r>
      <w:r w:rsidRPr="00B33709">
        <w:rPr>
          <w:rFonts w:ascii="Angsana New" w:hAnsi="Angsana New"/>
          <w:sz w:val="32"/>
          <w:szCs w:val="32"/>
          <w:lang w:val="en-GB"/>
        </w:rPr>
        <w:t>50</w:t>
      </w: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 ต่อปี</w:t>
      </w:r>
    </w:p>
    <w:p w14:paraId="788A9C47" w14:textId="77777777" w:rsidR="00361A75" w:rsidRPr="000E044D" w:rsidRDefault="00361A75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215B71A3" w14:textId="5E896767" w:rsidR="00626ED9" w:rsidRDefault="00626ED9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4"/>
          <w:sz w:val="32"/>
          <w:szCs w:val="32"/>
          <w:cs/>
        </w:rPr>
        <w:t>รายการเคลื่อนไหวของเงินกู้ยืมและดอกเบี้ยค้างจ่ายจากบริษัทย่อย</w:t>
      </w:r>
      <w:r w:rsidR="002219A3" w:rsidRPr="00B33709">
        <w:rPr>
          <w:rFonts w:ascii="Angsana New" w:hAnsi="Angsana New"/>
          <w:spacing w:val="4"/>
          <w:sz w:val="32"/>
          <w:szCs w:val="32"/>
          <w:cs/>
        </w:rPr>
        <w:t xml:space="preserve">สำหรับงวดสามเดือนสิ้นสุดวันที่ </w:t>
      </w:r>
      <w:r w:rsidR="004120B9" w:rsidRPr="00B33709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2219A3" w:rsidRPr="00B33709">
        <w:rPr>
          <w:rFonts w:ascii="Angsana New" w:hAnsi="Angsana New"/>
          <w:sz w:val="32"/>
          <w:szCs w:val="32"/>
          <w:lang w:val="en-GB"/>
        </w:rPr>
        <w:t>31</w:t>
      </w:r>
      <w:r w:rsidR="002219A3" w:rsidRPr="00B33709">
        <w:rPr>
          <w:rFonts w:ascii="Angsana New" w:hAnsi="Angsana New"/>
          <w:sz w:val="32"/>
          <w:szCs w:val="32"/>
          <w:cs/>
        </w:rPr>
        <w:t xml:space="preserve"> มีนาคม </w:t>
      </w:r>
      <w:r w:rsidR="002219A3" w:rsidRPr="00B33709">
        <w:rPr>
          <w:rFonts w:ascii="Angsana New" w:hAnsi="Angsana New"/>
          <w:sz w:val="32"/>
          <w:szCs w:val="32"/>
          <w:lang w:val="en-GB"/>
        </w:rPr>
        <w:t>256</w:t>
      </w:r>
      <w:r w:rsidR="002219A3" w:rsidRPr="00B33709">
        <w:rPr>
          <w:rFonts w:ascii="Angsana New" w:hAnsi="Angsana New"/>
          <w:sz w:val="32"/>
          <w:szCs w:val="32"/>
        </w:rPr>
        <w:t xml:space="preserve">3 </w:t>
      </w:r>
      <w:r w:rsidRPr="00B33709">
        <w:rPr>
          <w:rFonts w:ascii="Angsana New" w:hAnsi="Angsana New"/>
          <w:sz w:val="32"/>
          <w:szCs w:val="32"/>
          <w:cs/>
        </w:rPr>
        <w:t>มีดังนี้</w:t>
      </w:r>
    </w:p>
    <w:p w14:paraId="5850D599" w14:textId="77777777" w:rsidR="005E3EEB" w:rsidRPr="005E3EEB" w:rsidRDefault="005E3EEB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50" w:type="dxa"/>
        <w:tblInd w:w="324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132"/>
        <w:gridCol w:w="1510"/>
        <w:gridCol w:w="175"/>
        <w:gridCol w:w="1094"/>
        <w:gridCol w:w="171"/>
        <w:gridCol w:w="1107"/>
        <w:gridCol w:w="164"/>
        <w:gridCol w:w="1497"/>
      </w:tblGrid>
      <w:tr w:rsidR="00626ED9" w:rsidRPr="005E3EEB" w14:paraId="5670D8DA" w14:textId="77777777" w:rsidTr="00E26B72">
        <w:tc>
          <w:tcPr>
            <w:tcW w:w="3132" w:type="dxa"/>
          </w:tcPr>
          <w:p w14:paraId="7E6B7C26" w14:textId="77777777" w:rsidR="00626ED9" w:rsidRPr="005E3EEB" w:rsidRDefault="00626ED9" w:rsidP="00351EFC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18" w:type="dxa"/>
            <w:gridSpan w:val="7"/>
          </w:tcPr>
          <w:p w14:paraId="7C86B23D" w14:textId="77777777" w:rsidR="00626ED9" w:rsidRPr="005E3EEB" w:rsidRDefault="00626ED9" w:rsidP="003B2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 : พันบาท)</w:t>
            </w:r>
          </w:p>
        </w:tc>
      </w:tr>
      <w:tr w:rsidR="00626ED9" w:rsidRPr="005E3EEB" w14:paraId="564331B2" w14:textId="77777777" w:rsidTr="00E26B72">
        <w:tc>
          <w:tcPr>
            <w:tcW w:w="3132" w:type="dxa"/>
          </w:tcPr>
          <w:p w14:paraId="423C056D" w14:textId="77777777" w:rsidR="00626ED9" w:rsidRPr="005E3EEB" w:rsidRDefault="00626ED9" w:rsidP="00351EFC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18" w:type="dxa"/>
            <w:gridSpan w:val="7"/>
            <w:tcBorders>
              <w:bottom w:val="single" w:sz="4" w:space="0" w:color="auto"/>
            </w:tcBorders>
          </w:tcPr>
          <w:p w14:paraId="13A90576" w14:textId="77777777" w:rsidR="00626ED9" w:rsidRPr="005E3EEB" w:rsidRDefault="00626ED9" w:rsidP="006B3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626ED9" w:rsidRPr="005E3EEB" w14:paraId="6866B436" w14:textId="77777777" w:rsidTr="00E26B72">
        <w:trPr>
          <w:trHeight w:val="56"/>
        </w:trPr>
        <w:tc>
          <w:tcPr>
            <w:tcW w:w="3132" w:type="dxa"/>
          </w:tcPr>
          <w:p w14:paraId="6AD64B7C" w14:textId="77777777" w:rsidR="00626ED9" w:rsidRPr="005E3EEB" w:rsidRDefault="00626ED9" w:rsidP="00351EFC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3A1ABB60" w14:textId="5AED9E3B" w:rsidR="00626ED9" w:rsidRPr="005E3EEB" w:rsidRDefault="00626ED9" w:rsidP="00C5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1</w:t>
            </w:r>
            <w:r w:rsidRPr="005E3EE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E3EEB">
              <w:rPr>
                <w:rFonts w:ascii="Angsana New" w:hAnsi="Angsana New"/>
                <w:sz w:val="32"/>
                <w:szCs w:val="32"/>
              </w:rPr>
              <w:t>256</w:t>
            </w:r>
            <w:r w:rsidR="002219A3" w:rsidRPr="005E3E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" w:type="dxa"/>
            <w:vAlign w:val="bottom"/>
          </w:tcPr>
          <w:p w14:paraId="2E9317EF" w14:textId="77777777" w:rsidR="00626ED9" w:rsidRPr="005E3EEB" w:rsidRDefault="00626ED9" w:rsidP="00C5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C09FF4B" w14:textId="77777777" w:rsidR="00626ED9" w:rsidRPr="005E3EEB" w:rsidRDefault="00626ED9" w:rsidP="00C5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" w:type="dxa"/>
            <w:vAlign w:val="bottom"/>
          </w:tcPr>
          <w:p w14:paraId="0693C76D" w14:textId="77777777" w:rsidR="00626ED9" w:rsidRPr="005E3EEB" w:rsidRDefault="00626ED9" w:rsidP="00C5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E5658A4" w14:textId="77777777" w:rsidR="00626ED9" w:rsidRPr="005E3EEB" w:rsidRDefault="00626ED9" w:rsidP="00C5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64" w:type="dxa"/>
            <w:vAlign w:val="bottom"/>
          </w:tcPr>
          <w:p w14:paraId="019386B0" w14:textId="77777777" w:rsidR="00626ED9" w:rsidRPr="005E3EEB" w:rsidRDefault="00626ED9" w:rsidP="00C5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13A2D233" w14:textId="583BC2E3" w:rsidR="00626ED9" w:rsidRPr="005E3EEB" w:rsidRDefault="00626ED9" w:rsidP="00FC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50" w:firstLine="4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219A3" w:rsidRPr="005E3EEB">
              <w:rPr>
                <w:rFonts w:ascii="Angsana New" w:hAnsi="Angsana New"/>
                <w:sz w:val="32"/>
                <w:szCs w:val="32"/>
                <w:cs/>
              </w:rPr>
              <w:t>มีนา</w:t>
            </w:r>
            <w:r w:rsidRPr="005E3EEB">
              <w:rPr>
                <w:rFonts w:ascii="Angsana New" w:hAnsi="Angsana New"/>
                <w:sz w:val="32"/>
                <w:szCs w:val="32"/>
                <w:cs/>
              </w:rPr>
              <w:t>คม</w:t>
            </w:r>
            <w:r w:rsidR="00FC30BC" w:rsidRPr="005E3EE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E3EEB">
              <w:rPr>
                <w:rFonts w:ascii="Angsana New" w:hAnsi="Angsana New"/>
                <w:sz w:val="32"/>
                <w:szCs w:val="32"/>
              </w:rPr>
              <w:t>256</w:t>
            </w:r>
            <w:r w:rsidR="002219A3" w:rsidRPr="005E3EE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26ED9" w:rsidRPr="005E3EEB" w14:paraId="53189F10" w14:textId="77777777" w:rsidTr="00E26B72">
        <w:trPr>
          <w:trHeight w:val="113"/>
        </w:trPr>
        <w:tc>
          <w:tcPr>
            <w:tcW w:w="3132" w:type="dxa"/>
          </w:tcPr>
          <w:p w14:paraId="471C5E1C" w14:textId="77777777" w:rsidR="00626ED9" w:rsidRPr="005E3EEB" w:rsidRDefault="00626ED9" w:rsidP="00C5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26533C47" w14:textId="77777777" w:rsidR="00626ED9" w:rsidRPr="005E3EEB" w:rsidRDefault="00626E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" w:type="dxa"/>
          </w:tcPr>
          <w:p w14:paraId="623C3D0B" w14:textId="77777777" w:rsidR="00626ED9" w:rsidRPr="005E3EEB" w:rsidRDefault="00626ED9" w:rsidP="00351EF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BFEB340" w14:textId="77777777" w:rsidR="00626ED9" w:rsidRPr="005E3EEB" w:rsidRDefault="00626E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</w:tcPr>
          <w:p w14:paraId="352F7970" w14:textId="77777777" w:rsidR="00626ED9" w:rsidRPr="005E3EEB" w:rsidRDefault="00626ED9" w:rsidP="00351EF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95299B2" w14:textId="77777777" w:rsidR="00626ED9" w:rsidRPr="005E3EEB" w:rsidRDefault="00626E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70DF43F6" w14:textId="77777777" w:rsidR="00626ED9" w:rsidRPr="005E3EEB" w:rsidRDefault="00626ED9" w:rsidP="00351EF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403F2FC6" w14:textId="77777777" w:rsidR="00626ED9" w:rsidRPr="005E3EEB" w:rsidRDefault="00626E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26ED9" w:rsidRPr="005E3EEB" w14:paraId="1F8D0D29" w14:textId="77777777" w:rsidTr="00E26B72">
        <w:trPr>
          <w:trHeight w:val="113"/>
        </w:trPr>
        <w:tc>
          <w:tcPr>
            <w:tcW w:w="3132" w:type="dxa"/>
          </w:tcPr>
          <w:p w14:paraId="729B045F" w14:textId="77777777" w:rsidR="00626ED9" w:rsidRPr="005E3EEB" w:rsidRDefault="00626ED9" w:rsidP="00C5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10" w:type="dxa"/>
          </w:tcPr>
          <w:p w14:paraId="4003AF5E" w14:textId="77777777" w:rsidR="00626ED9" w:rsidRPr="005E3EEB" w:rsidRDefault="00626E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" w:type="dxa"/>
            <w:vAlign w:val="bottom"/>
          </w:tcPr>
          <w:p w14:paraId="686B708E" w14:textId="77777777" w:rsidR="00626ED9" w:rsidRPr="005E3EEB" w:rsidRDefault="00626ED9" w:rsidP="00351EF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94" w:type="dxa"/>
            <w:vAlign w:val="bottom"/>
          </w:tcPr>
          <w:p w14:paraId="7CC9D565" w14:textId="77777777" w:rsidR="00626ED9" w:rsidRPr="005E3EEB" w:rsidRDefault="00626E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660C6D6A" w14:textId="77777777" w:rsidR="00626ED9" w:rsidRPr="005E3EEB" w:rsidRDefault="00626ED9" w:rsidP="00351EF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7" w:type="dxa"/>
          </w:tcPr>
          <w:p w14:paraId="05CE60BD" w14:textId="77777777" w:rsidR="00626ED9" w:rsidRPr="005E3EEB" w:rsidRDefault="00626E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  <w:vAlign w:val="bottom"/>
          </w:tcPr>
          <w:p w14:paraId="5961F558" w14:textId="77777777" w:rsidR="00626ED9" w:rsidRPr="005E3EEB" w:rsidRDefault="00626ED9" w:rsidP="00351EF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94" w:type="dxa"/>
            <w:vAlign w:val="bottom"/>
          </w:tcPr>
          <w:p w14:paraId="1E0E2423" w14:textId="77777777" w:rsidR="00626ED9" w:rsidRPr="005E3EEB" w:rsidRDefault="00626E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19A3" w:rsidRPr="005E3EEB" w14:paraId="6F79B77F" w14:textId="77777777" w:rsidTr="00E26B72">
        <w:trPr>
          <w:trHeight w:val="113"/>
        </w:trPr>
        <w:tc>
          <w:tcPr>
            <w:tcW w:w="3132" w:type="dxa"/>
          </w:tcPr>
          <w:p w14:paraId="013EAB73" w14:textId="21689DA7" w:rsidR="002219A3" w:rsidRPr="005E3EEB" w:rsidRDefault="002219A3" w:rsidP="00C5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เงินกู้ยืม</w:t>
            </w:r>
          </w:p>
        </w:tc>
        <w:tc>
          <w:tcPr>
            <w:tcW w:w="1510" w:type="dxa"/>
          </w:tcPr>
          <w:p w14:paraId="5C440E2D" w14:textId="74762EA6" w:rsidR="002219A3" w:rsidRPr="005E3EEB" w:rsidRDefault="002219A3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  <w:tc>
          <w:tcPr>
            <w:tcW w:w="175" w:type="dxa"/>
            <w:vAlign w:val="bottom"/>
          </w:tcPr>
          <w:p w14:paraId="39E0C56B" w14:textId="77777777" w:rsidR="002219A3" w:rsidRPr="005E3EEB" w:rsidRDefault="002219A3" w:rsidP="002219A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7F025C7B" w14:textId="71A784ED" w:rsidR="002219A3" w:rsidRPr="005E3EEB" w:rsidRDefault="00432C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71" w:type="dxa"/>
          </w:tcPr>
          <w:p w14:paraId="18A2C6E2" w14:textId="77777777" w:rsidR="002219A3" w:rsidRPr="005E3EEB" w:rsidRDefault="002219A3" w:rsidP="002219A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7" w:type="dxa"/>
          </w:tcPr>
          <w:p w14:paraId="37B48AAB" w14:textId="54B794EF" w:rsidR="002219A3" w:rsidRPr="005E3EEB" w:rsidRDefault="00432C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</w:tcPr>
          <w:p w14:paraId="24388F4D" w14:textId="77777777" w:rsidR="002219A3" w:rsidRPr="005E3EEB" w:rsidRDefault="002219A3" w:rsidP="002219A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4" w:type="dxa"/>
          </w:tcPr>
          <w:p w14:paraId="28DE33E6" w14:textId="40BB7EC2" w:rsidR="002219A3" w:rsidRPr="005E3EEB" w:rsidRDefault="00432C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</w:tr>
      <w:tr w:rsidR="002219A3" w:rsidRPr="005E3EEB" w14:paraId="5759BDF3" w14:textId="77777777" w:rsidTr="00E26B72">
        <w:trPr>
          <w:trHeight w:val="113"/>
        </w:trPr>
        <w:tc>
          <w:tcPr>
            <w:tcW w:w="3132" w:type="dxa"/>
          </w:tcPr>
          <w:p w14:paraId="2B818524" w14:textId="6FB78B6A" w:rsidR="002219A3" w:rsidRPr="005E3EEB" w:rsidRDefault="002219A3" w:rsidP="00C5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ดอกเบี้ยค้างจ่าย</w:t>
            </w:r>
          </w:p>
        </w:tc>
        <w:tc>
          <w:tcPr>
            <w:tcW w:w="1510" w:type="dxa"/>
          </w:tcPr>
          <w:p w14:paraId="22DD6F40" w14:textId="1A2D879D" w:rsidR="002219A3" w:rsidRPr="005E3EEB" w:rsidRDefault="002219A3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4,618</w:t>
            </w:r>
          </w:p>
        </w:tc>
        <w:tc>
          <w:tcPr>
            <w:tcW w:w="175" w:type="dxa"/>
            <w:vAlign w:val="bottom"/>
          </w:tcPr>
          <w:p w14:paraId="2401B46E" w14:textId="77777777" w:rsidR="002219A3" w:rsidRPr="005E3EEB" w:rsidRDefault="002219A3" w:rsidP="002219A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7073B30E" w14:textId="7D46A8DC" w:rsidR="002219A3" w:rsidRPr="005E3EEB" w:rsidRDefault="00432C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2,350</w:t>
            </w:r>
          </w:p>
        </w:tc>
        <w:tc>
          <w:tcPr>
            <w:tcW w:w="171" w:type="dxa"/>
          </w:tcPr>
          <w:p w14:paraId="21A90AC9" w14:textId="77777777" w:rsidR="002219A3" w:rsidRPr="005E3EEB" w:rsidRDefault="002219A3" w:rsidP="002219A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7" w:type="dxa"/>
          </w:tcPr>
          <w:p w14:paraId="6D0F8DAB" w14:textId="144F761F" w:rsidR="002219A3" w:rsidRPr="005E3EEB" w:rsidRDefault="00432C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E3EEB">
              <w:rPr>
                <w:rFonts w:ascii="Angsana New" w:hAnsi="Angsana New"/>
                <w:sz w:val="32"/>
                <w:szCs w:val="32"/>
              </w:rPr>
              <w:t>2,866</w:t>
            </w:r>
            <w:r w:rsidRPr="005E3EE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08BAD25C" w14:textId="77777777" w:rsidR="002219A3" w:rsidRPr="005E3EEB" w:rsidRDefault="002219A3" w:rsidP="002219A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4" w:type="dxa"/>
          </w:tcPr>
          <w:p w14:paraId="0224C301" w14:textId="23328A73" w:rsidR="002219A3" w:rsidRPr="005E3EEB" w:rsidRDefault="00432C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</w:tr>
      <w:tr w:rsidR="002219A3" w:rsidRPr="005E3EEB" w14:paraId="36737C3F" w14:textId="77777777" w:rsidTr="00E26B72">
        <w:trPr>
          <w:trHeight w:val="113"/>
        </w:trPr>
        <w:tc>
          <w:tcPr>
            <w:tcW w:w="3132" w:type="dxa"/>
          </w:tcPr>
          <w:p w14:paraId="28D90326" w14:textId="77777777" w:rsidR="002219A3" w:rsidRPr="005E3EEB" w:rsidRDefault="002219A3" w:rsidP="00C54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12" w:space="0" w:color="auto"/>
            </w:tcBorders>
          </w:tcPr>
          <w:p w14:paraId="285A9A8E" w14:textId="3D7D2B2C" w:rsidR="002219A3" w:rsidRPr="005E3EEB" w:rsidRDefault="002219A3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176,307</w:t>
            </w:r>
          </w:p>
        </w:tc>
        <w:tc>
          <w:tcPr>
            <w:tcW w:w="175" w:type="dxa"/>
            <w:vAlign w:val="bottom"/>
          </w:tcPr>
          <w:p w14:paraId="36E7F395" w14:textId="77777777" w:rsidR="002219A3" w:rsidRPr="005E3EEB" w:rsidRDefault="002219A3" w:rsidP="002219A3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12" w:space="0" w:color="auto"/>
            </w:tcBorders>
          </w:tcPr>
          <w:p w14:paraId="7B78653B" w14:textId="33093274" w:rsidR="002219A3" w:rsidRPr="005E3EEB" w:rsidRDefault="00432C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2,350</w:t>
            </w:r>
          </w:p>
        </w:tc>
        <w:tc>
          <w:tcPr>
            <w:tcW w:w="171" w:type="dxa"/>
          </w:tcPr>
          <w:p w14:paraId="54D07AEC" w14:textId="77777777" w:rsidR="002219A3" w:rsidRPr="005E3EEB" w:rsidRDefault="002219A3" w:rsidP="002219A3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5D089E8D" w14:textId="5B230FCA" w:rsidR="002219A3" w:rsidRPr="005E3EEB" w:rsidRDefault="00432C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E3EEB">
              <w:rPr>
                <w:rFonts w:ascii="Angsana New" w:hAnsi="Angsana New"/>
                <w:sz w:val="32"/>
                <w:szCs w:val="32"/>
              </w:rPr>
              <w:t>2,866</w:t>
            </w:r>
            <w:r w:rsidRPr="005E3EE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2EB779DD" w14:textId="77777777" w:rsidR="002219A3" w:rsidRPr="005E3EEB" w:rsidRDefault="002219A3" w:rsidP="002219A3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12" w:space="0" w:color="auto"/>
            </w:tcBorders>
          </w:tcPr>
          <w:p w14:paraId="4FCAE9AD" w14:textId="1B691A41" w:rsidR="002219A3" w:rsidRPr="005E3EEB" w:rsidRDefault="00432CD9" w:rsidP="000E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5E3EEB">
              <w:rPr>
                <w:rFonts w:ascii="Angsana New" w:hAnsi="Angsana New"/>
                <w:sz w:val="32"/>
                <w:szCs w:val="32"/>
              </w:rPr>
              <w:t>175,791</w:t>
            </w:r>
          </w:p>
        </w:tc>
      </w:tr>
    </w:tbl>
    <w:p w14:paraId="07725408" w14:textId="77777777" w:rsidR="00626ED9" w:rsidRPr="00B33709" w:rsidRDefault="00626ED9" w:rsidP="00A46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480E73E6" w14:textId="6D70B43A" w:rsidR="00626ED9" w:rsidRPr="00B33709" w:rsidRDefault="00626ED9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B33709">
        <w:rPr>
          <w:rFonts w:ascii="Angsana New" w:hAnsi="Angsana New"/>
          <w:spacing w:val="-8"/>
          <w:sz w:val="32"/>
          <w:szCs w:val="32"/>
          <w:cs/>
        </w:rPr>
        <w:t xml:space="preserve">เงินกู้ยืมจากบริษัทย่อยไม่มีหลักประกัน มีกำหนดชำระคืนเมื่อทวงถาม </w:t>
      </w:r>
      <w:r w:rsidR="004574F9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B33709">
        <w:rPr>
          <w:rFonts w:ascii="Angsana New" w:hAnsi="Angsana New"/>
          <w:spacing w:val="-8"/>
          <w:sz w:val="32"/>
          <w:szCs w:val="32"/>
          <w:cs/>
        </w:rPr>
        <w:t xml:space="preserve">มีอัตราดอกเบี้ยร้อยละ </w:t>
      </w:r>
      <w:r w:rsidRPr="00B33709">
        <w:rPr>
          <w:rFonts w:ascii="Angsana New" w:hAnsi="Angsana New"/>
          <w:spacing w:val="-8"/>
          <w:sz w:val="32"/>
          <w:szCs w:val="32"/>
          <w:lang w:val="en-GB"/>
        </w:rPr>
        <w:t xml:space="preserve">MLR </w:t>
      </w:r>
      <w:r w:rsidR="00317654" w:rsidRPr="00B33709">
        <w:rPr>
          <w:rFonts w:ascii="Angsana New" w:hAnsi="Angsana New"/>
          <w:spacing w:val="-8"/>
          <w:sz w:val="32"/>
          <w:szCs w:val="32"/>
          <w:cs/>
          <w:lang w:val="en-GB"/>
        </w:rPr>
        <w:t>-</w:t>
      </w:r>
      <w:r w:rsidR="000D26CB" w:rsidRPr="00B33709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 </w:t>
      </w:r>
      <w:r w:rsidRPr="00B33709">
        <w:rPr>
          <w:rFonts w:ascii="Angsana New" w:hAnsi="Angsana New"/>
          <w:spacing w:val="-8"/>
          <w:sz w:val="32"/>
          <w:szCs w:val="32"/>
          <w:lang w:val="en-GB"/>
        </w:rPr>
        <w:t>0</w:t>
      </w:r>
      <w:r w:rsidRPr="00B33709">
        <w:rPr>
          <w:rFonts w:ascii="Angsana New" w:hAnsi="Angsana New"/>
          <w:spacing w:val="-8"/>
          <w:sz w:val="32"/>
          <w:szCs w:val="32"/>
          <w:cs/>
          <w:lang w:val="en-GB"/>
        </w:rPr>
        <w:t>.</w:t>
      </w:r>
      <w:r w:rsidRPr="00B33709">
        <w:rPr>
          <w:rFonts w:ascii="Angsana New" w:hAnsi="Angsana New"/>
          <w:spacing w:val="-8"/>
          <w:sz w:val="32"/>
          <w:szCs w:val="32"/>
          <w:lang w:val="en-GB"/>
        </w:rPr>
        <w:t>50</w:t>
      </w:r>
      <w:r w:rsidRPr="00B33709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 </w:t>
      </w:r>
      <w:r w:rsidRPr="00B33709">
        <w:rPr>
          <w:rFonts w:ascii="Angsana New" w:hAnsi="Angsana New"/>
          <w:sz w:val="32"/>
          <w:szCs w:val="32"/>
          <w:cs/>
          <w:lang w:val="en-GB"/>
        </w:rPr>
        <w:t>ต่อปี</w:t>
      </w:r>
    </w:p>
    <w:p w14:paraId="34294A3A" w14:textId="16547D02" w:rsidR="001E4408" w:rsidRDefault="001E4408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24C6DD9" w14:textId="091EF98C" w:rsidR="001B3797" w:rsidRDefault="001B3797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4582FED" w14:textId="46335630" w:rsidR="001B3797" w:rsidRDefault="001B3797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3A7E4708" w14:textId="1977BE59" w:rsidR="001B3797" w:rsidRDefault="001B3797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C58B09F" w14:textId="0C9C0985" w:rsidR="00690667" w:rsidRPr="00B33709" w:rsidRDefault="00690667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B33709">
        <w:rPr>
          <w:rFonts w:ascii="Angsana New" w:hAnsi="Angsana New"/>
          <w:sz w:val="32"/>
          <w:szCs w:val="32"/>
          <w:u w:val="single"/>
          <w:cs/>
        </w:rPr>
        <w:lastRenderedPageBreak/>
        <w:t>สินทรัพย์และหนี้สินทางการเงิน</w:t>
      </w:r>
    </w:p>
    <w:p w14:paraId="517CA2FF" w14:textId="77777777" w:rsidR="00690667" w:rsidRPr="00B33709" w:rsidRDefault="00690667" w:rsidP="00A46661">
      <w:pPr>
        <w:tabs>
          <w:tab w:val="left" w:pos="1361"/>
          <w:tab w:val="left" w:pos="1928"/>
        </w:tabs>
        <w:spacing w:line="240" w:lineRule="auto"/>
        <w:ind w:left="426"/>
        <w:jc w:val="thaiDistribute"/>
        <w:rPr>
          <w:rFonts w:ascii="Angsana New" w:hAnsi="Angsana New"/>
          <w:sz w:val="12"/>
          <w:szCs w:val="12"/>
          <w:u w:val="single"/>
        </w:rPr>
      </w:pPr>
    </w:p>
    <w:p w14:paraId="3585E54F" w14:textId="665D4C6F" w:rsidR="00690667" w:rsidRPr="00B33709" w:rsidRDefault="00690667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เครื่องมือทางการเงินประกอบด้วย</w:t>
      </w:r>
    </w:p>
    <w:tbl>
      <w:tblPr>
        <w:tblW w:w="904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42"/>
        <w:gridCol w:w="1190"/>
        <w:gridCol w:w="78"/>
        <w:gridCol w:w="1243"/>
        <w:gridCol w:w="78"/>
        <w:gridCol w:w="1182"/>
        <w:gridCol w:w="82"/>
        <w:gridCol w:w="1250"/>
      </w:tblGrid>
      <w:tr w:rsidR="00690667" w:rsidRPr="00945B87" w14:paraId="66E5C5D6" w14:textId="77777777" w:rsidTr="0044628B">
        <w:trPr>
          <w:cantSplit/>
        </w:trPr>
        <w:tc>
          <w:tcPr>
            <w:tcW w:w="3942" w:type="dxa"/>
          </w:tcPr>
          <w:p w14:paraId="54212E35" w14:textId="77777777" w:rsidR="00690667" w:rsidRPr="00945B87" w:rsidRDefault="00690667" w:rsidP="00671A5C">
            <w:pPr>
              <w:pStyle w:val="30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bookmarkStart w:id="5" w:name="_Hlk37198778"/>
          </w:p>
        </w:tc>
        <w:tc>
          <w:tcPr>
            <w:tcW w:w="5103" w:type="dxa"/>
            <w:gridSpan w:val="7"/>
          </w:tcPr>
          <w:p w14:paraId="17F681FF" w14:textId="518A8747" w:rsidR="00690667" w:rsidRPr="00945B87" w:rsidRDefault="00690667" w:rsidP="00671A5C">
            <w:pPr>
              <w:pStyle w:val="3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 xml:space="preserve">(หน่วย : </w:t>
            </w:r>
            <w:r w:rsidR="001D3FFF" w:rsidRPr="00945B87">
              <w:rPr>
                <w:rFonts w:ascii="Angsana New" w:hAnsi="Angsana New"/>
                <w:sz w:val="25"/>
                <w:szCs w:val="25"/>
                <w:cs/>
              </w:rPr>
              <w:t>พัน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E312BD" w:rsidRPr="00945B87" w14:paraId="4BBB4774" w14:textId="77777777" w:rsidTr="0044628B">
        <w:trPr>
          <w:cantSplit/>
        </w:trPr>
        <w:tc>
          <w:tcPr>
            <w:tcW w:w="3942" w:type="dxa"/>
          </w:tcPr>
          <w:p w14:paraId="17E39769" w14:textId="77777777" w:rsidR="00E312BD" w:rsidRPr="00945B87" w:rsidRDefault="00E312BD" w:rsidP="00FE1E29">
            <w:pPr>
              <w:ind w:left="900" w:right="72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1D0E73B9" w14:textId="0AACF581" w:rsidR="00E312BD" w:rsidRPr="00945B87" w:rsidRDefault="00E312BD" w:rsidP="00C5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  <w:tc>
          <w:tcPr>
            <w:tcW w:w="78" w:type="dxa"/>
          </w:tcPr>
          <w:p w14:paraId="4E7A3B1A" w14:textId="77777777" w:rsidR="00E312BD" w:rsidRPr="00945B87" w:rsidRDefault="00E312BD" w:rsidP="00C5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514" w:type="dxa"/>
            <w:gridSpan w:val="3"/>
            <w:tcBorders>
              <w:bottom w:val="single" w:sz="4" w:space="0" w:color="auto"/>
            </w:tcBorders>
          </w:tcPr>
          <w:p w14:paraId="423A2571" w14:textId="12E813CF" w:rsidR="00E312BD" w:rsidRPr="00945B87" w:rsidRDefault="00E312BD" w:rsidP="00C5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งบการเงินเฉพาะของบริษัท</w:t>
            </w:r>
          </w:p>
        </w:tc>
      </w:tr>
      <w:tr w:rsidR="00E312BD" w:rsidRPr="00945B87" w14:paraId="32B90E20" w14:textId="77777777" w:rsidTr="0044628B">
        <w:trPr>
          <w:cantSplit/>
        </w:trPr>
        <w:tc>
          <w:tcPr>
            <w:tcW w:w="3942" w:type="dxa"/>
          </w:tcPr>
          <w:p w14:paraId="6AB0FA17" w14:textId="4788D15D" w:rsidR="00E312BD" w:rsidRPr="00945B87" w:rsidRDefault="00E312BD" w:rsidP="00FE1E29">
            <w:pPr>
              <w:ind w:left="-15" w:right="72" w:firstLine="15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06B193A1" w14:textId="0D4283BF" w:rsidR="00E312BD" w:rsidRPr="00945B87" w:rsidRDefault="00E312BD" w:rsidP="006F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31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 xml:space="preserve"> มีนาคม</w:t>
            </w:r>
            <w:r w:rsidR="006D3247" w:rsidRPr="00945B8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45B87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65794B26" w14:textId="77777777" w:rsidR="00E312BD" w:rsidRPr="00945B87" w:rsidRDefault="00E312BD" w:rsidP="006F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5F3E8C30" w14:textId="4BC4FF11" w:rsidR="00E312BD" w:rsidRPr="00945B87" w:rsidRDefault="00E312BD" w:rsidP="006F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31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  <w:r w:rsidR="006D3247" w:rsidRPr="00945B8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45B87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78" w:type="dxa"/>
            <w:vAlign w:val="bottom"/>
          </w:tcPr>
          <w:p w14:paraId="7D95064B" w14:textId="77777777" w:rsidR="00E312BD" w:rsidRPr="00945B87" w:rsidRDefault="00E312BD" w:rsidP="006F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2555CD5B" w14:textId="5F7A105B" w:rsidR="00E312BD" w:rsidRPr="00945B87" w:rsidRDefault="00E312BD" w:rsidP="006F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31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 xml:space="preserve"> มีนาคม</w:t>
            </w:r>
            <w:r w:rsidR="006D3247" w:rsidRPr="00945B8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45B87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82" w:type="dxa"/>
            <w:tcBorders>
              <w:top w:val="single" w:sz="4" w:space="0" w:color="auto"/>
            </w:tcBorders>
            <w:vAlign w:val="bottom"/>
          </w:tcPr>
          <w:p w14:paraId="67B3EBEE" w14:textId="77777777" w:rsidR="00E312BD" w:rsidRPr="00945B87" w:rsidRDefault="00E312BD" w:rsidP="006F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8B06900" w14:textId="68D26373" w:rsidR="00E312BD" w:rsidRPr="00945B87" w:rsidRDefault="00E312BD" w:rsidP="006F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31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  <w:r w:rsidR="006D3247" w:rsidRPr="00945B8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45B87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bookmarkEnd w:id="5"/>
      <w:tr w:rsidR="005F5E4F" w:rsidRPr="00945B87" w14:paraId="3C7C4316" w14:textId="77777777" w:rsidTr="0044628B">
        <w:trPr>
          <w:cantSplit/>
        </w:trPr>
        <w:tc>
          <w:tcPr>
            <w:tcW w:w="3942" w:type="dxa"/>
          </w:tcPr>
          <w:p w14:paraId="6E57EAA2" w14:textId="1C80BFA1" w:rsidR="005F5E4F" w:rsidRPr="00945B87" w:rsidRDefault="005F5E4F" w:rsidP="001B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GB"/>
              </w:rPr>
            </w:pPr>
            <w:r w:rsidRPr="00945B8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3DD138F2" w14:textId="77777777" w:rsidR="005F5E4F" w:rsidRPr="00945B87" w:rsidRDefault="005F5E4F" w:rsidP="00EB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E826B91" w14:textId="77777777" w:rsidR="005F5E4F" w:rsidRPr="00945B87" w:rsidRDefault="005F5E4F" w:rsidP="005F5E4F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0C655060" w14:textId="77777777" w:rsidR="005F5E4F" w:rsidRPr="00945B87" w:rsidRDefault="005F5E4F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5C93D48" w14:textId="77777777" w:rsidR="005F5E4F" w:rsidRPr="00945B87" w:rsidRDefault="005F5E4F" w:rsidP="005F5E4F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440B4CB" w14:textId="77777777" w:rsidR="005F5E4F" w:rsidRPr="00945B87" w:rsidRDefault="005F5E4F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164AE15" w14:textId="77777777" w:rsidR="005F5E4F" w:rsidRPr="00945B87" w:rsidRDefault="005F5E4F" w:rsidP="005F5E4F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7E772967" w14:textId="77777777" w:rsidR="005F5E4F" w:rsidRPr="00945B87" w:rsidRDefault="005F5E4F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F5E4F" w:rsidRPr="00945B87" w14:paraId="518CF114" w14:textId="77777777" w:rsidTr="0044628B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005FB566" w14:textId="77777777" w:rsidR="005F5E4F" w:rsidRPr="00945B87" w:rsidRDefault="005F5E4F" w:rsidP="001B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45B87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1AE7172B" w14:textId="77777777" w:rsidR="005F5E4F" w:rsidRPr="00945B87" w:rsidRDefault="005F5E4F" w:rsidP="00EB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E708AE3" w14:textId="77777777" w:rsidR="005F5E4F" w:rsidRPr="00945B87" w:rsidRDefault="005F5E4F" w:rsidP="005F5E4F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2E8CFE22" w14:textId="77777777" w:rsidR="005F5E4F" w:rsidRPr="00945B87" w:rsidRDefault="005F5E4F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1FE25C1" w14:textId="77777777" w:rsidR="005F5E4F" w:rsidRPr="00945B87" w:rsidRDefault="005F5E4F" w:rsidP="005F5E4F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DFB614A" w14:textId="77777777" w:rsidR="005F5E4F" w:rsidRPr="00945B87" w:rsidRDefault="005F5E4F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FD0173E" w14:textId="77777777" w:rsidR="005F5E4F" w:rsidRPr="00945B87" w:rsidRDefault="005F5E4F" w:rsidP="005F5E4F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1D188AAE" w14:textId="77777777" w:rsidR="005F5E4F" w:rsidRPr="00945B87" w:rsidRDefault="005F5E4F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465D4" w:rsidRPr="00945B87" w14:paraId="77AAFEB1" w14:textId="77777777" w:rsidTr="0044628B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27096B20" w14:textId="60E5DE90" w:rsidR="000465D4" w:rsidRPr="00945B87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7E2A5DBE" w14:textId="034071AB" w:rsidR="000465D4" w:rsidRPr="00945B87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6,703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A5B4FB7" w14:textId="77777777" w:rsidR="000465D4" w:rsidRPr="00945B87" w:rsidRDefault="000465D4" w:rsidP="000465D4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5C0DE589" w14:textId="17118EA6" w:rsidR="000465D4" w:rsidRPr="00945B87" w:rsidRDefault="000465D4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10,223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C2BB29B" w14:textId="77777777" w:rsidR="000465D4" w:rsidRPr="00945B87" w:rsidRDefault="000465D4" w:rsidP="000465D4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536FA51F" w14:textId="1263D6C2" w:rsidR="000465D4" w:rsidRPr="00945B87" w:rsidRDefault="000465D4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6,635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D1E74AB" w14:textId="77777777" w:rsidR="000465D4" w:rsidRPr="00945B87" w:rsidRDefault="000465D4" w:rsidP="000465D4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146EBF3B" w14:textId="7F4FD307" w:rsidR="000465D4" w:rsidRPr="00945B87" w:rsidRDefault="000465D4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10,154</w:t>
            </w:r>
          </w:p>
        </w:tc>
      </w:tr>
      <w:tr w:rsidR="00BB3EF0" w:rsidRPr="00945B87" w14:paraId="048C5E5E" w14:textId="77777777" w:rsidTr="0044628B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4840A655" w14:textId="6BD7968D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7339F619" w14:textId="0E52EAAA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2</w:t>
            </w:r>
            <w:r w:rsidRPr="00945B87">
              <w:rPr>
                <w:rFonts w:ascii="Angsana New" w:hAnsi="Angsana New"/>
                <w:sz w:val="25"/>
                <w:szCs w:val="25"/>
              </w:rPr>
              <w:t>,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>196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1A31A84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393CF021" w14:textId="1E01451D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1D4E1F9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EEE124F" w14:textId="0C46F30A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2</w:t>
            </w:r>
            <w:r w:rsidRPr="00945B87">
              <w:rPr>
                <w:rFonts w:ascii="Angsana New" w:hAnsi="Angsana New"/>
                <w:sz w:val="25"/>
                <w:szCs w:val="25"/>
              </w:rPr>
              <w:t>,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>196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E41161F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01FA90A9" w14:textId="18E66DF9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B3EF0" w:rsidRPr="00945B87" w14:paraId="46D1211F" w14:textId="77777777" w:rsidTr="0044628B">
        <w:trPr>
          <w:cantSplit/>
        </w:trPr>
        <w:tc>
          <w:tcPr>
            <w:tcW w:w="3942" w:type="dxa"/>
            <w:tcBorders>
              <w:bottom w:val="nil"/>
            </w:tcBorders>
            <w:vAlign w:val="center"/>
          </w:tcPr>
          <w:p w14:paraId="0C7B6AA1" w14:textId="7DB7AB59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ลูกหนี้การค้าและลูกหนี้อื่น - สุทธิ (หมายเหตุ </w:t>
            </w:r>
            <w:r w:rsidRPr="00945B87">
              <w:rPr>
                <w:rFonts w:ascii="Angsana New" w:hAnsi="Angsana New"/>
                <w:sz w:val="25"/>
                <w:szCs w:val="25"/>
                <w:lang w:val="en-GB"/>
              </w:rPr>
              <w:t>6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  <w:r w:rsidRPr="00945B87">
              <w:rPr>
                <w:rFonts w:ascii="Angsana New" w:hAnsi="Angsana New"/>
                <w:sz w:val="25"/>
                <w:szCs w:val="25"/>
                <w:lang w:val="en-GB"/>
              </w:rPr>
              <w:t>1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E631E08" w14:textId="57992B75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335,262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B83FF55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41E74568" w14:textId="48DCD946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359,771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05E856A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5311D29" w14:textId="152DA12D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292,324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83865B7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56A303AE" w14:textId="3863A379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342,507</w:t>
            </w:r>
          </w:p>
        </w:tc>
      </w:tr>
      <w:tr w:rsidR="00BB3EF0" w:rsidRPr="00945B87" w14:paraId="2270BE39" w14:textId="77777777" w:rsidTr="0044628B">
        <w:trPr>
          <w:cantSplit/>
        </w:trPr>
        <w:tc>
          <w:tcPr>
            <w:tcW w:w="3942" w:type="dxa"/>
            <w:tcBorders>
              <w:bottom w:val="nil"/>
            </w:tcBorders>
            <w:vAlign w:val="center"/>
          </w:tcPr>
          <w:p w14:paraId="5FF08637" w14:textId="4519C65B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ลูกหนี้เงินประกันผลงาน (หมายเหตุ </w:t>
            </w:r>
            <w:r w:rsidRPr="00945B87">
              <w:rPr>
                <w:rFonts w:ascii="Angsana New" w:hAnsi="Angsana New"/>
                <w:sz w:val="25"/>
                <w:szCs w:val="25"/>
                <w:lang w:val="en-GB"/>
              </w:rPr>
              <w:t>6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  <w:r w:rsidRPr="00945B87">
              <w:rPr>
                <w:rFonts w:ascii="Angsana New" w:hAnsi="Angsana New"/>
                <w:sz w:val="25"/>
                <w:szCs w:val="25"/>
                <w:lang w:val="en-GB"/>
              </w:rPr>
              <w:t>2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5CD0686" w14:textId="02CA5C11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83,126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580437B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34A9A8D1" w14:textId="5FBB86F1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9</w:t>
            </w:r>
            <w:r w:rsidR="00D27B85" w:rsidRPr="00945B87">
              <w:rPr>
                <w:rFonts w:ascii="Angsana New" w:hAnsi="Angsana New"/>
                <w:sz w:val="25"/>
                <w:szCs w:val="25"/>
              </w:rPr>
              <w:t>2,586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BBE1950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6DE0586" w14:textId="11F4126C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83,030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E86E270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57A9A6CC" w14:textId="1F6FDCA3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9</w:t>
            </w:r>
            <w:r w:rsidR="000A55D7" w:rsidRPr="00945B87">
              <w:rPr>
                <w:rFonts w:ascii="Angsana New" w:hAnsi="Angsana New"/>
                <w:sz w:val="25"/>
                <w:szCs w:val="25"/>
              </w:rPr>
              <w:t>2,575</w:t>
            </w:r>
          </w:p>
        </w:tc>
      </w:tr>
      <w:tr w:rsidR="00BB3EF0" w:rsidRPr="00945B87" w14:paraId="216F58D0" w14:textId="77777777" w:rsidTr="0044628B">
        <w:trPr>
          <w:cantSplit/>
        </w:trPr>
        <w:tc>
          <w:tcPr>
            <w:tcW w:w="3942" w:type="dxa"/>
            <w:tcBorders>
              <w:bottom w:val="nil"/>
            </w:tcBorders>
            <w:vAlign w:val="center"/>
          </w:tcPr>
          <w:p w14:paraId="1980AF5C" w14:textId="1DB56344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เงินให้กู้ยืมและดอกเบี้ยค้างรับ-บริษัทย่อย</w:t>
            </w:r>
            <w:r w:rsidR="00D27B85"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(หมายเหตุ </w:t>
            </w:r>
            <w:r w:rsidR="00D27B85" w:rsidRPr="00945B87">
              <w:rPr>
                <w:rFonts w:ascii="Angsana New" w:hAnsi="Angsana New"/>
                <w:sz w:val="25"/>
                <w:szCs w:val="25"/>
              </w:rPr>
              <w:t>5)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8D411B1" w14:textId="62187C5A" w:rsidR="00BB3EF0" w:rsidRPr="00945B87" w:rsidRDefault="006D4D58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AB7B91F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7545C3FC" w14:textId="6067762A" w:rsidR="00BB3EF0" w:rsidRPr="00945B87" w:rsidRDefault="006D4D58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07C7FC7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33EB80F" w14:textId="6DB0FEAE" w:rsidR="00BB3EF0" w:rsidRPr="00945B87" w:rsidRDefault="006D4D58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11,786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827C4DB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58B7E23E" w14:textId="3A274209" w:rsidR="00BB3EF0" w:rsidRPr="00945B87" w:rsidRDefault="006D4D58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B3EF0" w:rsidRPr="00945B87" w14:paraId="163EE7B5" w14:textId="77777777" w:rsidTr="0044628B">
        <w:trPr>
          <w:cantSplit/>
        </w:trPr>
        <w:tc>
          <w:tcPr>
            <w:tcW w:w="3942" w:type="dxa"/>
            <w:vAlign w:val="center"/>
          </w:tcPr>
          <w:p w14:paraId="446B0C29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945B87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22998770" w14:textId="4E33F159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12DCD71F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D3574A3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46C869C8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18EEBF6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2FEE8BA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832EF6C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551809DB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B3EF0" w:rsidRPr="00945B87" w14:paraId="1D0A2B94" w14:textId="77777777" w:rsidTr="0044628B">
        <w:trPr>
          <w:cantSplit/>
        </w:trPr>
        <w:tc>
          <w:tcPr>
            <w:tcW w:w="3942" w:type="dxa"/>
            <w:vAlign w:val="center"/>
          </w:tcPr>
          <w:p w14:paraId="428AEE83" w14:textId="369460D2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 xml:space="preserve">เงินลงทุนในตราสารทุน 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(หมายเหตุ </w:t>
            </w:r>
            <w:r w:rsidRPr="00945B87">
              <w:rPr>
                <w:rFonts w:ascii="Angsana New" w:hAnsi="Angsana New"/>
                <w:sz w:val="25"/>
                <w:szCs w:val="25"/>
              </w:rPr>
              <w:t>6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  <w:r w:rsidRPr="00945B87">
              <w:rPr>
                <w:rFonts w:ascii="Angsana New" w:hAnsi="Angsana New"/>
                <w:sz w:val="25"/>
                <w:szCs w:val="25"/>
              </w:rPr>
              <w:t>4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6ECDCD2" w14:textId="67919B32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436,36</w:t>
            </w:r>
            <w:r w:rsidR="000A55D7" w:rsidRPr="00945B87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7E05E33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658A924F" w14:textId="23021FA6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537,206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01BBAFE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2E15108" w14:textId="71084C12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436,36</w:t>
            </w:r>
            <w:r w:rsidR="000A55D7" w:rsidRPr="00945B87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8EE6091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1BFB9184" w14:textId="2DC52CB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537,206</w:t>
            </w:r>
          </w:p>
        </w:tc>
      </w:tr>
      <w:tr w:rsidR="00BB3EF0" w:rsidRPr="0032230D" w14:paraId="37AB863D" w14:textId="77777777" w:rsidTr="0044628B">
        <w:trPr>
          <w:cantSplit/>
          <w:trHeight w:val="66"/>
        </w:trPr>
        <w:tc>
          <w:tcPr>
            <w:tcW w:w="3942" w:type="dxa"/>
            <w:vAlign w:val="center"/>
          </w:tcPr>
          <w:p w14:paraId="37273410" w14:textId="77777777" w:rsidR="00BB3EF0" w:rsidRPr="0032230D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605255F" w14:textId="77777777" w:rsidR="00BB3EF0" w:rsidRPr="0032230D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E77AC5E" w14:textId="77777777" w:rsidR="00BB3EF0" w:rsidRPr="0032230D" w:rsidRDefault="00BB3EF0" w:rsidP="00BB3EF0">
            <w:pPr>
              <w:spacing w:line="240" w:lineRule="auto"/>
              <w:ind w:right="97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101C598F" w14:textId="77777777" w:rsidR="00BB3EF0" w:rsidRPr="0032230D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AA47A66" w14:textId="77777777" w:rsidR="00BB3EF0" w:rsidRPr="0032230D" w:rsidRDefault="00BB3EF0" w:rsidP="00BB3EF0">
            <w:pPr>
              <w:spacing w:line="240" w:lineRule="auto"/>
              <w:ind w:right="97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2F85E6B" w14:textId="77777777" w:rsidR="00BB3EF0" w:rsidRPr="0032230D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D4AEDAA" w14:textId="77777777" w:rsidR="00BB3EF0" w:rsidRPr="0032230D" w:rsidRDefault="00BB3EF0" w:rsidP="00BB3EF0">
            <w:pPr>
              <w:spacing w:line="240" w:lineRule="auto"/>
              <w:ind w:right="73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0E8C4E7B" w14:textId="77777777" w:rsidR="00BB3EF0" w:rsidRPr="0032230D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BB3EF0" w:rsidRPr="00945B87" w14:paraId="5241CFA1" w14:textId="77777777" w:rsidTr="0044628B">
        <w:trPr>
          <w:cantSplit/>
        </w:trPr>
        <w:tc>
          <w:tcPr>
            <w:tcW w:w="3942" w:type="dxa"/>
          </w:tcPr>
          <w:p w14:paraId="397902C3" w14:textId="46BADE25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26BB54C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917293C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7895A9C0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09E2B7B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EF6C38E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BB90F6E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5591B7B7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B3EF0" w:rsidRPr="00945B87" w14:paraId="7EFC509A" w14:textId="77777777" w:rsidTr="0044628B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3F47A742" w14:textId="09E90849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3AE85988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EBF85FA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1483C447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E0DA665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CB538ED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F559379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3107455A" w14:textId="7777777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B3EF0" w:rsidRPr="00945B87" w14:paraId="58CA564B" w14:textId="77777777" w:rsidTr="0044628B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143C3387" w14:textId="6596829B" w:rsidR="00BB3EF0" w:rsidRPr="00945B87" w:rsidRDefault="00BB3EF0" w:rsidP="00FF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เงินกู้ยืมระยะสั้นจากสถาบันการเงิน (หมายเหตุ </w:t>
            </w:r>
            <w:r w:rsidRPr="00945B87">
              <w:rPr>
                <w:rFonts w:ascii="Angsana New" w:hAnsi="Angsana New"/>
                <w:sz w:val="25"/>
                <w:szCs w:val="25"/>
                <w:lang w:val="en-GB"/>
              </w:rPr>
              <w:t>6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  <w:r w:rsidRPr="00945B87">
              <w:rPr>
                <w:rFonts w:ascii="Angsana New" w:hAnsi="Angsana New"/>
                <w:sz w:val="25"/>
                <w:szCs w:val="25"/>
              </w:rPr>
              <w:t>5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49173F2" w14:textId="50152343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614,174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19EF35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6CFA8FC7" w14:textId="7135FF2C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593,526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36AC917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2B164AE" w14:textId="5A733D4E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404,689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A701B36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79D0C2B3" w14:textId="08FAA3D2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380,08</w:t>
            </w:r>
            <w:r w:rsidR="00BF143D" w:rsidRPr="00945B87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BB3EF0" w:rsidRPr="00945B87" w14:paraId="4F99513E" w14:textId="77777777" w:rsidTr="0044628B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7DBA0835" w14:textId="69B2D723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เจ้าหนี้การค้าและเจ้าหนี้อื่น (หมายเหตุ </w:t>
            </w:r>
            <w:r w:rsidR="00FF4B49"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13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4D9E225" w14:textId="006ABA0E" w:rsidR="00BB3EF0" w:rsidRPr="00945B87" w:rsidRDefault="00FF4B49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444</w:t>
            </w:r>
            <w:r w:rsidR="00BB3EF0" w:rsidRPr="00945B87">
              <w:rPr>
                <w:rFonts w:ascii="Angsana New" w:hAnsi="Angsana New"/>
                <w:sz w:val="25"/>
                <w:szCs w:val="25"/>
              </w:rPr>
              <w:t>,</w:t>
            </w:r>
            <w:r w:rsidRPr="00945B87">
              <w:rPr>
                <w:rFonts w:ascii="Angsana New" w:hAnsi="Angsana New"/>
                <w:sz w:val="25"/>
                <w:szCs w:val="25"/>
              </w:rPr>
              <w:t>494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5C5A040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59A185EC" w14:textId="64290804" w:rsidR="00BB3EF0" w:rsidRPr="00945B87" w:rsidRDefault="00FF4B49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381</w:t>
            </w:r>
            <w:r w:rsidR="00BB3EF0" w:rsidRPr="00945B87">
              <w:rPr>
                <w:rFonts w:ascii="Angsana New" w:hAnsi="Angsana New"/>
                <w:sz w:val="25"/>
                <w:szCs w:val="25"/>
              </w:rPr>
              <w:t>,</w:t>
            </w:r>
            <w:r w:rsidRPr="00945B87">
              <w:rPr>
                <w:rFonts w:ascii="Angsana New" w:hAnsi="Angsana New"/>
                <w:sz w:val="25"/>
                <w:szCs w:val="25"/>
              </w:rPr>
              <w:t>730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49BA44D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1FAD13A" w14:textId="52116F7B" w:rsidR="00BB3EF0" w:rsidRPr="00945B87" w:rsidRDefault="00FF4B49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260</w:t>
            </w:r>
            <w:r w:rsidR="00BB3EF0" w:rsidRPr="00945B87">
              <w:rPr>
                <w:rFonts w:ascii="Angsana New" w:hAnsi="Angsana New"/>
                <w:sz w:val="25"/>
                <w:szCs w:val="25"/>
              </w:rPr>
              <w:t>,</w:t>
            </w:r>
            <w:r w:rsidRPr="00945B87">
              <w:rPr>
                <w:rFonts w:ascii="Angsana New" w:hAnsi="Angsana New"/>
                <w:sz w:val="25"/>
                <w:szCs w:val="25"/>
              </w:rPr>
              <w:t>363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E395AD7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495EA97F" w14:textId="0842FC50" w:rsidR="00BB3EF0" w:rsidRPr="00945B87" w:rsidRDefault="00FF4B49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243</w:t>
            </w:r>
            <w:r w:rsidR="00BB3EF0" w:rsidRPr="00945B87">
              <w:rPr>
                <w:rFonts w:ascii="Angsana New" w:hAnsi="Angsana New"/>
                <w:sz w:val="25"/>
                <w:szCs w:val="25"/>
              </w:rPr>
              <w:t>,</w:t>
            </w:r>
            <w:r w:rsidRPr="00945B87">
              <w:rPr>
                <w:rFonts w:ascii="Angsana New" w:hAnsi="Angsana New"/>
                <w:sz w:val="25"/>
                <w:szCs w:val="25"/>
              </w:rPr>
              <w:t>393</w:t>
            </w:r>
          </w:p>
        </w:tc>
      </w:tr>
      <w:tr w:rsidR="006D4D58" w:rsidRPr="00945B87" w14:paraId="4F715CC4" w14:textId="77777777" w:rsidTr="0044628B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1E61A1A1" w14:textId="26A7C965" w:rsidR="006D4D58" w:rsidRPr="00945B87" w:rsidRDefault="00FF4B49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เงินกู้ยืมและดอกเบี้ยค้างจ่าย </w:t>
            </w:r>
            <w:r w:rsidR="000A55D7"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–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บริษัทย่อย</w:t>
            </w:r>
            <w:r w:rsidR="000A55D7" w:rsidRPr="00945B87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="000A55D7"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(หมายเหตุ </w:t>
            </w:r>
            <w:r w:rsidR="000A55D7" w:rsidRPr="00945B87">
              <w:rPr>
                <w:rFonts w:ascii="Angsana New" w:hAnsi="Angsana New"/>
                <w:sz w:val="25"/>
                <w:szCs w:val="25"/>
              </w:rPr>
              <w:t>5)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22825BAE" w14:textId="0CF438A7" w:rsidR="006D4D58" w:rsidRPr="00945B87" w:rsidRDefault="00FF4B49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E03F2E8" w14:textId="77777777" w:rsidR="006D4D58" w:rsidRPr="00945B87" w:rsidRDefault="006D4D58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788AA02B" w14:textId="102E1778" w:rsidR="006D4D58" w:rsidRPr="00945B87" w:rsidRDefault="00FF4B49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2F956B" w14:textId="77777777" w:rsidR="006D4D58" w:rsidRPr="00945B87" w:rsidRDefault="006D4D58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1841731" w14:textId="01AFDE80" w:rsidR="006D4D58" w:rsidRPr="00945B87" w:rsidRDefault="00FF4B49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175</w:t>
            </w:r>
            <w:r w:rsidRPr="00945B87">
              <w:rPr>
                <w:rFonts w:ascii="Angsana New" w:hAnsi="Angsana New"/>
                <w:sz w:val="25"/>
                <w:szCs w:val="25"/>
              </w:rPr>
              <w:t>,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>791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37A8D3E" w14:textId="77777777" w:rsidR="006D4D58" w:rsidRPr="00945B87" w:rsidRDefault="006D4D58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7F894036" w14:textId="1537CB52" w:rsidR="006D4D58" w:rsidRPr="00945B87" w:rsidRDefault="00FF4B49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176,307</w:t>
            </w:r>
          </w:p>
        </w:tc>
      </w:tr>
      <w:tr w:rsidR="00BB3EF0" w:rsidRPr="00945B87" w14:paraId="65DEF94C" w14:textId="77777777" w:rsidTr="0044628B">
        <w:trPr>
          <w:cantSplit/>
        </w:trPr>
        <w:tc>
          <w:tcPr>
            <w:tcW w:w="3942" w:type="dxa"/>
            <w:tcBorders>
              <w:bottom w:val="nil"/>
            </w:tcBorders>
            <w:vAlign w:val="center"/>
          </w:tcPr>
          <w:p w14:paraId="30FBB9C0" w14:textId="4996A9F1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เงินกู้ยืมระยะยาวจาก</w:t>
            </w:r>
            <w:r w:rsidR="006D4D58"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สถาบันการเงิน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(หมายเหตุ </w:t>
            </w:r>
            <w:r w:rsidRPr="00945B87">
              <w:rPr>
                <w:rFonts w:ascii="Angsana New" w:hAnsi="Angsana New"/>
                <w:sz w:val="25"/>
                <w:szCs w:val="25"/>
                <w:lang w:val="en-GB"/>
              </w:rPr>
              <w:t>6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  <w:r w:rsidR="000A55D7" w:rsidRPr="00945B87">
              <w:rPr>
                <w:rFonts w:ascii="Angsana New" w:hAnsi="Angsana New"/>
                <w:sz w:val="25"/>
                <w:szCs w:val="25"/>
              </w:rPr>
              <w:t>7</w:t>
            </w: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4411C11C" w14:textId="474A30A3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851,3</w:t>
            </w:r>
            <w:r w:rsidR="00FF4B49" w:rsidRPr="00945B87">
              <w:rPr>
                <w:rFonts w:ascii="Angsana New" w:hAnsi="Angsana New"/>
                <w:sz w:val="25"/>
                <w:szCs w:val="25"/>
              </w:rPr>
              <w:t>59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82A1826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01ED66DD" w14:textId="7420ADF1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896,246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B8FE5E9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A73C2E9" w14:textId="251DADF8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163,409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6093602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1A69BF5C" w14:textId="044762E1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191,309</w:t>
            </w:r>
          </w:p>
        </w:tc>
      </w:tr>
      <w:tr w:rsidR="00BB3EF0" w:rsidRPr="00945B87" w14:paraId="7A13B01D" w14:textId="77777777" w:rsidTr="0044628B">
        <w:trPr>
          <w:cantSplit/>
        </w:trPr>
        <w:tc>
          <w:tcPr>
            <w:tcW w:w="3942" w:type="dxa"/>
            <w:tcBorders>
              <w:bottom w:val="nil"/>
            </w:tcBorders>
            <w:vAlign w:val="center"/>
          </w:tcPr>
          <w:p w14:paraId="141D04F1" w14:textId="5C56DAB4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หนี้สินตามสัญญาเช่า </w:t>
            </w:r>
            <w:r w:rsidRPr="00945B87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 xml:space="preserve">(หมายเหตุ </w:t>
            </w:r>
            <w:r w:rsidRPr="00945B87">
              <w:rPr>
                <w:rFonts w:ascii="Angsana New" w:hAnsi="Angsana New"/>
                <w:b/>
                <w:bCs/>
                <w:sz w:val="25"/>
                <w:szCs w:val="25"/>
              </w:rPr>
              <w:t>6</w:t>
            </w:r>
            <w:r w:rsidRPr="00945B87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.</w:t>
            </w:r>
            <w:r w:rsidR="000A55D7" w:rsidRPr="00945B87">
              <w:rPr>
                <w:rFonts w:ascii="Angsana New" w:hAnsi="Angsana New"/>
                <w:b/>
                <w:bCs/>
                <w:sz w:val="25"/>
                <w:szCs w:val="25"/>
              </w:rPr>
              <w:t>6</w:t>
            </w:r>
            <w:r w:rsidRPr="00945B87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38534C38" w14:textId="09544206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174,122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E9FE2CC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06CC9FE1" w14:textId="37F9795D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452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31E2046" w14:textId="77777777" w:rsidR="00BB3EF0" w:rsidRPr="00945B87" w:rsidRDefault="00BB3EF0" w:rsidP="00BB3EF0">
            <w:pPr>
              <w:ind w:right="9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5C91DB4" w14:textId="51FCCA86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168,329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F858164" w14:textId="77777777" w:rsidR="00BB3EF0" w:rsidRPr="00945B87" w:rsidRDefault="00BB3EF0" w:rsidP="00BB3EF0">
            <w:pPr>
              <w:ind w:right="7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6FC1D4F5" w14:textId="123576E7" w:rsidR="00BB3EF0" w:rsidRPr="00945B87" w:rsidRDefault="00BB3EF0" w:rsidP="00BB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452</w:t>
            </w:r>
          </w:p>
        </w:tc>
      </w:tr>
    </w:tbl>
    <w:p w14:paraId="0DF63927" w14:textId="63392D66" w:rsidR="00C03A41" w:rsidRPr="00945B87" w:rsidRDefault="00C03A41" w:rsidP="001E44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72CB6BE" w14:textId="2F11620C" w:rsidR="00E9348B" w:rsidRPr="00B33709" w:rsidRDefault="00E9348B" w:rsidP="00317654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ลูกหนี้การค้าและลูกหนี้อื่น</w:t>
      </w:r>
    </w:p>
    <w:p w14:paraId="07F4F8BD" w14:textId="77777777" w:rsidR="00DD0361" w:rsidRPr="0032230D" w:rsidRDefault="00DD0361" w:rsidP="003176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6"/>
          <w:szCs w:val="6"/>
        </w:rPr>
      </w:pPr>
    </w:p>
    <w:p w14:paraId="1D4C5413" w14:textId="09B9CD0A" w:rsidR="00DD0361" w:rsidRPr="00FC30BC" w:rsidRDefault="00DD0361" w:rsidP="0031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ณ </w:t>
      </w:r>
      <w:r w:rsidRPr="00FC30BC">
        <w:rPr>
          <w:rFonts w:ascii="Angsana New" w:hAnsi="Angsana New"/>
          <w:sz w:val="32"/>
          <w:szCs w:val="32"/>
          <w:cs/>
        </w:rPr>
        <w:t xml:space="preserve">วันที่ </w:t>
      </w:r>
      <w:r w:rsidR="00C0573E" w:rsidRPr="00FC30BC">
        <w:rPr>
          <w:rFonts w:ascii="Angsana New" w:hAnsi="Angsana New"/>
          <w:sz w:val="32"/>
          <w:szCs w:val="32"/>
        </w:rPr>
        <w:t>31</w:t>
      </w:r>
      <w:r w:rsidRPr="00FC30BC">
        <w:rPr>
          <w:rFonts w:ascii="Angsana New" w:hAnsi="Angsana New"/>
          <w:sz w:val="32"/>
          <w:szCs w:val="32"/>
          <w:cs/>
        </w:rPr>
        <w:t xml:space="preserve"> มีนาคม </w:t>
      </w:r>
      <w:r w:rsidR="00C0573E" w:rsidRPr="00FC30BC">
        <w:rPr>
          <w:rFonts w:ascii="Angsana New" w:hAnsi="Angsana New"/>
          <w:sz w:val="32"/>
          <w:szCs w:val="32"/>
        </w:rPr>
        <w:t>2563</w:t>
      </w:r>
      <w:r w:rsidRPr="00FC30BC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FC30BC">
        <w:rPr>
          <w:rFonts w:ascii="Angsana New" w:hAnsi="Angsana New"/>
          <w:sz w:val="32"/>
          <w:szCs w:val="32"/>
          <w:lang w:val="en-GB"/>
        </w:rPr>
        <w:t>31</w:t>
      </w:r>
      <w:r w:rsidRPr="00FC30B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C30BC">
        <w:rPr>
          <w:rFonts w:ascii="Angsana New" w:hAnsi="Angsana New"/>
          <w:sz w:val="32"/>
          <w:szCs w:val="32"/>
        </w:rPr>
        <w:t xml:space="preserve">2562 </w:t>
      </w:r>
      <w:r w:rsidRPr="00FC30BC">
        <w:rPr>
          <w:rFonts w:ascii="Angsana New" w:hAnsi="Angsana New"/>
          <w:sz w:val="32"/>
          <w:szCs w:val="32"/>
          <w:cs/>
        </w:rPr>
        <w:t>มียอดคงเหลือลูกหนี้การค้าและลูกหนี้อื่นดังนี้</w:t>
      </w:r>
    </w:p>
    <w:p w14:paraId="144218A0" w14:textId="77777777" w:rsidR="00DD0361" w:rsidRPr="00945B87" w:rsidRDefault="00DD0361" w:rsidP="00317654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Angsana New" w:hAnsi="Angsana New"/>
          <w:sz w:val="4"/>
          <w:szCs w:val="4"/>
        </w:rPr>
      </w:pPr>
    </w:p>
    <w:tbl>
      <w:tblPr>
        <w:tblW w:w="8712" w:type="dxa"/>
        <w:tblInd w:w="657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09"/>
        <w:gridCol w:w="1179"/>
        <w:gridCol w:w="81"/>
        <w:gridCol w:w="1250"/>
        <w:gridCol w:w="82"/>
        <w:gridCol w:w="1179"/>
        <w:gridCol w:w="81"/>
        <w:gridCol w:w="1251"/>
      </w:tblGrid>
      <w:tr w:rsidR="007F2F0A" w:rsidRPr="00945B87" w14:paraId="7FC15A2B" w14:textId="77777777" w:rsidTr="0044628B">
        <w:trPr>
          <w:cantSplit/>
        </w:trPr>
        <w:tc>
          <w:tcPr>
            <w:tcW w:w="3609" w:type="dxa"/>
          </w:tcPr>
          <w:p w14:paraId="5D7473C8" w14:textId="77777777" w:rsidR="007F2F0A" w:rsidRPr="00945B87" w:rsidRDefault="007F2F0A" w:rsidP="002B02AF">
            <w:pPr>
              <w:tabs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5103" w:type="dxa"/>
            <w:gridSpan w:val="7"/>
          </w:tcPr>
          <w:p w14:paraId="578AB7FD" w14:textId="77777777" w:rsidR="007F2F0A" w:rsidRPr="00945B87" w:rsidRDefault="007F2F0A" w:rsidP="002B02AF">
            <w:pPr>
              <w:pStyle w:val="3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(หน่วย : พันบาท)</w:t>
            </w:r>
          </w:p>
        </w:tc>
      </w:tr>
      <w:tr w:rsidR="007F2F0A" w:rsidRPr="00945B87" w14:paraId="760BB482" w14:textId="77777777" w:rsidTr="0044628B">
        <w:trPr>
          <w:cantSplit/>
          <w:trHeight w:val="346"/>
        </w:trPr>
        <w:tc>
          <w:tcPr>
            <w:tcW w:w="3609" w:type="dxa"/>
          </w:tcPr>
          <w:p w14:paraId="37AD2E17" w14:textId="77777777" w:rsidR="007F2F0A" w:rsidRPr="00945B87" w:rsidRDefault="007F2F0A" w:rsidP="002B02AF">
            <w:pPr>
              <w:tabs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09CDF59C" w14:textId="77777777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  <w:tc>
          <w:tcPr>
            <w:tcW w:w="82" w:type="dxa"/>
          </w:tcPr>
          <w:p w14:paraId="3D541F90" w14:textId="77777777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5F4BB280" w14:textId="77777777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งบการเงินเฉพาะของบริษัท</w:t>
            </w:r>
          </w:p>
        </w:tc>
      </w:tr>
      <w:tr w:rsidR="007F2F0A" w:rsidRPr="00945B87" w14:paraId="50C03123" w14:textId="77777777" w:rsidTr="0044628B">
        <w:trPr>
          <w:cantSplit/>
        </w:trPr>
        <w:tc>
          <w:tcPr>
            <w:tcW w:w="3609" w:type="dxa"/>
          </w:tcPr>
          <w:p w14:paraId="3A18E187" w14:textId="77777777" w:rsidR="007F2F0A" w:rsidRPr="00945B87" w:rsidRDefault="007F2F0A" w:rsidP="002B02AF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0CD16" w14:textId="7F9A8306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31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 xml:space="preserve"> มีนาคม</w:t>
            </w:r>
            <w:r w:rsidR="00FC30BC" w:rsidRPr="00945B8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45B87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3918A50D" w14:textId="77777777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0B852" w14:textId="65A18C85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31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  <w:r w:rsidR="00FC30BC" w:rsidRPr="00945B8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45B87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82" w:type="dxa"/>
            <w:vAlign w:val="bottom"/>
          </w:tcPr>
          <w:p w14:paraId="422BD80A" w14:textId="77777777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BBE98" w14:textId="0198A728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31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 xml:space="preserve"> มีนาคม</w:t>
            </w:r>
            <w:r w:rsidR="00FC30BC" w:rsidRPr="00945B8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45B87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89B8CB0" w14:textId="77777777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0E9A5" w14:textId="58515F07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31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  <w:r w:rsidR="00FC30BC" w:rsidRPr="00945B8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45B87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7F2F0A" w:rsidRPr="00945B87" w14:paraId="501D8079" w14:textId="77777777" w:rsidTr="0044628B">
        <w:trPr>
          <w:cantSplit/>
        </w:trPr>
        <w:tc>
          <w:tcPr>
            <w:tcW w:w="3609" w:type="dxa"/>
          </w:tcPr>
          <w:p w14:paraId="7829EF84" w14:textId="77777777" w:rsidR="007F2F0A" w:rsidRPr="00945B87" w:rsidRDefault="007F2F0A" w:rsidP="00495998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945B8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ลูกหนี้การค้า - ลูกค้าทั่วไป</w:t>
            </w:r>
          </w:p>
        </w:tc>
        <w:tc>
          <w:tcPr>
            <w:tcW w:w="1179" w:type="dxa"/>
          </w:tcPr>
          <w:p w14:paraId="7BD6990E" w14:textId="77777777" w:rsidR="007F2F0A" w:rsidRPr="00945B87" w:rsidRDefault="007F2F0A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72BAA2E5" w14:textId="77777777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0" w:type="dxa"/>
          </w:tcPr>
          <w:p w14:paraId="7D083249" w14:textId="77777777" w:rsidR="007F2F0A" w:rsidRPr="00945B87" w:rsidRDefault="007F2F0A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" w:type="dxa"/>
          </w:tcPr>
          <w:p w14:paraId="3E7E078A" w14:textId="77777777" w:rsidR="007F2F0A" w:rsidRPr="00945B87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</w:tcPr>
          <w:p w14:paraId="03F41E11" w14:textId="77777777" w:rsidR="007F2F0A" w:rsidRPr="00945B87" w:rsidRDefault="007F2F0A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473218FD" w14:textId="77777777" w:rsidR="007F2F0A" w:rsidRPr="00945B87" w:rsidRDefault="007F2F0A" w:rsidP="002B02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</w:tcPr>
          <w:p w14:paraId="67F57F32" w14:textId="77777777" w:rsidR="007F2F0A" w:rsidRPr="00CC5697" w:rsidRDefault="007F2F0A" w:rsidP="0082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B6B60" w:rsidRPr="00945B87" w14:paraId="4A044ADE" w14:textId="77777777" w:rsidTr="0044628B">
        <w:trPr>
          <w:cantSplit/>
        </w:trPr>
        <w:tc>
          <w:tcPr>
            <w:tcW w:w="3609" w:type="dxa"/>
          </w:tcPr>
          <w:p w14:paraId="16D67D99" w14:textId="77777777" w:rsidR="00BB6B60" w:rsidRPr="00945B87" w:rsidRDefault="00BB6B60" w:rsidP="00BB6B60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945B87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179" w:type="dxa"/>
          </w:tcPr>
          <w:p w14:paraId="3D9D0FAE" w14:textId="1D68AEA4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377,028</w:t>
            </w:r>
          </w:p>
        </w:tc>
        <w:tc>
          <w:tcPr>
            <w:tcW w:w="81" w:type="dxa"/>
          </w:tcPr>
          <w:p w14:paraId="4D6F496C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0" w:type="dxa"/>
          </w:tcPr>
          <w:p w14:paraId="41608B73" w14:textId="3317C4C2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389,368</w:t>
            </w:r>
          </w:p>
        </w:tc>
        <w:tc>
          <w:tcPr>
            <w:tcW w:w="82" w:type="dxa"/>
          </w:tcPr>
          <w:p w14:paraId="2FD2A51A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</w:tcPr>
          <w:p w14:paraId="3F14A69E" w14:textId="45027983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308,918</w:t>
            </w:r>
          </w:p>
        </w:tc>
        <w:tc>
          <w:tcPr>
            <w:tcW w:w="81" w:type="dxa"/>
          </w:tcPr>
          <w:p w14:paraId="1648E2E1" w14:textId="77777777" w:rsidR="00BB6B60" w:rsidRPr="00945B87" w:rsidRDefault="00BB6B60" w:rsidP="00BB6B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</w:tcPr>
          <w:p w14:paraId="05347F4C" w14:textId="5980541D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341,523</w:t>
            </w:r>
          </w:p>
        </w:tc>
      </w:tr>
      <w:tr w:rsidR="00BB6B60" w:rsidRPr="00945B87" w14:paraId="31094C64" w14:textId="77777777" w:rsidTr="0044628B">
        <w:trPr>
          <w:cantSplit/>
        </w:trPr>
        <w:tc>
          <w:tcPr>
            <w:tcW w:w="3609" w:type="dxa"/>
          </w:tcPr>
          <w:p w14:paraId="21B912B2" w14:textId="77777777" w:rsidR="00BB6B60" w:rsidRPr="00945B87" w:rsidRDefault="00BB6B60" w:rsidP="00BB6B60">
            <w:pPr>
              <w:pStyle w:val="1"/>
              <w:widowControl/>
              <w:ind w:left="174" w:right="0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945B8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เช็ครับลงวันที่ล่วงหน้า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40F0DA8" w14:textId="2CAC1CA3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2,313</w:t>
            </w:r>
          </w:p>
        </w:tc>
        <w:tc>
          <w:tcPr>
            <w:tcW w:w="81" w:type="dxa"/>
          </w:tcPr>
          <w:p w14:paraId="608BBB73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6BA30750" w14:textId="044E5BAA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82" w:type="dxa"/>
          </w:tcPr>
          <w:p w14:paraId="685C6E6A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D04B725" w14:textId="13C222FF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81" w:type="dxa"/>
          </w:tcPr>
          <w:p w14:paraId="78F2C9B9" w14:textId="77777777" w:rsidR="00BB6B60" w:rsidRPr="00945B87" w:rsidRDefault="00BB6B60" w:rsidP="00BB6B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531C2C2" w14:textId="56B3134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BB6B60" w:rsidRPr="00945B87" w14:paraId="56E74F92" w14:textId="77777777" w:rsidTr="0044628B">
        <w:trPr>
          <w:cantSplit/>
        </w:trPr>
        <w:tc>
          <w:tcPr>
            <w:tcW w:w="3609" w:type="dxa"/>
          </w:tcPr>
          <w:p w14:paraId="4CC46FD8" w14:textId="77777777" w:rsidR="00BB6B60" w:rsidRPr="00945B87" w:rsidRDefault="00BB6B60" w:rsidP="00BB6B6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 w:cs="Angsana New"/>
                <w:sz w:val="25"/>
                <w:szCs w:val="25"/>
                <w:cs/>
              </w:rPr>
              <w:t>รวมลูกหนี้การค้า - ลูกค้าทั่วไป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703914E" w14:textId="65F31478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379,341</w:t>
            </w:r>
          </w:p>
        </w:tc>
        <w:tc>
          <w:tcPr>
            <w:tcW w:w="81" w:type="dxa"/>
          </w:tcPr>
          <w:p w14:paraId="4EEA1D06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06685828" w14:textId="7699087A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389,368</w:t>
            </w:r>
          </w:p>
        </w:tc>
        <w:tc>
          <w:tcPr>
            <w:tcW w:w="82" w:type="dxa"/>
          </w:tcPr>
          <w:p w14:paraId="6C0ABC5D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2E920B6" w14:textId="3F03E785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308,918</w:t>
            </w:r>
          </w:p>
        </w:tc>
        <w:tc>
          <w:tcPr>
            <w:tcW w:w="81" w:type="dxa"/>
          </w:tcPr>
          <w:p w14:paraId="7498D9BB" w14:textId="77777777" w:rsidR="00BB6B60" w:rsidRPr="00945B87" w:rsidRDefault="00BB6B60" w:rsidP="00BB6B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6E5BF44" w14:textId="46F37A48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341,523</w:t>
            </w:r>
          </w:p>
        </w:tc>
      </w:tr>
      <w:tr w:rsidR="00BB6B60" w:rsidRPr="00945B87" w14:paraId="2ED6C666" w14:textId="77777777" w:rsidTr="0044628B">
        <w:trPr>
          <w:cantSplit/>
        </w:trPr>
        <w:tc>
          <w:tcPr>
            <w:tcW w:w="3609" w:type="dxa"/>
          </w:tcPr>
          <w:p w14:paraId="02E472E7" w14:textId="77777777" w:rsidR="00BB6B60" w:rsidRPr="00945B87" w:rsidRDefault="00BB6B60" w:rsidP="00BB6B6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ลูกหนี้การค้า - บริษัทที่เกี่ยวข้อง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118B9C0" w14:textId="73740F92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8,722</w:t>
            </w:r>
          </w:p>
        </w:tc>
        <w:tc>
          <w:tcPr>
            <w:tcW w:w="81" w:type="dxa"/>
          </w:tcPr>
          <w:p w14:paraId="7C9AA635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3E73D95" w14:textId="281E99EF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82" w:type="dxa"/>
          </w:tcPr>
          <w:p w14:paraId="6932608E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CAF2936" w14:textId="06AEA992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23,508</w:t>
            </w:r>
          </w:p>
        </w:tc>
        <w:tc>
          <w:tcPr>
            <w:tcW w:w="81" w:type="dxa"/>
          </w:tcPr>
          <w:p w14:paraId="76CCDF98" w14:textId="77777777" w:rsidR="00BB6B60" w:rsidRPr="00945B87" w:rsidRDefault="00BB6B60" w:rsidP="00BB6B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CAAC866" w14:textId="063B7806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22,363</w:t>
            </w:r>
          </w:p>
        </w:tc>
      </w:tr>
      <w:tr w:rsidR="00BB6B60" w:rsidRPr="00945B87" w14:paraId="399FD82C" w14:textId="77777777" w:rsidTr="0044628B">
        <w:trPr>
          <w:cantSplit/>
        </w:trPr>
        <w:tc>
          <w:tcPr>
            <w:tcW w:w="3609" w:type="dxa"/>
          </w:tcPr>
          <w:p w14:paraId="00860CA1" w14:textId="77777777" w:rsidR="00BB6B60" w:rsidRPr="00945B87" w:rsidRDefault="00BB6B60" w:rsidP="00BB6B6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 w:cs="Angsana New"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19F1A3C" w14:textId="4AC4CCCB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388,063</w:t>
            </w:r>
          </w:p>
        </w:tc>
        <w:tc>
          <w:tcPr>
            <w:tcW w:w="81" w:type="dxa"/>
          </w:tcPr>
          <w:p w14:paraId="3FBE4DE9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02BFA805" w14:textId="1B085458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391,238</w:t>
            </w:r>
          </w:p>
        </w:tc>
        <w:tc>
          <w:tcPr>
            <w:tcW w:w="82" w:type="dxa"/>
          </w:tcPr>
          <w:p w14:paraId="0D9D84D0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EFCCD7E" w14:textId="62F47E96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332,426</w:t>
            </w:r>
          </w:p>
        </w:tc>
        <w:tc>
          <w:tcPr>
            <w:tcW w:w="81" w:type="dxa"/>
          </w:tcPr>
          <w:p w14:paraId="736458E0" w14:textId="77777777" w:rsidR="00BB6B60" w:rsidRPr="00945B87" w:rsidRDefault="00BB6B60" w:rsidP="00BB6B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BB27E30" w14:textId="680DD902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363,886</w:t>
            </w:r>
          </w:p>
        </w:tc>
      </w:tr>
      <w:tr w:rsidR="00BB6B60" w:rsidRPr="00945B87" w14:paraId="7313EDBF" w14:textId="77777777" w:rsidTr="0044628B">
        <w:trPr>
          <w:cantSplit/>
        </w:trPr>
        <w:tc>
          <w:tcPr>
            <w:tcW w:w="3609" w:type="dxa"/>
          </w:tcPr>
          <w:p w14:paraId="4434D6A4" w14:textId="77777777" w:rsidR="00BB6B60" w:rsidRPr="00945B87" w:rsidRDefault="00BB6B60" w:rsidP="00BB6B6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945B87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945B87">
              <w:rPr>
                <w:rFonts w:ascii="Angsana New" w:hAnsi="Angsana New" w:cs="Angsana New"/>
                <w:sz w:val="25"/>
                <w:szCs w:val="25"/>
                <w:cs/>
              </w:rPr>
              <w:t xml:space="preserve">  ค่าเผื่อผลขาดทุน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A1B366F" w14:textId="3B1C7C3D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(55</w:t>
            </w:r>
            <w:r w:rsidRPr="00945B87">
              <w:rPr>
                <w:rFonts w:ascii="Angsana New" w:hAnsi="Angsana New"/>
                <w:sz w:val="25"/>
                <w:szCs w:val="25"/>
              </w:rPr>
              <w:t>,065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1" w:type="dxa"/>
          </w:tcPr>
          <w:p w14:paraId="41040688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27B70D0" w14:textId="282F1020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45B87">
              <w:rPr>
                <w:rFonts w:ascii="Angsana New" w:hAnsi="Angsana New"/>
                <w:sz w:val="25"/>
                <w:szCs w:val="25"/>
              </w:rPr>
              <w:t>33,919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2" w:type="dxa"/>
          </w:tcPr>
          <w:p w14:paraId="64A3BA7F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836794B" w14:textId="6E40D40F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45B87">
              <w:rPr>
                <w:rFonts w:ascii="Angsana New" w:hAnsi="Angsana New"/>
                <w:sz w:val="25"/>
                <w:szCs w:val="25"/>
              </w:rPr>
              <w:t>55,065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1" w:type="dxa"/>
          </w:tcPr>
          <w:p w14:paraId="5CD8264F" w14:textId="77777777" w:rsidR="00BB6B60" w:rsidRPr="00945B87" w:rsidRDefault="00BB6B60" w:rsidP="00BB6B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B428C79" w14:textId="59E6B796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45B87">
              <w:rPr>
                <w:rFonts w:ascii="Angsana New" w:hAnsi="Angsana New"/>
                <w:sz w:val="25"/>
                <w:szCs w:val="25"/>
              </w:rPr>
              <w:t>33,919</w:t>
            </w:r>
            <w:r w:rsidRPr="00945B87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BB6B60" w:rsidRPr="00945B87" w14:paraId="07548782" w14:textId="77777777" w:rsidTr="0044628B">
        <w:trPr>
          <w:cantSplit/>
        </w:trPr>
        <w:tc>
          <w:tcPr>
            <w:tcW w:w="3609" w:type="dxa"/>
          </w:tcPr>
          <w:p w14:paraId="5E94B8E3" w14:textId="77777777" w:rsidR="00BB6B60" w:rsidRPr="00945B87" w:rsidRDefault="00BB6B60" w:rsidP="00BB6B6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ลูกหนี้การค้า - สุทธิ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A85CA17" w14:textId="2C316453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  <w:cs/>
              </w:rPr>
              <w:t>3</w:t>
            </w:r>
            <w:r w:rsidRPr="00945B87">
              <w:rPr>
                <w:rFonts w:ascii="Angsana New" w:hAnsi="Angsana New"/>
                <w:sz w:val="25"/>
                <w:szCs w:val="25"/>
              </w:rPr>
              <w:t>32,998</w:t>
            </w:r>
          </w:p>
        </w:tc>
        <w:tc>
          <w:tcPr>
            <w:tcW w:w="81" w:type="dxa"/>
          </w:tcPr>
          <w:p w14:paraId="49A67DDE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13377941" w14:textId="782A9516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357,319</w:t>
            </w:r>
          </w:p>
        </w:tc>
        <w:tc>
          <w:tcPr>
            <w:tcW w:w="82" w:type="dxa"/>
          </w:tcPr>
          <w:p w14:paraId="523370A7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A759FCC" w14:textId="4CA7ED16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277,361</w:t>
            </w:r>
          </w:p>
        </w:tc>
        <w:tc>
          <w:tcPr>
            <w:tcW w:w="81" w:type="dxa"/>
          </w:tcPr>
          <w:p w14:paraId="2D800284" w14:textId="77777777" w:rsidR="00BB6B60" w:rsidRPr="00945B87" w:rsidRDefault="00BB6B60" w:rsidP="00BB6B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2ED5EA4" w14:textId="3E291360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329,967</w:t>
            </w:r>
          </w:p>
        </w:tc>
      </w:tr>
      <w:tr w:rsidR="00BB6B60" w:rsidRPr="00945B87" w14:paraId="6D46D854" w14:textId="77777777" w:rsidTr="0044628B">
        <w:trPr>
          <w:cantSplit/>
        </w:trPr>
        <w:tc>
          <w:tcPr>
            <w:tcW w:w="3609" w:type="dxa"/>
          </w:tcPr>
          <w:p w14:paraId="50DF361B" w14:textId="77777777" w:rsidR="00BB6B60" w:rsidRPr="00945B87" w:rsidRDefault="00BB6B60" w:rsidP="00BB6B6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 w:cs="Angsana New"/>
                <w:sz w:val="25"/>
                <w:szCs w:val="25"/>
                <w:cs/>
              </w:rPr>
              <w:t>ลูกหนี้อื่น - ลูกค้าทั่วไป</w:t>
            </w:r>
          </w:p>
        </w:tc>
        <w:tc>
          <w:tcPr>
            <w:tcW w:w="1179" w:type="dxa"/>
          </w:tcPr>
          <w:p w14:paraId="1E2B8646" w14:textId="4D221651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938</w:t>
            </w:r>
          </w:p>
        </w:tc>
        <w:tc>
          <w:tcPr>
            <w:tcW w:w="81" w:type="dxa"/>
          </w:tcPr>
          <w:p w14:paraId="06CAE474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0" w:type="dxa"/>
          </w:tcPr>
          <w:p w14:paraId="30AAF262" w14:textId="4518D19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1,12</w:t>
            </w:r>
            <w:r w:rsidR="00876344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82" w:type="dxa"/>
          </w:tcPr>
          <w:p w14:paraId="292174F1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</w:tcPr>
          <w:p w14:paraId="03900524" w14:textId="53B6136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886</w:t>
            </w:r>
          </w:p>
        </w:tc>
        <w:tc>
          <w:tcPr>
            <w:tcW w:w="81" w:type="dxa"/>
          </w:tcPr>
          <w:p w14:paraId="4721E369" w14:textId="77777777" w:rsidR="00BB6B60" w:rsidRPr="00945B87" w:rsidRDefault="00BB6B60" w:rsidP="00BB6B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</w:tcPr>
          <w:p w14:paraId="7A1E08DC" w14:textId="5CB8801C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1,075</w:t>
            </w:r>
          </w:p>
        </w:tc>
      </w:tr>
      <w:tr w:rsidR="00BB6B60" w:rsidRPr="00945B87" w14:paraId="43BF68C2" w14:textId="77777777" w:rsidTr="0044628B">
        <w:trPr>
          <w:cantSplit/>
        </w:trPr>
        <w:tc>
          <w:tcPr>
            <w:tcW w:w="3609" w:type="dxa"/>
          </w:tcPr>
          <w:p w14:paraId="51E60AD2" w14:textId="77777777" w:rsidR="00BB6B60" w:rsidRPr="00945B87" w:rsidRDefault="00BB6B60" w:rsidP="00BB6B6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 w:cs="Angsana New"/>
                <w:sz w:val="25"/>
                <w:szCs w:val="25"/>
                <w:cs/>
              </w:rPr>
              <w:t>ลูกหนี้อื่น - บริษัทที่เกี่ยวข้อง</w:t>
            </w:r>
          </w:p>
        </w:tc>
        <w:tc>
          <w:tcPr>
            <w:tcW w:w="1179" w:type="dxa"/>
          </w:tcPr>
          <w:p w14:paraId="013A0152" w14:textId="7BBC3CC0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1,326</w:t>
            </w:r>
          </w:p>
        </w:tc>
        <w:tc>
          <w:tcPr>
            <w:tcW w:w="81" w:type="dxa"/>
          </w:tcPr>
          <w:p w14:paraId="295150E7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0" w:type="dxa"/>
          </w:tcPr>
          <w:p w14:paraId="2F99648B" w14:textId="0DBC05F3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1,326</w:t>
            </w:r>
          </w:p>
        </w:tc>
        <w:tc>
          <w:tcPr>
            <w:tcW w:w="82" w:type="dxa"/>
          </w:tcPr>
          <w:p w14:paraId="2AB2F76F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</w:tcPr>
          <w:p w14:paraId="2ECB31BB" w14:textId="7A20C64B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14,077</w:t>
            </w:r>
          </w:p>
        </w:tc>
        <w:tc>
          <w:tcPr>
            <w:tcW w:w="81" w:type="dxa"/>
          </w:tcPr>
          <w:p w14:paraId="443FB14E" w14:textId="77777777" w:rsidR="00BB6B60" w:rsidRPr="00945B87" w:rsidRDefault="00BB6B60" w:rsidP="00BB6B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</w:tcPr>
          <w:p w14:paraId="5A81E1C7" w14:textId="67C5E2F8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11,465</w:t>
            </w:r>
          </w:p>
        </w:tc>
      </w:tr>
      <w:tr w:rsidR="00BB6B60" w:rsidRPr="00945B87" w14:paraId="25ABDBE7" w14:textId="77777777" w:rsidTr="0044628B">
        <w:trPr>
          <w:cantSplit/>
        </w:trPr>
        <w:tc>
          <w:tcPr>
            <w:tcW w:w="3609" w:type="dxa"/>
          </w:tcPr>
          <w:p w14:paraId="2122AFAC" w14:textId="77777777" w:rsidR="00BB6B60" w:rsidRPr="00945B87" w:rsidRDefault="00BB6B60" w:rsidP="00BB6B6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45B87">
              <w:rPr>
                <w:rFonts w:ascii="Angsana New" w:hAnsi="Angsana New" w:cs="Angsana New"/>
                <w:sz w:val="25"/>
                <w:szCs w:val="25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14:paraId="4ABA211E" w14:textId="1E5CFE0B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335,262</w:t>
            </w:r>
          </w:p>
        </w:tc>
        <w:tc>
          <w:tcPr>
            <w:tcW w:w="81" w:type="dxa"/>
          </w:tcPr>
          <w:p w14:paraId="61954840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12" w:space="0" w:color="auto"/>
            </w:tcBorders>
          </w:tcPr>
          <w:p w14:paraId="37019C9D" w14:textId="1B4F2E54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359,771</w:t>
            </w:r>
          </w:p>
        </w:tc>
        <w:tc>
          <w:tcPr>
            <w:tcW w:w="82" w:type="dxa"/>
          </w:tcPr>
          <w:p w14:paraId="53E1F2F3" w14:textId="77777777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14:paraId="1E322BCC" w14:textId="59292BE0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292,324</w:t>
            </w:r>
          </w:p>
        </w:tc>
        <w:tc>
          <w:tcPr>
            <w:tcW w:w="81" w:type="dxa"/>
          </w:tcPr>
          <w:p w14:paraId="05C6EA95" w14:textId="77777777" w:rsidR="00BB6B60" w:rsidRPr="00945B87" w:rsidRDefault="00BB6B60" w:rsidP="00BB6B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3B2215D2" w14:textId="7EA51480" w:rsidR="00BB6B60" w:rsidRPr="00945B87" w:rsidRDefault="00BB6B60" w:rsidP="00BB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45B87">
              <w:rPr>
                <w:rFonts w:ascii="Angsana New" w:hAnsi="Angsana New"/>
                <w:sz w:val="25"/>
                <w:szCs w:val="25"/>
              </w:rPr>
              <w:t>342,507</w:t>
            </w:r>
          </w:p>
        </w:tc>
      </w:tr>
    </w:tbl>
    <w:p w14:paraId="4798FE70" w14:textId="00DF4E0C" w:rsidR="00DD0361" w:rsidRPr="00950ACD" w:rsidRDefault="00DD0361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950ACD">
        <w:rPr>
          <w:rFonts w:ascii="Angsana New" w:hAnsi="Angsana New"/>
          <w:sz w:val="32"/>
          <w:szCs w:val="32"/>
          <w:cs/>
        </w:rPr>
        <w:lastRenderedPageBreak/>
        <w:t>ยอดคงเหลือลูกหนี้การค้าแยกตามอายุหนี้ได้ดังนี้</w:t>
      </w:r>
    </w:p>
    <w:p w14:paraId="5365DD23" w14:textId="77777777" w:rsidR="00DD0361" w:rsidRPr="001E21A6" w:rsidRDefault="00DD0361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39" w:type="dxa"/>
        <w:tblInd w:w="65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997"/>
        <w:gridCol w:w="1296"/>
        <w:gridCol w:w="106"/>
        <w:gridCol w:w="1424"/>
        <w:gridCol w:w="117"/>
        <w:gridCol w:w="1296"/>
        <w:gridCol w:w="117"/>
        <w:gridCol w:w="1380"/>
        <w:gridCol w:w="6"/>
      </w:tblGrid>
      <w:tr w:rsidR="007F2F0A" w:rsidRPr="00950ACD" w14:paraId="61026904" w14:textId="77777777" w:rsidTr="00763C5F">
        <w:trPr>
          <w:gridAfter w:val="1"/>
          <w:wAfter w:w="6" w:type="dxa"/>
          <w:cantSplit/>
          <w:tblHeader/>
        </w:trPr>
        <w:tc>
          <w:tcPr>
            <w:tcW w:w="2997" w:type="dxa"/>
          </w:tcPr>
          <w:p w14:paraId="167D6C20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7"/>
          </w:tcPr>
          <w:p w14:paraId="64A9CBF5" w14:textId="77777777" w:rsidR="007F2F0A" w:rsidRPr="00950ACD" w:rsidRDefault="007F2F0A" w:rsidP="002B02AF">
            <w:pPr>
              <w:pStyle w:val="3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F2F0A" w:rsidRPr="00950ACD" w14:paraId="022A508B" w14:textId="77777777" w:rsidTr="00763C5F">
        <w:trPr>
          <w:cantSplit/>
          <w:tblHeader/>
        </w:trPr>
        <w:tc>
          <w:tcPr>
            <w:tcW w:w="2997" w:type="dxa"/>
          </w:tcPr>
          <w:p w14:paraId="3483B7B0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</w:tcPr>
          <w:p w14:paraId="3C2AB0BB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17" w:type="dxa"/>
          </w:tcPr>
          <w:p w14:paraId="4CCACEF3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99" w:type="dxa"/>
            <w:gridSpan w:val="4"/>
            <w:tcBorders>
              <w:bottom w:val="single" w:sz="4" w:space="0" w:color="auto"/>
            </w:tcBorders>
          </w:tcPr>
          <w:p w14:paraId="1B721207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7F2F0A" w:rsidRPr="00950ACD" w14:paraId="71491DA3" w14:textId="77777777" w:rsidTr="00763C5F">
        <w:trPr>
          <w:cantSplit/>
          <w:tblHeader/>
        </w:trPr>
        <w:tc>
          <w:tcPr>
            <w:tcW w:w="2997" w:type="dxa"/>
          </w:tcPr>
          <w:p w14:paraId="2C60883D" w14:textId="77777777" w:rsidR="007F2F0A" w:rsidRPr="00950ACD" w:rsidRDefault="007F2F0A" w:rsidP="008E71A2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7584B" w14:textId="7C700741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31</w:t>
            </w:r>
            <w:r w:rsidRPr="00950ACD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763C5F" w:rsidRPr="00950A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0AC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47E2EE57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E692D" w14:textId="70D33C73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31</w:t>
            </w:r>
            <w:r w:rsidRPr="00950AC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763C5F" w:rsidRPr="00950A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0AC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" w:type="dxa"/>
            <w:vAlign w:val="bottom"/>
          </w:tcPr>
          <w:p w14:paraId="5A75E0ED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2CE6B" w14:textId="72C30115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31</w:t>
            </w:r>
            <w:r w:rsidRPr="00950ACD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763C5F" w:rsidRPr="00950A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0AC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58F5D568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8DE68" w14:textId="3E0D85D4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31</w:t>
            </w:r>
            <w:r w:rsidRPr="00950AC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763C5F" w:rsidRPr="00950A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0AC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F2F0A" w:rsidRPr="00950ACD" w14:paraId="37A76F1B" w14:textId="77777777" w:rsidTr="00763C5F">
        <w:trPr>
          <w:cantSplit/>
        </w:trPr>
        <w:tc>
          <w:tcPr>
            <w:tcW w:w="2997" w:type="dxa"/>
          </w:tcPr>
          <w:p w14:paraId="1D02D899" w14:textId="77777777" w:rsidR="007F2F0A" w:rsidRPr="00950ACD" w:rsidRDefault="007F2F0A" w:rsidP="002B02AF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50ACD">
              <w:rPr>
                <w:rFonts w:ascii="Angsana New" w:hAnsi="Angsana New" w:cs="Angsana New"/>
                <w:u w:val="single"/>
                <w:cs/>
              </w:rPr>
              <w:t>ลูกหนี้การค้า - ลูกค้าทั่วไป</w:t>
            </w:r>
          </w:p>
        </w:tc>
        <w:tc>
          <w:tcPr>
            <w:tcW w:w="1296" w:type="dxa"/>
            <w:vAlign w:val="bottom"/>
          </w:tcPr>
          <w:p w14:paraId="113C2C18" w14:textId="77777777" w:rsidR="007F2F0A" w:rsidRPr="00950ACD" w:rsidRDefault="007F2F0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4C744546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  <w:vAlign w:val="bottom"/>
          </w:tcPr>
          <w:p w14:paraId="23925CE2" w14:textId="77777777" w:rsidR="007F2F0A" w:rsidRPr="00950ACD" w:rsidRDefault="007F2F0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41020465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56F7CAC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210E8E21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6" w:type="dxa"/>
            <w:gridSpan w:val="2"/>
            <w:vAlign w:val="bottom"/>
          </w:tcPr>
          <w:p w14:paraId="466F51F1" w14:textId="77777777" w:rsidR="007F2F0A" w:rsidRPr="00950ACD" w:rsidRDefault="007F2F0A" w:rsidP="002B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678A" w:rsidRPr="00950ACD" w14:paraId="32CAA03A" w14:textId="77777777" w:rsidTr="00B2678A">
        <w:trPr>
          <w:cantSplit/>
        </w:trPr>
        <w:tc>
          <w:tcPr>
            <w:tcW w:w="2997" w:type="dxa"/>
          </w:tcPr>
          <w:p w14:paraId="2D5E2F82" w14:textId="77777777" w:rsidR="00B2678A" w:rsidRPr="00950ACD" w:rsidRDefault="00B2678A" w:rsidP="00B2678A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r w:rsidRPr="00950AC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15159C2" w14:textId="3F004116" w:rsidR="00B2678A" w:rsidRPr="00950ACD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Theme="majorBidi" w:hAnsiTheme="majorBidi" w:cstheme="majorBidi"/>
                <w:sz w:val="28"/>
                <w:szCs w:val="28"/>
              </w:rPr>
              <w:t>186,123</w:t>
            </w:r>
          </w:p>
        </w:tc>
        <w:tc>
          <w:tcPr>
            <w:tcW w:w="106" w:type="dxa"/>
          </w:tcPr>
          <w:p w14:paraId="78ED1E8C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3BB9CE1B" w14:textId="7B62E87F" w:rsidR="00B2678A" w:rsidRPr="00B2678A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2678A">
              <w:rPr>
                <w:rFonts w:asciiTheme="majorBidi" w:hAnsiTheme="majorBidi" w:cstheme="majorBidi"/>
                <w:sz w:val="28"/>
                <w:szCs w:val="28"/>
              </w:rPr>
              <w:t xml:space="preserve">140,880 </w:t>
            </w:r>
          </w:p>
        </w:tc>
        <w:tc>
          <w:tcPr>
            <w:tcW w:w="117" w:type="dxa"/>
          </w:tcPr>
          <w:p w14:paraId="6224B55A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54E2BD7" w14:textId="0F867075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Theme="majorBidi" w:hAnsiTheme="majorBidi" w:cstheme="majorBidi"/>
                <w:sz w:val="28"/>
                <w:szCs w:val="28"/>
              </w:rPr>
              <w:t>143,86</w:t>
            </w:r>
            <w:r w:rsidR="00E445C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50A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" w:type="dxa"/>
          </w:tcPr>
          <w:p w14:paraId="12F4B166" w14:textId="77777777" w:rsidR="00B2678A" w:rsidRPr="00950ACD" w:rsidRDefault="00B2678A" w:rsidP="00B2678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504644CF" w14:textId="70DA95C7" w:rsidR="00B2678A" w:rsidRPr="00B2678A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2678A">
              <w:rPr>
                <w:rFonts w:asciiTheme="majorBidi" w:hAnsiTheme="majorBidi" w:cstheme="majorBidi"/>
                <w:sz w:val="28"/>
                <w:szCs w:val="28"/>
              </w:rPr>
              <w:t xml:space="preserve"> 114,156 </w:t>
            </w:r>
          </w:p>
        </w:tc>
      </w:tr>
      <w:tr w:rsidR="00B2678A" w:rsidRPr="00950ACD" w14:paraId="42F944A3" w14:textId="77777777" w:rsidTr="00B2678A">
        <w:trPr>
          <w:cantSplit/>
        </w:trPr>
        <w:tc>
          <w:tcPr>
            <w:tcW w:w="2997" w:type="dxa"/>
          </w:tcPr>
          <w:p w14:paraId="2271A18C" w14:textId="77777777" w:rsidR="00B2678A" w:rsidRPr="00950ACD" w:rsidRDefault="00B2678A" w:rsidP="00B2678A">
            <w:pPr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6" w:type="dxa"/>
          </w:tcPr>
          <w:p w14:paraId="7C4F2E7B" w14:textId="77777777" w:rsidR="00B2678A" w:rsidRPr="00950ACD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04B70E7C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7DB370CD" w14:textId="77777777" w:rsidR="00B2678A" w:rsidRPr="00B2678A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67FB6CCB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3899F8F" w14:textId="48A22586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41BAF56F" w14:textId="77777777" w:rsidR="00B2678A" w:rsidRPr="00950ACD" w:rsidRDefault="00B2678A" w:rsidP="00B2678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3C667DEA" w14:textId="41850C81" w:rsidR="00B2678A" w:rsidRPr="00B2678A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678A" w:rsidRPr="00950ACD" w14:paraId="4408F1CE" w14:textId="77777777" w:rsidTr="00B2678A">
        <w:trPr>
          <w:cantSplit/>
        </w:trPr>
        <w:tc>
          <w:tcPr>
            <w:tcW w:w="2997" w:type="dxa"/>
          </w:tcPr>
          <w:p w14:paraId="6FCAF7C1" w14:textId="77777777" w:rsidR="00B2678A" w:rsidRPr="00950ACD" w:rsidRDefault="00B2678A" w:rsidP="00B2678A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cs/>
              </w:rPr>
            </w:pPr>
            <w:r w:rsidRPr="00950AC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50ACD">
              <w:rPr>
                <w:rFonts w:ascii="Angsana New" w:hAnsi="Angsana New" w:cs="Angsana New"/>
              </w:rPr>
              <w:t xml:space="preserve">3 </w:t>
            </w:r>
            <w:r w:rsidRPr="00950AC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96" w:type="dxa"/>
          </w:tcPr>
          <w:p w14:paraId="588F9F72" w14:textId="07CDB2CD" w:rsidR="00B2678A" w:rsidRPr="00950ACD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Theme="majorBidi" w:hAnsiTheme="majorBidi" w:cstheme="majorBidi"/>
                <w:sz w:val="28"/>
                <w:szCs w:val="28"/>
              </w:rPr>
              <w:t>107,521</w:t>
            </w:r>
          </w:p>
        </w:tc>
        <w:tc>
          <w:tcPr>
            <w:tcW w:w="106" w:type="dxa"/>
          </w:tcPr>
          <w:p w14:paraId="18E4CDD4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1CB909B2" w14:textId="1C7E3C1C" w:rsidR="00B2678A" w:rsidRPr="00B2678A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2678A">
              <w:rPr>
                <w:rFonts w:asciiTheme="majorBidi" w:hAnsiTheme="majorBidi" w:cstheme="majorBidi"/>
                <w:sz w:val="28"/>
                <w:szCs w:val="28"/>
              </w:rPr>
              <w:t xml:space="preserve">180,296 </w:t>
            </w:r>
          </w:p>
        </w:tc>
        <w:tc>
          <w:tcPr>
            <w:tcW w:w="117" w:type="dxa"/>
          </w:tcPr>
          <w:p w14:paraId="01B5B6AD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32DC97D" w14:textId="3394E5C3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Theme="majorBidi" w:hAnsiTheme="majorBidi" w:cstheme="majorBidi"/>
                <w:sz w:val="28"/>
                <w:szCs w:val="28"/>
              </w:rPr>
              <w:t xml:space="preserve">85,709 </w:t>
            </w:r>
          </w:p>
        </w:tc>
        <w:tc>
          <w:tcPr>
            <w:tcW w:w="117" w:type="dxa"/>
          </w:tcPr>
          <w:p w14:paraId="7E97948E" w14:textId="77777777" w:rsidR="00B2678A" w:rsidRPr="00950ACD" w:rsidRDefault="00B2678A" w:rsidP="00B2678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182AFBC2" w14:textId="45572517" w:rsidR="00B2678A" w:rsidRPr="00B2678A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2678A">
              <w:rPr>
                <w:rFonts w:asciiTheme="majorBidi" w:hAnsiTheme="majorBidi" w:cstheme="majorBidi"/>
                <w:sz w:val="28"/>
                <w:szCs w:val="28"/>
              </w:rPr>
              <w:t xml:space="preserve"> 163,123 </w:t>
            </w:r>
          </w:p>
        </w:tc>
      </w:tr>
      <w:tr w:rsidR="00B2678A" w:rsidRPr="00950ACD" w14:paraId="6DFC1B37" w14:textId="77777777" w:rsidTr="00B2678A">
        <w:trPr>
          <w:cantSplit/>
        </w:trPr>
        <w:tc>
          <w:tcPr>
            <w:tcW w:w="2997" w:type="dxa"/>
          </w:tcPr>
          <w:p w14:paraId="26314BBF" w14:textId="77777777" w:rsidR="00B2678A" w:rsidRPr="00950ACD" w:rsidRDefault="00B2678A" w:rsidP="00B2678A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cs/>
              </w:rPr>
            </w:pPr>
            <w:r w:rsidRPr="00950ACD">
              <w:rPr>
                <w:rFonts w:ascii="Angsana New" w:hAnsi="Angsana New" w:cs="Angsana New"/>
              </w:rPr>
              <w:t xml:space="preserve">3 </w:t>
            </w:r>
            <w:r w:rsidRPr="00950ACD">
              <w:rPr>
                <w:rFonts w:ascii="Angsana New" w:hAnsi="Angsana New" w:cs="Angsana New"/>
                <w:cs/>
              </w:rPr>
              <w:t xml:space="preserve">- </w:t>
            </w:r>
            <w:r w:rsidRPr="00950ACD">
              <w:rPr>
                <w:rFonts w:ascii="Angsana New" w:hAnsi="Angsana New" w:cs="Angsana New"/>
              </w:rPr>
              <w:t>6</w:t>
            </w:r>
            <w:r w:rsidRPr="00950AC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C33A50B" w14:textId="795112B9" w:rsidR="00B2678A" w:rsidRPr="00950ACD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Theme="majorBidi" w:hAnsiTheme="majorBidi" w:cstheme="majorBidi"/>
                <w:sz w:val="28"/>
                <w:szCs w:val="28"/>
              </w:rPr>
              <w:t>25,556</w:t>
            </w:r>
          </w:p>
        </w:tc>
        <w:tc>
          <w:tcPr>
            <w:tcW w:w="106" w:type="dxa"/>
          </w:tcPr>
          <w:p w14:paraId="744F7BD9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284F2068" w14:textId="31D4CE45" w:rsidR="00B2678A" w:rsidRPr="00B2678A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2678A">
              <w:rPr>
                <w:rFonts w:asciiTheme="majorBidi" w:hAnsiTheme="majorBidi" w:cstheme="majorBidi"/>
                <w:sz w:val="28"/>
                <w:szCs w:val="28"/>
              </w:rPr>
              <w:t xml:space="preserve">19,236 </w:t>
            </w:r>
          </w:p>
        </w:tc>
        <w:tc>
          <w:tcPr>
            <w:tcW w:w="117" w:type="dxa"/>
          </w:tcPr>
          <w:p w14:paraId="7E9AF0E5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9188D76" w14:textId="723F3896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Theme="majorBidi" w:hAnsiTheme="majorBidi" w:cstheme="majorBidi"/>
                <w:sz w:val="28"/>
                <w:szCs w:val="28"/>
              </w:rPr>
              <w:t xml:space="preserve">24,929 </w:t>
            </w:r>
          </w:p>
        </w:tc>
        <w:tc>
          <w:tcPr>
            <w:tcW w:w="117" w:type="dxa"/>
          </w:tcPr>
          <w:p w14:paraId="5DF79C8A" w14:textId="77777777" w:rsidR="00B2678A" w:rsidRPr="00950ACD" w:rsidRDefault="00B2678A" w:rsidP="00B2678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7F3D4E91" w14:textId="3C728AF1" w:rsidR="00B2678A" w:rsidRPr="00B2678A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2678A">
              <w:rPr>
                <w:rFonts w:asciiTheme="majorBidi" w:hAnsiTheme="majorBidi" w:cstheme="majorBidi"/>
                <w:sz w:val="28"/>
                <w:szCs w:val="28"/>
              </w:rPr>
              <w:t xml:space="preserve"> 15,204 </w:t>
            </w:r>
          </w:p>
        </w:tc>
      </w:tr>
      <w:tr w:rsidR="00B2678A" w:rsidRPr="00950ACD" w14:paraId="3DF2C6F7" w14:textId="77777777" w:rsidTr="00B2678A">
        <w:trPr>
          <w:cantSplit/>
        </w:trPr>
        <w:tc>
          <w:tcPr>
            <w:tcW w:w="2997" w:type="dxa"/>
          </w:tcPr>
          <w:p w14:paraId="7BAD07A3" w14:textId="77777777" w:rsidR="00B2678A" w:rsidRPr="00950ACD" w:rsidRDefault="00B2678A" w:rsidP="00B2678A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</w:rPr>
            </w:pPr>
            <w:r w:rsidRPr="00950ACD">
              <w:rPr>
                <w:rFonts w:ascii="Angsana New" w:hAnsi="Angsana New" w:cs="Angsana New"/>
              </w:rPr>
              <w:t xml:space="preserve">6 </w:t>
            </w:r>
            <w:r w:rsidRPr="00950ACD">
              <w:rPr>
                <w:rFonts w:ascii="Angsana New" w:hAnsi="Angsana New" w:cs="Angsana New"/>
                <w:cs/>
              </w:rPr>
              <w:t xml:space="preserve">- </w:t>
            </w:r>
            <w:r w:rsidRPr="00950ACD">
              <w:rPr>
                <w:rFonts w:ascii="Angsana New" w:hAnsi="Angsana New" w:cs="Angsana New"/>
              </w:rPr>
              <w:t>12</w:t>
            </w:r>
            <w:r w:rsidRPr="00950AC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80ADF64" w14:textId="36484283" w:rsidR="00B2678A" w:rsidRPr="00950ACD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Theme="majorBidi" w:hAnsiTheme="majorBidi" w:cstheme="majorBidi"/>
                <w:sz w:val="28"/>
                <w:szCs w:val="28"/>
              </w:rPr>
              <w:t>16,738</w:t>
            </w:r>
          </w:p>
        </w:tc>
        <w:tc>
          <w:tcPr>
            <w:tcW w:w="106" w:type="dxa"/>
          </w:tcPr>
          <w:p w14:paraId="1428DDD1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7ED25045" w14:textId="4BFA0D93" w:rsidR="00B2678A" w:rsidRPr="00B2678A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2678A">
              <w:rPr>
                <w:rFonts w:asciiTheme="majorBidi" w:hAnsiTheme="majorBidi" w:cstheme="majorBidi"/>
                <w:sz w:val="28"/>
                <w:szCs w:val="28"/>
              </w:rPr>
              <w:t xml:space="preserve">11,673 </w:t>
            </w:r>
          </w:p>
        </w:tc>
        <w:tc>
          <w:tcPr>
            <w:tcW w:w="117" w:type="dxa"/>
          </w:tcPr>
          <w:p w14:paraId="655E73DB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38F7E15" w14:textId="7E6ACF05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Theme="majorBidi" w:hAnsiTheme="majorBidi" w:cstheme="majorBidi"/>
                <w:sz w:val="28"/>
                <w:szCs w:val="28"/>
              </w:rPr>
              <w:t xml:space="preserve">13,322 </w:t>
            </w:r>
          </w:p>
        </w:tc>
        <w:tc>
          <w:tcPr>
            <w:tcW w:w="117" w:type="dxa"/>
          </w:tcPr>
          <w:p w14:paraId="62E4F08D" w14:textId="77777777" w:rsidR="00B2678A" w:rsidRPr="00950ACD" w:rsidRDefault="00B2678A" w:rsidP="00B2678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03ED340F" w14:textId="3C882131" w:rsidR="00B2678A" w:rsidRPr="00B2678A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2678A">
              <w:rPr>
                <w:rFonts w:asciiTheme="majorBidi" w:hAnsiTheme="majorBidi" w:cstheme="majorBidi"/>
                <w:sz w:val="28"/>
                <w:szCs w:val="28"/>
              </w:rPr>
              <w:t xml:space="preserve"> 11,757 </w:t>
            </w:r>
          </w:p>
        </w:tc>
      </w:tr>
      <w:tr w:rsidR="00B2678A" w:rsidRPr="00950ACD" w14:paraId="495AC073" w14:textId="77777777" w:rsidTr="00B2678A">
        <w:trPr>
          <w:cantSplit/>
        </w:trPr>
        <w:tc>
          <w:tcPr>
            <w:tcW w:w="2997" w:type="dxa"/>
          </w:tcPr>
          <w:p w14:paraId="25C7CF51" w14:textId="77777777" w:rsidR="00B2678A" w:rsidRPr="00950ACD" w:rsidRDefault="00B2678A" w:rsidP="00B2678A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</w:rPr>
            </w:pPr>
            <w:r w:rsidRPr="00950ACD">
              <w:rPr>
                <w:rFonts w:ascii="Angsana New" w:hAnsi="Angsana New" w:cs="Angsana New"/>
              </w:rPr>
              <w:t>12</w:t>
            </w:r>
            <w:r w:rsidRPr="00950ACD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692B3E" w14:textId="0D2C6672" w:rsidR="00B2678A" w:rsidRPr="00950ACD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Theme="majorBidi" w:hAnsiTheme="majorBidi" w:cstheme="majorBidi"/>
                <w:sz w:val="28"/>
                <w:szCs w:val="28"/>
              </w:rPr>
              <w:t>41,090</w:t>
            </w:r>
          </w:p>
        </w:tc>
        <w:tc>
          <w:tcPr>
            <w:tcW w:w="106" w:type="dxa"/>
          </w:tcPr>
          <w:p w14:paraId="46ACDB0A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705BEFAA" w14:textId="0B712C24" w:rsidR="00B2678A" w:rsidRPr="00B2678A" w:rsidRDefault="00B2678A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2678A">
              <w:rPr>
                <w:rFonts w:asciiTheme="majorBidi" w:hAnsiTheme="majorBidi" w:cstheme="majorBidi"/>
                <w:sz w:val="28"/>
                <w:szCs w:val="28"/>
              </w:rPr>
              <w:t xml:space="preserve"> 37,283 </w:t>
            </w:r>
          </w:p>
        </w:tc>
        <w:tc>
          <w:tcPr>
            <w:tcW w:w="117" w:type="dxa"/>
          </w:tcPr>
          <w:p w14:paraId="12062F37" w14:textId="77777777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4E1E89" w14:textId="6294EED2" w:rsidR="00B2678A" w:rsidRPr="00950ACD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Theme="majorBidi" w:hAnsiTheme="majorBidi" w:cstheme="majorBidi"/>
                <w:sz w:val="28"/>
                <w:szCs w:val="28"/>
              </w:rPr>
              <w:t xml:space="preserve">41,090 </w:t>
            </w:r>
          </w:p>
        </w:tc>
        <w:tc>
          <w:tcPr>
            <w:tcW w:w="117" w:type="dxa"/>
          </w:tcPr>
          <w:p w14:paraId="59F6212B" w14:textId="77777777" w:rsidR="00B2678A" w:rsidRPr="00950ACD" w:rsidRDefault="00B2678A" w:rsidP="00B2678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635FB0" w14:textId="14093D65" w:rsidR="00B2678A" w:rsidRPr="00B2678A" w:rsidRDefault="00B2678A" w:rsidP="00B2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2678A">
              <w:rPr>
                <w:rFonts w:asciiTheme="majorBidi" w:hAnsiTheme="majorBidi" w:cstheme="majorBidi"/>
                <w:sz w:val="28"/>
                <w:szCs w:val="28"/>
              </w:rPr>
              <w:t xml:space="preserve"> 37,283 </w:t>
            </w:r>
          </w:p>
        </w:tc>
      </w:tr>
      <w:tr w:rsidR="00B71014" w:rsidRPr="00950ACD" w14:paraId="40AE1D6B" w14:textId="77777777" w:rsidTr="00763C5F">
        <w:trPr>
          <w:cantSplit/>
        </w:trPr>
        <w:tc>
          <w:tcPr>
            <w:tcW w:w="2997" w:type="dxa"/>
            <w:vAlign w:val="bottom"/>
          </w:tcPr>
          <w:p w14:paraId="3995C9A1" w14:textId="77777777" w:rsidR="00B71014" w:rsidRPr="00950ACD" w:rsidRDefault="00B71014" w:rsidP="00B7101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64F4C3" w14:textId="42DEC0C0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377,028</w:t>
            </w:r>
          </w:p>
        </w:tc>
        <w:tc>
          <w:tcPr>
            <w:tcW w:w="106" w:type="dxa"/>
          </w:tcPr>
          <w:p w14:paraId="360EBD6C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6E85B73E" w14:textId="77777777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389,368</w:t>
            </w:r>
          </w:p>
        </w:tc>
        <w:tc>
          <w:tcPr>
            <w:tcW w:w="117" w:type="dxa"/>
          </w:tcPr>
          <w:p w14:paraId="1AD3ABA7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6CEF53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308,918</w:t>
            </w:r>
          </w:p>
        </w:tc>
        <w:tc>
          <w:tcPr>
            <w:tcW w:w="117" w:type="dxa"/>
          </w:tcPr>
          <w:p w14:paraId="7F260BD4" w14:textId="77777777" w:rsidR="00B71014" w:rsidRPr="00950ACD" w:rsidRDefault="00B71014" w:rsidP="00B710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</w:tcBorders>
          </w:tcPr>
          <w:p w14:paraId="71A0CB8F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341,523</w:t>
            </w:r>
          </w:p>
        </w:tc>
      </w:tr>
      <w:tr w:rsidR="00B71014" w:rsidRPr="00950ACD" w14:paraId="6983B1B2" w14:textId="77777777" w:rsidTr="00763C5F">
        <w:trPr>
          <w:cantSplit/>
        </w:trPr>
        <w:tc>
          <w:tcPr>
            <w:tcW w:w="2997" w:type="dxa"/>
            <w:vAlign w:val="bottom"/>
          </w:tcPr>
          <w:p w14:paraId="72AB5E12" w14:textId="77777777" w:rsidR="00B71014" w:rsidRPr="00950ACD" w:rsidRDefault="00B71014" w:rsidP="00B7101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44CE54" w14:textId="769564B8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2,313</w:t>
            </w:r>
          </w:p>
        </w:tc>
        <w:tc>
          <w:tcPr>
            <w:tcW w:w="106" w:type="dxa"/>
          </w:tcPr>
          <w:p w14:paraId="71AC34AB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766D8140" w14:textId="77777777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</w:tcPr>
          <w:p w14:paraId="62045B46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2E8357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</w:tcPr>
          <w:p w14:paraId="7F71848E" w14:textId="77777777" w:rsidR="00B71014" w:rsidRPr="00950ACD" w:rsidRDefault="00B71014" w:rsidP="00B710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bottom w:val="single" w:sz="4" w:space="0" w:color="auto"/>
            </w:tcBorders>
          </w:tcPr>
          <w:p w14:paraId="40F747A1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71014" w:rsidRPr="00950ACD" w14:paraId="2EC34D33" w14:textId="77777777" w:rsidTr="00763C5F">
        <w:trPr>
          <w:cantSplit/>
        </w:trPr>
        <w:tc>
          <w:tcPr>
            <w:tcW w:w="2997" w:type="dxa"/>
            <w:vAlign w:val="bottom"/>
          </w:tcPr>
          <w:p w14:paraId="7C44DB11" w14:textId="77777777" w:rsidR="00B71014" w:rsidRPr="00950ACD" w:rsidRDefault="00B71014" w:rsidP="00B7101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952078" w14:textId="5C45DCA1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379,341</w:t>
            </w:r>
          </w:p>
        </w:tc>
        <w:tc>
          <w:tcPr>
            <w:tcW w:w="106" w:type="dxa"/>
          </w:tcPr>
          <w:p w14:paraId="0C0BA132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3533A98C" w14:textId="77777777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389,368</w:t>
            </w:r>
          </w:p>
        </w:tc>
        <w:tc>
          <w:tcPr>
            <w:tcW w:w="117" w:type="dxa"/>
          </w:tcPr>
          <w:p w14:paraId="19FC240C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FF9F12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308,918</w:t>
            </w:r>
          </w:p>
        </w:tc>
        <w:tc>
          <w:tcPr>
            <w:tcW w:w="117" w:type="dxa"/>
          </w:tcPr>
          <w:p w14:paraId="01867705" w14:textId="77777777" w:rsidR="00B71014" w:rsidRPr="00950ACD" w:rsidRDefault="00B71014" w:rsidP="00B710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0A980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341,523</w:t>
            </w:r>
          </w:p>
        </w:tc>
      </w:tr>
      <w:tr w:rsidR="00B71014" w:rsidRPr="001E21A6" w14:paraId="4804A3A0" w14:textId="77777777" w:rsidTr="00763C5F">
        <w:trPr>
          <w:cantSplit/>
        </w:trPr>
        <w:tc>
          <w:tcPr>
            <w:tcW w:w="2997" w:type="dxa"/>
          </w:tcPr>
          <w:p w14:paraId="15755743" w14:textId="5A1DB310" w:rsidR="001B3797" w:rsidRPr="001E21A6" w:rsidRDefault="001B3797" w:rsidP="00B71014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6" w:type="dxa"/>
          </w:tcPr>
          <w:p w14:paraId="51A16A3C" w14:textId="473E6046" w:rsidR="00B71014" w:rsidRPr="001E21A6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8756D88" w14:textId="77777777" w:rsidR="00B71014" w:rsidRPr="001E21A6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</w:tcPr>
          <w:p w14:paraId="0BF7C197" w14:textId="77777777" w:rsidR="00B71014" w:rsidRPr="001E21A6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dxa"/>
          </w:tcPr>
          <w:p w14:paraId="3ACA86C3" w14:textId="77777777" w:rsidR="00B71014" w:rsidRPr="001E21A6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06A0B691" w14:textId="77777777" w:rsidR="00B71014" w:rsidRPr="001E21A6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dxa"/>
          </w:tcPr>
          <w:p w14:paraId="5E889657" w14:textId="77777777" w:rsidR="00B71014" w:rsidRPr="001E21A6" w:rsidRDefault="00B71014" w:rsidP="00B710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gridSpan w:val="2"/>
          </w:tcPr>
          <w:p w14:paraId="38FC7441" w14:textId="77777777" w:rsidR="00B71014" w:rsidRPr="001E21A6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1014" w:rsidRPr="00950ACD" w14:paraId="3B40B931" w14:textId="77777777" w:rsidTr="002E1716">
        <w:trPr>
          <w:cantSplit/>
          <w:trHeight w:val="225"/>
        </w:trPr>
        <w:tc>
          <w:tcPr>
            <w:tcW w:w="2997" w:type="dxa"/>
          </w:tcPr>
          <w:p w14:paraId="2BF4229F" w14:textId="77777777" w:rsidR="00B71014" w:rsidRPr="00950ACD" w:rsidRDefault="00B71014" w:rsidP="00B71014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950ACD">
              <w:rPr>
                <w:rFonts w:ascii="Angsana New" w:hAnsi="Angsana New" w:cs="Angsana New"/>
                <w:u w:val="single"/>
                <w:cs/>
              </w:rPr>
              <w:t>ลูกหนี้การค้า - บริษัทที่เกี่ยวข้อง</w:t>
            </w:r>
          </w:p>
        </w:tc>
        <w:tc>
          <w:tcPr>
            <w:tcW w:w="1296" w:type="dxa"/>
          </w:tcPr>
          <w:p w14:paraId="4FE0FFA8" w14:textId="77777777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05BCBE54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34DE5E61" w14:textId="77777777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51D77C1D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2C14C4F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5C99627E" w14:textId="77777777" w:rsidR="00B71014" w:rsidRPr="00950ACD" w:rsidRDefault="00B71014" w:rsidP="00B710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036455EB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820" w:rsidRPr="00950ACD" w14:paraId="2B13D342" w14:textId="77777777" w:rsidTr="00DA38FC">
        <w:trPr>
          <w:cantSplit/>
        </w:trPr>
        <w:tc>
          <w:tcPr>
            <w:tcW w:w="2997" w:type="dxa"/>
          </w:tcPr>
          <w:p w14:paraId="3D0D55B5" w14:textId="77777777" w:rsidR="00E23820" w:rsidRPr="00950ACD" w:rsidRDefault="00E23820" w:rsidP="00E2382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r w:rsidRPr="00950AC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439DD07A" w14:textId="73022FBA" w:rsidR="00E23820" w:rsidRPr="00413893" w:rsidRDefault="00413893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13893">
              <w:rPr>
                <w:rFonts w:ascii="Angsana New" w:hAnsi="Angsana New"/>
                <w:sz w:val="28"/>
                <w:szCs w:val="28"/>
              </w:rPr>
              <w:t>6,422</w:t>
            </w:r>
          </w:p>
        </w:tc>
        <w:tc>
          <w:tcPr>
            <w:tcW w:w="106" w:type="dxa"/>
          </w:tcPr>
          <w:p w14:paraId="1853BC5A" w14:textId="777777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24" w:type="dxa"/>
            <w:shd w:val="clear" w:color="auto" w:fill="auto"/>
          </w:tcPr>
          <w:p w14:paraId="5F6D8EFA" w14:textId="65D51954" w:rsidR="00E23820" w:rsidRPr="00DA38FC" w:rsidRDefault="00DA38FC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DA38FC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17" w:type="dxa"/>
          </w:tcPr>
          <w:p w14:paraId="0912F533" w14:textId="777777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</w:tcPr>
          <w:p w14:paraId="375559FA" w14:textId="0C968EE3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E23820">
              <w:rPr>
                <w:rFonts w:asciiTheme="majorBidi" w:hAnsiTheme="majorBidi" w:cstheme="majorBidi"/>
                <w:sz w:val="28"/>
                <w:szCs w:val="28"/>
              </w:rPr>
              <w:t xml:space="preserve"> 71</w:t>
            </w:r>
            <w:r w:rsidR="002E17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23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" w:type="dxa"/>
          </w:tcPr>
          <w:p w14:paraId="6069AB5A" w14:textId="77777777" w:rsidR="00E23820" w:rsidRPr="00E23820" w:rsidRDefault="00E23820" w:rsidP="00E238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50DF8C3D" w14:textId="6B9FC1B8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E23820">
              <w:rPr>
                <w:rFonts w:asciiTheme="majorBidi" w:hAnsiTheme="majorBidi" w:cstheme="majorBidi"/>
                <w:sz w:val="28"/>
                <w:szCs w:val="28"/>
              </w:rPr>
              <w:t xml:space="preserve"> 224 </w:t>
            </w:r>
          </w:p>
        </w:tc>
      </w:tr>
      <w:tr w:rsidR="00E23820" w:rsidRPr="00950ACD" w14:paraId="42FFA3A1" w14:textId="77777777" w:rsidTr="00DA38FC">
        <w:trPr>
          <w:cantSplit/>
        </w:trPr>
        <w:tc>
          <w:tcPr>
            <w:tcW w:w="2997" w:type="dxa"/>
          </w:tcPr>
          <w:p w14:paraId="329C4F50" w14:textId="77777777" w:rsidR="00E23820" w:rsidRPr="00950ACD" w:rsidRDefault="00E23820" w:rsidP="00E2382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lang w:val="en-GB"/>
              </w:rPr>
            </w:pPr>
            <w:r w:rsidRPr="00950ACD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296" w:type="dxa"/>
          </w:tcPr>
          <w:p w14:paraId="319B7CB7" w14:textId="77777777" w:rsidR="00E23820" w:rsidRPr="00413893" w:rsidRDefault="00E23820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350C4B5A" w14:textId="777777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24" w:type="dxa"/>
            <w:shd w:val="clear" w:color="auto" w:fill="auto"/>
          </w:tcPr>
          <w:p w14:paraId="33B3917D" w14:textId="77777777" w:rsidR="00E23820" w:rsidRPr="00DA38FC" w:rsidRDefault="00E23820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0AE1416E" w14:textId="777777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</w:tcPr>
          <w:p w14:paraId="7E97C457" w14:textId="777777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1F544454" w14:textId="77777777" w:rsidR="00E23820" w:rsidRPr="00E23820" w:rsidRDefault="00E23820" w:rsidP="00E238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7ECE14C4" w14:textId="4B3C732B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820" w:rsidRPr="00950ACD" w14:paraId="6248E369" w14:textId="77777777" w:rsidTr="00DA38FC">
        <w:trPr>
          <w:cantSplit/>
        </w:trPr>
        <w:tc>
          <w:tcPr>
            <w:tcW w:w="2997" w:type="dxa"/>
          </w:tcPr>
          <w:p w14:paraId="64353E37" w14:textId="77777777" w:rsidR="00E23820" w:rsidRPr="00950ACD" w:rsidRDefault="00E23820" w:rsidP="00E23820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cs/>
              </w:rPr>
            </w:pPr>
            <w:r w:rsidRPr="00950AC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50ACD">
              <w:rPr>
                <w:rFonts w:ascii="Angsana New" w:hAnsi="Angsana New" w:cs="Angsana New"/>
              </w:rPr>
              <w:t xml:space="preserve">3 </w:t>
            </w:r>
            <w:r w:rsidRPr="00950AC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96" w:type="dxa"/>
          </w:tcPr>
          <w:p w14:paraId="69A09EF1" w14:textId="4EB03FA4" w:rsidR="00E23820" w:rsidRPr="00413893" w:rsidRDefault="00E23820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13893">
              <w:rPr>
                <w:rFonts w:ascii="Angsana New" w:hAnsi="Angsana New"/>
                <w:sz w:val="28"/>
                <w:szCs w:val="28"/>
              </w:rPr>
              <w:t>6</w:t>
            </w:r>
            <w:r w:rsidR="00DA38FC" w:rsidRPr="00413893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06" w:type="dxa"/>
          </w:tcPr>
          <w:p w14:paraId="51FE7105" w14:textId="777777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24" w:type="dxa"/>
            <w:shd w:val="clear" w:color="auto" w:fill="auto"/>
          </w:tcPr>
          <w:p w14:paraId="2942B51E" w14:textId="49B2A7FB" w:rsidR="00E23820" w:rsidRPr="00DA38FC" w:rsidRDefault="00E23820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DA38FC">
              <w:rPr>
                <w:rFonts w:ascii="Angsana New" w:hAnsi="Angsana New"/>
                <w:sz w:val="28"/>
                <w:szCs w:val="28"/>
              </w:rPr>
              <w:t>1,</w:t>
            </w:r>
            <w:r w:rsidR="00DA38FC" w:rsidRPr="00DA38FC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17" w:type="dxa"/>
          </w:tcPr>
          <w:p w14:paraId="7F2B13BD" w14:textId="777777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</w:tcPr>
          <w:p w14:paraId="32A143AE" w14:textId="2B01208C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E23820">
              <w:rPr>
                <w:rFonts w:asciiTheme="majorBidi" w:hAnsiTheme="majorBidi" w:cstheme="majorBidi"/>
                <w:sz w:val="28"/>
                <w:szCs w:val="28"/>
              </w:rPr>
              <w:t xml:space="preserve"> 654 </w:t>
            </w:r>
          </w:p>
        </w:tc>
        <w:tc>
          <w:tcPr>
            <w:tcW w:w="117" w:type="dxa"/>
          </w:tcPr>
          <w:p w14:paraId="6FAE342A" w14:textId="77777777" w:rsidR="00E23820" w:rsidRPr="00E23820" w:rsidRDefault="00E23820" w:rsidP="00E238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091413D1" w14:textId="7329D72E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E23820">
              <w:rPr>
                <w:rFonts w:asciiTheme="majorBidi" w:hAnsiTheme="majorBidi" w:cstheme="majorBidi"/>
                <w:sz w:val="28"/>
                <w:szCs w:val="28"/>
              </w:rPr>
              <w:t xml:space="preserve"> 1,323 </w:t>
            </w:r>
          </w:p>
        </w:tc>
      </w:tr>
      <w:tr w:rsidR="00E23820" w:rsidRPr="00950ACD" w14:paraId="4C2D0E81" w14:textId="77777777" w:rsidTr="00DA38FC">
        <w:trPr>
          <w:cantSplit/>
        </w:trPr>
        <w:tc>
          <w:tcPr>
            <w:tcW w:w="2997" w:type="dxa"/>
          </w:tcPr>
          <w:p w14:paraId="21490C9C" w14:textId="77777777" w:rsidR="00E23820" w:rsidRPr="00950ACD" w:rsidRDefault="00E23820" w:rsidP="00E23820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cs/>
              </w:rPr>
            </w:pPr>
            <w:r w:rsidRPr="00950ACD">
              <w:rPr>
                <w:rFonts w:ascii="Angsana New" w:hAnsi="Angsana New" w:cs="Angsana New"/>
              </w:rPr>
              <w:t xml:space="preserve">3 </w:t>
            </w:r>
            <w:r w:rsidRPr="00950ACD">
              <w:rPr>
                <w:rFonts w:ascii="Angsana New" w:hAnsi="Angsana New" w:cs="Angsana New"/>
                <w:cs/>
              </w:rPr>
              <w:t xml:space="preserve">- </w:t>
            </w:r>
            <w:r w:rsidRPr="00950ACD">
              <w:rPr>
                <w:rFonts w:ascii="Angsana New" w:hAnsi="Angsana New" w:cs="Angsana New"/>
              </w:rPr>
              <w:t>6</w:t>
            </w:r>
            <w:r w:rsidRPr="00950AC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0A7591DE" w14:textId="1C2D7246" w:rsidR="00E23820" w:rsidRPr="00413893" w:rsidRDefault="00E23820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13893">
              <w:rPr>
                <w:rFonts w:ascii="Angsana New" w:hAnsi="Angsana New"/>
                <w:sz w:val="28"/>
                <w:szCs w:val="28"/>
              </w:rPr>
              <w:t>1,</w:t>
            </w:r>
            <w:r w:rsidR="00DA38FC" w:rsidRPr="00413893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06" w:type="dxa"/>
          </w:tcPr>
          <w:p w14:paraId="5B69B947" w14:textId="777777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24" w:type="dxa"/>
            <w:shd w:val="clear" w:color="auto" w:fill="auto"/>
          </w:tcPr>
          <w:p w14:paraId="01F5CB83" w14:textId="28D5B629" w:rsidR="00E23820" w:rsidRPr="00DA38FC" w:rsidRDefault="00DA38FC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DA38FC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17" w:type="dxa"/>
          </w:tcPr>
          <w:p w14:paraId="4D8D1796" w14:textId="777777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</w:tcPr>
          <w:p w14:paraId="38CEBBC6" w14:textId="1DF344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E23820">
              <w:rPr>
                <w:rFonts w:asciiTheme="majorBidi" w:hAnsiTheme="majorBidi" w:cstheme="majorBidi"/>
                <w:sz w:val="28"/>
                <w:szCs w:val="28"/>
              </w:rPr>
              <w:t xml:space="preserve"> 1,323 </w:t>
            </w:r>
          </w:p>
        </w:tc>
        <w:tc>
          <w:tcPr>
            <w:tcW w:w="117" w:type="dxa"/>
          </w:tcPr>
          <w:p w14:paraId="6E066315" w14:textId="77777777" w:rsidR="00E23820" w:rsidRPr="00E23820" w:rsidRDefault="00E23820" w:rsidP="00E238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061419C3" w14:textId="57309716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E23820">
              <w:rPr>
                <w:rFonts w:asciiTheme="majorBidi" w:hAnsiTheme="majorBidi" w:cstheme="majorBidi"/>
                <w:sz w:val="28"/>
                <w:szCs w:val="28"/>
              </w:rPr>
              <w:t xml:space="preserve"> 7,322 </w:t>
            </w:r>
          </w:p>
        </w:tc>
      </w:tr>
      <w:tr w:rsidR="00E23820" w:rsidRPr="00950ACD" w14:paraId="4F4C650D" w14:textId="77777777" w:rsidTr="00DA38FC">
        <w:trPr>
          <w:cantSplit/>
        </w:trPr>
        <w:tc>
          <w:tcPr>
            <w:tcW w:w="2997" w:type="dxa"/>
          </w:tcPr>
          <w:p w14:paraId="77923B55" w14:textId="77777777" w:rsidR="00E23820" w:rsidRPr="00950ACD" w:rsidRDefault="00E23820" w:rsidP="00E23820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</w:rPr>
            </w:pPr>
            <w:r w:rsidRPr="00950ACD">
              <w:rPr>
                <w:rFonts w:ascii="Angsana New" w:hAnsi="Angsana New" w:cs="Angsana New"/>
              </w:rPr>
              <w:t xml:space="preserve">6 </w:t>
            </w:r>
            <w:r w:rsidRPr="00950ACD">
              <w:rPr>
                <w:rFonts w:ascii="Angsana New" w:hAnsi="Angsana New" w:cs="Angsana New"/>
                <w:cs/>
              </w:rPr>
              <w:t xml:space="preserve">- </w:t>
            </w:r>
            <w:r w:rsidRPr="00950ACD">
              <w:rPr>
                <w:rFonts w:ascii="Angsana New" w:hAnsi="Angsana New" w:cs="Angsana New"/>
              </w:rPr>
              <w:t>12</w:t>
            </w:r>
            <w:r w:rsidRPr="00950AC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FFB2F3B" w14:textId="190D1F5F" w:rsidR="00E23820" w:rsidRPr="00413893" w:rsidRDefault="00DA38FC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13893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06" w:type="dxa"/>
          </w:tcPr>
          <w:p w14:paraId="224FADF2" w14:textId="777777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24" w:type="dxa"/>
            <w:shd w:val="clear" w:color="auto" w:fill="auto"/>
          </w:tcPr>
          <w:p w14:paraId="65D0E9A3" w14:textId="77777777" w:rsidR="00E23820" w:rsidRPr="00DA38FC" w:rsidRDefault="00E23820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DA38F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</w:tcPr>
          <w:p w14:paraId="1AA0126B" w14:textId="77777777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</w:tcPr>
          <w:p w14:paraId="09EF648C" w14:textId="57542D12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E23820">
              <w:rPr>
                <w:rFonts w:asciiTheme="majorBidi" w:hAnsiTheme="majorBidi" w:cstheme="majorBidi"/>
                <w:sz w:val="28"/>
                <w:szCs w:val="28"/>
              </w:rPr>
              <w:t xml:space="preserve"> 20,816 </w:t>
            </w:r>
          </w:p>
        </w:tc>
        <w:tc>
          <w:tcPr>
            <w:tcW w:w="117" w:type="dxa"/>
          </w:tcPr>
          <w:p w14:paraId="3FF101E3" w14:textId="77777777" w:rsidR="00E23820" w:rsidRPr="00E23820" w:rsidRDefault="00E23820" w:rsidP="00E238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1BE22FB1" w14:textId="08A2C2DC" w:rsidR="00E23820" w:rsidRPr="00E23820" w:rsidRDefault="00E23820" w:rsidP="00E2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E23820">
              <w:rPr>
                <w:rFonts w:asciiTheme="majorBidi" w:hAnsiTheme="majorBidi" w:cstheme="majorBidi"/>
                <w:sz w:val="28"/>
                <w:szCs w:val="28"/>
              </w:rPr>
              <w:t xml:space="preserve"> 13,494 </w:t>
            </w:r>
          </w:p>
        </w:tc>
      </w:tr>
      <w:tr w:rsidR="00B71014" w:rsidRPr="00950ACD" w14:paraId="46F1C3E0" w14:textId="77777777" w:rsidTr="00763C5F">
        <w:trPr>
          <w:cantSplit/>
        </w:trPr>
        <w:tc>
          <w:tcPr>
            <w:tcW w:w="2997" w:type="dxa"/>
            <w:vAlign w:val="bottom"/>
          </w:tcPr>
          <w:p w14:paraId="40CD9610" w14:textId="77777777" w:rsidR="00B71014" w:rsidRPr="00950ACD" w:rsidRDefault="00B71014" w:rsidP="00B71014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950ACD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2C4B2" w14:textId="5F27D107" w:rsidR="00B71014" w:rsidRPr="008B352F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8B352F">
              <w:rPr>
                <w:rFonts w:ascii="Angsana New" w:hAnsi="Angsana New"/>
                <w:sz w:val="28"/>
                <w:szCs w:val="28"/>
              </w:rPr>
              <w:t>8,722</w:t>
            </w:r>
          </w:p>
        </w:tc>
        <w:tc>
          <w:tcPr>
            <w:tcW w:w="106" w:type="dxa"/>
          </w:tcPr>
          <w:p w14:paraId="4740B52F" w14:textId="77777777" w:rsidR="00B71014" w:rsidRPr="008B352F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1873A1B8" w14:textId="77777777" w:rsidR="00B71014" w:rsidRPr="008B352F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8B352F">
              <w:rPr>
                <w:rFonts w:ascii="Angsana New" w:hAnsi="Angsana New"/>
                <w:sz w:val="28"/>
                <w:szCs w:val="28"/>
              </w:rPr>
              <w:t>1,870</w:t>
            </w:r>
          </w:p>
        </w:tc>
        <w:tc>
          <w:tcPr>
            <w:tcW w:w="117" w:type="dxa"/>
          </w:tcPr>
          <w:p w14:paraId="270FDAEC" w14:textId="77777777" w:rsidR="00B71014" w:rsidRPr="00E23820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4E69BA" w14:textId="77777777" w:rsidR="00B71014" w:rsidRPr="00E23820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E23820">
              <w:rPr>
                <w:rFonts w:ascii="Angsana New" w:hAnsi="Angsana New"/>
                <w:sz w:val="28"/>
                <w:szCs w:val="28"/>
              </w:rPr>
              <w:t>23,508</w:t>
            </w:r>
          </w:p>
        </w:tc>
        <w:tc>
          <w:tcPr>
            <w:tcW w:w="117" w:type="dxa"/>
          </w:tcPr>
          <w:p w14:paraId="293ABDD1" w14:textId="77777777" w:rsidR="00B71014" w:rsidRPr="00E23820" w:rsidRDefault="00B71014" w:rsidP="00B710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0CC13" w14:textId="77777777" w:rsidR="00B71014" w:rsidRPr="00E23820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E23820">
              <w:rPr>
                <w:rFonts w:ascii="Angsana New" w:hAnsi="Angsana New"/>
                <w:sz w:val="28"/>
                <w:szCs w:val="28"/>
              </w:rPr>
              <w:t>22,363</w:t>
            </w:r>
          </w:p>
        </w:tc>
      </w:tr>
      <w:tr w:rsidR="00B71014" w:rsidRPr="00950ACD" w14:paraId="541C4684" w14:textId="77777777" w:rsidTr="00763C5F">
        <w:trPr>
          <w:cantSplit/>
        </w:trPr>
        <w:tc>
          <w:tcPr>
            <w:tcW w:w="2997" w:type="dxa"/>
            <w:vAlign w:val="bottom"/>
          </w:tcPr>
          <w:p w14:paraId="43F45373" w14:textId="77777777" w:rsidR="00B71014" w:rsidRPr="00950ACD" w:rsidRDefault="00B71014" w:rsidP="00B71014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950ACD">
              <w:rPr>
                <w:rFonts w:ascii="Angsana New" w:hAnsi="Angsana New" w:cs="Angsana New"/>
                <w:cs/>
                <w:lang w:val="en-GB"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322BE9" w14:textId="158ADD47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388,063</w:t>
            </w:r>
          </w:p>
        </w:tc>
        <w:tc>
          <w:tcPr>
            <w:tcW w:w="106" w:type="dxa"/>
          </w:tcPr>
          <w:p w14:paraId="12CB47EA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1B928D50" w14:textId="77777777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391,238</w:t>
            </w:r>
          </w:p>
        </w:tc>
        <w:tc>
          <w:tcPr>
            <w:tcW w:w="117" w:type="dxa"/>
          </w:tcPr>
          <w:p w14:paraId="6043FD78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5FC268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332,426</w:t>
            </w:r>
          </w:p>
        </w:tc>
        <w:tc>
          <w:tcPr>
            <w:tcW w:w="117" w:type="dxa"/>
          </w:tcPr>
          <w:p w14:paraId="13B1D325" w14:textId="77777777" w:rsidR="00B71014" w:rsidRPr="00950ACD" w:rsidRDefault="00B71014" w:rsidP="00B710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</w:tcBorders>
          </w:tcPr>
          <w:p w14:paraId="27FDF13C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363,886</w:t>
            </w:r>
          </w:p>
        </w:tc>
      </w:tr>
      <w:tr w:rsidR="00B71014" w:rsidRPr="00950ACD" w14:paraId="7C3B4F5E" w14:textId="77777777" w:rsidTr="00763C5F">
        <w:trPr>
          <w:cantSplit/>
        </w:trPr>
        <w:tc>
          <w:tcPr>
            <w:tcW w:w="2997" w:type="dxa"/>
            <w:vAlign w:val="bottom"/>
          </w:tcPr>
          <w:p w14:paraId="5BCA06E0" w14:textId="77777777" w:rsidR="00B71014" w:rsidRPr="00950ACD" w:rsidRDefault="00B71014" w:rsidP="00B71014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950AC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50ACD">
              <w:rPr>
                <w:rFonts w:ascii="Angsana New" w:hAnsi="Angsana New" w:cs="Angsana New"/>
                <w:cs/>
              </w:rPr>
              <w:t xml:space="preserve">  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769FCE" w14:textId="64FEF684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717E6" w:rsidRPr="00950ACD">
              <w:rPr>
                <w:rFonts w:ascii="Angsana New" w:hAnsi="Angsana New"/>
                <w:sz w:val="28"/>
                <w:szCs w:val="28"/>
              </w:rPr>
              <w:t>55</w:t>
            </w:r>
            <w:r w:rsidRPr="00950ACD">
              <w:rPr>
                <w:rFonts w:ascii="Angsana New" w:hAnsi="Angsana New"/>
                <w:sz w:val="28"/>
                <w:szCs w:val="28"/>
              </w:rPr>
              <w:t>,065</w:t>
            </w:r>
            <w:r w:rsidRPr="00950AC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" w:type="dxa"/>
          </w:tcPr>
          <w:p w14:paraId="11DD9946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7D4DDA95" w14:textId="77777777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50ACD">
              <w:rPr>
                <w:rFonts w:ascii="Angsana New" w:hAnsi="Angsana New"/>
                <w:sz w:val="28"/>
                <w:szCs w:val="28"/>
              </w:rPr>
              <w:t>33,919</w:t>
            </w:r>
            <w:r w:rsidRPr="00950AC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2EC78343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036201" w14:textId="622B773E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149B1" w:rsidRPr="00950ACD">
              <w:rPr>
                <w:rFonts w:ascii="Angsana New" w:hAnsi="Angsana New"/>
                <w:sz w:val="28"/>
                <w:szCs w:val="28"/>
              </w:rPr>
              <w:t>55,065</w:t>
            </w:r>
            <w:r w:rsidRPr="00950AC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17D390D7" w14:textId="77777777" w:rsidR="00B71014" w:rsidRPr="00950ACD" w:rsidRDefault="00B71014" w:rsidP="00B710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bottom w:val="single" w:sz="4" w:space="0" w:color="auto"/>
            </w:tcBorders>
          </w:tcPr>
          <w:p w14:paraId="2A683EBB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50ACD">
              <w:rPr>
                <w:rFonts w:ascii="Angsana New" w:hAnsi="Angsana New"/>
                <w:sz w:val="28"/>
                <w:szCs w:val="28"/>
              </w:rPr>
              <w:t>33,919</w:t>
            </w:r>
            <w:r w:rsidRPr="00950AC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71014" w:rsidRPr="00B33709" w14:paraId="558A285F" w14:textId="77777777" w:rsidTr="00763C5F">
        <w:trPr>
          <w:cantSplit/>
        </w:trPr>
        <w:tc>
          <w:tcPr>
            <w:tcW w:w="2997" w:type="dxa"/>
            <w:vAlign w:val="bottom"/>
          </w:tcPr>
          <w:p w14:paraId="0A60B546" w14:textId="77777777" w:rsidR="00B71014" w:rsidRPr="00950ACD" w:rsidRDefault="00B71014" w:rsidP="00B71014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950ACD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12" w:space="0" w:color="auto"/>
            </w:tcBorders>
          </w:tcPr>
          <w:p w14:paraId="3B16F61A" w14:textId="54ABF143" w:rsidR="00B71014" w:rsidRPr="00950ACD" w:rsidRDefault="009717E6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</w:t>
            </w:r>
            <w:r w:rsidR="00B71014" w:rsidRPr="00950ACD">
              <w:rPr>
                <w:rFonts w:ascii="Angsana New" w:hAnsi="Angsana New"/>
                <w:sz w:val="28"/>
                <w:szCs w:val="28"/>
              </w:rPr>
              <w:t>32,998</w:t>
            </w:r>
          </w:p>
        </w:tc>
        <w:tc>
          <w:tcPr>
            <w:tcW w:w="106" w:type="dxa"/>
          </w:tcPr>
          <w:p w14:paraId="7AEC1BB5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12" w:space="0" w:color="auto"/>
            </w:tcBorders>
          </w:tcPr>
          <w:p w14:paraId="4EEFEDE8" w14:textId="77777777" w:rsidR="00B71014" w:rsidRPr="00950ACD" w:rsidRDefault="00B71014" w:rsidP="00EB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357,319</w:t>
            </w:r>
          </w:p>
        </w:tc>
        <w:tc>
          <w:tcPr>
            <w:tcW w:w="117" w:type="dxa"/>
          </w:tcPr>
          <w:p w14:paraId="6586C08F" w14:textId="77777777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12" w:space="0" w:color="auto"/>
            </w:tcBorders>
          </w:tcPr>
          <w:p w14:paraId="7D9621A3" w14:textId="0DC44B60" w:rsidR="00B71014" w:rsidRPr="00950ACD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2</w:t>
            </w:r>
            <w:r w:rsidR="00B149B1" w:rsidRPr="00950ACD">
              <w:rPr>
                <w:rFonts w:ascii="Angsana New" w:hAnsi="Angsana New"/>
                <w:sz w:val="28"/>
                <w:szCs w:val="28"/>
              </w:rPr>
              <w:t>77</w:t>
            </w:r>
            <w:r w:rsidRPr="00950ACD">
              <w:rPr>
                <w:rFonts w:ascii="Angsana New" w:hAnsi="Angsana New"/>
                <w:sz w:val="28"/>
                <w:szCs w:val="28"/>
              </w:rPr>
              <w:t>,</w:t>
            </w:r>
            <w:r w:rsidR="00B149B1" w:rsidRPr="00950ACD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17" w:type="dxa"/>
          </w:tcPr>
          <w:p w14:paraId="03955571" w14:textId="77777777" w:rsidR="00B71014" w:rsidRPr="00950ACD" w:rsidRDefault="00B71014" w:rsidP="00B710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2FB80D5" w14:textId="77777777" w:rsidR="00B71014" w:rsidRPr="00B33709" w:rsidRDefault="00B71014" w:rsidP="00B7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50ACD">
              <w:rPr>
                <w:rFonts w:ascii="Angsana New" w:hAnsi="Angsana New"/>
                <w:sz w:val="28"/>
                <w:szCs w:val="28"/>
              </w:rPr>
              <w:t>329,967</w:t>
            </w:r>
          </w:p>
        </w:tc>
      </w:tr>
    </w:tbl>
    <w:p w14:paraId="62708C58" w14:textId="77777777" w:rsidR="00664F31" w:rsidRPr="00B33709" w:rsidRDefault="00664F31" w:rsidP="00191315">
      <w:pPr>
        <w:ind w:left="360"/>
        <w:jc w:val="thaiDistribute"/>
        <w:rPr>
          <w:rFonts w:ascii="Angsana New" w:hAnsi="Angsana New"/>
          <w:sz w:val="20"/>
          <w:szCs w:val="20"/>
        </w:rPr>
      </w:pPr>
    </w:p>
    <w:p w14:paraId="608E0AD7" w14:textId="5D0D4DDA" w:rsidR="00191315" w:rsidRPr="00B33709" w:rsidRDefault="00191315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B33709">
        <w:rPr>
          <w:rFonts w:ascii="Angsana New" w:hAnsi="Angsana New"/>
          <w:i/>
          <w:iCs/>
          <w:sz w:val="32"/>
          <w:szCs w:val="32"/>
          <w:cs/>
        </w:rPr>
        <w:t>การจัดประเภทรายการ</w:t>
      </w:r>
    </w:p>
    <w:p w14:paraId="4442BB5D" w14:textId="422AF25B" w:rsidR="00191315" w:rsidRPr="00B33709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ลูกหนี้การค้า เกิดจากการขายสินค้าและบริการให้กับลูกค้าตามการดำเนินงานหลักของบริษัท โดยทั่วไปจะมีระยะเวลาการชำระภายใน </w:t>
      </w:r>
      <w:r w:rsidR="008820A8">
        <w:rPr>
          <w:rFonts w:ascii="Angsana New" w:hAnsi="Angsana New"/>
          <w:sz w:val="32"/>
          <w:szCs w:val="32"/>
        </w:rPr>
        <w:t>15</w:t>
      </w:r>
      <w:r w:rsidR="007F2F0A" w:rsidRPr="00B33709">
        <w:rPr>
          <w:rFonts w:ascii="Angsana New" w:hAnsi="Angsana New"/>
          <w:sz w:val="32"/>
          <w:szCs w:val="32"/>
        </w:rPr>
        <w:t xml:space="preserve"> </w:t>
      </w:r>
      <w:r w:rsidR="007F2F0A" w:rsidRPr="00B33709">
        <w:rPr>
          <w:rFonts w:ascii="Angsana New" w:hAnsi="Angsana New"/>
          <w:sz w:val="32"/>
          <w:szCs w:val="32"/>
          <w:cs/>
        </w:rPr>
        <w:t xml:space="preserve">ถึง </w:t>
      </w:r>
      <w:r w:rsidR="008820A8">
        <w:rPr>
          <w:rFonts w:ascii="Angsana New" w:hAnsi="Angsana New"/>
          <w:sz w:val="32"/>
          <w:szCs w:val="32"/>
        </w:rPr>
        <w:t>9</w:t>
      </w:r>
      <w:r w:rsidR="009717E6" w:rsidRPr="00B33709">
        <w:rPr>
          <w:rFonts w:ascii="Angsana New" w:hAnsi="Angsana New"/>
          <w:sz w:val="32"/>
          <w:szCs w:val="32"/>
        </w:rPr>
        <w:t>0</w:t>
      </w:r>
      <w:r w:rsidRPr="00B33709">
        <w:rPr>
          <w:rFonts w:ascii="Angsana New" w:hAnsi="Angsana New"/>
          <w:sz w:val="32"/>
          <w:szCs w:val="32"/>
          <w:cs/>
        </w:rPr>
        <w:t xml:space="preserve"> วัน ซึ่งถือเป็นรายการที่ยังไม่ถึงกำหนดชำระ</w:t>
      </w:r>
    </w:p>
    <w:p w14:paraId="4F1AAFC8" w14:textId="77777777" w:rsidR="00191315" w:rsidRPr="00B33709" w:rsidRDefault="00191315" w:rsidP="00191315">
      <w:pPr>
        <w:ind w:left="360"/>
        <w:jc w:val="thaiDistribute"/>
        <w:rPr>
          <w:rFonts w:ascii="Angsana New" w:hAnsi="Angsana New"/>
          <w:sz w:val="20"/>
          <w:szCs w:val="20"/>
        </w:rPr>
      </w:pPr>
    </w:p>
    <w:p w14:paraId="4DD6730F" w14:textId="77777777" w:rsidR="00191315" w:rsidRPr="00B33709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B33709">
        <w:rPr>
          <w:rFonts w:ascii="Angsana New" w:hAnsi="Angsana New"/>
          <w:i/>
          <w:iCs/>
          <w:sz w:val="32"/>
          <w:szCs w:val="32"/>
          <w:cs/>
        </w:rPr>
        <w:t>มูลค่ายุติธรรม</w:t>
      </w:r>
    </w:p>
    <w:p w14:paraId="3708D367" w14:textId="17A0A577" w:rsidR="00191315" w:rsidRPr="00B33709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เนื่องจากลูกหนี้การค้าและลูกหนี้อื่นเกิดจากสัญญามีระยะเวลาสั้น มูลค่าคงเหลือจึงใกล้เคียงกับมูลค่ายุติธรรม</w:t>
      </w:r>
    </w:p>
    <w:p w14:paraId="2F04A72C" w14:textId="77777777" w:rsidR="00191315" w:rsidRPr="00B33709" w:rsidRDefault="00191315" w:rsidP="004C7A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6"/>
          <w:szCs w:val="16"/>
        </w:rPr>
      </w:pPr>
    </w:p>
    <w:p w14:paraId="3D04925C" w14:textId="77777777" w:rsidR="001E21A6" w:rsidRDefault="001E21A6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78697B4E" w14:textId="1016087B" w:rsidR="00DD0361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6"/>
          <w:sz w:val="32"/>
          <w:szCs w:val="32"/>
          <w:cs/>
        </w:rPr>
        <w:lastRenderedPageBreak/>
        <w:t xml:space="preserve">รายการเคลื่อนไหวสำหรับงวดสามเดือนสิ้นสุดวันที่ </w:t>
      </w:r>
      <w:r w:rsidRPr="00B33709">
        <w:rPr>
          <w:rFonts w:ascii="Angsana New" w:hAnsi="Angsana New"/>
          <w:spacing w:val="6"/>
          <w:sz w:val="32"/>
          <w:szCs w:val="32"/>
        </w:rPr>
        <w:t xml:space="preserve">31 </w:t>
      </w:r>
      <w:r w:rsidRPr="00B33709">
        <w:rPr>
          <w:rFonts w:ascii="Angsana New" w:hAnsi="Angsana New"/>
          <w:spacing w:val="6"/>
          <w:sz w:val="32"/>
          <w:szCs w:val="32"/>
          <w:cs/>
        </w:rPr>
        <w:t xml:space="preserve">มีนาคม </w:t>
      </w:r>
      <w:r w:rsidRPr="00B33709">
        <w:rPr>
          <w:rFonts w:ascii="Angsana New" w:hAnsi="Angsana New"/>
          <w:spacing w:val="6"/>
          <w:sz w:val="32"/>
          <w:szCs w:val="32"/>
        </w:rPr>
        <w:t>2563</w:t>
      </w:r>
      <w:r w:rsidRPr="00B33709">
        <w:rPr>
          <w:rFonts w:ascii="Angsana New" w:hAnsi="Angsana New"/>
          <w:spacing w:val="6"/>
          <w:sz w:val="32"/>
          <w:szCs w:val="32"/>
          <w:cs/>
        </w:rPr>
        <w:t xml:space="preserve"> และสำหรับปีสิ้นสุดวันที่ </w:t>
      </w:r>
      <w:r w:rsidRPr="00B33709">
        <w:rPr>
          <w:rFonts w:ascii="Angsana New" w:hAnsi="Angsana New"/>
          <w:sz w:val="32"/>
          <w:szCs w:val="32"/>
        </w:rPr>
        <w:t>31</w:t>
      </w:r>
      <w:r w:rsidRPr="00B3370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33709">
        <w:rPr>
          <w:rFonts w:ascii="Angsana New" w:hAnsi="Angsana New"/>
          <w:sz w:val="32"/>
          <w:szCs w:val="32"/>
        </w:rPr>
        <w:t xml:space="preserve">2562 </w:t>
      </w:r>
      <w:r w:rsidRPr="00B33709">
        <w:rPr>
          <w:rFonts w:ascii="Angsana New" w:hAnsi="Angsana New"/>
          <w:sz w:val="32"/>
          <w:szCs w:val="32"/>
          <w:cs/>
        </w:rPr>
        <w:t>ของ</w:t>
      </w:r>
      <w:r w:rsidR="00DD0361" w:rsidRPr="00B33709">
        <w:rPr>
          <w:rFonts w:ascii="Angsana New" w:hAnsi="Angsana New"/>
          <w:sz w:val="32"/>
          <w:szCs w:val="32"/>
          <w:cs/>
        </w:rPr>
        <w:t>ค่าเผื่อ</w:t>
      </w:r>
      <w:r w:rsidRPr="00B33709">
        <w:rPr>
          <w:rFonts w:ascii="Angsana New" w:hAnsi="Angsana New"/>
          <w:sz w:val="32"/>
          <w:szCs w:val="32"/>
          <w:cs/>
        </w:rPr>
        <w:t>ผลขาดทุน</w:t>
      </w:r>
      <w:r w:rsidR="00DD0361" w:rsidRPr="00B33709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365" w:type="dxa"/>
        <w:tblInd w:w="684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3442"/>
        <w:gridCol w:w="1143"/>
        <w:gridCol w:w="81"/>
        <w:gridCol w:w="1197"/>
        <w:gridCol w:w="81"/>
        <w:gridCol w:w="1125"/>
        <w:gridCol w:w="81"/>
        <w:gridCol w:w="1215"/>
      </w:tblGrid>
      <w:tr w:rsidR="002B02AF" w:rsidRPr="00AF2AAA" w14:paraId="31598264" w14:textId="77777777" w:rsidTr="00430B3C">
        <w:tc>
          <w:tcPr>
            <w:tcW w:w="3442" w:type="dxa"/>
          </w:tcPr>
          <w:p w14:paraId="7E8895F4" w14:textId="77777777" w:rsidR="002B02AF" w:rsidRPr="00AF2AAA" w:rsidRDefault="002B02AF" w:rsidP="00AF2AAA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23" w:type="dxa"/>
            <w:gridSpan w:val="7"/>
          </w:tcPr>
          <w:p w14:paraId="58EDAED8" w14:textId="77777777" w:rsidR="002B02AF" w:rsidRPr="00AF2AAA" w:rsidRDefault="002B02AF" w:rsidP="00AF2AAA">
            <w:pPr>
              <w:pStyle w:val="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B02AF" w:rsidRPr="00AF2AAA" w14:paraId="0DE92312" w14:textId="77777777" w:rsidTr="00430B3C">
        <w:tc>
          <w:tcPr>
            <w:tcW w:w="3442" w:type="dxa"/>
          </w:tcPr>
          <w:p w14:paraId="51EBFBB6" w14:textId="77777777" w:rsidR="002B02AF" w:rsidRPr="00AF2AAA" w:rsidRDefault="002B02AF" w:rsidP="00AF2AAA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65245699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3E1B117C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2F7A9D16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 w:hanging="9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AF2AAA" w:rsidRPr="00AF2AAA" w14:paraId="7075FE22" w14:textId="77777777" w:rsidTr="00430B3C">
        <w:trPr>
          <w:trHeight w:val="351"/>
        </w:trPr>
        <w:tc>
          <w:tcPr>
            <w:tcW w:w="3442" w:type="dxa"/>
          </w:tcPr>
          <w:p w14:paraId="43F3275B" w14:textId="77777777" w:rsidR="002B02AF" w:rsidRPr="00AF2AAA" w:rsidRDefault="002B02AF" w:rsidP="00AF2AAA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39A247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31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AF2AA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" w:type="dxa"/>
            <w:vAlign w:val="bottom"/>
          </w:tcPr>
          <w:p w14:paraId="58135DED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A0728A8" w14:textId="6FB9BC05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31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="00763C5F" w:rsidRPr="00AF2AA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F2AA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dxa"/>
            <w:vAlign w:val="bottom"/>
          </w:tcPr>
          <w:p w14:paraId="7FAFB3E2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294D2E0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31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AF2AA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" w:type="dxa"/>
            <w:vAlign w:val="bottom"/>
          </w:tcPr>
          <w:p w14:paraId="726A92E5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D924BE1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31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AF2AA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AF2AAA" w:rsidRPr="00AF2AAA" w14:paraId="61398D55" w14:textId="77777777" w:rsidTr="00430B3C">
        <w:trPr>
          <w:trHeight w:hRule="exact" w:val="354"/>
        </w:trPr>
        <w:tc>
          <w:tcPr>
            <w:tcW w:w="3442" w:type="dxa"/>
          </w:tcPr>
          <w:p w14:paraId="1713D637" w14:textId="77777777" w:rsidR="000465D4" w:rsidRPr="00AF2AAA" w:rsidRDefault="000465D4" w:rsidP="00AF2AAA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วันต้นงวด/ปี</w:t>
            </w:r>
          </w:p>
          <w:p w14:paraId="6F0DB4D9" w14:textId="77777777" w:rsidR="000465D4" w:rsidRPr="00AF2AAA" w:rsidRDefault="000465D4" w:rsidP="00AF2AAA">
            <w:pPr>
              <w:spacing w:line="240" w:lineRule="auto"/>
              <w:ind w:right="28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 xml:space="preserve">วดที่ </w:t>
            </w:r>
            <w:r w:rsidRPr="00AF2AA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  <w:p w14:paraId="7BDFE3DC" w14:textId="77777777" w:rsidR="000465D4" w:rsidRPr="00AF2AAA" w:rsidRDefault="000465D4" w:rsidP="00AF2AAA">
            <w:pPr>
              <w:pStyle w:val="a4"/>
              <w:widowControl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57357903" w14:textId="59701C09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  <w:tc>
          <w:tcPr>
            <w:tcW w:w="81" w:type="dxa"/>
          </w:tcPr>
          <w:p w14:paraId="39705F4D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704E670" w14:textId="6BB72FC4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17,298</w:t>
            </w:r>
          </w:p>
        </w:tc>
        <w:tc>
          <w:tcPr>
            <w:tcW w:w="81" w:type="dxa"/>
          </w:tcPr>
          <w:p w14:paraId="02092BE3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4E544BC" w14:textId="21AF5929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  <w:tc>
          <w:tcPr>
            <w:tcW w:w="81" w:type="dxa"/>
          </w:tcPr>
          <w:p w14:paraId="5A8AACA6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50E50AC" w14:textId="0B376942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17,298</w:t>
            </w:r>
          </w:p>
        </w:tc>
      </w:tr>
      <w:tr w:rsidR="00AF2AAA" w:rsidRPr="00AF2AAA" w14:paraId="4FA1C57D" w14:textId="77777777" w:rsidTr="00430B3C">
        <w:trPr>
          <w:trHeight w:hRule="exact" w:val="297"/>
        </w:trPr>
        <w:tc>
          <w:tcPr>
            <w:tcW w:w="3442" w:type="dxa"/>
          </w:tcPr>
          <w:p w14:paraId="1AA8CA95" w14:textId="739CC4E1" w:rsidR="00F96406" w:rsidRPr="00AF2AAA" w:rsidRDefault="00F96406" w:rsidP="002F7D6D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="007A40E0" w:rsidRPr="00AF2AA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เพิ่มขึ้นจากการเปลี่ยนแปลงนโยบายการบัญชี</w:t>
            </w:r>
          </w:p>
        </w:tc>
        <w:tc>
          <w:tcPr>
            <w:tcW w:w="1143" w:type="dxa"/>
          </w:tcPr>
          <w:p w14:paraId="587086E7" w14:textId="723A1EAE" w:rsidR="00F96406" w:rsidRPr="00AF2AAA" w:rsidRDefault="00F96406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22,194</w:t>
            </w:r>
          </w:p>
        </w:tc>
        <w:tc>
          <w:tcPr>
            <w:tcW w:w="81" w:type="dxa"/>
          </w:tcPr>
          <w:p w14:paraId="6FF41E69" w14:textId="77777777" w:rsidR="00F96406" w:rsidRPr="00AF2AAA" w:rsidRDefault="00F96406" w:rsidP="00AF2AA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33FA1D4" w14:textId="6FBD29A0" w:rsidR="00F96406" w:rsidRPr="00AF2AAA" w:rsidRDefault="00F96406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B2FE2E9" w14:textId="77777777" w:rsidR="00F96406" w:rsidRPr="00AF2AAA" w:rsidRDefault="00F96406" w:rsidP="00AF2AA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720D485" w14:textId="048F4289" w:rsidR="00F96406" w:rsidRPr="00AF2AAA" w:rsidRDefault="00F96406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22,194</w:t>
            </w:r>
          </w:p>
        </w:tc>
        <w:tc>
          <w:tcPr>
            <w:tcW w:w="81" w:type="dxa"/>
          </w:tcPr>
          <w:p w14:paraId="0185D4ED" w14:textId="77777777" w:rsidR="00F96406" w:rsidRPr="00AF2AAA" w:rsidRDefault="00F96406" w:rsidP="00AF2AA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6463D13" w14:textId="6E68AB85" w:rsidR="00F96406" w:rsidRPr="00AF2AAA" w:rsidRDefault="00F96406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F2AAA" w:rsidRPr="00AF2AAA" w14:paraId="23C9CBA3" w14:textId="77777777" w:rsidTr="00430B3C">
        <w:trPr>
          <w:trHeight w:val="113"/>
        </w:trPr>
        <w:tc>
          <w:tcPr>
            <w:tcW w:w="3442" w:type="dxa"/>
            <w:vAlign w:val="bottom"/>
          </w:tcPr>
          <w:p w14:paraId="77EFCE37" w14:textId="2EF70466" w:rsidR="000465D4" w:rsidRPr="00AF2AAA" w:rsidRDefault="009109C7" w:rsidP="002F7D6D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="000465D4" w:rsidRPr="00AF2AA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F96406" w:rsidRPr="00AF2AAA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กลับรายการค่าเผื่อผลขาดทุน</w:t>
            </w:r>
          </w:p>
        </w:tc>
        <w:tc>
          <w:tcPr>
            <w:tcW w:w="1143" w:type="dxa"/>
          </w:tcPr>
          <w:p w14:paraId="45C71A1A" w14:textId="3D1F1DBE" w:rsidR="000465D4" w:rsidRPr="00AF2AAA" w:rsidRDefault="00F96406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(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="000465D4" w:rsidRPr="00AF2AAA">
              <w:rPr>
                <w:rFonts w:ascii="Angsana New" w:hAnsi="Angsana New"/>
                <w:sz w:val="24"/>
                <w:szCs w:val="24"/>
              </w:rPr>
              <w:t>,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006</w:t>
            </w:r>
            <w:r w:rsidRPr="00AF2AA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024136AF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ADB85E2" w14:textId="6D518B73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18,085</w:t>
            </w:r>
          </w:p>
        </w:tc>
        <w:tc>
          <w:tcPr>
            <w:tcW w:w="81" w:type="dxa"/>
          </w:tcPr>
          <w:p w14:paraId="72ABEC51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895DFA1" w14:textId="34981A6E" w:rsidR="000465D4" w:rsidRPr="00AF2AAA" w:rsidRDefault="00F96406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(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AF2AAA">
              <w:rPr>
                <w:rFonts w:ascii="Angsana New" w:hAnsi="Angsana New"/>
                <w:sz w:val="24"/>
                <w:szCs w:val="24"/>
              </w:rPr>
              <w:t>,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006</w:t>
            </w:r>
            <w:r w:rsidRPr="00AF2AA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38B0F53C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7BCDF27" w14:textId="22AB06A0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18,085</w:t>
            </w:r>
          </w:p>
        </w:tc>
      </w:tr>
      <w:tr w:rsidR="00AF2AAA" w:rsidRPr="00AF2AAA" w14:paraId="4B530406" w14:textId="77777777" w:rsidTr="00430B3C">
        <w:trPr>
          <w:trHeight w:val="113"/>
        </w:trPr>
        <w:tc>
          <w:tcPr>
            <w:tcW w:w="3442" w:type="dxa"/>
            <w:vAlign w:val="bottom"/>
          </w:tcPr>
          <w:p w14:paraId="0F95F86C" w14:textId="67FAA85B" w:rsidR="000465D4" w:rsidRPr="00AF2AAA" w:rsidRDefault="000465D4" w:rsidP="002F7D6D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F2AA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F96406" w:rsidRPr="00AF2AAA">
              <w:rPr>
                <w:rFonts w:ascii="Angsana New" w:hAnsi="Angsana New" w:cs="Angsana New"/>
                <w:sz w:val="24"/>
                <w:szCs w:val="24"/>
                <w:cs/>
              </w:rPr>
              <w:t>หนี้สูญได้รับคืน</w:t>
            </w:r>
          </w:p>
        </w:tc>
        <w:tc>
          <w:tcPr>
            <w:tcW w:w="1143" w:type="dxa"/>
          </w:tcPr>
          <w:p w14:paraId="0767F04D" w14:textId="00701A8A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F2AAA">
              <w:rPr>
                <w:rFonts w:ascii="Angsana New" w:hAnsi="Angsana New"/>
                <w:sz w:val="24"/>
                <w:szCs w:val="24"/>
              </w:rPr>
              <w:t>4</w:t>
            </w:r>
            <w:r w:rsidR="00574AB1" w:rsidRPr="00AF2AAA">
              <w:rPr>
                <w:rFonts w:ascii="Angsana New" w:hAnsi="Angsana New"/>
                <w:sz w:val="24"/>
                <w:szCs w:val="24"/>
              </w:rPr>
              <w:t>2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397A5BC4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61F44F9" w14:textId="19DBA370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F2AAA">
              <w:rPr>
                <w:rFonts w:ascii="Angsana New" w:hAnsi="Angsana New"/>
                <w:sz w:val="24"/>
                <w:szCs w:val="24"/>
              </w:rPr>
              <w:t>1,464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18A5C4F9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A8246FF" w14:textId="6E33DE92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F2AAA">
              <w:rPr>
                <w:rFonts w:ascii="Angsana New" w:hAnsi="Angsana New"/>
                <w:sz w:val="24"/>
                <w:szCs w:val="24"/>
              </w:rPr>
              <w:t>4</w:t>
            </w:r>
            <w:r w:rsidR="00574AB1" w:rsidRPr="00AF2AAA">
              <w:rPr>
                <w:rFonts w:ascii="Angsana New" w:hAnsi="Angsana New"/>
                <w:sz w:val="24"/>
                <w:szCs w:val="24"/>
              </w:rPr>
              <w:t>2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62EA6380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4F80E8C" w14:textId="50FA5FA9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F2AAA">
              <w:rPr>
                <w:rFonts w:ascii="Angsana New" w:hAnsi="Angsana New"/>
                <w:sz w:val="24"/>
                <w:szCs w:val="24"/>
              </w:rPr>
              <w:t>1,464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F2AAA" w:rsidRPr="00AF2AAA" w14:paraId="001FEE83" w14:textId="77777777" w:rsidTr="00430B3C">
        <w:trPr>
          <w:trHeight w:val="329"/>
        </w:trPr>
        <w:tc>
          <w:tcPr>
            <w:tcW w:w="3442" w:type="dxa"/>
            <w:vAlign w:val="bottom"/>
          </w:tcPr>
          <w:p w14:paraId="4ACE3AFD" w14:textId="77777777" w:rsidR="000465D4" w:rsidRPr="00AF2AAA" w:rsidRDefault="000465D4" w:rsidP="00AF2AAA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วันสิ้นงวด/ปี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64B9C976" w14:textId="701A8250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55,065</w:t>
            </w:r>
          </w:p>
        </w:tc>
        <w:tc>
          <w:tcPr>
            <w:tcW w:w="81" w:type="dxa"/>
          </w:tcPr>
          <w:p w14:paraId="46728DA2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33B04A8E" w14:textId="39C8A863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  <w:tc>
          <w:tcPr>
            <w:tcW w:w="81" w:type="dxa"/>
          </w:tcPr>
          <w:p w14:paraId="0D29071A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7A0217EE" w14:textId="69D3D680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55,065</w:t>
            </w:r>
          </w:p>
        </w:tc>
        <w:tc>
          <w:tcPr>
            <w:tcW w:w="81" w:type="dxa"/>
          </w:tcPr>
          <w:p w14:paraId="3D5CFB19" w14:textId="77777777" w:rsidR="000465D4" w:rsidRPr="00AF2AAA" w:rsidRDefault="000465D4" w:rsidP="00AF2A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</w:tcPr>
          <w:p w14:paraId="3319CED1" w14:textId="5DED2163" w:rsidR="000465D4" w:rsidRPr="00AF2AAA" w:rsidRDefault="000465D4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</w:tr>
    </w:tbl>
    <w:p w14:paraId="641A2F51" w14:textId="610B0733" w:rsidR="00DD0361" w:rsidRPr="007A5898" w:rsidRDefault="00DD0361" w:rsidP="00191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/>
          <w:sz w:val="24"/>
          <w:szCs w:val="24"/>
          <w:u w:val="single"/>
        </w:rPr>
      </w:pPr>
    </w:p>
    <w:p w14:paraId="1ABCFD59" w14:textId="76602507" w:rsidR="00456BE5" w:rsidRDefault="00456BE5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ลูกหนี้เงินประกันผลงาน</w:t>
      </w:r>
    </w:p>
    <w:tbl>
      <w:tblPr>
        <w:tblW w:w="8370" w:type="dxa"/>
        <w:tblInd w:w="68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38"/>
        <w:gridCol w:w="1143"/>
        <w:gridCol w:w="81"/>
        <w:gridCol w:w="1197"/>
        <w:gridCol w:w="81"/>
        <w:gridCol w:w="1125"/>
        <w:gridCol w:w="82"/>
        <w:gridCol w:w="1223"/>
      </w:tblGrid>
      <w:tr w:rsidR="002B02AF" w:rsidRPr="00AF2AAA" w14:paraId="70C9CA2C" w14:textId="77777777" w:rsidTr="00837749">
        <w:trPr>
          <w:cantSplit/>
        </w:trPr>
        <w:tc>
          <w:tcPr>
            <w:tcW w:w="3438" w:type="dxa"/>
          </w:tcPr>
          <w:p w14:paraId="6813FAE3" w14:textId="77777777" w:rsidR="002B02AF" w:rsidRPr="00AF2AAA" w:rsidRDefault="002B02AF" w:rsidP="00AF2AA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32" w:type="dxa"/>
            <w:gridSpan w:val="7"/>
          </w:tcPr>
          <w:p w14:paraId="618CC761" w14:textId="77777777" w:rsidR="002B02AF" w:rsidRPr="00AF2AAA" w:rsidRDefault="002B02AF" w:rsidP="00AF2AA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B02AF" w:rsidRPr="00AF2AAA" w14:paraId="5A991FA3" w14:textId="77777777" w:rsidTr="00837749">
        <w:trPr>
          <w:cantSplit/>
        </w:trPr>
        <w:tc>
          <w:tcPr>
            <w:tcW w:w="3438" w:type="dxa"/>
          </w:tcPr>
          <w:p w14:paraId="085DF672" w14:textId="77777777" w:rsidR="002B02AF" w:rsidRPr="00AF2AAA" w:rsidRDefault="002B02AF" w:rsidP="00AF2AA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17C41BA7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59659DE6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A675E4B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2B02AF" w:rsidRPr="00AF2AAA" w14:paraId="313B5195" w14:textId="77777777" w:rsidTr="00837749">
        <w:trPr>
          <w:cantSplit/>
        </w:trPr>
        <w:tc>
          <w:tcPr>
            <w:tcW w:w="3438" w:type="dxa"/>
          </w:tcPr>
          <w:p w14:paraId="3F5F997D" w14:textId="77777777" w:rsidR="002B02AF" w:rsidRPr="00AF2AAA" w:rsidRDefault="002B02AF" w:rsidP="00AF2AA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0321E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AF2AA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23DF7D58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867A5" w14:textId="7DE638D8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31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="00DB2CC5" w:rsidRPr="00AF2AA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F2AA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dxa"/>
            <w:vAlign w:val="bottom"/>
          </w:tcPr>
          <w:p w14:paraId="3C0CF424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7FEE2B1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AF2AA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2" w:type="dxa"/>
            <w:tcBorders>
              <w:top w:val="single" w:sz="4" w:space="0" w:color="auto"/>
            </w:tcBorders>
            <w:vAlign w:val="bottom"/>
          </w:tcPr>
          <w:p w14:paraId="684B836E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DF8B7" w14:textId="77777777" w:rsidR="002B02AF" w:rsidRPr="00AF2AAA" w:rsidRDefault="002B02AF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31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AF2AA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7372BD" w:rsidRPr="00AF2AAA" w14:paraId="36103B14" w14:textId="77777777" w:rsidTr="00837749">
        <w:trPr>
          <w:cantSplit/>
        </w:trPr>
        <w:tc>
          <w:tcPr>
            <w:tcW w:w="3438" w:type="dxa"/>
            <w:vAlign w:val="bottom"/>
          </w:tcPr>
          <w:p w14:paraId="7F1BB56C" w14:textId="721CB2B8" w:rsidR="007372BD" w:rsidRPr="00AF2AAA" w:rsidRDefault="007372BD" w:rsidP="00AF2AA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ลูกหนี้เงินประกันผลงาน</w:t>
            </w:r>
            <w:r w:rsidR="00361A75" w:rsidRPr="00AF2AA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3774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361A75" w:rsidRPr="00AF2AA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61A75" w:rsidRPr="00AF2AAA">
              <w:rPr>
                <w:rFonts w:ascii="Angsana New" w:hAnsi="Angsana New" w:cs="Angsana New"/>
                <w:sz w:val="24"/>
                <w:szCs w:val="24"/>
                <w:cs/>
              </w:rPr>
              <w:t>ลูกค้าทั่วไป</w:t>
            </w:r>
          </w:p>
        </w:tc>
        <w:tc>
          <w:tcPr>
            <w:tcW w:w="1143" w:type="dxa"/>
          </w:tcPr>
          <w:p w14:paraId="650BEB44" w14:textId="249954FC" w:rsidR="007372BD" w:rsidRPr="00AF2AAA" w:rsidRDefault="007372BD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8</w:t>
            </w:r>
            <w:r w:rsidR="00B149B1" w:rsidRPr="00AF2AAA">
              <w:rPr>
                <w:rFonts w:ascii="Angsana New" w:hAnsi="Angsana New"/>
                <w:sz w:val="24"/>
                <w:szCs w:val="24"/>
              </w:rPr>
              <w:t>7</w:t>
            </w:r>
            <w:r w:rsidRPr="00AF2AAA">
              <w:rPr>
                <w:rFonts w:ascii="Angsana New" w:hAnsi="Angsana New"/>
                <w:sz w:val="24"/>
                <w:szCs w:val="24"/>
              </w:rPr>
              <w:t>,1</w:t>
            </w:r>
            <w:r w:rsidR="0024201D" w:rsidRPr="00AF2AAA">
              <w:rPr>
                <w:rFonts w:ascii="Angsana New" w:hAnsi="Angsana New"/>
                <w:sz w:val="24"/>
                <w:szCs w:val="24"/>
              </w:rPr>
              <w:t>5</w:t>
            </w:r>
            <w:r w:rsidR="00361A75" w:rsidRPr="00AF2AAA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81" w:type="dxa"/>
          </w:tcPr>
          <w:p w14:paraId="154D7370" w14:textId="77777777" w:rsidR="007372BD" w:rsidRPr="00AF2AAA" w:rsidRDefault="007372BD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57523A19" w14:textId="1A592E78" w:rsidR="007372BD" w:rsidRPr="00AF2AAA" w:rsidRDefault="007372BD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9</w:t>
            </w:r>
            <w:r w:rsidR="00B149B1" w:rsidRPr="00AF2AAA">
              <w:rPr>
                <w:rFonts w:ascii="Angsana New" w:hAnsi="Angsana New"/>
                <w:sz w:val="24"/>
                <w:szCs w:val="24"/>
              </w:rPr>
              <w:t>6</w:t>
            </w:r>
            <w:r w:rsidRPr="00AF2AAA">
              <w:rPr>
                <w:rFonts w:ascii="Angsana New" w:hAnsi="Angsana New"/>
                <w:sz w:val="24"/>
                <w:szCs w:val="24"/>
              </w:rPr>
              <w:t>,</w:t>
            </w:r>
            <w:r w:rsidR="00B149B1" w:rsidRPr="00AF2AAA">
              <w:rPr>
                <w:rFonts w:ascii="Angsana New" w:hAnsi="Angsana New"/>
                <w:sz w:val="24"/>
                <w:szCs w:val="24"/>
              </w:rPr>
              <w:t>61</w:t>
            </w:r>
            <w:r w:rsidR="00361A75" w:rsidRPr="00AF2AAA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81" w:type="dxa"/>
          </w:tcPr>
          <w:p w14:paraId="088BA395" w14:textId="77777777" w:rsidR="007372BD" w:rsidRPr="00AF2AAA" w:rsidRDefault="007372BD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00F3E14" w14:textId="5D0A6B1F" w:rsidR="007372BD" w:rsidRPr="00AF2AAA" w:rsidRDefault="007372BD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8</w:t>
            </w:r>
            <w:r w:rsidR="003D0582" w:rsidRPr="00AF2AAA">
              <w:rPr>
                <w:rFonts w:ascii="Angsana New" w:hAnsi="Angsana New"/>
                <w:sz w:val="24"/>
                <w:szCs w:val="24"/>
              </w:rPr>
              <w:t>7</w:t>
            </w:r>
            <w:r w:rsidRPr="00AF2AAA">
              <w:rPr>
                <w:rFonts w:ascii="Angsana New" w:hAnsi="Angsana New"/>
                <w:sz w:val="24"/>
                <w:szCs w:val="24"/>
              </w:rPr>
              <w:t>,0</w:t>
            </w:r>
            <w:r w:rsidR="00B149B1" w:rsidRPr="00AF2AAA">
              <w:rPr>
                <w:rFonts w:ascii="Angsana New" w:hAnsi="Angsana New"/>
                <w:sz w:val="24"/>
                <w:szCs w:val="24"/>
              </w:rPr>
              <w:t>5</w:t>
            </w:r>
            <w:r w:rsidR="00361A75" w:rsidRPr="00AF2AAA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82" w:type="dxa"/>
          </w:tcPr>
          <w:p w14:paraId="13CD72E4" w14:textId="77777777" w:rsidR="007372BD" w:rsidRPr="00AF2AAA" w:rsidRDefault="007372BD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</w:tcPr>
          <w:p w14:paraId="4BBD3E6A" w14:textId="1FF3B4C5" w:rsidR="007372BD" w:rsidRPr="00AF2AAA" w:rsidRDefault="007372BD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96,60</w:t>
            </w:r>
            <w:r w:rsidR="00361A75" w:rsidRPr="00AF2AAA">
              <w:rPr>
                <w:rFonts w:ascii="Angsana New" w:hAnsi="Angsana New"/>
                <w:sz w:val="24"/>
                <w:szCs w:val="24"/>
                <w:cs/>
              </w:rPr>
              <w:t>1</w:t>
            </w:r>
          </w:p>
        </w:tc>
      </w:tr>
      <w:tr w:rsidR="00361A75" w:rsidRPr="00AF2AAA" w14:paraId="0F568B5A" w14:textId="77777777" w:rsidTr="00837749">
        <w:trPr>
          <w:cantSplit/>
        </w:trPr>
        <w:tc>
          <w:tcPr>
            <w:tcW w:w="3438" w:type="dxa"/>
            <w:vAlign w:val="bottom"/>
          </w:tcPr>
          <w:p w14:paraId="4B90C57C" w14:textId="10F230C1" w:rsidR="00361A75" w:rsidRPr="00AF2AAA" w:rsidRDefault="00361A75" w:rsidP="00AF2AA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ลูกหนี้เงินประกันผลงาน</w:t>
            </w:r>
            <w:r w:rsidRPr="00AF2AA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3774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AF2AA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BF4F3FA" w14:textId="7D554F4F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81" w:type="dxa"/>
          </w:tcPr>
          <w:p w14:paraId="4F406DB3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5BD487C" w14:textId="4CD08242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81" w:type="dxa"/>
          </w:tcPr>
          <w:p w14:paraId="7992C2CA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E47C86E" w14:textId="762201DA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82" w:type="dxa"/>
          </w:tcPr>
          <w:p w14:paraId="72E0DFFA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7FD669E" w14:textId="11AE0D45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</w:tr>
      <w:tr w:rsidR="00361A75" w:rsidRPr="00AF2AAA" w14:paraId="027A287F" w14:textId="77777777" w:rsidTr="00837749">
        <w:trPr>
          <w:cantSplit/>
        </w:trPr>
        <w:tc>
          <w:tcPr>
            <w:tcW w:w="3438" w:type="dxa"/>
            <w:vAlign w:val="bottom"/>
          </w:tcPr>
          <w:p w14:paraId="09ABD414" w14:textId="0D407857" w:rsidR="00361A75" w:rsidRPr="00AF2AAA" w:rsidRDefault="00361A75" w:rsidP="00AF2AA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FF3C5F4" w14:textId="3EF7751B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87,154</w:t>
            </w:r>
          </w:p>
        </w:tc>
        <w:tc>
          <w:tcPr>
            <w:tcW w:w="81" w:type="dxa"/>
          </w:tcPr>
          <w:p w14:paraId="65FDEE71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9B145DB" w14:textId="365472DD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96,614</w:t>
            </w:r>
          </w:p>
        </w:tc>
        <w:tc>
          <w:tcPr>
            <w:tcW w:w="81" w:type="dxa"/>
          </w:tcPr>
          <w:p w14:paraId="00D1D67A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D1DB9B9" w14:textId="60C74AE5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87,058</w:t>
            </w:r>
          </w:p>
        </w:tc>
        <w:tc>
          <w:tcPr>
            <w:tcW w:w="82" w:type="dxa"/>
          </w:tcPr>
          <w:p w14:paraId="486AB8E9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144ABA8" w14:textId="58911F63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96,603</w:t>
            </w:r>
          </w:p>
        </w:tc>
      </w:tr>
      <w:tr w:rsidR="00361A75" w:rsidRPr="00AF2AAA" w14:paraId="1CA702AC" w14:textId="77777777" w:rsidTr="00837749">
        <w:trPr>
          <w:cantSplit/>
        </w:trPr>
        <w:tc>
          <w:tcPr>
            <w:tcW w:w="3438" w:type="dxa"/>
            <w:vAlign w:val="bottom"/>
          </w:tcPr>
          <w:p w14:paraId="37C2B33A" w14:textId="66B319F9" w:rsidR="00361A75" w:rsidRPr="00AF2AAA" w:rsidRDefault="00361A75" w:rsidP="00837749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="00837749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43" w:type="dxa"/>
          </w:tcPr>
          <w:p w14:paraId="43628BEA" w14:textId="260C0E60" w:rsidR="00361A75" w:rsidRPr="00AF2AAA" w:rsidRDefault="00361A75" w:rsidP="00942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AF2AAA">
              <w:rPr>
                <w:rFonts w:ascii="Angsana New" w:hAnsi="Angsana New"/>
                <w:sz w:val="24"/>
                <w:szCs w:val="24"/>
              </w:rPr>
              <w:t>,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028)</w:t>
            </w:r>
          </w:p>
        </w:tc>
        <w:tc>
          <w:tcPr>
            <w:tcW w:w="81" w:type="dxa"/>
          </w:tcPr>
          <w:p w14:paraId="369E73AA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77C80A8F" w14:textId="49C1C1FB" w:rsidR="00361A75" w:rsidRPr="00AF2AAA" w:rsidRDefault="00361A75" w:rsidP="00942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AF2AAA">
              <w:rPr>
                <w:rFonts w:ascii="Angsana New" w:hAnsi="Angsana New"/>
                <w:sz w:val="24"/>
                <w:szCs w:val="24"/>
              </w:rPr>
              <w:t>,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028)</w:t>
            </w:r>
          </w:p>
        </w:tc>
        <w:tc>
          <w:tcPr>
            <w:tcW w:w="81" w:type="dxa"/>
          </w:tcPr>
          <w:p w14:paraId="504A0CEE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3DEDF67" w14:textId="169E5372" w:rsidR="00361A75" w:rsidRPr="00AF2AAA" w:rsidRDefault="00361A75" w:rsidP="00942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AF2AAA">
              <w:rPr>
                <w:rFonts w:ascii="Angsana New" w:hAnsi="Angsana New"/>
                <w:sz w:val="24"/>
                <w:szCs w:val="24"/>
              </w:rPr>
              <w:t>,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028)</w:t>
            </w:r>
          </w:p>
        </w:tc>
        <w:tc>
          <w:tcPr>
            <w:tcW w:w="82" w:type="dxa"/>
          </w:tcPr>
          <w:p w14:paraId="582D3D32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A918BA4" w14:textId="62F9D923" w:rsidR="00361A75" w:rsidRPr="00AF2AAA" w:rsidRDefault="00361A75" w:rsidP="00942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AF2AAA">
              <w:rPr>
                <w:rFonts w:ascii="Angsana New" w:hAnsi="Angsana New"/>
                <w:sz w:val="24"/>
                <w:szCs w:val="24"/>
              </w:rPr>
              <w:t>,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028)</w:t>
            </w:r>
          </w:p>
        </w:tc>
      </w:tr>
      <w:tr w:rsidR="00361A75" w:rsidRPr="00AF2AAA" w14:paraId="19FBF3A7" w14:textId="77777777" w:rsidTr="00837749">
        <w:trPr>
          <w:cantSplit/>
        </w:trPr>
        <w:tc>
          <w:tcPr>
            <w:tcW w:w="3438" w:type="dxa"/>
            <w:vAlign w:val="bottom"/>
          </w:tcPr>
          <w:p w14:paraId="3E867D25" w14:textId="0F2D9FD6" w:rsidR="00361A75" w:rsidRPr="00AF2AAA" w:rsidRDefault="00361A75" w:rsidP="00AF2AAA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</w:tcPr>
          <w:p w14:paraId="487BC656" w14:textId="2C6E1B40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83,126</w:t>
            </w:r>
          </w:p>
        </w:tc>
        <w:tc>
          <w:tcPr>
            <w:tcW w:w="81" w:type="dxa"/>
          </w:tcPr>
          <w:p w14:paraId="4F74BF89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4CE4D2FF" w14:textId="38429EB2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92,586</w:t>
            </w:r>
          </w:p>
        </w:tc>
        <w:tc>
          <w:tcPr>
            <w:tcW w:w="81" w:type="dxa"/>
          </w:tcPr>
          <w:p w14:paraId="017F4D84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BCD825E" w14:textId="6041B7F6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83,030</w:t>
            </w:r>
          </w:p>
        </w:tc>
        <w:tc>
          <w:tcPr>
            <w:tcW w:w="82" w:type="dxa"/>
          </w:tcPr>
          <w:p w14:paraId="660F1994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</w:tcPr>
          <w:p w14:paraId="6C552867" w14:textId="64DC2D5C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92,575</w:t>
            </w:r>
          </w:p>
        </w:tc>
      </w:tr>
      <w:tr w:rsidR="00361A75" w:rsidRPr="00AF2AAA" w14:paraId="12BE1805" w14:textId="77777777" w:rsidTr="00837749">
        <w:trPr>
          <w:cantSplit/>
        </w:trPr>
        <w:tc>
          <w:tcPr>
            <w:tcW w:w="3438" w:type="dxa"/>
            <w:vAlign w:val="bottom"/>
          </w:tcPr>
          <w:p w14:paraId="27B74E8D" w14:textId="7D794465" w:rsidR="00361A75" w:rsidRPr="00AF2AAA" w:rsidRDefault="00361A75" w:rsidP="00837749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="00837749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143" w:type="dxa"/>
          </w:tcPr>
          <w:p w14:paraId="3E4D3A5C" w14:textId="37F2888E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(24,535)</w:t>
            </w:r>
          </w:p>
        </w:tc>
        <w:tc>
          <w:tcPr>
            <w:tcW w:w="81" w:type="dxa"/>
          </w:tcPr>
          <w:p w14:paraId="33C4ABAC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1AFAAD91" w14:textId="6FC40123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(30,2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AF2AA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1DE1637A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AB203F4" w14:textId="1216206A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F2AAA">
              <w:rPr>
                <w:rFonts w:ascii="Angsana New" w:hAnsi="Angsana New"/>
                <w:sz w:val="24"/>
                <w:szCs w:val="24"/>
              </w:rPr>
              <w:t>24,535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2" w:type="dxa"/>
          </w:tcPr>
          <w:p w14:paraId="4A4E902A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</w:tcPr>
          <w:p w14:paraId="42FD8402" w14:textId="144EF632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F2AAA">
              <w:rPr>
                <w:rFonts w:ascii="Angsana New" w:hAnsi="Angsana New"/>
                <w:sz w:val="24"/>
                <w:szCs w:val="24"/>
              </w:rPr>
              <w:t>30,208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361A75" w:rsidRPr="00AF2AAA" w14:paraId="5224F48D" w14:textId="77777777" w:rsidTr="00837749">
        <w:trPr>
          <w:cantSplit/>
        </w:trPr>
        <w:tc>
          <w:tcPr>
            <w:tcW w:w="3438" w:type="dxa"/>
            <w:vAlign w:val="center"/>
          </w:tcPr>
          <w:p w14:paraId="21AC42BF" w14:textId="77777777" w:rsidR="00361A75" w:rsidRPr="00AF2AAA" w:rsidRDefault="00361A75" w:rsidP="00AF2AAA">
            <w:pPr>
              <w:pStyle w:val="a4"/>
              <w:widowControl/>
              <w:tabs>
                <w:tab w:val="left" w:pos="438"/>
              </w:tabs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AAA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68896570" w14:textId="7FE594E0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58,591</w:t>
            </w:r>
          </w:p>
        </w:tc>
        <w:tc>
          <w:tcPr>
            <w:tcW w:w="81" w:type="dxa"/>
          </w:tcPr>
          <w:p w14:paraId="7A056189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3B7BBB88" w14:textId="5C29E794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6</w:t>
            </w:r>
            <w:r w:rsidRPr="00AF2AAA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AF2AAA">
              <w:rPr>
                <w:rFonts w:ascii="Angsana New" w:hAnsi="Angsana New"/>
                <w:sz w:val="24"/>
                <w:szCs w:val="24"/>
              </w:rPr>
              <w:t>,367</w:t>
            </w:r>
          </w:p>
        </w:tc>
        <w:tc>
          <w:tcPr>
            <w:tcW w:w="81" w:type="dxa"/>
          </w:tcPr>
          <w:p w14:paraId="14D62680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768FCB06" w14:textId="3055632D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58,495</w:t>
            </w:r>
          </w:p>
        </w:tc>
        <w:tc>
          <w:tcPr>
            <w:tcW w:w="82" w:type="dxa"/>
          </w:tcPr>
          <w:p w14:paraId="056C8CCF" w14:textId="77777777" w:rsidR="00361A75" w:rsidRPr="00AF2AAA" w:rsidRDefault="00361A75" w:rsidP="00AF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12" w:space="0" w:color="auto"/>
            </w:tcBorders>
          </w:tcPr>
          <w:p w14:paraId="30629CC5" w14:textId="69BB334D" w:rsidR="00361A75" w:rsidRPr="00AF2AAA" w:rsidRDefault="00361A75" w:rsidP="0094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AF2AAA">
              <w:rPr>
                <w:rFonts w:ascii="Angsana New" w:hAnsi="Angsana New"/>
                <w:sz w:val="24"/>
                <w:szCs w:val="24"/>
              </w:rPr>
              <w:t>62,367</w:t>
            </w:r>
          </w:p>
        </w:tc>
      </w:tr>
    </w:tbl>
    <w:p w14:paraId="6F9045AE" w14:textId="77777777" w:rsidR="001702CE" w:rsidRPr="00B33709" w:rsidRDefault="001702CE" w:rsidP="001702CE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0CCE253E" w14:textId="2DA61A54" w:rsidR="001702CE" w:rsidRPr="00B33709" w:rsidRDefault="001E4408" w:rsidP="0080216A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การด้อยค่าของลูกหนี้การค้า ลูกหนี้อื่น และลูกหนี้ประกันผลงาน</w:t>
      </w:r>
    </w:p>
    <w:p w14:paraId="39BA1711" w14:textId="77777777" w:rsidR="00531B52" w:rsidRPr="00B33709" w:rsidRDefault="00531B52" w:rsidP="001E4408">
      <w:pPr>
        <w:pStyle w:val="ListParagraph"/>
        <w:tabs>
          <w:tab w:val="left" w:pos="709"/>
        </w:tabs>
        <w:spacing w:line="240" w:lineRule="auto"/>
        <w:ind w:left="810"/>
        <w:jc w:val="thaiDistribute"/>
        <w:rPr>
          <w:rFonts w:ascii="Angsana New" w:hAnsi="Angsana New"/>
          <w:sz w:val="16"/>
          <w:szCs w:val="16"/>
        </w:rPr>
      </w:pPr>
    </w:p>
    <w:p w14:paraId="5B7766E8" w14:textId="1A613D2B" w:rsidR="001702CE" w:rsidRPr="00B33709" w:rsidRDefault="001702CE" w:rsidP="00170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ค่าเผื่อผลขาดทุน</w:t>
      </w:r>
      <w:r w:rsidR="000E2F86" w:rsidRPr="00B33709">
        <w:rPr>
          <w:rFonts w:ascii="Angsana New" w:hAnsi="Angsana New"/>
          <w:sz w:val="32"/>
          <w:szCs w:val="32"/>
          <w:cs/>
        </w:rPr>
        <w:t>ของลูกหนี้การค้า ลูกหนี้อื่น และลูกหนี้ประกันผลงาน</w:t>
      </w:r>
      <w:r w:rsidRPr="00B3370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53717228" w14:textId="77777777" w:rsidR="0080216A" w:rsidRPr="00B33709" w:rsidRDefault="0080216A" w:rsidP="00170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2515146" w14:textId="3A4CDC42" w:rsidR="00DB2CC5" w:rsidRPr="001666E6" w:rsidRDefault="00DB2CC5" w:rsidP="00170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1666E6">
        <w:rPr>
          <w:rFonts w:ascii="Angsana New" w:hAnsi="Angsana New" w:hint="cs"/>
          <w:sz w:val="32"/>
          <w:szCs w:val="32"/>
          <w:cs/>
        </w:rPr>
        <w:t>ค่าเผื่อผลขาดทุน ประกอบด้วย</w:t>
      </w:r>
    </w:p>
    <w:tbl>
      <w:tblPr>
        <w:tblW w:w="8401" w:type="dxa"/>
        <w:tblInd w:w="657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753"/>
        <w:gridCol w:w="1802"/>
        <w:gridCol w:w="81"/>
        <w:gridCol w:w="1152"/>
        <w:gridCol w:w="81"/>
        <w:gridCol w:w="1143"/>
        <w:gridCol w:w="81"/>
        <w:gridCol w:w="1132"/>
        <w:gridCol w:w="78"/>
        <w:gridCol w:w="1098"/>
      </w:tblGrid>
      <w:tr w:rsidR="007A5898" w:rsidRPr="001E34F0" w14:paraId="26262E21" w14:textId="77777777" w:rsidTr="00CD35C8">
        <w:trPr>
          <w:cantSplit/>
          <w:tblHeader/>
        </w:trPr>
        <w:tc>
          <w:tcPr>
            <w:tcW w:w="1753" w:type="dxa"/>
          </w:tcPr>
          <w:p w14:paraId="24659051" w14:textId="77777777" w:rsidR="007A5898" w:rsidRPr="003363B1" w:rsidRDefault="007A5898" w:rsidP="003363B1">
            <w:pPr>
              <w:pStyle w:val="a4"/>
              <w:widowControl/>
              <w:ind w:left="19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2" w:type="dxa"/>
          </w:tcPr>
          <w:p w14:paraId="5EAEA4B2" w14:textId="77777777" w:rsidR="007A5898" w:rsidRPr="001E34F0" w:rsidRDefault="007A5898" w:rsidP="00D54787">
            <w:pPr>
              <w:pStyle w:val="3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5CEFD4DB" w14:textId="77777777" w:rsidR="007A5898" w:rsidRPr="001E34F0" w:rsidRDefault="007A5898" w:rsidP="00D54787">
            <w:pPr>
              <w:pStyle w:val="3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765" w:type="dxa"/>
            <w:gridSpan w:val="7"/>
          </w:tcPr>
          <w:p w14:paraId="675E4266" w14:textId="11CBE33A" w:rsidR="007A5898" w:rsidRPr="001E34F0" w:rsidRDefault="007A5898" w:rsidP="00D54787">
            <w:pPr>
              <w:pStyle w:val="3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E34F0">
              <w:rPr>
                <w:rFonts w:ascii="Angsana New" w:hAnsi="Angsan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7A5898" w:rsidRPr="001E34F0" w14:paraId="0062FD7E" w14:textId="77777777" w:rsidTr="00CD35C8">
        <w:trPr>
          <w:cantSplit/>
          <w:tblHeader/>
        </w:trPr>
        <w:tc>
          <w:tcPr>
            <w:tcW w:w="1753" w:type="dxa"/>
          </w:tcPr>
          <w:p w14:paraId="21C4711F" w14:textId="77777777" w:rsidR="007A5898" w:rsidRPr="003363B1" w:rsidRDefault="007A5898" w:rsidP="003363B1">
            <w:pPr>
              <w:pStyle w:val="a4"/>
              <w:widowControl/>
              <w:ind w:left="19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2" w:type="dxa"/>
            <w:vMerge w:val="restart"/>
            <w:tcBorders>
              <w:bottom w:val="single" w:sz="4" w:space="0" w:color="auto"/>
            </w:tcBorders>
          </w:tcPr>
          <w:p w14:paraId="7CEDE65A" w14:textId="48391679" w:rsidR="007A5898" w:rsidRPr="001E34F0" w:rsidRDefault="007A5898" w:rsidP="008952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E34F0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  <w:r w:rsidRPr="001E34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1E34F0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" w:type="dxa"/>
          </w:tcPr>
          <w:p w14:paraId="781174C3" w14:textId="77777777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08347088" w14:textId="7DB8A104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E34F0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5ECDC2B5" w14:textId="77777777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08" w:type="dxa"/>
            <w:gridSpan w:val="3"/>
            <w:tcBorders>
              <w:bottom w:val="single" w:sz="4" w:space="0" w:color="auto"/>
            </w:tcBorders>
          </w:tcPr>
          <w:p w14:paraId="16B38787" w14:textId="77777777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E34F0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7A5898" w:rsidRPr="001E34F0" w14:paraId="34AE6967" w14:textId="77777777" w:rsidTr="00CD35C8">
        <w:trPr>
          <w:cantSplit/>
          <w:tblHeader/>
        </w:trPr>
        <w:tc>
          <w:tcPr>
            <w:tcW w:w="1753" w:type="dxa"/>
          </w:tcPr>
          <w:p w14:paraId="70A38E22" w14:textId="77777777" w:rsidR="007A5898" w:rsidRPr="001E34F0" w:rsidRDefault="007A5898" w:rsidP="003363B1">
            <w:pPr>
              <w:pStyle w:val="a4"/>
              <w:widowControl/>
              <w:ind w:left="19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2" w:type="dxa"/>
            <w:vMerge/>
            <w:tcBorders>
              <w:bottom w:val="single" w:sz="4" w:space="0" w:color="auto"/>
            </w:tcBorders>
          </w:tcPr>
          <w:p w14:paraId="3799D69C" w14:textId="77777777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3AEAFAB" w14:textId="77777777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09381" w14:textId="176F1F0E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31</w:t>
            </w:r>
            <w:r w:rsidRPr="001E34F0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  <w:r w:rsidRPr="001E34F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E34F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3E77AC55" w14:textId="77777777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B0502" w14:textId="70158A77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1</w:t>
            </w:r>
            <w:r w:rsidRPr="001E34F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34F0">
              <w:rPr>
                <w:rFonts w:ascii="Angsana New" w:hAnsi="Angsana New" w:hint="cs"/>
                <w:sz w:val="24"/>
                <w:szCs w:val="24"/>
                <w:cs/>
              </w:rPr>
              <w:t>มกรา</w:t>
            </w:r>
            <w:r w:rsidRPr="001E34F0">
              <w:rPr>
                <w:rFonts w:ascii="Angsana New" w:hAnsi="Angsana New"/>
                <w:sz w:val="24"/>
                <w:szCs w:val="24"/>
                <w:cs/>
              </w:rPr>
              <w:t>คม</w:t>
            </w:r>
            <w:r w:rsidRPr="001E34F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E34F0">
              <w:rPr>
                <w:rFonts w:ascii="Angsana New" w:hAnsi="Angsana New"/>
                <w:sz w:val="24"/>
                <w:szCs w:val="24"/>
              </w:rPr>
              <w:t>256</w:t>
            </w:r>
            <w:r w:rsidRPr="001E34F0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81" w:type="dxa"/>
            <w:vAlign w:val="bottom"/>
          </w:tcPr>
          <w:p w14:paraId="779BE62E" w14:textId="77777777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A655A" w14:textId="77777777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31</w:t>
            </w:r>
            <w:r w:rsidRPr="001E34F0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  <w:r w:rsidRPr="001E34F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E34F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7F6F043C" w14:textId="77777777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26A21" w14:textId="76D52405" w:rsidR="007A5898" w:rsidRPr="001E34F0" w:rsidRDefault="007A5898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1</w:t>
            </w:r>
            <w:r w:rsidRPr="001E34F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34F0">
              <w:rPr>
                <w:rFonts w:ascii="Angsana New" w:hAnsi="Angsana New" w:hint="cs"/>
                <w:sz w:val="24"/>
                <w:szCs w:val="24"/>
                <w:cs/>
              </w:rPr>
              <w:t>มกรา</w:t>
            </w:r>
            <w:r w:rsidRPr="001E34F0">
              <w:rPr>
                <w:rFonts w:ascii="Angsana New" w:hAnsi="Angsana New"/>
                <w:sz w:val="24"/>
                <w:szCs w:val="24"/>
                <w:cs/>
              </w:rPr>
              <w:t>คม</w:t>
            </w:r>
            <w:r w:rsidRPr="001E34F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E34F0">
              <w:rPr>
                <w:rFonts w:ascii="Angsana New" w:hAnsi="Angsana New"/>
                <w:sz w:val="24"/>
                <w:szCs w:val="24"/>
              </w:rPr>
              <w:t>256</w:t>
            </w:r>
            <w:r w:rsidRPr="001E34F0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</w:tr>
      <w:tr w:rsidR="007A5898" w:rsidRPr="001E34F0" w14:paraId="16809F04" w14:textId="77777777" w:rsidTr="00CD35C8">
        <w:trPr>
          <w:cantSplit/>
        </w:trPr>
        <w:tc>
          <w:tcPr>
            <w:tcW w:w="1753" w:type="dxa"/>
          </w:tcPr>
          <w:p w14:paraId="0AFDB542" w14:textId="77777777" w:rsidR="007A5898" w:rsidRPr="001E34F0" w:rsidRDefault="007A5898" w:rsidP="003363B1">
            <w:pPr>
              <w:pStyle w:val="a4"/>
              <w:widowControl/>
              <w:ind w:left="19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34F0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802" w:type="dxa"/>
            <w:tcBorders>
              <w:top w:val="single" w:sz="4" w:space="0" w:color="auto"/>
            </w:tcBorders>
          </w:tcPr>
          <w:p w14:paraId="3C92AC6D" w14:textId="2E5CA518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3" w:firstLine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color w:val="000000" w:themeColor="text1"/>
                <w:sz w:val="23"/>
                <w:szCs w:val="23"/>
              </w:rPr>
              <w:t>1.94</w:t>
            </w:r>
          </w:p>
        </w:tc>
        <w:tc>
          <w:tcPr>
            <w:tcW w:w="81" w:type="dxa"/>
          </w:tcPr>
          <w:p w14:paraId="102D69A0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21F4B1E" w14:textId="5FD85C17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1E34F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81" w:type="dxa"/>
          </w:tcPr>
          <w:p w14:paraId="459182D5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43" w:type="dxa"/>
          </w:tcPr>
          <w:p w14:paraId="7A550369" w14:textId="6BA97E69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2,800</w:t>
            </w:r>
          </w:p>
        </w:tc>
        <w:tc>
          <w:tcPr>
            <w:tcW w:w="81" w:type="dxa"/>
          </w:tcPr>
          <w:p w14:paraId="2A70D1C6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52C71DF" w14:textId="316E47D3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1E34F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78" w:type="dxa"/>
          </w:tcPr>
          <w:p w14:paraId="551942CA" w14:textId="77777777" w:rsidR="007A5898" w:rsidRPr="001E34F0" w:rsidRDefault="007A5898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52423DD" w14:textId="797B9392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2,800</w:t>
            </w:r>
          </w:p>
        </w:tc>
      </w:tr>
      <w:tr w:rsidR="007A5898" w:rsidRPr="001E34F0" w14:paraId="73B61D16" w14:textId="77777777" w:rsidTr="00CD35C8">
        <w:trPr>
          <w:cantSplit/>
        </w:trPr>
        <w:tc>
          <w:tcPr>
            <w:tcW w:w="1753" w:type="dxa"/>
          </w:tcPr>
          <w:p w14:paraId="5F612C1A" w14:textId="77777777" w:rsidR="007A5898" w:rsidRPr="003363B1" w:rsidRDefault="007A5898" w:rsidP="003363B1">
            <w:pPr>
              <w:pStyle w:val="a4"/>
              <w:widowControl/>
              <w:ind w:left="19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363B1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802" w:type="dxa"/>
          </w:tcPr>
          <w:p w14:paraId="75949C55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87"/>
              </w:tabs>
              <w:spacing w:line="240" w:lineRule="auto"/>
              <w:ind w:left="-108" w:right="3" w:firstLine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9AD56FC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DE5BE82" w14:textId="2B498BDE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1CA4BA1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43" w:type="dxa"/>
          </w:tcPr>
          <w:p w14:paraId="28C4477E" w14:textId="77777777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CF764C0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9E0C12A" w14:textId="77777777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E5F3091" w14:textId="77777777" w:rsidR="007A5898" w:rsidRPr="001E34F0" w:rsidRDefault="007A5898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4D6E903" w14:textId="77777777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5898" w:rsidRPr="001E34F0" w14:paraId="799F43AB" w14:textId="77777777" w:rsidTr="00CD35C8">
        <w:trPr>
          <w:cantSplit/>
        </w:trPr>
        <w:tc>
          <w:tcPr>
            <w:tcW w:w="1753" w:type="dxa"/>
          </w:tcPr>
          <w:p w14:paraId="521E5DE0" w14:textId="254D4DEC" w:rsidR="007A5898" w:rsidRPr="003363B1" w:rsidRDefault="007A5898" w:rsidP="003363B1">
            <w:pPr>
              <w:pStyle w:val="a4"/>
              <w:widowControl/>
              <w:ind w:left="118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63B1">
              <w:rPr>
                <w:rFonts w:ascii="Angsana New" w:hAnsi="Angsana New" w:cs="Angsana New" w:hint="cs"/>
                <w:sz w:val="24"/>
                <w:szCs w:val="24"/>
                <w:cs/>
              </w:rPr>
              <w:t>1-30 วัน</w:t>
            </w:r>
          </w:p>
        </w:tc>
        <w:tc>
          <w:tcPr>
            <w:tcW w:w="1802" w:type="dxa"/>
          </w:tcPr>
          <w:p w14:paraId="2F35E046" w14:textId="06D9657C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3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4F0">
              <w:rPr>
                <w:rFonts w:ascii="Angsana New" w:hAnsi="Angsana New"/>
                <w:color w:val="000000" w:themeColor="text1"/>
                <w:sz w:val="23"/>
                <w:szCs w:val="23"/>
              </w:rPr>
              <w:t>4.51</w:t>
            </w:r>
          </w:p>
        </w:tc>
        <w:tc>
          <w:tcPr>
            <w:tcW w:w="81" w:type="dxa"/>
          </w:tcPr>
          <w:p w14:paraId="31C6CD0D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2043363" w14:textId="7719036F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2,</w:t>
            </w:r>
            <w:r>
              <w:rPr>
                <w:rFonts w:ascii="Angsana New" w:hAnsi="Angsana New"/>
                <w:sz w:val="24"/>
                <w:szCs w:val="24"/>
              </w:rPr>
              <w:t>198</w:t>
            </w:r>
          </w:p>
        </w:tc>
        <w:tc>
          <w:tcPr>
            <w:tcW w:w="81" w:type="dxa"/>
          </w:tcPr>
          <w:p w14:paraId="26345514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43" w:type="dxa"/>
          </w:tcPr>
          <w:p w14:paraId="40B09A56" w14:textId="1ED4E63A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3,582</w:t>
            </w:r>
          </w:p>
        </w:tc>
        <w:tc>
          <w:tcPr>
            <w:tcW w:w="81" w:type="dxa"/>
          </w:tcPr>
          <w:p w14:paraId="521DA650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682396E" w14:textId="6EC64656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2,</w:t>
            </w:r>
            <w:r>
              <w:rPr>
                <w:rFonts w:ascii="Angsana New" w:hAnsi="Angsana New"/>
                <w:sz w:val="24"/>
                <w:szCs w:val="24"/>
              </w:rPr>
              <w:t>198</w:t>
            </w:r>
          </w:p>
        </w:tc>
        <w:tc>
          <w:tcPr>
            <w:tcW w:w="78" w:type="dxa"/>
          </w:tcPr>
          <w:p w14:paraId="5CE22027" w14:textId="77777777" w:rsidR="007A5898" w:rsidRPr="001E34F0" w:rsidRDefault="007A5898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9F86749" w14:textId="14D939DC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3,582</w:t>
            </w:r>
          </w:p>
        </w:tc>
      </w:tr>
      <w:tr w:rsidR="007A5898" w:rsidRPr="001E34F0" w14:paraId="1D4D6A72" w14:textId="77777777" w:rsidTr="00CD35C8">
        <w:trPr>
          <w:cantSplit/>
        </w:trPr>
        <w:tc>
          <w:tcPr>
            <w:tcW w:w="1753" w:type="dxa"/>
          </w:tcPr>
          <w:p w14:paraId="2C86BEB8" w14:textId="6354C85E" w:rsidR="007A5898" w:rsidRPr="001E34F0" w:rsidRDefault="007A5898" w:rsidP="003363B1">
            <w:pPr>
              <w:pStyle w:val="a4"/>
              <w:widowControl/>
              <w:ind w:left="118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34F0">
              <w:rPr>
                <w:rFonts w:ascii="Angsana New" w:hAnsi="Angsana New" w:cs="Angsana New" w:hint="cs"/>
                <w:sz w:val="24"/>
                <w:szCs w:val="24"/>
                <w:cs/>
              </w:rPr>
              <w:t>31-60 วัน</w:t>
            </w:r>
          </w:p>
        </w:tc>
        <w:tc>
          <w:tcPr>
            <w:tcW w:w="1802" w:type="dxa"/>
          </w:tcPr>
          <w:p w14:paraId="61C6BCA0" w14:textId="33E8F43D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3" w:firstLine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color w:val="000000" w:themeColor="text1"/>
                <w:sz w:val="23"/>
                <w:szCs w:val="23"/>
              </w:rPr>
              <w:t>9.16</w:t>
            </w:r>
          </w:p>
        </w:tc>
        <w:tc>
          <w:tcPr>
            <w:tcW w:w="81" w:type="dxa"/>
          </w:tcPr>
          <w:p w14:paraId="6E741FE8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84F57B5" w14:textId="264B551F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807</w:t>
            </w:r>
          </w:p>
        </w:tc>
        <w:tc>
          <w:tcPr>
            <w:tcW w:w="81" w:type="dxa"/>
          </w:tcPr>
          <w:p w14:paraId="26E4A3CE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43" w:type="dxa"/>
          </w:tcPr>
          <w:p w14:paraId="2C6CE2A4" w14:textId="3568E8CB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3,701</w:t>
            </w:r>
          </w:p>
        </w:tc>
        <w:tc>
          <w:tcPr>
            <w:tcW w:w="81" w:type="dxa"/>
          </w:tcPr>
          <w:p w14:paraId="683F6805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3867BBB" w14:textId="47854588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807</w:t>
            </w:r>
          </w:p>
        </w:tc>
        <w:tc>
          <w:tcPr>
            <w:tcW w:w="78" w:type="dxa"/>
          </w:tcPr>
          <w:p w14:paraId="39458EB3" w14:textId="77777777" w:rsidR="007A5898" w:rsidRPr="001E34F0" w:rsidRDefault="007A5898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C8033BB" w14:textId="6C8D5D19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3,701</w:t>
            </w:r>
          </w:p>
        </w:tc>
      </w:tr>
      <w:tr w:rsidR="007A5898" w:rsidRPr="001E34F0" w14:paraId="640336A6" w14:textId="77777777" w:rsidTr="00CD35C8">
        <w:trPr>
          <w:cantSplit/>
        </w:trPr>
        <w:tc>
          <w:tcPr>
            <w:tcW w:w="1753" w:type="dxa"/>
          </w:tcPr>
          <w:p w14:paraId="3DF96544" w14:textId="323C7409" w:rsidR="007A5898" w:rsidRPr="001E34F0" w:rsidRDefault="007A5898" w:rsidP="003363B1">
            <w:pPr>
              <w:pStyle w:val="a4"/>
              <w:widowControl/>
              <w:ind w:left="118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34F0">
              <w:rPr>
                <w:rFonts w:ascii="Angsana New" w:hAnsi="Angsana New" w:cs="Angsana New" w:hint="cs"/>
                <w:sz w:val="24"/>
                <w:szCs w:val="24"/>
                <w:cs/>
              </w:rPr>
              <w:t>61-90 วัน</w:t>
            </w:r>
          </w:p>
        </w:tc>
        <w:tc>
          <w:tcPr>
            <w:tcW w:w="1802" w:type="dxa"/>
          </w:tcPr>
          <w:p w14:paraId="312FF31A" w14:textId="04D6A9F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3" w:firstLine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color w:val="000000" w:themeColor="text1"/>
                <w:sz w:val="23"/>
                <w:szCs w:val="23"/>
              </w:rPr>
              <w:t>14.74</w:t>
            </w:r>
          </w:p>
        </w:tc>
        <w:tc>
          <w:tcPr>
            <w:tcW w:w="81" w:type="dxa"/>
          </w:tcPr>
          <w:p w14:paraId="242E796C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3AEB0FB" w14:textId="36576A0B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82</w:t>
            </w:r>
          </w:p>
        </w:tc>
        <w:tc>
          <w:tcPr>
            <w:tcW w:w="81" w:type="dxa"/>
          </w:tcPr>
          <w:p w14:paraId="7FC84766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43" w:type="dxa"/>
          </w:tcPr>
          <w:p w14:paraId="4168196D" w14:textId="51A3A231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1,992</w:t>
            </w:r>
          </w:p>
        </w:tc>
        <w:tc>
          <w:tcPr>
            <w:tcW w:w="81" w:type="dxa"/>
          </w:tcPr>
          <w:p w14:paraId="51A450B9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7B9B927" w14:textId="5EC948A6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82</w:t>
            </w:r>
          </w:p>
        </w:tc>
        <w:tc>
          <w:tcPr>
            <w:tcW w:w="78" w:type="dxa"/>
          </w:tcPr>
          <w:p w14:paraId="1B00CEE2" w14:textId="77777777" w:rsidR="007A5898" w:rsidRPr="001E34F0" w:rsidRDefault="007A5898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090D730C" w14:textId="0639806C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1,992</w:t>
            </w:r>
          </w:p>
        </w:tc>
      </w:tr>
      <w:tr w:rsidR="007A5898" w:rsidRPr="001E34F0" w14:paraId="0CA54BDA" w14:textId="77777777" w:rsidTr="00CD35C8">
        <w:trPr>
          <w:cantSplit/>
        </w:trPr>
        <w:tc>
          <w:tcPr>
            <w:tcW w:w="1753" w:type="dxa"/>
          </w:tcPr>
          <w:p w14:paraId="6A546D59" w14:textId="231A5C85" w:rsidR="007A5898" w:rsidRPr="001E34F0" w:rsidRDefault="007A5898" w:rsidP="003363B1">
            <w:pPr>
              <w:pStyle w:val="a4"/>
              <w:widowControl/>
              <w:ind w:left="118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34F0">
              <w:rPr>
                <w:rFonts w:ascii="Angsana New" w:hAnsi="Angsana New" w:cs="Angsana New" w:hint="cs"/>
                <w:sz w:val="24"/>
                <w:szCs w:val="24"/>
                <w:cs/>
              </w:rPr>
              <w:t>91-180 วัน</w:t>
            </w:r>
          </w:p>
        </w:tc>
        <w:tc>
          <w:tcPr>
            <w:tcW w:w="1802" w:type="dxa"/>
          </w:tcPr>
          <w:p w14:paraId="3C2FABBD" w14:textId="3E6647CF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3" w:firstLine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color w:val="000000" w:themeColor="text1"/>
                <w:sz w:val="23"/>
                <w:szCs w:val="23"/>
              </w:rPr>
              <w:t>23.88</w:t>
            </w:r>
          </w:p>
        </w:tc>
        <w:tc>
          <w:tcPr>
            <w:tcW w:w="81" w:type="dxa"/>
          </w:tcPr>
          <w:p w14:paraId="4295F2A5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3F3D084" w14:textId="07BB875D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6,476</w:t>
            </w:r>
          </w:p>
        </w:tc>
        <w:tc>
          <w:tcPr>
            <w:tcW w:w="81" w:type="dxa"/>
          </w:tcPr>
          <w:p w14:paraId="7B9321FB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43" w:type="dxa"/>
          </w:tcPr>
          <w:p w14:paraId="568B85B4" w14:textId="48757298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4,112</w:t>
            </w:r>
          </w:p>
        </w:tc>
        <w:tc>
          <w:tcPr>
            <w:tcW w:w="81" w:type="dxa"/>
          </w:tcPr>
          <w:p w14:paraId="41953D68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56191A8" w14:textId="6AF4E4C4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6,476</w:t>
            </w:r>
          </w:p>
        </w:tc>
        <w:tc>
          <w:tcPr>
            <w:tcW w:w="78" w:type="dxa"/>
          </w:tcPr>
          <w:p w14:paraId="5B1D8976" w14:textId="77777777" w:rsidR="007A5898" w:rsidRPr="001E34F0" w:rsidRDefault="007A5898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72F4CE3" w14:textId="670057EB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4,112</w:t>
            </w:r>
          </w:p>
        </w:tc>
      </w:tr>
      <w:tr w:rsidR="007A5898" w:rsidRPr="001E34F0" w14:paraId="1D102602" w14:textId="77777777" w:rsidTr="00CD35C8">
        <w:trPr>
          <w:cantSplit/>
        </w:trPr>
        <w:tc>
          <w:tcPr>
            <w:tcW w:w="1753" w:type="dxa"/>
          </w:tcPr>
          <w:p w14:paraId="3C5BA431" w14:textId="3C6ABCDE" w:rsidR="007A5898" w:rsidRPr="001E34F0" w:rsidRDefault="007A5898" w:rsidP="003363B1">
            <w:pPr>
              <w:pStyle w:val="a4"/>
              <w:widowControl/>
              <w:ind w:left="118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34F0">
              <w:rPr>
                <w:rFonts w:ascii="Angsana New" w:hAnsi="Angsana New" w:cs="Angsana New" w:hint="cs"/>
                <w:sz w:val="24"/>
                <w:szCs w:val="24"/>
                <w:cs/>
              </w:rPr>
              <w:t>181-365 วัน</w:t>
            </w:r>
          </w:p>
        </w:tc>
        <w:tc>
          <w:tcPr>
            <w:tcW w:w="1802" w:type="dxa"/>
          </w:tcPr>
          <w:p w14:paraId="1C88A7D7" w14:textId="1F21094F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3" w:firstLine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color w:val="000000" w:themeColor="text1"/>
                <w:sz w:val="23"/>
                <w:szCs w:val="23"/>
              </w:rPr>
              <w:t>32.05</w:t>
            </w:r>
          </w:p>
        </w:tc>
        <w:tc>
          <w:tcPr>
            <w:tcW w:w="81" w:type="dxa"/>
          </w:tcPr>
          <w:p w14:paraId="135906BB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2B6B5E8" w14:textId="343CE6D1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4,0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81" w:type="dxa"/>
          </w:tcPr>
          <w:p w14:paraId="566D5168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43" w:type="dxa"/>
          </w:tcPr>
          <w:p w14:paraId="3AD8F19A" w14:textId="31D2A8B9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3,343</w:t>
            </w:r>
          </w:p>
        </w:tc>
        <w:tc>
          <w:tcPr>
            <w:tcW w:w="81" w:type="dxa"/>
          </w:tcPr>
          <w:p w14:paraId="2FB96D39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79FFA19" w14:textId="4FF91296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sz w:val="24"/>
                <w:szCs w:val="24"/>
              </w:rPr>
              <w:t>4,0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78" w:type="dxa"/>
          </w:tcPr>
          <w:p w14:paraId="4F4A7B7B" w14:textId="77777777" w:rsidR="007A5898" w:rsidRPr="001E34F0" w:rsidRDefault="007A5898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76FF4D2" w14:textId="1339C46A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3,343</w:t>
            </w:r>
          </w:p>
        </w:tc>
      </w:tr>
      <w:tr w:rsidR="007A5898" w:rsidRPr="001E34F0" w14:paraId="38C5C672" w14:textId="77777777" w:rsidTr="00CD35C8">
        <w:trPr>
          <w:cantSplit/>
        </w:trPr>
        <w:tc>
          <w:tcPr>
            <w:tcW w:w="1753" w:type="dxa"/>
          </w:tcPr>
          <w:p w14:paraId="00A97FBE" w14:textId="1AF94D44" w:rsidR="007A5898" w:rsidRPr="001E34F0" w:rsidRDefault="007A5898" w:rsidP="003363B1">
            <w:pPr>
              <w:pStyle w:val="a4"/>
              <w:widowControl/>
              <w:ind w:left="118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34F0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 365 วัน</w:t>
            </w:r>
          </w:p>
        </w:tc>
        <w:tc>
          <w:tcPr>
            <w:tcW w:w="1802" w:type="dxa"/>
          </w:tcPr>
          <w:p w14:paraId="09FDB785" w14:textId="7E5D8775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3" w:firstLine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34F0">
              <w:rPr>
                <w:rFonts w:ascii="Angsana New" w:hAnsi="Angsana New"/>
                <w:color w:val="000000" w:themeColor="text1"/>
                <w:sz w:val="23"/>
                <w:szCs w:val="23"/>
              </w:rPr>
              <w:t>100.00</w:t>
            </w:r>
          </w:p>
        </w:tc>
        <w:tc>
          <w:tcPr>
            <w:tcW w:w="81" w:type="dxa"/>
          </w:tcPr>
          <w:p w14:paraId="6946F217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9649A9" w14:textId="638DA2F6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1E34F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81" w:type="dxa"/>
          </w:tcPr>
          <w:p w14:paraId="7D947D42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4964067" w14:textId="076A1E15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40,569</w:t>
            </w:r>
          </w:p>
        </w:tc>
        <w:tc>
          <w:tcPr>
            <w:tcW w:w="81" w:type="dxa"/>
          </w:tcPr>
          <w:p w14:paraId="53317E77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CCD8D46" w14:textId="214AE72D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1E34F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78" w:type="dxa"/>
          </w:tcPr>
          <w:p w14:paraId="64B17B70" w14:textId="77777777" w:rsidR="007A5898" w:rsidRPr="001E34F0" w:rsidRDefault="007A5898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7D95CB2" w14:textId="2A30DB85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40,569</w:t>
            </w:r>
          </w:p>
        </w:tc>
      </w:tr>
      <w:tr w:rsidR="007A5898" w:rsidRPr="0089529B" w14:paraId="1BCE589D" w14:textId="77777777" w:rsidTr="00CD35C8">
        <w:trPr>
          <w:cantSplit/>
        </w:trPr>
        <w:tc>
          <w:tcPr>
            <w:tcW w:w="1753" w:type="dxa"/>
            <w:vAlign w:val="bottom"/>
          </w:tcPr>
          <w:p w14:paraId="08C81FF4" w14:textId="06665BF9" w:rsidR="007A5898" w:rsidRPr="001E34F0" w:rsidRDefault="007A5898" w:rsidP="003363B1">
            <w:pPr>
              <w:pStyle w:val="a4"/>
              <w:widowControl/>
              <w:ind w:left="19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34F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802" w:type="dxa"/>
          </w:tcPr>
          <w:p w14:paraId="7DFC57C5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74F61331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007E8A1E" w14:textId="3D384883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E34F0">
              <w:rPr>
                <w:rFonts w:asciiTheme="majorBidi" w:hAnsiTheme="majorBidi" w:cstheme="majorBidi"/>
                <w:sz w:val="24"/>
                <w:szCs w:val="24"/>
              </w:rPr>
              <w:t>59,093</w:t>
            </w:r>
          </w:p>
        </w:tc>
        <w:tc>
          <w:tcPr>
            <w:tcW w:w="81" w:type="dxa"/>
          </w:tcPr>
          <w:p w14:paraId="11855667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4350550E" w14:textId="1FFA33D3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C2788">
              <w:rPr>
                <w:rFonts w:ascii="Angsana New" w:hAnsi="Angsana New"/>
                <w:sz w:val="24"/>
                <w:szCs w:val="24"/>
              </w:rPr>
              <w:t>60,099</w:t>
            </w:r>
          </w:p>
        </w:tc>
        <w:tc>
          <w:tcPr>
            <w:tcW w:w="81" w:type="dxa"/>
          </w:tcPr>
          <w:p w14:paraId="7BDBE2CB" w14:textId="77777777" w:rsidR="007A5898" w:rsidRPr="001E34F0" w:rsidRDefault="007A5898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12" w:space="0" w:color="auto"/>
            </w:tcBorders>
          </w:tcPr>
          <w:p w14:paraId="3D989310" w14:textId="6E93171B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C2788">
              <w:rPr>
                <w:rFonts w:ascii="Angsana New" w:hAnsi="Angsana New"/>
                <w:sz w:val="24"/>
                <w:szCs w:val="24"/>
              </w:rPr>
              <w:t>59,093</w:t>
            </w:r>
          </w:p>
        </w:tc>
        <w:tc>
          <w:tcPr>
            <w:tcW w:w="78" w:type="dxa"/>
          </w:tcPr>
          <w:p w14:paraId="214E9678" w14:textId="77777777" w:rsidR="007A5898" w:rsidRPr="001E34F0" w:rsidRDefault="007A5898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5EEF4246" w14:textId="08C403C2" w:rsidR="007A5898" w:rsidRPr="001E34F0" w:rsidRDefault="007A5898" w:rsidP="001C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C2788">
              <w:rPr>
                <w:rFonts w:ascii="Angsana New" w:hAnsi="Angsana New"/>
                <w:sz w:val="24"/>
                <w:szCs w:val="24"/>
              </w:rPr>
              <w:t>60,099</w:t>
            </w:r>
          </w:p>
        </w:tc>
      </w:tr>
    </w:tbl>
    <w:p w14:paraId="2FD18134" w14:textId="5C369685" w:rsidR="00DB2CC5" w:rsidRDefault="00DB2CC5" w:rsidP="00170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2"/>
          <w:szCs w:val="32"/>
        </w:rPr>
      </w:pPr>
      <w:r w:rsidRPr="003B51BF">
        <w:rPr>
          <w:rFonts w:ascii="Angsana New" w:hAnsi="Angsana New"/>
          <w:spacing w:val="-6"/>
          <w:sz w:val="32"/>
          <w:szCs w:val="32"/>
          <w:cs/>
        </w:rPr>
        <w:lastRenderedPageBreak/>
        <w:t>ลูกหนี้การค้า ลูกหนี้อื่น และลูกหนี้ประกันผลงาน</w:t>
      </w:r>
      <w:r w:rsidR="00581803" w:rsidRPr="003B51BF">
        <w:rPr>
          <w:rFonts w:ascii="Angsana New" w:hAnsi="Angsana New" w:hint="cs"/>
          <w:spacing w:val="-6"/>
          <w:sz w:val="32"/>
          <w:szCs w:val="32"/>
          <w:cs/>
        </w:rPr>
        <w:t>ที่</w:t>
      </w:r>
      <w:r w:rsidR="00884A6E" w:rsidRPr="003B51BF">
        <w:rPr>
          <w:rFonts w:ascii="Angsana New" w:hAnsi="Angsana New" w:hint="cs"/>
          <w:spacing w:val="-6"/>
          <w:sz w:val="32"/>
          <w:szCs w:val="32"/>
          <w:cs/>
        </w:rPr>
        <w:t>คาดว่า</w:t>
      </w:r>
      <w:r w:rsidR="00884A6E" w:rsidRPr="003B51B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ผลขาดทุนด้านเครดิตจะเกิดขึ้น</w:t>
      </w:r>
      <w:r w:rsidRPr="003B51BF">
        <w:rPr>
          <w:rFonts w:ascii="Angsana New" w:hAnsi="Angsana New" w:hint="cs"/>
          <w:spacing w:val="-6"/>
          <w:sz w:val="32"/>
          <w:szCs w:val="32"/>
          <w:cs/>
        </w:rPr>
        <w:t xml:space="preserve"> ประกอบด้วย</w:t>
      </w:r>
    </w:p>
    <w:p w14:paraId="3539616E" w14:textId="77777777" w:rsidR="003B51BF" w:rsidRPr="003B51BF" w:rsidRDefault="003B51BF" w:rsidP="00170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16"/>
          <w:szCs w:val="16"/>
        </w:rPr>
      </w:pPr>
    </w:p>
    <w:tbl>
      <w:tblPr>
        <w:tblW w:w="8640" w:type="dxa"/>
        <w:tblInd w:w="68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74"/>
        <w:gridCol w:w="1195"/>
        <w:gridCol w:w="82"/>
        <w:gridCol w:w="1198"/>
        <w:gridCol w:w="81"/>
        <w:gridCol w:w="1242"/>
        <w:gridCol w:w="81"/>
        <w:gridCol w:w="1287"/>
      </w:tblGrid>
      <w:tr w:rsidR="00DB2CC5" w:rsidRPr="003B51BF" w14:paraId="31CEF73C" w14:textId="77777777" w:rsidTr="009063E7">
        <w:trPr>
          <w:cantSplit/>
        </w:trPr>
        <w:tc>
          <w:tcPr>
            <w:tcW w:w="3474" w:type="dxa"/>
          </w:tcPr>
          <w:p w14:paraId="047AA5A5" w14:textId="77777777" w:rsidR="00DB2CC5" w:rsidRPr="003B51BF" w:rsidRDefault="00DB2CC5" w:rsidP="003B51BF">
            <w:pPr>
              <w:pStyle w:val="a4"/>
              <w:widowControl/>
              <w:ind w:left="14" w:righ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166" w:type="dxa"/>
            <w:gridSpan w:val="7"/>
          </w:tcPr>
          <w:p w14:paraId="703163CF" w14:textId="77777777" w:rsidR="00DB2CC5" w:rsidRPr="003B51BF" w:rsidRDefault="00DB2CC5" w:rsidP="00D5478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51BF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DB2CC5" w:rsidRPr="003B51BF" w14:paraId="1697BE56" w14:textId="77777777" w:rsidTr="009063E7">
        <w:trPr>
          <w:cantSplit/>
        </w:trPr>
        <w:tc>
          <w:tcPr>
            <w:tcW w:w="3474" w:type="dxa"/>
          </w:tcPr>
          <w:p w14:paraId="6BEF7629" w14:textId="77777777" w:rsidR="00DB2CC5" w:rsidRPr="003B51BF" w:rsidRDefault="00DB2CC5" w:rsidP="003B51BF">
            <w:pPr>
              <w:pStyle w:val="a4"/>
              <w:widowControl/>
              <w:ind w:left="14" w:righ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</w:tcPr>
          <w:p w14:paraId="5C94FA07" w14:textId="77777777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51BF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5A48D78D" w14:textId="77777777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782237A" w14:textId="77777777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51BF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DB2CC5" w:rsidRPr="003B51BF" w14:paraId="0E56C380" w14:textId="77777777" w:rsidTr="009063E7">
        <w:trPr>
          <w:cantSplit/>
        </w:trPr>
        <w:tc>
          <w:tcPr>
            <w:tcW w:w="3474" w:type="dxa"/>
          </w:tcPr>
          <w:p w14:paraId="566DB9DD" w14:textId="77777777" w:rsidR="00DB2CC5" w:rsidRPr="003B51BF" w:rsidRDefault="00DB2CC5" w:rsidP="003B51BF">
            <w:pPr>
              <w:pStyle w:val="a4"/>
              <w:widowControl/>
              <w:ind w:left="14" w:righ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03E35" w14:textId="77777777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51B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B51B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2" w:type="dxa"/>
            <w:tcBorders>
              <w:top w:val="single" w:sz="4" w:space="0" w:color="auto"/>
            </w:tcBorders>
            <w:vAlign w:val="bottom"/>
          </w:tcPr>
          <w:p w14:paraId="34DF58D0" w14:textId="77777777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EEA11" w14:textId="7225A89E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1</w:t>
            </w:r>
            <w:r w:rsidRPr="003B51BF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B51BF">
              <w:rPr>
                <w:rFonts w:ascii="Angsana New" w:hAnsi="Angsana New"/>
                <w:sz w:val="26"/>
                <w:szCs w:val="26"/>
              </w:rPr>
              <w:t>256</w:t>
            </w:r>
            <w:r w:rsidRPr="003B51BF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81" w:type="dxa"/>
            <w:vAlign w:val="bottom"/>
          </w:tcPr>
          <w:p w14:paraId="0F468B76" w14:textId="77777777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060D5F5" w14:textId="77777777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51B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B51B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3DFCD24C" w14:textId="77777777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C9397" w14:textId="17CF11B0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1</w:t>
            </w:r>
            <w:r w:rsidRPr="003B51BF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B51BF">
              <w:rPr>
                <w:rFonts w:ascii="Angsana New" w:hAnsi="Angsana New"/>
                <w:sz w:val="26"/>
                <w:szCs w:val="26"/>
              </w:rPr>
              <w:t>256</w:t>
            </w:r>
            <w:r w:rsidRPr="003B51BF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</w:tr>
      <w:tr w:rsidR="00DB2CC5" w:rsidRPr="003B51BF" w14:paraId="65208F24" w14:textId="77777777" w:rsidTr="009063E7">
        <w:trPr>
          <w:cantSplit/>
        </w:trPr>
        <w:tc>
          <w:tcPr>
            <w:tcW w:w="3474" w:type="dxa"/>
            <w:vAlign w:val="bottom"/>
          </w:tcPr>
          <w:p w14:paraId="3196CF75" w14:textId="28CB3B1D" w:rsidR="00DB2CC5" w:rsidRPr="003B51BF" w:rsidRDefault="00DB2CC5" w:rsidP="003B51BF">
            <w:pPr>
              <w:pStyle w:val="a4"/>
              <w:widowControl/>
              <w:ind w:left="14" w:righ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51BF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ลูกหนี้อื่น และลูกหนี้ประกันผลงาน</w:t>
            </w:r>
          </w:p>
        </w:tc>
        <w:tc>
          <w:tcPr>
            <w:tcW w:w="1195" w:type="dxa"/>
          </w:tcPr>
          <w:p w14:paraId="01A179B3" w14:textId="11099129" w:rsidR="00DB2CC5" w:rsidRPr="003B51BF" w:rsidRDefault="0000517D" w:rsidP="00C0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477</w:t>
            </w:r>
            <w:r w:rsidR="00670349" w:rsidRPr="003B51BF">
              <w:rPr>
                <w:rFonts w:ascii="Angsana New" w:hAnsi="Angsana New"/>
                <w:sz w:val="26"/>
                <w:szCs w:val="26"/>
              </w:rPr>
              <w:t>,</w:t>
            </w:r>
            <w:r w:rsidRPr="003B51BF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82" w:type="dxa"/>
          </w:tcPr>
          <w:p w14:paraId="2AC6725D" w14:textId="77777777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8" w:type="dxa"/>
          </w:tcPr>
          <w:p w14:paraId="1A1E2551" w14:textId="04CD89EF" w:rsidR="00DB2CC5" w:rsidRPr="003B51BF" w:rsidRDefault="0000517D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490,303</w:t>
            </w:r>
          </w:p>
        </w:tc>
        <w:tc>
          <w:tcPr>
            <w:tcW w:w="81" w:type="dxa"/>
          </w:tcPr>
          <w:p w14:paraId="118A5701" w14:textId="77777777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3387089" w14:textId="0950E4F4" w:rsidR="00DB2CC5" w:rsidRPr="003B51BF" w:rsidRDefault="0000517D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434,447</w:t>
            </w:r>
          </w:p>
        </w:tc>
        <w:tc>
          <w:tcPr>
            <w:tcW w:w="81" w:type="dxa"/>
          </w:tcPr>
          <w:p w14:paraId="2741E537" w14:textId="77777777" w:rsidR="00DB2CC5" w:rsidRPr="003B51BF" w:rsidRDefault="00DB2CC5" w:rsidP="00D5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26033BF9" w14:textId="393C4B6B" w:rsidR="00DB2CC5" w:rsidRPr="003B51BF" w:rsidRDefault="0000517D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473,029</w:t>
            </w:r>
          </w:p>
        </w:tc>
      </w:tr>
      <w:tr w:rsidR="00DB2CC5" w:rsidRPr="003B51BF" w14:paraId="134FBB09" w14:textId="77777777" w:rsidTr="009063E7">
        <w:trPr>
          <w:cantSplit/>
        </w:trPr>
        <w:tc>
          <w:tcPr>
            <w:tcW w:w="3474" w:type="dxa"/>
          </w:tcPr>
          <w:p w14:paraId="2D204BCE" w14:textId="12B2FA5C" w:rsidR="00DB2CC5" w:rsidRPr="003B51BF" w:rsidRDefault="00DB2CC5" w:rsidP="003B51BF">
            <w:pPr>
              <w:pStyle w:val="a4"/>
              <w:widowControl/>
              <w:tabs>
                <w:tab w:val="left" w:pos="311"/>
              </w:tabs>
              <w:ind w:left="14" w:righ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51BF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="003B51B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ab/>
            </w:r>
            <w:r w:rsidRPr="003B51B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="002D7412" w:rsidRPr="003B51B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ของบริษัทย่อย</w:t>
            </w:r>
          </w:p>
        </w:tc>
        <w:tc>
          <w:tcPr>
            <w:tcW w:w="1195" w:type="dxa"/>
          </w:tcPr>
          <w:p w14:paraId="4B08F966" w14:textId="0487C039" w:rsidR="00DB2CC5" w:rsidRPr="003B51BF" w:rsidRDefault="00A4584A" w:rsidP="00C0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</w:t>
            </w:r>
            <w:r w:rsidR="00516044" w:rsidRPr="003B51BF">
              <w:rPr>
                <w:rFonts w:ascii="Angsana New" w:hAnsi="Angsana New"/>
                <w:sz w:val="26"/>
                <w:szCs w:val="26"/>
              </w:rPr>
              <w:t>43</w:t>
            </w:r>
            <w:r w:rsidRPr="003B51BF">
              <w:rPr>
                <w:rFonts w:ascii="Angsana New" w:hAnsi="Angsana New"/>
                <w:sz w:val="26"/>
                <w:szCs w:val="26"/>
              </w:rPr>
              <w:t>,</w:t>
            </w:r>
            <w:r w:rsidR="00516044" w:rsidRPr="003B51BF">
              <w:rPr>
                <w:rFonts w:ascii="Angsana New" w:hAnsi="Angsana New"/>
                <w:sz w:val="26"/>
                <w:szCs w:val="26"/>
              </w:rPr>
              <w:t>034</w:t>
            </w:r>
            <w:r w:rsidRPr="003B51B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2" w:type="dxa"/>
          </w:tcPr>
          <w:p w14:paraId="3254968C" w14:textId="77777777" w:rsidR="00DB2CC5" w:rsidRPr="003B51BF" w:rsidRDefault="00DB2CC5" w:rsidP="00DB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8" w:type="dxa"/>
          </w:tcPr>
          <w:p w14:paraId="72204030" w14:textId="0B6AA6DD" w:rsidR="00DB2CC5" w:rsidRPr="003B51BF" w:rsidRDefault="00A4584A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</w:t>
            </w:r>
            <w:r w:rsidR="00516044" w:rsidRPr="003B51BF">
              <w:rPr>
                <w:rFonts w:ascii="Angsana New" w:hAnsi="Angsana New"/>
                <w:sz w:val="26"/>
                <w:szCs w:val="26"/>
              </w:rPr>
              <w:t>17</w:t>
            </w:r>
            <w:r w:rsidRPr="003B51BF">
              <w:rPr>
                <w:rFonts w:ascii="Angsana New" w:hAnsi="Angsana New"/>
                <w:sz w:val="26"/>
                <w:szCs w:val="26"/>
              </w:rPr>
              <w:t>,</w:t>
            </w:r>
            <w:r w:rsidR="00516044" w:rsidRPr="003B51BF">
              <w:rPr>
                <w:rFonts w:ascii="Angsana New" w:hAnsi="Angsana New"/>
                <w:sz w:val="26"/>
                <w:szCs w:val="26"/>
              </w:rPr>
              <w:t>274</w:t>
            </w:r>
            <w:r w:rsidRPr="003B51B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" w:type="dxa"/>
          </w:tcPr>
          <w:p w14:paraId="5A4B6EA4" w14:textId="77777777" w:rsidR="00DB2CC5" w:rsidRPr="003B51BF" w:rsidRDefault="00DB2CC5" w:rsidP="00DB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AE07780" w14:textId="3F68C0C0" w:rsidR="00DB2CC5" w:rsidRPr="003B51BF" w:rsidRDefault="00A4584A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30552EE3" w14:textId="77777777" w:rsidR="00DB2CC5" w:rsidRPr="003B51BF" w:rsidRDefault="00DB2CC5" w:rsidP="00DB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EF47595" w14:textId="30B74C7C" w:rsidR="00DB2CC5" w:rsidRPr="003B51BF" w:rsidRDefault="00A4584A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16044" w:rsidRPr="003B51BF" w14:paraId="65F71CC4" w14:textId="77777777" w:rsidTr="009063E7">
        <w:trPr>
          <w:cantSplit/>
        </w:trPr>
        <w:tc>
          <w:tcPr>
            <w:tcW w:w="3474" w:type="dxa"/>
          </w:tcPr>
          <w:p w14:paraId="74C6FCF1" w14:textId="02925D7A" w:rsidR="00516044" w:rsidRPr="003B51BF" w:rsidRDefault="003B51BF" w:rsidP="003B51BF">
            <w:pPr>
              <w:pStyle w:val="a4"/>
              <w:widowControl/>
              <w:tabs>
                <w:tab w:val="left" w:pos="311"/>
              </w:tabs>
              <w:ind w:left="14" w:righ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ab/>
            </w:r>
            <w:r w:rsidR="00516044" w:rsidRPr="003B51B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195" w:type="dxa"/>
          </w:tcPr>
          <w:p w14:paraId="10E29DFE" w14:textId="0B835AFA" w:rsidR="00516044" w:rsidRPr="003B51BF" w:rsidRDefault="00516044" w:rsidP="00C0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(42,612)</w:t>
            </w:r>
          </w:p>
        </w:tc>
        <w:tc>
          <w:tcPr>
            <w:tcW w:w="82" w:type="dxa"/>
          </w:tcPr>
          <w:p w14:paraId="60D3D73D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8" w:type="dxa"/>
          </w:tcPr>
          <w:p w14:paraId="39F52151" w14:textId="14B0D5BA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(46,246)</w:t>
            </w:r>
          </w:p>
        </w:tc>
        <w:tc>
          <w:tcPr>
            <w:tcW w:w="81" w:type="dxa"/>
          </w:tcPr>
          <w:p w14:paraId="0C0BF852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24217BD" w14:textId="4D4AAADF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(42,612)</w:t>
            </w:r>
          </w:p>
        </w:tc>
        <w:tc>
          <w:tcPr>
            <w:tcW w:w="81" w:type="dxa"/>
          </w:tcPr>
          <w:p w14:paraId="7C957F1B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0E3A19A9" w14:textId="4828A91A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(46,246)</w:t>
            </w:r>
          </w:p>
        </w:tc>
      </w:tr>
      <w:tr w:rsidR="00516044" w:rsidRPr="003B51BF" w14:paraId="296315D7" w14:textId="77777777" w:rsidTr="009063E7">
        <w:trPr>
          <w:cantSplit/>
        </w:trPr>
        <w:tc>
          <w:tcPr>
            <w:tcW w:w="3474" w:type="dxa"/>
          </w:tcPr>
          <w:p w14:paraId="54178A21" w14:textId="3346C3D7" w:rsidR="00516044" w:rsidRPr="003B51BF" w:rsidRDefault="003B51BF" w:rsidP="003B51BF">
            <w:pPr>
              <w:pStyle w:val="a4"/>
              <w:widowControl/>
              <w:tabs>
                <w:tab w:val="left" w:pos="311"/>
              </w:tabs>
              <w:ind w:left="14" w:righ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ab/>
            </w:r>
            <w:r w:rsidR="00516044" w:rsidRPr="003B51B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หนี้สินรอหักกลบ</w:t>
            </w:r>
          </w:p>
        </w:tc>
        <w:tc>
          <w:tcPr>
            <w:tcW w:w="1195" w:type="dxa"/>
          </w:tcPr>
          <w:p w14:paraId="261B08A7" w14:textId="17AB4696" w:rsidR="00516044" w:rsidRPr="003B51BF" w:rsidRDefault="00516044" w:rsidP="00C0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(35,293)</w:t>
            </w:r>
          </w:p>
        </w:tc>
        <w:tc>
          <w:tcPr>
            <w:tcW w:w="82" w:type="dxa"/>
          </w:tcPr>
          <w:p w14:paraId="7627C163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8" w:type="dxa"/>
          </w:tcPr>
          <w:p w14:paraId="6E32E12F" w14:textId="37E6C8D0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(37,637)</w:t>
            </w:r>
          </w:p>
        </w:tc>
        <w:tc>
          <w:tcPr>
            <w:tcW w:w="81" w:type="dxa"/>
          </w:tcPr>
          <w:p w14:paraId="30F5A968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B70D2D2" w14:textId="7E412A59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(35,293)</w:t>
            </w:r>
          </w:p>
        </w:tc>
        <w:tc>
          <w:tcPr>
            <w:tcW w:w="81" w:type="dxa"/>
          </w:tcPr>
          <w:p w14:paraId="1254AC8A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556BF356" w14:textId="3177E7D6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(37,637)</w:t>
            </w:r>
          </w:p>
        </w:tc>
      </w:tr>
      <w:tr w:rsidR="00516044" w:rsidRPr="003B51BF" w14:paraId="126D5A83" w14:textId="77777777" w:rsidTr="009063E7">
        <w:trPr>
          <w:cantSplit/>
        </w:trPr>
        <w:tc>
          <w:tcPr>
            <w:tcW w:w="3474" w:type="dxa"/>
          </w:tcPr>
          <w:p w14:paraId="5949ACA6" w14:textId="575A589A" w:rsidR="00516044" w:rsidRPr="003B51BF" w:rsidRDefault="003B51BF" w:rsidP="003B51BF">
            <w:pPr>
              <w:pStyle w:val="a4"/>
              <w:widowControl/>
              <w:tabs>
                <w:tab w:val="left" w:pos="311"/>
              </w:tabs>
              <w:ind w:left="14" w:righ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ab/>
            </w:r>
            <w:r w:rsidR="00516044" w:rsidRPr="003B51B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รับชำระหลังวันสิ้นงวด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A714A72" w14:textId="741110C5" w:rsidR="00516044" w:rsidRPr="003B51BF" w:rsidRDefault="00516044" w:rsidP="00C0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(5,208)</w:t>
            </w:r>
          </w:p>
        </w:tc>
        <w:tc>
          <w:tcPr>
            <w:tcW w:w="82" w:type="dxa"/>
          </w:tcPr>
          <w:p w14:paraId="6741F810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8D6795E" w14:textId="00EF7761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(2,539)</w:t>
            </w:r>
          </w:p>
        </w:tc>
        <w:tc>
          <w:tcPr>
            <w:tcW w:w="81" w:type="dxa"/>
          </w:tcPr>
          <w:p w14:paraId="06FAF926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534CCCB" w14:textId="6D18EEBE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(5,208)</w:t>
            </w:r>
          </w:p>
        </w:tc>
        <w:tc>
          <w:tcPr>
            <w:tcW w:w="81" w:type="dxa"/>
          </w:tcPr>
          <w:p w14:paraId="35A1651C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BB0A317" w14:textId="5B64BF88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(2,539)</w:t>
            </w:r>
          </w:p>
        </w:tc>
      </w:tr>
      <w:tr w:rsidR="00516044" w:rsidRPr="003B51BF" w14:paraId="4EEC5DF1" w14:textId="77777777" w:rsidTr="009063E7">
        <w:trPr>
          <w:cantSplit/>
        </w:trPr>
        <w:tc>
          <w:tcPr>
            <w:tcW w:w="3474" w:type="dxa"/>
          </w:tcPr>
          <w:p w14:paraId="08360D10" w14:textId="6188FB71" w:rsidR="00516044" w:rsidRPr="003B51BF" w:rsidRDefault="00516044" w:rsidP="005E7AA7">
            <w:pPr>
              <w:pStyle w:val="a4"/>
              <w:widowControl/>
              <w:ind w:left="14" w:righ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7AA7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C9FDE81" w14:textId="3507397D" w:rsidR="00516044" w:rsidRPr="003B51BF" w:rsidRDefault="00516044" w:rsidP="00C0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351,334</w:t>
            </w:r>
          </w:p>
        </w:tc>
        <w:tc>
          <w:tcPr>
            <w:tcW w:w="82" w:type="dxa"/>
          </w:tcPr>
          <w:p w14:paraId="3C27BD7A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B9CB727" w14:textId="6CE07F00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386,607</w:t>
            </w:r>
          </w:p>
        </w:tc>
        <w:tc>
          <w:tcPr>
            <w:tcW w:w="81" w:type="dxa"/>
          </w:tcPr>
          <w:p w14:paraId="262B3819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313E442" w14:textId="59FE6E3B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351,334</w:t>
            </w:r>
          </w:p>
        </w:tc>
        <w:tc>
          <w:tcPr>
            <w:tcW w:w="81" w:type="dxa"/>
          </w:tcPr>
          <w:p w14:paraId="0D289544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8F30AA5" w14:textId="63F8200A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386,607</w:t>
            </w:r>
          </w:p>
        </w:tc>
      </w:tr>
      <w:tr w:rsidR="00516044" w:rsidRPr="003B51BF" w14:paraId="392F7627" w14:textId="77777777" w:rsidTr="009063E7">
        <w:trPr>
          <w:cantSplit/>
        </w:trPr>
        <w:tc>
          <w:tcPr>
            <w:tcW w:w="3474" w:type="dxa"/>
          </w:tcPr>
          <w:p w14:paraId="5CDCC602" w14:textId="5F22F86A" w:rsidR="00516044" w:rsidRPr="003B51BF" w:rsidRDefault="00516044" w:rsidP="005E7AA7">
            <w:pPr>
              <w:pStyle w:val="a4"/>
              <w:widowControl/>
              <w:ind w:left="14" w:righ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7AA7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12" w:space="0" w:color="auto"/>
            </w:tcBorders>
          </w:tcPr>
          <w:p w14:paraId="1CA5244E" w14:textId="6EE36CAB" w:rsidR="00516044" w:rsidRPr="003B51BF" w:rsidRDefault="00516044" w:rsidP="00C0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(59,093)</w:t>
            </w:r>
          </w:p>
        </w:tc>
        <w:tc>
          <w:tcPr>
            <w:tcW w:w="82" w:type="dxa"/>
          </w:tcPr>
          <w:p w14:paraId="066E7531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12" w:space="0" w:color="auto"/>
            </w:tcBorders>
          </w:tcPr>
          <w:p w14:paraId="56929CC2" w14:textId="39F332D2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(60,099)</w:t>
            </w:r>
          </w:p>
        </w:tc>
        <w:tc>
          <w:tcPr>
            <w:tcW w:w="81" w:type="dxa"/>
          </w:tcPr>
          <w:p w14:paraId="5194B503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</w:tcPr>
          <w:p w14:paraId="50F11B91" w14:textId="0B64074D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(59,093)</w:t>
            </w:r>
          </w:p>
        </w:tc>
        <w:tc>
          <w:tcPr>
            <w:tcW w:w="81" w:type="dxa"/>
          </w:tcPr>
          <w:p w14:paraId="4CBB5D98" w14:textId="77777777" w:rsidR="00516044" w:rsidRPr="003B51BF" w:rsidRDefault="00516044" w:rsidP="005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</w:tcPr>
          <w:p w14:paraId="4B027AD7" w14:textId="12EA9035" w:rsidR="00516044" w:rsidRPr="003B51BF" w:rsidRDefault="00516044" w:rsidP="0051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" w:right="3"/>
              <w:rPr>
                <w:rFonts w:ascii="Angsana New" w:hAnsi="Angsana New"/>
                <w:sz w:val="26"/>
                <w:szCs w:val="26"/>
              </w:rPr>
            </w:pPr>
            <w:r w:rsidRPr="003B51BF">
              <w:rPr>
                <w:rFonts w:ascii="Angsana New" w:hAnsi="Angsana New"/>
                <w:sz w:val="26"/>
                <w:szCs w:val="26"/>
              </w:rPr>
              <w:t>(60,099)</w:t>
            </w:r>
          </w:p>
        </w:tc>
      </w:tr>
    </w:tbl>
    <w:p w14:paraId="7716902A" w14:textId="37128320" w:rsidR="0000517D" w:rsidRPr="003B51BF" w:rsidRDefault="0000517D" w:rsidP="001702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04F456A" w14:textId="2EABCDAF" w:rsidR="00351EFC" w:rsidRPr="006E36A3" w:rsidRDefault="00351EFC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33709">
        <w:rPr>
          <w:rFonts w:ascii="Angsana New" w:hAnsi="Angsana New"/>
          <w:sz w:val="32"/>
          <w:szCs w:val="32"/>
          <w:cs/>
          <w:lang w:val="en-GB"/>
        </w:rPr>
        <w:t>เงินลงทุนใน</w:t>
      </w:r>
      <w:r w:rsidR="00F33EF4" w:rsidRPr="00B33709">
        <w:rPr>
          <w:rFonts w:ascii="Angsana New" w:hAnsi="Angsana New"/>
          <w:sz w:val="32"/>
          <w:szCs w:val="32"/>
          <w:cs/>
          <w:lang w:val="en-GB"/>
        </w:rPr>
        <w:t>ตราสารทุน</w:t>
      </w:r>
    </w:p>
    <w:p w14:paraId="0FFE72A4" w14:textId="77777777" w:rsidR="006E36A3" w:rsidRPr="006E36A3" w:rsidRDefault="006E36A3" w:rsidP="006E36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811" w:type="dxa"/>
        <w:tblInd w:w="684" w:type="dxa"/>
        <w:tblLayout w:type="fixed"/>
        <w:tblLook w:val="04A0" w:firstRow="1" w:lastRow="0" w:firstColumn="1" w:lastColumn="0" w:noHBand="0" w:noVBand="1"/>
      </w:tblPr>
      <w:tblGrid>
        <w:gridCol w:w="2493"/>
        <w:gridCol w:w="1017"/>
        <w:gridCol w:w="1080"/>
        <w:gridCol w:w="1026"/>
        <w:gridCol w:w="1071"/>
        <w:gridCol w:w="1053"/>
        <w:gridCol w:w="1071"/>
      </w:tblGrid>
      <w:tr w:rsidR="006E6D20" w:rsidRPr="00B33709" w14:paraId="2670B419" w14:textId="77777777" w:rsidTr="00BA5602">
        <w:trPr>
          <w:cantSplit/>
          <w:trHeight w:val="283"/>
        </w:trPr>
        <w:tc>
          <w:tcPr>
            <w:tcW w:w="8811" w:type="dxa"/>
            <w:gridSpan w:val="7"/>
          </w:tcPr>
          <w:p w14:paraId="06E1FB41" w14:textId="77777777" w:rsidR="006E6D20" w:rsidRPr="00B33709" w:rsidRDefault="006E6D20" w:rsidP="00722E85">
            <w:pPr>
              <w:pStyle w:val="30"/>
              <w:ind w:right="-45"/>
              <w:jc w:val="right"/>
              <w:rPr>
                <w:rFonts w:ascii="Angsana New" w:hAnsi="Angsana New"/>
                <w:cs/>
              </w:rPr>
            </w:pPr>
            <w:r w:rsidRPr="00B33709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351EFC" w:rsidRPr="00B33709" w14:paraId="0AFEFA31" w14:textId="77777777" w:rsidTr="00BA5602">
        <w:trPr>
          <w:cantSplit/>
          <w:trHeight w:val="283"/>
        </w:trPr>
        <w:tc>
          <w:tcPr>
            <w:tcW w:w="2493" w:type="dxa"/>
          </w:tcPr>
          <w:p w14:paraId="4CB9E17F" w14:textId="77777777" w:rsidR="00351EFC" w:rsidRPr="00B33709" w:rsidRDefault="00351EFC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8" w:type="dxa"/>
            <w:gridSpan w:val="6"/>
          </w:tcPr>
          <w:p w14:paraId="120CAABE" w14:textId="77777777" w:rsidR="00351EFC" w:rsidRPr="00B33709" w:rsidRDefault="00351EFC" w:rsidP="00CF0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33709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351EFC" w:rsidRPr="00B33709" w14:paraId="6A1BF0CC" w14:textId="77777777" w:rsidTr="0094746B">
        <w:trPr>
          <w:cantSplit/>
          <w:trHeight w:val="306"/>
        </w:trPr>
        <w:tc>
          <w:tcPr>
            <w:tcW w:w="2493" w:type="dxa"/>
          </w:tcPr>
          <w:p w14:paraId="72D0E1FF" w14:textId="77777777" w:rsidR="00351EFC" w:rsidRPr="00B33709" w:rsidRDefault="00351EFC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97" w:type="dxa"/>
            <w:gridSpan w:val="2"/>
            <w:hideMark/>
          </w:tcPr>
          <w:p w14:paraId="527AD651" w14:textId="08F88626" w:rsidR="00351EFC" w:rsidRPr="00B33709" w:rsidRDefault="00351EFC" w:rsidP="00351E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/>
                <w:sz w:val="22"/>
                <w:szCs w:val="22"/>
                <w:cs/>
              </w:rPr>
              <w:t>จำนวนหุ้นที่ถือ</w:t>
            </w:r>
          </w:p>
        </w:tc>
        <w:tc>
          <w:tcPr>
            <w:tcW w:w="2097" w:type="dxa"/>
            <w:gridSpan w:val="2"/>
            <w:hideMark/>
          </w:tcPr>
          <w:p w14:paraId="4D7CC3CE" w14:textId="2D465641" w:rsidR="00351EFC" w:rsidRPr="00B33709" w:rsidRDefault="00351EFC" w:rsidP="00351E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2124" w:type="dxa"/>
            <w:gridSpan w:val="2"/>
            <w:hideMark/>
          </w:tcPr>
          <w:p w14:paraId="4670A2A2" w14:textId="2B7A66D7" w:rsidR="00351EFC" w:rsidRPr="00B33709" w:rsidRDefault="00351EFC" w:rsidP="00351E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33709">
              <w:rPr>
                <w:rFonts w:ascii="Angsana New" w:hAnsi="Angsana New"/>
                <w:sz w:val="22"/>
                <w:szCs w:val="22"/>
                <w:cs/>
                <w:lang w:val="en-GB"/>
              </w:rPr>
              <w:t>มูลค่าเงินลงทุน</w:t>
            </w:r>
          </w:p>
        </w:tc>
      </w:tr>
      <w:tr w:rsidR="006E316B" w:rsidRPr="00B33709" w14:paraId="175DF436" w14:textId="77777777" w:rsidTr="0094746B">
        <w:trPr>
          <w:cantSplit/>
          <w:trHeight w:val="306"/>
        </w:trPr>
        <w:tc>
          <w:tcPr>
            <w:tcW w:w="2493" w:type="dxa"/>
          </w:tcPr>
          <w:p w14:paraId="4CF1BB0B" w14:textId="77777777" w:rsidR="006E316B" w:rsidRPr="00B33709" w:rsidRDefault="006E316B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hideMark/>
          </w:tcPr>
          <w:p w14:paraId="7D1D0E4A" w14:textId="51AAB90F" w:rsidR="006E316B" w:rsidRPr="00B33709" w:rsidRDefault="006E316B" w:rsidP="00BA56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45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 xml:space="preserve">31 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มีนาค</w:t>
            </w:r>
            <w:r w:rsidR="00BA5602"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ม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hideMark/>
          </w:tcPr>
          <w:p w14:paraId="5EBA237E" w14:textId="6695EEE8" w:rsidR="006E316B" w:rsidRPr="00B33709" w:rsidRDefault="006E316B" w:rsidP="00BA56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45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31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26" w:type="dxa"/>
            <w:hideMark/>
          </w:tcPr>
          <w:p w14:paraId="17831F04" w14:textId="1D8A4ED1" w:rsidR="006E316B" w:rsidRPr="00B33709" w:rsidRDefault="006E316B" w:rsidP="00BA56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4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 xml:space="preserve">31 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มีนาค</w:t>
            </w:r>
            <w:r w:rsidR="00BA5602"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ม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1" w:type="dxa"/>
            <w:hideMark/>
          </w:tcPr>
          <w:p w14:paraId="1C499CF8" w14:textId="2D9A4806" w:rsidR="006E316B" w:rsidRPr="00B33709" w:rsidRDefault="006E316B" w:rsidP="00BA56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45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31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53" w:type="dxa"/>
            <w:hideMark/>
          </w:tcPr>
          <w:p w14:paraId="57473DB7" w14:textId="5DFE5DA6" w:rsidR="006E316B" w:rsidRPr="00B33709" w:rsidRDefault="006E316B" w:rsidP="00BA56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45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 xml:space="preserve">31 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มีนาค</w:t>
            </w:r>
            <w:r w:rsidR="00BA5602"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ม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1" w:type="dxa"/>
            <w:hideMark/>
          </w:tcPr>
          <w:p w14:paraId="63177E87" w14:textId="6F0514F3" w:rsidR="006E316B" w:rsidRPr="00B33709" w:rsidRDefault="006E316B" w:rsidP="00BA56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45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31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B3370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2562</w:t>
            </w:r>
          </w:p>
        </w:tc>
      </w:tr>
      <w:tr w:rsidR="00CA7D20" w:rsidRPr="00B33709" w14:paraId="7545D46C" w14:textId="77777777" w:rsidTr="0094746B">
        <w:trPr>
          <w:cantSplit/>
          <w:trHeight w:val="207"/>
        </w:trPr>
        <w:tc>
          <w:tcPr>
            <w:tcW w:w="2493" w:type="dxa"/>
          </w:tcPr>
          <w:p w14:paraId="0A6E7611" w14:textId="77777777" w:rsidR="00415691" w:rsidRPr="00B33709" w:rsidRDefault="00415691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4AB4115D" w14:textId="77777777" w:rsidR="00415691" w:rsidRPr="00B33709" w:rsidRDefault="00415691" w:rsidP="0041569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14:paraId="790AF68C" w14:textId="77777777" w:rsidR="00415691" w:rsidRPr="00B33709" w:rsidRDefault="00415691" w:rsidP="0041569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26" w:type="dxa"/>
          </w:tcPr>
          <w:p w14:paraId="34A149ED" w14:textId="77777777" w:rsidR="00415691" w:rsidRPr="00B33709" w:rsidRDefault="00415691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</w:tcPr>
          <w:p w14:paraId="2A9DE6AF" w14:textId="77777777" w:rsidR="00415691" w:rsidRPr="00B33709" w:rsidRDefault="00415691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06A79C66" w14:textId="77777777" w:rsidR="00415691" w:rsidRPr="00B33709" w:rsidRDefault="00415691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</w:tcPr>
          <w:p w14:paraId="672799D8" w14:textId="77777777" w:rsidR="00415691" w:rsidRPr="00B33709" w:rsidRDefault="00415691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7D20" w:rsidRPr="00B33709" w14:paraId="2A8A6AA1" w14:textId="77777777" w:rsidTr="0094746B">
        <w:trPr>
          <w:cantSplit/>
          <w:trHeight w:val="207"/>
        </w:trPr>
        <w:tc>
          <w:tcPr>
            <w:tcW w:w="2493" w:type="dxa"/>
          </w:tcPr>
          <w:p w14:paraId="61600A69" w14:textId="40787198" w:rsidR="00415691" w:rsidRPr="003442EF" w:rsidRDefault="00F33EF4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442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 มิลล์คอน สตีล จำกัด (มหาชน)</w:t>
            </w:r>
          </w:p>
        </w:tc>
        <w:tc>
          <w:tcPr>
            <w:tcW w:w="1017" w:type="dxa"/>
          </w:tcPr>
          <w:p w14:paraId="07429047" w14:textId="688CE799" w:rsidR="00415691" w:rsidRPr="00B33709" w:rsidRDefault="00415691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AC959B" w14:textId="43D8A05D" w:rsidR="00415691" w:rsidRPr="00B33709" w:rsidRDefault="00415691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796B6730" w14:textId="269BD8CB" w:rsidR="00415691" w:rsidRPr="00B33709" w:rsidRDefault="00415691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</w:tcPr>
          <w:p w14:paraId="6B8A4107" w14:textId="195D2D34" w:rsidR="00415691" w:rsidRPr="00B33709" w:rsidRDefault="00415691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14:paraId="037C4E3F" w14:textId="3C5EF881" w:rsidR="00415691" w:rsidRPr="00B33709" w:rsidRDefault="00415691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</w:tcPr>
          <w:p w14:paraId="701D2E69" w14:textId="67AAAA89" w:rsidR="00415691" w:rsidRPr="00B33709" w:rsidRDefault="00415691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7D20" w:rsidRPr="00B33709" w14:paraId="0855EE06" w14:textId="77777777" w:rsidTr="0094746B">
        <w:trPr>
          <w:cantSplit/>
          <w:trHeight w:val="207"/>
        </w:trPr>
        <w:tc>
          <w:tcPr>
            <w:tcW w:w="2493" w:type="dxa"/>
          </w:tcPr>
          <w:p w14:paraId="603C48A4" w14:textId="1529977B" w:rsidR="00F33EF4" w:rsidRPr="00B33709" w:rsidRDefault="00F33EF4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เงินลงทุนในหุ้นสามัญ</w:t>
            </w:r>
          </w:p>
        </w:tc>
        <w:tc>
          <w:tcPr>
            <w:tcW w:w="1017" w:type="dxa"/>
          </w:tcPr>
          <w:p w14:paraId="03BB94AC" w14:textId="421BD89D" w:rsidR="00F33EF4" w:rsidRPr="00B33709" w:rsidRDefault="004C55FA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778,560</w:t>
            </w:r>
          </w:p>
        </w:tc>
        <w:tc>
          <w:tcPr>
            <w:tcW w:w="1080" w:type="dxa"/>
          </w:tcPr>
          <w:p w14:paraId="4E433CD6" w14:textId="516193C2" w:rsidR="00F33EF4" w:rsidRPr="00B33709" w:rsidRDefault="004C55FA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778,560</w:t>
            </w:r>
          </w:p>
        </w:tc>
        <w:tc>
          <w:tcPr>
            <w:tcW w:w="1026" w:type="dxa"/>
          </w:tcPr>
          <w:p w14:paraId="0481B9FC" w14:textId="2CC49662" w:rsidR="00F33EF4" w:rsidRPr="00B33709" w:rsidRDefault="00F33EF4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17</w:t>
            </w:r>
            <w:r w:rsidRPr="00B3370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C0573E" w:rsidRPr="00B33709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71" w:type="dxa"/>
          </w:tcPr>
          <w:p w14:paraId="7FC89CA9" w14:textId="3CE59339" w:rsidR="00F33EF4" w:rsidRPr="00B33709" w:rsidRDefault="00F33EF4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17</w:t>
            </w:r>
            <w:r w:rsidRPr="00B3370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C0573E" w:rsidRPr="00B33709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53" w:type="dxa"/>
          </w:tcPr>
          <w:p w14:paraId="4E2EEE5D" w14:textId="0143C48D" w:rsidR="00F33EF4" w:rsidRPr="00B33709" w:rsidRDefault="004C55FA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1,279,101</w:t>
            </w:r>
          </w:p>
        </w:tc>
        <w:tc>
          <w:tcPr>
            <w:tcW w:w="1071" w:type="dxa"/>
          </w:tcPr>
          <w:p w14:paraId="797B4012" w14:textId="3BD8392E" w:rsidR="00F33EF4" w:rsidRPr="00B33709" w:rsidRDefault="00C0573E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1</w:t>
            </w:r>
            <w:r w:rsidR="00F33EF4" w:rsidRPr="00B33709">
              <w:rPr>
                <w:rFonts w:ascii="Angsana New" w:hAnsi="Angsana New"/>
                <w:sz w:val="22"/>
                <w:szCs w:val="22"/>
              </w:rPr>
              <w:t>,279,101</w:t>
            </w:r>
          </w:p>
        </w:tc>
      </w:tr>
      <w:tr w:rsidR="00CA7D20" w:rsidRPr="00B33709" w14:paraId="3A285139" w14:textId="77777777" w:rsidTr="0094746B">
        <w:trPr>
          <w:cantSplit/>
          <w:trHeight w:val="81"/>
        </w:trPr>
        <w:tc>
          <w:tcPr>
            <w:tcW w:w="2493" w:type="dxa"/>
            <w:hideMark/>
          </w:tcPr>
          <w:p w14:paraId="1B297F54" w14:textId="77777777" w:rsidR="00F33EF4" w:rsidRPr="00B33709" w:rsidRDefault="00F33EF4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 w:cs="Angsana New"/>
                <w:sz w:val="22"/>
                <w:szCs w:val="22"/>
                <w:cs/>
              </w:rPr>
              <w:t>ขาดทุนที่ยังไม่เกิดขึ้นจริง</w:t>
            </w:r>
          </w:p>
        </w:tc>
        <w:tc>
          <w:tcPr>
            <w:tcW w:w="1017" w:type="dxa"/>
            <w:vAlign w:val="bottom"/>
          </w:tcPr>
          <w:p w14:paraId="22066F04" w14:textId="77777777" w:rsidR="00F33EF4" w:rsidRPr="00B33709" w:rsidRDefault="00F33EF4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BDDBA73" w14:textId="77777777" w:rsidR="00F33EF4" w:rsidRPr="00B33709" w:rsidRDefault="00F33EF4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446D15A" w14:textId="77777777" w:rsidR="00F33EF4" w:rsidRPr="00B33709" w:rsidRDefault="00F33EF4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1BDA420A" w14:textId="77777777" w:rsidR="00F33EF4" w:rsidRPr="00B33709" w:rsidRDefault="00F33EF4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14:paraId="1F243308" w14:textId="2CA4F23F" w:rsidR="00F33EF4" w:rsidRPr="00B33709" w:rsidRDefault="00AC6F5C" w:rsidP="00CA7D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3709">
              <w:rPr>
                <w:rFonts w:ascii="Angsana New" w:hAnsi="Angsana New"/>
                <w:sz w:val="22"/>
                <w:szCs w:val="22"/>
              </w:rPr>
              <w:t>843,107</w:t>
            </w:r>
            <w:r w:rsidRPr="00B3370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71" w:type="dxa"/>
          </w:tcPr>
          <w:p w14:paraId="4AC672A0" w14:textId="7971F952" w:rsidR="00F33EF4" w:rsidRPr="00B33709" w:rsidRDefault="00F33EF4" w:rsidP="00CA7D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33709">
              <w:rPr>
                <w:rFonts w:ascii="Angsana New" w:hAnsi="Angsana New"/>
                <w:sz w:val="22"/>
                <w:szCs w:val="22"/>
              </w:rPr>
              <w:t>741,895</w:t>
            </w:r>
            <w:r w:rsidRPr="00B3370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A7D20" w:rsidRPr="00B33709" w14:paraId="6564AE2C" w14:textId="77777777" w:rsidTr="0094746B">
        <w:trPr>
          <w:cantSplit/>
          <w:trHeight w:val="108"/>
        </w:trPr>
        <w:tc>
          <w:tcPr>
            <w:tcW w:w="2493" w:type="dxa"/>
          </w:tcPr>
          <w:p w14:paraId="37C0BD2B" w14:textId="0E77229E" w:rsidR="00F33EF4" w:rsidRPr="00B33709" w:rsidRDefault="00F33EF4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เงินลงทุนในหุ้นสามัญ - สุทธิ</w:t>
            </w:r>
          </w:p>
        </w:tc>
        <w:tc>
          <w:tcPr>
            <w:tcW w:w="1017" w:type="dxa"/>
            <w:vAlign w:val="bottom"/>
          </w:tcPr>
          <w:p w14:paraId="7825DCB4" w14:textId="77777777" w:rsidR="00F33EF4" w:rsidRPr="00B33709" w:rsidRDefault="00F33EF4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90ED89" w14:textId="77777777" w:rsidR="00F33EF4" w:rsidRPr="00B33709" w:rsidRDefault="00F33EF4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55F57C42" w14:textId="77777777" w:rsidR="00F33EF4" w:rsidRPr="00B33709" w:rsidRDefault="00F33EF4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45ACC180" w14:textId="77777777" w:rsidR="00F33EF4" w:rsidRPr="00B33709" w:rsidRDefault="00F33EF4" w:rsidP="00CA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14:paraId="0F8816F5" w14:textId="5663DE52" w:rsidR="00F33EF4" w:rsidRPr="00B33709" w:rsidRDefault="00AC6F5C" w:rsidP="00CA7D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435,994</w:t>
            </w:r>
          </w:p>
        </w:tc>
        <w:tc>
          <w:tcPr>
            <w:tcW w:w="1071" w:type="dxa"/>
          </w:tcPr>
          <w:p w14:paraId="72E5651B" w14:textId="7B16C19B" w:rsidR="00F33EF4" w:rsidRPr="00B33709" w:rsidRDefault="00F33EF4" w:rsidP="00CA7D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537,206</w:t>
            </w:r>
          </w:p>
        </w:tc>
      </w:tr>
      <w:tr w:rsidR="009A00A9" w:rsidRPr="00B33709" w14:paraId="58BCBAE3" w14:textId="77777777" w:rsidTr="0094746B">
        <w:trPr>
          <w:cantSplit/>
          <w:trHeight w:val="108"/>
        </w:trPr>
        <w:tc>
          <w:tcPr>
            <w:tcW w:w="2493" w:type="dxa"/>
          </w:tcPr>
          <w:p w14:paraId="5F10333F" w14:textId="77777777" w:rsidR="009A00A9" w:rsidRPr="00B33709" w:rsidRDefault="009A00A9" w:rsidP="00C94E07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 w:cs="Angsana New"/>
                <w:sz w:val="22"/>
                <w:szCs w:val="22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17" w:type="dxa"/>
            <w:vAlign w:val="bottom"/>
          </w:tcPr>
          <w:p w14:paraId="0B8ADD1E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518A95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783E694A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0D5A430F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14:paraId="5ACB3DA3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</w:tcPr>
          <w:p w14:paraId="42086FFB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00A9" w:rsidRPr="00B33709" w14:paraId="58234AF0" w14:textId="77777777" w:rsidTr="0094746B">
        <w:trPr>
          <w:cantSplit/>
          <w:trHeight w:val="108"/>
        </w:trPr>
        <w:tc>
          <w:tcPr>
            <w:tcW w:w="2493" w:type="dxa"/>
          </w:tcPr>
          <w:p w14:paraId="57933192" w14:textId="77777777" w:rsidR="009A00A9" w:rsidRPr="00B33709" w:rsidRDefault="009A00A9" w:rsidP="00C94E07">
            <w:pPr>
              <w:pStyle w:val="a4"/>
              <w:widowControl/>
              <w:ind w:left="33" w:right="-9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 w:cs="Angsana New"/>
                <w:sz w:val="22"/>
                <w:szCs w:val="22"/>
              </w:rPr>
              <w:t>MILL</w:t>
            </w:r>
            <w:r w:rsidRPr="00B3370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  <w:r w:rsidRPr="00B33709">
              <w:rPr>
                <w:rFonts w:ascii="Angsana New" w:hAnsi="Angsana New" w:cs="Angsana New"/>
                <w:sz w:val="22"/>
                <w:szCs w:val="22"/>
              </w:rPr>
              <w:t>W4</w:t>
            </w:r>
          </w:p>
        </w:tc>
        <w:tc>
          <w:tcPr>
            <w:tcW w:w="1017" w:type="dxa"/>
            <w:vAlign w:val="bottom"/>
          </w:tcPr>
          <w:p w14:paraId="44E19E0F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796E22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382C92C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3B6C6704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14:paraId="48B8C99D" w14:textId="058B4A70" w:rsidR="009A00A9" w:rsidRPr="00B33709" w:rsidRDefault="00106B13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71" w:type="dxa"/>
          </w:tcPr>
          <w:p w14:paraId="741B589C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A00A9" w:rsidRPr="00B33709" w14:paraId="534C003B" w14:textId="77777777" w:rsidTr="0094746B">
        <w:trPr>
          <w:cantSplit/>
          <w:trHeight w:val="108"/>
        </w:trPr>
        <w:tc>
          <w:tcPr>
            <w:tcW w:w="2493" w:type="dxa"/>
          </w:tcPr>
          <w:p w14:paraId="5CFEB32D" w14:textId="77777777" w:rsidR="009A00A9" w:rsidRPr="00B33709" w:rsidRDefault="009A00A9" w:rsidP="00C94E07">
            <w:pPr>
              <w:pStyle w:val="a4"/>
              <w:widowControl/>
              <w:ind w:left="33" w:right="-9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 w:cs="Angsana New"/>
                <w:sz w:val="22"/>
                <w:szCs w:val="22"/>
              </w:rPr>
              <w:t>MILL</w:t>
            </w:r>
            <w:r w:rsidRPr="00B3370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  <w:r w:rsidRPr="00B33709">
              <w:rPr>
                <w:rFonts w:ascii="Angsana New" w:hAnsi="Angsana New" w:cs="Angsana New"/>
                <w:sz w:val="22"/>
                <w:szCs w:val="22"/>
              </w:rPr>
              <w:t>W5</w:t>
            </w:r>
          </w:p>
        </w:tc>
        <w:tc>
          <w:tcPr>
            <w:tcW w:w="1017" w:type="dxa"/>
            <w:vAlign w:val="bottom"/>
          </w:tcPr>
          <w:p w14:paraId="322CA4F5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5C11C26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0C61D325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1FEDF74E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14:paraId="07351C0B" w14:textId="32DB7B6B" w:rsidR="009A00A9" w:rsidRPr="00B33709" w:rsidRDefault="00106B13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311</w:t>
            </w:r>
          </w:p>
        </w:tc>
        <w:tc>
          <w:tcPr>
            <w:tcW w:w="1071" w:type="dxa"/>
          </w:tcPr>
          <w:p w14:paraId="1B818806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A00A9" w:rsidRPr="00B33709" w14:paraId="1079BD13" w14:textId="77777777" w:rsidTr="0094746B">
        <w:trPr>
          <w:cantSplit/>
          <w:trHeight w:val="108"/>
        </w:trPr>
        <w:tc>
          <w:tcPr>
            <w:tcW w:w="2493" w:type="dxa"/>
          </w:tcPr>
          <w:p w14:paraId="25B1BE2A" w14:textId="77777777" w:rsidR="009A00A9" w:rsidRPr="00B33709" w:rsidRDefault="009A00A9" w:rsidP="00C94E07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 w:cs="Angsana New"/>
                <w:sz w:val="22"/>
                <w:szCs w:val="22"/>
                <w:cs/>
              </w:rPr>
              <w:t>รวมใบสำคัญแสดงสิทธิที่จะซื้อหุ้นสามัญ</w:t>
            </w:r>
          </w:p>
        </w:tc>
        <w:tc>
          <w:tcPr>
            <w:tcW w:w="1017" w:type="dxa"/>
            <w:vAlign w:val="bottom"/>
          </w:tcPr>
          <w:p w14:paraId="2ED905DC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C29007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011C44D9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3489E651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14:paraId="29556EB8" w14:textId="17BA4C50" w:rsidR="009A00A9" w:rsidRPr="00B33709" w:rsidRDefault="00106B13" w:rsidP="00C94E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372</w:t>
            </w:r>
          </w:p>
        </w:tc>
        <w:tc>
          <w:tcPr>
            <w:tcW w:w="1071" w:type="dxa"/>
          </w:tcPr>
          <w:p w14:paraId="4D855E26" w14:textId="77777777" w:rsidR="009A00A9" w:rsidRPr="00B33709" w:rsidRDefault="009A00A9" w:rsidP="00C94E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A00A9" w:rsidRPr="00B33709" w14:paraId="53A2C2E6" w14:textId="77777777" w:rsidTr="0094746B">
        <w:trPr>
          <w:cantSplit/>
          <w:trHeight w:val="108"/>
        </w:trPr>
        <w:tc>
          <w:tcPr>
            <w:tcW w:w="2493" w:type="dxa"/>
          </w:tcPr>
          <w:p w14:paraId="295734DB" w14:textId="77777777" w:rsidR="009A00A9" w:rsidRPr="00B33709" w:rsidRDefault="009A00A9" w:rsidP="00C94E07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3709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รวมเงินลงทุนในตราสารทุน</w:t>
            </w:r>
          </w:p>
        </w:tc>
        <w:tc>
          <w:tcPr>
            <w:tcW w:w="1017" w:type="dxa"/>
            <w:vAlign w:val="bottom"/>
          </w:tcPr>
          <w:p w14:paraId="11937CD2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2282DCC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A71DD13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3D3B064F" w14:textId="77777777" w:rsidR="009A00A9" w:rsidRPr="00B33709" w:rsidRDefault="009A00A9" w:rsidP="00C9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14:paraId="1C6DC776" w14:textId="768F43DE" w:rsidR="009A00A9" w:rsidRPr="00B33709" w:rsidRDefault="00106B13" w:rsidP="00C94E0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43</w:t>
            </w:r>
            <w:r w:rsidR="00255ABC">
              <w:rPr>
                <w:rFonts w:ascii="Angsana New" w:hAnsi="Angsana New"/>
                <w:sz w:val="22"/>
                <w:szCs w:val="22"/>
              </w:rPr>
              <w:t>6</w:t>
            </w:r>
            <w:r w:rsidRPr="00B33709">
              <w:rPr>
                <w:rFonts w:ascii="Angsana New" w:hAnsi="Angsana New"/>
                <w:sz w:val="22"/>
                <w:szCs w:val="22"/>
              </w:rPr>
              <w:t>,366</w:t>
            </w:r>
          </w:p>
        </w:tc>
        <w:tc>
          <w:tcPr>
            <w:tcW w:w="1071" w:type="dxa"/>
          </w:tcPr>
          <w:p w14:paraId="3A89CDA3" w14:textId="48381B41" w:rsidR="009A00A9" w:rsidRPr="00B33709" w:rsidRDefault="00106B13" w:rsidP="00C94E0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B33709">
              <w:rPr>
                <w:rFonts w:ascii="Angsana New" w:hAnsi="Angsana New"/>
                <w:sz w:val="22"/>
                <w:szCs w:val="22"/>
              </w:rPr>
              <w:t>537,206</w:t>
            </w:r>
          </w:p>
        </w:tc>
      </w:tr>
    </w:tbl>
    <w:p w14:paraId="78A6DC91" w14:textId="77777777" w:rsidR="00DE4C84" w:rsidRPr="006E36A3" w:rsidRDefault="00DE4C84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1B4224C0" w14:textId="7AF2A087" w:rsidR="00351EFC" w:rsidRDefault="00351EFC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6"/>
          <w:sz w:val="32"/>
          <w:szCs w:val="32"/>
          <w:cs/>
        </w:rPr>
        <w:t xml:space="preserve">รายการเคลื่อนไหวสำหรับงวดสามเดือนสิ้นสุดวันที่ </w:t>
      </w:r>
      <w:r w:rsidRPr="00B33709">
        <w:rPr>
          <w:rFonts w:ascii="Angsana New" w:hAnsi="Angsana New"/>
          <w:spacing w:val="6"/>
          <w:sz w:val="32"/>
          <w:szCs w:val="32"/>
        </w:rPr>
        <w:t xml:space="preserve">31 </w:t>
      </w:r>
      <w:r w:rsidRPr="00B33709">
        <w:rPr>
          <w:rFonts w:ascii="Angsana New" w:hAnsi="Angsana New"/>
          <w:spacing w:val="6"/>
          <w:sz w:val="32"/>
          <w:szCs w:val="32"/>
          <w:cs/>
        </w:rPr>
        <w:t xml:space="preserve">มีนาคม </w:t>
      </w:r>
      <w:r w:rsidRPr="00B33709">
        <w:rPr>
          <w:rFonts w:ascii="Angsana New" w:hAnsi="Angsana New"/>
          <w:spacing w:val="6"/>
          <w:sz w:val="32"/>
          <w:szCs w:val="32"/>
        </w:rPr>
        <w:t>256</w:t>
      </w:r>
      <w:r w:rsidR="00191315" w:rsidRPr="00B33709">
        <w:rPr>
          <w:rFonts w:ascii="Angsana New" w:hAnsi="Angsana New"/>
          <w:spacing w:val="6"/>
          <w:sz w:val="32"/>
          <w:szCs w:val="32"/>
        </w:rPr>
        <w:t>3</w:t>
      </w:r>
      <w:r w:rsidRPr="00B33709">
        <w:rPr>
          <w:rFonts w:ascii="Angsana New" w:hAnsi="Angsana New"/>
          <w:spacing w:val="6"/>
          <w:sz w:val="32"/>
          <w:szCs w:val="32"/>
          <w:cs/>
        </w:rPr>
        <w:t xml:space="preserve"> และสำหรับปีสิ้นสุดวันที่ </w:t>
      </w:r>
      <w:r w:rsidRPr="00B33709">
        <w:rPr>
          <w:rFonts w:ascii="Angsana New" w:hAnsi="Angsana New"/>
          <w:sz w:val="32"/>
          <w:szCs w:val="32"/>
        </w:rPr>
        <w:t>31</w:t>
      </w:r>
      <w:r w:rsidRPr="00B3370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33709">
        <w:rPr>
          <w:rFonts w:ascii="Angsana New" w:hAnsi="Angsana New"/>
          <w:sz w:val="32"/>
          <w:szCs w:val="32"/>
        </w:rPr>
        <w:t>256</w:t>
      </w:r>
      <w:r w:rsidR="00191315" w:rsidRPr="00B33709">
        <w:rPr>
          <w:rFonts w:ascii="Angsana New" w:hAnsi="Angsana New"/>
          <w:sz w:val="32"/>
          <w:szCs w:val="32"/>
        </w:rPr>
        <w:t>2</w:t>
      </w:r>
      <w:r w:rsidRPr="00B33709">
        <w:rPr>
          <w:rFonts w:ascii="Angsana New" w:hAnsi="Angsana New"/>
          <w:sz w:val="32"/>
          <w:szCs w:val="32"/>
          <w:cs/>
        </w:rPr>
        <w:t xml:space="preserve"> ของเงินลงทุนใน</w:t>
      </w:r>
      <w:r w:rsidR="00DA1C55" w:rsidRPr="00B33709">
        <w:rPr>
          <w:rFonts w:ascii="Angsana New" w:hAnsi="Angsana New"/>
          <w:sz w:val="32"/>
          <w:szCs w:val="32"/>
          <w:cs/>
        </w:rPr>
        <w:t>ตราสารทุน</w:t>
      </w:r>
      <w:r w:rsidRPr="00B33709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905472A" w14:textId="77777777" w:rsidR="006E36A3" w:rsidRPr="006E36A3" w:rsidRDefault="006E36A3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68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283"/>
        <w:gridCol w:w="1602"/>
        <w:gridCol w:w="129"/>
        <w:gridCol w:w="1626"/>
      </w:tblGrid>
      <w:tr w:rsidR="00351EFC" w:rsidRPr="00B33709" w14:paraId="192491DD" w14:textId="77777777" w:rsidTr="002926AE">
        <w:tc>
          <w:tcPr>
            <w:tcW w:w="5283" w:type="dxa"/>
          </w:tcPr>
          <w:p w14:paraId="3C64904A" w14:textId="77777777" w:rsidR="00351EFC" w:rsidRPr="00B33709" w:rsidRDefault="00351EFC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57" w:type="dxa"/>
            <w:gridSpan w:val="3"/>
          </w:tcPr>
          <w:p w14:paraId="79003CAC" w14:textId="77777777" w:rsidR="00351EFC" w:rsidRPr="00B33709" w:rsidRDefault="00351EFC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33709">
              <w:rPr>
                <w:rFonts w:ascii="Angsana New" w:hAnsi="Angsana New"/>
                <w:sz w:val="27"/>
                <w:szCs w:val="27"/>
                <w:cs/>
              </w:rPr>
              <w:t xml:space="preserve">(หน่วย </w:t>
            </w:r>
            <w:r w:rsidRPr="00B33709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: </w:t>
            </w:r>
            <w:r w:rsidRPr="00B33709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0371C7" w:rsidRPr="00B33709" w14:paraId="434B9F54" w14:textId="77777777" w:rsidTr="002926AE">
        <w:tc>
          <w:tcPr>
            <w:tcW w:w="5283" w:type="dxa"/>
          </w:tcPr>
          <w:p w14:paraId="2AFC9D09" w14:textId="77777777" w:rsidR="000371C7" w:rsidRPr="00B33709" w:rsidRDefault="000371C7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57" w:type="dxa"/>
            <w:gridSpan w:val="3"/>
            <w:tcBorders>
              <w:bottom w:val="single" w:sz="4" w:space="0" w:color="auto"/>
            </w:tcBorders>
          </w:tcPr>
          <w:p w14:paraId="694626CE" w14:textId="77777777" w:rsidR="000371C7" w:rsidRPr="00B33709" w:rsidRDefault="000371C7" w:rsidP="00351EF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3709">
              <w:rPr>
                <w:rFonts w:ascii="Angsana New" w:hAnsi="Angsana New"/>
                <w:sz w:val="27"/>
                <w:szCs w:val="27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0371C7" w:rsidRPr="00B33709" w14:paraId="209DF0C9" w14:textId="77777777" w:rsidTr="00C34C8B">
        <w:trPr>
          <w:trHeight w:val="351"/>
        </w:trPr>
        <w:tc>
          <w:tcPr>
            <w:tcW w:w="5283" w:type="dxa"/>
          </w:tcPr>
          <w:p w14:paraId="472C21F9" w14:textId="77777777" w:rsidR="000371C7" w:rsidRPr="00B33709" w:rsidRDefault="000371C7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18817B1" w14:textId="04DDE1C9" w:rsidR="000371C7" w:rsidRPr="00B33709" w:rsidRDefault="000371C7" w:rsidP="00351EFC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3709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  <w:r w:rsidRPr="00B33709">
              <w:rPr>
                <w:rFonts w:ascii="Angsana New" w:hAnsi="Angsana New"/>
                <w:sz w:val="27"/>
                <w:szCs w:val="27"/>
                <w:cs/>
              </w:rPr>
              <w:t xml:space="preserve"> มีนาคม </w:t>
            </w:r>
            <w:r w:rsidRPr="00B33709">
              <w:rPr>
                <w:rFonts w:ascii="Angsana New" w:hAnsi="Angsana New"/>
                <w:sz w:val="27"/>
                <w:szCs w:val="27"/>
                <w:lang w:val="en-GB"/>
              </w:rPr>
              <w:t>256</w:t>
            </w:r>
            <w:r w:rsidRPr="00B33709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9" w:type="dxa"/>
            <w:vAlign w:val="bottom"/>
          </w:tcPr>
          <w:p w14:paraId="5D01A556" w14:textId="77777777" w:rsidR="000371C7" w:rsidRPr="00B33709" w:rsidRDefault="000371C7" w:rsidP="00351EFC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2330C262" w14:textId="1AC87D0D" w:rsidR="000371C7" w:rsidRPr="00B33709" w:rsidRDefault="000371C7" w:rsidP="00351EFC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3709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  <w:r w:rsidRPr="00B33709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B33709">
              <w:rPr>
                <w:rFonts w:ascii="Angsana New" w:hAnsi="Angsana New"/>
                <w:sz w:val="27"/>
                <w:szCs w:val="27"/>
                <w:lang w:val="en-GB"/>
              </w:rPr>
              <w:t>256</w:t>
            </w:r>
            <w:r w:rsidRPr="00B33709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0371C7" w:rsidRPr="00B33709" w14:paraId="48D94F48" w14:textId="77777777" w:rsidTr="00C34C8B">
        <w:trPr>
          <w:trHeight w:val="113"/>
        </w:trPr>
        <w:tc>
          <w:tcPr>
            <w:tcW w:w="5283" w:type="dxa"/>
          </w:tcPr>
          <w:p w14:paraId="193722D3" w14:textId="77777777" w:rsidR="000371C7" w:rsidRPr="00B33709" w:rsidRDefault="000371C7" w:rsidP="00EC343F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3370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มูลค่าตามบัญชี ณ วันต้นงวด/ปี</w:t>
            </w:r>
          </w:p>
        </w:tc>
        <w:tc>
          <w:tcPr>
            <w:tcW w:w="1602" w:type="dxa"/>
            <w:vAlign w:val="bottom"/>
          </w:tcPr>
          <w:p w14:paraId="70223879" w14:textId="7A40AB48" w:rsidR="000371C7" w:rsidRPr="00B33709" w:rsidRDefault="00AC6F5C" w:rsidP="00C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  <w:r w:rsidRPr="00B33709">
              <w:rPr>
                <w:rFonts w:ascii="Angsana New" w:hAnsi="Angsana New"/>
                <w:sz w:val="27"/>
                <w:szCs w:val="27"/>
              </w:rPr>
              <w:t>537,206</w:t>
            </w:r>
          </w:p>
        </w:tc>
        <w:tc>
          <w:tcPr>
            <w:tcW w:w="129" w:type="dxa"/>
          </w:tcPr>
          <w:p w14:paraId="6BDD64BA" w14:textId="77777777" w:rsidR="000371C7" w:rsidRPr="00B33709" w:rsidRDefault="000371C7" w:rsidP="00607D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6" w:type="dxa"/>
          </w:tcPr>
          <w:p w14:paraId="276E2DA1" w14:textId="49E53F49" w:rsidR="000371C7" w:rsidRPr="00B33709" w:rsidRDefault="000371C7" w:rsidP="00A1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  <w:r w:rsidRPr="00B33709">
              <w:rPr>
                <w:rFonts w:ascii="Angsana New" w:hAnsi="Angsana New"/>
                <w:sz w:val="27"/>
                <w:szCs w:val="27"/>
              </w:rPr>
              <w:t>1,206,768</w:t>
            </w:r>
          </w:p>
        </w:tc>
      </w:tr>
      <w:tr w:rsidR="000371C7" w:rsidRPr="00B33709" w14:paraId="2106C2FB" w14:textId="77777777" w:rsidTr="00C34C8B">
        <w:trPr>
          <w:trHeight w:val="113"/>
        </w:trPr>
        <w:tc>
          <w:tcPr>
            <w:tcW w:w="5283" w:type="dxa"/>
          </w:tcPr>
          <w:p w14:paraId="53C3562C" w14:textId="576EED1B" w:rsidR="000371C7" w:rsidRPr="00B33709" w:rsidRDefault="000371C7" w:rsidP="00EC343F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/>
              </w:rPr>
            </w:pPr>
            <w:r w:rsidRPr="00B33709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/>
              </w:rPr>
              <w:t>ขาดทุน</w:t>
            </w:r>
            <w:r w:rsidRPr="00B3370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ที่ยังไม่เกิดขึ้นจริง </w:t>
            </w:r>
            <w:r w:rsidR="00007DD8" w:rsidRPr="00B3370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-</w:t>
            </w:r>
            <w:r w:rsidRPr="00B3370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หุ้นสามัญ</w:t>
            </w:r>
          </w:p>
        </w:tc>
        <w:tc>
          <w:tcPr>
            <w:tcW w:w="1602" w:type="dxa"/>
            <w:vAlign w:val="bottom"/>
          </w:tcPr>
          <w:p w14:paraId="77A8914A" w14:textId="15537FDB" w:rsidR="000371C7" w:rsidRPr="00B33709" w:rsidRDefault="00AC6F5C" w:rsidP="00C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B3370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B33709">
              <w:rPr>
                <w:rFonts w:ascii="Angsana New" w:hAnsi="Angsana New"/>
                <w:sz w:val="27"/>
                <w:szCs w:val="27"/>
              </w:rPr>
              <w:t>101,212</w:t>
            </w:r>
            <w:r w:rsidRPr="00B3370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29" w:type="dxa"/>
          </w:tcPr>
          <w:p w14:paraId="18DAB45A" w14:textId="77777777" w:rsidR="000371C7" w:rsidRPr="00B33709" w:rsidRDefault="000371C7" w:rsidP="00607D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6" w:type="dxa"/>
          </w:tcPr>
          <w:p w14:paraId="1945ACE6" w14:textId="7AB99F0C" w:rsidR="000371C7" w:rsidRPr="00B33709" w:rsidRDefault="000371C7" w:rsidP="00A1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B3370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B33709">
              <w:rPr>
                <w:rFonts w:ascii="Angsana New" w:hAnsi="Angsana New"/>
                <w:sz w:val="27"/>
                <w:szCs w:val="27"/>
              </w:rPr>
              <w:t>669,562</w:t>
            </w:r>
            <w:r w:rsidRPr="00B3370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0371C7" w:rsidRPr="00B33709" w14:paraId="5C17E6D3" w14:textId="77777777" w:rsidTr="00C34C8B">
        <w:trPr>
          <w:trHeight w:val="113"/>
        </w:trPr>
        <w:tc>
          <w:tcPr>
            <w:tcW w:w="5283" w:type="dxa"/>
          </w:tcPr>
          <w:p w14:paraId="1B9DB2AC" w14:textId="4F6F2274" w:rsidR="000371C7" w:rsidRPr="00B33709" w:rsidRDefault="000371C7" w:rsidP="00EC343F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/>
              </w:rPr>
            </w:pPr>
            <w:r w:rsidRPr="00B33709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/>
              </w:rPr>
              <w:t xml:space="preserve">กำไร (ขาดทุน) </w:t>
            </w:r>
            <w:r w:rsidRPr="00B3370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ที่ยังไม่เกิดขึ้นจริง </w:t>
            </w:r>
            <w:r w:rsidR="00007DD8" w:rsidRPr="00B3370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-</w:t>
            </w:r>
            <w:r w:rsidRPr="00B3370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ใบสำคัญแสดงสิทธิที่จะซื้อหุ้นสามัญ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1B057BE2" w14:textId="4F10F6AF" w:rsidR="000371C7" w:rsidRPr="00B33709" w:rsidRDefault="00106B13" w:rsidP="00C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B33709">
              <w:rPr>
                <w:rFonts w:ascii="Angsana New" w:hAnsi="Angsana New"/>
                <w:sz w:val="27"/>
                <w:szCs w:val="27"/>
              </w:rPr>
              <w:t>372</w:t>
            </w:r>
          </w:p>
        </w:tc>
        <w:tc>
          <w:tcPr>
            <w:tcW w:w="129" w:type="dxa"/>
          </w:tcPr>
          <w:p w14:paraId="3C6E3F61" w14:textId="77777777" w:rsidR="000371C7" w:rsidRPr="00B33709" w:rsidRDefault="000371C7" w:rsidP="00607D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6C824181" w14:textId="3FA5961D" w:rsidR="000371C7" w:rsidRPr="00B33709" w:rsidRDefault="000371C7" w:rsidP="00A1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B33709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0371C7" w:rsidRPr="00B33709" w14:paraId="4993D1A4" w14:textId="77777777" w:rsidTr="00C34C8B">
        <w:trPr>
          <w:trHeight w:val="113"/>
        </w:trPr>
        <w:tc>
          <w:tcPr>
            <w:tcW w:w="5283" w:type="dxa"/>
          </w:tcPr>
          <w:p w14:paraId="1B72DF58" w14:textId="77777777" w:rsidR="000371C7" w:rsidRPr="00B33709" w:rsidRDefault="000371C7" w:rsidP="00EC343F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7"/>
                <w:szCs w:val="27"/>
                <w:lang w:val="en-GB"/>
              </w:rPr>
            </w:pPr>
            <w:r w:rsidRPr="00B3370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มูลค่าตามบัญชี ณ วันสิ้นงวด/ปี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959A64" w14:textId="385D80D3" w:rsidR="000371C7" w:rsidRPr="00B33709" w:rsidRDefault="00106B13" w:rsidP="00C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  <w:r w:rsidRPr="00B33709">
              <w:rPr>
                <w:rFonts w:ascii="Angsana New" w:hAnsi="Angsana New"/>
                <w:sz w:val="27"/>
                <w:szCs w:val="27"/>
              </w:rPr>
              <w:t>436,366</w:t>
            </w:r>
          </w:p>
        </w:tc>
        <w:tc>
          <w:tcPr>
            <w:tcW w:w="129" w:type="dxa"/>
          </w:tcPr>
          <w:p w14:paraId="1150B0DE" w14:textId="77777777" w:rsidR="000371C7" w:rsidRPr="00B33709" w:rsidRDefault="000371C7" w:rsidP="00607D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single" w:sz="12" w:space="0" w:color="auto"/>
            </w:tcBorders>
          </w:tcPr>
          <w:p w14:paraId="5F9DF383" w14:textId="3E177842" w:rsidR="000371C7" w:rsidRPr="00B33709" w:rsidRDefault="000371C7" w:rsidP="00A1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7"/>
                <w:szCs w:val="27"/>
              </w:rPr>
            </w:pPr>
            <w:r w:rsidRPr="00B33709">
              <w:rPr>
                <w:rFonts w:ascii="Angsana New" w:hAnsi="Angsana New"/>
                <w:sz w:val="27"/>
                <w:szCs w:val="27"/>
              </w:rPr>
              <w:t>537,206</w:t>
            </w:r>
          </w:p>
        </w:tc>
      </w:tr>
    </w:tbl>
    <w:p w14:paraId="4ABEB503" w14:textId="1133241C" w:rsidR="00515F9C" w:rsidRPr="00B33709" w:rsidRDefault="00515F9C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20"/>
          <w:szCs w:val="20"/>
        </w:rPr>
      </w:pPr>
    </w:p>
    <w:p w14:paraId="3C2390E9" w14:textId="24E7D263" w:rsidR="00351EFC" w:rsidRPr="00B33709" w:rsidRDefault="00351EFC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lastRenderedPageBreak/>
        <w:t xml:space="preserve">ใบสำคัญแสดงสิทธิที่จะซื้อหุ้นสามัญของบริษัท มิลล์คอน สตีล จำกัด (มหาชน) </w:t>
      </w:r>
      <w:r w:rsidR="00DA1C55" w:rsidRPr="00B33709">
        <w:rPr>
          <w:rFonts w:ascii="Angsana New" w:hAnsi="Angsana New"/>
          <w:sz w:val="32"/>
          <w:szCs w:val="32"/>
          <w:cs/>
        </w:rPr>
        <w:t>มีรายละเอียด</w:t>
      </w:r>
      <w:r w:rsidRPr="00B33709">
        <w:rPr>
          <w:rFonts w:ascii="Angsana New" w:hAnsi="Angsana New"/>
          <w:sz w:val="32"/>
          <w:szCs w:val="32"/>
          <w:cs/>
        </w:rPr>
        <w:t>ดังนี้</w:t>
      </w:r>
    </w:p>
    <w:p w14:paraId="7E361A57" w14:textId="7C9D6D1E" w:rsidR="00DA1C55" w:rsidRPr="00B33709" w:rsidRDefault="00DA1C55" w:rsidP="0060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Style w:val="TableGrid"/>
        <w:tblW w:w="8460" w:type="dxa"/>
        <w:tblInd w:w="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512"/>
        <w:gridCol w:w="1413"/>
        <w:gridCol w:w="1467"/>
        <w:gridCol w:w="1395"/>
      </w:tblGrid>
      <w:tr w:rsidR="00736AC0" w:rsidRPr="003742D7" w14:paraId="374D1D0F" w14:textId="77777777" w:rsidTr="004C54CF">
        <w:tc>
          <w:tcPr>
            <w:tcW w:w="2673" w:type="dxa"/>
          </w:tcPr>
          <w:p w14:paraId="4A886670" w14:textId="77777777" w:rsidR="00736AC0" w:rsidRPr="003742D7" w:rsidRDefault="00736AC0" w:rsidP="006F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14:paraId="187ABAE1" w14:textId="0C1D9CFE" w:rsidR="00736AC0" w:rsidRPr="003742D7" w:rsidRDefault="00736AC0" w:rsidP="00752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742D7">
              <w:rPr>
                <w:rFonts w:ascii="Angsana New" w:hAnsi="Angsana New"/>
                <w:sz w:val="28"/>
                <w:szCs w:val="28"/>
              </w:rPr>
              <w:t>31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3742D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62" w:type="dxa"/>
            <w:gridSpan w:val="2"/>
          </w:tcPr>
          <w:p w14:paraId="1FAA2401" w14:textId="77777777" w:rsidR="00736AC0" w:rsidRPr="003742D7" w:rsidRDefault="00736AC0" w:rsidP="00644E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742D7">
              <w:rPr>
                <w:rFonts w:ascii="Angsana New" w:hAnsi="Angsana New"/>
                <w:sz w:val="28"/>
                <w:szCs w:val="28"/>
              </w:rPr>
              <w:t>31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742D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36AC0" w:rsidRPr="003742D7" w14:paraId="7DCDAD2E" w14:textId="77777777" w:rsidTr="004C54CF">
        <w:tc>
          <w:tcPr>
            <w:tcW w:w="2673" w:type="dxa"/>
          </w:tcPr>
          <w:p w14:paraId="7C07AD16" w14:textId="3DE03CC3" w:rsidR="00736AC0" w:rsidRPr="003742D7" w:rsidRDefault="00736AC0" w:rsidP="00736A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512" w:type="dxa"/>
          </w:tcPr>
          <w:p w14:paraId="2000A19A" w14:textId="419C9874" w:rsidR="00736AC0" w:rsidRPr="003742D7" w:rsidRDefault="00736AC0" w:rsidP="00752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MILL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742D7">
              <w:rPr>
                <w:rFonts w:ascii="Angsana New" w:hAnsi="Angsana New"/>
                <w:sz w:val="28"/>
                <w:szCs w:val="28"/>
              </w:rPr>
              <w:t>W4</w:t>
            </w:r>
          </w:p>
        </w:tc>
        <w:tc>
          <w:tcPr>
            <w:tcW w:w="1413" w:type="dxa"/>
          </w:tcPr>
          <w:p w14:paraId="5344514F" w14:textId="2F917B40" w:rsidR="00736AC0" w:rsidRPr="003742D7" w:rsidRDefault="00736AC0" w:rsidP="00752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MILL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742D7">
              <w:rPr>
                <w:rFonts w:ascii="Angsana New" w:hAnsi="Angsana New"/>
                <w:sz w:val="28"/>
                <w:szCs w:val="28"/>
              </w:rPr>
              <w:t>W5</w:t>
            </w:r>
          </w:p>
        </w:tc>
        <w:tc>
          <w:tcPr>
            <w:tcW w:w="1467" w:type="dxa"/>
          </w:tcPr>
          <w:p w14:paraId="7AE54276" w14:textId="4971BA65" w:rsidR="00736AC0" w:rsidRPr="003742D7" w:rsidRDefault="00736AC0" w:rsidP="00752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MILL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742D7">
              <w:rPr>
                <w:rFonts w:ascii="Angsana New" w:hAnsi="Angsana New"/>
                <w:sz w:val="28"/>
                <w:szCs w:val="28"/>
              </w:rPr>
              <w:t>W4</w:t>
            </w:r>
          </w:p>
        </w:tc>
        <w:tc>
          <w:tcPr>
            <w:tcW w:w="1395" w:type="dxa"/>
          </w:tcPr>
          <w:p w14:paraId="48339450" w14:textId="2B089A39" w:rsidR="00736AC0" w:rsidRPr="003742D7" w:rsidRDefault="00736AC0" w:rsidP="00752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MILL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742D7">
              <w:rPr>
                <w:rFonts w:ascii="Angsana New" w:hAnsi="Angsana New"/>
                <w:sz w:val="28"/>
                <w:szCs w:val="28"/>
              </w:rPr>
              <w:t>W5</w:t>
            </w:r>
          </w:p>
        </w:tc>
      </w:tr>
      <w:tr w:rsidR="00736AC0" w:rsidRPr="003742D7" w14:paraId="37B81295" w14:textId="77777777" w:rsidTr="004C54CF">
        <w:tc>
          <w:tcPr>
            <w:tcW w:w="2673" w:type="dxa"/>
          </w:tcPr>
          <w:p w14:paraId="05ECF85F" w14:textId="7D9BEF10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>จำนวน (ล้านหน่วย)</w:t>
            </w:r>
          </w:p>
        </w:tc>
        <w:tc>
          <w:tcPr>
            <w:tcW w:w="1512" w:type="dxa"/>
          </w:tcPr>
          <w:p w14:paraId="7840D4A8" w14:textId="4CF4938F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6.12</w:t>
            </w:r>
          </w:p>
        </w:tc>
        <w:tc>
          <w:tcPr>
            <w:tcW w:w="1413" w:type="dxa"/>
          </w:tcPr>
          <w:p w14:paraId="6A2B3235" w14:textId="69FC955A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31.08</w:t>
            </w:r>
          </w:p>
        </w:tc>
        <w:tc>
          <w:tcPr>
            <w:tcW w:w="1467" w:type="dxa"/>
          </w:tcPr>
          <w:p w14:paraId="1603C1EE" w14:textId="647B526F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13.76</w:t>
            </w:r>
          </w:p>
        </w:tc>
        <w:tc>
          <w:tcPr>
            <w:tcW w:w="1395" w:type="dxa"/>
          </w:tcPr>
          <w:p w14:paraId="29337FBC" w14:textId="22BFD597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31.08</w:t>
            </w:r>
          </w:p>
        </w:tc>
      </w:tr>
      <w:tr w:rsidR="00044003" w:rsidRPr="003742D7" w14:paraId="26BC4DC6" w14:textId="77777777" w:rsidTr="004C54CF">
        <w:tc>
          <w:tcPr>
            <w:tcW w:w="2673" w:type="dxa"/>
          </w:tcPr>
          <w:p w14:paraId="0C3C771E" w14:textId="1BFD403C" w:rsidR="00044003" w:rsidRPr="003742D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>ราคาใช้สิทธิ (บาทต่อหุ้น)</w:t>
            </w:r>
          </w:p>
        </w:tc>
        <w:tc>
          <w:tcPr>
            <w:tcW w:w="1512" w:type="dxa"/>
          </w:tcPr>
          <w:p w14:paraId="36D02469" w14:textId="4CD7A90B" w:rsidR="00044003" w:rsidRPr="003742D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2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42D7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1413" w:type="dxa"/>
          </w:tcPr>
          <w:p w14:paraId="6A11947A" w14:textId="04A1218C" w:rsidR="00044003" w:rsidRPr="003742D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42D7"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1467" w:type="dxa"/>
          </w:tcPr>
          <w:p w14:paraId="0454A1FC" w14:textId="17CD36BC" w:rsidR="00044003" w:rsidRPr="003742D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2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42D7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1395" w:type="dxa"/>
          </w:tcPr>
          <w:p w14:paraId="3DD6F286" w14:textId="41EB76DE" w:rsidR="00044003" w:rsidRPr="003742D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42D7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044003" w:rsidRPr="003742D7" w14:paraId="21599B26" w14:textId="77777777" w:rsidTr="004C54CF">
        <w:tc>
          <w:tcPr>
            <w:tcW w:w="2673" w:type="dxa"/>
          </w:tcPr>
          <w:p w14:paraId="21006BBD" w14:textId="4CE5A6C1" w:rsidR="00044003" w:rsidRPr="003742D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อัตราการใช้สิทธิต่อหุ้นสามัญ</w:t>
            </w:r>
          </w:p>
        </w:tc>
        <w:tc>
          <w:tcPr>
            <w:tcW w:w="1512" w:type="dxa"/>
          </w:tcPr>
          <w:p w14:paraId="6D788353" w14:textId="53EFF859" w:rsidR="00044003" w:rsidRPr="003742D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proofErr w:type="gramStart"/>
            <w:r w:rsidRPr="003742D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3742D7">
              <w:rPr>
                <w:rFonts w:ascii="Angsana New" w:hAnsi="Angsana New"/>
                <w:sz w:val="28"/>
                <w:szCs w:val="28"/>
              </w:rPr>
              <w:t xml:space="preserve"> 1.099</w:t>
            </w:r>
          </w:p>
        </w:tc>
        <w:tc>
          <w:tcPr>
            <w:tcW w:w="1413" w:type="dxa"/>
          </w:tcPr>
          <w:p w14:paraId="43530688" w14:textId="2E79D65F" w:rsidR="00044003" w:rsidRPr="003742D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proofErr w:type="gramStart"/>
            <w:r w:rsidRPr="003742D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3742D7">
              <w:rPr>
                <w:rFonts w:ascii="Angsana New" w:hAnsi="Angsana New"/>
                <w:sz w:val="28"/>
                <w:szCs w:val="28"/>
              </w:rPr>
              <w:t xml:space="preserve"> 1.03</w:t>
            </w:r>
          </w:p>
        </w:tc>
        <w:tc>
          <w:tcPr>
            <w:tcW w:w="1467" w:type="dxa"/>
          </w:tcPr>
          <w:p w14:paraId="20ED7653" w14:textId="381746F9" w:rsidR="00044003" w:rsidRPr="003742D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proofErr w:type="gramStart"/>
            <w:r w:rsidRPr="003742D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3742D7">
              <w:rPr>
                <w:rFonts w:ascii="Angsana New" w:hAnsi="Angsana New"/>
                <w:sz w:val="28"/>
                <w:szCs w:val="28"/>
              </w:rPr>
              <w:t xml:space="preserve"> 1.099</w:t>
            </w:r>
          </w:p>
        </w:tc>
        <w:tc>
          <w:tcPr>
            <w:tcW w:w="1395" w:type="dxa"/>
          </w:tcPr>
          <w:p w14:paraId="50E109F2" w14:textId="1112641C" w:rsidR="00044003" w:rsidRPr="003742D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proofErr w:type="gramStart"/>
            <w:r w:rsidRPr="003742D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3742D7">
              <w:rPr>
                <w:rFonts w:ascii="Angsana New" w:hAnsi="Angsana New"/>
                <w:sz w:val="28"/>
                <w:szCs w:val="28"/>
              </w:rPr>
              <w:t xml:space="preserve"> 1.03</w:t>
            </w:r>
          </w:p>
        </w:tc>
      </w:tr>
      <w:tr w:rsidR="00736AC0" w:rsidRPr="003742D7" w14:paraId="452D463D" w14:textId="77777777" w:rsidTr="004C54CF">
        <w:tc>
          <w:tcPr>
            <w:tcW w:w="2673" w:type="dxa"/>
          </w:tcPr>
          <w:p w14:paraId="05A1D241" w14:textId="7F6E9F08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>ครบกำหนดอายุ</w:t>
            </w:r>
          </w:p>
        </w:tc>
        <w:tc>
          <w:tcPr>
            <w:tcW w:w="1512" w:type="dxa"/>
          </w:tcPr>
          <w:p w14:paraId="34450626" w14:textId="695D1E23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11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 xml:space="preserve"> ก.ค. </w:t>
            </w:r>
            <w:r w:rsidRPr="003742D7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13" w:type="dxa"/>
          </w:tcPr>
          <w:p w14:paraId="5709ABEE" w14:textId="345A12A3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 xml:space="preserve">ก.ค. </w:t>
            </w:r>
            <w:r w:rsidRPr="003742D7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467" w:type="dxa"/>
          </w:tcPr>
          <w:p w14:paraId="5BA1B5AB" w14:textId="03955627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11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 xml:space="preserve"> ก.ค. </w:t>
            </w:r>
            <w:r w:rsidRPr="003742D7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95" w:type="dxa"/>
          </w:tcPr>
          <w:p w14:paraId="65C3521C" w14:textId="6E1FD223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 xml:space="preserve">ก.ค. </w:t>
            </w:r>
            <w:r w:rsidRPr="003742D7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736AC0" w:rsidRPr="003742D7" w14:paraId="5939C8BD" w14:textId="77777777" w:rsidTr="004C54CF">
        <w:tc>
          <w:tcPr>
            <w:tcW w:w="2673" w:type="dxa"/>
          </w:tcPr>
          <w:p w14:paraId="74EC610F" w14:textId="5E7D8864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>มูลค่ายุติธรรม (บาทต่อ</w:t>
            </w:r>
            <w:r w:rsidR="003442EF" w:rsidRPr="003742D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12" w:type="dxa"/>
          </w:tcPr>
          <w:p w14:paraId="05D86EB8" w14:textId="5CB6D982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0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42D7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413" w:type="dxa"/>
          </w:tcPr>
          <w:p w14:paraId="5B1C4CE1" w14:textId="45B87CB0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0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42D7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467" w:type="dxa"/>
          </w:tcPr>
          <w:p w14:paraId="5F08F4D6" w14:textId="0C014D2E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0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42D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95" w:type="dxa"/>
          </w:tcPr>
          <w:p w14:paraId="75A599FE" w14:textId="117AD4D7" w:rsidR="00736AC0" w:rsidRPr="003742D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0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42D7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</w:tbl>
    <w:p w14:paraId="3B7B1469" w14:textId="77777777" w:rsidR="00351EFC" w:rsidRPr="00B33709" w:rsidRDefault="00351EFC" w:rsidP="0035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401657E4" w14:textId="67FDB11A" w:rsidR="00351EFC" w:rsidRPr="00B33709" w:rsidRDefault="005555DD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B3370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B33709">
        <w:rPr>
          <w:rFonts w:ascii="Angsana New" w:hAnsi="Angsana New"/>
          <w:sz w:val="32"/>
          <w:szCs w:val="32"/>
        </w:rPr>
        <w:t xml:space="preserve">31 </w:t>
      </w:r>
      <w:r w:rsidRPr="00B33709">
        <w:rPr>
          <w:rFonts w:ascii="Angsana New" w:hAnsi="Angsana New"/>
          <w:sz w:val="32"/>
          <w:szCs w:val="32"/>
          <w:cs/>
        </w:rPr>
        <w:t xml:space="preserve">มีนาคม </w:t>
      </w:r>
      <w:r w:rsidRPr="00B33709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บริษัทได้รับเงินปันผลจำนวน </w:t>
      </w:r>
      <w:r w:rsidR="00DD6931">
        <w:rPr>
          <w:rFonts w:ascii="Angsana New" w:hAnsi="Angsana New"/>
          <w:sz w:val="32"/>
          <w:szCs w:val="32"/>
        </w:rPr>
        <w:t>15.57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351EFC" w:rsidRPr="00B33709">
        <w:rPr>
          <w:rFonts w:ascii="Angsana New" w:hAnsi="Angsana New"/>
          <w:sz w:val="32"/>
          <w:szCs w:val="32"/>
          <w:cs/>
        </w:rPr>
        <w:t>บริษัทขายใบสำคัญแสดงสิทธิที่จะซื้อหุ้นสามัญ (</w:t>
      </w:r>
      <w:r w:rsidR="00351EFC" w:rsidRPr="00B33709">
        <w:rPr>
          <w:rFonts w:ascii="Angsana New" w:hAnsi="Angsana New"/>
          <w:sz w:val="32"/>
          <w:szCs w:val="32"/>
        </w:rPr>
        <w:t>MILL</w:t>
      </w:r>
      <w:r w:rsidR="00351EFC" w:rsidRPr="00B33709">
        <w:rPr>
          <w:rFonts w:ascii="Angsana New" w:hAnsi="Angsana New"/>
          <w:sz w:val="32"/>
          <w:szCs w:val="32"/>
          <w:cs/>
        </w:rPr>
        <w:t>-</w:t>
      </w:r>
      <w:r w:rsidR="00351EFC" w:rsidRPr="00B33709">
        <w:rPr>
          <w:rFonts w:ascii="Angsana New" w:hAnsi="Angsana New"/>
          <w:sz w:val="32"/>
          <w:szCs w:val="32"/>
        </w:rPr>
        <w:t>W4</w:t>
      </w:r>
      <w:r w:rsidR="00351EFC" w:rsidRPr="00B33709">
        <w:rPr>
          <w:rFonts w:ascii="Angsana New" w:hAnsi="Angsana New"/>
          <w:sz w:val="32"/>
          <w:szCs w:val="32"/>
          <w:cs/>
        </w:rPr>
        <w:t xml:space="preserve">) </w:t>
      </w:r>
      <w:r w:rsidR="00351EFC" w:rsidRPr="00A547C0">
        <w:rPr>
          <w:rFonts w:ascii="Angsana New" w:hAnsi="Angsana New"/>
          <w:sz w:val="32"/>
          <w:szCs w:val="32"/>
          <w:cs/>
        </w:rPr>
        <w:t xml:space="preserve">จำนวน </w:t>
      </w:r>
      <w:r w:rsidR="00750094" w:rsidRPr="00A547C0">
        <w:rPr>
          <w:rFonts w:ascii="Angsana New" w:hAnsi="Angsana New"/>
          <w:sz w:val="32"/>
          <w:szCs w:val="32"/>
        </w:rPr>
        <w:t>7.64</w:t>
      </w:r>
      <w:r w:rsidR="00351EFC" w:rsidRPr="00A547C0">
        <w:rPr>
          <w:rFonts w:ascii="Angsana New" w:hAnsi="Angsana New"/>
          <w:sz w:val="32"/>
          <w:szCs w:val="32"/>
          <w:cs/>
        </w:rPr>
        <w:t xml:space="preserve"> ล้าน</w:t>
      </w:r>
      <w:r w:rsidR="00351EFC" w:rsidRPr="00B33709">
        <w:rPr>
          <w:rFonts w:ascii="Angsana New" w:hAnsi="Angsana New"/>
          <w:sz w:val="32"/>
          <w:szCs w:val="32"/>
          <w:cs/>
        </w:rPr>
        <w:t>หน่วย เป็นเงิน</w:t>
      </w:r>
      <w:r w:rsidR="00351EFC" w:rsidRPr="00FB4A98">
        <w:rPr>
          <w:rFonts w:ascii="Angsana New" w:hAnsi="Angsana New"/>
          <w:sz w:val="32"/>
          <w:szCs w:val="32"/>
          <w:cs/>
        </w:rPr>
        <w:t xml:space="preserve">จำนวน </w:t>
      </w:r>
      <w:r w:rsidR="00351EFC" w:rsidRPr="00FB4A98">
        <w:rPr>
          <w:rFonts w:ascii="Angsana New" w:hAnsi="Angsana New"/>
          <w:sz w:val="32"/>
          <w:szCs w:val="32"/>
        </w:rPr>
        <w:t>0</w:t>
      </w:r>
      <w:r w:rsidR="00351EFC" w:rsidRPr="00FB4A98">
        <w:rPr>
          <w:rFonts w:ascii="Angsana New" w:hAnsi="Angsana New"/>
          <w:sz w:val="32"/>
          <w:szCs w:val="32"/>
          <w:cs/>
        </w:rPr>
        <w:t>.</w:t>
      </w:r>
      <w:r w:rsidR="00750094" w:rsidRPr="00FB4A98">
        <w:rPr>
          <w:rFonts w:ascii="Angsana New" w:hAnsi="Angsana New"/>
          <w:sz w:val="32"/>
          <w:szCs w:val="32"/>
        </w:rPr>
        <w:t>1</w:t>
      </w:r>
      <w:r w:rsidR="00090CFA">
        <w:rPr>
          <w:rFonts w:ascii="Angsana New" w:hAnsi="Angsana New"/>
          <w:sz w:val="32"/>
          <w:szCs w:val="32"/>
        </w:rPr>
        <w:t>7</w:t>
      </w:r>
      <w:r w:rsidR="00351EFC" w:rsidRPr="00FB4A98">
        <w:rPr>
          <w:rFonts w:ascii="Angsana New" w:hAnsi="Angsana New"/>
          <w:sz w:val="32"/>
          <w:szCs w:val="32"/>
          <w:cs/>
        </w:rPr>
        <w:t xml:space="preserve"> ล้านบาท</w:t>
      </w:r>
      <w:r w:rsidR="00351EFC" w:rsidRPr="00750094">
        <w:rPr>
          <w:rFonts w:ascii="Angsana New" w:hAnsi="Angsana New"/>
          <w:sz w:val="32"/>
          <w:szCs w:val="32"/>
          <w:cs/>
        </w:rPr>
        <w:t xml:space="preserve"> โดยขายผ่านตลาดหลักทรัพย์แห่งประเทศไทย</w:t>
      </w:r>
    </w:p>
    <w:p w14:paraId="7EEF6053" w14:textId="77777777" w:rsidR="00351EFC" w:rsidRPr="005110AA" w:rsidRDefault="00351EFC" w:rsidP="0035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52408921" w14:textId="2B91483E" w:rsidR="00351EFC" w:rsidRDefault="00351EFC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lang w:val="en-GB"/>
        </w:rPr>
      </w:pPr>
      <w:r w:rsidRPr="00B33709">
        <w:rPr>
          <w:rFonts w:ascii="Angsana New" w:hAnsi="Angsana New"/>
          <w:sz w:val="32"/>
          <w:szCs w:val="32"/>
          <w:cs/>
          <w:lang w:val="en-GB"/>
        </w:rPr>
        <w:t>เงินกู้ยืมระยะสั้นจากสถาบันการเงิน</w:t>
      </w:r>
    </w:p>
    <w:p w14:paraId="7F8D2E3D" w14:textId="77777777" w:rsidR="00A743FA" w:rsidRPr="00A743FA" w:rsidRDefault="00A743FA" w:rsidP="00A74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478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2304"/>
        <w:gridCol w:w="981"/>
        <w:gridCol w:w="1062"/>
        <w:gridCol w:w="1008"/>
        <w:gridCol w:w="1053"/>
        <w:gridCol w:w="999"/>
        <w:gridCol w:w="1071"/>
      </w:tblGrid>
      <w:tr w:rsidR="001710BB" w:rsidRPr="003742D7" w14:paraId="74F84F1D" w14:textId="77777777" w:rsidTr="00CA5A01">
        <w:trPr>
          <w:cantSplit/>
        </w:trPr>
        <w:tc>
          <w:tcPr>
            <w:tcW w:w="8478" w:type="dxa"/>
            <w:gridSpan w:val="7"/>
          </w:tcPr>
          <w:p w14:paraId="2649B6D8" w14:textId="77777777" w:rsidR="001710BB" w:rsidRPr="003742D7" w:rsidRDefault="001710BB" w:rsidP="00FC03B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742D7">
              <w:rPr>
                <w:rFonts w:ascii="Angsana New" w:hAnsi="Angsana New"/>
                <w:sz w:val="21"/>
                <w:szCs w:val="21"/>
                <w:cs/>
              </w:rPr>
              <w:t>(หน่วย : พันบาท)</w:t>
            </w:r>
          </w:p>
        </w:tc>
      </w:tr>
      <w:tr w:rsidR="001710BB" w:rsidRPr="003742D7" w14:paraId="0DDDD36C" w14:textId="77777777" w:rsidTr="00CA5A01">
        <w:trPr>
          <w:cantSplit/>
        </w:trPr>
        <w:tc>
          <w:tcPr>
            <w:tcW w:w="2304" w:type="dxa"/>
          </w:tcPr>
          <w:p w14:paraId="74FFF2C9" w14:textId="77777777" w:rsidR="001710BB" w:rsidRPr="003742D7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lang w:val="en-GB" w:eastAsia="en-GB"/>
              </w:rPr>
            </w:pPr>
          </w:p>
        </w:tc>
        <w:tc>
          <w:tcPr>
            <w:tcW w:w="2043" w:type="dxa"/>
            <w:gridSpan w:val="2"/>
          </w:tcPr>
          <w:p w14:paraId="1A11EE8D" w14:textId="77777777" w:rsidR="001710BB" w:rsidRPr="003742D7" w:rsidRDefault="001710BB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2D7">
              <w:rPr>
                <w:rFonts w:ascii="Angsana New" w:hAnsi="Angsana New"/>
                <w:sz w:val="21"/>
                <w:szCs w:val="21"/>
                <w:cs/>
              </w:rPr>
              <w:t>อัตราดอกเบี้ยร้อยละต่อปี</w:t>
            </w:r>
          </w:p>
        </w:tc>
        <w:tc>
          <w:tcPr>
            <w:tcW w:w="2061" w:type="dxa"/>
            <w:gridSpan w:val="2"/>
          </w:tcPr>
          <w:p w14:paraId="3CF94F7F" w14:textId="77777777" w:rsidR="001710BB" w:rsidRPr="003742D7" w:rsidRDefault="001710BB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436B7E6C" w14:textId="77777777" w:rsidR="001710BB" w:rsidRPr="003742D7" w:rsidRDefault="001710BB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742D7">
              <w:rPr>
                <w:rFonts w:ascii="Angsana New" w:hAnsi="Angsana New"/>
                <w:sz w:val="21"/>
                <w:szCs w:val="21"/>
                <w:cs/>
              </w:rPr>
              <w:t>งบการเงินเฉพาะของบริษัท</w:t>
            </w:r>
          </w:p>
        </w:tc>
      </w:tr>
      <w:tr w:rsidR="001710BB" w:rsidRPr="003742D7" w14:paraId="1CE917A6" w14:textId="77777777" w:rsidTr="00CA5A01">
        <w:trPr>
          <w:cantSplit/>
          <w:trHeight w:val="135"/>
        </w:trPr>
        <w:tc>
          <w:tcPr>
            <w:tcW w:w="2304" w:type="dxa"/>
          </w:tcPr>
          <w:p w14:paraId="12049614" w14:textId="77777777" w:rsidR="001710BB" w:rsidRPr="003742D7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lang w:val="en-GB" w:eastAsia="en-GB"/>
              </w:rPr>
            </w:pPr>
          </w:p>
        </w:tc>
        <w:tc>
          <w:tcPr>
            <w:tcW w:w="981" w:type="dxa"/>
          </w:tcPr>
          <w:p w14:paraId="54FE2773" w14:textId="77777777" w:rsidR="001710BB" w:rsidRPr="003742D7" w:rsidRDefault="001710BB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31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742D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 xml:space="preserve">31 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มีนาคม 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62" w:type="dxa"/>
          </w:tcPr>
          <w:p w14:paraId="353C4ABC" w14:textId="77777777" w:rsidR="001710BB" w:rsidRPr="003742D7" w:rsidRDefault="001710BB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31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742D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08" w:type="dxa"/>
          </w:tcPr>
          <w:p w14:paraId="650BCD9C" w14:textId="77777777" w:rsidR="001710BB" w:rsidRPr="003742D7" w:rsidRDefault="001710BB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31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742D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 xml:space="preserve">31 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มีนาคม 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53" w:type="dxa"/>
          </w:tcPr>
          <w:p w14:paraId="10DBC62C" w14:textId="77777777" w:rsidR="001710BB" w:rsidRPr="003742D7" w:rsidRDefault="001710BB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31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742D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  <w:tc>
          <w:tcPr>
            <w:tcW w:w="999" w:type="dxa"/>
          </w:tcPr>
          <w:p w14:paraId="5A4E3A0F" w14:textId="77777777" w:rsidR="001710BB" w:rsidRPr="003742D7" w:rsidRDefault="001710BB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31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742D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 xml:space="preserve">31 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มีนาคม 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71" w:type="dxa"/>
          </w:tcPr>
          <w:p w14:paraId="06163482" w14:textId="77777777" w:rsidR="001710BB" w:rsidRPr="003742D7" w:rsidRDefault="001710BB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31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742D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3742D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</w:tr>
      <w:tr w:rsidR="00041207" w:rsidRPr="003742D7" w14:paraId="4D72D488" w14:textId="77777777" w:rsidTr="00CA5A01">
        <w:trPr>
          <w:cantSplit/>
          <w:trHeight w:val="234"/>
        </w:trPr>
        <w:tc>
          <w:tcPr>
            <w:tcW w:w="2304" w:type="dxa"/>
          </w:tcPr>
          <w:p w14:paraId="353D0C87" w14:textId="77777777" w:rsidR="00041207" w:rsidRPr="003742D7" w:rsidRDefault="00041207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lang w:val="en-GB" w:eastAsia="en-GB"/>
              </w:rPr>
            </w:pPr>
            <w:r w:rsidRPr="003742D7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หนี้สินภายใต้สัญญาทรัสต์รีซีทส์</w:t>
            </w:r>
          </w:p>
        </w:tc>
        <w:tc>
          <w:tcPr>
            <w:tcW w:w="981" w:type="dxa"/>
            <w:vAlign w:val="center"/>
          </w:tcPr>
          <w:p w14:paraId="02166CFD" w14:textId="531931FE" w:rsidR="00041207" w:rsidRPr="003742D7" w:rsidRDefault="00041207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3.</w:t>
            </w:r>
            <w:r w:rsidR="00733FA1">
              <w:rPr>
                <w:rFonts w:ascii="Angsana New" w:hAnsi="Angsana New"/>
                <w:sz w:val="21"/>
                <w:szCs w:val="21"/>
              </w:rPr>
              <w:t>2</w:t>
            </w:r>
            <w:r w:rsidR="00385B45" w:rsidRPr="003742D7">
              <w:rPr>
                <w:rFonts w:ascii="Angsana New" w:hAnsi="Angsana New"/>
                <w:sz w:val="21"/>
                <w:szCs w:val="21"/>
                <w:cs/>
                <w:lang w:val="en-GB"/>
              </w:rPr>
              <w:t>5</w:t>
            </w: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-</w:t>
            </w:r>
            <w:r w:rsidR="00693049">
              <w:rPr>
                <w:rFonts w:ascii="Angsana New" w:hAnsi="Angsana New"/>
                <w:sz w:val="21"/>
                <w:szCs w:val="21"/>
                <w:lang w:val="en-GB"/>
              </w:rPr>
              <w:t>6</w:t>
            </w: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.00</w:t>
            </w:r>
          </w:p>
        </w:tc>
        <w:tc>
          <w:tcPr>
            <w:tcW w:w="1062" w:type="dxa"/>
            <w:vAlign w:val="center"/>
          </w:tcPr>
          <w:p w14:paraId="315FE680" w14:textId="77777777" w:rsidR="00041207" w:rsidRPr="003742D7" w:rsidRDefault="00041207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3</w:t>
            </w:r>
            <w:r w:rsidRPr="003742D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75</w:t>
            </w:r>
            <w:r w:rsidRPr="003742D7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7</w:t>
            </w:r>
            <w:r w:rsidRPr="003742D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1008" w:type="dxa"/>
            <w:vAlign w:val="center"/>
          </w:tcPr>
          <w:p w14:paraId="471A8602" w14:textId="27E9176C" w:rsidR="00041207" w:rsidRPr="003742D7" w:rsidRDefault="00D65A7B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35,376</w:t>
            </w:r>
          </w:p>
        </w:tc>
        <w:tc>
          <w:tcPr>
            <w:tcW w:w="1053" w:type="dxa"/>
          </w:tcPr>
          <w:p w14:paraId="5F93CC79" w14:textId="77777777" w:rsidR="00041207" w:rsidRPr="003742D7" w:rsidRDefault="00041207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30,766</w:t>
            </w:r>
          </w:p>
        </w:tc>
        <w:tc>
          <w:tcPr>
            <w:tcW w:w="999" w:type="dxa"/>
            <w:vAlign w:val="center"/>
          </w:tcPr>
          <w:p w14:paraId="44181E51" w14:textId="77777777" w:rsidR="00041207" w:rsidRPr="003742D7" w:rsidRDefault="00041207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4</w:t>
            </w:r>
            <w:r w:rsidRPr="003742D7">
              <w:rPr>
                <w:rFonts w:ascii="Angsana New" w:hAnsi="Angsana New"/>
                <w:sz w:val="21"/>
                <w:szCs w:val="21"/>
              </w:rPr>
              <w:t>,521</w:t>
            </w:r>
          </w:p>
        </w:tc>
        <w:tc>
          <w:tcPr>
            <w:tcW w:w="1071" w:type="dxa"/>
            <w:vAlign w:val="center"/>
          </w:tcPr>
          <w:p w14:paraId="6C4FD387" w14:textId="5CA4AEB3" w:rsidR="00041207" w:rsidRPr="003742D7" w:rsidRDefault="00041207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7</w:t>
            </w:r>
            <w:r w:rsidR="00E61927" w:rsidRPr="003742D7">
              <w:rPr>
                <w:rFonts w:ascii="Angsana New" w:hAnsi="Angsana New"/>
                <w:sz w:val="21"/>
                <w:szCs w:val="21"/>
                <w:lang w:val="en-GB"/>
              </w:rPr>
              <w:t>6</w:t>
            </w:r>
          </w:p>
        </w:tc>
      </w:tr>
      <w:tr w:rsidR="00041207" w:rsidRPr="003742D7" w14:paraId="70B4B0C8" w14:textId="77777777" w:rsidTr="00CA5A01">
        <w:trPr>
          <w:cantSplit/>
          <w:trHeight w:val="215"/>
        </w:trPr>
        <w:tc>
          <w:tcPr>
            <w:tcW w:w="2304" w:type="dxa"/>
          </w:tcPr>
          <w:p w14:paraId="4950543A" w14:textId="77777777" w:rsidR="00041207" w:rsidRPr="003742D7" w:rsidRDefault="00041207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</w:pPr>
            <w:r w:rsidRPr="003742D7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ตั๋วสัญญาใช้เงิน</w:t>
            </w:r>
          </w:p>
        </w:tc>
        <w:tc>
          <w:tcPr>
            <w:tcW w:w="981" w:type="dxa"/>
            <w:vAlign w:val="center"/>
          </w:tcPr>
          <w:p w14:paraId="29BC0159" w14:textId="77C0A215" w:rsidR="00041207" w:rsidRPr="003742D7" w:rsidRDefault="00041207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4.875-5.00</w:t>
            </w:r>
          </w:p>
        </w:tc>
        <w:tc>
          <w:tcPr>
            <w:tcW w:w="1062" w:type="dxa"/>
            <w:vAlign w:val="center"/>
          </w:tcPr>
          <w:p w14:paraId="2C8C89BA" w14:textId="77777777" w:rsidR="00041207" w:rsidRPr="003742D7" w:rsidRDefault="00041207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  <w:r w:rsidRPr="003742D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00</w:t>
            </w:r>
            <w:r w:rsidRPr="003742D7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  <w:r w:rsidRPr="003742D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25</w:t>
            </w:r>
          </w:p>
        </w:tc>
        <w:tc>
          <w:tcPr>
            <w:tcW w:w="1008" w:type="dxa"/>
            <w:vAlign w:val="center"/>
          </w:tcPr>
          <w:p w14:paraId="268C689B" w14:textId="2B165E36" w:rsidR="00041207" w:rsidRPr="003742D7" w:rsidRDefault="00D65A7B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55</w:t>
            </w:r>
            <w:r w:rsidR="00436469" w:rsidRPr="003742D7">
              <w:rPr>
                <w:rFonts w:ascii="Angsana New" w:hAnsi="Angsana New"/>
                <w:sz w:val="21"/>
                <w:szCs w:val="21"/>
                <w:lang w:val="en-GB"/>
              </w:rPr>
              <w:t>6</w:t>
            </w: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,</w:t>
            </w:r>
            <w:r w:rsidR="00436469" w:rsidRPr="003742D7">
              <w:rPr>
                <w:rFonts w:ascii="Angsana New" w:hAnsi="Angsana New"/>
                <w:sz w:val="21"/>
                <w:szCs w:val="21"/>
                <w:lang w:val="en-GB"/>
              </w:rPr>
              <w:t>337</w:t>
            </w:r>
          </w:p>
        </w:tc>
        <w:tc>
          <w:tcPr>
            <w:tcW w:w="1053" w:type="dxa"/>
          </w:tcPr>
          <w:p w14:paraId="7395D973" w14:textId="77777777" w:rsidR="00041207" w:rsidRPr="003742D7" w:rsidRDefault="00041207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536,428</w:t>
            </w:r>
          </w:p>
        </w:tc>
        <w:tc>
          <w:tcPr>
            <w:tcW w:w="999" w:type="dxa"/>
            <w:vAlign w:val="center"/>
          </w:tcPr>
          <w:p w14:paraId="56C3F422" w14:textId="77777777" w:rsidR="00041207" w:rsidRPr="003742D7" w:rsidRDefault="00041207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396,958</w:t>
            </w:r>
          </w:p>
        </w:tc>
        <w:tc>
          <w:tcPr>
            <w:tcW w:w="1071" w:type="dxa"/>
            <w:vAlign w:val="center"/>
          </w:tcPr>
          <w:p w14:paraId="367990CC" w14:textId="77777777" w:rsidR="00041207" w:rsidRPr="003742D7" w:rsidRDefault="00041207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380,000</w:t>
            </w:r>
          </w:p>
        </w:tc>
      </w:tr>
      <w:tr w:rsidR="00041207" w:rsidRPr="003742D7" w14:paraId="5FC80086" w14:textId="77777777" w:rsidTr="00CA5A01">
        <w:trPr>
          <w:cantSplit/>
          <w:trHeight w:val="306"/>
        </w:trPr>
        <w:tc>
          <w:tcPr>
            <w:tcW w:w="2304" w:type="dxa"/>
          </w:tcPr>
          <w:p w14:paraId="5EEEDE38" w14:textId="77777777" w:rsidR="00041207" w:rsidRPr="003742D7" w:rsidRDefault="00041207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</w:pPr>
            <w:r w:rsidRPr="003742D7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981" w:type="dxa"/>
            <w:vAlign w:val="center"/>
          </w:tcPr>
          <w:p w14:paraId="0CCFE409" w14:textId="78C62B57" w:rsidR="00041207" w:rsidRPr="003742D7" w:rsidRDefault="00733FA1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6.5</w:t>
            </w:r>
            <w:r w:rsidR="00041207" w:rsidRPr="003742D7">
              <w:rPr>
                <w:rFonts w:ascii="Angsana New" w:hAnsi="Angsana New"/>
                <w:sz w:val="21"/>
                <w:szCs w:val="21"/>
                <w:lang w:val="en-GB"/>
              </w:rPr>
              <w:t>-6.</w:t>
            </w:r>
            <w:r>
              <w:rPr>
                <w:rFonts w:ascii="Angsana New" w:hAnsi="Angsana New"/>
                <w:sz w:val="21"/>
                <w:szCs w:val="21"/>
                <w:lang w:val="en-GB"/>
              </w:rPr>
              <w:t>75</w:t>
            </w:r>
          </w:p>
        </w:tc>
        <w:tc>
          <w:tcPr>
            <w:tcW w:w="1062" w:type="dxa"/>
            <w:vAlign w:val="center"/>
          </w:tcPr>
          <w:p w14:paraId="1E6BF102" w14:textId="77777777" w:rsidR="00041207" w:rsidRPr="003742D7" w:rsidRDefault="00041207" w:rsidP="000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6</w:t>
            </w:r>
            <w:r w:rsidRPr="003742D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875</w:t>
            </w:r>
          </w:p>
        </w:tc>
        <w:tc>
          <w:tcPr>
            <w:tcW w:w="1008" w:type="dxa"/>
          </w:tcPr>
          <w:p w14:paraId="2E0994FF" w14:textId="7EB5579E" w:rsidR="00041207" w:rsidRPr="003742D7" w:rsidRDefault="00D65A7B" w:rsidP="000412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22,461</w:t>
            </w:r>
          </w:p>
        </w:tc>
        <w:tc>
          <w:tcPr>
            <w:tcW w:w="1053" w:type="dxa"/>
          </w:tcPr>
          <w:p w14:paraId="40A5C81D" w14:textId="77777777" w:rsidR="00041207" w:rsidRPr="003742D7" w:rsidRDefault="00041207" w:rsidP="00A743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26,332</w:t>
            </w:r>
          </w:p>
        </w:tc>
        <w:tc>
          <w:tcPr>
            <w:tcW w:w="999" w:type="dxa"/>
          </w:tcPr>
          <w:p w14:paraId="32FAD355" w14:textId="77777777" w:rsidR="00041207" w:rsidRPr="003742D7" w:rsidRDefault="00041207" w:rsidP="000412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3,210</w:t>
            </w:r>
          </w:p>
        </w:tc>
        <w:tc>
          <w:tcPr>
            <w:tcW w:w="1071" w:type="dxa"/>
          </w:tcPr>
          <w:p w14:paraId="5B8A32B4" w14:textId="77777777" w:rsidR="00041207" w:rsidRPr="003742D7" w:rsidRDefault="00041207" w:rsidP="00A743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</w:p>
        </w:tc>
      </w:tr>
      <w:tr w:rsidR="00255ABC" w:rsidRPr="003742D7" w14:paraId="4A475D94" w14:textId="77777777" w:rsidTr="00CA5A01">
        <w:trPr>
          <w:cantSplit/>
          <w:trHeight w:val="215"/>
        </w:trPr>
        <w:tc>
          <w:tcPr>
            <w:tcW w:w="2304" w:type="dxa"/>
          </w:tcPr>
          <w:p w14:paraId="16C90C6B" w14:textId="77777777" w:rsidR="00255ABC" w:rsidRPr="003742D7" w:rsidRDefault="00255ABC" w:rsidP="0025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pacing w:val="-2"/>
                <w:sz w:val="21"/>
                <w:szCs w:val="21"/>
                <w:cs/>
                <w:lang w:val="en-GB" w:eastAsia="en-GB"/>
              </w:rPr>
            </w:pPr>
            <w:r w:rsidRPr="003742D7">
              <w:rPr>
                <w:rFonts w:ascii="Angsana New" w:hAnsi="Angsana New"/>
                <w:spacing w:val="-2"/>
                <w:sz w:val="21"/>
                <w:szCs w:val="21"/>
                <w:cs/>
                <w:lang w:val="en-GB" w:eastAsia="en-GB"/>
              </w:rPr>
              <w:t>รวมเงินกู้ยืมระยะสั้นจากสถาบันการเงิน</w:t>
            </w:r>
          </w:p>
        </w:tc>
        <w:tc>
          <w:tcPr>
            <w:tcW w:w="981" w:type="dxa"/>
            <w:vAlign w:val="center"/>
          </w:tcPr>
          <w:p w14:paraId="39EE2263" w14:textId="77777777" w:rsidR="00255ABC" w:rsidRPr="003742D7" w:rsidRDefault="00255ABC" w:rsidP="0025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7FAA0EAC" w14:textId="77777777" w:rsidR="00255ABC" w:rsidRPr="003742D7" w:rsidRDefault="00255ABC" w:rsidP="0025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08" w:type="dxa"/>
          </w:tcPr>
          <w:p w14:paraId="3A01CD1A" w14:textId="47CD7926" w:rsidR="00255ABC" w:rsidRPr="003742D7" w:rsidRDefault="00255ABC" w:rsidP="00255A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614,174</w:t>
            </w:r>
          </w:p>
        </w:tc>
        <w:tc>
          <w:tcPr>
            <w:tcW w:w="1053" w:type="dxa"/>
          </w:tcPr>
          <w:p w14:paraId="72263895" w14:textId="77777777" w:rsidR="00255ABC" w:rsidRPr="003742D7" w:rsidRDefault="00255ABC" w:rsidP="00A743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593,526</w:t>
            </w:r>
          </w:p>
        </w:tc>
        <w:tc>
          <w:tcPr>
            <w:tcW w:w="999" w:type="dxa"/>
            <w:vAlign w:val="center"/>
          </w:tcPr>
          <w:p w14:paraId="3F5599AD" w14:textId="77777777" w:rsidR="00255ABC" w:rsidRPr="003742D7" w:rsidRDefault="00255ABC" w:rsidP="00255A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404,689</w:t>
            </w:r>
          </w:p>
        </w:tc>
        <w:tc>
          <w:tcPr>
            <w:tcW w:w="1071" w:type="dxa"/>
            <w:vAlign w:val="center"/>
          </w:tcPr>
          <w:p w14:paraId="51F54AE7" w14:textId="587B3F18" w:rsidR="00255ABC" w:rsidRPr="003742D7" w:rsidRDefault="00255ABC" w:rsidP="00A743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742D7">
              <w:rPr>
                <w:rFonts w:ascii="Angsana New" w:hAnsi="Angsana New"/>
                <w:sz w:val="21"/>
                <w:szCs w:val="21"/>
                <w:lang w:val="en-GB"/>
              </w:rPr>
              <w:t>380,08</w:t>
            </w:r>
            <w:r w:rsidR="00E61927" w:rsidRPr="003742D7">
              <w:rPr>
                <w:rFonts w:ascii="Angsana New" w:hAnsi="Angsana New"/>
                <w:sz w:val="21"/>
                <w:szCs w:val="21"/>
                <w:lang w:val="en-GB"/>
              </w:rPr>
              <w:t>1</w:t>
            </w:r>
          </w:p>
        </w:tc>
      </w:tr>
    </w:tbl>
    <w:p w14:paraId="2A44760E" w14:textId="1F71B3EE" w:rsidR="00415691" w:rsidRPr="00A743FA" w:rsidRDefault="00415691" w:rsidP="0035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/>
        </w:rPr>
      </w:pPr>
    </w:p>
    <w:p w14:paraId="681077D1" w14:textId="0A22BC3C" w:rsidR="00415691" w:rsidRPr="00B33709" w:rsidRDefault="0000342E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เงื่อนไขการกู้ยืมที่สำคัญยังคงเป็นไปตามงบการเงินปี </w:t>
      </w:r>
      <w:r w:rsidR="00C0573E" w:rsidRPr="00B33709">
        <w:rPr>
          <w:rFonts w:ascii="Angsana New" w:hAnsi="Angsana New"/>
          <w:sz w:val="32"/>
          <w:szCs w:val="32"/>
        </w:rPr>
        <w:t>2562</w:t>
      </w:r>
      <w:r w:rsidR="00E83A58" w:rsidRPr="00B33709">
        <w:rPr>
          <w:rFonts w:ascii="Angsana New" w:hAnsi="Angsana New"/>
          <w:sz w:val="32"/>
          <w:szCs w:val="32"/>
          <w:cs/>
        </w:rPr>
        <w:t xml:space="preserve"> ยกเว้น วงเงินตั๋วสัญญาใช้เงินที่บริษัทขอขยายวงเงินสินเชื่อจากสถาบันการเงิน</w:t>
      </w:r>
      <w:r w:rsidR="00F960EA">
        <w:rPr>
          <w:rFonts w:ascii="Angsana New" w:hAnsi="Angsana New" w:hint="cs"/>
          <w:sz w:val="32"/>
          <w:szCs w:val="32"/>
          <w:cs/>
        </w:rPr>
        <w:t>ชั่วคราว</w:t>
      </w:r>
      <w:r w:rsidR="00E83A58" w:rsidRPr="00B33709">
        <w:rPr>
          <w:rFonts w:ascii="Angsana New" w:hAnsi="Angsana New"/>
          <w:sz w:val="32"/>
          <w:szCs w:val="32"/>
          <w:cs/>
        </w:rPr>
        <w:t xml:space="preserve"> โดยมีหลักประกันเป็นเงินฝากธนาคารที่มีข้อจำกัดในการใช้</w:t>
      </w:r>
      <w:r w:rsidR="00F960E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960EA">
        <w:rPr>
          <w:rFonts w:ascii="Angsana New" w:hAnsi="Angsana New"/>
          <w:sz w:val="32"/>
          <w:szCs w:val="32"/>
        </w:rPr>
        <w:t>2.2</w:t>
      </w:r>
      <w:r w:rsidR="00E444EB">
        <w:rPr>
          <w:rFonts w:ascii="Angsana New" w:hAnsi="Angsana New"/>
          <w:sz w:val="32"/>
          <w:szCs w:val="32"/>
        </w:rPr>
        <w:t>0</w:t>
      </w:r>
      <w:r w:rsidR="00F960EA">
        <w:rPr>
          <w:rFonts w:ascii="Angsana New" w:hAnsi="Angsana New"/>
          <w:sz w:val="32"/>
          <w:szCs w:val="32"/>
        </w:rPr>
        <w:t xml:space="preserve"> </w:t>
      </w:r>
      <w:r w:rsidR="00F960EA">
        <w:rPr>
          <w:rFonts w:ascii="Angsana New" w:hAnsi="Angsana New" w:hint="cs"/>
          <w:sz w:val="32"/>
          <w:szCs w:val="32"/>
          <w:cs/>
        </w:rPr>
        <w:t>ล้านบาท</w:t>
      </w:r>
    </w:p>
    <w:p w14:paraId="44185F92" w14:textId="7F9E9AAD" w:rsidR="00B96967" w:rsidRPr="00A743FA" w:rsidRDefault="00B96967" w:rsidP="0035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en-GB"/>
        </w:rPr>
      </w:pPr>
    </w:p>
    <w:p w14:paraId="60E63D2B" w14:textId="6633D172" w:rsidR="003D0582" w:rsidRDefault="003D0582" w:rsidP="003D0582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lang w:val="en-GB"/>
        </w:rPr>
      </w:pPr>
      <w:r w:rsidRPr="00B33709">
        <w:rPr>
          <w:rFonts w:ascii="Angsana New" w:hAnsi="Angsana New"/>
          <w:sz w:val="32"/>
          <w:szCs w:val="32"/>
          <w:cs/>
          <w:lang w:val="en-GB"/>
        </w:rPr>
        <w:t>หนี้สินตามสัญญาเช่า</w:t>
      </w:r>
    </w:p>
    <w:p w14:paraId="6CF6E2D8" w14:textId="77777777" w:rsidR="00A743FA" w:rsidRPr="00A743FA" w:rsidRDefault="00A743FA" w:rsidP="00A74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479" w:type="dxa"/>
        <w:tblInd w:w="66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130"/>
        <w:gridCol w:w="1235"/>
        <w:gridCol w:w="81"/>
        <w:gridCol w:w="1319"/>
        <w:gridCol w:w="82"/>
        <w:gridCol w:w="1235"/>
        <w:gridCol w:w="78"/>
        <w:gridCol w:w="1319"/>
      </w:tblGrid>
      <w:tr w:rsidR="003D0582" w:rsidRPr="003742D7" w14:paraId="2F748B9A" w14:textId="77777777" w:rsidTr="00F72607">
        <w:trPr>
          <w:cantSplit/>
        </w:trPr>
        <w:tc>
          <w:tcPr>
            <w:tcW w:w="3130" w:type="dxa"/>
          </w:tcPr>
          <w:p w14:paraId="628193FC" w14:textId="77777777" w:rsidR="003D0582" w:rsidRPr="003742D7" w:rsidRDefault="003D0582" w:rsidP="007F43BD">
            <w:pPr>
              <w:pStyle w:val="ListParagraph"/>
              <w:tabs>
                <w:tab w:val="clear" w:pos="454"/>
              </w:tabs>
              <w:spacing w:line="240" w:lineRule="auto"/>
              <w:ind w:left="360" w:right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49" w:type="dxa"/>
            <w:gridSpan w:val="7"/>
          </w:tcPr>
          <w:p w14:paraId="20170DAE" w14:textId="77777777" w:rsidR="003D0582" w:rsidRPr="003742D7" w:rsidRDefault="003D0582" w:rsidP="007F43B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3D0582" w:rsidRPr="003742D7" w14:paraId="4B1EF911" w14:textId="77777777" w:rsidTr="00F72607">
        <w:trPr>
          <w:cantSplit/>
          <w:trHeight w:val="328"/>
        </w:trPr>
        <w:tc>
          <w:tcPr>
            <w:tcW w:w="3130" w:type="dxa"/>
          </w:tcPr>
          <w:p w14:paraId="251C600C" w14:textId="77777777" w:rsidR="003D0582" w:rsidRPr="003742D7" w:rsidRDefault="003D0582" w:rsidP="007F43BD">
            <w:pPr>
              <w:tabs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35" w:type="dxa"/>
            <w:gridSpan w:val="3"/>
          </w:tcPr>
          <w:p w14:paraId="4C9D82AD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2" w:type="dxa"/>
          </w:tcPr>
          <w:p w14:paraId="51AB0A47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32" w:type="dxa"/>
            <w:gridSpan w:val="3"/>
            <w:tcBorders>
              <w:bottom w:val="single" w:sz="4" w:space="0" w:color="auto"/>
            </w:tcBorders>
          </w:tcPr>
          <w:p w14:paraId="29B6210F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3D0582" w:rsidRPr="003742D7" w14:paraId="5271658D" w14:textId="77777777" w:rsidTr="00F72607">
        <w:trPr>
          <w:cantSplit/>
        </w:trPr>
        <w:tc>
          <w:tcPr>
            <w:tcW w:w="3130" w:type="dxa"/>
          </w:tcPr>
          <w:p w14:paraId="7E45D8FD" w14:textId="77777777" w:rsidR="003D0582" w:rsidRPr="003742D7" w:rsidRDefault="003D0582" w:rsidP="007F43BD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25D9E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2D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742D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3742D7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67EE4C0A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80D13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2D7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3742D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3742D7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82" w:type="dxa"/>
          </w:tcPr>
          <w:p w14:paraId="504A6BE4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219E970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2D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742D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3742D7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471D3ED6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066B7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42D7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3742D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3742D7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3D0582" w:rsidRPr="003742D7" w14:paraId="1004E610" w14:textId="77777777" w:rsidTr="00F72607">
        <w:trPr>
          <w:cantSplit/>
        </w:trPr>
        <w:tc>
          <w:tcPr>
            <w:tcW w:w="3130" w:type="dxa"/>
          </w:tcPr>
          <w:p w14:paraId="6351C1B7" w14:textId="77777777" w:rsidR="003D0582" w:rsidRPr="003742D7" w:rsidRDefault="003D0582" w:rsidP="007F43BD">
            <w:pPr>
              <w:pStyle w:val="1"/>
              <w:widowControl/>
              <w:ind w:left="38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742D7">
              <w:rPr>
                <w:rFonts w:ascii="Angsana New" w:hAnsi="Angsana New" w:cs="Angsan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235" w:type="dxa"/>
            <w:tcBorders>
              <w:left w:val="nil"/>
            </w:tcBorders>
          </w:tcPr>
          <w:p w14:paraId="52816E1C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205,336</w:t>
            </w:r>
          </w:p>
        </w:tc>
        <w:tc>
          <w:tcPr>
            <w:tcW w:w="81" w:type="dxa"/>
          </w:tcPr>
          <w:p w14:paraId="4A69FFD6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19" w:type="dxa"/>
            <w:tcBorders>
              <w:left w:val="nil"/>
            </w:tcBorders>
          </w:tcPr>
          <w:p w14:paraId="5F88A283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82" w:type="dxa"/>
          </w:tcPr>
          <w:p w14:paraId="17CF5967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</w:tcBorders>
          </w:tcPr>
          <w:p w14:paraId="08A587C8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199,149</w:t>
            </w:r>
          </w:p>
        </w:tc>
        <w:tc>
          <w:tcPr>
            <w:tcW w:w="78" w:type="dxa"/>
          </w:tcPr>
          <w:p w14:paraId="5156C272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</w:tcBorders>
          </w:tcPr>
          <w:p w14:paraId="086E7180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3D0582" w:rsidRPr="003742D7" w14:paraId="35E3AB14" w14:textId="77777777" w:rsidTr="00F72607">
        <w:trPr>
          <w:cantSplit/>
        </w:trPr>
        <w:tc>
          <w:tcPr>
            <w:tcW w:w="3130" w:type="dxa"/>
          </w:tcPr>
          <w:p w14:paraId="26FAADE2" w14:textId="77777777" w:rsidR="003D0582" w:rsidRPr="003742D7" w:rsidRDefault="003D0582" w:rsidP="007F43BD">
            <w:pPr>
              <w:pStyle w:val="1"/>
              <w:widowControl/>
              <w:ind w:left="38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742D7">
              <w:rPr>
                <w:rFonts w:ascii="Angsana New" w:hAnsi="Angsana New" w:cs="Angsana New"/>
                <w:color w:val="auto"/>
                <w:u w:val="single"/>
                <w:cs/>
              </w:rPr>
              <w:t>หัก</w:t>
            </w:r>
            <w:r w:rsidRPr="003742D7">
              <w:rPr>
                <w:rFonts w:ascii="Angsana New" w:hAnsi="Angsana New" w:cs="Angsana New"/>
                <w:color w:val="auto"/>
                <w:cs/>
              </w:rPr>
              <w:t xml:space="preserve">  ค่าใช้จ่ายทางการเงินรอตัดบัญชี</w:t>
            </w:r>
          </w:p>
        </w:tc>
        <w:tc>
          <w:tcPr>
            <w:tcW w:w="1235" w:type="dxa"/>
            <w:tcBorders>
              <w:left w:val="nil"/>
              <w:bottom w:val="single" w:sz="4" w:space="0" w:color="auto"/>
            </w:tcBorders>
          </w:tcPr>
          <w:p w14:paraId="79ED882C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(31,214)</w:t>
            </w:r>
          </w:p>
        </w:tc>
        <w:tc>
          <w:tcPr>
            <w:tcW w:w="81" w:type="dxa"/>
          </w:tcPr>
          <w:p w14:paraId="288DEE5B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</w:tcBorders>
          </w:tcPr>
          <w:p w14:paraId="67FDE1F6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82" w:type="dxa"/>
          </w:tcPr>
          <w:p w14:paraId="11D29075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</w:tcBorders>
          </w:tcPr>
          <w:p w14:paraId="55FC962B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742D7">
              <w:rPr>
                <w:rFonts w:ascii="Angsana New" w:hAnsi="Angsana New"/>
                <w:sz w:val="28"/>
                <w:szCs w:val="28"/>
              </w:rPr>
              <w:t>30,820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78" w:type="dxa"/>
          </w:tcPr>
          <w:p w14:paraId="5619DC44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</w:tcBorders>
          </w:tcPr>
          <w:p w14:paraId="39240514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742D7">
              <w:rPr>
                <w:rFonts w:ascii="Angsana New" w:hAnsi="Angsana New"/>
                <w:sz w:val="28"/>
                <w:szCs w:val="28"/>
              </w:rPr>
              <w:t>19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D0582" w:rsidRPr="003742D7" w14:paraId="5A044E59" w14:textId="77777777" w:rsidTr="00F72607">
        <w:trPr>
          <w:cantSplit/>
        </w:trPr>
        <w:tc>
          <w:tcPr>
            <w:tcW w:w="3130" w:type="dxa"/>
          </w:tcPr>
          <w:p w14:paraId="7A26FDCC" w14:textId="77777777" w:rsidR="003D0582" w:rsidRPr="003742D7" w:rsidRDefault="003D0582" w:rsidP="007F43BD">
            <w:pPr>
              <w:pStyle w:val="1"/>
              <w:widowControl/>
              <w:ind w:left="38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742D7">
              <w:rPr>
                <w:rFonts w:ascii="Angsana New" w:hAnsi="Angsana New" w:cs="Angsana New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</w:tcBorders>
          </w:tcPr>
          <w:p w14:paraId="44E36BA7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174,122</w:t>
            </w:r>
          </w:p>
        </w:tc>
        <w:tc>
          <w:tcPr>
            <w:tcW w:w="81" w:type="dxa"/>
          </w:tcPr>
          <w:p w14:paraId="63A5B8E9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</w:tcBorders>
          </w:tcPr>
          <w:p w14:paraId="67B3BB47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82" w:type="dxa"/>
          </w:tcPr>
          <w:p w14:paraId="75247D90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</w:tcBorders>
          </w:tcPr>
          <w:p w14:paraId="13F1F74C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168,329</w:t>
            </w:r>
          </w:p>
        </w:tc>
        <w:tc>
          <w:tcPr>
            <w:tcW w:w="78" w:type="dxa"/>
          </w:tcPr>
          <w:p w14:paraId="44A8ED5C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</w:tcBorders>
          </w:tcPr>
          <w:p w14:paraId="1FA6B897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  <w:tr w:rsidR="003D0582" w:rsidRPr="003742D7" w14:paraId="43C2D252" w14:textId="77777777" w:rsidTr="00F72607">
        <w:trPr>
          <w:cantSplit/>
        </w:trPr>
        <w:tc>
          <w:tcPr>
            <w:tcW w:w="3130" w:type="dxa"/>
          </w:tcPr>
          <w:p w14:paraId="723E8FD6" w14:textId="77777777" w:rsidR="003D0582" w:rsidRPr="003742D7" w:rsidRDefault="003D0582" w:rsidP="007F43BD">
            <w:pPr>
              <w:pStyle w:val="1"/>
              <w:widowControl/>
              <w:ind w:left="38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742D7">
              <w:rPr>
                <w:rFonts w:ascii="Angsana New" w:hAnsi="Angsana New" w:cs="Angsana New"/>
                <w:color w:val="auto"/>
                <w:u w:val="single"/>
                <w:cs/>
              </w:rPr>
              <w:t>หัก</w:t>
            </w:r>
            <w:r w:rsidRPr="003742D7">
              <w:rPr>
                <w:rFonts w:ascii="Angsana New" w:hAnsi="Angsana New" w:cs="Angsana New"/>
                <w:color w:val="auto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35" w:type="dxa"/>
            <w:tcBorders>
              <w:left w:val="nil"/>
              <w:bottom w:val="single" w:sz="4" w:space="0" w:color="auto"/>
            </w:tcBorders>
          </w:tcPr>
          <w:p w14:paraId="6520E6F9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(14,907)</w:t>
            </w:r>
          </w:p>
        </w:tc>
        <w:tc>
          <w:tcPr>
            <w:tcW w:w="81" w:type="dxa"/>
          </w:tcPr>
          <w:p w14:paraId="3A49BD64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</w:tcBorders>
          </w:tcPr>
          <w:p w14:paraId="39F3847D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(277)</w:t>
            </w:r>
          </w:p>
        </w:tc>
        <w:tc>
          <w:tcPr>
            <w:tcW w:w="82" w:type="dxa"/>
          </w:tcPr>
          <w:p w14:paraId="4E2E7D1C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</w:tcBorders>
          </w:tcPr>
          <w:p w14:paraId="688282DF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742D7">
              <w:rPr>
                <w:rFonts w:ascii="Angsana New" w:hAnsi="Angsana New"/>
                <w:sz w:val="28"/>
                <w:szCs w:val="28"/>
              </w:rPr>
              <w:t>13,112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78" w:type="dxa"/>
          </w:tcPr>
          <w:p w14:paraId="71E38DD5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</w:tcBorders>
          </w:tcPr>
          <w:p w14:paraId="41C52901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742D7">
              <w:rPr>
                <w:rFonts w:ascii="Angsana New" w:hAnsi="Angsana New"/>
                <w:sz w:val="28"/>
                <w:szCs w:val="28"/>
              </w:rPr>
              <w:t>277</w:t>
            </w:r>
            <w:r w:rsidRPr="003742D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D0582" w:rsidRPr="003742D7" w14:paraId="791FC16D" w14:textId="77777777" w:rsidTr="00F72607">
        <w:trPr>
          <w:cantSplit/>
        </w:trPr>
        <w:tc>
          <w:tcPr>
            <w:tcW w:w="3130" w:type="dxa"/>
          </w:tcPr>
          <w:p w14:paraId="240B6E28" w14:textId="2371FD52" w:rsidR="003D0582" w:rsidRPr="003742D7" w:rsidRDefault="00385B45" w:rsidP="007F43BD">
            <w:pPr>
              <w:pStyle w:val="1"/>
              <w:widowControl/>
              <w:ind w:left="38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742D7">
              <w:rPr>
                <w:rFonts w:ascii="Angsana New" w:hAnsi="Angsana New" w:cs="Angsana New"/>
                <w:color w:val="auto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58DAA41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159,215</w:t>
            </w:r>
          </w:p>
        </w:tc>
        <w:tc>
          <w:tcPr>
            <w:tcW w:w="81" w:type="dxa"/>
          </w:tcPr>
          <w:p w14:paraId="06C96286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6D55929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82" w:type="dxa"/>
          </w:tcPr>
          <w:p w14:paraId="71CA79B8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AC838C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155,217</w:t>
            </w:r>
          </w:p>
        </w:tc>
        <w:tc>
          <w:tcPr>
            <w:tcW w:w="78" w:type="dxa"/>
          </w:tcPr>
          <w:p w14:paraId="183F8DDE" w14:textId="77777777" w:rsidR="003D0582" w:rsidRPr="003742D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93248CD" w14:textId="77777777" w:rsidR="003D0582" w:rsidRPr="003742D7" w:rsidRDefault="003D0582" w:rsidP="00A7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742D7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</w:tbl>
    <w:p w14:paraId="524C7473" w14:textId="70CD8524" w:rsidR="003D0582" w:rsidRDefault="003D0582" w:rsidP="003D0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24"/>
          <w:szCs w:val="24"/>
        </w:rPr>
      </w:pPr>
    </w:p>
    <w:p w14:paraId="5A1C315F" w14:textId="77777777" w:rsidR="003D0582" w:rsidRPr="00B33709" w:rsidRDefault="003D0582" w:rsidP="003D0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B33709">
        <w:rPr>
          <w:rFonts w:ascii="Angsana New" w:hAnsi="Angsana New"/>
          <w:i/>
          <w:iCs/>
          <w:sz w:val="32"/>
          <w:szCs w:val="32"/>
          <w:cs/>
        </w:rPr>
        <w:lastRenderedPageBreak/>
        <w:t>รายการอื่นที่เกี่ยวข้อง</w:t>
      </w:r>
    </w:p>
    <w:tbl>
      <w:tblPr>
        <w:tblW w:w="8158" w:type="dxa"/>
        <w:tblInd w:w="666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176"/>
        <w:gridCol w:w="1872"/>
        <w:gridCol w:w="126"/>
        <w:gridCol w:w="1984"/>
      </w:tblGrid>
      <w:tr w:rsidR="003D0582" w:rsidRPr="005E57E4" w14:paraId="0631601B" w14:textId="77777777" w:rsidTr="00D238F3">
        <w:trPr>
          <w:cantSplit/>
        </w:trPr>
        <w:tc>
          <w:tcPr>
            <w:tcW w:w="4176" w:type="dxa"/>
          </w:tcPr>
          <w:p w14:paraId="1D27EFF5" w14:textId="77777777" w:rsidR="003D0582" w:rsidRPr="005E57E4" w:rsidRDefault="003D0582" w:rsidP="007F43BD">
            <w:pPr>
              <w:pStyle w:val="1"/>
              <w:widowControl/>
              <w:ind w:left="15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82" w:type="dxa"/>
            <w:gridSpan w:val="3"/>
          </w:tcPr>
          <w:p w14:paraId="202D5562" w14:textId="54F72C80" w:rsidR="003D0582" w:rsidRPr="005E57E4" w:rsidRDefault="003D0582" w:rsidP="00424E9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5E57E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: </w:t>
            </w:r>
            <w:r w:rsidR="007F43BD" w:rsidRPr="005E57E4">
              <w:rPr>
                <w:rFonts w:ascii="Angsana New" w:hAnsi="Angsana New"/>
                <w:sz w:val="26"/>
                <w:szCs w:val="26"/>
                <w:cs/>
                <w:lang w:val="en-GB"/>
              </w:rPr>
              <w:t>พัน</w:t>
            </w:r>
            <w:r w:rsidRPr="005E57E4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บาท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E3A3D" w:rsidRPr="005E57E4" w14:paraId="65F46A87" w14:textId="77777777" w:rsidTr="00D238F3">
        <w:trPr>
          <w:cantSplit/>
        </w:trPr>
        <w:tc>
          <w:tcPr>
            <w:tcW w:w="4176" w:type="dxa"/>
          </w:tcPr>
          <w:p w14:paraId="2F409492" w14:textId="77777777" w:rsidR="00EE3A3D" w:rsidRPr="005E57E4" w:rsidRDefault="00EE3A3D" w:rsidP="007F43BD">
            <w:pPr>
              <w:pStyle w:val="1"/>
              <w:widowControl/>
              <w:ind w:left="15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2323BF1" w14:textId="2C78313E" w:rsidR="00EE3A3D" w:rsidRPr="005E57E4" w:rsidRDefault="00EE3A3D" w:rsidP="00C9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vAlign w:val="bottom"/>
          </w:tcPr>
          <w:p w14:paraId="1C325B27" w14:textId="77777777" w:rsidR="00EE3A3D" w:rsidRPr="005E57E4" w:rsidRDefault="00EE3A3D" w:rsidP="00C9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C6B9308" w14:textId="13CCEECE" w:rsidR="00EE3A3D" w:rsidRPr="005E57E4" w:rsidRDefault="00EE3A3D" w:rsidP="00C9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EE3A3D" w:rsidRPr="005E57E4" w14:paraId="350912F9" w14:textId="77777777" w:rsidTr="00D238F3">
        <w:trPr>
          <w:cantSplit/>
        </w:trPr>
        <w:tc>
          <w:tcPr>
            <w:tcW w:w="4176" w:type="dxa"/>
          </w:tcPr>
          <w:p w14:paraId="4796EC10" w14:textId="77777777" w:rsidR="00EE3A3D" w:rsidRPr="005E57E4" w:rsidRDefault="00EE3A3D" w:rsidP="007F43BD">
            <w:pPr>
              <w:pStyle w:val="1"/>
              <w:widowControl/>
              <w:ind w:left="15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82" w:type="dxa"/>
            <w:gridSpan w:val="3"/>
            <w:tcBorders>
              <w:bottom w:val="single" w:sz="4" w:space="0" w:color="auto"/>
            </w:tcBorders>
            <w:vAlign w:val="bottom"/>
          </w:tcPr>
          <w:p w14:paraId="0B4D7188" w14:textId="65AC1BDD" w:rsidR="00EE3A3D" w:rsidRPr="005E57E4" w:rsidRDefault="00EE3A3D" w:rsidP="00C9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E57E4">
              <w:rPr>
                <w:rFonts w:ascii="Angsana New" w:hAnsi="Angsana New"/>
                <w:sz w:val="26"/>
                <w:szCs w:val="26"/>
              </w:rPr>
              <w:t>31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</w:tr>
      <w:tr w:rsidR="00EE3A3D" w:rsidRPr="005E57E4" w14:paraId="1CF31146" w14:textId="77777777" w:rsidTr="00D238F3">
        <w:trPr>
          <w:cantSplit/>
        </w:trPr>
        <w:tc>
          <w:tcPr>
            <w:tcW w:w="4176" w:type="dxa"/>
          </w:tcPr>
          <w:p w14:paraId="14AB661F" w14:textId="77777777" w:rsidR="00EE3A3D" w:rsidRPr="005E57E4" w:rsidRDefault="00EE3A3D" w:rsidP="00681C27">
            <w:pPr>
              <w:pStyle w:val="1"/>
              <w:widowControl/>
              <w:ind w:left="15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4FA59" w14:textId="3AC5B9C2" w:rsidR="00EE3A3D" w:rsidRPr="005E57E4" w:rsidRDefault="00EE3A3D" w:rsidP="0068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76F51B0B" w14:textId="77777777" w:rsidR="00EE3A3D" w:rsidRPr="005E57E4" w:rsidRDefault="00EE3A3D" w:rsidP="0068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B78B9" w14:textId="4E742417" w:rsidR="00EE3A3D" w:rsidRPr="005E57E4" w:rsidRDefault="00EE3A3D" w:rsidP="0068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E3A3D" w:rsidRPr="005E57E4" w14:paraId="500C1D6C" w14:textId="77777777" w:rsidTr="00D238F3">
        <w:trPr>
          <w:cantSplit/>
        </w:trPr>
        <w:tc>
          <w:tcPr>
            <w:tcW w:w="4176" w:type="dxa"/>
          </w:tcPr>
          <w:p w14:paraId="3829A683" w14:textId="77777777" w:rsidR="00EE3A3D" w:rsidRPr="005E57E4" w:rsidRDefault="00EE3A3D" w:rsidP="00681C27">
            <w:pPr>
              <w:pStyle w:val="1"/>
              <w:widowControl/>
              <w:ind w:left="15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A879894" w14:textId="26E8D74C" w:rsidR="00EE3A3D" w:rsidRPr="005E57E4" w:rsidRDefault="00EE3A3D" w:rsidP="00D2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24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1,495</w:t>
            </w:r>
          </w:p>
        </w:tc>
        <w:tc>
          <w:tcPr>
            <w:tcW w:w="126" w:type="dxa"/>
          </w:tcPr>
          <w:p w14:paraId="4EF5473F" w14:textId="77777777" w:rsidR="00EE3A3D" w:rsidRPr="005E57E4" w:rsidRDefault="00EE3A3D" w:rsidP="00681C27">
            <w:pPr>
              <w:pStyle w:val="a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32BB21CA" w14:textId="554051CF" w:rsidR="00EE3A3D" w:rsidRPr="005E57E4" w:rsidRDefault="00EE3A3D" w:rsidP="00D2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24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1,414</w:t>
            </w:r>
          </w:p>
        </w:tc>
      </w:tr>
      <w:tr w:rsidR="00EE3A3D" w:rsidRPr="005E57E4" w14:paraId="559F0269" w14:textId="77777777" w:rsidTr="00D238F3">
        <w:trPr>
          <w:cantSplit/>
        </w:trPr>
        <w:tc>
          <w:tcPr>
            <w:tcW w:w="4176" w:type="dxa"/>
          </w:tcPr>
          <w:p w14:paraId="0DCF6646" w14:textId="502C5753" w:rsidR="00EE3A3D" w:rsidRPr="005E57E4" w:rsidRDefault="00EE3A3D" w:rsidP="00681C27">
            <w:pPr>
              <w:pStyle w:val="1"/>
              <w:widowControl/>
              <w:ind w:left="15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72" w:type="dxa"/>
          </w:tcPr>
          <w:p w14:paraId="72968AD3" w14:textId="0E995E12" w:rsidR="00EE3A3D" w:rsidRPr="005E57E4" w:rsidRDefault="00EE3A3D" w:rsidP="00D2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24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  <w:tc>
          <w:tcPr>
            <w:tcW w:w="126" w:type="dxa"/>
          </w:tcPr>
          <w:p w14:paraId="1458A79B" w14:textId="77777777" w:rsidR="00EE3A3D" w:rsidRPr="005E57E4" w:rsidRDefault="00EE3A3D" w:rsidP="00681C27">
            <w:pPr>
              <w:pStyle w:val="a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2822AEF7" w14:textId="199D7EAE" w:rsidR="00EE3A3D" w:rsidRPr="005E57E4" w:rsidRDefault="00EE3A3D" w:rsidP="00D2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24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</w:tr>
      <w:tr w:rsidR="00EE3A3D" w:rsidRPr="005E57E4" w14:paraId="02B1CCB7" w14:textId="77777777" w:rsidTr="00D238F3">
        <w:trPr>
          <w:cantSplit/>
        </w:trPr>
        <w:tc>
          <w:tcPr>
            <w:tcW w:w="4176" w:type="dxa"/>
          </w:tcPr>
          <w:p w14:paraId="6EBC5D7D" w14:textId="77777777" w:rsidR="00EE3A3D" w:rsidRPr="005E57E4" w:rsidRDefault="00EE3A3D" w:rsidP="00681C27">
            <w:pPr>
              <w:pStyle w:val="1"/>
              <w:widowControl/>
              <w:ind w:left="15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72" w:type="dxa"/>
          </w:tcPr>
          <w:p w14:paraId="78AAEC43" w14:textId="2D841AD0" w:rsidR="00EE3A3D" w:rsidRPr="005E57E4" w:rsidRDefault="00EE3A3D" w:rsidP="00D2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24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5E57E4">
              <w:rPr>
                <w:rFonts w:ascii="Angsana New" w:hAnsi="Angsana New"/>
                <w:sz w:val="26"/>
                <w:szCs w:val="26"/>
              </w:rPr>
              <w:t>,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>047</w:t>
            </w:r>
          </w:p>
        </w:tc>
        <w:tc>
          <w:tcPr>
            <w:tcW w:w="126" w:type="dxa"/>
          </w:tcPr>
          <w:p w14:paraId="5036BE86" w14:textId="77777777" w:rsidR="00EE3A3D" w:rsidRPr="005E57E4" w:rsidRDefault="00EE3A3D" w:rsidP="00681C27">
            <w:pPr>
              <w:pStyle w:val="a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5F380201" w14:textId="50D8E317" w:rsidR="00EE3A3D" w:rsidRPr="005E57E4" w:rsidRDefault="00EE3A3D" w:rsidP="00D2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24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4,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>543</w:t>
            </w:r>
          </w:p>
        </w:tc>
      </w:tr>
    </w:tbl>
    <w:p w14:paraId="5B095449" w14:textId="40056DF6" w:rsidR="008461A1" w:rsidRPr="005E57E4" w:rsidRDefault="008461A1" w:rsidP="003D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00"/>
        <w:jc w:val="thaiDistribute"/>
        <w:rPr>
          <w:rFonts w:ascii="Angsana New" w:hAnsi="Angsana New"/>
          <w:sz w:val="10"/>
          <w:szCs w:val="10"/>
        </w:rPr>
      </w:pPr>
    </w:p>
    <w:p w14:paraId="6B20BD48" w14:textId="78FF5AC2" w:rsidR="00351EFC" w:rsidRPr="00B33709" w:rsidRDefault="00351EFC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lang w:val="en-GB"/>
        </w:rPr>
      </w:pPr>
      <w:r w:rsidRPr="00B33709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tbl>
      <w:tblPr>
        <w:tblW w:w="8606" w:type="dxa"/>
        <w:tblInd w:w="666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078"/>
        <w:gridCol w:w="1269"/>
        <w:gridCol w:w="106"/>
        <w:gridCol w:w="1354"/>
        <w:gridCol w:w="106"/>
        <w:gridCol w:w="1269"/>
        <w:gridCol w:w="111"/>
        <w:gridCol w:w="1313"/>
      </w:tblGrid>
      <w:tr w:rsidR="001710BB" w:rsidRPr="005E57E4" w14:paraId="1AC4617E" w14:textId="77777777" w:rsidTr="004562C9">
        <w:trPr>
          <w:cantSplit/>
        </w:trPr>
        <w:tc>
          <w:tcPr>
            <w:tcW w:w="3078" w:type="dxa"/>
          </w:tcPr>
          <w:p w14:paraId="66F74127" w14:textId="77777777" w:rsidR="001710BB" w:rsidRPr="005E57E4" w:rsidRDefault="001710BB" w:rsidP="00FC03B9">
            <w:pPr>
              <w:pStyle w:val="ListParagraph"/>
              <w:tabs>
                <w:tab w:val="clear" w:pos="454"/>
              </w:tabs>
              <w:spacing w:line="240" w:lineRule="auto"/>
              <w:ind w:left="360" w:right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5524" w:type="dxa"/>
            <w:gridSpan w:val="7"/>
          </w:tcPr>
          <w:p w14:paraId="368B5839" w14:textId="77777777" w:rsidR="001710BB" w:rsidRPr="005E57E4" w:rsidRDefault="001710BB" w:rsidP="00FC03B9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1710BB" w:rsidRPr="005E57E4" w14:paraId="64E81C7A" w14:textId="77777777" w:rsidTr="004562C9">
        <w:trPr>
          <w:cantSplit/>
          <w:trHeight w:val="328"/>
        </w:trPr>
        <w:tc>
          <w:tcPr>
            <w:tcW w:w="3078" w:type="dxa"/>
          </w:tcPr>
          <w:p w14:paraId="7ADCEFFE" w14:textId="77777777" w:rsidR="001710BB" w:rsidRPr="005E57E4" w:rsidRDefault="001710BB" w:rsidP="00FC03B9">
            <w:pPr>
              <w:tabs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25" w:type="dxa"/>
            <w:gridSpan w:val="3"/>
          </w:tcPr>
          <w:p w14:paraId="08EFDF95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06" w:type="dxa"/>
          </w:tcPr>
          <w:p w14:paraId="756117CA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8DA9739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1710BB" w:rsidRPr="005E57E4" w14:paraId="5B72AD8B" w14:textId="77777777" w:rsidTr="004562C9">
        <w:trPr>
          <w:cantSplit/>
        </w:trPr>
        <w:tc>
          <w:tcPr>
            <w:tcW w:w="3078" w:type="dxa"/>
          </w:tcPr>
          <w:p w14:paraId="37996C0E" w14:textId="77777777" w:rsidR="001710BB" w:rsidRPr="005E57E4" w:rsidRDefault="001710BB" w:rsidP="00FC03B9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338F8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E57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93D3A71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7CB4E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31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E57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6" w:type="dxa"/>
          </w:tcPr>
          <w:p w14:paraId="393F4967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BEFB4A2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E57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1" w:type="dxa"/>
            <w:tcBorders>
              <w:top w:val="single" w:sz="4" w:space="0" w:color="auto"/>
            </w:tcBorders>
            <w:vAlign w:val="bottom"/>
          </w:tcPr>
          <w:p w14:paraId="45F177E1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0C216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31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E57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710BB" w:rsidRPr="005E57E4" w14:paraId="0698EDDD" w14:textId="77777777" w:rsidTr="004562C9">
        <w:trPr>
          <w:cantSplit/>
        </w:trPr>
        <w:tc>
          <w:tcPr>
            <w:tcW w:w="3078" w:type="dxa"/>
            <w:vAlign w:val="bottom"/>
          </w:tcPr>
          <w:p w14:paraId="59788862" w14:textId="77777777" w:rsidR="001710BB" w:rsidRPr="005E57E4" w:rsidRDefault="001710BB" w:rsidP="0074456C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69" w:type="dxa"/>
          </w:tcPr>
          <w:p w14:paraId="0014FE1C" w14:textId="77777777" w:rsidR="001710BB" w:rsidRPr="005E57E4" w:rsidRDefault="001710BB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06517DE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4" w:type="dxa"/>
          </w:tcPr>
          <w:p w14:paraId="01517320" w14:textId="77777777" w:rsidR="001710BB" w:rsidRPr="005E57E4" w:rsidRDefault="001710BB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CBA3AB7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F6B38C6" w14:textId="77777777" w:rsidR="001710BB" w:rsidRPr="005E57E4" w:rsidRDefault="001710BB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" w:type="dxa"/>
          </w:tcPr>
          <w:p w14:paraId="4F6DF568" w14:textId="77777777" w:rsidR="001710BB" w:rsidRPr="005E57E4" w:rsidRDefault="001710BB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486C878C" w14:textId="77777777" w:rsidR="001710BB" w:rsidRPr="005E57E4" w:rsidRDefault="001710BB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65D4" w:rsidRPr="005E57E4" w14:paraId="213DC95E" w14:textId="77777777" w:rsidTr="004562C9">
        <w:trPr>
          <w:cantSplit/>
        </w:trPr>
        <w:tc>
          <w:tcPr>
            <w:tcW w:w="3078" w:type="dxa"/>
            <w:vAlign w:val="bottom"/>
          </w:tcPr>
          <w:p w14:paraId="33E9EF42" w14:textId="77777777" w:rsidR="000465D4" w:rsidRPr="005E57E4" w:rsidRDefault="000465D4" w:rsidP="000465D4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>390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308C84C1" w14:textId="3940FEBC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30,609</w:t>
            </w:r>
          </w:p>
        </w:tc>
        <w:tc>
          <w:tcPr>
            <w:tcW w:w="106" w:type="dxa"/>
          </w:tcPr>
          <w:p w14:paraId="19CDA86C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1C2F594" w14:textId="7EEC8918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50,109</w:t>
            </w:r>
          </w:p>
        </w:tc>
        <w:tc>
          <w:tcPr>
            <w:tcW w:w="106" w:type="dxa"/>
          </w:tcPr>
          <w:p w14:paraId="2F53E70A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0D32DEC" w14:textId="65B28358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30,609</w:t>
            </w:r>
          </w:p>
        </w:tc>
        <w:tc>
          <w:tcPr>
            <w:tcW w:w="111" w:type="dxa"/>
          </w:tcPr>
          <w:p w14:paraId="00958590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03319C17" w14:textId="32F38A12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50,109</w:t>
            </w:r>
          </w:p>
        </w:tc>
      </w:tr>
      <w:tr w:rsidR="000465D4" w:rsidRPr="005E57E4" w14:paraId="7037CA9B" w14:textId="77777777" w:rsidTr="004562C9">
        <w:trPr>
          <w:cantSplit/>
        </w:trPr>
        <w:tc>
          <w:tcPr>
            <w:tcW w:w="3078" w:type="dxa"/>
            <w:vAlign w:val="bottom"/>
          </w:tcPr>
          <w:p w14:paraId="5A62E42A" w14:textId="77777777" w:rsidR="000465D4" w:rsidRPr="005E57E4" w:rsidRDefault="000465D4" w:rsidP="000465D4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>140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1ED7F59D" w14:textId="44049594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93,200</w:t>
            </w:r>
          </w:p>
        </w:tc>
        <w:tc>
          <w:tcPr>
            <w:tcW w:w="106" w:type="dxa"/>
          </w:tcPr>
          <w:p w14:paraId="5DF65BCE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4F2CCA86" w14:textId="1C932A3A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99,050</w:t>
            </w:r>
          </w:p>
        </w:tc>
        <w:tc>
          <w:tcPr>
            <w:tcW w:w="106" w:type="dxa"/>
          </w:tcPr>
          <w:p w14:paraId="0462449C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8EEC48D" w14:textId="0CFEFB7F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93,200</w:t>
            </w:r>
          </w:p>
        </w:tc>
        <w:tc>
          <w:tcPr>
            <w:tcW w:w="111" w:type="dxa"/>
          </w:tcPr>
          <w:p w14:paraId="0AF731B0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4839E5F5" w14:textId="65200CFF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99,050</w:t>
            </w:r>
          </w:p>
        </w:tc>
      </w:tr>
      <w:tr w:rsidR="000465D4" w:rsidRPr="005E57E4" w14:paraId="17DD3310" w14:textId="77777777" w:rsidTr="004562C9">
        <w:trPr>
          <w:cantSplit/>
        </w:trPr>
        <w:tc>
          <w:tcPr>
            <w:tcW w:w="3078" w:type="dxa"/>
            <w:vAlign w:val="bottom"/>
          </w:tcPr>
          <w:p w14:paraId="27649E03" w14:textId="77777777" w:rsidR="000465D4" w:rsidRPr="005E57E4" w:rsidRDefault="000465D4" w:rsidP="000465D4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>60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5A0E9CC0" w14:textId="199F838E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39,600</w:t>
            </w:r>
          </w:p>
        </w:tc>
        <w:tc>
          <w:tcPr>
            <w:tcW w:w="106" w:type="dxa"/>
          </w:tcPr>
          <w:p w14:paraId="7DA04C69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9A0501C" w14:textId="24D430FD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42,150</w:t>
            </w:r>
          </w:p>
        </w:tc>
        <w:tc>
          <w:tcPr>
            <w:tcW w:w="106" w:type="dxa"/>
          </w:tcPr>
          <w:p w14:paraId="662DEE4D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B1BFFA7" w14:textId="65E411F3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39,600</w:t>
            </w:r>
          </w:p>
        </w:tc>
        <w:tc>
          <w:tcPr>
            <w:tcW w:w="111" w:type="dxa"/>
          </w:tcPr>
          <w:p w14:paraId="4C2B70ED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399803F9" w14:textId="5CE3CF9A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42,150</w:t>
            </w:r>
          </w:p>
        </w:tc>
      </w:tr>
      <w:tr w:rsidR="000465D4" w:rsidRPr="005E57E4" w14:paraId="4A0E9475" w14:textId="77777777" w:rsidTr="004562C9">
        <w:trPr>
          <w:cantSplit/>
        </w:trPr>
        <w:tc>
          <w:tcPr>
            <w:tcW w:w="3078" w:type="dxa"/>
            <w:vAlign w:val="bottom"/>
          </w:tcPr>
          <w:p w14:paraId="1BFCAADB" w14:textId="77777777" w:rsidR="000465D4" w:rsidRPr="005E57E4" w:rsidRDefault="000465D4" w:rsidP="000465D4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>225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50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47335652" w14:textId="2AA02FC6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148,700</w:t>
            </w:r>
          </w:p>
        </w:tc>
        <w:tc>
          <w:tcPr>
            <w:tcW w:w="106" w:type="dxa"/>
          </w:tcPr>
          <w:p w14:paraId="17835B90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4" w:type="dxa"/>
          </w:tcPr>
          <w:p w14:paraId="255C59A3" w14:textId="0FBC69D3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158,300</w:t>
            </w:r>
          </w:p>
        </w:tc>
        <w:tc>
          <w:tcPr>
            <w:tcW w:w="106" w:type="dxa"/>
          </w:tcPr>
          <w:p w14:paraId="62E79023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8918B52" w14:textId="5D883398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329AA540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71C267A2" w14:textId="4CBCAAC4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465D4" w:rsidRPr="005E57E4" w14:paraId="0BF915BA" w14:textId="77777777" w:rsidTr="004562C9">
        <w:trPr>
          <w:cantSplit/>
        </w:trPr>
        <w:tc>
          <w:tcPr>
            <w:tcW w:w="3078" w:type="dxa"/>
            <w:vAlign w:val="bottom"/>
          </w:tcPr>
          <w:p w14:paraId="2C6227D8" w14:textId="77777777" w:rsidR="000465D4" w:rsidRPr="005E57E4" w:rsidRDefault="000465D4" w:rsidP="000465D4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>174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50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4C9F4D0E" w14:textId="7CEFFD83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119,500</w:t>
            </w:r>
          </w:p>
        </w:tc>
        <w:tc>
          <w:tcPr>
            <w:tcW w:w="106" w:type="dxa"/>
          </w:tcPr>
          <w:p w14:paraId="165BE5C9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E8AFF5F" w14:textId="55E06DFA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127,000</w:t>
            </w:r>
          </w:p>
        </w:tc>
        <w:tc>
          <w:tcPr>
            <w:tcW w:w="106" w:type="dxa"/>
          </w:tcPr>
          <w:p w14:paraId="1573D7ED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82F4E9B" w14:textId="6623DCBE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69E749ED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690BFD16" w14:textId="704018C9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465D4" w:rsidRPr="005E57E4" w14:paraId="2C2EF35F" w14:textId="77777777" w:rsidTr="004562C9">
        <w:trPr>
          <w:cantSplit/>
        </w:trPr>
        <w:tc>
          <w:tcPr>
            <w:tcW w:w="3078" w:type="dxa"/>
            <w:vAlign w:val="bottom"/>
          </w:tcPr>
          <w:p w14:paraId="6DC34726" w14:textId="77777777" w:rsidR="000465D4" w:rsidRPr="005E57E4" w:rsidRDefault="000465D4" w:rsidP="000465D4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>150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778D810D" w14:textId="6603B7AD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06" w:type="dxa"/>
          </w:tcPr>
          <w:p w14:paraId="0A9CC07E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A91637C" w14:textId="1B7E3967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06" w:type="dxa"/>
          </w:tcPr>
          <w:p w14:paraId="76A27159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0E35359" w14:textId="70C5654A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3C016C74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1DAA5FEE" w14:textId="255AE1AD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465D4" w:rsidRPr="005E57E4" w14:paraId="5A1CE6A1" w14:textId="77777777" w:rsidTr="004562C9">
        <w:trPr>
          <w:cantSplit/>
        </w:trPr>
        <w:tc>
          <w:tcPr>
            <w:tcW w:w="3078" w:type="dxa"/>
            <w:vAlign w:val="bottom"/>
          </w:tcPr>
          <w:p w14:paraId="203B490C" w14:textId="77777777" w:rsidR="000465D4" w:rsidRPr="005E57E4" w:rsidRDefault="000465D4" w:rsidP="000465D4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>250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1D6E1A6B" w14:textId="2A906BA3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242,740</w:t>
            </w:r>
          </w:p>
        </w:tc>
        <w:tc>
          <w:tcPr>
            <w:tcW w:w="106" w:type="dxa"/>
          </w:tcPr>
          <w:p w14:paraId="23F8322C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3A9776A" w14:textId="5C8A1B28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242,740</w:t>
            </w:r>
          </w:p>
        </w:tc>
        <w:tc>
          <w:tcPr>
            <w:tcW w:w="106" w:type="dxa"/>
          </w:tcPr>
          <w:p w14:paraId="1756BE2E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5CAA5AD" w14:textId="039D9F68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7A42DC2C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72058DC6" w14:textId="7C6F3C1F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465D4" w:rsidRPr="005E57E4" w14:paraId="7FC82573" w14:textId="77777777" w:rsidTr="004562C9">
        <w:trPr>
          <w:cantSplit/>
        </w:trPr>
        <w:tc>
          <w:tcPr>
            <w:tcW w:w="3078" w:type="dxa"/>
            <w:vAlign w:val="bottom"/>
          </w:tcPr>
          <w:p w14:paraId="21C89884" w14:textId="77777777" w:rsidR="000465D4" w:rsidRPr="005E57E4" w:rsidRDefault="000465D4" w:rsidP="000465D4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>37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278FB441" w14:textId="5262658D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28,360</w:t>
            </w:r>
          </w:p>
        </w:tc>
        <w:tc>
          <w:tcPr>
            <w:tcW w:w="106" w:type="dxa"/>
          </w:tcPr>
          <w:p w14:paraId="4F02F336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F39310A" w14:textId="2FF1B9B1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28,360</w:t>
            </w:r>
          </w:p>
        </w:tc>
        <w:tc>
          <w:tcPr>
            <w:tcW w:w="106" w:type="dxa"/>
          </w:tcPr>
          <w:p w14:paraId="101B1EFB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B804E8F" w14:textId="72D40E2D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0452B9D1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74AF2FC2" w14:textId="08907463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465D4" w:rsidRPr="005E57E4" w14:paraId="67AE5222" w14:textId="77777777" w:rsidTr="004562C9">
        <w:trPr>
          <w:cantSplit/>
        </w:trPr>
        <w:tc>
          <w:tcPr>
            <w:tcW w:w="3078" w:type="dxa"/>
            <w:vAlign w:val="bottom"/>
          </w:tcPr>
          <w:p w14:paraId="3C51B645" w14:textId="77777777" w:rsidR="000465D4" w:rsidRPr="005E57E4" w:rsidRDefault="000465D4" w:rsidP="0074456C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25CA5AE5" w14:textId="28CDAE44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852,709</w:t>
            </w:r>
          </w:p>
        </w:tc>
        <w:tc>
          <w:tcPr>
            <w:tcW w:w="106" w:type="dxa"/>
          </w:tcPr>
          <w:p w14:paraId="5F0DD742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107F78A" w14:textId="11B3B466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897,709</w:t>
            </w:r>
          </w:p>
        </w:tc>
        <w:tc>
          <w:tcPr>
            <w:tcW w:w="106" w:type="dxa"/>
          </w:tcPr>
          <w:p w14:paraId="19B02694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5C4AD25" w14:textId="7890A002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163,409</w:t>
            </w:r>
          </w:p>
        </w:tc>
        <w:tc>
          <w:tcPr>
            <w:tcW w:w="111" w:type="dxa"/>
          </w:tcPr>
          <w:p w14:paraId="353332D1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0831559E" w14:textId="366E0A0E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191,309</w:t>
            </w:r>
          </w:p>
        </w:tc>
      </w:tr>
      <w:tr w:rsidR="000465D4" w:rsidRPr="005E57E4" w14:paraId="4744B216" w14:textId="77777777" w:rsidTr="004562C9">
        <w:trPr>
          <w:cantSplit/>
        </w:trPr>
        <w:tc>
          <w:tcPr>
            <w:tcW w:w="3078" w:type="dxa"/>
            <w:vAlign w:val="bottom"/>
          </w:tcPr>
          <w:p w14:paraId="2591C3FC" w14:textId="0AFEF55F" w:rsidR="000465D4" w:rsidRPr="005E57E4" w:rsidRDefault="000465D4" w:rsidP="0074456C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74456C"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269" w:type="dxa"/>
            <w:shd w:val="clear" w:color="auto" w:fill="auto"/>
          </w:tcPr>
          <w:p w14:paraId="64186805" w14:textId="217EEACB" w:rsidR="000465D4" w:rsidRPr="005E57E4" w:rsidRDefault="000465D4" w:rsidP="00456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(1,3</w:t>
            </w:r>
            <w:r w:rsidR="0018182B" w:rsidRPr="005E57E4">
              <w:rPr>
                <w:rFonts w:ascii="Angsana New" w:hAnsi="Angsana New"/>
                <w:sz w:val="26"/>
                <w:szCs w:val="26"/>
              </w:rPr>
              <w:t>49</w:t>
            </w:r>
            <w:r w:rsidRPr="005E57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175B80FA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2C6FC5A5" w14:textId="78E03648" w:rsidR="000465D4" w:rsidRPr="005E57E4" w:rsidRDefault="000465D4" w:rsidP="007E0C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E57E4">
              <w:rPr>
                <w:rFonts w:ascii="Angsana New" w:hAnsi="Angsana New"/>
                <w:sz w:val="26"/>
                <w:szCs w:val="26"/>
              </w:rPr>
              <w:t>1,463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6" w:type="dxa"/>
          </w:tcPr>
          <w:p w14:paraId="56FE2814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F5458A3" w14:textId="32BAB928" w:rsidR="000465D4" w:rsidRPr="005E57E4" w:rsidRDefault="000465D4" w:rsidP="00456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11D94919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57D5FC80" w14:textId="6FEF4CD1" w:rsidR="000465D4" w:rsidRPr="005E57E4" w:rsidRDefault="000465D4" w:rsidP="00456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D0582" w:rsidRPr="005E57E4" w14:paraId="350E11F3" w14:textId="77777777" w:rsidTr="004562C9">
        <w:trPr>
          <w:cantSplit/>
        </w:trPr>
        <w:tc>
          <w:tcPr>
            <w:tcW w:w="3078" w:type="dxa"/>
            <w:vAlign w:val="bottom"/>
          </w:tcPr>
          <w:p w14:paraId="674BB33B" w14:textId="57CADD67" w:rsidR="003D0582" w:rsidRPr="005E57E4" w:rsidRDefault="003D0582" w:rsidP="0074456C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5E27CBD4" w14:textId="163779C1" w:rsidR="003D0582" w:rsidRPr="005E57E4" w:rsidRDefault="003D0582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851,3</w:t>
            </w:r>
            <w:r w:rsidR="0018182B" w:rsidRPr="005E57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6" w:type="dxa"/>
          </w:tcPr>
          <w:p w14:paraId="37C36559" w14:textId="77777777" w:rsidR="003D0582" w:rsidRPr="005E57E4" w:rsidRDefault="003D0582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E13DF4C" w14:textId="18D8A636" w:rsidR="003D0582" w:rsidRPr="005E57E4" w:rsidRDefault="003D0582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896,246</w:t>
            </w:r>
          </w:p>
        </w:tc>
        <w:tc>
          <w:tcPr>
            <w:tcW w:w="106" w:type="dxa"/>
          </w:tcPr>
          <w:p w14:paraId="3B6A49E4" w14:textId="77777777" w:rsidR="003D0582" w:rsidRPr="005E57E4" w:rsidRDefault="003D0582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7A17D27" w14:textId="340AA330" w:rsidR="003D0582" w:rsidRPr="005E57E4" w:rsidRDefault="00E92F4E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163,409</w:t>
            </w:r>
          </w:p>
        </w:tc>
        <w:tc>
          <w:tcPr>
            <w:tcW w:w="111" w:type="dxa"/>
          </w:tcPr>
          <w:p w14:paraId="094B2C65" w14:textId="77777777" w:rsidR="003D0582" w:rsidRPr="005E57E4" w:rsidRDefault="003D0582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23F2CF79" w14:textId="591DE07A" w:rsidR="003D0582" w:rsidRPr="005E57E4" w:rsidRDefault="00E92F4E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191,309</w:t>
            </w:r>
          </w:p>
        </w:tc>
      </w:tr>
      <w:tr w:rsidR="000465D4" w:rsidRPr="005E57E4" w14:paraId="4E8783E5" w14:textId="77777777" w:rsidTr="004562C9">
        <w:trPr>
          <w:cantSplit/>
        </w:trPr>
        <w:tc>
          <w:tcPr>
            <w:tcW w:w="3078" w:type="dxa"/>
            <w:vAlign w:val="bottom"/>
          </w:tcPr>
          <w:p w14:paraId="3170CBF0" w14:textId="4F8AB76B" w:rsidR="000465D4" w:rsidRPr="005E57E4" w:rsidRDefault="008461A1" w:rsidP="0074456C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74456C"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  <w:r w:rsidR="000465D4"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14:paraId="4F4C76C6" w14:textId="3A269D5F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(185,92</w:t>
            </w:r>
            <w:r w:rsidR="00E92F4E" w:rsidRPr="005E57E4">
              <w:rPr>
                <w:rFonts w:ascii="Angsana New" w:hAnsi="Angsana New"/>
                <w:sz w:val="26"/>
                <w:szCs w:val="26"/>
              </w:rPr>
              <w:t>4</w:t>
            </w:r>
            <w:r w:rsidRPr="005E57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437579CC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4" w:type="dxa"/>
          </w:tcPr>
          <w:p w14:paraId="0CCE6838" w14:textId="3F0F619F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E57E4">
              <w:rPr>
                <w:rFonts w:ascii="Angsana New" w:hAnsi="Angsana New"/>
                <w:sz w:val="26"/>
                <w:szCs w:val="26"/>
              </w:rPr>
              <w:t>190,515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6" w:type="dxa"/>
          </w:tcPr>
          <w:p w14:paraId="6580EF67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1E6D3210" w14:textId="243CB9FC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(64</w:t>
            </w:r>
            <w:r w:rsidRPr="005E57E4">
              <w:rPr>
                <w:rFonts w:ascii="Angsana New" w:hAnsi="Angsana New"/>
                <w:sz w:val="26"/>
                <w:szCs w:val="26"/>
              </w:rPr>
              <w:t>,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>209)</w:t>
            </w:r>
          </w:p>
        </w:tc>
        <w:tc>
          <w:tcPr>
            <w:tcW w:w="111" w:type="dxa"/>
          </w:tcPr>
          <w:p w14:paraId="5E265C03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00A4D4E2" w14:textId="4AB3A3D1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E57E4">
              <w:rPr>
                <w:rFonts w:ascii="Angsana New" w:hAnsi="Angsana New"/>
                <w:sz w:val="26"/>
                <w:szCs w:val="26"/>
              </w:rPr>
              <w:t>83,709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465D4" w:rsidRPr="005E57E4" w14:paraId="378F8175" w14:textId="77777777" w:rsidTr="004562C9">
        <w:trPr>
          <w:cantSplit/>
        </w:trPr>
        <w:tc>
          <w:tcPr>
            <w:tcW w:w="3078" w:type="dxa"/>
            <w:vAlign w:val="center"/>
          </w:tcPr>
          <w:p w14:paraId="3FDBBEF6" w14:textId="76FF6F4B" w:rsidR="000465D4" w:rsidRPr="005E57E4" w:rsidRDefault="00E92F4E" w:rsidP="0074456C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C39AF58" w14:textId="68A05606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665,436</w:t>
            </w:r>
          </w:p>
        </w:tc>
        <w:tc>
          <w:tcPr>
            <w:tcW w:w="106" w:type="dxa"/>
          </w:tcPr>
          <w:p w14:paraId="7C08A3D9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12" w:space="0" w:color="auto"/>
            </w:tcBorders>
          </w:tcPr>
          <w:p w14:paraId="7282B6C9" w14:textId="2E267B5A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705,731</w:t>
            </w:r>
          </w:p>
        </w:tc>
        <w:tc>
          <w:tcPr>
            <w:tcW w:w="106" w:type="dxa"/>
          </w:tcPr>
          <w:p w14:paraId="1BAB4012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3C5C08B" w14:textId="46B2C7FC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99</w:t>
            </w:r>
            <w:r w:rsidRPr="005E57E4">
              <w:rPr>
                <w:rFonts w:ascii="Angsana New" w:hAnsi="Angsana New"/>
                <w:sz w:val="26"/>
                <w:szCs w:val="26"/>
              </w:rPr>
              <w:t>,200</w:t>
            </w:r>
          </w:p>
        </w:tc>
        <w:tc>
          <w:tcPr>
            <w:tcW w:w="111" w:type="dxa"/>
          </w:tcPr>
          <w:p w14:paraId="24784B58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12" w:space="0" w:color="auto"/>
            </w:tcBorders>
          </w:tcPr>
          <w:p w14:paraId="35EF474F" w14:textId="77C85320" w:rsidR="000465D4" w:rsidRPr="005E57E4" w:rsidRDefault="000465D4" w:rsidP="0045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107,600</w:t>
            </w:r>
          </w:p>
        </w:tc>
      </w:tr>
    </w:tbl>
    <w:p w14:paraId="08BB3590" w14:textId="16904A11" w:rsidR="001710BB" w:rsidRPr="00C15E34" w:rsidRDefault="001710BB" w:rsidP="000F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378661CC" w14:textId="0D2FF0DA" w:rsidR="005B2DB0" w:rsidRPr="00B33709" w:rsidRDefault="005B2DB0" w:rsidP="000F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6"/>
          <w:sz w:val="32"/>
          <w:szCs w:val="32"/>
          <w:cs/>
        </w:rPr>
        <w:t xml:space="preserve">รายการเคลื่อนไหวสำหรับงวดสามเดือนสิ้นสุดวันที่ </w:t>
      </w:r>
      <w:r w:rsidRPr="00B33709">
        <w:rPr>
          <w:rFonts w:ascii="Angsana New" w:hAnsi="Angsana New"/>
          <w:spacing w:val="6"/>
          <w:sz w:val="32"/>
          <w:szCs w:val="32"/>
        </w:rPr>
        <w:t xml:space="preserve">31 </w:t>
      </w:r>
      <w:r w:rsidRPr="00B33709">
        <w:rPr>
          <w:rFonts w:ascii="Angsana New" w:hAnsi="Angsana New"/>
          <w:spacing w:val="6"/>
          <w:sz w:val="32"/>
          <w:szCs w:val="32"/>
          <w:cs/>
        </w:rPr>
        <w:t xml:space="preserve">มีนาคม </w:t>
      </w:r>
      <w:r w:rsidRPr="00B33709">
        <w:rPr>
          <w:rFonts w:ascii="Angsana New" w:hAnsi="Angsana New"/>
          <w:spacing w:val="6"/>
          <w:sz w:val="32"/>
          <w:szCs w:val="32"/>
        </w:rPr>
        <w:t>2563</w:t>
      </w:r>
      <w:r w:rsidRPr="00B33709">
        <w:rPr>
          <w:rFonts w:ascii="Angsana New" w:hAnsi="Angsana New"/>
          <w:spacing w:val="6"/>
          <w:sz w:val="32"/>
          <w:szCs w:val="32"/>
          <w:cs/>
        </w:rPr>
        <w:t xml:space="preserve"> และสำหรับปีสิ้นสุดวันที่ </w:t>
      </w:r>
      <w:r w:rsidRPr="00B33709">
        <w:rPr>
          <w:rFonts w:ascii="Angsana New" w:hAnsi="Angsana New"/>
          <w:sz w:val="32"/>
          <w:szCs w:val="32"/>
        </w:rPr>
        <w:t>31</w:t>
      </w:r>
      <w:r w:rsidRPr="00B3370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33709">
        <w:rPr>
          <w:rFonts w:ascii="Angsana New" w:hAnsi="Angsana New"/>
          <w:sz w:val="32"/>
          <w:szCs w:val="32"/>
        </w:rPr>
        <w:t>2562</w:t>
      </w:r>
      <w:r w:rsidRPr="00B33709">
        <w:rPr>
          <w:rFonts w:ascii="Angsana New" w:hAnsi="Angsana New"/>
          <w:sz w:val="32"/>
          <w:szCs w:val="32"/>
          <w:cs/>
        </w:rPr>
        <w:t xml:space="preserve"> ของเงินกู้ยืมระยะยาว มีดังนี้</w:t>
      </w:r>
    </w:p>
    <w:tbl>
      <w:tblPr>
        <w:tblW w:w="8604" w:type="dxa"/>
        <w:tblInd w:w="66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78"/>
        <w:gridCol w:w="1269"/>
        <w:gridCol w:w="99"/>
        <w:gridCol w:w="1359"/>
        <w:gridCol w:w="108"/>
        <w:gridCol w:w="1269"/>
        <w:gridCol w:w="112"/>
        <w:gridCol w:w="1310"/>
      </w:tblGrid>
      <w:tr w:rsidR="008B4336" w:rsidRPr="005E57E4" w14:paraId="35AE0B96" w14:textId="77777777" w:rsidTr="0037005E">
        <w:trPr>
          <w:cantSplit/>
        </w:trPr>
        <w:tc>
          <w:tcPr>
            <w:tcW w:w="3078" w:type="dxa"/>
          </w:tcPr>
          <w:p w14:paraId="455FDB7A" w14:textId="77777777" w:rsidR="008B4336" w:rsidRPr="005E57E4" w:rsidRDefault="008B4336" w:rsidP="00510896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526" w:type="dxa"/>
            <w:gridSpan w:val="7"/>
          </w:tcPr>
          <w:p w14:paraId="0973AC84" w14:textId="77777777" w:rsidR="008B4336" w:rsidRPr="005E57E4" w:rsidRDefault="008B4336" w:rsidP="00FC03B9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8B4336" w:rsidRPr="005E57E4" w14:paraId="5BE3EF74" w14:textId="77777777" w:rsidTr="0037005E">
        <w:trPr>
          <w:cantSplit/>
          <w:trHeight w:val="328"/>
        </w:trPr>
        <w:tc>
          <w:tcPr>
            <w:tcW w:w="3078" w:type="dxa"/>
          </w:tcPr>
          <w:p w14:paraId="70FF45D7" w14:textId="77777777" w:rsidR="008B4336" w:rsidRPr="005E57E4" w:rsidRDefault="008B4336" w:rsidP="00510896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3"/>
          </w:tcPr>
          <w:p w14:paraId="0C274CD5" w14:textId="77777777" w:rsidR="008B4336" w:rsidRPr="005E57E4" w:rsidRDefault="008B4336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5ABB4771" w14:textId="77777777" w:rsidR="008B4336" w:rsidRPr="005E57E4" w:rsidRDefault="008B4336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</w:tcPr>
          <w:p w14:paraId="5DB09F81" w14:textId="77777777" w:rsidR="008B4336" w:rsidRPr="005E57E4" w:rsidRDefault="008B4336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8B4336" w:rsidRPr="005E57E4" w14:paraId="748BFA8A" w14:textId="77777777" w:rsidTr="0037005E">
        <w:trPr>
          <w:cantSplit/>
        </w:trPr>
        <w:tc>
          <w:tcPr>
            <w:tcW w:w="3078" w:type="dxa"/>
          </w:tcPr>
          <w:p w14:paraId="52661BF1" w14:textId="77777777" w:rsidR="008B4336" w:rsidRPr="005E57E4" w:rsidRDefault="008B4336" w:rsidP="00510896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ACE7C" w14:textId="77777777" w:rsidR="008B4336" w:rsidRPr="005E57E4" w:rsidRDefault="008B4336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E57E4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5E57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5E57E4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7AE02E08" w14:textId="77777777" w:rsidR="008B4336" w:rsidRPr="005E57E4" w:rsidRDefault="008B4336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2D196" w14:textId="77777777" w:rsidR="008B4336" w:rsidRPr="005E57E4" w:rsidRDefault="008B4336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E57E4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5E57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E57E4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08" w:type="dxa"/>
          </w:tcPr>
          <w:p w14:paraId="553F1187" w14:textId="77777777" w:rsidR="008B4336" w:rsidRPr="005E57E4" w:rsidRDefault="008B4336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F903E0F" w14:textId="77777777" w:rsidR="008B4336" w:rsidRPr="005E57E4" w:rsidRDefault="008B4336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E57E4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5E57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5E57E4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0BA9B35F" w14:textId="77777777" w:rsidR="008B4336" w:rsidRPr="005E57E4" w:rsidRDefault="008B4336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308F9" w14:textId="77777777" w:rsidR="008B4336" w:rsidRPr="005E57E4" w:rsidRDefault="008B4336" w:rsidP="00FC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E57E4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5E57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E57E4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0465D4" w:rsidRPr="005E57E4" w14:paraId="1387DE02" w14:textId="77777777" w:rsidTr="0037005E">
        <w:trPr>
          <w:cantSplit/>
        </w:trPr>
        <w:tc>
          <w:tcPr>
            <w:tcW w:w="3078" w:type="dxa"/>
          </w:tcPr>
          <w:p w14:paraId="39178847" w14:textId="77777777" w:rsidR="000465D4" w:rsidRPr="005E57E4" w:rsidRDefault="000465D4" w:rsidP="00510896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 ณ วันต้นงวด/ปี</w:t>
            </w:r>
          </w:p>
        </w:tc>
        <w:tc>
          <w:tcPr>
            <w:tcW w:w="1269" w:type="dxa"/>
          </w:tcPr>
          <w:p w14:paraId="56D3E748" w14:textId="18673239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89</w:t>
            </w:r>
            <w:r w:rsidR="009F0D66" w:rsidRPr="005E57E4">
              <w:rPr>
                <w:rFonts w:ascii="Angsana New" w:hAnsi="Angsana New"/>
                <w:sz w:val="26"/>
                <w:szCs w:val="26"/>
              </w:rPr>
              <w:t>6,246</w:t>
            </w:r>
          </w:p>
        </w:tc>
        <w:tc>
          <w:tcPr>
            <w:tcW w:w="99" w:type="dxa"/>
          </w:tcPr>
          <w:p w14:paraId="1A5C86AE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</w:tcPr>
          <w:p w14:paraId="6AA78CA9" w14:textId="4D33F2B1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1,009,319</w:t>
            </w:r>
          </w:p>
        </w:tc>
        <w:tc>
          <w:tcPr>
            <w:tcW w:w="108" w:type="dxa"/>
          </w:tcPr>
          <w:p w14:paraId="38CC2C3A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BC97814" w14:textId="552D2318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191</w:t>
            </w:r>
            <w:r w:rsidRPr="005E57E4">
              <w:rPr>
                <w:rFonts w:ascii="Angsana New" w:hAnsi="Angsana New"/>
                <w:sz w:val="26"/>
                <w:szCs w:val="26"/>
              </w:rPr>
              <w:t>,309</w:t>
            </w:r>
          </w:p>
        </w:tc>
        <w:tc>
          <w:tcPr>
            <w:tcW w:w="112" w:type="dxa"/>
          </w:tcPr>
          <w:p w14:paraId="4B1043EC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4A0A9877" w14:textId="34A7BE15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302,909</w:t>
            </w:r>
          </w:p>
        </w:tc>
      </w:tr>
      <w:tr w:rsidR="000465D4" w:rsidRPr="005E57E4" w14:paraId="330F32F1" w14:textId="77777777" w:rsidTr="0037005E">
        <w:trPr>
          <w:cantSplit/>
        </w:trPr>
        <w:tc>
          <w:tcPr>
            <w:tcW w:w="3078" w:type="dxa"/>
          </w:tcPr>
          <w:p w14:paraId="5E5C9EDC" w14:textId="77777777" w:rsidR="000465D4" w:rsidRPr="005E57E4" w:rsidRDefault="000465D4" w:rsidP="0074456C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กู้ระหว่างปี</w:t>
            </w:r>
          </w:p>
        </w:tc>
        <w:tc>
          <w:tcPr>
            <w:tcW w:w="1269" w:type="dxa"/>
          </w:tcPr>
          <w:p w14:paraId="2247373D" w14:textId="22340492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" w:type="dxa"/>
          </w:tcPr>
          <w:p w14:paraId="211EE66B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</w:tcPr>
          <w:p w14:paraId="397A66BF" w14:textId="59F17967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68,390</w:t>
            </w:r>
          </w:p>
        </w:tc>
        <w:tc>
          <w:tcPr>
            <w:tcW w:w="108" w:type="dxa"/>
          </w:tcPr>
          <w:p w14:paraId="27C478FE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7626651" w14:textId="5675F53D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</w:tcPr>
          <w:p w14:paraId="54FBF430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60D3A935" w14:textId="79B80F1C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465D4" w:rsidRPr="005E57E4" w14:paraId="14275403" w14:textId="77777777" w:rsidTr="0037005E">
        <w:trPr>
          <w:cantSplit/>
        </w:trPr>
        <w:tc>
          <w:tcPr>
            <w:tcW w:w="3078" w:type="dxa"/>
          </w:tcPr>
          <w:p w14:paraId="08CA45D3" w14:textId="77777777" w:rsidR="000465D4" w:rsidRPr="005E57E4" w:rsidRDefault="000465D4" w:rsidP="0074456C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จ่ายชำระ</w:t>
            </w:r>
          </w:p>
        </w:tc>
        <w:tc>
          <w:tcPr>
            <w:tcW w:w="1269" w:type="dxa"/>
          </w:tcPr>
          <w:p w14:paraId="52E56107" w14:textId="4C87301E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(45,000)</w:t>
            </w:r>
          </w:p>
        </w:tc>
        <w:tc>
          <w:tcPr>
            <w:tcW w:w="99" w:type="dxa"/>
          </w:tcPr>
          <w:p w14:paraId="44C83E48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</w:tcPr>
          <w:p w14:paraId="510A29D8" w14:textId="39F7F6DD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E57E4">
              <w:rPr>
                <w:rFonts w:ascii="Angsana New" w:hAnsi="Angsana New"/>
                <w:sz w:val="26"/>
                <w:szCs w:val="26"/>
              </w:rPr>
              <w:t>180,000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" w:type="dxa"/>
          </w:tcPr>
          <w:p w14:paraId="0DF42D92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B84F54E" w14:textId="6CC8D0F3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(27</w:t>
            </w:r>
            <w:r w:rsidRPr="005E57E4">
              <w:rPr>
                <w:rFonts w:ascii="Angsana New" w:hAnsi="Angsana New"/>
                <w:sz w:val="26"/>
                <w:szCs w:val="26"/>
              </w:rPr>
              <w:t>,900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" w:type="dxa"/>
          </w:tcPr>
          <w:p w14:paraId="66C3A52C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7AA4824A" w14:textId="2994BA44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E57E4">
              <w:rPr>
                <w:rFonts w:ascii="Angsana New" w:hAnsi="Angsana New"/>
                <w:sz w:val="26"/>
                <w:szCs w:val="26"/>
              </w:rPr>
              <w:t>111,600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465D4" w:rsidRPr="005E57E4" w14:paraId="371DEE8E" w14:textId="77777777" w:rsidTr="0037005E">
        <w:trPr>
          <w:cantSplit/>
        </w:trPr>
        <w:tc>
          <w:tcPr>
            <w:tcW w:w="3078" w:type="dxa"/>
          </w:tcPr>
          <w:p w14:paraId="43CEA5C5" w14:textId="77777777" w:rsidR="000465D4" w:rsidRPr="005E57E4" w:rsidRDefault="000465D4" w:rsidP="0074456C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269" w:type="dxa"/>
          </w:tcPr>
          <w:p w14:paraId="69BA569F" w14:textId="762C2FFA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</w:t>
            </w:r>
            <w:r w:rsidR="009F0D66" w:rsidRPr="005E57E4">
              <w:rPr>
                <w:rFonts w:ascii="Angsana New" w:hAnsi="Angsana New"/>
                <w:sz w:val="26"/>
                <w:szCs w:val="26"/>
              </w:rPr>
              <w:t>1</w:t>
            </w:r>
            <w:r w:rsidR="0018182B" w:rsidRPr="005E57E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" w:type="dxa"/>
          </w:tcPr>
          <w:p w14:paraId="2C9A0CB8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</w:tcPr>
          <w:p w14:paraId="2CE6CB75" w14:textId="511BE68F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E57E4">
              <w:rPr>
                <w:rFonts w:ascii="Angsana New" w:hAnsi="Angsana New"/>
                <w:sz w:val="26"/>
                <w:szCs w:val="26"/>
              </w:rPr>
              <w:t>1,463</w:t>
            </w:r>
            <w:r w:rsidRPr="005E57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" w:type="dxa"/>
          </w:tcPr>
          <w:p w14:paraId="2D180E76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EEF9F3C" w14:textId="6ECA58F5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</w:tcPr>
          <w:p w14:paraId="19BC7686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6E1BAF38" w14:textId="63A70746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465D4" w:rsidRPr="005E57E4" w14:paraId="6C7AA3B0" w14:textId="77777777" w:rsidTr="0037005E">
        <w:trPr>
          <w:cantSplit/>
        </w:trPr>
        <w:tc>
          <w:tcPr>
            <w:tcW w:w="3078" w:type="dxa"/>
          </w:tcPr>
          <w:p w14:paraId="12559721" w14:textId="77777777" w:rsidR="000465D4" w:rsidRPr="005E57E4" w:rsidRDefault="000465D4" w:rsidP="00510896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E57E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 ณ วันสิ้นงวด/ปี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789382C9" w14:textId="5DD15D91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851,3</w:t>
            </w:r>
            <w:r w:rsidR="0018182B" w:rsidRPr="005E57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9" w:type="dxa"/>
          </w:tcPr>
          <w:p w14:paraId="4E0D42E5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</w:tcPr>
          <w:p w14:paraId="6DCC17FE" w14:textId="5CBD684C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896,246</w:t>
            </w:r>
          </w:p>
        </w:tc>
        <w:tc>
          <w:tcPr>
            <w:tcW w:w="108" w:type="dxa"/>
          </w:tcPr>
          <w:p w14:paraId="49C14C15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17908F2F" w14:textId="49D7E5B1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163,409</w:t>
            </w:r>
          </w:p>
        </w:tc>
        <w:tc>
          <w:tcPr>
            <w:tcW w:w="112" w:type="dxa"/>
          </w:tcPr>
          <w:p w14:paraId="1FD1B17A" w14:textId="77777777" w:rsidR="000465D4" w:rsidRPr="005E57E4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4A926006" w14:textId="0A39A37F" w:rsidR="000465D4" w:rsidRPr="005E57E4" w:rsidRDefault="000465D4" w:rsidP="007E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5E57E4">
              <w:rPr>
                <w:rFonts w:ascii="Angsana New" w:hAnsi="Angsana New"/>
                <w:sz w:val="26"/>
                <w:szCs w:val="26"/>
              </w:rPr>
              <w:t>191,309</w:t>
            </w:r>
          </w:p>
        </w:tc>
      </w:tr>
    </w:tbl>
    <w:p w14:paraId="53FF48A8" w14:textId="07C6565B" w:rsidR="004450D6" w:rsidRPr="005E57E4" w:rsidRDefault="004450D6" w:rsidP="00766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  <w:lang w:val="en-GB"/>
        </w:rPr>
      </w:pPr>
    </w:p>
    <w:p w14:paraId="079215DD" w14:textId="604A8DC1" w:rsidR="0000342E" w:rsidRPr="00B33709" w:rsidRDefault="0000342E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เงื่อนไขการกู้ยืมที่สำคัญยังคงเป็นไปตามงบการเงินปี </w:t>
      </w:r>
      <w:r w:rsidR="00C0573E" w:rsidRPr="00B33709">
        <w:rPr>
          <w:rFonts w:ascii="Angsana New" w:hAnsi="Angsana New"/>
          <w:sz w:val="32"/>
          <w:szCs w:val="32"/>
        </w:rPr>
        <w:t>2562</w:t>
      </w:r>
    </w:p>
    <w:p w14:paraId="0690EED8" w14:textId="30411C08" w:rsidR="00477C94" w:rsidRDefault="00371706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lastRenderedPageBreak/>
        <w:t>สินค้าคงเหลือ</w:t>
      </w:r>
      <w:r w:rsidR="00E16698">
        <w:rPr>
          <w:rFonts w:ascii="Angsana New" w:hAnsi="Angsana New"/>
          <w:sz w:val="32"/>
          <w:szCs w:val="32"/>
          <w:u w:val="single"/>
          <w:lang w:val="en-GB"/>
        </w:rPr>
        <w:t>-</w:t>
      </w:r>
      <w:r w:rsidR="00E16698">
        <w:rPr>
          <w:rFonts w:ascii="Angsana New" w:hAnsi="Angsana New" w:hint="cs"/>
          <w:sz w:val="32"/>
          <w:szCs w:val="32"/>
          <w:u w:val="single"/>
          <w:cs/>
          <w:lang w:val="en-GB"/>
        </w:rPr>
        <w:t>สุทธิ</w:t>
      </w:r>
    </w:p>
    <w:p w14:paraId="4CDD2BC8" w14:textId="77777777" w:rsidR="00751034" w:rsidRPr="00751034" w:rsidRDefault="00751034" w:rsidP="00751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  <w:u w:val="single"/>
          <w:lang w:val="en-GB"/>
        </w:rPr>
      </w:pPr>
    </w:p>
    <w:tbl>
      <w:tblPr>
        <w:tblW w:w="8539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546"/>
        <w:gridCol w:w="1407"/>
        <w:gridCol w:w="106"/>
        <w:gridCol w:w="1452"/>
        <w:gridCol w:w="106"/>
        <w:gridCol w:w="1358"/>
        <w:gridCol w:w="112"/>
        <w:gridCol w:w="1452"/>
      </w:tblGrid>
      <w:tr w:rsidR="00121597" w:rsidRPr="00552B08" w14:paraId="3428AAE7" w14:textId="77777777" w:rsidTr="00D952C8">
        <w:tc>
          <w:tcPr>
            <w:tcW w:w="2546" w:type="dxa"/>
          </w:tcPr>
          <w:p w14:paraId="4A34B8F0" w14:textId="77777777" w:rsidR="00121597" w:rsidRPr="00552B08" w:rsidRDefault="00121597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93" w:type="dxa"/>
            <w:gridSpan w:val="7"/>
          </w:tcPr>
          <w:p w14:paraId="63A7B71C" w14:textId="77777777" w:rsidR="00121597" w:rsidRPr="00552B08" w:rsidRDefault="00121597" w:rsidP="002E7B16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(หน่วย : พันบาท)</w:t>
            </w:r>
          </w:p>
        </w:tc>
      </w:tr>
      <w:tr w:rsidR="00121597" w:rsidRPr="00552B08" w14:paraId="686856F7" w14:textId="77777777" w:rsidTr="00D952C8">
        <w:tc>
          <w:tcPr>
            <w:tcW w:w="2546" w:type="dxa"/>
          </w:tcPr>
          <w:p w14:paraId="173131D1" w14:textId="77777777" w:rsidR="00121597" w:rsidRPr="00552B08" w:rsidRDefault="00121597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965" w:type="dxa"/>
            <w:gridSpan w:val="3"/>
            <w:tcBorders>
              <w:bottom w:val="single" w:sz="4" w:space="0" w:color="auto"/>
            </w:tcBorders>
          </w:tcPr>
          <w:p w14:paraId="5550E6DB" w14:textId="77777777" w:rsidR="00121597" w:rsidRPr="00552B08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1BB547C9" w14:textId="77777777" w:rsidR="00121597" w:rsidRPr="00552B08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dxa"/>
            <w:gridSpan w:val="3"/>
            <w:tcBorders>
              <w:bottom w:val="single" w:sz="4" w:space="0" w:color="auto"/>
            </w:tcBorders>
          </w:tcPr>
          <w:p w14:paraId="148FB6E6" w14:textId="77777777" w:rsidR="00121597" w:rsidRPr="00552B08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A7317F" w:rsidRPr="00552B08" w14:paraId="53714E15" w14:textId="77777777" w:rsidTr="00D952C8">
        <w:trPr>
          <w:trHeight w:val="166"/>
        </w:trPr>
        <w:tc>
          <w:tcPr>
            <w:tcW w:w="2546" w:type="dxa"/>
          </w:tcPr>
          <w:p w14:paraId="05DD3187" w14:textId="77777777" w:rsidR="00A7317F" w:rsidRPr="00552B08" w:rsidRDefault="00A7317F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1BBD2" w14:textId="3841060A" w:rsidR="00A7317F" w:rsidRPr="00D952C8" w:rsidRDefault="00C0573E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2C8">
              <w:rPr>
                <w:rFonts w:ascii="Angsana New" w:hAnsi="Angsana New"/>
                <w:sz w:val="30"/>
                <w:szCs w:val="30"/>
              </w:rPr>
              <w:t>31</w:t>
            </w:r>
            <w:r w:rsidR="00A7317F" w:rsidRPr="00D952C8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  <w:r w:rsidR="00DD4B8F" w:rsidRPr="00D952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317F" w:rsidRPr="00D952C8">
              <w:rPr>
                <w:rFonts w:ascii="Angsana New" w:hAnsi="Angsana New"/>
                <w:sz w:val="30"/>
                <w:szCs w:val="30"/>
              </w:rPr>
              <w:t>256</w:t>
            </w:r>
            <w:r w:rsidRPr="00D952C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04F2E78" w14:textId="77777777" w:rsidR="00A7317F" w:rsidRPr="00D952C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A0DE" w14:textId="528424C7" w:rsidR="00A7317F" w:rsidRPr="00D952C8" w:rsidRDefault="00C0573E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2C8">
              <w:rPr>
                <w:rFonts w:ascii="Angsana New" w:hAnsi="Angsana New"/>
                <w:sz w:val="30"/>
                <w:szCs w:val="30"/>
              </w:rPr>
              <w:t>31</w:t>
            </w:r>
            <w:r w:rsidR="00A7317F" w:rsidRPr="00D952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D018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317F" w:rsidRPr="00D952C8">
              <w:rPr>
                <w:rFonts w:ascii="Angsana New" w:hAnsi="Angsana New"/>
                <w:sz w:val="30"/>
                <w:szCs w:val="30"/>
              </w:rPr>
              <w:t>256</w:t>
            </w:r>
            <w:r w:rsidRPr="00D952C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6" w:type="dxa"/>
            <w:vAlign w:val="bottom"/>
          </w:tcPr>
          <w:p w14:paraId="61460E02" w14:textId="77777777" w:rsidR="00A7317F" w:rsidRPr="00D952C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579446C1" w14:textId="4F81CC9D" w:rsidR="00A7317F" w:rsidRPr="00D952C8" w:rsidRDefault="00C0573E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2C8">
              <w:rPr>
                <w:rFonts w:ascii="Angsana New" w:hAnsi="Angsana New"/>
                <w:sz w:val="30"/>
                <w:szCs w:val="30"/>
              </w:rPr>
              <w:t>31</w:t>
            </w:r>
            <w:r w:rsidR="00A7317F" w:rsidRPr="00D952C8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  <w:r w:rsidR="006A0B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7317F" w:rsidRPr="00D952C8">
              <w:rPr>
                <w:rFonts w:ascii="Angsana New" w:hAnsi="Angsana New"/>
                <w:sz w:val="30"/>
                <w:szCs w:val="30"/>
              </w:rPr>
              <w:t>256</w:t>
            </w:r>
            <w:r w:rsidRPr="00D952C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2" w:type="dxa"/>
            <w:vAlign w:val="bottom"/>
          </w:tcPr>
          <w:p w14:paraId="6E6B46C2" w14:textId="77777777" w:rsidR="00A7317F" w:rsidRPr="00D952C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248668DB" w14:textId="19B4CD4C" w:rsidR="00A7317F" w:rsidRPr="00D952C8" w:rsidRDefault="00C0573E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2C8">
              <w:rPr>
                <w:rFonts w:ascii="Angsana New" w:hAnsi="Angsana New"/>
                <w:sz w:val="30"/>
                <w:szCs w:val="30"/>
              </w:rPr>
              <w:t>31</w:t>
            </w:r>
            <w:r w:rsidR="00A7317F" w:rsidRPr="00D952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A0B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7317F" w:rsidRPr="00D952C8">
              <w:rPr>
                <w:rFonts w:ascii="Angsana New" w:hAnsi="Angsana New"/>
                <w:sz w:val="30"/>
                <w:szCs w:val="30"/>
              </w:rPr>
              <w:t>256</w:t>
            </w:r>
            <w:r w:rsidRPr="00D952C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7317F" w:rsidRPr="00552B08" w14:paraId="38CA6DDF" w14:textId="77777777" w:rsidTr="00D952C8">
        <w:trPr>
          <w:trHeight w:val="113"/>
        </w:trPr>
        <w:tc>
          <w:tcPr>
            <w:tcW w:w="2546" w:type="dxa"/>
          </w:tcPr>
          <w:p w14:paraId="76AE9CD0" w14:textId="77777777" w:rsidR="00A7317F" w:rsidRPr="00552B08" w:rsidRDefault="00A7317F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07" w:type="dxa"/>
          </w:tcPr>
          <w:p w14:paraId="23C2DA77" w14:textId="6C3AA2AF" w:rsidR="00A7317F" w:rsidRPr="00552B08" w:rsidRDefault="00F83564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346,616</w:t>
            </w:r>
          </w:p>
        </w:tc>
        <w:tc>
          <w:tcPr>
            <w:tcW w:w="106" w:type="dxa"/>
          </w:tcPr>
          <w:p w14:paraId="0543C74C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4416DB4" w14:textId="633B69A3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340,864</w:t>
            </w:r>
          </w:p>
        </w:tc>
        <w:tc>
          <w:tcPr>
            <w:tcW w:w="106" w:type="dxa"/>
          </w:tcPr>
          <w:p w14:paraId="2D1A439F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63A0EB33" w14:textId="6B6A82AE" w:rsidR="00845DB8" w:rsidRPr="00552B08" w:rsidRDefault="00EB5B7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309,642</w:t>
            </w:r>
          </w:p>
        </w:tc>
        <w:tc>
          <w:tcPr>
            <w:tcW w:w="112" w:type="dxa"/>
          </w:tcPr>
          <w:p w14:paraId="2F6BE576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594EA2DA" w14:textId="0F1E8EBF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294,332</w:t>
            </w:r>
          </w:p>
        </w:tc>
      </w:tr>
      <w:tr w:rsidR="00A7317F" w:rsidRPr="00552B08" w14:paraId="18C5A43F" w14:textId="77777777" w:rsidTr="00D952C8">
        <w:trPr>
          <w:trHeight w:val="113"/>
        </w:trPr>
        <w:tc>
          <w:tcPr>
            <w:tcW w:w="2546" w:type="dxa"/>
          </w:tcPr>
          <w:p w14:paraId="48E5D456" w14:textId="77777777" w:rsidR="00A7317F" w:rsidRPr="00552B08" w:rsidRDefault="00A7317F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407" w:type="dxa"/>
          </w:tcPr>
          <w:p w14:paraId="340FB64B" w14:textId="361795E6" w:rsidR="00A7317F" w:rsidRPr="00552B08" w:rsidRDefault="00F83564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53,713</w:t>
            </w:r>
          </w:p>
        </w:tc>
        <w:tc>
          <w:tcPr>
            <w:tcW w:w="106" w:type="dxa"/>
          </w:tcPr>
          <w:p w14:paraId="59D126EC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47CF171B" w14:textId="2064A332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65,641</w:t>
            </w:r>
          </w:p>
        </w:tc>
        <w:tc>
          <w:tcPr>
            <w:tcW w:w="106" w:type="dxa"/>
          </w:tcPr>
          <w:p w14:paraId="6EB64BCF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62873EB5" w14:textId="05A85FBE" w:rsidR="00A7317F" w:rsidRPr="00552B08" w:rsidRDefault="00A90CC3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51,375</w:t>
            </w:r>
          </w:p>
        </w:tc>
        <w:tc>
          <w:tcPr>
            <w:tcW w:w="112" w:type="dxa"/>
          </w:tcPr>
          <w:p w14:paraId="797D7EFE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5E7DBCEC" w14:textId="7D6F1E17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63,041</w:t>
            </w:r>
          </w:p>
        </w:tc>
      </w:tr>
      <w:tr w:rsidR="00A7317F" w:rsidRPr="00552B08" w14:paraId="73131DCA" w14:textId="77777777" w:rsidTr="00D952C8">
        <w:trPr>
          <w:trHeight w:val="171"/>
        </w:trPr>
        <w:tc>
          <w:tcPr>
            <w:tcW w:w="2546" w:type="dxa"/>
          </w:tcPr>
          <w:p w14:paraId="713AB7AF" w14:textId="77777777" w:rsidR="00A7317F" w:rsidRPr="00552B08" w:rsidRDefault="00A7317F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วัตถุดิบและอะไหล่</w:t>
            </w:r>
          </w:p>
        </w:tc>
        <w:tc>
          <w:tcPr>
            <w:tcW w:w="1407" w:type="dxa"/>
          </w:tcPr>
          <w:p w14:paraId="74A5BA9E" w14:textId="0E46A3C8" w:rsidR="00A7317F" w:rsidRPr="00552B08" w:rsidRDefault="00F83564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87,959</w:t>
            </w:r>
          </w:p>
        </w:tc>
        <w:tc>
          <w:tcPr>
            <w:tcW w:w="106" w:type="dxa"/>
          </w:tcPr>
          <w:p w14:paraId="14F53DF5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F568B8A" w14:textId="4BB14F81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72,353</w:t>
            </w:r>
          </w:p>
        </w:tc>
        <w:tc>
          <w:tcPr>
            <w:tcW w:w="106" w:type="dxa"/>
          </w:tcPr>
          <w:p w14:paraId="5633F510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24D4F0A" w14:textId="5514DB30" w:rsidR="00A7317F" w:rsidRPr="00552B08" w:rsidRDefault="00992DF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72,301</w:t>
            </w:r>
          </w:p>
        </w:tc>
        <w:tc>
          <w:tcPr>
            <w:tcW w:w="112" w:type="dxa"/>
          </w:tcPr>
          <w:p w14:paraId="0ADDFF83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01A00602" w14:textId="4592188B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63,118</w:t>
            </w:r>
          </w:p>
        </w:tc>
      </w:tr>
      <w:tr w:rsidR="00A7317F" w:rsidRPr="00552B08" w14:paraId="3E9C8B08" w14:textId="77777777" w:rsidTr="00D952C8">
        <w:trPr>
          <w:trHeight w:val="171"/>
        </w:trPr>
        <w:tc>
          <w:tcPr>
            <w:tcW w:w="2546" w:type="dxa"/>
          </w:tcPr>
          <w:p w14:paraId="3F6ACEE3" w14:textId="77777777" w:rsidR="00A7317F" w:rsidRPr="00552B08" w:rsidRDefault="00A7317F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7F8FAD42" w14:textId="49BDC7E1" w:rsidR="00A7317F" w:rsidRPr="00552B08" w:rsidRDefault="00F83564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  <w:tc>
          <w:tcPr>
            <w:tcW w:w="106" w:type="dxa"/>
          </w:tcPr>
          <w:p w14:paraId="45F6B22A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41DD265" w14:textId="04D47572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06" w:type="dxa"/>
          </w:tcPr>
          <w:p w14:paraId="271D3E11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7E2CFB2" w14:textId="5B503026" w:rsidR="00A7317F" w:rsidRPr="00552B08" w:rsidRDefault="00992DF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  <w:tc>
          <w:tcPr>
            <w:tcW w:w="112" w:type="dxa"/>
          </w:tcPr>
          <w:p w14:paraId="43469803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06427559" w14:textId="5C3484C8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A7317F" w:rsidRPr="00552B08" w14:paraId="07E82A8A" w14:textId="77777777" w:rsidTr="00D952C8">
        <w:trPr>
          <w:trHeight w:val="173"/>
        </w:trPr>
        <w:tc>
          <w:tcPr>
            <w:tcW w:w="2546" w:type="dxa"/>
          </w:tcPr>
          <w:p w14:paraId="168E987C" w14:textId="77777777" w:rsidR="00A7317F" w:rsidRPr="00552B08" w:rsidRDefault="00A7317F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777C9A12" w14:textId="3DAB0492" w:rsidR="00A7317F" w:rsidRPr="00552B08" w:rsidRDefault="00F83564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489,576</w:t>
            </w:r>
          </w:p>
        </w:tc>
        <w:tc>
          <w:tcPr>
            <w:tcW w:w="106" w:type="dxa"/>
          </w:tcPr>
          <w:p w14:paraId="022F9A41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73D70DF" w14:textId="4E24210E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479,819</w:t>
            </w:r>
          </w:p>
        </w:tc>
        <w:tc>
          <w:tcPr>
            <w:tcW w:w="106" w:type="dxa"/>
          </w:tcPr>
          <w:p w14:paraId="0B20233D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6AF487E4" w14:textId="74826F96" w:rsidR="00A7317F" w:rsidRPr="00552B08" w:rsidRDefault="00AB2A3E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43</w:t>
            </w:r>
            <w:r w:rsidR="00A90CC3" w:rsidRPr="00552B08">
              <w:rPr>
                <w:rFonts w:ascii="Angsana New" w:hAnsi="Angsana New"/>
                <w:sz w:val="30"/>
                <w:szCs w:val="30"/>
              </w:rPr>
              <w:t>4,606</w:t>
            </w:r>
          </w:p>
        </w:tc>
        <w:tc>
          <w:tcPr>
            <w:tcW w:w="112" w:type="dxa"/>
          </w:tcPr>
          <w:p w14:paraId="420E2087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302A7B2" w14:textId="7B4D6A85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421,452</w:t>
            </w:r>
          </w:p>
        </w:tc>
      </w:tr>
      <w:tr w:rsidR="00A7317F" w:rsidRPr="00552B08" w14:paraId="5B54D073" w14:textId="77777777" w:rsidTr="00D952C8">
        <w:trPr>
          <w:trHeight w:val="113"/>
        </w:trPr>
        <w:tc>
          <w:tcPr>
            <w:tcW w:w="2546" w:type="dxa"/>
          </w:tcPr>
          <w:p w14:paraId="70B49F8F" w14:textId="62D304BC" w:rsidR="00A7317F" w:rsidRPr="00552B08" w:rsidRDefault="00A7317F" w:rsidP="002E7B16">
            <w:pPr>
              <w:pStyle w:val="1"/>
              <w:widowControl/>
              <w:tabs>
                <w:tab w:val="left" w:pos="340"/>
              </w:tabs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u w:val="single"/>
                <w:cs/>
              </w:rPr>
              <w:t>หัก</w:t>
            </w:r>
            <w:r w:rsidR="0045672F"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ab/>
            </w: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ค่าเผื่อสินค้าเสื่อมคุณภาพ</w:t>
            </w:r>
          </w:p>
        </w:tc>
        <w:tc>
          <w:tcPr>
            <w:tcW w:w="1407" w:type="dxa"/>
          </w:tcPr>
          <w:p w14:paraId="5C5A3053" w14:textId="6D03E133" w:rsidR="00A7317F" w:rsidRPr="00552B08" w:rsidRDefault="00F83564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2B08">
              <w:rPr>
                <w:rFonts w:ascii="Angsana New" w:hAnsi="Angsana New"/>
                <w:sz w:val="30"/>
                <w:szCs w:val="30"/>
              </w:rPr>
              <w:t>1,783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0AFCD844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210162B3" w14:textId="4E6A5B94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2B08">
              <w:rPr>
                <w:rFonts w:ascii="Angsana New" w:hAnsi="Angsana New"/>
                <w:sz w:val="30"/>
                <w:szCs w:val="30"/>
              </w:rPr>
              <w:t>1,783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4D343722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6733DF7A" w14:textId="37C730DC" w:rsidR="00A7317F" w:rsidRPr="00552B08" w:rsidRDefault="00992DF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2B08">
              <w:rPr>
                <w:rFonts w:ascii="Angsana New" w:hAnsi="Angsana New"/>
                <w:sz w:val="30"/>
                <w:szCs w:val="30"/>
              </w:rPr>
              <w:t>1,783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" w:type="dxa"/>
          </w:tcPr>
          <w:p w14:paraId="4C113A24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4BF0435B" w14:textId="67DCBFD2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2B08">
              <w:rPr>
                <w:rFonts w:ascii="Angsana New" w:hAnsi="Angsana New"/>
                <w:sz w:val="30"/>
                <w:szCs w:val="30"/>
              </w:rPr>
              <w:t>1,783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7317F" w:rsidRPr="00552B08" w14:paraId="010A23EE" w14:textId="77777777" w:rsidTr="00D952C8">
        <w:trPr>
          <w:trHeight w:val="113"/>
        </w:trPr>
        <w:tc>
          <w:tcPr>
            <w:tcW w:w="2546" w:type="dxa"/>
          </w:tcPr>
          <w:p w14:paraId="5FCDB62D" w14:textId="087E9A73" w:rsidR="00A7317F" w:rsidRPr="00552B08" w:rsidRDefault="0045672F" w:rsidP="002E7B16">
            <w:pPr>
              <w:pStyle w:val="1"/>
              <w:widowControl/>
              <w:tabs>
                <w:tab w:val="left" w:pos="340"/>
              </w:tabs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ab/>
            </w:r>
            <w:r w:rsidR="00A7317F"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71D2B37D" w14:textId="56EDC9D4" w:rsidR="00A7317F" w:rsidRPr="00552B08" w:rsidRDefault="00F83564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2B08">
              <w:rPr>
                <w:rFonts w:ascii="Angsana New" w:hAnsi="Angsana New"/>
                <w:sz w:val="30"/>
                <w:szCs w:val="30"/>
              </w:rPr>
              <w:t>39,497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3B3CA5C4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0B024A6" w14:textId="25C607EA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2B08">
              <w:rPr>
                <w:rFonts w:ascii="Angsana New" w:hAnsi="Angsana New"/>
                <w:sz w:val="30"/>
                <w:szCs w:val="30"/>
              </w:rPr>
              <w:t>47,124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207AC2FB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2096E663" w14:textId="16840C89" w:rsidR="00A7317F" w:rsidRPr="00552B08" w:rsidRDefault="00992DF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B5B78" w:rsidRPr="00552B08">
              <w:rPr>
                <w:rFonts w:ascii="Angsana New" w:hAnsi="Angsana New"/>
                <w:sz w:val="30"/>
                <w:szCs w:val="30"/>
              </w:rPr>
              <w:t>33,97</w:t>
            </w:r>
            <w:r w:rsidR="00292471">
              <w:rPr>
                <w:rFonts w:ascii="Angsana New" w:hAnsi="Angsana New"/>
                <w:sz w:val="30"/>
                <w:szCs w:val="30"/>
              </w:rPr>
              <w:t>0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" w:type="dxa"/>
          </w:tcPr>
          <w:p w14:paraId="58111737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2B47C1D" w14:textId="17E57F8C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2B08">
              <w:rPr>
                <w:rFonts w:ascii="Angsana New" w:hAnsi="Angsana New"/>
                <w:sz w:val="30"/>
                <w:szCs w:val="30"/>
              </w:rPr>
              <w:t>38,282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7317F" w:rsidRPr="00552B08" w14:paraId="36FABDB9" w14:textId="77777777" w:rsidTr="00D952C8">
        <w:trPr>
          <w:trHeight w:val="329"/>
        </w:trPr>
        <w:tc>
          <w:tcPr>
            <w:tcW w:w="2546" w:type="dxa"/>
          </w:tcPr>
          <w:p w14:paraId="7D110832" w14:textId="77777777" w:rsidR="00A7317F" w:rsidRPr="00552B08" w:rsidRDefault="00A7317F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12" w:space="0" w:color="auto"/>
            </w:tcBorders>
          </w:tcPr>
          <w:p w14:paraId="117462D9" w14:textId="3BD9319B" w:rsidR="00A7317F" w:rsidRPr="00552B08" w:rsidRDefault="00F83564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448,296</w:t>
            </w:r>
          </w:p>
        </w:tc>
        <w:tc>
          <w:tcPr>
            <w:tcW w:w="106" w:type="dxa"/>
          </w:tcPr>
          <w:p w14:paraId="3900E770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12" w:space="0" w:color="auto"/>
            </w:tcBorders>
          </w:tcPr>
          <w:p w14:paraId="72BB8DE6" w14:textId="28C4C7E0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430,912</w:t>
            </w:r>
          </w:p>
        </w:tc>
        <w:tc>
          <w:tcPr>
            <w:tcW w:w="106" w:type="dxa"/>
          </w:tcPr>
          <w:p w14:paraId="203FA512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4AC6866" w14:textId="0AD7D043" w:rsidR="00A7317F" w:rsidRPr="00552B08" w:rsidRDefault="00A90CC3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398,853</w:t>
            </w:r>
          </w:p>
        </w:tc>
        <w:tc>
          <w:tcPr>
            <w:tcW w:w="112" w:type="dxa"/>
          </w:tcPr>
          <w:p w14:paraId="252DE820" w14:textId="77777777" w:rsidR="00A7317F" w:rsidRPr="00552B08" w:rsidRDefault="00A7317F" w:rsidP="00A731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12" w:space="0" w:color="auto"/>
            </w:tcBorders>
          </w:tcPr>
          <w:p w14:paraId="6D2EC9A5" w14:textId="6A067770" w:rsidR="00A7317F" w:rsidRPr="00552B08" w:rsidRDefault="00A7317F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381,387</w:t>
            </w:r>
          </w:p>
        </w:tc>
      </w:tr>
    </w:tbl>
    <w:p w14:paraId="20013616" w14:textId="77777777" w:rsidR="00FD2024" w:rsidRPr="00751034" w:rsidRDefault="00FD2024" w:rsidP="0025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6341601" w14:textId="6717E720" w:rsidR="00121597" w:rsidRDefault="000D6163" w:rsidP="0025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-4"/>
          <w:sz w:val="32"/>
          <w:szCs w:val="32"/>
          <w:cs/>
        </w:rPr>
        <w:t xml:space="preserve">รายการเคลื่อนไหวสำหรับงวดสามเดือนสิ้นสุดวันที่ </w:t>
      </w:r>
      <w:r w:rsidRPr="00B33709">
        <w:rPr>
          <w:rFonts w:ascii="Angsana New" w:hAnsi="Angsana New"/>
          <w:spacing w:val="-4"/>
          <w:sz w:val="32"/>
          <w:szCs w:val="32"/>
        </w:rPr>
        <w:t xml:space="preserve">31 </w:t>
      </w:r>
      <w:r w:rsidRPr="00B33709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B33709">
        <w:rPr>
          <w:rFonts w:ascii="Angsana New" w:hAnsi="Angsana New"/>
          <w:spacing w:val="-4"/>
          <w:sz w:val="32"/>
          <w:szCs w:val="32"/>
        </w:rPr>
        <w:t>2563</w:t>
      </w:r>
      <w:r w:rsidRPr="00B33709">
        <w:rPr>
          <w:rFonts w:ascii="Angsana New" w:hAnsi="Angsana New"/>
          <w:spacing w:val="-4"/>
          <w:sz w:val="32"/>
          <w:szCs w:val="32"/>
          <w:cs/>
        </w:rPr>
        <w:t xml:space="preserve"> และสำหรับปีสิ้นสุดวันที่ </w:t>
      </w:r>
      <w:r w:rsidRPr="00B33709">
        <w:rPr>
          <w:rFonts w:ascii="Angsana New" w:hAnsi="Angsana New"/>
          <w:spacing w:val="-4"/>
          <w:sz w:val="32"/>
          <w:szCs w:val="32"/>
        </w:rPr>
        <w:t>31</w:t>
      </w:r>
      <w:r w:rsidRPr="00B3370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33709">
        <w:rPr>
          <w:rFonts w:ascii="Angsana New" w:hAnsi="Angsana New"/>
          <w:sz w:val="32"/>
          <w:szCs w:val="32"/>
        </w:rPr>
        <w:t>2562</w:t>
      </w:r>
      <w:r w:rsidRPr="00B33709">
        <w:rPr>
          <w:rFonts w:ascii="Angsana New" w:hAnsi="Angsana New"/>
          <w:sz w:val="32"/>
          <w:szCs w:val="32"/>
          <w:cs/>
        </w:rPr>
        <w:t xml:space="preserve"> </w:t>
      </w:r>
      <w:r w:rsidR="00121597" w:rsidRPr="00B33709">
        <w:rPr>
          <w:rFonts w:ascii="Angsana New" w:hAnsi="Angsana New"/>
          <w:sz w:val="32"/>
          <w:szCs w:val="32"/>
          <w:cs/>
        </w:rPr>
        <w:t>ของค่าเผื่อสินค้าเสื่อมคุณภาพ และค่าเผื่อมูลค่าสินค้าลดลง มีดังต่อไปนี้</w:t>
      </w:r>
    </w:p>
    <w:p w14:paraId="1B0AB1BC" w14:textId="77777777" w:rsidR="00751034" w:rsidRPr="00751034" w:rsidRDefault="00751034" w:rsidP="0025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543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556"/>
        <w:gridCol w:w="1407"/>
        <w:gridCol w:w="106"/>
        <w:gridCol w:w="1452"/>
        <w:gridCol w:w="106"/>
        <w:gridCol w:w="1358"/>
        <w:gridCol w:w="106"/>
        <w:gridCol w:w="1452"/>
      </w:tblGrid>
      <w:tr w:rsidR="00121597" w:rsidRPr="00552B08" w14:paraId="6D4C7FEC" w14:textId="77777777" w:rsidTr="00D952C8">
        <w:tc>
          <w:tcPr>
            <w:tcW w:w="2556" w:type="dxa"/>
          </w:tcPr>
          <w:p w14:paraId="572242E5" w14:textId="77777777" w:rsidR="00121597" w:rsidRPr="00552B08" w:rsidRDefault="00121597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87" w:type="dxa"/>
            <w:gridSpan w:val="7"/>
          </w:tcPr>
          <w:p w14:paraId="586D1F09" w14:textId="77777777" w:rsidR="00121597" w:rsidRPr="00552B08" w:rsidRDefault="00121597" w:rsidP="00263A5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(หน่วย : พันบาท)</w:t>
            </w:r>
          </w:p>
        </w:tc>
      </w:tr>
      <w:tr w:rsidR="00121597" w:rsidRPr="00552B08" w14:paraId="268A69E0" w14:textId="77777777" w:rsidTr="00D952C8">
        <w:tc>
          <w:tcPr>
            <w:tcW w:w="2556" w:type="dxa"/>
          </w:tcPr>
          <w:p w14:paraId="2AD470E7" w14:textId="77777777" w:rsidR="00121597" w:rsidRPr="00552B08" w:rsidRDefault="00121597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965" w:type="dxa"/>
            <w:gridSpan w:val="3"/>
            <w:tcBorders>
              <w:bottom w:val="single" w:sz="4" w:space="0" w:color="auto"/>
            </w:tcBorders>
          </w:tcPr>
          <w:p w14:paraId="32FC249C" w14:textId="77777777" w:rsidR="00121597" w:rsidRPr="00552B08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0E155495" w14:textId="77777777" w:rsidR="00121597" w:rsidRPr="00552B08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14:paraId="635A9EC9" w14:textId="77777777" w:rsidR="00121597" w:rsidRPr="00552B08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D952C8" w:rsidRPr="00552B08" w14:paraId="76F80042" w14:textId="77777777" w:rsidTr="00D952C8">
        <w:trPr>
          <w:trHeight w:val="107"/>
        </w:trPr>
        <w:tc>
          <w:tcPr>
            <w:tcW w:w="2556" w:type="dxa"/>
          </w:tcPr>
          <w:p w14:paraId="270C7C96" w14:textId="77777777" w:rsidR="00D952C8" w:rsidRPr="00552B08" w:rsidRDefault="00D952C8" w:rsidP="00D952C8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4418A" w14:textId="25916273" w:rsidR="00D952C8" w:rsidRPr="00552B08" w:rsidRDefault="00D952C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2C8">
              <w:rPr>
                <w:rFonts w:ascii="Angsana New" w:hAnsi="Angsana New"/>
                <w:sz w:val="30"/>
                <w:szCs w:val="30"/>
              </w:rPr>
              <w:t>31</w:t>
            </w:r>
            <w:r w:rsidRPr="00D952C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D952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52303B5" w14:textId="77777777" w:rsidR="00D952C8" w:rsidRPr="00552B08" w:rsidRDefault="00D952C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1EF8C" w14:textId="3B8089AF" w:rsidR="00D952C8" w:rsidRPr="00552B08" w:rsidRDefault="00D952C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2C8">
              <w:rPr>
                <w:rFonts w:ascii="Angsana New" w:hAnsi="Angsana New"/>
                <w:sz w:val="30"/>
                <w:szCs w:val="30"/>
              </w:rPr>
              <w:t>31</w:t>
            </w:r>
            <w:r w:rsidRPr="00D952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A0B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2C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6" w:type="dxa"/>
            <w:vAlign w:val="bottom"/>
          </w:tcPr>
          <w:p w14:paraId="115FC1ED" w14:textId="77777777" w:rsidR="00D952C8" w:rsidRPr="00552B08" w:rsidRDefault="00D952C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219F6283" w14:textId="679ADF97" w:rsidR="00D952C8" w:rsidRPr="00552B08" w:rsidRDefault="00D952C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2C8">
              <w:rPr>
                <w:rFonts w:ascii="Angsana New" w:hAnsi="Angsana New"/>
                <w:sz w:val="30"/>
                <w:szCs w:val="30"/>
              </w:rPr>
              <w:t>31</w:t>
            </w:r>
            <w:r w:rsidRPr="00D952C8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  <w:r w:rsidR="006A0B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2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6" w:type="dxa"/>
            <w:vAlign w:val="bottom"/>
          </w:tcPr>
          <w:p w14:paraId="7A930504" w14:textId="77777777" w:rsidR="00D952C8" w:rsidRPr="00552B08" w:rsidRDefault="00D952C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75346AF4" w14:textId="4D2ED2A5" w:rsidR="00D952C8" w:rsidRPr="00552B08" w:rsidRDefault="00D952C8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2C8">
              <w:rPr>
                <w:rFonts w:ascii="Angsana New" w:hAnsi="Angsana New"/>
                <w:sz w:val="30"/>
                <w:szCs w:val="30"/>
              </w:rPr>
              <w:t>31</w:t>
            </w:r>
            <w:r w:rsidRPr="00D952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A0B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2C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91315" w:rsidRPr="00552B08" w14:paraId="50B5CC65" w14:textId="77777777" w:rsidTr="00D952C8">
        <w:trPr>
          <w:trHeight w:val="113"/>
        </w:trPr>
        <w:tc>
          <w:tcPr>
            <w:tcW w:w="2556" w:type="dxa"/>
            <w:vAlign w:val="bottom"/>
          </w:tcPr>
          <w:p w14:paraId="7D00862D" w14:textId="12344629" w:rsidR="00191315" w:rsidRPr="00552B08" w:rsidRDefault="00191315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ยอดยกมาต้</w:t>
            </w:r>
            <w:r w:rsidR="00D0184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นงวด</w:t>
            </w:r>
            <w:r w:rsidR="00C86026">
              <w:rPr>
                <w:rFonts w:ascii="Angsana New" w:hAnsi="Angsana New" w:cs="Angsana New"/>
                <w:color w:val="auto"/>
                <w:sz w:val="30"/>
                <w:szCs w:val="30"/>
              </w:rPr>
              <w:t>/</w:t>
            </w:r>
            <w:r w:rsidR="00C8602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407" w:type="dxa"/>
            <w:shd w:val="clear" w:color="auto" w:fill="auto"/>
          </w:tcPr>
          <w:p w14:paraId="1828735F" w14:textId="6844A1FF" w:rsidR="00191315" w:rsidRPr="00552B08" w:rsidRDefault="00E86941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48,907</w:t>
            </w:r>
          </w:p>
        </w:tc>
        <w:tc>
          <w:tcPr>
            <w:tcW w:w="106" w:type="dxa"/>
          </w:tcPr>
          <w:p w14:paraId="62DEC346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6F64460" w14:textId="375F88CA" w:rsidR="00191315" w:rsidRPr="00552B08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27,334</w:t>
            </w:r>
          </w:p>
        </w:tc>
        <w:tc>
          <w:tcPr>
            <w:tcW w:w="106" w:type="dxa"/>
          </w:tcPr>
          <w:p w14:paraId="00A9D897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EE6D7CC" w14:textId="72B80EDA" w:rsidR="00191315" w:rsidRPr="00552B08" w:rsidRDefault="008A3913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40,065</w:t>
            </w:r>
          </w:p>
        </w:tc>
        <w:tc>
          <w:tcPr>
            <w:tcW w:w="106" w:type="dxa"/>
          </w:tcPr>
          <w:p w14:paraId="48F176C4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72661162" w14:textId="1FE66551" w:rsidR="00191315" w:rsidRPr="00552B08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27,334</w:t>
            </w:r>
          </w:p>
        </w:tc>
      </w:tr>
      <w:tr w:rsidR="00191315" w:rsidRPr="00552B08" w14:paraId="5A578925" w14:textId="77777777" w:rsidTr="00D952C8">
        <w:trPr>
          <w:trHeight w:val="113"/>
        </w:trPr>
        <w:tc>
          <w:tcPr>
            <w:tcW w:w="2556" w:type="dxa"/>
            <w:vAlign w:val="bottom"/>
          </w:tcPr>
          <w:p w14:paraId="696F18D4" w14:textId="77777777" w:rsidR="00191315" w:rsidRPr="00552B08" w:rsidRDefault="00191315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07" w:type="dxa"/>
          </w:tcPr>
          <w:p w14:paraId="66186A8F" w14:textId="384CDF9E" w:rsidR="00191315" w:rsidRPr="00552B08" w:rsidRDefault="00F83564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106" w:type="dxa"/>
          </w:tcPr>
          <w:p w14:paraId="51BCDF38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55CC3711" w14:textId="57CF3DE1" w:rsidR="00191315" w:rsidRPr="00552B08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21,704</w:t>
            </w:r>
          </w:p>
        </w:tc>
        <w:tc>
          <w:tcPr>
            <w:tcW w:w="106" w:type="dxa"/>
          </w:tcPr>
          <w:p w14:paraId="16696B35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65429689" w14:textId="3E8EA333" w:rsidR="00191315" w:rsidRPr="00552B08" w:rsidRDefault="00434E87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106" w:type="dxa"/>
          </w:tcPr>
          <w:p w14:paraId="4695EE25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00DDDC42" w14:textId="23DC8A2B" w:rsidR="00191315" w:rsidRPr="00552B08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12,862</w:t>
            </w:r>
          </w:p>
        </w:tc>
      </w:tr>
      <w:tr w:rsidR="00191315" w:rsidRPr="00552B08" w14:paraId="42F3BAAC" w14:textId="77777777" w:rsidTr="00D952C8">
        <w:trPr>
          <w:trHeight w:val="113"/>
        </w:trPr>
        <w:tc>
          <w:tcPr>
            <w:tcW w:w="2556" w:type="dxa"/>
            <w:vAlign w:val="bottom"/>
          </w:tcPr>
          <w:p w14:paraId="6B3540FC" w14:textId="77777777" w:rsidR="00191315" w:rsidRPr="00552B08" w:rsidRDefault="00191315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750AE21A" w14:textId="6750B078" w:rsidR="00191315" w:rsidRPr="00552B08" w:rsidRDefault="00F83564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2B08">
              <w:rPr>
                <w:rFonts w:ascii="Angsana New" w:hAnsi="Angsana New"/>
                <w:sz w:val="30"/>
                <w:szCs w:val="30"/>
              </w:rPr>
              <w:t>9,035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3D9108A4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00054589" w14:textId="5D3BE46E" w:rsidR="00191315" w:rsidRPr="00552B08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2B08">
              <w:rPr>
                <w:rFonts w:ascii="Angsana New" w:hAnsi="Angsana New"/>
                <w:sz w:val="30"/>
                <w:szCs w:val="30"/>
              </w:rPr>
              <w:t>131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654956F5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4999EC11" w14:textId="1F959A95" w:rsidR="00191315" w:rsidRPr="00552B08" w:rsidRDefault="008A3913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2B08">
              <w:rPr>
                <w:rFonts w:ascii="Angsana New" w:hAnsi="Angsana New"/>
                <w:sz w:val="30"/>
                <w:szCs w:val="30"/>
              </w:rPr>
              <w:t>5,7</w:t>
            </w:r>
            <w:r w:rsidR="00292471">
              <w:rPr>
                <w:rFonts w:ascii="Angsana New" w:hAnsi="Angsana New"/>
                <w:sz w:val="30"/>
                <w:szCs w:val="30"/>
              </w:rPr>
              <w:t>20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31022191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39CE85E7" w14:textId="3A8A24DD" w:rsidR="00191315" w:rsidRPr="00552B08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52B08">
              <w:rPr>
                <w:rFonts w:ascii="Angsana New" w:hAnsi="Angsana New"/>
                <w:sz w:val="30"/>
                <w:szCs w:val="30"/>
              </w:rPr>
              <w:t>131</w: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91315" w:rsidRPr="00552B08" w14:paraId="1B0CCBEB" w14:textId="77777777" w:rsidTr="00D952C8">
        <w:trPr>
          <w:trHeight w:val="171"/>
        </w:trPr>
        <w:tc>
          <w:tcPr>
            <w:tcW w:w="2556" w:type="dxa"/>
            <w:vAlign w:val="bottom"/>
          </w:tcPr>
          <w:p w14:paraId="1B4D2477" w14:textId="73C5B96C" w:rsidR="00191315" w:rsidRPr="00552B08" w:rsidRDefault="00191315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52B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ยอดคงเหลือสิ้น</w:t>
            </w:r>
            <w:r w:rsidR="00D0184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งวด</w:t>
            </w:r>
            <w:r w:rsidR="00C86026">
              <w:rPr>
                <w:rFonts w:ascii="Angsana New" w:hAnsi="Angsana New" w:cs="Angsana New"/>
                <w:color w:val="auto"/>
                <w:sz w:val="30"/>
                <w:szCs w:val="30"/>
              </w:rPr>
              <w:t>/</w:t>
            </w:r>
            <w:r w:rsidR="00C8602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12" w:space="0" w:color="auto"/>
            </w:tcBorders>
          </w:tcPr>
          <w:p w14:paraId="797CA3BF" w14:textId="6BF3F1E0" w:rsidR="00191315" w:rsidRPr="00552B08" w:rsidRDefault="00F83564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41,280</w:t>
            </w:r>
          </w:p>
        </w:tc>
        <w:tc>
          <w:tcPr>
            <w:tcW w:w="106" w:type="dxa"/>
          </w:tcPr>
          <w:p w14:paraId="3DA2D145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12" w:space="0" w:color="auto"/>
            </w:tcBorders>
          </w:tcPr>
          <w:p w14:paraId="2A4319B6" w14:textId="5A46870D" w:rsidR="00191315" w:rsidRPr="00552B08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552B08">
              <w:rPr>
                <w:rFonts w:ascii="Angsana New" w:hAnsi="Angsana New"/>
                <w:sz w:val="30"/>
                <w:szCs w:val="30"/>
              </w:rPr>
              <w:instrText>SUM</w:instrTex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 w:rsidRPr="00552B08">
              <w:rPr>
                <w:rFonts w:ascii="Angsana New" w:hAnsi="Angsana New"/>
                <w:sz w:val="30"/>
                <w:szCs w:val="30"/>
              </w:rPr>
              <w:instrText>ABOVE</w:instrText>
            </w:r>
            <w:r w:rsidRPr="00552B08"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 w:rsidRPr="00552B08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52B08">
              <w:rPr>
                <w:rFonts w:ascii="Angsana New" w:hAnsi="Angsana New"/>
                <w:sz w:val="30"/>
                <w:szCs w:val="30"/>
              </w:rPr>
              <w:t>48,907</w:t>
            </w:r>
            <w:r w:rsidRPr="00552B08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06" w:type="dxa"/>
          </w:tcPr>
          <w:p w14:paraId="6B3E2631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4C2627" w14:textId="05EF60FB" w:rsidR="00191315" w:rsidRPr="00552B08" w:rsidRDefault="00434E87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35,75</w:t>
            </w:r>
            <w:r w:rsidR="0029247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6" w:type="dxa"/>
          </w:tcPr>
          <w:p w14:paraId="666085D9" w14:textId="77777777" w:rsidR="00191315" w:rsidRPr="00552B08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12" w:space="0" w:color="auto"/>
            </w:tcBorders>
          </w:tcPr>
          <w:p w14:paraId="1FFBD450" w14:textId="1C799AFB" w:rsidR="00191315" w:rsidRPr="00552B08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552B08">
              <w:rPr>
                <w:rFonts w:ascii="Angsana New" w:hAnsi="Angsana New"/>
                <w:sz w:val="30"/>
                <w:szCs w:val="30"/>
              </w:rPr>
              <w:t>40,065</w:t>
            </w:r>
          </w:p>
        </w:tc>
      </w:tr>
    </w:tbl>
    <w:p w14:paraId="7B8C0A4B" w14:textId="77777777" w:rsidR="00A46661" w:rsidRPr="00B33709" w:rsidRDefault="00A46661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2"/>
          <w:szCs w:val="32"/>
          <w:lang w:val="en-GB"/>
        </w:rPr>
      </w:pPr>
    </w:p>
    <w:p w14:paraId="2658D621" w14:textId="3CE95F30" w:rsidR="007D0F72" w:rsidRPr="00B33709" w:rsidRDefault="00371706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เง</w:t>
      </w:r>
      <w:r w:rsidR="00F8036C"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ินลงทุนในบริษัทย่อย</w:t>
      </w:r>
    </w:p>
    <w:p w14:paraId="3A8B14A8" w14:textId="77777777" w:rsidR="003841D5" w:rsidRPr="00B33709" w:rsidRDefault="003841D5" w:rsidP="00384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8604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412"/>
        <w:gridCol w:w="1008"/>
        <w:gridCol w:w="1071"/>
        <w:gridCol w:w="1017"/>
        <w:gridCol w:w="1044"/>
        <w:gridCol w:w="999"/>
        <w:gridCol w:w="1053"/>
      </w:tblGrid>
      <w:tr w:rsidR="00D91646" w:rsidRPr="00B33709" w14:paraId="6D185663" w14:textId="77777777" w:rsidTr="003A1477">
        <w:trPr>
          <w:cantSplit/>
          <w:trHeight w:val="283"/>
        </w:trPr>
        <w:tc>
          <w:tcPr>
            <w:tcW w:w="2412" w:type="dxa"/>
          </w:tcPr>
          <w:p w14:paraId="04A451D8" w14:textId="77777777" w:rsidR="007D0F72" w:rsidRPr="00B33709" w:rsidRDefault="007D0F72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</w:p>
        </w:tc>
        <w:tc>
          <w:tcPr>
            <w:tcW w:w="1008" w:type="dxa"/>
          </w:tcPr>
          <w:p w14:paraId="2EE472A8" w14:textId="77777777" w:rsidR="007D0F72" w:rsidRPr="00B33709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71" w:type="dxa"/>
          </w:tcPr>
          <w:p w14:paraId="0D0F70CC" w14:textId="77777777" w:rsidR="007D0F72" w:rsidRPr="00B33709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17" w:type="dxa"/>
          </w:tcPr>
          <w:p w14:paraId="24670CD1" w14:textId="77777777" w:rsidR="007D0F72" w:rsidRPr="00B33709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44" w:type="dxa"/>
          </w:tcPr>
          <w:p w14:paraId="20636513" w14:textId="77777777" w:rsidR="007D0F72" w:rsidRPr="00B33709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052" w:type="dxa"/>
            <w:gridSpan w:val="2"/>
            <w:hideMark/>
          </w:tcPr>
          <w:p w14:paraId="202957C1" w14:textId="77777777" w:rsidR="007D0F72" w:rsidRPr="00B33709" w:rsidRDefault="007D0F72" w:rsidP="00214D0C">
            <w:pPr>
              <w:pStyle w:val="30"/>
              <w:tabs>
                <w:tab w:val="clear" w:pos="360"/>
                <w:tab w:val="clear" w:pos="720"/>
              </w:tabs>
              <w:ind w:right="-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33709">
              <w:rPr>
                <w:rFonts w:ascii="Angsana New" w:hAnsi="Angsana New"/>
                <w:sz w:val="21"/>
                <w:szCs w:val="21"/>
                <w:cs/>
              </w:rPr>
              <w:t>(หน่วย : พันบาท)</w:t>
            </w:r>
          </w:p>
        </w:tc>
      </w:tr>
      <w:tr w:rsidR="00D91646" w:rsidRPr="00B33709" w14:paraId="40F25D4A" w14:textId="77777777" w:rsidTr="003A1477">
        <w:trPr>
          <w:cantSplit/>
          <w:trHeight w:val="306"/>
        </w:trPr>
        <w:tc>
          <w:tcPr>
            <w:tcW w:w="2412" w:type="dxa"/>
          </w:tcPr>
          <w:p w14:paraId="59B6F48C" w14:textId="77777777" w:rsidR="007D0F72" w:rsidRPr="00B33709" w:rsidRDefault="007D0F72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</w:p>
        </w:tc>
        <w:tc>
          <w:tcPr>
            <w:tcW w:w="2079" w:type="dxa"/>
            <w:gridSpan w:val="2"/>
            <w:hideMark/>
          </w:tcPr>
          <w:p w14:paraId="5AD07DF1" w14:textId="77777777" w:rsidR="007D0F72" w:rsidRPr="00B33709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3709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061" w:type="dxa"/>
            <w:gridSpan w:val="2"/>
            <w:hideMark/>
          </w:tcPr>
          <w:p w14:paraId="0B7C73A6" w14:textId="77777777" w:rsidR="007D0F72" w:rsidRPr="00B33709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3709">
              <w:rPr>
                <w:rFonts w:ascii="Angsana New" w:hAnsi="Angsana New"/>
                <w:sz w:val="21"/>
                <w:szCs w:val="21"/>
                <w:cs/>
              </w:rPr>
              <w:t>สัดส่วนร้อยละการลงทุน</w:t>
            </w:r>
          </w:p>
        </w:tc>
        <w:tc>
          <w:tcPr>
            <w:tcW w:w="2052" w:type="dxa"/>
            <w:gridSpan w:val="2"/>
            <w:hideMark/>
          </w:tcPr>
          <w:p w14:paraId="406D6CC3" w14:textId="77777777" w:rsidR="007D0F72" w:rsidRPr="00B33709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D91646" w:rsidRPr="00B33709" w14:paraId="3AAABAD6" w14:textId="77777777" w:rsidTr="003A1477">
        <w:trPr>
          <w:cantSplit/>
          <w:trHeight w:val="306"/>
        </w:trPr>
        <w:tc>
          <w:tcPr>
            <w:tcW w:w="2412" w:type="dxa"/>
          </w:tcPr>
          <w:p w14:paraId="2CF1C1AA" w14:textId="77777777" w:rsidR="00074B76" w:rsidRPr="00B33709" w:rsidRDefault="00074B76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</w:p>
        </w:tc>
        <w:tc>
          <w:tcPr>
            <w:tcW w:w="1008" w:type="dxa"/>
            <w:hideMark/>
          </w:tcPr>
          <w:p w14:paraId="519F722B" w14:textId="08229558" w:rsidR="00074B76" w:rsidRPr="00B33709" w:rsidRDefault="00074B76" w:rsidP="003A147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 xml:space="preserve">31 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มีนาคม 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71" w:type="dxa"/>
            <w:hideMark/>
          </w:tcPr>
          <w:p w14:paraId="6CEBCC89" w14:textId="6056E6FB" w:rsidR="00074B76" w:rsidRPr="00B33709" w:rsidRDefault="00074B76" w:rsidP="003A147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3709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17" w:type="dxa"/>
            <w:hideMark/>
          </w:tcPr>
          <w:p w14:paraId="2D1299B5" w14:textId="65178F2C" w:rsidR="00074B76" w:rsidRPr="00B33709" w:rsidRDefault="00074B76" w:rsidP="003A147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 xml:space="preserve">31 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มีนาคม 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44" w:type="dxa"/>
            <w:hideMark/>
          </w:tcPr>
          <w:p w14:paraId="3D9F8AFF" w14:textId="4987CA9D" w:rsidR="00074B76" w:rsidRPr="00B33709" w:rsidRDefault="00074B76" w:rsidP="003A147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3709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  <w:tc>
          <w:tcPr>
            <w:tcW w:w="999" w:type="dxa"/>
            <w:hideMark/>
          </w:tcPr>
          <w:p w14:paraId="2CA4351A" w14:textId="122ADD1B" w:rsidR="00074B76" w:rsidRPr="00B33709" w:rsidRDefault="00074B76" w:rsidP="003A147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 xml:space="preserve">31 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มีนาคม 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53" w:type="dxa"/>
            <w:hideMark/>
          </w:tcPr>
          <w:p w14:paraId="3295DF78" w14:textId="3AF84BEE" w:rsidR="00074B76" w:rsidRPr="00B33709" w:rsidRDefault="00074B76" w:rsidP="003A147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3709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B33709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</w:tr>
      <w:tr w:rsidR="00D91646" w:rsidRPr="00B33709" w14:paraId="3982CFCD" w14:textId="77777777" w:rsidTr="003A1477">
        <w:trPr>
          <w:cantSplit/>
          <w:trHeight w:val="193"/>
        </w:trPr>
        <w:tc>
          <w:tcPr>
            <w:tcW w:w="2412" w:type="dxa"/>
            <w:hideMark/>
          </w:tcPr>
          <w:p w14:paraId="46EC6B16" w14:textId="77777777" w:rsidR="00121597" w:rsidRPr="00B33709" w:rsidRDefault="00121597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B33709">
              <w:rPr>
                <w:rFonts w:ascii="Angsana New" w:hAnsi="Angsana New" w:cs="Angsana New"/>
                <w:color w:val="auto"/>
                <w:sz w:val="21"/>
                <w:szCs w:val="21"/>
              </w:rPr>
              <w:t>General Engineering Mauritius Limited</w:t>
            </w:r>
          </w:p>
        </w:tc>
        <w:tc>
          <w:tcPr>
            <w:tcW w:w="1008" w:type="dxa"/>
          </w:tcPr>
          <w:p w14:paraId="76D517EF" w14:textId="4FC82C86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  <w:tc>
          <w:tcPr>
            <w:tcW w:w="1071" w:type="dxa"/>
            <w:hideMark/>
          </w:tcPr>
          <w:p w14:paraId="68043012" w14:textId="48D1A8FE" w:rsidR="00121597" w:rsidRPr="00B33709" w:rsidRDefault="00121597" w:rsidP="0007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  <w:tc>
          <w:tcPr>
            <w:tcW w:w="1017" w:type="dxa"/>
          </w:tcPr>
          <w:p w14:paraId="03B5134F" w14:textId="4251CCF1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B33709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044" w:type="dxa"/>
            <w:hideMark/>
          </w:tcPr>
          <w:p w14:paraId="54B27F56" w14:textId="3B5BBC02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B33709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999" w:type="dxa"/>
            <w:vAlign w:val="bottom"/>
          </w:tcPr>
          <w:p w14:paraId="5ECBE493" w14:textId="0716CBA8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  <w:tc>
          <w:tcPr>
            <w:tcW w:w="1053" w:type="dxa"/>
            <w:vAlign w:val="bottom"/>
            <w:hideMark/>
          </w:tcPr>
          <w:p w14:paraId="4F0CCF8A" w14:textId="77777777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</w:tr>
      <w:tr w:rsidR="00D91646" w:rsidRPr="00B33709" w14:paraId="06C34F06" w14:textId="77777777" w:rsidTr="003A1477">
        <w:trPr>
          <w:cantSplit/>
          <w:trHeight w:val="265"/>
        </w:trPr>
        <w:tc>
          <w:tcPr>
            <w:tcW w:w="2412" w:type="dxa"/>
          </w:tcPr>
          <w:p w14:paraId="6A6AD02D" w14:textId="77777777" w:rsidR="00121597" w:rsidRPr="00B33709" w:rsidRDefault="00121597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B33709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บริษัท เซเว่น ไวร์ จำกัด</w:t>
            </w:r>
          </w:p>
        </w:tc>
        <w:tc>
          <w:tcPr>
            <w:tcW w:w="1008" w:type="dxa"/>
          </w:tcPr>
          <w:p w14:paraId="1EC12CFC" w14:textId="4D60E6FF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280,000</w:t>
            </w:r>
          </w:p>
        </w:tc>
        <w:tc>
          <w:tcPr>
            <w:tcW w:w="1071" w:type="dxa"/>
          </w:tcPr>
          <w:p w14:paraId="73E782D4" w14:textId="1686895C" w:rsidR="00121597" w:rsidRPr="00B33709" w:rsidRDefault="00121597" w:rsidP="0007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280,000</w:t>
            </w:r>
          </w:p>
        </w:tc>
        <w:tc>
          <w:tcPr>
            <w:tcW w:w="1017" w:type="dxa"/>
          </w:tcPr>
          <w:p w14:paraId="13930391" w14:textId="57301D81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B33709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044" w:type="dxa"/>
          </w:tcPr>
          <w:p w14:paraId="09FC9198" w14:textId="014A6AC9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B33709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999" w:type="dxa"/>
            <w:vAlign w:val="bottom"/>
          </w:tcPr>
          <w:p w14:paraId="396A255F" w14:textId="108F8FC6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279,999</w:t>
            </w:r>
          </w:p>
        </w:tc>
        <w:tc>
          <w:tcPr>
            <w:tcW w:w="1053" w:type="dxa"/>
            <w:vAlign w:val="bottom"/>
          </w:tcPr>
          <w:p w14:paraId="38288D59" w14:textId="77777777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279,999</w:t>
            </w:r>
          </w:p>
        </w:tc>
      </w:tr>
      <w:tr w:rsidR="00D91646" w:rsidRPr="00B33709" w14:paraId="3D53C1A8" w14:textId="77777777" w:rsidTr="003A1477">
        <w:trPr>
          <w:cantSplit/>
          <w:trHeight w:val="256"/>
        </w:trPr>
        <w:tc>
          <w:tcPr>
            <w:tcW w:w="2412" w:type="dxa"/>
            <w:vAlign w:val="center"/>
          </w:tcPr>
          <w:p w14:paraId="4584878C" w14:textId="77777777" w:rsidR="00D91646" w:rsidRPr="00B33709" w:rsidRDefault="00121597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B33709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บริษัท เจนเนอรัล นิปปอน</w:t>
            </w:r>
          </w:p>
          <w:p w14:paraId="0DBB5BCB" w14:textId="36705EA2" w:rsidR="00121597" w:rsidRPr="00B33709" w:rsidRDefault="00D91646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</w:pPr>
            <w:r w:rsidRPr="00B33709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 xml:space="preserve">   </w:t>
            </w:r>
            <w:r w:rsidR="00121597" w:rsidRPr="00B33709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คอนกรีต อินดัสทรีส์ จำกัด</w:t>
            </w:r>
          </w:p>
        </w:tc>
        <w:tc>
          <w:tcPr>
            <w:tcW w:w="1008" w:type="dxa"/>
          </w:tcPr>
          <w:p w14:paraId="2E7373D4" w14:textId="77777777" w:rsidR="00D91646" w:rsidRPr="00B33709" w:rsidRDefault="00D91646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67BD4094" w14:textId="64F6B022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2</w:t>
            </w:r>
            <w:r w:rsidR="00693049">
              <w:rPr>
                <w:rFonts w:ascii="Angsana New" w:hAnsi="Angsana New"/>
                <w:sz w:val="21"/>
                <w:szCs w:val="21"/>
                <w:lang w:val="en-GB"/>
              </w:rPr>
              <w:t>0</w:t>
            </w: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0,000</w:t>
            </w:r>
          </w:p>
        </w:tc>
        <w:tc>
          <w:tcPr>
            <w:tcW w:w="1071" w:type="dxa"/>
          </w:tcPr>
          <w:p w14:paraId="1B5F046D" w14:textId="77777777" w:rsidR="00D91646" w:rsidRPr="00B33709" w:rsidRDefault="00D91646" w:rsidP="0007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626352B1" w14:textId="5141D6AB" w:rsidR="00121597" w:rsidRPr="00B33709" w:rsidRDefault="00121597" w:rsidP="0007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2</w:t>
            </w:r>
            <w:r w:rsidR="00693049">
              <w:rPr>
                <w:rFonts w:ascii="Angsana New" w:hAnsi="Angsana New"/>
                <w:sz w:val="21"/>
                <w:szCs w:val="21"/>
                <w:lang w:val="en-GB"/>
              </w:rPr>
              <w:t>0</w:t>
            </w: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0,000</w:t>
            </w:r>
          </w:p>
        </w:tc>
        <w:tc>
          <w:tcPr>
            <w:tcW w:w="1017" w:type="dxa"/>
          </w:tcPr>
          <w:p w14:paraId="673BD892" w14:textId="77777777" w:rsidR="00D91646" w:rsidRPr="00B33709" w:rsidRDefault="00D91646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76843D8" w14:textId="273995FD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82</w:t>
            </w:r>
            <w:r w:rsidRPr="00B33709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50</w:t>
            </w:r>
          </w:p>
        </w:tc>
        <w:tc>
          <w:tcPr>
            <w:tcW w:w="1044" w:type="dxa"/>
          </w:tcPr>
          <w:p w14:paraId="074AB05B" w14:textId="77777777" w:rsidR="00D91646" w:rsidRPr="00B33709" w:rsidRDefault="00D91646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5FF6C65" w14:textId="7DF0506F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82</w:t>
            </w:r>
            <w:r w:rsidRPr="00B33709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50</w:t>
            </w:r>
          </w:p>
        </w:tc>
        <w:tc>
          <w:tcPr>
            <w:tcW w:w="999" w:type="dxa"/>
            <w:vAlign w:val="bottom"/>
          </w:tcPr>
          <w:p w14:paraId="0D0D24C9" w14:textId="77777777" w:rsidR="00D91646" w:rsidRPr="00B33709" w:rsidRDefault="00D91646" w:rsidP="00D916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2EE17A4" w14:textId="575C5A9D" w:rsidR="00121597" w:rsidRPr="00B33709" w:rsidRDefault="00121597" w:rsidP="00D916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165,000</w:t>
            </w:r>
          </w:p>
        </w:tc>
        <w:tc>
          <w:tcPr>
            <w:tcW w:w="1053" w:type="dxa"/>
            <w:vAlign w:val="bottom"/>
          </w:tcPr>
          <w:p w14:paraId="24E49A9F" w14:textId="77777777" w:rsidR="00D91646" w:rsidRPr="00B33709" w:rsidRDefault="00D91646" w:rsidP="00D916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30DA3DB" w14:textId="4C48EE23" w:rsidR="00121597" w:rsidRPr="00B33709" w:rsidRDefault="00121597" w:rsidP="00D916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165,000</w:t>
            </w:r>
          </w:p>
        </w:tc>
      </w:tr>
      <w:tr w:rsidR="00D91646" w:rsidRPr="00B33709" w14:paraId="0FBE515A" w14:textId="77777777" w:rsidTr="003A1477">
        <w:trPr>
          <w:cantSplit/>
          <w:trHeight w:val="235"/>
        </w:trPr>
        <w:tc>
          <w:tcPr>
            <w:tcW w:w="2412" w:type="dxa"/>
          </w:tcPr>
          <w:p w14:paraId="5139243D" w14:textId="77777777" w:rsidR="00121597" w:rsidRPr="00B33709" w:rsidRDefault="00121597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B33709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รวม</w:t>
            </w:r>
          </w:p>
        </w:tc>
        <w:tc>
          <w:tcPr>
            <w:tcW w:w="1008" w:type="dxa"/>
          </w:tcPr>
          <w:p w14:paraId="18302509" w14:textId="77777777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</w:tcPr>
          <w:p w14:paraId="0A097AD4" w14:textId="77777777" w:rsidR="00121597" w:rsidRPr="00B33709" w:rsidRDefault="00121597" w:rsidP="0007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17" w:type="dxa"/>
          </w:tcPr>
          <w:p w14:paraId="28B9BF1B" w14:textId="77777777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44" w:type="dxa"/>
          </w:tcPr>
          <w:p w14:paraId="78E5291A" w14:textId="77777777" w:rsidR="00121597" w:rsidRPr="00B33709" w:rsidRDefault="00121597" w:rsidP="00D91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99" w:type="dxa"/>
          </w:tcPr>
          <w:p w14:paraId="0A66B06D" w14:textId="7596E6E7" w:rsidR="00121597" w:rsidRPr="00B33709" w:rsidRDefault="00121597" w:rsidP="00D916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445,337</w:t>
            </w:r>
          </w:p>
        </w:tc>
        <w:tc>
          <w:tcPr>
            <w:tcW w:w="1053" w:type="dxa"/>
            <w:hideMark/>
          </w:tcPr>
          <w:p w14:paraId="208B0151" w14:textId="77777777" w:rsidR="00121597" w:rsidRPr="00B33709" w:rsidRDefault="00121597" w:rsidP="00D916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33709">
              <w:rPr>
                <w:rFonts w:ascii="Angsana New" w:hAnsi="Angsana New"/>
                <w:sz w:val="21"/>
                <w:szCs w:val="21"/>
                <w:lang w:val="en-GB"/>
              </w:rPr>
              <w:t>445,337</w:t>
            </w:r>
          </w:p>
        </w:tc>
      </w:tr>
    </w:tbl>
    <w:p w14:paraId="4BCC2A72" w14:textId="3BBD1A93" w:rsidR="00523182" w:rsidRDefault="00523182" w:rsidP="00BE3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0B143BB" w14:textId="77777777" w:rsidR="00751034" w:rsidRPr="00B33709" w:rsidRDefault="00751034" w:rsidP="00BE3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24EE6747" w14:textId="22C90048" w:rsidR="00371706" w:rsidRPr="00B33709" w:rsidRDefault="001D08BF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lastRenderedPageBreak/>
        <w:t>เงินลงทุนใน</w:t>
      </w:r>
      <w:r w:rsidR="00371706"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บริษัทร่วม</w:t>
      </w:r>
      <w:r w:rsidR="000357CE"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และ</w:t>
      </w:r>
      <w:r w:rsidR="00F8036C"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การร่วมค้า</w:t>
      </w:r>
      <w:r w:rsidR="00340F78">
        <w:rPr>
          <w:rFonts w:ascii="Angsana New" w:hAnsi="Angsana New"/>
          <w:sz w:val="32"/>
          <w:szCs w:val="32"/>
          <w:u w:val="single"/>
          <w:lang w:val="en-GB"/>
        </w:rPr>
        <w:t xml:space="preserve"> </w:t>
      </w:r>
      <w:r w:rsidR="00182589">
        <w:rPr>
          <w:rFonts w:ascii="Angsana New" w:hAnsi="Angsana New" w:hint="cs"/>
          <w:sz w:val="32"/>
          <w:szCs w:val="32"/>
          <w:u w:val="single"/>
          <w:cs/>
          <w:lang w:val="en-GB"/>
        </w:rPr>
        <w:t>-</w:t>
      </w:r>
      <w:r w:rsidR="00340F78">
        <w:rPr>
          <w:rFonts w:ascii="Angsana New" w:hAnsi="Angsana New"/>
          <w:sz w:val="32"/>
          <w:szCs w:val="32"/>
          <w:u w:val="single"/>
          <w:lang w:val="en-GB"/>
        </w:rPr>
        <w:t xml:space="preserve"> </w:t>
      </w:r>
      <w:r w:rsidR="00340F78">
        <w:rPr>
          <w:rFonts w:ascii="Angsana New" w:hAnsi="Angsana New" w:hint="cs"/>
          <w:sz w:val="32"/>
          <w:szCs w:val="32"/>
          <w:u w:val="single"/>
          <w:cs/>
          <w:lang w:val="en-GB"/>
        </w:rPr>
        <w:t>สุทธิ</w:t>
      </w:r>
    </w:p>
    <w:tbl>
      <w:tblPr>
        <w:tblW w:w="8766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2416"/>
        <w:gridCol w:w="780"/>
        <w:gridCol w:w="800"/>
        <w:gridCol w:w="795"/>
        <w:gridCol w:w="799"/>
        <w:gridCol w:w="808"/>
        <w:gridCol w:w="826"/>
        <w:gridCol w:w="750"/>
        <w:gridCol w:w="792"/>
      </w:tblGrid>
      <w:tr w:rsidR="00F66F57" w:rsidRPr="00B33709" w14:paraId="7CE67CFE" w14:textId="77777777" w:rsidTr="00B07637">
        <w:trPr>
          <w:cantSplit/>
        </w:trPr>
        <w:tc>
          <w:tcPr>
            <w:tcW w:w="2416" w:type="dxa"/>
          </w:tcPr>
          <w:p w14:paraId="46C93F4E" w14:textId="77777777" w:rsidR="006827F3" w:rsidRPr="00B33709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318E5C18" w14:textId="77777777" w:rsidR="006827F3" w:rsidRPr="00B33709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0" w:type="dxa"/>
          </w:tcPr>
          <w:p w14:paraId="3D6FC682" w14:textId="77777777" w:rsidR="006827F3" w:rsidRPr="00B33709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041F2F23" w14:textId="77777777" w:rsidR="006827F3" w:rsidRPr="00B33709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3B601740" w14:textId="77777777" w:rsidR="006827F3" w:rsidRPr="00B33709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76" w:type="dxa"/>
            <w:gridSpan w:val="4"/>
          </w:tcPr>
          <w:p w14:paraId="7068BB4D" w14:textId="77777777" w:rsidR="006827F3" w:rsidRPr="00B33709" w:rsidRDefault="006827F3" w:rsidP="006F6EE3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33709">
              <w:rPr>
                <w:rFonts w:ascii="Angsana New" w:hAnsi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F66F57" w:rsidRPr="00B33709" w14:paraId="0DBA12B4" w14:textId="77777777" w:rsidTr="00B07637">
        <w:trPr>
          <w:cantSplit/>
        </w:trPr>
        <w:tc>
          <w:tcPr>
            <w:tcW w:w="2416" w:type="dxa"/>
          </w:tcPr>
          <w:p w14:paraId="31561E93" w14:textId="77777777" w:rsidR="006827F3" w:rsidRPr="00B33709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580" w:type="dxa"/>
            <w:gridSpan w:val="2"/>
          </w:tcPr>
          <w:p w14:paraId="4FDFC272" w14:textId="77777777" w:rsidR="006827F3" w:rsidRPr="00B33709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3709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94" w:type="dxa"/>
            <w:gridSpan w:val="2"/>
          </w:tcPr>
          <w:p w14:paraId="56336F79" w14:textId="77777777" w:rsidR="006827F3" w:rsidRPr="00B33709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3709">
              <w:rPr>
                <w:rFonts w:ascii="Angsana New" w:hAnsi="Angsana New"/>
                <w:sz w:val="20"/>
                <w:szCs w:val="20"/>
                <w:cs/>
              </w:rPr>
              <w:t>สัดส่วนร้อยละการลงทุน</w:t>
            </w:r>
          </w:p>
        </w:tc>
        <w:tc>
          <w:tcPr>
            <w:tcW w:w="1634" w:type="dxa"/>
            <w:gridSpan w:val="2"/>
          </w:tcPr>
          <w:p w14:paraId="0E48498E" w14:textId="77777777" w:rsidR="006827F3" w:rsidRPr="00B33709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33709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542" w:type="dxa"/>
            <w:gridSpan w:val="2"/>
          </w:tcPr>
          <w:p w14:paraId="063A82D6" w14:textId="77777777" w:rsidR="006827F3" w:rsidRPr="00B33709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3709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0D6255" w:rsidRPr="00B33709" w14:paraId="191AE99B" w14:textId="77777777" w:rsidTr="00B07637">
        <w:trPr>
          <w:cantSplit/>
        </w:trPr>
        <w:tc>
          <w:tcPr>
            <w:tcW w:w="2416" w:type="dxa"/>
          </w:tcPr>
          <w:p w14:paraId="366C3764" w14:textId="77777777" w:rsidR="000D6255" w:rsidRPr="00B33709" w:rsidRDefault="000D6255" w:rsidP="000D625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48E604A6" w14:textId="77777777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 xml:space="preserve">31 </w:t>
            </w:r>
            <w:r w:rsidRPr="00B33709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3EDC6C6A" w14:textId="45C40983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lang w:val="en-GB" w:bidi="lo-LA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800" w:type="dxa"/>
          </w:tcPr>
          <w:p w14:paraId="02235D79" w14:textId="77777777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B3370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2937EF5B" w14:textId="21C58D93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5" w:type="dxa"/>
          </w:tcPr>
          <w:p w14:paraId="5FEB2142" w14:textId="77777777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 xml:space="preserve">31 </w:t>
            </w:r>
            <w:r w:rsidRPr="00B33709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5B859CDF" w14:textId="5A67C3E1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799" w:type="dxa"/>
          </w:tcPr>
          <w:p w14:paraId="7C6994BD" w14:textId="77777777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B3370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2FE00502" w14:textId="797C1237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08" w:type="dxa"/>
          </w:tcPr>
          <w:p w14:paraId="58594465" w14:textId="77777777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 xml:space="preserve">31 </w:t>
            </w:r>
            <w:r w:rsidRPr="00B33709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161CDEA1" w14:textId="73A1CC40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826" w:type="dxa"/>
          </w:tcPr>
          <w:p w14:paraId="3E599B33" w14:textId="77777777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B3370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6C958666" w14:textId="0EA3D949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50" w:type="dxa"/>
          </w:tcPr>
          <w:p w14:paraId="2882AD06" w14:textId="77777777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 xml:space="preserve">31 </w:t>
            </w:r>
            <w:r w:rsidRPr="00B33709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462E54A8" w14:textId="383491FB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792" w:type="dxa"/>
          </w:tcPr>
          <w:p w14:paraId="156BF961" w14:textId="77777777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B3370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7A729715" w14:textId="6A4AAA12" w:rsidR="000D6255" w:rsidRPr="00B33709" w:rsidRDefault="000D6255" w:rsidP="000D62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3709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</w:tr>
      <w:tr w:rsidR="00F66F57" w:rsidRPr="00B33709" w14:paraId="2FDA673C" w14:textId="77777777" w:rsidTr="00B07637">
        <w:trPr>
          <w:cantSplit/>
        </w:trPr>
        <w:tc>
          <w:tcPr>
            <w:tcW w:w="2416" w:type="dxa"/>
          </w:tcPr>
          <w:p w14:paraId="3880A538" w14:textId="77777777" w:rsidR="00121597" w:rsidRPr="00B33709" w:rsidRDefault="00121597" w:rsidP="0012159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0" w:type="dxa"/>
          </w:tcPr>
          <w:p w14:paraId="3A4F1AE1" w14:textId="5FAA0B6D" w:rsidR="00121597" w:rsidRPr="00B33709" w:rsidRDefault="00121597" w:rsidP="0012159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3709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00" w:type="dxa"/>
          </w:tcPr>
          <w:p w14:paraId="07C6F2CC" w14:textId="0E319938" w:rsidR="00121597" w:rsidRPr="00B33709" w:rsidRDefault="00121597" w:rsidP="0012159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3709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95" w:type="dxa"/>
          </w:tcPr>
          <w:p w14:paraId="765D3367" w14:textId="77777777" w:rsidR="00121597" w:rsidRPr="00B33709" w:rsidRDefault="00121597" w:rsidP="0012159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14:paraId="7089F891" w14:textId="77777777" w:rsidR="00121597" w:rsidRPr="00B33709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7811C025" w14:textId="77777777" w:rsidR="00121597" w:rsidRPr="00B33709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26" w:type="dxa"/>
          </w:tcPr>
          <w:p w14:paraId="5C0533D1" w14:textId="77777777" w:rsidR="00121597" w:rsidRPr="00B33709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0" w:type="dxa"/>
          </w:tcPr>
          <w:p w14:paraId="4EA1B3D0" w14:textId="77777777" w:rsidR="00121597" w:rsidRPr="00B33709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</w:tcPr>
          <w:p w14:paraId="2C7C1911" w14:textId="77777777" w:rsidR="00121597" w:rsidRPr="00B33709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F66F57" w:rsidRPr="00B33709" w14:paraId="5973A1CD" w14:textId="77777777" w:rsidTr="00B07637">
        <w:trPr>
          <w:cantSplit/>
        </w:trPr>
        <w:tc>
          <w:tcPr>
            <w:tcW w:w="2416" w:type="dxa"/>
          </w:tcPr>
          <w:p w14:paraId="68B73C44" w14:textId="77777777" w:rsidR="00121597" w:rsidRPr="00C208BD" w:rsidRDefault="00121597" w:rsidP="00F66F57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</w:pP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>บริษัท แมคทริค จำกัด (มหาชน)</w:t>
            </w:r>
          </w:p>
        </w:tc>
        <w:tc>
          <w:tcPr>
            <w:tcW w:w="780" w:type="dxa"/>
          </w:tcPr>
          <w:p w14:paraId="588FE3E1" w14:textId="704355B4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300,000</w:t>
            </w:r>
          </w:p>
        </w:tc>
        <w:tc>
          <w:tcPr>
            <w:tcW w:w="800" w:type="dxa"/>
          </w:tcPr>
          <w:p w14:paraId="23260D26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300,000</w:t>
            </w:r>
          </w:p>
        </w:tc>
        <w:tc>
          <w:tcPr>
            <w:tcW w:w="795" w:type="dxa"/>
          </w:tcPr>
          <w:p w14:paraId="05D33F8D" w14:textId="02606D9E" w:rsidR="00121597" w:rsidRPr="00C208BD" w:rsidRDefault="00C0573E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32</w:t>
            </w:r>
            <w:r w:rsidR="00121597"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799" w:type="dxa"/>
          </w:tcPr>
          <w:p w14:paraId="1439C869" w14:textId="3CD9EED0" w:rsidR="00121597" w:rsidRPr="00C208BD" w:rsidRDefault="00C0573E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32</w:t>
            </w:r>
            <w:r w:rsidR="00121597"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808" w:type="dxa"/>
          </w:tcPr>
          <w:p w14:paraId="07CA22DD" w14:textId="32A4302B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185,633</w:t>
            </w:r>
          </w:p>
        </w:tc>
        <w:tc>
          <w:tcPr>
            <w:tcW w:w="826" w:type="dxa"/>
          </w:tcPr>
          <w:p w14:paraId="70A82D08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185,633</w:t>
            </w:r>
          </w:p>
        </w:tc>
        <w:tc>
          <w:tcPr>
            <w:tcW w:w="750" w:type="dxa"/>
            <w:shd w:val="clear" w:color="auto" w:fill="auto"/>
          </w:tcPr>
          <w:p w14:paraId="7ED4874F" w14:textId="7AF92EA7" w:rsidR="00121597" w:rsidRPr="00B07637" w:rsidRDefault="005E510E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16</w:t>
            </w:r>
            <w:r w:rsidR="001E1471" w:rsidRPr="00B07637">
              <w:rPr>
                <w:rFonts w:ascii="Angsana New" w:hAnsi="Angsana New"/>
                <w:sz w:val="20"/>
                <w:szCs w:val="20"/>
                <w:lang w:val="en-GB"/>
              </w:rPr>
              <w:t>4,783</w:t>
            </w:r>
          </w:p>
        </w:tc>
        <w:tc>
          <w:tcPr>
            <w:tcW w:w="792" w:type="dxa"/>
          </w:tcPr>
          <w:p w14:paraId="3A57E832" w14:textId="5551367D" w:rsidR="00121597" w:rsidRPr="00C208BD" w:rsidRDefault="003A53AD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165,684</w:t>
            </w:r>
          </w:p>
        </w:tc>
      </w:tr>
      <w:tr w:rsidR="00F66F57" w:rsidRPr="00B33709" w14:paraId="32593665" w14:textId="77777777" w:rsidTr="00B07637">
        <w:trPr>
          <w:cantSplit/>
        </w:trPr>
        <w:tc>
          <w:tcPr>
            <w:tcW w:w="2416" w:type="dxa"/>
          </w:tcPr>
          <w:p w14:paraId="441314EE" w14:textId="31D63FB9" w:rsidR="00121597" w:rsidRPr="00C208BD" w:rsidRDefault="00121597" w:rsidP="00F66F57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="0054237A" w:rsidRPr="00C208B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780" w:type="dxa"/>
          </w:tcPr>
          <w:p w14:paraId="2B16D809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0" w:type="dxa"/>
          </w:tcPr>
          <w:p w14:paraId="266AA87D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5" w:type="dxa"/>
          </w:tcPr>
          <w:p w14:paraId="64CE875E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9" w:type="dxa"/>
          </w:tcPr>
          <w:p w14:paraId="622C17AF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50957C0D" w14:textId="5FD8A6B4" w:rsidR="00121597" w:rsidRPr="00C208BD" w:rsidRDefault="00121597" w:rsidP="00554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19,044</w:t>
            </w: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26" w:type="dxa"/>
          </w:tcPr>
          <w:p w14:paraId="11C4D2A5" w14:textId="77777777" w:rsidR="00121597" w:rsidRPr="00C208BD" w:rsidRDefault="00121597" w:rsidP="00554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19,044</w:t>
            </w: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50" w:type="dxa"/>
            <w:shd w:val="clear" w:color="auto" w:fill="auto"/>
          </w:tcPr>
          <w:p w14:paraId="46D1C833" w14:textId="64D1D349" w:rsidR="00121597" w:rsidRPr="00C208BD" w:rsidRDefault="00A63747" w:rsidP="00554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</w:tcPr>
          <w:p w14:paraId="78FA3892" w14:textId="7C90A1F0" w:rsidR="00121597" w:rsidRPr="00C208BD" w:rsidRDefault="00A63747" w:rsidP="00554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F66F57" w:rsidRPr="00B33709" w14:paraId="559E3595" w14:textId="77777777" w:rsidTr="00B07637">
        <w:trPr>
          <w:cantSplit/>
        </w:trPr>
        <w:tc>
          <w:tcPr>
            <w:tcW w:w="2416" w:type="dxa"/>
          </w:tcPr>
          <w:p w14:paraId="23889630" w14:textId="77777777" w:rsidR="00121597" w:rsidRPr="00C208BD" w:rsidRDefault="00121597" w:rsidP="00F66F57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80" w:type="dxa"/>
          </w:tcPr>
          <w:p w14:paraId="49F66C94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0" w:type="dxa"/>
          </w:tcPr>
          <w:p w14:paraId="0DB04C00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5" w:type="dxa"/>
          </w:tcPr>
          <w:p w14:paraId="3F60547F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9" w:type="dxa"/>
          </w:tcPr>
          <w:p w14:paraId="6D966453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3D93BC56" w14:textId="1580335D" w:rsidR="00121597" w:rsidRPr="00C208BD" w:rsidRDefault="00121597" w:rsidP="006A0B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166,589</w:t>
            </w:r>
          </w:p>
        </w:tc>
        <w:tc>
          <w:tcPr>
            <w:tcW w:w="826" w:type="dxa"/>
          </w:tcPr>
          <w:p w14:paraId="67AD1691" w14:textId="77777777" w:rsidR="00121597" w:rsidRPr="00C208BD" w:rsidRDefault="00121597" w:rsidP="006A0B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166,589</w:t>
            </w:r>
          </w:p>
        </w:tc>
        <w:tc>
          <w:tcPr>
            <w:tcW w:w="750" w:type="dxa"/>
            <w:shd w:val="clear" w:color="auto" w:fill="auto"/>
          </w:tcPr>
          <w:p w14:paraId="7647A505" w14:textId="0B139DAF" w:rsidR="00121597" w:rsidRPr="00C208BD" w:rsidRDefault="001E1471" w:rsidP="006A0B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16</w:t>
            </w:r>
            <w:r w:rsidRPr="00B07637">
              <w:rPr>
                <w:rFonts w:ascii="Angsana New" w:hAnsi="Angsana New"/>
                <w:sz w:val="20"/>
                <w:szCs w:val="20"/>
                <w:lang w:val="en-GB"/>
              </w:rPr>
              <w:t>4,783</w:t>
            </w:r>
          </w:p>
        </w:tc>
        <w:tc>
          <w:tcPr>
            <w:tcW w:w="792" w:type="dxa"/>
          </w:tcPr>
          <w:p w14:paraId="3592A3AF" w14:textId="7FAE5D40" w:rsidR="00121597" w:rsidRPr="00C208BD" w:rsidRDefault="003A53AD" w:rsidP="006A0B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165,684</w:t>
            </w:r>
          </w:p>
        </w:tc>
      </w:tr>
      <w:tr w:rsidR="00F66F57" w:rsidRPr="00B33709" w14:paraId="5FF30827" w14:textId="77777777" w:rsidTr="00B07637">
        <w:trPr>
          <w:cantSplit/>
        </w:trPr>
        <w:tc>
          <w:tcPr>
            <w:tcW w:w="2416" w:type="dxa"/>
          </w:tcPr>
          <w:p w14:paraId="6ABAB0A4" w14:textId="77777777" w:rsidR="00121597" w:rsidRPr="00C208BD" w:rsidRDefault="00121597" w:rsidP="00F66F57">
            <w:pPr>
              <w:ind w:left="-78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780" w:type="dxa"/>
          </w:tcPr>
          <w:p w14:paraId="1717637D" w14:textId="589F58B6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="0074649D" w:rsidRPr="00C208BD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พัน</w:t>
            </w: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ดอลลาร์สหรัฐฯ)</w:t>
            </w:r>
          </w:p>
        </w:tc>
        <w:tc>
          <w:tcPr>
            <w:tcW w:w="800" w:type="dxa"/>
          </w:tcPr>
          <w:p w14:paraId="77507911" w14:textId="73879803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="0074649D" w:rsidRPr="00C208BD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พัน</w:t>
            </w: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ดอลลาร์สหรัฐฯ)</w:t>
            </w:r>
          </w:p>
        </w:tc>
        <w:tc>
          <w:tcPr>
            <w:tcW w:w="795" w:type="dxa"/>
          </w:tcPr>
          <w:p w14:paraId="65416607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9" w:type="dxa"/>
          </w:tcPr>
          <w:p w14:paraId="18F40744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64C784AE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26" w:type="dxa"/>
          </w:tcPr>
          <w:p w14:paraId="553A0444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0" w:type="dxa"/>
          </w:tcPr>
          <w:p w14:paraId="2DC2849D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</w:tcPr>
          <w:p w14:paraId="1A6641B2" w14:textId="77777777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F66F57" w:rsidRPr="00B33709" w14:paraId="22C9B779" w14:textId="77777777" w:rsidTr="00B07637">
        <w:trPr>
          <w:cantSplit/>
        </w:trPr>
        <w:tc>
          <w:tcPr>
            <w:tcW w:w="2416" w:type="dxa"/>
          </w:tcPr>
          <w:p w14:paraId="5B530478" w14:textId="77777777" w:rsidR="00121597" w:rsidRPr="00C208BD" w:rsidRDefault="00121597" w:rsidP="00F66F57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</w:pP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Wisdom Tree Investment</w:t>
            </w: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 xml:space="preserve"> (</w:t>
            </w: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S</w:t>
            </w: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 xml:space="preserve">) </w:t>
            </w: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PTE</w:t>
            </w: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 xml:space="preserve">. </w:t>
            </w: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Limited</w:t>
            </w:r>
          </w:p>
        </w:tc>
        <w:tc>
          <w:tcPr>
            <w:tcW w:w="780" w:type="dxa"/>
            <w:vAlign w:val="bottom"/>
          </w:tcPr>
          <w:p w14:paraId="05781D53" w14:textId="4E0B99A3" w:rsidR="00121597" w:rsidRPr="00C208BD" w:rsidRDefault="006A0B3A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</w:rPr>
            </w:pPr>
            <w:r w:rsidRPr="00C208BD">
              <w:rPr>
                <w:rFonts w:ascii="Angsana New" w:hAnsi="Angsana New"/>
                <w:sz w:val="20"/>
                <w:szCs w:val="20"/>
              </w:rPr>
              <w:t>12,000</w:t>
            </w:r>
          </w:p>
        </w:tc>
        <w:tc>
          <w:tcPr>
            <w:tcW w:w="800" w:type="dxa"/>
            <w:vAlign w:val="center"/>
          </w:tcPr>
          <w:p w14:paraId="4A306E29" w14:textId="4C7765D3" w:rsidR="00121597" w:rsidRPr="00C208BD" w:rsidRDefault="006A0B3A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12,000</w:t>
            </w:r>
          </w:p>
        </w:tc>
        <w:tc>
          <w:tcPr>
            <w:tcW w:w="795" w:type="dxa"/>
            <w:vAlign w:val="bottom"/>
          </w:tcPr>
          <w:p w14:paraId="55F4227C" w14:textId="4C977DBD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45</w:t>
            </w:r>
            <w:r w:rsidR="00554E81"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="009717E6" w:rsidRPr="00C208BD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99" w:type="dxa"/>
          </w:tcPr>
          <w:p w14:paraId="3A1DA276" w14:textId="03C5114C" w:rsidR="00121597" w:rsidRPr="00C208BD" w:rsidRDefault="00121597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45</w:t>
            </w:r>
            <w:r w:rsidR="00554E81"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="009717E6" w:rsidRPr="00C208BD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08" w:type="dxa"/>
            <w:vAlign w:val="bottom"/>
          </w:tcPr>
          <w:p w14:paraId="1DEE62B5" w14:textId="52126019" w:rsidR="00121597" w:rsidRPr="00C208BD" w:rsidRDefault="00121597" w:rsidP="0074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177,661</w:t>
            </w:r>
          </w:p>
        </w:tc>
        <w:tc>
          <w:tcPr>
            <w:tcW w:w="826" w:type="dxa"/>
            <w:vAlign w:val="bottom"/>
          </w:tcPr>
          <w:p w14:paraId="5D4D8B6D" w14:textId="77777777" w:rsidR="00121597" w:rsidRPr="00C208BD" w:rsidRDefault="00121597" w:rsidP="0074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177,661</w:t>
            </w:r>
          </w:p>
        </w:tc>
        <w:tc>
          <w:tcPr>
            <w:tcW w:w="750" w:type="dxa"/>
            <w:vAlign w:val="bottom"/>
          </w:tcPr>
          <w:p w14:paraId="02EAADFE" w14:textId="680F5CE2" w:rsidR="00121597" w:rsidRPr="00C208BD" w:rsidRDefault="00AD2695" w:rsidP="0074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113,656</w:t>
            </w:r>
          </w:p>
        </w:tc>
        <w:tc>
          <w:tcPr>
            <w:tcW w:w="792" w:type="dxa"/>
            <w:vAlign w:val="bottom"/>
          </w:tcPr>
          <w:p w14:paraId="00219124" w14:textId="15114487" w:rsidR="00121597" w:rsidRPr="00C208BD" w:rsidRDefault="003A53AD" w:rsidP="00746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105,781</w:t>
            </w:r>
          </w:p>
        </w:tc>
      </w:tr>
      <w:tr w:rsidR="00FA3CDC" w:rsidRPr="00B33709" w14:paraId="34EB3D28" w14:textId="77777777" w:rsidTr="00B07637">
        <w:trPr>
          <w:cantSplit/>
        </w:trPr>
        <w:tc>
          <w:tcPr>
            <w:tcW w:w="2416" w:type="dxa"/>
          </w:tcPr>
          <w:p w14:paraId="3BED5579" w14:textId="2DBC66E7" w:rsidR="00FA3CDC" w:rsidRPr="00C208BD" w:rsidRDefault="00FA3CDC" w:rsidP="00F66F57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</w:pP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780" w:type="dxa"/>
            <w:vAlign w:val="bottom"/>
          </w:tcPr>
          <w:p w14:paraId="1AF4C951" w14:textId="77777777" w:rsidR="00FA3CDC" w:rsidRPr="00C208BD" w:rsidRDefault="00FA3CDC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0" w:type="dxa"/>
            <w:vAlign w:val="center"/>
          </w:tcPr>
          <w:p w14:paraId="3BDBF168" w14:textId="77777777" w:rsidR="00FA3CDC" w:rsidRPr="00C208BD" w:rsidRDefault="00FA3CDC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7FC8F978" w14:textId="77777777" w:rsidR="00FA3CDC" w:rsidRPr="00C208BD" w:rsidRDefault="00FA3CDC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9" w:type="dxa"/>
          </w:tcPr>
          <w:p w14:paraId="5C1776DD" w14:textId="77777777" w:rsidR="00FA3CDC" w:rsidRPr="00C208BD" w:rsidRDefault="00FA3CDC" w:rsidP="0055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0B37E94F" w14:textId="7F8A359F" w:rsidR="00FA3CDC" w:rsidRPr="00C208BD" w:rsidRDefault="00FB6D28" w:rsidP="0074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22,245</w:t>
            </w: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26" w:type="dxa"/>
            <w:vAlign w:val="bottom"/>
          </w:tcPr>
          <w:p w14:paraId="7AFE3A30" w14:textId="104608FE" w:rsidR="00FA3CDC" w:rsidRPr="00C208BD" w:rsidRDefault="007B6A37" w:rsidP="0074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22,245</w:t>
            </w:r>
            <w:r w:rsidRPr="00C208BD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50" w:type="dxa"/>
            <w:vAlign w:val="bottom"/>
          </w:tcPr>
          <w:p w14:paraId="060B3003" w14:textId="39E391DA" w:rsidR="00FA3CDC" w:rsidRPr="00C208BD" w:rsidRDefault="00AD2695" w:rsidP="0074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763D9E35" w14:textId="1683AFFF" w:rsidR="00FA3CDC" w:rsidRPr="00C208BD" w:rsidRDefault="007B6A37" w:rsidP="0074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</w:tr>
      <w:tr w:rsidR="007B6A37" w:rsidRPr="00B33709" w14:paraId="0D32E4EA" w14:textId="77777777" w:rsidTr="00B07637">
        <w:trPr>
          <w:cantSplit/>
        </w:trPr>
        <w:tc>
          <w:tcPr>
            <w:tcW w:w="2416" w:type="dxa"/>
          </w:tcPr>
          <w:p w14:paraId="3386E1F7" w14:textId="1365C285" w:rsidR="007B6A37" w:rsidRPr="00D0184C" w:rsidRDefault="00D0184C" w:rsidP="007B6A37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D0184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80" w:type="dxa"/>
            <w:vAlign w:val="bottom"/>
          </w:tcPr>
          <w:p w14:paraId="58979865" w14:textId="77777777" w:rsidR="007B6A37" w:rsidRPr="00C208BD" w:rsidRDefault="007B6A37" w:rsidP="007B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0" w:type="dxa"/>
            <w:vAlign w:val="center"/>
          </w:tcPr>
          <w:p w14:paraId="4ABE4876" w14:textId="77777777" w:rsidR="007B6A37" w:rsidRPr="00C208BD" w:rsidRDefault="007B6A37" w:rsidP="007B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5" w:type="dxa"/>
            <w:vAlign w:val="bottom"/>
          </w:tcPr>
          <w:p w14:paraId="00EEB4AE" w14:textId="77777777" w:rsidR="007B6A37" w:rsidRPr="00C208BD" w:rsidRDefault="007B6A37" w:rsidP="007B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9" w:type="dxa"/>
          </w:tcPr>
          <w:p w14:paraId="60963A92" w14:textId="77777777" w:rsidR="007B6A37" w:rsidRPr="00C208BD" w:rsidRDefault="007B6A37" w:rsidP="007B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7E51D831" w14:textId="3A49D2E8" w:rsidR="007B6A37" w:rsidRPr="00C208BD" w:rsidRDefault="007B6A37" w:rsidP="0074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155,416</w:t>
            </w:r>
          </w:p>
        </w:tc>
        <w:tc>
          <w:tcPr>
            <w:tcW w:w="826" w:type="dxa"/>
            <w:vAlign w:val="bottom"/>
          </w:tcPr>
          <w:p w14:paraId="24DFBD59" w14:textId="190C134D" w:rsidR="007B6A37" w:rsidRPr="00C208BD" w:rsidRDefault="007B6A37" w:rsidP="0074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155,416</w:t>
            </w:r>
          </w:p>
        </w:tc>
        <w:tc>
          <w:tcPr>
            <w:tcW w:w="750" w:type="dxa"/>
            <w:vAlign w:val="bottom"/>
          </w:tcPr>
          <w:p w14:paraId="366FC863" w14:textId="7CAC0D86" w:rsidR="007B6A37" w:rsidRPr="00C208BD" w:rsidRDefault="007B6A37" w:rsidP="0074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113,656</w:t>
            </w:r>
          </w:p>
        </w:tc>
        <w:tc>
          <w:tcPr>
            <w:tcW w:w="792" w:type="dxa"/>
            <w:vAlign w:val="bottom"/>
          </w:tcPr>
          <w:p w14:paraId="79675B9F" w14:textId="0764B596" w:rsidR="007B6A37" w:rsidRPr="00C208BD" w:rsidRDefault="003A53AD" w:rsidP="00746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105,781</w:t>
            </w:r>
          </w:p>
        </w:tc>
      </w:tr>
      <w:tr w:rsidR="007B6A37" w:rsidRPr="00B07637" w14:paraId="14F7D52B" w14:textId="77777777" w:rsidTr="00B07637">
        <w:trPr>
          <w:cantSplit/>
          <w:trHeight w:val="66"/>
        </w:trPr>
        <w:tc>
          <w:tcPr>
            <w:tcW w:w="2416" w:type="dxa"/>
          </w:tcPr>
          <w:p w14:paraId="2F905992" w14:textId="77777777" w:rsidR="007B6A37" w:rsidRPr="00B07637" w:rsidRDefault="007B6A37" w:rsidP="007B6A37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780" w:type="dxa"/>
            <w:vAlign w:val="center"/>
          </w:tcPr>
          <w:p w14:paraId="4FC8FD98" w14:textId="77777777" w:rsidR="007B6A37" w:rsidRPr="00B07637" w:rsidRDefault="007B6A37" w:rsidP="007B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00" w:type="dxa"/>
            <w:vAlign w:val="center"/>
          </w:tcPr>
          <w:p w14:paraId="6CB59BF7" w14:textId="77777777" w:rsidR="007B6A37" w:rsidRPr="00B07637" w:rsidRDefault="007B6A37" w:rsidP="007B6A3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95" w:type="dxa"/>
            <w:vAlign w:val="center"/>
          </w:tcPr>
          <w:p w14:paraId="0E2D3437" w14:textId="77777777" w:rsidR="007B6A37" w:rsidRPr="00B07637" w:rsidRDefault="007B6A37" w:rsidP="007B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99" w:type="dxa"/>
          </w:tcPr>
          <w:p w14:paraId="7738E197" w14:textId="77777777" w:rsidR="007B6A37" w:rsidRPr="00B07637" w:rsidRDefault="007B6A37" w:rsidP="007B6A3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5C336639" w14:textId="77777777" w:rsidR="007B6A37" w:rsidRPr="00B07637" w:rsidRDefault="007B6A37" w:rsidP="007B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26" w:type="dxa"/>
            <w:vAlign w:val="bottom"/>
          </w:tcPr>
          <w:p w14:paraId="3AE58906" w14:textId="77777777" w:rsidR="007B6A37" w:rsidRPr="00B07637" w:rsidRDefault="007B6A37" w:rsidP="007B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50" w:type="dxa"/>
            <w:vAlign w:val="bottom"/>
          </w:tcPr>
          <w:p w14:paraId="12C68FBD" w14:textId="77777777" w:rsidR="007B6A37" w:rsidRPr="00B07637" w:rsidRDefault="007B6A37" w:rsidP="007B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684EFFE" w14:textId="77777777" w:rsidR="007B6A37" w:rsidRPr="00B07637" w:rsidRDefault="007B6A37" w:rsidP="007B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</w:tr>
      <w:tr w:rsidR="007B6A37" w:rsidRPr="00B33709" w14:paraId="66DC970C" w14:textId="77777777" w:rsidTr="00B07637">
        <w:trPr>
          <w:cantSplit/>
        </w:trPr>
        <w:tc>
          <w:tcPr>
            <w:tcW w:w="3996" w:type="dxa"/>
            <w:gridSpan w:val="3"/>
          </w:tcPr>
          <w:p w14:paraId="02B989B3" w14:textId="75B2BE36" w:rsidR="007B6A37" w:rsidRPr="00C208BD" w:rsidRDefault="007B6A37" w:rsidP="007B6A37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>เงินลงทุนในบริษัทร่วมและกิจการร่วมค้า -</w:t>
            </w:r>
            <w:r w:rsidRPr="00C208BD">
              <w:rPr>
                <w:rFonts w:ascii="Angsana New" w:hAnsi="Angsana New" w:cs="Angsana New"/>
                <w:color w:val="auto"/>
                <w:sz w:val="20"/>
                <w:szCs w:val="20"/>
                <w:cs/>
                <w:lang w:eastAsia="en-GB"/>
              </w:rPr>
              <w:t xml:space="preserve"> สุทธิ</w:t>
            </w:r>
          </w:p>
        </w:tc>
        <w:tc>
          <w:tcPr>
            <w:tcW w:w="795" w:type="dxa"/>
            <w:vAlign w:val="center"/>
          </w:tcPr>
          <w:p w14:paraId="22E4388C" w14:textId="77777777" w:rsidR="007B6A37" w:rsidRPr="00C208BD" w:rsidRDefault="007B6A37" w:rsidP="007B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9" w:type="dxa"/>
          </w:tcPr>
          <w:p w14:paraId="285A2642" w14:textId="77777777" w:rsidR="007B6A37" w:rsidRPr="00C208BD" w:rsidRDefault="007B6A37" w:rsidP="007B6A3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257A82D3" w14:textId="5FFBCE5B" w:rsidR="007B6A37" w:rsidRPr="00C208BD" w:rsidRDefault="007B6A37" w:rsidP="007B6A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322,005</w:t>
            </w:r>
          </w:p>
        </w:tc>
        <w:tc>
          <w:tcPr>
            <w:tcW w:w="826" w:type="dxa"/>
            <w:vAlign w:val="bottom"/>
          </w:tcPr>
          <w:p w14:paraId="67F9B21D" w14:textId="366446ED" w:rsidR="007B6A37" w:rsidRPr="00C208BD" w:rsidRDefault="007B6A37" w:rsidP="007B6A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322,005</w:t>
            </w:r>
          </w:p>
        </w:tc>
        <w:tc>
          <w:tcPr>
            <w:tcW w:w="750" w:type="dxa"/>
            <w:vAlign w:val="bottom"/>
          </w:tcPr>
          <w:p w14:paraId="7132FE17" w14:textId="7B6678B5" w:rsidR="007B6A37" w:rsidRPr="00B07637" w:rsidRDefault="0074649D" w:rsidP="007B6A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07637">
              <w:rPr>
                <w:rFonts w:ascii="Angsana New" w:hAnsi="Angsana New"/>
                <w:sz w:val="20"/>
                <w:szCs w:val="20"/>
                <w:lang w:val="en-GB"/>
              </w:rPr>
              <w:t>278,439</w:t>
            </w:r>
          </w:p>
        </w:tc>
        <w:tc>
          <w:tcPr>
            <w:tcW w:w="792" w:type="dxa"/>
            <w:vAlign w:val="bottom"/>
          </w:tcPr>
          <w:p w14:paraId="4C4AA65A" w14:textId="69CDC822" w:rsidR="007B6A37" w:rsidRPr="00C208BD" w:rsidRDefault="007B6A37" w:rsidP="007B6A3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C208BD">
              <w:rPr>
                <w:rFonts w:ascii="Angsana New" w:hAnsi="Angsana New"/>
                <w:sz w:val="20"/>
                <w:szCs w:val="20"/>
                <w:lang w:val="en-GB"/>
              </w:rPr>
              <w:t>271,465</w:t>
            </w:r>
          </w:p>
        </w:tc>
      </w:tr>
    </w:tbl>
    <w:p w14:paraId="38886A04" w14:textId="77777777" w:rsidR="008C0540" w:rsidRPr="0002288C" w:rsidRDefault="008C0540" w:rsidP="00D1555D">
      <w:pPr>
        <w:spacing w:line="240" w:lineRule="auto"/>
        <w:ind w:left="450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57012A31" w14:textId="28108606" w:rsidR="00C570D4" w:rsidRPr="00B33709" w:rsidRDefault="00C570D4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บริษัทได้นำหุ้นสามัญของบริษัทที่ถืออยู่ในบริษัท </w:t>
      </w:r>
      <w:r w:rsidRPr="00B33709">
        <w:rPr>
          <w:rFonts w:ascii="Angsana New" w:hAnsi="Angsana New"/>
          <w:spacing w:val="-4"/>
          <w:sz w:val="32"/>
          <w:szCs w:val="32"/>
        </w:rPr>
        <w:t xml:space="preserve">Wisdom Tree </w:t>
      </w:r>
      <w:r w:rsidRPr="00B33709">
        <w:rPr>
          <w:rFonts w:ascii="Angsana New" w:hAnsi="Angsana New"/>
          <w:spacing w:val="-4"/>
          <w:sz w:val="32"/>
          <w:szCs w:val="32"/>
          <w:cs/>
          <w:lang w:val="en-GB" w:eastAsia="en-GB"/>
        </w:rPr>
        <w:t xml:space="preserve"> </w:t>
      </w:r>
      <w:r w:rsidRPr="00B33709">
        <w:rPr>
          <w:rFonts w:ascii="Angsana New" w:hAnsi="Angsana New"/>
          <w:spacing w:val="-4"/>
          <w:sz w:val="32"/>
          <w:szCs w:val="32"/>
        </w:rPr>
        <w:t xml:space="preserve">Investment </w:t>
      </w:r>
      <w:r w:rsidRPr="00B33709">
        <w:rPr>
          <w:rFonts w:ascii="Angsana New" w:hAnsi="Angsana New"/>
          <w:spacing w:val="-4"/>
          <w:sz w:val="32"/>
          <w:szCs w:val="32"/>
          <w:cs/>
        </w:rPr>
        <w:t>(</w:t>
      </w:r>
      <w:r w:rsidRPr="00B33709">
        <w:rPr>
          <w:rFonts w:ascii="Angsana New" w:hAnsi="Angsana New"/>
          <w:spacing w:val="-4"/>
          <w:sz w:val="32"/>
          <w:szCs w:val="32"/>
        </w:rPr>
        <w:t>S</w:t>
      </w:r>
      <w:r w:rsidRPr="00B33709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B33709">
        <w:rPr>
          <w:rFonts w:ascii="Angsana New" w:hAnsi="Angsana New"/>
          <w:spacing w:val="-4"/>
          <w:sz w:val="32"/>
          <w:szCs w:val="32"/>
        </w:rPr>
        <w:t>PTE</w:t>
      </w:r>
      <w:r w:rsidRPr="00B33709">
        <w:rPr>
          <w:rFonts w:ascii="Angsana New" w:hAnsi="Angsana New"/>
          <w:spacing w:val="-4"/>
          <w:sz w:val="32"/>
          <w:szCs w:val="32"/>
          <w:cs/>
        </w:rPr>
        <w:t xml:space="preserve">. </w:t>
      </w:r>
      <w:r w:rsidRPr="00B33709">
        <w:rPr>
          <w:rFonts w:ascii="Angsana New" w:hAnsi="Angsana New"/>
          <w:spacing w:val="-4"/>
          <w:sz w:val="32"/>
          <w:szCs w:val="32"/>
        </w:rPr>
        <w:t xml:space="preserve">Limited </w:t>
      </w:r>
      <w:r w:rsidRPr="00B33709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B33709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65265257" w14:textId="77777777" w:rsidR="00041229" w:rsidRPr="00B07637" w:rsidRDefault="00041229" w:rsidP="00D1555D">
      <w:pPr>
        <w:spacing w:line="240" w:lineRule="auto"/>
        <w:ind w:left="450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704A15C6" w14:textId="2F159EBD" w:rsidR="00577F4D" w:rsidRPr="00B07637" w:rsidRDefault="00371706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B07637">
        <w:rPr>
          <w:rFonts w:ascii="Angsana New" w:hAnsi="Angsana New"/>
          <w:spacing w:val="8"/>
          <w:sz w:val="32"/>
          <w:szCs w:val="32"/>
          <w:cs/>
          <w:lang w:val="en-GB"/>
        </w:rPr>
        <w:t>รายการเคลื่</w:t>
      </w:r>
      <w:r w:rsidR="00FF1E7D" w:rsidRPr="00B07637">
        <w:rPr>
          <w:rFonts w:ascii="Angsana New" w:hAnsi="Angsana New"/>
          <w:spacing w:val="8"/>
          <w:sz w:val="32"/>
          <w:szCs w:val="32"/>
          <w:cs/>
          <w:lang w:val="en-GB"/>
        </w:rPr>
        <w:t>อนไหวของเงินลงทุนใน</w:t>
      </w:r>
      <w:r w:rsidRPr="00B07637">
        <w:rPr>
          <w:rFonts w:ascii="Angsana New" w:hAnsi="Angsana New"/>
          <w:spacing w:val="8"/>
          <w:sz w:val="32"/>
          <w:szCs w:val="32"/>
          <w:cs/>
          <w:lang w:val="en-GB"/>
        </w:rPr>
        <w:t>บริษัทร่วม</w:t>
      </w:r>
      <w:r w:rsidR="00FE6EE0" w:rsidRPr="00B07637">
        <w:rPr>
          <w:rFonts w:ascii="Angsana New" w:hAnsi="Angsana New"/>
          <w:spacing w:val="8"/>
          <w:sz w:val="32"/>
          <w:szCs w:val="32"/>
          <w:cs/>
          <w:lang w:val="en-GB"/>
        </w:rPr>
        <w:t>และ</w:t>
      </w:r>
      <w:r w:rsidR="00FF1E7D" w:rsidRPr="00B07637">
        <w:rPr>
          <w:rFonts w:ascii="Angsana New" w:hAnsi="Angsana New"/>
          <w:spacing w:val="8"/>
          <w:sz w:val="32"/>
          <w:szCs w:val="32"/>
          <w:cs/>
          <w:lang w:val="en-GB"/>
        </w:rPr>
        <w:t>การร่วมค้า</w:t>
      </w:r>
      <w:r w:rsidR="00152EEC" w:rsidRPr="00B07637">
        <w:rPr>
          <w:rFonts w:ascii="Angsana New" w:hAnsi="Angsana New"/>
          <w:spacing w:val="8"/>
          <w:sz w:val="32"/>
          <w:szCs w:val="32"/>
          <w:cs/>
          <w:lang w:val="en-GB"/>
        </w:rPr>
        <w:t xml:space="preserve"> </w:t>
      </w:r>
      <w:r w:rsidRPr="00B07637">
        <w:rPr>
          <w:rFonts w:ascii="Angsana New" w:hAnsi="Angsana New"/>
          <w:spacing w:val="8"/>
          <w:sz w:val="32"/>
          <w:szCs w:val="32"/>
          <w:cs/>
          <w:lang w:val="en-GB"/>
        </w:rPr>
        <w:t>(บันทึกบัญชีตามวิธีส่วนได้เสียใน</w:t>
      </w:r>
      <w:r w:rsidRPr="00B07637">
        <w:rPr>
          <w:rFonts w:ascii="Angsana New" w:hAnsi="Angsana New"/>
          <w:sz w:val="32"/>
          <w:szCs w:val="32"/>
          <w:cs/>
          <w:lang w:val="en-GB"/>
        </w:rPr>
        <w:t xml:space="preserve">งบการเงินรวม) </w:t>
      </w:r>
      <w:r w:rsidR="00577F4D" w:rsidRPr="00B07637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="00577F4D" w:rsidRPr="00B07637">
        <w:rPr>
          <w:rFonts w:ascii="Angsana New" w:hAnsi="Angsana New"/>
          <w:sz w:val="32"/>
          <w:szCs w:val="32"/>
          <w:cs/>
        </w:rPr>
        <w:t>งวด</w:t>
      </w:r>
      <w:r w:rsidR="008C0540" w:rsidRPr="00B07637">
        <w:rPr>
          <w:rFonts w:ascii="Angsana New" w:hAnsi="Angsana New"/>
          <w:sz w:val="32"/>
          <w:szCs w:val="32"/>
          <w:cs/>
        </w:rPr>
        <w:t>สาม</w:t>
      </w:r>
      <w:r w:rsidR="00577F4D" w:rsidRPr="00B0763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C0540" w:rsidRPr="00B07637">
        <w:rPr>
          <w:rFonts w:ascii="Angsana New" w:hAnsi="Angsana New"/>
          <w:sz w:val="32"/>
          <w:szCs w:val="32"/>
          <w:lang w:val="en-GB"/>
        </w:rPr>
        <w:t>31</w:t>
      </w:r>
      <w:r w:rsidR="008C0540" w:rsidRPr="00B07637">
        <w:rPr>
          <w:rFonts w:ascii="Angsana New" w:hAnsi="Angsana New"/>
          <w:sz w:val="32"/>
          <w:szCs w:val="32"/>
          <w:cs/>
        </w:rPr>
        <w:t xml:space="preserve"> มีนาคม </w:t>
      </w:r>
      <w:r w:rsidR="008C0540" w:rsidRPr="00B07637">
        <w:rPr>
          <w:rFonts w:ascii="Angsana New" w:hAnsi="Angsana New"/>
          <w:sz w:val="32"/>
          <w:szCs w:val="32"/>
          <w:lang w:val="en-GB"/>
        </w:rPr>
        <w:t>256</w:t>
      </w:r>
      <w:r w:rsidR="00C0573E" w:rsidRPr="00B07637">
        <w:rPr>
          <w:rFonts w:ascii="Angsana New" w:hAnsi="Angsana New"/>
          <w:sz w:val="32"/>
          <w:szCs w:val="32"/>
        </w:rPr>
        <w:t>3</w:t>
      </w:r>
      <w:r w:rsidR="00577F4D" w:rsidRPr="00B07637">
        <w:rPr>
          <w:rFonts w:ascii="Angsana New" w:hAnsi="Angsana New"/>
          <w:sz w:val="32"/>
          <w:szCs w:val="32"/>
          <w:cs/>
        </w:rPr>
        <w:t xml:space="preserve"> </w:t>
      </w:r>
      <w:r w:rsidR="00577F4D" w:rsidRPr="00B07637">
        <w:rPr>
          <w:rFonts w:ascii="Angsana New" w:hAnsi="Angsana New"/>
          <w:sz w:val="32"/>
          <w:szCs w:val="32"/>
          <w:cs/>
          <w:lang w:val="en-GB"/>
        </w:rPr>
        <w:t>มีดังต่อไปนี้</w:t>
      </w:r>
    </w:p>
    <w:tbl>
      <w:tblPr>
        <w:tblW w:w="8766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87"/>
        <w:gridCol w:w="1530"/>
        <w:gridCol w:w="171"/>
        <w:gridCol w:w="2178"/>
      </w:tblGrid>
      <w:tr w:rsidR="00332A76" w:rsidRPr="00B33709" w14:paraId="763D932D" w14:textId="77777777" w:rsidTr="00B07637">
        <w:trPr>
          <w:cantSplit/>
        </w:trPr>
        <w:tc>
          <w:tcPr>
            <w:tcW w:w="4887" w:type="dxa"/>
          </w:tcPr>
          <w:p w14:paraId="56ABD8C0" w14:textId="77777777" w:rsidR="00332A76" w:rsidRPr="00B33709" w:rsidRDefault="00332A76" w:rsidP="00A468AE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</w:rPr>
            </w:pPr>
            <w:bookmarkStart w:id="6" w:name="_Hlk38377686"/>
          </w:p>
        </w:tc>
        <w:tc>
          <w:tcPr>
            <w:tcW w:w="1530" w:type="dxa"/>
          </w:tcPr>
          <w:p w14:paraId="19A72DB2" w14:textId="77777777" w:rsidR="00332A76" w:rsidRPr="00B33709" w:rsidRDefault="00332A76" w:rsidP="00BF1A33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14:paraId="37F4DD92" w14:textId="77777777" w:rsidR="00332A76" w:rsidRPr="00B33709" w:rsidRDefault="00332A76" w:rsidP="00332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8" w:type="dxa"/>
          </w:tcPr>
          <w:p w14:paraId="3D90C760" w14:textId="65EFB4B8" w:rsidR="00332A76" w:rsidRPr="00B33709" w:rsidRDefault="00332A76" w:rsidP="004331AD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709">
              <w:rPr>
                <w:rFonts w:ascii="Angsana New" w:hAnsi="Angsana New"/>
                <w:sz w:val="28"/>
                <w:szCs w:val="28"/>
                <w:cs/>
              </w:rPr>
              <w:t xml:space="preserve"> (หน่วย </w:t>
            </w:r>
            <w:r w:rsidRPr="00B33709">
              <w:rPr>
                <w:rFonts w:ascii="Angsana New" w:hAnsi="Angsana New"/>
                <w:sz w:val="28"/>
                <w:szCs w:val="28"/>
                <w:cs/>
                <w:lang w:val="en-GB"/>
              </w:rPr>
              <w:t>:</w:t>
            </w:r>
            <w:r w:rsidRPr="00B3370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D0149" w:rsidRPr="00B33709" w14:paraId="48F1DD72" w14:textId="77777777" w:rsidTr="00B07637">
        <w:trPr>
          <w:cantSplit/>
        </w:trPr>
        <w:tc>
          <w:tcPr>
            <w:tcW w:w="4887" w:type="dxa"/>
          </w:tcPr>
          <w:p w14:paraId="3344155E" w14:textId="77777777" w:rsidR="007D0149" w:rsidRPr="00B33709" w:rsidRDefault="007D0149" w:rsidP="007D0149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</w:tcPr>
          <w:p w14:paraId="55F47FE7" w14:textId="2C217045" w:rsidR="007D0149" w:rsidRPr="00B33709" w:rsidRDefault="007D0149" w:rsidP="007D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1" w:type="dxa"/>
          </w:tcPr>
          <w:p w14:paraId="37FDBE79" w14:textId="2D3B92F2" w:rsidR="007D0149" w:rsidRPr="00B33709" w:rsidRDefault="007D0149" w:rsidP="007D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1FDBA912" w14:textId="395A05D3" w:rsidR="007D0149" w:rsidRPr="00B33709" w:rsidRDefault="007D0149" w:rsidP="007D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3709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D0149" w:rsidRPr="00B33709" w14:paraId="3DF1EA90" w14:textId="77777777" w:rsidTr="00B07637">
        <w:trPr>
          <w:cantSplit/>
        </w:trPr>
        <w:tc>
          <w:tcPr>
            <w:tcW w:w="4887" w:type="dxa"/>
          </w:tcPr>
          <w:p w14:paraId="0CBA9AFE" w14:textId="5ABF4851" w:rsidR="007D0149" w:rsidRPr="00B33709" w:rsidRDefault="007D0149" w:rsidP="007D0149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</w:rPr>
            </w:pPr>
            <w:r w:rsidRPr="00B33709">
              <w:rPr>
                <w:rFonts w:ascii="Angsana New" w:hAnsi="Angsana New" w:cs="Angsana New"/>
                <w:color w:val="auto"/>
                <w:cs/>
              </w:rPr>
              <w:t xml:space="preserve">ยอดคงเหลือ ณ วันที่ </w:t>
            </w:r>
            <w:r w:rsidRPr="00B33709">
              <w:rPr>
                <w:rFonts w:ascii="Angsana New" w:hAnsi="Angsana New" w:cs="Angsana New"/>
                <w:color w:val="auto"/>
              </w:rPr>
              <w:t>1</w:t>
            </w:r>
            <w:r w:rsidRPr="00B33709">
              <w:rPr>
                <w:rFonts w:ascii="Angsana New" w:hAnsi="Angsana New" w:cs="Angsana New"/>
                <w:color w:val="auto"/>
                <w:cs/>
              </w:rPr>
              <w:t xml:space="preserve"> มกราคม </w:t>
            </w:r>
            <w:r w:rsidRPr="00B33709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530" w:type="dxa"/>
          </w:tcPr>
          <w:p w14:paraId="6DD8BE10" w14:textId="19DCD6DE" w:rsidR="007D0149" w:rsidRPr="00B33709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14:paraId="1D25B3E8" w14:textId="77777777" w:rsidR="007D0149" w:rsidRPr="00B33709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8" w:type="dxa"/>
          </w:tcPr>
          <w:p w14:paraId="2F006A11" w14:textId="4D9E4572" w:rsidR="007D0149" w:rsidRPr="00B33709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33709">
              <w:rPr>
                <w:rFonts w:ascii="Angsana New" w:hAnsi="Angsana New"/>
                <w:sz w:val="28"/>
                <w:szCs w:val="28"/>
              </w:rPr>
              <w:t>271,465</w:t>
            </w:r>
          </w:p>
        </w:tc>
      </w:tr>
      <w:tr w:rsidR="00B91AFA" w:rsidRPr="00B33709" w14:paraId="6332B10E" w14:textId="77777777" w:rsidTr="00B07637">
        <w:trPr>
          <w:cantSplit/>
        </w:trPr>
        <w:tc>
          <w:tcPr>
            <w:tcW w:w="4887" w:type="dxa"/>
          </w:tcPr>
          <w:p w14:paraId="571C1F6C" w14:textId="7AAF6237" w:rsidR="00B91AFA" w:rsidRPr="00850C27" w:rsidRDefault="00B91AFA" w:rsidP="007D0149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850C27">
              <w:rPr>
                <w:rFonts w:ascii="Angsana New" w:hAnsi="Angsana New" w:cs="Angsana New" w:hint="cs"/>
                <w:color w:val="auto"/>
                <w:cs/>
              </w:rPr>
              <w:t>ผลกระทบจากการเปลี่ยนแปลงนโยบายการบัญชีของบริษัทร่วม</w:t>
            </w:r>
          </w:p>
        </w:tc>
        <w:tc>
          <w:tcPr>
            <w:tcW w:w="1530" w:type="dxa"/>
          </w:tcPr>
          <w:p w14:paraId="6CEE55A8" w14:textId="77777777" w:rsidR="00B91AFA" w:rsidRPr="00850C27" w:rsidRDefault="00B91AFA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14:paraId="0E590805" w14:textId="77777777" w:rsidR="00B91AFA" w:rsidRPr="00850C27" w:rsidRDefault="00B91AFA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8" w:type="dxa"/>
          </w:tcPr>
          <w:p w14:paraId="08955035" w14:textId="399C2FD3" w:rsidR="00B91AFA" w:rsidRPr="00850C27" w:rsidRDefault="00B91AFA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850C27">
              <w:rPr>
                <w:rFonts w:ascii="Angsana New" w:hAnsi="Angsana New"/>
                <w:sz w:val="28"/>
                <w:szCs w:val="28"/>
              </w:rPr>
              <w:t>(1,883)</w:t>
            </w:r>
          </w:p>
        </w:tc>
      </w:tr>
      <w:tr w:rsidR="007D0149" w:rsidRPr="00B33709" w14:paraId="4B08F082" w14:textId="77777777" w:rsidTr="00B07637">
        <w:trPr>
          <w:cantSplit/>
        </w:trPr>
        <w:tc>
          <w:tcPr>
            <w:tcW w:w="4887" w:type="dxa"/>
          </w:tcPr>
          <w:p w14:paraId="04C06EBB" w14:textId="77777777" w:rsidR="007D0149" w:rsidRPr="00850C27" w:rsidRDefault="007D0149" w:rsidP="007D0149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</w:rPr>
            </w:pPr>
            <w:r w:rsidRPr="00850C27">
              <w:rPr>
                <w:rFonts w:ascii="Angsana New" w:hAnsi="Angsana New" w:cs="Angsana New"/>
                <w:color w:val="auto"/>
                <w:cs/>
              </w:rPr>
              <w:t>ส่วนแบ่งกำไรของบริษัทร่วม</w:t>
            </w:r>
          </w:p>
        </w:tc>
        <w:tc>
          <w:tcPr>
            <w:tcW w:w="1530" w:type="dxa"/>
          </w:tcPr>
          <w:p w14:paraId="6564BC4C" w14:textId="482BC748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14:paraId="4B570FB6" w14:textId="77777777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8" w:type="dxa"/>
          </w:tcPr>
          <w:p w14:paraId="64988A92" w14:textId="4BDAFF6E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850C27"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  <w:tr w:rsidR="007D0149" w:rsidRPr="00B33709" w14:paraId="1088011F" w14:textId="77777777" w:rsidTr="00B07637">
        <w:trPr>
          <w:cantSplit/>
        </w:trPr>
        <w:tc>
          <w:tcPr>
            <w:tcW w:w="4887" w:type="dxa"/>
          </w:tcPr>
          <w:p w14:paraId="3F4FD78B" w14:textId="7F294F4E" w:rsidR="007D0149" w:rsidRPr="00850C27" w:rsidRDefault="007D0149" w:rsidP="007D0149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850C27">
              <w:rPr>
                <w:rFonts w:ascii="Angsana New" w:hAnsi="Angsana New" w:cs="Angsana New"/>
                <w:color w:val="auto"/>
                <w:cs/>
              </w:rPr>
              <w:t>ส่วนแบ่ง</w:t>
            </w:r>
            <w:r w:rsidR="003A1B65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850C27">
              <w:rPr>
                <w:rFonts w:ascii="Angsana New" w:hAnsi="Angsana New" w:cs="Angsana New"/>
                <w:color w:val="auto"/>
                <w:cs/>
              </w:rPr>
              <w:t>ของกิจการร่วมค้า</w:t>
            </w:r>
          </w:p>
        </w:tc>
        <w:tc>
          <w:tcPr>
            <w:tcW w:w="1530" w:type="dxa"/>
          </w:tcPr>
          <w:p w14:paraId="750CD060" w14:textId="5288FDAE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14:paraId="098ACCAD" w14:textId="77777777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8" w:type="dxa"/>
          </w:tcPr>
          <w:p w14:paraId="07A2EDC3" w14:textId="2B85F0B6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850C27">
              <w:rPr>
                <w:rFonts w:ascii="Angsana New" w:hAnsi="Angsana New"/>
                <w:sz w:val="28"/>
                <w:szCs w:val="28"/>
              </w:rPr>
              <w:t>2,573</w:t>
            </w:r>
          </w:p>
        </w:tc>
      </w:tr>
      <w:tr w:rsidR="007D0149" w:rsidRPr="00B33709" w14:paraId="6E9AFC13" w14:textId="77777777" w:rsidTr="00B07637">
        <w:trPr>
          <w:cantSplit/>
        </w:trPr>
        <w:tc>
          <w:tcPr>
            <w:tcW w:w="4887" w:type="dxa"/>
          </w:tcPr>
          <w:p w14:paraId="1DF76BB3" w14:textId="38C8B555" w:rsidR="007D0149" w:rsidRPr="00850C27" w:rsidRDefault="005A43AC" w:rsidP="007D0149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5A43AC">
              <w:rPr>
                <w:rFonts w:ascii="Angsana New" w:hAnsi="Angsana New" w:cs="Angsana New" w:hint="cs"/>
                <w:color w:val="auto"/>
                <w:u w:val="single"/>
                <w:cs/>
              </w:rPr>
              <w:t>บวก</w:t>
            </w:r>
            <w:r w:rsidR="007D0149" w:rsidRPr="00850C27">
              <w:rPr>
                <w:rFonts w:ascii="Angsana New" w:hAnsi="Angsana New" w:cs="Angsana New"/>
                <w:color w:val="auto"/>
                <w:cs/>
              </w:rPr>
              <w:t xml:space="preserve">  ผลต่างจากการแปลงค่าเงินลงทุน</w:t>
            </w:r>
          </w:p>
        </w:tc>
        <w:tc>
          <w:tcPr>
            <w:tcW w:w="1530" w:type="dxa"/>
          </w:tcPr>
          <w:p w14:paraId="37EB7E3B" w14:textId="6C78E4F5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14:paraId="5C0D89A1" w14:textId="77777777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60566CDB" w14:textId="4C70301C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850C27">
              <w:rPr>
                <w:rFonts w:ascii="Angsana New" w:hAnsi="Angsana New"/>
                <w:sz w:val="28"/>
                <w:szCs w:val="28"/>
              </w:rPr>
              <w:t>5,301</w:t>
            </w:r>
          </w:p>
        </w:tc>
      </w:tr>
      <w:tr w:rsidR="007D0149" w:rsidRPr="00B33709" w14:paraId="1147B4F6" w14:textId="77777777" w:rsidTr="00B07637">
        <w:trPr>
          <w:cantSplit/>
        </w:trPr>
        <w:tc>
          <w:tcPr>
            <w:tcW w:w="4887" w:type="dxa"/>
          </w:tcPr>
          <w:p w14:paraId="315C26CB" w14:textId="5CDEE788" w:rsidR="007D0149" w:rsidRPr="00850C27" w:rsidRDefault="007D0149" w:rsidP="007D0149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</w:rPr>
            </w:pPr>
            <w:r w:rsidRPr="00850C27">
              <w:rPr>
                <w:rFonts w:ascii="Angsana New" w:hAnsi="Angsana New" w:cs="Angsana New"/>
                <w:color w:val="auto"/>
                <w:cs/>
              </w:rPr>
              <w:t xml:space="preserve">ยอดคงเหลือ ณ วันที่ </w:t>
            </w:r>
            <w:r w:rsidRPr="00850C27">
              <w:rPr>
                <w:rFonts w:ascii="Angsana New" w:hAnsi="Angsana New" w:cs="Angsana New"/>
                <w:color w:val="auto"/>
              </w:rPr>
              <w:t xml:space="preserve">31 </w:t>
            </w:r>
            <w:r w:rsidRPr="00850C27">
              <w:rPr>
                <w:rFonts w:ascii="Angsana New" w:hAnsi="Angsana New" w:cs="Angsana New"/>
                <w:color w:val="auto"/>
                <w:cs/>
              </w:rPr>
              <w:t xml:space="preserve">มีนาคม </w:t>
            </w:r>
            <w:r w:rsidRPr="00850C27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530" w:type="dxa"/>
          </w:tcPr>
          <w:p w14:paraId="374912B0" w14:textId="74F488A8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14:paraId="70E565A0" w14:textId="77777777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12" w:space="0" w:color="auto"/>
            </w:tcBorders>
          </w:tcPr>
          <w:p w14:paraId="095EB4B8" w14:textId="0BBF5C7C" w:rsidR="007D0149" w:rsidRPr="00850C27" w:rsidRDefault="007D0149" w:rsidP="007D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850C27">
              <w:rPr>
                <w:rFonts w:ascii="Angsana New" w:hAnsi="Angsana New"/>
                <w:sz w:val="28"/>
                <w:szCs w:val="28"/>
              </w:rPr>
              <w:t>2</w:t>
            </w:r>
            <w:r w:rsidR="00B91AFA" w:rsidRPr="00850C27">
              <w:rPr>
                <w:rFonts w:ascii="Angsana New" w:hAnsi="Angsana New"/>
                <w:sz w:val="28"/>
                <w:szCs w:val="28"/>
              </w:rPr>
              <w:t>78,439</w:t>
            </w:r>
          </w:p>
        </w:tc>
      </w:tr>
      <w:bookmarkEnd w:id="6"/>
    </w:tbl>
    <w:p w14:paraId="301F56B1" w14:textId="77777777" w:rsidR="00C67A64" w:rsidRPr="0002288C" w:rsidRDefault="00C67A64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0733000D" w14:textId="0E90CE59" w:rsidR="00EF0C4B" w:rsidRPr="00B33709" w:rsidRDefault="00EF0C4B" w:rsidP="00D1555D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B33709">
        <w:rPr>
          <w:rFonts w:ascii="Angsana New" w:hAnsi="Angsana New"/>
          <w:sz w:val="32"/>
          <w:szCs w:val="32"/>
          <w:u w:val="single"/>
          <w:cs/>
        </w:rPr>
        <w:t xml:space="preserve">สินทรัพย์สิทธิการใช้ </w:t>
      </w:r>
      <w:r w:rsidR="00826FD1" w:rsidRPr="00B33709">
        <w:rPr>
          <w:rFonts w:ascii="Angsana New" w:hAnsi="Angsana New"/>
          <w:sz w:val="32"/>
          <w:szCs w:val="32"/>
          <w:u w:val="single"/>
          <w:cs/>
        </w:rPr>
        <w:t>-</w:t>
      </w:r>
      <w:r w:rsidRPr="00B33709">
        <w:rPr>
          <w:rFonts w:ascii="Angsana New" w:hAnsi="Angsana New"/>
          <w:sz w:val="32"/>
          <w:szCs w:val="32"/>
          <w:u w:val="single"/>
          <w:cs/>
        </w:rPr>
        <w:t xml:space="preserve"> สุทธิ</w:t>
      </w:r>
    </w:p>
    <w:p w14:paraId="4A95A7FF" w14:textId="77777777" w:rsidR="00EF0C4B" w:rsidRPr="0002288C" w:rsidRDefault="00EF0C4B" w:rsidP="00D1555D">
      <w:pPr>
        <w:tabs>
          <w:tab w:val="left" w:pos="1361"/>
          <w:tab w:val="left" w:pos="1928"/>
        </w:tabs>
        <w:spacing w:line="240" w:lineRule="auto"/>
        <w:ind w:left="426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6A5AC118" w14:textId="3CC62A8A" w:rsidR="00EF0C4B" w:rsidRPr="00B33709" w:rsidRDefault="00EF0C4B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B33709">
        <w:rPr>
          <w:rFonts w:ascii="Angsana New" w:hAnsi="Angsana New"/>
          <w:sz w:val="32"/>
          <w:szCs w:val="32"/>
          <w:lang w:val="en-GB"/>
        </w:rPr>
        <w:t>31</w:t>
      </w:r>
      <w:r w:rsidRPr="00B33709">
        <w:rPr>
          <w:rFonts w:ascii="Angsana New" w:hAnsi="Angsana New"/>
          <w:sz w:val="32"/>
          <w:szCs w:val="32"/>
          <w:cs/>
        </w:rPr>
        <w:t xml:space="preserve"> มีนาคม</w:t>
      </w: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33709">
        <w:rPr>
          <w:rFonts w:ascii="Angsana New" w:hAnsi="Angsana New"/>
          <w:sz w:val="32"/>
          <w:szCs w:val="32"/>
          <w:lang w:val="en-GB"/>
        </w:rPr>
        <w:t>256</w:t>
      </w:r>
      <w:r w:rsidR="00C0573E" w:rsidRPr="00B33709">
        <w:rPr>
          <w:rFonts w:ascii="Angsana New" w:hAnsi="Angsana New"/>
          <w:sz w:val="32"/>
          <w:szCs w:val="32"/>
        </w:rPr>
        <w:t>3</w:t>
      </w:r>
      <w:r w:rsidRPr="00B33709">
        <w:rPr>
          <w:rFonts w:ascii="Angsana New" w:hAnsi="Angsana New"/>
          <w:sz w:val="32"/>
          <w:szCs w:val="32"/>
          <w:cs/>
        </w:rPr>
        <w:t xml:space="preserve"> มีรายการเปลี่ยนแปลงอย่างย่อในบัญชีสินทรัพย์สิทธิการใช้ ดังต่อไปนี้</w:t>
      </w:r>
    </w:p>
    <w:tbl>
      <w:tblPr>
        <w:tblW w:w="8766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63"/>
        <w:gridCol w:w="1881"/>
        <w:gridCol w:w="171"/>
        <w:gridCol w:w="2151"/>
      </w:tblGrid>
      <w:tr w:rsidR="0002040C" w:rsidRPr="00B33709" w14:paraId="6D7A4D9D" w14:textId="77777777" w:rsidTr="005210AB">
        <w:trPr>
          <w:cantSplit/>
        </w:trPr>
        <w:tc>
          <w:tcPr>
            <w:tcW w:w="4563" w:type="dxa"/>
          </w:tcPr>
          <w:p w14:paraId="31E2AB89" w14:textId="77777777" w:rsidR="0002040C" w:rsidRPr="00B33709" w:rsidRDefault="0002040C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881" w:type="dxa"/>
          </w:tcPr>
          <w:p w14:paraId="5FDB7A50" w14:textId="77777777" w:rsidR="0002040C" w:rsidRPr="00B33709" w:rsidRDefault="0002040C" w:rsidP="00857376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14:paraId="01F03D36" w14:textId="77777777" w:rsidR="0002040C" w:rsidRPr="00B33709" w:rsidRDefault="0002040C" w:rsidP="0085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1" w:type="dxa"/>
          </w:tcPr>
          <w:p w14:paraId="7868F48A" w14:textId="77777777" w:rsidR="0002040C" w:rsidRPr="00B33709" w:rsidRDefault="0002040C" w:rsidP="00857376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709">
              <w:rPr>
                <w:rFonts w:ascii="Angsana New" w:hAnsi="Angsana New"/>
                <w:sz w:val="28"/>
                <w:szCs w:val="28"/>
                <w:cs/>
              </w:rPr>
              <w:t xml:space="preserve"> (หน่วย </w:t>
            </w:r>
            <w:r w:rsidRPr="00B33709">
              <w:rPr>
                <w:rFonts w:ascii="Angsana New" w:hAnsi="Angsana New"/>
                <w:sz w:val="28"/>
                <w:szCs w:val="28"/>
                <w:cs/>
                <w:lang w:val="en-GB"/>
              </w:rPr>
              <w:t>:</w:t>
            </w:r>
            <w:r w:rsidRPr="00B3370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2040C" w:rsidRPr="00B33709" w14:paraId="042A4D60" w14:textId="77777777" w:rsidTr="005210AB">
        <w:trPr>
          <w:cantSplit/>
        </w:trPr>
        <w:tc>
          <w:tcPr>
            <w:tcW w:w="4563" w:type="dxa"/>
          </w:tcPr>
          <w:p w14:paraId="08007E25" w14:textId="77777777" w:rsidR="0002040C" w:rsidRPr="00B33709" w:rsidRDefault="0002040C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14:paraId="15F3F988" w14:textId="77777777" w:rsidR="0002040C" w:rsidRPr="00B33709" w:rsidRDefault="0002040C" w:rsidP="0052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3709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71" w:type="dxa"/>
          </w:tcPr>
          <w:p w14:paraId="4BB890B3" w14:textId="77777777" w:rsidR="0002040C" w:rsidRPr="00B33709" w:rsidRDefault="0002040C" w:rsidP="0052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14:paraId="02940902" w14:textId="77777777" w:rsidR="0002040C" w:rsidRPr="00B33709" w:rsidRDefault="0002040C" w:rsidP="0052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3709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02040C" w:rsidRPr="00B33709" w14:paraId="4EF2EF76" w14:textId="77777777" w:rsidTr="005210AB">
        <w:trPr>
          <w:cantSplit/>
        </w:trPr>
        <w:tc>
          <w:tcPr>
            <w:tcW w:w="4563" w:type="dxa"/>
          </w:tcPr>
          <w:p w14:paraId="65E6FF77" w14:textId="16F080C0" w:rsidR="0002040C" w:rsidRPr="00B33709" w:rsidRDefault="00850C27" w:rsidP="0002040C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มูลค่าตามบัญชี</w:t>
            </w:r>
            <w:r w:rsidR="0002040C" w:rsidRPr="00B33709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 xml:space="preserve"> - สุทธิ ต้นงวด</w:t>
            </w:r>
          </w:p>
        </w:tc>
        <w:tc>
          <w:tcPr>
            <w:tcW w:w="1881" w:type="dxa"/>
          </w:tcPr>
          <w:p w14:paraId="69E373C7" w14:textId="3E18410B" w:rsidR="0002040C" w:rsidRPr="00B33709" w:rsidRDefault="00811A73" w:rsidP="0052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" w:type="dxa"/>
          </w:tcPr>
          <w:p w14:paraId="55DD7800" w14:textId="77777777" w:rsidR="0002040C" w:rsidRPr="00B33709" w:rsidRDefault="0002040C" w:rsidP="0002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1" w:type="dxa"/>
          </w:tcPr>
          <w:p w14:paraId="2C51889E" w14:textId="3EF6E80B" w:rsidR="0002040C" w:rsidRPr="00B33709" w:rsidRDefault="00811A73" w:rsidP="0052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11A73" w:rsidRPr="00B33709" w14:paraId="319559BD" w14:textId="77777777" w:rsidTr="005210AB">
        <w:trPr>
          <w:cantSplit/>
        </w:trPr>
        <w:tc>
          <w:tcPr>
            <w:tcW w:w="4563" w:type="dxa"/>
          </w:tcPr>
          <w:p w14:paraId="6C6181FD" w14:textId="2134CC0D" w:rsidR="00811A73" w:rsidRPr="00811A73" w:rsidRDefault="00811A73" w:rsidP="0002040C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cs/>
                <w:lang w:eastAsia="th-TH"/>
              </w:rPr>
              <w:t>เพิ่มจากการเปลี่ยนแปลงนโยบาย</w:t>
            </w:r>
          </w:p>
        </w:tc>
        <w:tc>
          <w:tcPr>
            <w:tcW w:w="1881" w:type="dxa"/>
          </w:tcPr>
          <w:p w14:paraId="73C4A6E4" w14:textId="1A410C00" w:rsidR="00811A73" w:rsidRPr="00B33709" w:rsidRDefault="00811A73" w:rsidP="0052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</w:t>
            </w:r>
            <w:r w:rsidR="00A52C3D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71" w:type="dxa"/>
          </w:tcPr>
          <w:p w14:paraId="5A436CE4" w14:textId="77777777" w:rsidR="00811A73" w:rsidRPr="00B33709" w:rsidRDefault="00811A73" w:rsidP="0002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1" w:type="dxa"/>
          </w:tcPr>
          <w:p w14:paraId="67B54E9A" w14:textId="2DE53E91" w:rsidR="00811A73" w:rsidRPr="00B33709" w:rsidRDefault="00811A73" w:rsidP="0052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27E31">
              <w:rPr>
                <w:rFonts w:ascii="Angsana New" w:hAnsi="Angsana New"/>
                <w:sz w:val="28"/>
                <w:szCs w:val="28"/>
              </w:rPr>
              <w:t>914</w:t>
            </w:r>
          </w:p>
        </w:tc>
      </w:tr>
      <w:tr w:rsidR="0002040C" w:rsidRPr="00B33709" w14:paraId="375CF98D" w14:textId="77777777" w:rsidTr="005210AB">
        <w:trPr>
          <w:cantSplit/>
        </w:trPr>
        <w:tc>
          <w:tcPr>
            <w:tcW w:w="4563" w:type="dxa"/>
          </w:tcPr>
          <w:p w14:paraId="5B5880C0" w14:textId="6CEC4F63" w:rsidR="0002040C" w:rsidRPr="00B33709" w:rsidRDefault="00811A73" w:rsidP="0002040C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cs/>
                <w:lang w:eastAsia="th-TH"/>
              </w:rPr>
              <w:t>จัดประเภทจากที่ดิน อาคารและอุปกรณ์</w:t>
            </w:r>
          </w:p>
        </w:tc>
        <w:tc>
          <w:tcPr>
            <w:tcW w:w="1881" w:type="dxa"/>
          </w:tcPr>
          <w:p w14:paraId="6D502881" w14:textId="6E74F609" w:rsidR="0002040C" w:rsidRPr="00B33709" w:rsidRDefault="00811A73" w:rsidP="0052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71" w:type="dxa"/>
          </w:tcPr>
          <w:p w14:paraId="372EC623" w14:textId="77777777" w:rsidR="0002040C" w:rsidRPr="00B33709" w:rsidRDefault="0002040C" w:rsidP="0002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1" w:type="dxa"/>
          </w:tcPr>
          <w:p w14:paraId="18740E80" w14:textId="469BB36E" w:rsidR="0002040C" w:rsidRPr="00B33709" w:rsidRDefault="00811A73" w:rsidP="0052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</w:tr>
      <w:tr w:rsidR="0002040C" w:rsidRPr="00B33709" w14:paraId="73EE8878" w14:textId="77777777" w:rsidTr="005210AB">
        <w:trPr>
          <w:cantSplit/>
        </w:trPr>
        <w:tc>
          <w:tcPr>
            <w:tcW w:w="4563" w:type="dxa"/>
          </w:tcPr>
          <w:p w14:paraId="7E67D21E" w14:textId="37C3A0DD" w:rsidR="0002040C" w:rsidRPr="00B33709" w:rsidRDefault="0002040C" w:rsidP="0002040C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B33709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14:paraId="6FF4B385" w14:textId="3FF5CBF7" w:rsidR="0002040C" w:rsidRPr="00B33709" w:rsidRDefault="00D877DA" w:rsidP="0052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3370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52C3D">
              <w:rPr>
                <w:rFonts w:ascii="Angsana New" w:hAnsi="Angsana New"/>
                <w:sz w:val="28"/>
                <w:szCs w:val="28"/>
              </w:rPr>
              <w:t>7,073</w:t>
            </w:r>
            <w:r w:rsidRPr="00B3370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</w:tcPr>
          <w:p w14:paraId="1997E171" w14:textId="77777777" w:rsidR="0002040C" w:rsidRPr="00B33709" w:rsidRDefault="0002040C" w:rsidP="0002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14:paraId="72B063B8" w14:textId="004DF6E1" w:rsidR="0002040C" w:rsidRPr="00B33709" w:rsidRDefault="001E2AE0" w:rsidP="0052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3370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5D4" w:rsidRPr="00B33709">
              <w:rPr>
                <w:rFonts w:ascii="Angsana New" w:hAnsi="Angsana New"/>
                <w:sz w:val="28"/>
                <w:szCs w:val="28"/>
              </w:rPr>
              <w:t>6,</w:t>
            </w:r>
            <w:r w:rsidR="00727E31">
              <w:rPr>
                <w:rFonts w:ascii="Angsana New" w:hAnsi="Angsana New"/>
                <w:sz w:val="28"/>
                <w:szCs w:val="28"/>
              </w:rPr>
              <w:t>609</w:t>
            </w:r>
            <w:r w:rsidRPr="00B3370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2040C" w:rsidRPr="00B33709" w14:paraId="5EE51405" w14:textId="77777777" w:rsidTr="005210AB">
        <w:trPr>
          <w:cantSplit/>
        </w:trPr>
        <w:tc>
          <w:tcPr>
            <w:tcW w:w="4563" w:type="dxa"/>
          </w:tcPr>
          <w:p w14:paraId="20F662E6" w14:textId="6B7A408C" w:rsidR="0002040C" w:rsidRPr="00B33709" w:rsidRDefault="00850C27" w:rsidP="0002040C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มูลค่าตามบัญชี</w:t>
            </w:r>
            <w:r w:rsidRPr="00B33709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 xml:space="preserve"> </w:t>
            </w:r>
            <w:r w:rsidR="0002040C" w:rsidRPr="00B33709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- สุทธิ สิ้นงวด</w:t>
            </w:r>
          </w:p>
        </w:tc>
        <w:tc>
          <w:tcPr>
            <w:tcW w:w="1881" w:type="dxa"/>
            <w:tcBorders>
              <w:top w:val="single" w:sz="4" w:space="0" w:color="auto"/>
              <w:bottom w:val="single" w:sz="12" w:space="0" w:color="auto"/>
            </w:tcBorders>
          </w:tcPr>
          <w:p w14:paraId="273CDC69" w14:textId="5260E1E1" w:rsidR="0002040C" w:rsidRPr="00B33709" w:rsidRDefault="00D877DA" w:rsidP="0052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33709">
              <w:rPr>
                <w:rFonts w:ascii="Angsana New" w:hAnsi="Angsana New"/>
                <w:sz w:val="28"/>
                <w:szCs w:val="28"/>
              </w:rPr>
              <w:t>172,712</w:t>
            </w:r>
          </w:p>
        </w:tc>
        <w:tc>
          <w:tcPr>
            <w:tcW w:w="171" w:type="dxa"/>
          </w:tcPr>
          <w:p w14:paraId="64E06D3A" w14:textId="77777777" w:rsidR="0002040C" w:rsidRPr="00B33709" w:rsidRDefault="0002040C" w:rsidP="0002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12" w:space="0" w:color="auto"/>
            </w:tcBorders>
          </w:tcPr>
          <w:p w14:paraId="10CB360C" w14:textId="5D477030" w:rsidR="0002040C" w:rsidRPr="00B33709" w:rsidRDefault="00F445D4" w:rsidP="0052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B33709">
              <w:rPr>
                <w:rFonts w:ascii="Angsana New" w:hAnsi="Angsana New"/>
                <w:sz w:val="28"/>
                <w:szCs w:val="28"/>
              </w:rPr>
              <w:t>166,936</w:t>
            </w:r>
          </w:p>
        </w:tc>
      </w:tr>
    </w:tbl>
    <w:p w14:paraId="28148DBC" w14:textId="429834E6" w:rsidR="002A6F10" w:rsidRPr="00B33709" w:rsidRDefault="002A6F10" w:rsidP="00E6688F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lastRenderedPageBreak/>
        <w:t>ที่ดิน อาคาร</w:t>
      </w:r>
      <w:r w:rsidR="00293ED1" w:rsidRPr="00B33709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</w:t>
      </w: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และอุปกรณ์</w:t>
      </w:r>
      <w:r w:rsidR="0024757C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- สุทธิ</w:t>
      </w:r>
    </w:p>
    <w:p w14:paraId="34A11D31" w14:textId="77777777" w:rsidR="007A2107" w:rsidRPr="00B33709" w:rsidRDefault="007A2107" w:rsidP="00E6688F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61D4D00A" w14:textId="68A655DD" w:rsidR="0092497F" w:rsidRPr="00B33709" w:rsidRDefault="0092497F" w:rsidP="00E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ในระหว่าง</w:t>
      </w:r>
      <w:r w:rsidRPr="00B33709">
        <w:rPr>
          <w:rFonts w:ascii="Angsana New" w:hAnsi="Angsana New"/>
          <w:sz w:val="32"/>
          <w:szCs w:val="32"/>
          <w:cs/>
          <w:lang w:val="en-GB"/>
        </w:rPr>
        <w:t>งวด</w:t>
      </w:r>
      <w:r w:rsidR="008C0540" w:rsidRPr="00B33709">
        <w:rPr>
          <w:rFonts w:ascii="Angsana New" w:hAnsi="Angsana New"/>
          <w:sz w:val="32"/>
          <w:szCs w:val="32"/>
          <w:cs/>
          <w:lang w:val="en-GB"/>
        </w:rPr>
        <w:t>สาม</w:t>
      </w: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="008C0540" w:rsidRPr="00B33709">
        <w:rPr>
          <w:rFonts w:ascii="Angsana New" w:hAnsi="Angsana New"/>
          <w:sz w:val="32"/>
          <w:szCs w:val="32"/>
          <w:lang w:val="en-GB"/>
        </w:rPr>
        <w:t>31</w:t>
      </w:r>
      <w:r w:rsidR="008C0540" w:rsidRPr="00B33709">
        <w:rPr>
          <w:rFonts w:ascii="Angsana New" w:hAnsi="Angsana New"/>
          <w:sz w:val="32"/>
          <w:szCs w:val="32"/>
          <w:cs/>
        </w:rPr>
        <w:t xml:space="preserve"> มีนาคม </w:t>
      </w:r>
      <w:r w:rsidR="008C0540" w:rsidRPr="00B33709">
        <w:rPr>
          <w:rFonts w:ascii="Angsana New" w:hAnsi="Angsana New"/>
          <w:sz w:val="32"/>
          <w:szCs w:val="32"/>
          <w:lang w:val="en-GB"/>
        </w:rPr>
        <w:t>256</w:t>
      </w:r>
      <w:r w:rsidR="00C0573E" w:rsidRPr="00B33709">
        <w:rPr>
          <w:rFonts w:ascii="Angsana New" w:hAnsi="Angsana New"/>
          <w:sz w:val="32"/>
          <w:szCs w:val="32"/>
        </w:rPr>
        <w:t>3</w:t>
      </w:r>
      <w:r w:rsidR="00A95214" w:rsidRPr="00B3370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33709">
        <w:rPr>
          <w:rFonts w:ascii="Angsana New" w:hAnsi="Angsana New"/>
          <w:sz w:val="32"/>
          <w:szCs w:val="32"/>
          <w:cs/>
        </w:rPr>
        <w:t>มีรายการเปลี่ยนแปลงของที่ดิน อาคาร และอุปกรณ์ อย่างย่อดังต่อไปนี้</w:t>
      </w:r>
    </w:p>
    <w:p w14:paraId="5038E869" w14:textId="3238D7EA" w:rsidR="00F66F2D" w:rsidRPr="00B33709" w:rsidRDefault="00F66F2D" w:rsidP="00E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21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13"/>
        <w:gridCol w:w="1971"/>
        <w:gridCol w:w="164"/>
        <w:gridCol w:w="2473"/>
      </w:tblGrid>
      <w:tr w:rsidR="00F66F2D" w:rsidRPr="00B33709" w14:paraId="5EBAB984" w14:textId="77777777" w:rsidTr="002A1DB3">
        <w:trPr>
          <w:cantSplit/>
          <w:tblHeader/>
        </w:trPr>
        <w:tc>
          <w:tcPr>
            <w:tcW w:w="4113" w:type="dxa"/>
          </w:tcPr>
          <w:p w14:paraId="5F3BF863" w14:textId="77777777" w:rsidR="00F66F2D" w:rsidRPr="00B33709" w:rsidRDefault="00F66F2D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71" w:type="dxa"/>
          </w:tcPr>
          <w:p w14:paraId="1AB4CA5B" w14:textId="77777777" w:rsidR="00F66F2D" w:rsidRPr="00B33709" w:rsidRDefault="00F66F2D" w:rsidP="00857376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24C3B71D" w14:textId="77777777" w:rsidR="00F66F2D" w:rsidRPr="00B33709" w:rsidRDefault="00F66F2D" w:rsidP="0085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035493E7" w14:textId="77777777" w:rsidR="00F66F2D" w:rsidRPr="00B33709" w:rsidRDefault="00F66F2D" w:rsidP="00857376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</w:rPr>
              <w:t xml:space="preserve"> (หน่วย </w:t>
            </w: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:</w:t>
            </w:r>
            <w:r w:rsidRPr="00B3370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6F2D" w:rsidRPr="00B33709" w14:paraId="5BCAF06E" w14:textId="77777777" w:rsidTr="002A1DB3">
        <w:trPr>
          <w:cantSplit/>
          <w:tblHeader/>
        </w:trPr>
        <w:tc>
          <w:tcPr>
            <w:tcW w:w="4113" w:type="dxa"/>
          </w:tcPr>
          <w:p w14:paraId="3C6BEA6D" w14:textId="77777777" w:rsidR="00F66F2D" w:rsidRPr="00B33709" w:rsidRDefault="00F66F2D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130D308A" w14:textId="77777777" w:rsidR="00F66F2D" w:rsidRPr="00B33709" w:rsidRDefault="00F66F2D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64" w:type="dxa"/>
          </w:tcPr>
          <w:p w14:paraId="7C0BE8E8" w14:textId="77777777" w:rsidR="00F66F2D" w:rsidRPr="00B33709" w:rsidRDefault="00F66F2D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6FF3171F" w14:textId="77777777" w:rsidR="00F66F2D" w:rsidRPr="00B33709" w:rsidRDefault="00F66F2D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F66F2D" w:rsidRPr="00B33709" w14:paraId="12B9324F" w14:textId="77777777" w:rsidTr="002A1DB3">
        <w:trPr>
          <w:cantSplit/>
        </w:trPr>
        <w:tc>
          <w:tcPr>
            <w:tcW w:w="4113" w:type="dxa"/>
          </w:tcPr>
          <w:p w14:paraId="747C5354" w14:textId="6D62DE69" w:rsidR="00F66F2D" w:rsidRPr="00B33709" w:rsidRDefault="00F66F2D" w:rsidP="00F66F2D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3370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</w:t>
            </w:r>
            <w:r w:rsidR="00A7021C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ต้นงวด</w:t>
            </w:r>
          </w:p>
        </w:tc>
        <w:tc>
          <w:tcPr>
            <w:tcW w:w="1971" w:type="dxa"/>
          </w:tcPr>
          <w:p w14:paraId="6095A331" w14:textId="091521D3" w:rsidR="00F66F2D" w:rsidRPr="0042674C" w:rsidRDefault="00703B59" w:rsidP="00F2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</w:rPr>
              <w:t>2,924,099</w:t>
            </w:r>
          </w:p>
        </w:tc>
        <w:tc>
          <w:tcPr>
            <w:tcW w:w="164" w:type="dxa"/>
          </w:tcPr>
          <w:p w14:paraId="67A27B5F" w14:textId="77777777" w:rsidR="00F66F2D" w:rsidRPr="0042674C" w:rsidRDefault="00F66F2D" w:rsidP="00F6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5F63CCEB" w14:textId="51EE3663" w:rsidR="00F66F2D" w:rsidRPr="0042674C" w:rsidRDefault="00EB2ED2" w:rsidP="00F9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</w:rPr>
              <w:t>1,639,045</w:t>
            </w:r>
          </w:p>
        </w:tc>
      </w:tr>
      <w:tr w:rsidR="00F66F2D" w:rsidRPr="00B33709" w14:paraId="75A9B08F" w14:textId="77777777" w:rsidTr="002A1DB3">
        <w:trPr>
          <w:cantSplit/>
        </w:trPr>
        <w:tc>
          <w:tcPr>
            <w:tcW w:w="4113" w:type="dxa"/>
          </w:tcPr>
          <w:p w14:paraId="137682A8" w14:textId="5F0448AB" w:rsidR="00F66F2D" w:rsidRPr="00B33709" w:rsidRDefault="00F66F2D" w:rsidP="00F66F2D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3370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971" w:type="dxa"/>
          </w:tcPr>
          <w:p w14:paraId="447F2094" w14:textId="49653B67" w:rsidR="00F66F2D" w:rsidRPr="0042674C" w:rsidRDefault="00703B59" w:rsidP="00F2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</w:rPr>
              <w:t>18,</w:t>
            </w:r>
            <w:r w:rsidR="00436469" w:rsidRPr="0042674C">
              <w:rPr>
                <w:rFonts w:ascii="Angsana New" w:hAnsi="Angsana New"/>
                <w:sz w:val="32"/>
                <w:szCs w:val="32"/>
              </w:rPr>
              <w:t>672</w:t>
            </w:r>
          </w:p>
        </w:tc>
        <w:tc>
          <w:tcPr>
            <w:tcW w:w="164" w:type="dxa"/>
          </w:tcPr>
          <w:p w14:paraId="5C11946C" w14:textId="77777777" w:rsidR="00F66F2D" w:rsidRPr="0042674C" w:rsidRDefault="00F66F2D" w:rsidP="00F6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2977D817" w14:textId="604FBB32" w:rsidR="00F66F2D" w:rsidRPr="0042674C" w:rsidRDefault="00EB2ED2" w:rsidP="00F9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</w:rPr>
              <w:t>18,</w:t>
            </w:r>
            <w:r w:rsidR="00436469" w:rsidRPr="0042674C">
              <w:rPr>
                <w:rFonts w:ascii="Angsana New" w:hAnsi="Angsana New"/>
                <w:sz w:val="32"/>
                <w:szCs w:val="32"/>
              </w:rPr>
              <w:t>230</w:t>
            </w:r>
          </w:p>
        </w:tc>
      </w:tr>
      <w:tr w:rsidR="00F66F2D" w:rsidRPr="00B33709" w14:paraId="6AEED5E1" w14:textId="77777777" w:rsidTr="002A1DB3">
        <w:trPr>
          <w:cantSplit/>
        </w:trPr>
        <w:tc>
          <w:tcPr>
            <w:tcW w:w="4113" w:type="dxa"/>
          </w:tcPr>
          <w:p w14:paraId="09E765B9" w14:textId="2BE2324E" w:rsidR="00F66F2D" w:rsidRPr="00B33709" w:rsidRDefault="00F66F2D" w:rsidP="00F66F2D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3370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971" w:type="dxa"/>
          </w:tcPr>
          <w:p w14:paraId="0D3622C8" w14:textId="03AA5A3F" w:rsidR="00F66F2D" w:rsidRPr="0042674C" w:rsidRDefault="00703B59" w:rsidP="00F2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</w:rPr>
              <w:t>1</w:t>
            </w:r>
            <w:r w:rsidR="00436469" w:rsidRPr="0042674C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64" w:type="dxa"/>
          </w:tcPr>
          <w:p w14:paraId="70E10B73" w14:textId="77777777" w:rsidR="00F66F2D" w:rsidRPr="0042674C" w:rsidRDefault="00F66F2D" w:rsidP="00F6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04812ED8" w14:textId="7C92A80E" w:rsidR="00F66F2D" w:rsidRPr="0042674C" w:rsidRDefault="00EB2ED2" w:rsidP="00F9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</w:rPr>
              <w:t>1</w:t>
            </w:r>
            <w:r w:rsidR="00436469" w:rsidRPr="0042674C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EC3262" w:rsidRPr="00B33709" w14:paraId="6CBB8E52" w14:textId="77777777" w:rsidTr="002A1DB3">
        <w:trPr>
          <w:cantSplit/>
        </w:trPr>
        <w:tc>
          <w:tcPr>
            <w:tcW w:w="4113" w:type="dxa"/>
          </w:tcPr>
          <w:p w14:paraId="43471CF2" w14:textId="52211BB4" w:rsidR="00EC3262" w:rsidRPr="00B33709" w:rsidRDefault="00EC3262" w:rsidP="00F66F2D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3370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โอนไปสินทรัพย์สิทธิการใช้</w:t>
            </w:r>
          </w:p>
        </w:tc>
        <w:tc>
          <w:tcPr>
            <w:tcW w:w="1971" w:type="dxa"/>
          </w:tcPr>
          <w:p w14:paraId="1A2E3BAB" w14:textId="29FC1CD8" w:rsidR="00EC3262" w:rsidRPr="0042674C" w:rsidRDefault="00703B59" w:rsidP="00F2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</w:rPr>
              <w:t>(</w:t>
            </w:r>
            <w:r w:rsidR="0024757C" w:rsidRPr="0042674C">
              <w:rPr>
                <w:rFonts w:ascii="Angsana New" w:hAnsi="Angsana New" w:hint="cs"/>
                <w:sz w:val="32"/>
                <w:szCs w:val="32"/>
                <w:cs/>
              </w:rPr>
              <w:t>631</w:t>
            </w:r>
            <w:r w:rsidRPr="0042674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" w:type="dxa"/>
          </w:tcPr>
          <w:p w14:paraId="7AB3DB18" w14:textId="77777777" w:rsidR="00EC3262" w:rsidRPr="0042674C" w:rsidRDefault="00EC3262" w:rsidP="00F6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60E92EF6" w14:textId="7CF2D9AC" w:rsidR="00EC3262" w:rsidRPr="0042674C" w:rsidRDefault="00EC3262" w:rsidP="00F9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4267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24757C" w:rsidRPr="0042674C">
              <w:rPr>
                <w:rFonts w:ascii="Angsana New" w:hAnsi="Angsana New" w:hint="cs"/>
                <w:sz w:val="32"/>
                <w:szCs w:val="32"/>
                <w:cs/>
              </w:rPr>
              <w:t>631</w:t>
            </w:r>
            <w:r w:rsidRPr="004267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66F2D" w:rsidRPr="00B33709" w14:paraId="0ADFCBE4" w14:textId="77777777" w:rsidTr="002A1DB3">
        <w:trPr>
          <w:cantSplit/>
        </w:trPr>
        <w:tc>
          <w:tcPr>
            <w:tcW w:w="4113" w:type="dxa"/>
          </w:tcPr>
          <w:p w14:paraId="4566E2AF" w14:textId="0E289022" w:rsidR="00F66F2D" w:rsidRPr="00B33709" w:rsidRDefault="00F66F2D" w:rsidP="00F66F2D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3370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71" w:type="dxa"/>
          </w:tcPr>
          <w:p w14:paraId="17133E20" w14:textId="26754C02" w:rsidR="00F66F2D" w:rsidRPr="0042674C" w:rsidRDefault="00703B59" w:rsidP="00F2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</w:rPr>
              <w:t>(2</w:t>
            </w:r>
            <w:r w:rsidR="00436469" w:rsidRPr="0042674C">
              <w:rPr>
                <w:rFonts w:ascii="Angsana New" w:hAnsi="Angsana New"/>
                <w:sz w:val="32"/>
                <w:szCs w:val="32"/>
              </w:rPr>
              <w:t>9</w:t>
            </w:r>
            <w:r w:rsidRPr="0042674C">
              <w:rPr>
                <w:rFonts w:ascii="Angsana New" w:hAnsi="Angsana New"/>
                <w:sz w:val="32"/>
                <w:szCs w:val="32"/>
              </w:rPr>
              <w:t>,</w:t>
            </w:r>
            <w:r w:rsidR="00436469" w:rsidRPr="0042674C">
              <w:rPr>
                <w:rFonts w:ascii="Angsana New" w:hAnsi="Angsana New"/>
                <w:sz w:val="32"/>
                <w:szCs w:val="32"/>
              </w:rPr>
              <w:t>216</w:t>
            </w:r>
            <w:r w:rsidRPr="0042674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" w:type="dxa"/>
          </w:tcPr>
          <w:p w14:paraId="58431057" w14:textId="77777777" w:rsidR="00F66F2D" w:rsidRPr="0042674C" w:rsidRDefault="00F66F2D" w:rsidP="00F6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1FD6B4B8" w14:textId="1BB9D726" w:rsidR="00F66F2D" w:rsidRPr="0042674C" w:rsidRDefault="00EB2ED2" w:rsidP="00F9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4267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74C">
              <w:rPr>
                <w:rFonts w:ascii="Angsana New" w:hAnsi="Angsana New"/>
                <w:sz w:val="32"/>
                <w:szCs w:val="32"/>
              </w:rPr>
              <w:t>17,</w:t>
            </w:r>
            <w:r w:rsidR="00C208BD" w:rsidRPr="0042674C">
              <w:rPr>
                <w:rFonts w:ascii="Angsana New" w:hAnsi="Angsana New"/>
                <w:sz w:val="32"/>
                <w:szCs w:val="32"/>
              </w:rPr>
              <w:t>46</w:t>
            </w:r>
            <w:r w:rsidR="00436469" w:rsidRPr="0042674C">
              <w:rPr>
                <w:rFonts w:ascii="Angsana New" w:hAnsi="Angsana New"/>
                <w:sz w:val="32"/>
                <w:szCs w:val="32"/>
              </w:rPr>
              <w:t>4</w:t>
            </w:r>
            <w:r w:rsidRPr="004267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10B82" w:rsidRPr="00B33709" w14:paraId="25600866" w14:textId="77777777" w:rsidTr="002A1DB3">
        <w:trPr>
          <w:cantSplit/>
        </w:trPr>
        <w:tc>
          <w:tcPr>
            <w:tcW w:w="4113" w:type="dxa"/>
          </w:tcPr>
          <w:p w14:paraId="5047A33B" w14:textId="646C498C" w:rsidR="00110B82" w:rsidRPr="00B33709" w:rsidRDefault="00110B82" w:rsidP="00F66F2D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3370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674DE3A0" w14:textId="2D8ABBE4" w:rsidR="00110B82" w:rsidRPr="0042674C" w:rsidRDefault="00DA3BA8" w:rsidP="00F2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</w:rPr>
              <w:t>(807)</w:t>
            </w:r>
          </w:p>
        </w:tc>
        <w:tc>
          <w:tcPr>
            <w:tcW w:w="164" w:type="dxa"/>
          </w:tcPr>
          <w:p w14:paraId="32225F1F" w14:textId="77777777" w:rsidR="00110B82" w:rsidRPr="0042674C" w:rsidRDefault="00110B82" w:rsidP="00F6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6BA7F49C" w14:textId="29D76E5B" w:rsidR="00110B82" w:rsidRPr="0042674C" w:rsidRDefault="00110B82" w:rsidP="00F9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74C">
              <w:rPr>
                <w:rFonts w:ascii="Angsana New" w:hAnsi="Angsana New"/>
                <w:sz w:val="32"/>
                <w:szCs w:val="32"/>
              </w:rPr>
              <w:t>807</w:t>
            </w:r>
            <w:r w:rsidRPr="004267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66F2D" w:rsidRPr="00B33709" w14:paraId="7CE40F6C" w14:textId="77777777" w:rsidTr="002A1DB3">
        <w:trPr>
          <w:cantSplit/>
        </w:trPr>
        <w:tc>
          <w:tcPr>
            <w:tcW w:w="4113" w:type="dxa"/>
          </w:tcPr>
          <w:p w14:paraId="2EF78F74" w14:textId="084F830A" w:rsidR="00F66F2D" w:rsidRPr="00B33709" w:rsidRDefault="00F66F2D" w:rsidP="00F66F2D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3370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</w:t>
            </w:r>
            <w:r w:rsidR="00A7021C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12" w:space="0" w:color="auto"/>
            </w:tcBorders>
          </w:tcPr>
          <w:p w14:paraId="6A4711C1" w14:textId="233EAB6E" w:rsidR="00F66F2D" w:rsidRPr="0042674C" w:rsidRDefault="00DA3BA8" w:rsidP="00F2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</w:rPr>
              <w:t>2,912,238</w:t>
            </w:r>
          </w:p>
        </w:tc>
        <w:tc>
          <w:tcPr>
            <w:tcW w:w="164" w:type="dxa"/>
          </w:tcPr>
          <w:p w14:paraId="4381174B" w14:textId="77777777" w:rsidR="00F66F2D" w:rsidRPr="0042674C" w:rsidRDefault="00F66F2D" w:rsidP="00F6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  <w:tcBorders>
              <w:top w:val="single" w:sz="4" w:space="0" w:color="auto"/>
              <w:bottom w:val="single" w:sz="12" w:space="0" w:color="auto"/>
            </w:tcBorders>
          </w:tcPr>
          <w:p w14:paraId="4A676D97" w14:textId="4FD8E733" w:rsidR="00F66F2D" w:rsidRPr="0042674C" w:rsidRDefault="00EB2ED2" w:rsidP="00F9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42674C">
              <w:rPr>
                <w:rFonts w:ascii="Angsana New" w:hAnsi="Angsana New"/>
                <w:sz w:val="32"/>
                <w:szCs w:val="32"/>
              </w:rPr>
              <w:t>1,63</w:t>
            </w:r>
            <w:r w:rsidR="00EC3262" w:rsidRPr="0042674C">
              <w:rPr>
                <w:rFonts w:ascii="Angsana New" w:hAnsi="Angsana New"/>
                <w:sz w:val="32"/>
                <w:szCs w:val="32"/>
              </w:rPr>
              <w:t>8,494</w:t>
            </w:r>
          </w:p>
        </w:tc>
      </w:tr>
    </w:tbl>
    <w:p w14:paraId="49C008B2" w14:textId="671A6296" w:rsidR="00F66F2D" w:rsidRPr="00B33709" w:rsidRDefault="00F66F2D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p w14:paraId="4B0F4258" w14:textId="666985E5" w:rsidR="00371706" w:rsidRPr="00B33709" w:rsidRDefault="00CB5A4B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เครื่องจักรและ</w:t>
      </w:r>
      <w:r w:rsidR="00371706" w:rsidRPr="00B33709">
        <w:rPr>
          <w:rFonts w:ascii="Angsana New" w:hAnsi="Angsana New"/>
          <w:sz w:val="32"/>
          <w:szCs w:val="32"/>
          <w:cs/>
          <w:lang w:val="en-GB"/>
        </w:rPr>
        <w:t>ที่ดินบางส่วนและสิ่งปลูกสร้างของบริษัท</w:t>
      </w:r>
      <w:r w:rsidR="00ED4AC9" w:rsidRPr="00B33709">
        <w:rPr>
          <w:rFonts w:ascii="Angsana New" w:hAnsi="Angsana New"/>
          <w:sz w:val="32"/>
          <w:szCs w:val="32"/>
          <w:cs/>
          <w:lang w:val="en-GB"/>
        </w:rPr>
        <w:t>และบริษัทย่อย</w:t>
      </w:r>
      <w:r w:rsidR="00371706" w:rsidRPr="00B33709">
        <w:rPr>
          <w:rFonts w:ascii="Angsana New" w:hAnsi="Angsana New"/>
          <w:sz w:val="32"/>
          <w:szCs w:val="32"/>
          <w:cs/>
          <w:lang w:val="en-GB"/>
        </w:rPr>
        <w:t>ได้ถูกจดจำนองเพื่อใช้เป็นหลักประกันสำหรับวงเงินสินเชื่อจา</w:t>
      </w:r>
      <w:r w:rsidRPr="00B33709">
        <w:rPr>
          <w:rFonts w:ascii="Angsana New" w:hAnsi="Angsana New"/>
          <w:sz w:val="32"/>
          <w:szCs w:val="32"/>
          <w:cs/>
          <w:lang w:val="en-GB"/>
        </w:rPr>
        <w:t>กธนาคาร</w:t>
      </w:r>
      <w:r w:rsidR="008E61C1" w:rsidRPr="00B33709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E270C2" w:rsidRPr="00B33709">
        <w:rPr>
          <w:rFonts w:ascii="Angsana New" w:hAnsi="Angsana New"/>
          <w:sz w:val="32"/>
          <w:szCs w:val="32"/>
          <w:cs/>
          <w:lang w:val="en-GB"/>
        </w:rPr>
        <w:t>ตาม</w:t>
      </w:r>
      <w:r w:rsidR="006F0042" w:rsidRPr="00B33709">
        <w:rPr>
          <w:rFonts w:ascii="Angsana New" w:hAnsi="Angsana New"/>
          <w:sz w:val="32"/>
          <w:szCs w:val="32"/>
          <w:cs/>
          <w:lang w:val="en-GB"/>
        </w:rPr>
        <w:t xml:space="preserve">หมายเหตุ </w:t>
      </w:r>
      <w:r w:rsidR="00C0573E" w:rsidRPr="00B33709">
        <w:rPr>
          <w:rFonts w:ascii="Angsana New" w:hAnsi="Angsana New"/>
          <w:sz w:val="32"/>
          <w:szCs w:val="32"/>
        </w:rPr>
        <w:t>6</w:t>
      </w:r>
      <w:r w:rsidR="00F8795A" w:rsidRPr="00B33709">
        <w:rPr>
          <w:rFonts w:ascii="Angsana New" w:hAnsi="Angsana New"/>
          <w:sz w:val="32"/>
          <w:szCs w:val="32"/>
          <w:cs/>
          <w:lang w:val="en-GB"/>
        </w:rPr>
        <w:t>.</w:t>
      </w:r>
      <w:r w:rsidR="009A61DF">
        <w:rPr>
          <w:rFonts w:ascii="Angsana New" w:hAnsi="Angsana New"/>
          <w:sz w:val="32"/>
          <w:szCs w:val="32"/>
        </w:rPr>
        <w:t>5</w:t>
      </w:r>
      <w:r w:rsidR="0027639E" w:rsidRPr="00B33709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C0573E" w:rsidRPr="00B33709">
        <w:rPr>
          <w:rFonts w:ascii="Angsana New" w:hAnsi="Angsana New"/>
          <w:sz w:val="32"/>
          <w:szCs w:val="32"/>
        </w:rPr>
        <w:t>6</w:t>
      </w:r>
      <w:r w:rsidR="00F8795A" w:rsidRPr="00B33709">
        <w:rPr>
          <w:rFonts w:ascii="Angsana New" w:hAnsi="Angsana New"/>
          <w:sz w:val="32"/>
          <w:szCs w:val="32"/>
          <w:cs/>
        </w:rPr>
        <w:t>.</w:t>
      </w:r>
      <w:r w:rsidR="002958F6">
        <w:rPr>
          <w:rFonts w:ascii="Angsana New" w:hAnsi="Angsana New"/>
          <w:sz w:val="32"/>
          <w:szCs w:val="32"/>
        </w:rPr>
        <w:t>7</w:t>
      </w:r>
    </w:p>
    <w:p w14:paraId="22E877E2" w14:textId="0295F67D" w:rsidR="0024757C" w:rsidRDefault="0024757C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2"/>
          <w:szCs w:val="32"/>
        </w:rPr>
      </w:pPr>
    </w:p>
    <w:p w14:paraId="2886F971" w14:textId="7E579FAF" w:rsidR="002342C5" w:rsidRPr="00B33709" w:rsidRDefault="002342C5" w:rsidP="00D1555D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โปรแกรมคอมพิวเตอร์</w:t>
      </w:r>
      <w:r w:rsidR="00563EF7">
        <w:rPr>
          <w:rFonts w:ascii="Angsana New" w:hAnsi="Angsana New"/>
          <w:sz w:val="32"/>
          <w:szCs w:val="32"/>
          <w:u w:val="single"/>
          <w:lang w:val="en-GB"/>
        </w:rPr>
        <w:t xml:space="preserve"> – </w:t>
      </w:r>
      <w:r w:rsidR="00563EF7">
        <w:rPr>
          <w:rFonts w:ascii="Angsana New" w:hAnsi="Angsana New" w:hint="cs"/>
          <w:sz w:val="32"/>
          <w:szCs w:val="32"/>
          <w:u w:val="single"/>
          <w:cs/>
          <w:lang w:val="en-GB"/>
        </w:rPr>
        <w:t>สุทธิ</w:t>
      </w:r>
    </w:p>
    <w:p w14:paraId="5D1C3832" w14:textId="77777777" w:rsidR="002342C5" w:rsidRPr="00B33709" w:rsidRDefault="002342C5" w:rsidP="00D1555D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1EA4AF55" w14:textId="0E9F819A" w:rsidR="002342C5" w:rsidRPr="00B33709" w:rsidRDefault="002342C5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B33709">
        <w:rPr>
          <w:rFonts w:ascii="Angsana New" w:hAnsi="Angsana New"/>
          <w:sz w:val="32"/>
          <w:szCs w:val="32"/>
          <w:cs/>
        </w:rPr>
        <w:t>ในระหว่าง</w:t>
      </w: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งวดสามเดือนสิ้นสุดวันที่ </w:t>
      </w:r>
      <w:r w:rsidRPr="00B33709">
        <w:rPr>
          <w:rFonts w:ascii="Angsana New" w:hAnsi="Angsana New"/>
          <w:sz w:val="32"/>
          <w:szCs w:val="32"/>
          <w:lang w:val="en-GB"/>
        </w:rPr>
        <w:t>31</w:t>
      </w:r>
      <w:r w:rsidRPr="00B33709">
        <w:rPr>
          <w:rFonts w:ascii="Angsana New" w:hAnsi="Angsana New"/>
          <w:sz w:val="32"/>
          <w:szCs w:val="32"/>
          <w:cs/>
        </w:rPr>
        <w:t xml:space="preserve"> มีนาคม </w:t>
      </w:r>
      <w:r w:rsidRPr="00B33709">
        <w:rPr>
          <w:rFonts w:ascii="Angsana New" w:hAnsi="Angsana New"/>
          <w:sz w:val="32"/>
          <w:szCs w:val="32"/>
          <w:lang w:val="en-GB"/>
        </w:rPr>
        <w:t>256</w:t>
      </w:r>
      <w:r w:rsidR="00C0573E" w:rsidRPr="00B33709">
        <w:rPr>
          <w:rFonts w:ascii="Angsana New" w:hAnsi="Angsana New"/>
          <w:sz w:val="32"/>
          <w:szCs w:val="32"/>
        </w:rPr>
        <w:t>3</w:t>
      </w: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33709">
        <w:rPr>
          <w:rFonts w:ascii="Angsana New" w:hAnsi="Angsana New"/>
          <w:sz w:val="32"/>
          <w:szCs w:val="32"/>
          <w:cs/>
        </w:rPr>
        <w:t>มีรายการเปลี่ยนแปลงของโปรแกรมคอมพิวเตอร์อย่างย่อดังต่อไปนี้</w:t>
      </w:r>
    </w:p>
    <w:p w14:paraId="2EE70933" w14:textId="2F0E229F" w:rsidR="002342C5" w:rsidRPr="00B33709" w:rsidRDefault="002342C5" w:rsidP="00D1555D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  <w:highlight w:val="cyan"/>
        </w:rPr>
      </w:pPr>
    </w:p>
    <w:tbl>
      <w:tblPr>
        <w:tblW w:w="8721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13"/>
        <w:gridCol w:w="1971"/>
        <w:gridCol w:w="164"/>
        <w:gridCol w:w="2473"/>
      </w:tblGrid>
      <w:tr w:rsidR="009A2FA9" w:rsidRPr="00B33709" w14:paraId="29F90601" w14:textId="77777777" w:rsidTr="002A1DB3">
        <w:trPr>
          <w:cantSplit/>
        </w:trPr>
        <w:tc>
          <w:tcPr>
            <w:tcW w:w="4113" w:type="dxa"/>
          </w:tcPr>
          <w:p w14:paraId="59DEE642" w14:textId="77777777" w:rsidR="009A2FA9" w:rsidRPr="00B33709" w:rsidRDefault="009A2FA9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71" w:type="dxa"/>
          </w:tcPr>
          <w:p w14:paraId="5734546E" w14:textId="77777777" w:rsidR="009A2FA9" w:rsidRPr="00B33709" w:rsidRDefault="009A2FA9" w:rsidP="00857376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0D97F3BB" w14:textId="77777777" w:rsidR="009A2FA9" w:rsidRPr="00B33709" w:rsidRDefault="009A2FA9" w:rsidP="0085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196DF267" w14:textId="77777777" w:rsidR="009A2FA9" w:rsidRPr="00B33709" w:rsidRDefault="009A2FA9" w:rsidP="00857376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</w:rPr>
              <w:t xml:space="preserve"> (หน่วย </w:t>
            </w: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:</w:t>
            </w:r>
            <w:r w:rsidRPr="00B3370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2FA9" w:rsidRPr="00B33709" w14:paraId="024B059F" w14:textId="77777777" w:rsidTr="002A1DB3">
        <w:trPr>
          <w:cantSplit/>
        </w:trPr>
        <w:tc>
          <w:tcPr>
            <w:tcW w:w="4113" w:type="dxa"/>
          </w:tcPr>
          <w:p w14:paraId="51680AC3" w14:textId="77777777" w:rsidR="009A2FA9" w:rsidRPr="00B33709" w:rsidRDefault="009A2FA9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1F71AFBC" w14:textId="77777777" w:rsidR="009A2FA9" w:rsidRPr="00B33709" w:rsidRDefault="009A2FA9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64" w:type="dxa"/>
          </w:tcPr>
          <w:p w14:paraId="676F916B" w14:textId="77777777" w:rsidR="009A2FA9" w:rsidRPr="00B33709" w:rsidRDefault="009A2FA9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3E2A92B5" w14:textId="77777777" w:rsidR="009A2FA9" w:rsidRPr="00B33709" w:rsidRDefault="009A2FA9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9A2FA9" w:rsidRPr="00B33709" w14:paraId="22E8DD64" w14:textId="77777777" w:rsidTr="002A1DB3">
        <w:trPr>
          <w:cantSplit/>
        </w:trPr>
        <w:tc>
          <w:tcPr>
            <w:tcW w:w="4113" w:type="dxa"/>
          </w:tcPr>
          <w:p w14:paraId="6EFCE5BC" w14:textId="11E839B3" w:rsidR="009A2FA9" w:rsidRPr="00B33709" w:rsidRDefault="009A2FA9" w:rsidP="009A2FA9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3370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</w:t>
            </w:r>
            <w:r w:rsidR="009A61D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ต้นงวด</w:t>
            </w:r>
          </w:p>
        </w:tc>
        <w:tc>
          <w:tcPr>
            <w:tcW w:w="1971" w:type="dxa"/>
          </w:tcPr>
          <w:p w14:paraId="77063DF4" w14:textId="35D75CBB" w:rsidR="009A2FA9" w:rsidRPr="00B33709" w:rsidRDefault="00D956F4" w:rsidP="00F2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</w:rPr>
              <w:t>6,92</w:t>
            </w:r>
            <w:r w:rsidR="0024757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64" w:type="dxa"/>
          </w:tcPr>
          <w:p w14:paraId="45839FC5" w14:textId="77777777" w:rsidR="009A2FA9" w:rsidRPr="00B33709" w:rsidRDefault="009A2FA9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65951238" w14:textId="737CB876" w:rsidR="009A2FA9" w:rsidRPr="00B33709" w:rsidRDefault="00EB2ED2" w:rsidP="00F9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B33709">
              <w:rPr>
                <w:rFonts w:ascii="Angsana New" w:hAnsi="Angsana New"/>
                <w:sz w:val="32"/>
                <w:szCs w:val="32"/>
              </w:rPr>
              <w:t>6,92</w:t>
            </w:r>
            <w:r w:rsidR="0024757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9A2FA9" w:rsidRPr="00B33709" w14:paraId="29DDC30A" w14:textId="77777777" w:rsidTr="002A1DB3">
        <w:trPr>
          <w:cantSplit/>
        </w:trPr>
        <w:tc>
          <w:tcPr>
            <w:tcW w:w="4113" w:type="dxa"/>
          </w:tcPr>
          <w:p w14:paraId="5A820025" w14:textId="5BA2684C" w:rsidR="009A2FA9" w:rsidRPr="00B33709" w:rsidRDefault="009A2FA9" w:rsidP="009A2FA9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3370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484C7BD5" w14:textId="152367E7" w:rsidR="009A2FA9" w:rsidRPr="00B33709" w:rsidRDefault="00D956F4" w:rsidP="00F2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33709">
              <w:rPr>
                <w:rFonts w:ascii="Angsana New" w:hAnsi="Angsana New"/>
                <w:sz w:val="32"/>
                <w:szCs w:val="32"/>
              </w:rPr>
              <w:t>20</w:t>
            </w:r>
            <w:r w:rsidR="00EB25B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B337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393785E7" w14:textId="77777777" w:rsidR="009A2FA9" w:rsidRPr="00B33709" w:rsidRDefault="009A2FA9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2218BB7F" w14:textId="15154CC8" w:rsidR="009A2FA9" w:rsidRPr="00B33709" w:rsidRDefault="00EB2ED2" w:rsidP="00F9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33709">
              <w:rPr>
                <w:rFonts w:ascii="Angsana New" w:hAnsi="Angsana New"/>
                <w:sz w:val="32"/>
                <w:szCs w:val="32"/>
              </w:rPr>
              <w:t>20</w:t>
            </w:r>
            <w:r w:rsidR="00EB25B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B337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A2FA9" w:rsidRPr="00B33709" w14:paraId="6ECD67D9" w14:textId="77777777" w:rsidTr="002A1DB3">
        <w:trPr>
          <w:cantSplit/>
        </w:trPr>
        <w:tc>
          <w:tcPr>
            <w:tcW w:w="4113" w:type="dxa"/>
          </w:tcPr>
          <w:p w14:paraId="3B90308C" w14:textId="0436219E" w:rsidR="009A2FA9" w:rsidRPr="00B33709" w:rsidRDefault="009A2FA9" w:rsidP="009A2FA9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3370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</w:t>
            </w:r>
            <w:r w:rsidR="009A61D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12" w:space="0" w:color="auto"/>
            </w:tcBorders>
          </w:tcPr>
          <w:p w14:paraId="25A34380" w14:textId="1EC0A709" w:rsidR="009A2FA9" w:rsidRPr="00B33709" w:rsidRDefault="00D956F4" w:rsidP="00F2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</w:rPr>
              <w:t>6,720</w:t>
            </w:r>
          </w:p>
        </w:tc>
        <w:tc>
          <w:tcPr>
            <w:tcW w:w="164" w:type="dxa"/>
          </w:tcPr>
          <w:p w14:paraId="03615AC6" w14:textId="77777777" w:rsidR="009A2FA9" w:rsidRPr="00B33709" w:rsidRDefault="009A2FA9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  <w:tcBorders>
              <w:top w:val="single" w:sz="4" w:space="0" w:color="auto"/>
              <w:bottom w:val="single" w:sz="12" w:space="0" w:color="auto"/>
            </w:tcBorders>
          </w:tcPr>
          <w:p w14:paraId="48E4062A" w14:textId="7797C8D1" w:rsidR="009A2FA9" w:rsidRPr="00B33709" w:rsidRDefault="00EB2ED2" w:rsidP="00F9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</w:rPr>
              <w:t>6,720</w:t>
            </w:r>
          </w:p>
        </w:tc>
      </w:tr>
    </w:tbl>
    <w:p w14:paraId="7846CE2F" w14:textId="3F79C77B" w:rsidR="00D1555D" w:rsidRDefault="00D1555D" w:rsidP="00A2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</w:rPr>
      </w:pPr>
    </w:p>
    <w:p w14:paraId="3DE6806B" w14:textId="4ED94E54" w:rsidR="00F9609D" w:rsidRDefault="00F9609D" w:rsidP="00A2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</w:rPr>
      </w:pPr>
    </w:p>
    <w:p w14:paraId="019ED4F8" w14:textId="455CE983" w:rsidR="00F9609D" w:rsidRDefault="00F9609D" w:rsidP="00A2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</w:rPr>
      </w:pPr>
    </w:p>
    <w:p w14:paraId="18772202" w14:textId="2D605662" w:rsidR="00F9609D" w:rsidRDefault="00F9609D" w:rsidP="00A2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</w:rPr>
      </w:pPr>
    </w:p>
    <w:p w14:paraId="63DEB528" w14:textId="71D8AB47" w:rsidR="00F9609D" w:rsidRDefault="00F9609D" w:rsidP="00A2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</w:rPr>
      </w:pPr>
    </w:p>
    <w:p w14:paraId="202FA447" w14:textId="77777777" w:rsidR="00F9609D" w:rsidRPr="00090CFA" w:rsidRDefault="00F9609D" w:rsidP="00A25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</w:rPr>
      </w:pPr>
    </w:p>
    <w:p w14:paraId="031828EB" w14:textId="4D5BE2BB" w:rsidR="00662125" w:rsidRDefault="00662125" w:rsidP="00F90CC5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u w:val="single"/>
        </w:rPr>
      </w:pPr>
      <w:r w:rsidRPr="00B33709">
        <w:rPr>
          <w:rFonts w:ascii="Angsana New" w:hAnsi="Angsana New"/>
          <w:sz w:val="32"/>
          <w:szCs w:val="32"/>
          <w:u w:val="single"/>
          <w:cs/>
        </w:rPr>
        <w:lastRenderedPageBreak/>
        <w:t>เจ้าหนี้การค้าและเจ้าหนี้อื่น</w:t>
      </w:r>
    </w:p>
    <w:p w14:paraId="59160D1A" w14:textId="77777777" w:rsidR="000C6ABD" w:rsidRPr="000C6ABD" w:rsidRDefault="000C6ABD" w:rsidP="000C6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907" w:type="dxa"/>
        <w:tblInd w:w="27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835"/>
        <w:gridCol w:w="1389"/>
        <w:gridCol w:w="107"/>
        <w:gridCol w:w="1484"/>
        <w:gridCol w:w="109"/>
        <w:gridCol w:w="1389"/>
        <w:gridCol w:w="110"/>
        <w:gridCol w:w="1484"/>
      </w:tblGrid>
      <w:tr w:rsidR="00662125" w:rsidRPr="001E2887" w14:paraId="23325580" w14:textId="77777777" w:rsidTr="001E2887">
        <w:trPr>
          <w:cantSplit/>
          <w:tblHeader/>
        </w:trPr>
        <w:tc>
          <w:tcPr>
            <w:tcW w:w="8907" w:type="dxa"/>
            <w:gridSpan w:val="8"/>
          </w:tcPr>
          <w:p w14:paraId="360CC6C5" w14:textId="55265A0A" w:rsidR="00662125" w:rsidRPr="001E2887" w:rsidRDefault="00662125" w:rsidP="006556F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39751775"/>
            <w:r w:rsidRPr="001E2887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E2887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>:</w:t>
            </w:r>
            <w:proofErr w:type="gramEnd"/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181E6D"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พัน</w:t>
            </w:r>
            <w:r w:rsidRPr="001E288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1E288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62125" w:rsidRPr="001E2887" w14:paraId="739A382E" w14:textId="77777777" w:rsidTr="001E2887">
        <w:trPr>
          <w:cantSplit/>
          <w:tblHeader/>
        </w:trPr>
        <w:tc>
          <w:tcPr>
            <w:tcW w:w="2835" w:type="dxa"/>
          </w:tcPr>
          <w:p w14:paraId="5D06D27C" w14:textId="77777777" w:rsidR="00662125" w:rsidRPr="001E2887" w:rsidRDefault="00662125" w:rsidP="006556F4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69C5C7B8" w14:textId="77777777" w:rsidR="00662125" w:rsidRPr="001E2887" w:rsidRDefault="00662125" w:rsidP="006556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9" w:type="dxa"/>
            <w:tcBorders>
              <w:left w:val="nil"/>
            </w:tcBorders>
          </w:tcPr>
          <w:p w14:paraId="638BD487" w14:textId="77777777" w:rsidR="00662125" w:rsidRPr="001E2887" w:rsidRDefault="00662125" w:rsidP="006556F4">
            <w:pPr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</w:tcPr>
          <w:p w14:paraId="06653476" w14:textId="77777777" w:rsidR="00662125" w:rsidRPr="001E2887" w:rsidRDefault="00662125" w:rsidP="006556F4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662125" w:rsidRPr="001E2887" w14:paraId="656B4E4A" w14:textId="77777777" w:rsidTr="001E2887">
        <w:trPr>
          <w:cantSplit/>
          <w:tblHeader/>
        </w:trPr>
        <w:tc>
          <w:tcPr>
            <w:tcW w:w="2835" w:type="dxa"/>
          </w:tcPr>
          <w:p w14:paraId="7E6A2814" w14:textId="77777777" w:rsidR="00662125" w:rsidRPr="001E2887" w:rsidRDefault="00662125" w:rsidP="006556F4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A5904F1" w14:textId="79A145C9" w:rsidR="00662125" w:rsidRPr="001E2887" w:rsidRDefault="00662125" w:rsidP="001E2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มีนาคม</w:t>
            </w:r>
            <w:r w:rsidR="001E2887" w:rsidRPr="001E288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07" w:type="dxa"/>
            <w:tcBorders>
              <w:top w:val="single" w:sz="4" w:space="0" w:color="auto"/>
              <w:left w:val="nil"/>
            </w:tcBorders>
            <w:vAlign w:val="bottom"/>
          </w:tcPr>
          <w:p w14:paraId="541F6D90" w14:textId="77777777" w:rsidR="00662125" w:rsidRPr="001E2887" w:rsidRDefault="00662125" w:rsidP="001E2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EB138" w14:textId="6AB8EEBA" w:rsidR="00662125" w:rsidRPr="001E2887" w:rsidRDefault="00662125" w:rsidP="001E2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ธันวาคม</w:t>
            </w:r>
            <w:r w:rsidR="001E2887" w:rsidRPr="001E288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09" w:type="dxa"/>
            <w:tcBorders>
              <w:left w:val="nil"/>
            </w:tcBorders>
          </w:tcPr>
          <w:p w14:paraId="19C18A70" w14:textId="77777777" w:rsidR="00662125" w:rsidRPr="001E2887" w:rsidRDefault="00662125" w:rsidP="001E2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D64DE" w14:textId="6A4C350C" w:rsidR="00662125" w:rsidRPr="001E2887" w:rsidRDefault="00662125" w:rsidP="001E2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มีนาคม</w:t>
            </w:r>
            <w:r w:rsidR="001E2887" w:rsidRPr="001E288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10" w:type="dxa"/>
            <w:tcBorders>
              <w:top w:val="single" w:sz="4" w:space="0" w:color="auto"/>
            </w:tcBorders>
            <w:vAlign w:val="bottom"/>
          </w:tcPr>
          <w:p w14:paraId="5673897D" w14:textId="77777777" w:rsidR="00662125" w:rsidRPr="001E2887" w:rsidRDefault="00662125" w:rsidP="001E2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3B675" w14:textId="613AB31A" w:rsidR="00662125" w:rsidRPr="001E2887" w:rsidRDefault="00662125" w:rsidP="001E2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ธันวาคม</w:t>
            </w:r>
            <w:r w:rsidR="001E2887" w:rsidRPr="001E288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662125" w:rsidRPr="001E2887" w14:paraId="540EB212" w14:textId="77777777" w:rsidTr="001E2887">
        <w:trPr>
          <w:cantSplit/>
        </w:trPr>
        <w:tc>
          <w:tcPr>
            <w:tcW w:w="2835" w:type="dxa"/>
          </w:tcPr>
          <w:p w14:paraId="60A75807" w14:textId="77777777" w:rsidR="00662125" w:rsidRPr="001E2887" w:rsidRDefault="00662125" w:rsidP="006556F4">
            <w:pPr>
              <w:ind w:left="38" w:right="-4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E288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9" w:type="dxa"/>
            <w:tcBorders>
              <w:left w:val="nil"/>
            </w:tcBorders>
            <w:vAlign w:val="center"/>
          </w:tcPr>
          <w:p w14:paraId="0EE8FB02" w14:textId="77777777" w:rsidR="00662125" w:rsidRPr="001E2887" w:rsidRDefault="00662125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" w:type="dxa"/>
            <w:tcBorders>
              <w:left w:val="nil"/>
            </w:tcBorders>
          </w:tcPr>
          <w:p w14:paraId="1AF235E0" w14:textId="77777777" w:rsidR="00662125" w:rsidRPr="001E2887" w:rsidRDefault="00662125" w:rsidP="006556F4">
            <w:pPr>
              <w:ind w:lef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5909840D" w14:textId="77777777" w:rsidR="00662125" w:rsidRPr="001E2887" w:rsidRDefault="00662125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5D1BD0F8" w14:textId="77777777" w:rsidR="00662125" w:rsidRPr="001E2887" w:rsidRDefault="00662125" w:rsidP="006556F4">
            <w:pPr>
              <w:ind w:lef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0F2CA9AA" w14:textId="77777777" w:rsidR="00662125" w:rsidRPr="001E2887" w:rsidRDefault="00662125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" w:type="dxa"/>
          </w:tcPr>
          <w:p w14:paraId="3F75A3FE" w14:textId="77777777" w:rsidR="00662125" w:rsidRPr="001E2887" w:rsidRDefault="00662125" w:rsidP="006556F4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vAlign w:val="center"/>
          </w:tcPr>
          <w:p w14:paraId="1F211AD2" w14:textId="77777777" w:rsidR="00662125" w:rsidRPr="001E2887" w:rsidRDefault="00662125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0EB" w:rsidRPr="001E2887" w14:paraId="53BC266A" w14:textId="77777777" w:rsidTr="001E2887">
        <w:trPr>
          <w:cantSplit/>
        </w:trPr>
        <w:tc>
          <w:tcPr>
            <w:tcW w:w="2835" w:type="dxa"/>
          </w:tcPr>
          <w:p w14:paraId="7E2404B4" w14:textId="1C580264" w:rsidR="007940EB" w:rsidRPr="001E2887" w:rsidRDefault="00A417FE" w:rsidP="007940E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เจ้าหนี้การค้า</w:t>
            </w: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บริษัททั่วไป</w:t>
            </w:r>
          </w:p>
        </w:tc>
        <w:tc>
          <w:tcPr>
            <w:tcW w:w="1389" w:type="dxa"/>
            <w:tcBorders>
              <w:left w:val="nil"/>
            </w:tcBorders>
          </w:tcPr>
          <w:p w14:paraId="46D5754F" w14:textId="4AD04C90" w:rsidR="007940EB" w:rsidRPr="001E2887" w:rsidRDefault="00C3534A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26</w:t>
            </w:r>
            <w:r w:rsidR="00932FE9">
              <w:rPr>
                <w:rFonts w:ascii="Angsana New" w:hAnsi="Angsana New"/>
                <w:sz w:val="30"/>
                <w:szCs w:val="30"/>
              </w:rPr>
              <w:t>6,696</w:t>
            </w:r>
          </w:p>
        </w:tc>
        <w:tc>
          <w:tcPr>
            <w:tcW w:w="107" w:type="dxa"/>
            <w:tcBorders>
              <w:left w:val="nil"/>
            </w:tcBorders>
          </w:tcPr>
          <w:p w14:paraId="060244B9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20132BB3" w14:textId="3B6C7CE9" w:rsidR="007940EB" w:rsidRPr="001E2887" w:rsidRDefault="00C3534A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2</w:t>
            </w:r>
            <w:r w:rsidR="00AB11A2">
              <w:rPr>
                <w:rFonts w:ascii="Angsana New" w:hAnsi="Angsana New"/>
                <w:sz w:val="30"/>
                <w:szCs w:val="30"/>
              </w:rPr>
              <w:t>65,340</w:t>
            </w:r>
          </w:p>
        </w:tc>
        <w:tc>
          <w:tcPr>
            <w:tcW w:w="109" w:type="dxa"/>
            <w:tcBorders>
              <w:left w:val="nil"/>
            </w:tcBorders>
          </w:tcPr>
          <w:p w14:paraId="1A80383D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3FA3734" w14:textId="499EFF06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1</w:t>
            </w:r>
            <w:r w:rsidR="00C3534A" w:rsidRPr="001E2887">
              <w:rPr>
                <w:rFonts w:ascii="Angsana New" w:hAnsi="Angsana New"/>
                <w:sz w:val="30"/>
                <w:szCs w:val="30"/>
              </w:rPr>
              <w:t>9</w:t>
            </w:r>
            <w:r w:rsidRPr="001E2887">
              <w:rPr>
                <w:rFonts w:ascii="Angsana New" w:hAnsi="Angsana New"/>
                <w:sz w:val="30"/>
                <w:szCs w:val="30"/>
              </w:rPr>
              <w:t>9,</w:t>
            </w:r>
            <w:r w:rsidR="00C3534A" w:rsidRPr="001E2887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110" w:type="dxa"/>
          </w:tcPr>
          <w:p w14:paraId="7124A4D2" w14:textId="77777777" w:rsidR="007940EB" w:rsidRPr="001E2887" w:rsidRDefault="007940EB" w:rsidP="007940E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25D411D0" w14:textId="3812FF51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1</w:t>
            </w:r>
            <w:r w:rsidR="00C3534A" w:rsidRPr="001E2887">
              <w:rPr>
                <w:rFonts w:ascii="Angsana New" w:hAnsi="Angsana New"/>
                <w:sz w:val="30"/>
                <w:szCs w:val="30"/>
              </w:rPr>
              <w:t>87</w:t>
            </w:r>
            <w:r w:rsidRPr="001E2887">
              <w:rPr>
                <w:rFonts w:ascii="Angsana New" w:hAnsi="Angsana New"/>
                <w:sz w:val="30"/>
                <w:szCs w:val="30"/>
              </w:rPr>
              <w:t>,</w:t>
            </w:r>
            <w:r w:rsidR="00C3534A" w:rsidRPr="001E2887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676CBC" w:rsidRPr="001E2887" w14:paraId="5F0AB204" w14:textId="77777777" w:rsidTr="001E2887">
        <w:trPr>
          <w:cantSplit/>
        </w:trPr>
        <w:tc>
          <w:tcPr>
            <w:tcW w:w="2835" w:type="dxa"/>
          </w:tcPr>
          <w:p w14:paraId="69018D0A" w14:textId="02D3E6CE" w:rsidR="00676CBC" w:rsidRPr="001E2887" w:rsidRDefault="00A417FE" w:rsidP="007940E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เจ้าหนี้การค้า</w:t>
            </w: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89" w:type="dxa"/>
            <w:tcBorders>
              <w:left w:val="nil"/>
            </w:tcBorders>
          </w:tcPr>
          <w:p w14:paraId="7B8CADF8" w14:textId="2569558A" w:rsidR="00676CBC" w:rsidRPr="001E2887" w:rsidRDefault="00CA57B6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</w:rPr>
              <w:t>73</w:t>
            </w:r>
            <w:r w:rsidR="00630191" w:rsidRPr="001E2887">
              <w:rPr>
                <w:rFonts w:ascii="Angsana New" w:hAnsi="Angsana New"/>
                <w:sz w:val="30"/>
                <w:szCs w:val="30"/>
              </w:rPr>
              <w:t>,</w:t>
            </w:r>
            <w:r w:rsidRPr="001E2887">
              <w:rPr>
                <w:rFonts w:ascii="Angsana New" w:hAnsi="Angsana New"/>
                <w:sz w:val="30"/>
                <w:szCs w:val="30"/>
                <w:cs/>
              </w:rPr>
              <w:t>991</w:t>
            </w:r>
          </w:p>
        </w:tc>
        <w:tc>
          <w:tcPr>
            <w:tcW w:w="107" w:type="dxa"/>
            <w:tcBorders>
              <w:left w:val="nil"/>
            </w:tcBorders>
          </w:tcPr>
          <w:p w14:paraId="5EFAEE2A" w14:textId="77777777" w:rsidR="00676CBC" w:rsidRPr="001E2887" w:rsidRDefault="00676CBC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5B8FB0D3" w14:textId="14AC9A89" w:rsidR="00676CBC" w:rsidRPr="001E2887" w:rsidRDefault="00630191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16,155</w:t>
            </w:r>
          </w:p>
        </w:tc>
        <w:tc>
          <w:tcPr>
            <w:tcW w:w="109" w:type="dxa"/>
            <w:tcBorders>
              <w:left w:val="nil"/>
            </w:tcBorders>
          </w:tcPr>
          <w:p w14:paraId="327F7A40" w14:textId="77777777" w:rsidR="00676CBC" w:rsidRPr="001E2887" w:rsidRDefault="00676CBC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F81BCCB" w14:textId="22224DE8" w:rsidR="00676CBC" w:rsidRPr="001E2887" w:rsidRDefault="00630191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12,367</w:t>
            </w:r>
          </w:p>
        </w:tc>
        <w:tc>
          <w:tcPr>
            <w:tcW w:w="110" w:type="dxa"/>
          </w:tcPr>
          <w:p w14:paraId="0F34A5E5" w14:textId="77777777" w:rsidR="00676CBC" w:rsidRPr="001E2887" w:rsidRDefault="00676CBC" w:rsidP="007940E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71CCF61D" w14:textId="717DD72E" w:rsidR="00676CBC" w:rsidRPr="001E2887" w:rsidRDefault="00630191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8,384</w:t>
            </w:r>
          </w:p>
        </w:tc>
      </w:tr>
      <w:tr w:rsidR="00676CBC" w:rsidRPr="001E2887" w14:paraId="7F68A607" w14:textId="77777777" w:rsidTr="001E2887">
        <w:trPr>
          <w:cantSplit/>
        </w:trPr>
        <w:tc>
          <w:tcPr>
            <w:tcW w:w="2835" w:type="dxa"/>
          </w:tcPr>
          <w:p w14:paraId="1CA17503" w14:textId="609AC9F8" w:rsidR="00676CBC" w:rsidRPr="001E2887" w:rsidRDefault="00A417FE" w:rsidP="007940E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เจ้าหนี้อื่น</w:t>
            </w:r>
            <w:r w:rsidRPr="001E2887">
              <w:rPr>
                <w:rFonts w:ascii="Angsana New" w:hAnsi="Angsana New"/>
                <w:sz w:val="30"/>
                <w:szCs w:val="30"/>
              </w:rPr>
              <w:t>-</w:t>
            </w: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บริษัททั่วไป</w:t>
            </w:r>
          </w:p>
        </w:tc>
        <w:tc>
          <w:tcPr>
            <w:tcW w:w="1389" w:type="dxa"/>
            <w:tcBorders>
              <w:left w:val="nil"/>
            </w:tcBorders>
          </w:tcPr>
          <w:p w14:paraId="7912BDF7" w14:textId="7B3ACA0D" w:rsidR="00676CBC" w:rsidRPr="001E2887" w:rsidRDefault="00630191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1</w:t>
            </w:r>
            <w:r w:rsidR="00932FE9">
              <w:rPr>
                <w:rFonts w:ascii="Angsana New" w:hAnsi="Angsana New"/>
                <w:sz w:val="30"/>
                <w:szCs w:val="30"/>
              </w:rPr>
              <w:t>7,206</w:t>
            </w:r>
          </w:p>
        </w:tc>
        <w:tc>
          <w:tcPr>
            <w:tcW w:w="107" w:type="dxa"/>
            <w:tcBorders>
              <w:left w:val="nil"/>
            </w:tcBorders>
          </w:tcPr>
          <w:p w14:paraId="5F0EB0AD" w14:textId="77777777" w:rsidR="00676CBC" w:rsidRPr="001E2887" w:rsidRDefault="00676CBC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519CD81B" w14:textId="0BD56034" w:rsidR="00676CBC" w:rsidRPr="001E2887" w:rsidRDefault="00630191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2</w:t>
            </w:r>
            <w:r w:rsidR="00AB11A2">
              <w:rPr>
                <w:rFonts w:ascii="Angsana New" w:hAnsi="Angsana New"/>
                <w:sz w:val="30"/>
                <w:szCs w:val="30"/>
              </w:rPr>
              <w:t>3,400</w:t>
            </w:r>
          </w:p>
        </w:tc>
        <w:tc>
          <w:tcPr>
            <w:tcW w:w="109" w:type="dxa"/>
            <w:tcBorders>
              <w:left w:val="nil"/>
            </w:tcBorders>
          </w:tcPr>
          <w:p w14:paraId="091B55EF" w14:textId="77777777" w:rsidR="00676CBC" w:rsidRPr="001E2887" w:rsidRDefault="00676CBC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8BC684B" w14:textId="3CD16EF8" w:rsidR="00676CBC" w:rsidRPr="001E2887" w:rsidRDefault="00630191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14,569</w:t>
            </w:r>
          </w:p>
        </w:tc>
        <w:tc>
          <w:tcPr>
            <w:tcW w:w="110" w:type="dxa"/>
          </w:tcPr>
          <w:p w14:paraId="6EFA0778" w14:textId="77777777" w:rsidR="00676CBC" w:rsidRPr="001E2887" w:rsidRDefault="00676CBC" w:rsidP="007940E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08FD7B1C" w14:textId="7D27FDEE" w:rsidR="00676CBC" w:rsidRPr="001E2887" w:rsidRDefault="00630191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15,732</w:t>
            </w:r>
          </w:p>
        </w:tc>
      </w:tr>
      <w:tr w:rsidR="00A417FE" w:rsidRPr="001E2887" w14:paraId="4CB97CDD" w14:textId="77777777" w:rsidTr="001E2887">
        <w:trPr>
          <w:cantSplit/>
        </w:trPr>
        <w:tc>
          <w:tcPr>
            <w:tcW w:w="2835" w:type="dxa"/>
          </w:tcPr>
          <w:p w14:paraId="77A11069" w14:textId="4AFB3C29" w:rsidR="00A417FE" w:rsidRPr="001E2887" w:rsidRDefault="00A417FE" w:rsidP="007940E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เจ้าหนี้อื่น</w:t>
            </w:r>
            <w:r w:rsidRPr="001E288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89" w:type="dxa"/>
            <w:tcBorders>
              <w:left w:val="nil"/>
            </w:tcBorders>
          </w:tcPr>
          <w:p w14:paraId="78FF9170" w14:textId="083C8B23" w:rsidR="00A417FE" w:rsidRPr="001E2887" w:rsidRDefault="00630191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4</w:t>
            </w:r>
            <w:r w:rsidR="00CA57B6" w:rsidRPr="001E2887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1E2887">
              <w:rPr>
                <w:rFonts w:ascii="Angsana New" w:hAnsi="Angsana New"/>
                <w:sz w:val="30"/>
                <w:szCs w:val="30"/>
              </w:rPr>
              <w:t>,</w:t>
            </w:r>
            <w:r w:rsidR="00CA57B6" w:rsidRPr="001E2887">
              <w:rPr>
                <w:rFonts w:ascii="Angsana New" w:hAnsi="Angsana New"/>
                <w:sz w:val="30"/>
                <w:szCs w:val="30"/>
                <w:cs/>
              </w:rPr>
              <w:t>018</w:t>
            </w:r>
          </w:p>
        </w:tc>
        <w:tc>
          <w:tcPr>
            <w:tcW w:w="107" w:type="dxa"/>
            <w:tcBorders>
              <w:left w:val="nil"/>
            </w:tcBorders>
          </w:tcPr>
          <w:p w14:paraId="7F7B7B48" w14:textId="77777777" w:rsidR="00A417FE" w:rsidRPr="001E2887" w:rsidRDefault="00A417FE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3F357444" w14:textId="75085F13" w:rsidR="00A417FE" w:rsidRPr="001E2887" w:rsidRDefault="00630191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41,372</w:t>
            </w:r>
          </w:p>
        </w:tc>
        <w:tc>
          <w:tcPr>
            <w:tcW w:w="109" w:type="dxa"/>
            <w:tcBorders>
              <w:left w:val="nil"/>
            </w:tcBorders>
          </w:tcPr>
          <w:p w14:paraId="00BA18F8" w14:textId="77777777" w:rsidR="00A417FE" w:rsidRPr="001E2887" w:rsidRDefault="00A417FE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E5C8169" w14:textId="40413183" w:rsidR="00A417FE" w:rsidRPr="001E2887" w:rsidRDefault="00630191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6,985</w:t>
            </w:r>
          </w:p>
        </w:tc>
        <w:tc>
          <w:tcPr>
            <w:tcW w:w="110" w:type="dxa"/>
          </w:tcPr>
          <w:p w14:paraId="3DDD9680" w14:textId="77777777" w:rsidR="00A417FE" w:rsidRPr="001E2887" w:rsidRDefault="00A417FE" w:rsidP="007940E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78E38D87" w14:textId="45413421" w:rsidR="00A417FE" w:rsidRPr="001E2887" w:rsidRDefault="00630191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6,558</w:t>
            </w:r>
          </w:p>
        </w:tc>
      </w:tr>
      <w:tr w:rsidR="007940EB" w:rsidRPr="001E2887" w14:paraId="216EA371" w14:textId="77777777" w:rsidTr="001E2887">
        <w:trPr>
          <w:cantSplit/>
        </w:trPr>
        <w:tc>
          <w:tcPr>
            <w:tcW w:w="2835" w:type="dxa"/>
          </w:tcPr>
          <w:p w14:paraId="31CBC819" w14:textId="77777777" w:rsidR="007940EB" w:rsidRPr="001E2887" w:rsidRDefault="007940EB" w:rsidP="007940E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ค่าใช้จ่ายค้างจ่ายอื่นๆ</w:t>
            </w:r>
          </w:p>
        </w:tc>
        <w:tc>
          <w:tcPr>
            <w:tcW w:w="1389" w:type="dxa"/>
            <w:tcBorders>
              <w:left w:val="nil"/>
              <w:bottom w:val="single" w:sz="4" w:space="0" w:color="auto"/>
            </w:tcBorders>
          </w:tcPr>
          <w:p w14:paraId="71C84424" w14:textId="4A4A4F35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39,58</w:t>
            </w:r>
            <w:r w:rsidR="00C3534A" w:rsidRPr="001E28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7" w:type="dxa"/>
            <w:tcBorders>
              <w:left w:val="nil"/>
            </w:tcBorders>
          </w:tcPr>
          <w:p w14:paraId="2AEB09D9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15E58B8C" w14:textId="3634EB71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35,463</w:t>
            </w:r>
          </w:p>
        </w:tc>
        <w:tc>
          <w:tcPr>
            <w:tcW w:w="109" w:type="dxa"/>
            <w:tcBorders>
              <w:left w:val="nil"/>
            </w:tcBorders>
          </w:tcPr>
          <w:p w14:paraId="222738CD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5BADA20" w14:textId="296C424B" w:rsidR="007940EB" w:rsidRPr="001E2887" w:rsidRDefault="00C3534A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26</w:t>
            </w:r>
            <w:r w:rsidR="007940EB" w:rsidRPr="001E2887">
              <w:rPr>
                <w:rFonts w:ascii="Angsana New" w:hAnsi="Angsana New"/>
                <w:sz w:val="30"/>
                <w:szCs w:val="30"/>
              </w:rPr>
              <w:t>,</w:t>
            </w:r>
            <w:r w:rsidRPr="001E2887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10" w:type="dxa"/>
          </w:tcPr>
          <w:p w14:paraId="7C4EECAA" w14:textId="77777777" w:rsidR="007940EB" w:rsidRPr="001E2887" w:rsidRDefault="007940EB" w:rsidP="007940E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7ADA3D4D" w14:textId="6930E8AD" w:rsidR="007940EB" w:rsidRPr="001E2887" w:rsidRDefault="00C3534A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27</w:t>
            </w:r>
            <w:r w:rsidR="007940EB" w:rsidRPr="001E2887">
              <w:rPr>
                <w:rFonts w:ascii="Angsana New" w:hAnsi="Angsana New"/>
                <w:sz w:val="30"/>
                <w:szCs w:val="30"/>
              </w:rPr>
              <w:t>,</w:t>
            </w:r>
            <w:r w:rsidRPr="001E2887">
              <w:rPr>
                <w:rFonts w:ascii="Angsana New" w:hAnsi="Angsana New"/>
                <w:sz w:val="30"/>
                <w:szCs w:val="30"/>
              </w:rPr>
              <w:t>710</w:t>
            </w:r>
          </w:p>
        </w:tc>
      </w:tr>
      <w:tr w:rsidR="007940EB" w:rsidRPr="001E2887" w14:paraId="6D1B3621" w14:textId="77777777" w:rsidTr="001E2887">
        <w:trPr>
          <w:cantSplit/>
        </w:trPr>
        <w:tc>
          <w:tcPr>
            <w:tcW w:w="2835" w:type="dxa"/>
          </w:tcPr>
          <w:p w14:paraId="2C80F241" w14:textId="77777777" w:rsidR="007940EB" w:rsidRPr="001E2887" w:rsidRDefault="007940EB" w:rsidP="007940E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9DA7709" w14:textId="72DE9184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444,49</w:t>
            </w:r>
            <w:r w:rsidR="00630191" w:rsidRPr="001E288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7" w:type="dxa"/>
            <w:tcBorders>
              <w:left w:val="nil"/>
            </w:tcBorders>
          </w:tcPr>
          <w:p w14:paraId="7D1582C9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3D475626" w14:textId="0689A107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381,7</w:t>
            </w:r>
            <w:r w:rsidR="0024757C" w:rsidRPr="001E2887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109" w:type="dxa"/>
            <w:tcBorders>
              <w:left w:val="nil"/>
            </w:tcBorders>
          </w:tcPr>
          <w:p w14:paraId="74C0D6D4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4FE79DB" w14:textId="712C9A1E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260,363</w:t>
            </w:r>
          </w:p>
        </w:tc>
        <w:tc>
          <w:tcPr>
            <w:tcW w:w="110" w:type="dxa"/>
          </w:tcPr>
          <w:p w14:paraId="51957D55" w14:textId="77777777" w:rsidR="007940EB" w:rsidRPr="001E2887" w:rsidRDefault="007940EB" w:rsidP="007940E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6EF5F740" w14:textId="26781596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24</w:t>
            </w:r>
            <w:r w:rsidR="00630191" w:rsidRPr="001E2887">
              <w:rPr>
                <w:rFonts w:ascii="Angsana New" w:hAnsi="Angsana New"/>
                <w:sz w:val="30"/>
                <w:szCs w:val="30"/>
              </w:rPr>
              <w:t>5,587</w:t>
            </w:r>
          </w:p>
        </w:tc>
      </w:tr>
      <w:tr w:rsidR="00662125" w:rsidRPr="001E2887" w14:paraId="07D4AB53" w14:textId="77777777" w:rsidTr="001E2887">
        <w:trPr>
          <w:cantSplit/>
        </w:trPr>
        <w:tc>
          <w:tcPr>
            <w:tcW w:w="2835" w:type="dxa"/>
          </w:tcPr>
          <w:p w14:paraId="47665E3D" w14:textId="77777777" w:rsidR="00662125" w:rsidRPr="001E2887" w:rsidRDefault="00662125" w:rsidP="006556F4">
            <w:pPr>
              <w:ind w:left="38" w:right="-4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E288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ประมาณการหนี้สิน</w:t>
            </w:r>
          </w:p>
        </w:tc>
        <w:tc>
          <w:tcPr>
            <w:tcW w:w="1389" w:type="dxa"/>
            <w:tcBorders>
              <w:left w:val="nil"/>
            </w:tcBorders>
          </w:tcPr>
          <w:p w14:paraId="3D3A1790" w14:textId="77777777" w:rsidR="00662125" w:rsidRPr="001E2887" w:rsidRDefault="00662125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" w:type="dxa"/>
            <w:tcBorders>
              <w:left w:val="nil"/>
            </w:tcBorders>
          </w:tcPr>
          <w:p w14:paraId="78A6BB23" w14:textId="77777777" w:rsidR="00662125" w:rsidRPr="001E2887" w:rsidRDefault="00662125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2F662706" w14:textId="77777777" w:rsidR="00662125" w:rsidRPr="001E2887" w:rsidRDefault="00662125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7CF3EE03" w14:textId="77777777" w:rsidR="00662125" w:rsidRPr="001E2887" w:rsidRDefault="00662125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4FEEB51" w14:textId="77777777" w:rsidR="00662125" w:rsidRPr="001E2887" w:rsidRDefault="00662125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" w:type="dxa"/>
          </w:tcPr>
          <w:p w14:paraId="32965094" w14:textId="77777777" w:rsidR="00662125" w:rsidRPr="001E2887" w:rsidRDefault="00662125" w:rsidP="007940E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4B9E028D" w14:textId="77777777" w:rsidR="00662125" w:rsidRPr="001E2887" w:rsidRDefault="00662125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0EB" w:rsidRPr="001E2887" w14:paraId="51FEA4BD" w14:textId="77777777" w:rsidTr="001E2887">
        <w:trPr>
          <w:cantSplit/>
        </w:trPr>
        <w:tc>
          <w:tcPr>
            <w:tcW w:w="2835" w:type="dxa"/>
          </w:tcPr>
          <w:p w14:paraId="04BD494D" w14:textId="0C9B21D8" w:rsidR="007940EB" w:rsidRPr="001E2887" w:rsidRDefault="007940EB" w:rsidP="007940E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ต้นทุนค้างจ่าย</w:t>
            </w:r>
          </w:p>
        </w:tc>
        <w:tc>
          <w:tcPr>
            <w:tcW w:w="1389" w:type="dxa"/>
            <w:tcBorders>
              <w:left w:val="nil"/>
            </w:tcBorders>
          </w:tcPr>
          <w:p w14:paraId="6CB1C0A6" w14:textId="7CF16F41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80,123</w:t>
            </w:r>
          </w:p>
        </w:tc>
        <w:tc>
          <w:tcPr>
            <w:tcW w:w="107" w:type="dxa"/>
            <w:tcBorders>
              <w:left w:val="nil"/>
            </w:tcBorders>
          </w:tcPr>
          <w:p w14:paraId="7A388A8D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662832F0" w14:textId="439F2199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74,369</w:t>
            </w:r>
          </w:p>
        </w:tc>
        <w:tc>
          <w:tcPr>
            <w:tcW w:w="109" w:type="dxa"/>
            <w:tcBorders>
              <w:left w:val="nil"/>
            </w:tcBorders>
          </w:tcPr>
          <w:p w14:paraId="2F371ACC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00BD661" w14:textId="57215753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80,123</w:t>
            </w:r>
          </w:p>
        </w:tc>
        <w:tc>
          <w:tcPr>
            <w:tcW w:w="110" w:type="dxa"/>
          </w:tcPr>
          <w:p w14:paraId="112C3204" w14:textId="77777777" w:rsidR="007940EB" w:rsidRPr="001E2887" w:rsidRDefault="007940EB" w:rsidP="007940E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678770C8" w14:textId="22C36C51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7</w:t>
            </w:r>
            <w:r w:rsidR="00630191" w:rsidRPr="001E2887">
              <w:rPr>
                <w:rFonts w:ascii="Angsana New" w:hAnsi="Angsana New"/>
                <w:sz w:val="30"/>
                <w:szCs w:val="30"/>
              </w:rPr>
              <w:t>4,369</w:t>
            </w:r>
          </w:p>
        </w:tc>
      </w:tr>
      <w:tr w:rsidR="007940EB" w:rsidRPr="001E2887" w14:paraId="548D0509" w14:textId="77777777" w:rsidTr="001E2887">
        <w:trPr>
          <w:cantSplit/>
        </w:trPr>
        <w:tc>
          <w:tcPr>
            <w:tcW w:w="2835" w:type="dxa"/>
          </w:tcPr>
          <w:p w14:paraId="2E367B17" w14:textId="77777777" w:rsidR="007940EB" w:rsidRPr="001E2887" w:rsidRDefault="007940EB" w:rsidP="007940E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รวมประมาณการหนี้สิน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1CFFFD" w14:textId="554617A2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80,123</w:t>
            </w:r>
          </w:p>
        </w:tc>
        <w:tc>
          <w:tcPr>
            <w:tcW w:w="107" w:type="dxa"/>
            <w:tcBorders>
              <w:left w:val="nil"/>
            </w:tcBorders>
          </w:tcPr>
          <w:p w14:paraId="22957690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5AF22A48" w14:textId="5C7F1956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74,36</w:t>
            </w:r>
            <w:r w:rsidR="00A8540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9" w:type="dxa"/>
            <w:tcBorders>
              <w:left w:val="nil"/>
            </w:tcBorders>
          </w:tcPr>
          <w:p w14:paraId="174D004C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00112BEB" w14:textId="351FF0AE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80,123</w:t>
            </w:r>
          </w:p>
        </w:tc>
        <w:tc>
          <w:tcPr>
            <w:tcW w:w="110" w:type="dxa"/>
          </w:tcPr>
          <w:p w14:paraId="2DCE94B6" w14:textId="77777777" w:rsidR="007940EB" w:rsidRPr="001E2887" w:rsidRDefault="007940EB" w:rsidP="007940E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692BE8C0" w14:textId="7494D856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7</w:t>
            </w:r>
            <w:r w:rsidR="00C1770B">
              <w:rPr>
                <w:rFonts w:ascii="Angsana New" w:hAnsi="Angsana New"/>
                <w:sz w:val="30"/>
                <w:szCs w:val="30"/>
              </w:rPr>
              <w:t>4,36</w:t>
            </w:r>
            <w:r w:rsidR="00A8540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940EB" w:rsidRPr="001E2887" w14:paraId="775592E2" w14:textId="77777777" w:rsidTr="001E2887">
        <w:trPr>
          <w:cantSplit/>
        </w:trPr>
        <w:tc>
          <w:tcPr>
            <w:tcW w:w="2835" w:type="dxa"/>
          </w:tcPr>
          <w:p w14:paraId="41070AB4" w14:textId="77777777" w:rsidR="007940EB" w:rsidRPr="001E2887" w:rsidRDefault="007940EB" w:rsidP="007940E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E288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326C77" w14:textId="7D05935D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524,617</w:t>
            </w:r>
          </w:p>
        </w:tc>
        <w:tc>
          <w:tcPr>
            <w:tcW w:w="107" w:type="dxa"/>
            <w:tcBorders>
              <w:left w:val="nil"/>
            </w:tcBorders>
          </w:tcPr>
          <w:p w14:paraId="1777D93D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12" w:space="0" w:color="auto"/>
            </w:tcBorders>
          </w:tcPr>
          <w:p w14:paraId="6BD5C1FD" w14:textId="27390F2A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456,099</w:t>
            </w:r>
          </w:p>
        </w:tc>
        <w:tc>
          <w:tcPr>
            <w:tcW w:w="109" w:type="dxa"/>
            <w:tcBorders>
              <w:left w:val="nil"/>
            </w:tcBorders>
          </w:tcPr>
          <w:p w14:paraId="027FF608" w14:textId="77777777" w:rsidR="007940EB" w:rsidRPr="001E2887" w:rsidRDefault="007940EB" w:rsidP="007940E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12" w:space="0" w:color="auto"/>
            </w:tcBorders>
          </w:tcPr>
          <w:p w14:paraId="020E52C6" w14:textId="256121C6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340,486</w:t>
            </w:r>
          </w:p>
        </w:tc>
        <w:tc>
          <w:tcPr>
            <w:tcW w:w="110" w:type="dxa"/>
          </w:tcPr>
          <w:p w14:paraId="7A8A1C71" w14:textId="77777777" w:rsidR="007940EB" w:rsidRPr="001E2887" w:rsidRDefault="007940EB" w:rsidP="007940E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12" w:space="0" w:color="auto"/>
            </w:tcBorders>
          </w:tcPr>
          <w:p w14:paraId="1F7219D4" w14:textId="749497D1" w:rsidR="007940EB" w:rsidRPr="001E2887" w:rsidRDefault="007940EB" w:rsidP="00BE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1E2887">
              <w:rPr>
                <w:rFonts w:ascii="Angsana New" w:hAnsi="Angsana New"/>
                <w:sz w:val="30"/>
                <w:szCs w:val="30"/>
              </w:rPr>
              <w:t>319,956</w:t>
            </w:r>
          </w:p>
        </w:tc>
      </w:tr>
      <w:bookmarkEnd w:id="7"/>
    </w:tbl>
    <w:p w14:paraId="76C3BBC7" w14:textId="2E630449" w:rsidR="00662125" w:rsidRDefault="00662125" w:rsidP="00662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60D70B38" w14:textId="7833D01C" w:rsidR="004B17BA" w:rsidRPr="00E541B0" w:rsidRDefault="004B17BA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E541B0">
        <w:rPr>
          <w:rFonts w:ascii="Angsana New" w:hAnsi="Angsana New"/>
          <w:sz w:val="32"/>
          <w:szCs w:val="32"/>
          <w:u w:val="single"/>
          <w:cs/>
          <w:lang w:val="en-GB"/>
        </w:rPr>
        <w:t>ส่วนงานดำเนินงาน</w:t>
      </w:r>
    </w:p>
    <w:p w14:paraId="1507D473" w14:textId="77777777" w:rsidR="004B17BA" w:rsidRPr="00E541B0" w:rsidRDefault="004B17BA" w:rsidP="00A46661">
      <w:pPr>
        <w:pStyle w:val="a0"/>
        <w:tabs>
          <w:tab w:val="clear" w:pos="1080"/>
        </w:tabs>
        <w:ind w:left="426"/>
        <w:jc w:val="thaiDistribute"/>
        <w:rPr>
          <w:rFonts w:ascii="Angsana New" w:hAnsi="Angsana New"/>
          <w:sz w:val="20"/>
          <w:szCs w:val="20"/>
          <w:cs/>
        </w:rPr>
      </w:pPr>
    </w:p>
    <w:p w14:paraId="0D4FEB30" w14:textId="667A0BED" w:rsidR="004B17BA" w:rsidRPr="00E541B0" w:rsidRDefault="004B17BA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E541B0">
        <w:rPr>
          <w:rFonts w:ascii="Angsana New" w:hAnsi="Angsana New"/>
          <w:spacing w:val="2"/>
          <w:sz w:val="32"/>
          <w:szCs w:val="32"/>
          <w:cs/>
        </w:rPr>
        <w:t>ข้อมูลรายได้ของ</w:t>
      </w:r>
      <w:r w:rsidRPr="00E541B0">
        <w:rPr>
          <w:rFonts w:ascii="Angsana New" w:hAnsi="Angsana New"/>
          <w:spacing w:val="2"/>
          <w:sz w:val="32"/>
          <w:szCs w:val="32"/>
          <w:cs/>
          <w:lang w:val="en-GB"/>
        </w:rPr>
        <w:t>ส่วน</w:t>
      </w:r>
      <w:r w:rsidRPr="00E541B0">
        <w:rPr>
          <w:rFonts w:ascii="Angsana New" w:hAnsi="Angsana New"/>
          <w:spacing w:val="2"/>
          <w:sz w:val="32"/>
          <w:szCs w:val="32"/>
          <w:cs/>
        </w:rPr>
        <w:t>งานของกลุ่มบริษัทสำหรับ</w:t>
      </w:r>
      <w:r w:rsidRPr="00E541B0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งวดสามเดือนสิ้นสุดวันที่ </w:t>
      </w:r>
      <w:r w:rsidRPr="00E541B0">
        <w:rPr>
          <w:rFonts w:ascii="Angsana New" w:eastAsia="SimSun" w:hAnsi="Angsana New"/>
          <w:spacing w:val="2"/>
          <w:sz w:val="32"/>
          <w:szCs w:val="32"/>
          <w:lang w:val="en-GB"/>
        </w:rPr>
        <w:t>3</w:t>
      </w:r>
      <w:r w:rsidR="00671A5C" w:rsidRPr="00E541B0">
        <w:rPr>
          <w:rFonts w:ascii="Angsana New" w:eastAsia="SimSun" w:hAnsi="Angsana New"/>
          <w:spacing w:val="2"/>
          <w:sz w:val="32"/>
          <w:szCs w:val="32"/>
          <w:lang w:val="en-GB"/>
        </w:rPr>
        <w:t xml:space="preserve">1 </w:t>
      </w:r>
      <w:r w:rsidR="00671A5C" w:rsidRPr="00E541B0">
        <w:rPr>
          <w:rFonts w:ascii="Angsana New" w:eastAsia="SimSun" w:hAnsi="Angsana New"/>
          <w:spacing w:val="2"/>
          <w:sz w:val="32"/>
          <w:szCs w:val="32"/>
          <w:cs/>
          <w:lang w:val="en-GB"/>
        </w:rPr>
        <w:t>มีนาคม</w:t>
      </w:r>
      <w:r w:rsidRPr="00E541B0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E541B0">
        <w:rPr>
          <w:rFonts w:ascii="Angsana New" w:hAnsi="Angsana New"/>
          <w:spacing w:val="2"/>
          <w:sz w:val="32"/>
          <w:szCs w:val="32"/>
          <w:lang w:val="en-GB"/>
        </w:rPr>
        <w:t>256</w:t>
      </w:r>
      <w:r w:rsidR="00671A5C" w:rsidRPr="00E541B0">
        <w:rPr>
          <w:rFonts w:ascii="Angsana New" w:hAnsi="Angsana New"/>
          <w:spacing w:val="2"/>
          <w:sz w:val="32"/>
          <w:szCs w:val="32"/>
        </w:rPr>
        <w:t>3</w:t>
      </w:r>
      <w:r w:rsidRPr="00E541B0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และ </w:t>
      </w:r>
      <w:r w:rsidRPr="00E541B0">
        <w:rPr>
          <w:rFonts w:ascii="Angsana New" w:hAnsi="Angsana New"/>
          <w:spacing w:val="2"/>
          <w:sz w:val="32"/>
          <w:szCs w:val="32"/>
          <w:lang w:val="en-GB"/>
        </w:rPr>
        <w:t>256</w:t>
      </w:r>
      <w:r w:rsidR="00671A5C" w:rsidRPr="00E541B0">
        <w:rPr>
          <w:rFonts w:ascii="Angsana New" w:hAnsi="Angsana New"/>
          <w:spacing w:val="2"/>
          <w:sz w:val="32"/>
          <w:szCs w:val="32"/>
          <w:lang w:val="en-GB"/>
        </w:rPr>
        <w:t>2</w:t>
      </w:r>
      <w:r w:rsidRPr="00E541B0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</w:t>
      </w:r>
      <w:r w:rsidRPr="00E541B0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p w14:paraId="4DFE3706" w14:textId="77777777" w:rsidR="004B17BA" w:rsidRPr="00EA5564" w:rsidRDefault="004B17BA" w:rsidP="00A46661">
      <w:pPr>
        <w:pStyle w:val="a0"/>
        <w:tabs>
          <w:tab w:val="clear" w:pos="1080"/>
        </w:tabs>
        <w:ind w:left="426"/>
        <w:jc w:val="thaiDistribute"/>
        <w:rPr>
          <w:rFonts w:ascii="Angsana New" w:hAnsi="Angsana New"/>
          <w:spacing w:val="-4"/>
          <w:sz w:val="20"/>
          <w:szCs w:val="20"/>
          <w:lang w:val="en-GB"/>
        </w:rPr>
      </w:pPr>
    </w:p>
    <w:tbl>
      <w:tblPr>
        <w:tblW w:w="8856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3366"/>
        <w:gridCol w:w="834"/>
        <w:gridCol w:w="792"/>
        <w:gridCol w:w="585"/>
        <w:gridCol w:w="633"/>
        <w:gridCol w:w="708"/>
        <w:gridCol w:w="674"/>
        <w:gridCol w:w="634"/>
        <w:gridCol w:w="630"/>
      </w:tblGrid>
      <w:tr w:rsidR="004B17BA" w:rsidRPr="0069356F" w14:paraId="3BCB7C4C" w14:textId="77777777" w:rsidTr="004F03A3">
        <w:trPr>
          <w:tblHeader/>
        </w:trPr>
        <w:tc>
          <w:tcPr>
            <w:tcW w:w="3366" w:type="dxa"/>
            <w:shd w:val="clear" w:color="auto" w:fill="auto"/>
          </w:tcPr>
          <w:p w14:paraId="2C91CFED" w14:textId="77777777" w:rsidR="004B17BA" w:rsidRPr="0069356F" w:rsidRDefault="004B17BA" w:rsidP="00D2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5490" w:type="dxa"/>
            <w:gridSpan w:val="8"/>
            <w:shd w:val="clear" w:color="auto" w:fill="auto"/>
          </w:tcPr>
          <w:p w14:paraId="70E27C67" w14:textId="2828D759" w:rsidR="004B17BA" w:rsidRPr="0069356F" w:rsidRDefault="004B17BA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="00C826EA" w:rsidRPr="006935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9356F">
              <w:rPr>
                <w:rFonts w:ascii="Angsana New" w:hAnsi="Angsana New"/>
                <w:sz w:val="20"/>
                <w:szCs w:val="20"/>
                <w:cs/>
                <w:lang w:val="en-GB"/>
              </w:rPr>
              <w:t>: ล้านบาท)</w:t>
            </w:r>
          </w:p>
        </w:tc>
      </w:tr>
      <w:tr w:rsidR="004B17BA" w:rsidRPr="0069356F" w14:paraId="6F76AF87" w14:textId="77777777" w:rsidTr="004F03A3">
        <w:trPr>
          <w:tblHeader/>
        </w:trPr>
        <w:tc>
          <w:tcPr>
            <w:tcW w:w="3366" w:type="dxa"/>
            <w:shd w:val="clear" w:color="auto" w:fill="auto"/>
          </w:tcPr>
          <w:p w14:paraId="086C3346" w14:textId="77777777" w:rsidR="004B17BA" w:rsidRPr="0069356F" w:rsidRDefault="004B17BA" w:rsidP="00D2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5490" w:type="dxa"/>
            <w:gridSpan w:val="8"/>
            <w:shd w:val="clear" w:color="auto" w:fill="auto"/>
          </w:tcPr>
          <w:p w14:paraId="39F7B8BB" w14:textId="77777777" w:rsidR="004B17BA" w:rsidRPr="0069356F" w:rsidRDefault="004B17BA" w:rsidP="00671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B17BA" w:rsidRPr="0069356F" w14:paraId="18790C2A" w14:textId="77777777" w:rsidTr="004F03A3">
        <w:trPr>
          <w:tblHeader/>
        </w:trPr>
        <w:tc>
          <w:tcPr>
            <w:tcW w:w="3366" w:type="dxa"/>
            <w:shd w:val="clear" w:color="auto" w:fill="auto"/>
          </w:tcPr>
          <w:p w14:paraId="3738C6D4" w14:textId="77777777" w:rsidR="004B17BA" w:rsidRPr="0069356F" w:rsidRDefault="004B17BA" w:rsidP="00D2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5490" w:type="dxa"/>
            <w:gridSpan w:val="8"/>
            <w:shd w:val="clear" w:color="auto" w:fill="auto"/>
            <w:vAlign w:val="bottom"/>
          </w:tcPr>
          <w:p w14:paraId="1830855D" w14:textId="28954004" w:rsidR="004B17BA" w:rsidRPr="0069356F" w:rsidRDefault="004B17BA" w:rsidP="00671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 xml:space="preserve"> 3</w:t>
            </w:r>
            <w:r w:rsidR="00671A5C" w:rsidRPr="0069356F">
              <w:rPr>
                <w:rFonts w:ascii="Angsana New" w:hAnsi="Angsana New"/>
                <w:sz w:val="20"/>
                <w:szCs w:val="20"/>
                <w:lang w:bidi="ar-SA"/>
              </w:rPr>
              <w:t>1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671A5C" w:rsidRPr="0069356F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</w:tr>
      <w:tr w:rsidR="00671A5C" w:rsidRPr="0069356F" w14:paraId="14483E3F" w14:textId="77777777" w:rsidTr="004F03A3">
        <w:trPr>
          <w:tblHeader/>
        </w:trPr>
        <w:tc>
          <w:tcPr>
            <w:tcW w:w="3366" w:type="dxa"/>
            <w:shd w:val="clear" w:color="auto" w:fill="auto"/>
          </w:tcPr>
          <w:p w14:paraId="76D476C1" w14:textId="77777777" w:rsidR="00671A5C" w:rsidRPr="0069356F" w:rsidRDefault="00671A5C" w:rsidP="00D2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2D10DE06" w14:textId="77777777" w:rsidR="00DB0A7A" w:rsidRPr="0069356F" w:rsidRDefault="00671A5C" w:rsidP="00D236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ผลิตและจำหน่าย</w:t>
            </w:r>
          </w:p>
          <w:p w14:paraId="62AF4997" w14:textId="7B2267D0" w:rsidR="00671A5C" w:rsidRPr="0069356F" w:rsidRDefault="00671A5C" w:rsidP="00D236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ผลิตภัณฑ์คอนกรีตสำเร็จรูป</w:t>
            </w: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14:paraId="436C73B0" w14:textId="77777777" w:rsidR="00EB6C17" w:rsidRPr="0069356F" w:rsidRDefault="00671A5C" w:rsidP="00D236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  <w:lang w:val="en-GB"/>
              </w:rPr>
              <w:t>ผลิตและจำหน่าย</w:t>
            </w:r>
          </w:p>
          <w:p w14:paraId="79A70D1A" w14:textId="7218FB45" w:rsidR="00671A5C" w:rsidRPr="0069356F" w:rsidRDefault="00671A5C" w:rsidP="00D236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  <w:lang w:val="en-GB"/>
              </w:rPr>
              <w:t>ลวดแรงดึงสูงพิเศษ</w:t>
            </w:r>
          </w:p>
        </w:tc>
        <w:tc>
          <w:tcPr>
            <w:tcW w:w="1382" w:type="dxa"/>
            <w:gridSpan w:val="2"/>
            <w:shd w:val="clear" w:color="auto" w:fill="auto"/>
            <w:vAlign w:val="bottom"/>
          </w:tcPr>
          <w:p w14:paraId="18AEAA30" w14:textId="77777777" w:rsidR="00671A5C" w:rsidRPr="0069356F" w:rsidRDefault="00671A5C" w:rsidP="00D236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7FC3C422" w14:textId="77777777" w:rsidR="00671A5C" w:rsidRPr="0069356F" w:rsidRDefault="00671A5C" w:rsidP="00D236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671A5C" w:rsidRPr="0069356F" w14:paraId="78D8592F" w14:textId="77777777" w:rsidTr="004F03A3">
        <w:trPr>
          <w:tblHeader/>
        </w:trPr>
        <w:tc>
          <w:tcPr>
            <w:tcW w:w="3366" w:type="dxa"/>
            <w:shd w:val="clear" w:color="auto" w:fill="auto"/>
          </w:tcPr>
          <w:p w14:paraId="3288ADF6" w14:textId="77777777" w:rsidR="00671A5C" w:rsidRPr="0069356F" w:rsidRDefault="00671A5C" w:rsidP="00D2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834" w:type="dxa"/>
            <w:shd w:val="clear" w:color="auto" w:fill="auto"/>
          </w:tcPr>
          <w:p w14:paraId="40867D40" w14:textId="196BF74D" w:rsidR="00671A5C" w:rsidRPr="0069356F" w:rsidRDefault="00671A5C" w:rsidP="00671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C0573E" w:rsidRPr="0069356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92" w:type="dxa"/>
            <w:shd w:val="clear" w:color="auto" w:fill="auto"/>
          </w:tcPr>
          <w:p w14:paraId="027FD3A6" w14:textId="4C33CAA5" w:rsidR="00671A5C" w:rsidRPr="0069356F" w:rsidRDefault="00671A5C" w:rsidP="00671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lang w:val="en-GB" w:bidi="ar-SA"/>
              </w:rPr>
              <w:t>256</w:t>
            </w:r>
            <w:r w:rsidR="00C0573E" w:rsidRPr="006935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85" w:type="dxa"/>
            <w:shd w:val="clear" w:color="auto" w:fill="auto"/>
          </w:tcPr>
          <w:p w14:paraId="7CE74125" w14:textId="049511DA" w:rsidR="00671A5C" w:rsidRPr="0069356F" w:rsidRDefault="00671A5C" w:rsidP="00671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C0573E" w:rsidRPr="0069356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14:paraId="4EBB3156" w14:textId="520D0FB9" w:rsidR="00671A5C" w:rsidRPr="0069356F" w:rsidRDefault="00671A5C" w:rsidP="00671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val="en-GB" w:bidi="ar-SA"/>
              </w:rPr>
              <w:t>256</w:t>
            </w:r>
            <w:r w:rsidR="00C0573E" w:rsidRPr="006935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7E609B9C" w14:textId="0CE7EEC1" w:rsidR="00671A5C" w:rsidRPr="0069356F" w:rsidRDefault="00671A5C" w:rsidP="00671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C0573E" w:rsidRPr="0069356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5B3EBB0A" w14:textId="43A0A19D" w:rsidR="00671A5C" w:rsidRPr="0069356F" w:rsidRDefault="00671A5C" w:rsidP="00671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val="en-GB" w:bidi="ar-SA"/>
              </w:rPr>
              <w:t>256</w:t>
            </w:r>
            <w:r w:rsidR="00C0573E" w:rsidRPr="006935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34" w:type="dxa"/>
            <w:shd w:val="clear" w:color="auto" w:fill="auto"/>
          </w:tcPr>
          <w:p w14:paraId="109A42C8" w14:textId="15B4B324" w:rsidR="00671A5C" w:rsidRPr="0069356F" w:rsidRDefault="00671A5C" w:rsidP="00671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C0573E" w:rsidRPr="0069356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14:paraId="0900A576" w14:textId="2B367C58" w:rsidR="00671A5C" w:rsidRPr="0069356F" w:rsidRDefault="00671A5C" w:rsidP="00671A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val="en-GB" w:bidi="ar-SA"/>
              </w:rPr>
              <w:t>256</w:t>
            </w:r>
            <w:r w:rsidR="00C0573E" w:rsidRPr="0069356F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671A5C" w:rsidRPr="0069356F" w14:paraId="2C8B6A46" w14:textId="77777777" w:rsidTr="004F03A3">
        <w:tc>
          <w:tcPr>
            <w:tcW w:w="3366" w:type="dxa"/>
            <w:shd w:val="clear" w:color="auto" w:fill="auto"/>
          </w:tcPr>
          <w:p w14:paraId="648A87A9" w14:textId="77777777" w:rsidR="00671A5C" w:rsidRPr="0069356F" w:rsidRDefault="00671A5C" w:rsidP="00D2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834" w:type="dxa"/>
            <w:shd w:val="clear" w:color="auto" w:fill="auto"/>
          </w:tcPr>
          <w:p w14:paraId="31834FE9" w14:textId="4D4D0168" w:rsidR="00671A5C" w:rsidRPr="0069356F" w:rsidRDefault="00E938A7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33</w:t>
            </w:r>
            <w:r w:rsidR="00A56692" w:rsidRPr="0069356F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792" w:type="dxa"/>
            <w:shd w:val="clear" w:color="auto" w:fill="auto"/>
          </w:tcPr>
          <w:p w14:paraId="159D7E9B" w14:textId="20D19D29" w:rsidR="00671A5C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629</w:t>
            </w:r>
          </w:p>
        </w:tc>
        <w:tc>
          <w:tcPr>
            <w:tcW w:w="585" w:type="dxa"/>
            <w:shd w:val="clear" w:color="auto" w:fill="auto"/>
          </w:tcPr>
          <w:p w14:paraId="560EB56F" w14:textId="1F90BC38" w:rsidR="00671A5C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67</w:t>
            </w:r>
          </w:p>
        </w:tc>
        <w:tc>
          <w:tcPr>
            <w:tcW w:w="633" w:type="dxa"/>
            <w:shd w:val="clear" w:color="auto" w:fill="auto"/>
          </w:tcPr>
          <w:p w14:paraId="0D5334DA" w14:textId="0339DFCB" w:rsidR="00671A5C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31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C1F3449" w14:textId="422B8FDF" w:rsidR="00671A5C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425AAFC" w14:textId="266D3CC9" w:rsidR="00671A5C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34" w:type="dxa"/>
            <w:shd w:val="clear" w:color="auto" w:fill="auto"/>
          </w:tcPr>
          <w:p w14:paraId="141D76EB" w14:textId="5E100A37" w:rsidR="00671A5C" w:rsidRPr="0069356F" w:rsidRDefault="008611F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399</w:t>
            </w:r>
          </w:p>
        </w:tc>
        <w:tc>
          <w:tcPr>
            <w:tcW w:w="630" w:type="dxa"/>
            <w:shd w:val="clear" w:color="auto" w:fill="auto"/>
          </w:tcPr>
          <w:p w14:paraId="4967C207" w14:textId="4BBF91F4" w:rsidR="00671A5C" w:rsidRPr="0069356F" w:rsidRDefault="00A339E4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660</w:t>
            </w:r>
          </w:p>
        </w:tc>
      </w:tr>
      <w:tr w:rsidR="00A56692" w:rsidRPr="0069356F" w14:paraId="38046AC4" w14:textId="77777777" w:rsidTr="004F03A3">
        <w:tc>
          <w:tcPr>
            <w:tcW w:w="3366" w:type="dxa"/>
            <w:shd w:val="clear" w:color="auto" w:fill="auto"/>
          </w:tcPr>
          <w:p w14:paraId="7B78D033" w14:textId="77777777" w:rsidR="00A56692" w:rsidRPr="0069356F" w:rsidRDefault="00A56692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4D82D62" w14:textId="77791DAE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452085A" w14:textId="6A5A9350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585" w:type="dxa"/>
            <w:shd w:val="clear" w:color="auto" w:fill="auto"/>
            <w:vAlign w:val="bottom"/>
          </w:tcPr>
          <w:p w14:paraId="6A175948" w14:textId="18714008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30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1CC91146" w14:textId="6C6D8E43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36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8A87668" w14:textId="5320D93B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1D354AA" w14:textId="5C85A5A7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40</w:t>
            </w:r>
            <w:r w:rsidRPr="006935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4" w:type="dxa"/>
            <w:shd w:val="clear" w:color="auto" w:fill="auto"/>
            <w:vAlign w:val="bottom"/>
          </w:tcPr>
          <w:p w14:paraId="4363D247" w14:textId="2E0DD18E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786C36F" w14:textId="672599AD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71A5C" w:rsidRPr="0069356F" w14:paraId="147E89BE" w14:textId="77777777" w:rsidTr="004F03A3">
        <w:tc>
          <w:tcPr>
            <w:tcW w:w="3366" w:type="dxa"/>
            <w:shd w:val="clear" w:color="auto" w:fill="auto"/>
          </w:tcPr>
          <w:p w14:paraId="1C80BB32" w14:textId="77777777" w:rsidR="00671A5C" w:rsidRPr="0069356F" w:rsidRDefault="00671A5C" w:rsidP="00D2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34" w:type="dxa"/>
            <w:shd w:val="clear" w:color="auto" w:fill="auto"/>
          </w:tcPr>
          <w:p w14:paraId="119A266A" w14:textId="346D1816" w:rsidR="00671A5C" w:rsidRPr="0069356F" w:rsidRDefault="00E938A7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335</w:t>
            </w:r>
          </w:p>
        </w:tc>
        <w:tc>
          <w:tcPr>
            <w:tcW w:w="792" w:type="dxa"/>
            <w:shd w:val="clear" w:color="auto" w:fill="auto"/>
          </w:tcPr>
          <w:p w14:paraId="61C05B4A" w14:textId="0980C9FC" w:rsidR="00671A5C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633</w:t>
            </w:r>
          </w:p>
        </w:tc>
        <w:tc>
          <w:tcPr>
            <w:tcW w:w="585" w:type="dxa"/>
            <w:shd w:val="clear" w:color="auto" w:fill="auto"/>
          </w:tcPr>
          <w:p w14:paraId="2B7B1B39" w14:textId="74C77F68" w:rsidR="00671A5C" w:rsidRPr="0069356F" w:rsidRDefault="00E938A7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633" w:type="dxa"/>
            <w:shd w:val="clear" w:color="auto" w:fill="auto"/>
          </w:tcPr>
          <w:p w14:paraId="2CD01E6B" w14:textId="2B01DF2A" w:rsidR="00671A5C" w:rsidRPr="0069356F" w:rsidRDefault="00A3015B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2BB800" w14:textId="0D9A628B" w:rsidR="00671A5C" w:rsidRPr="0069356F" w:rsidRDefault="00E938A7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33EBCA0" w14:textId="53163CC9" w:rsidR="00671A5C" w:rsidRPr="0069356F" w:rsidRDefault="00A3015B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</w:t>
            </w:r>
            <w:r w:rsidR="00403E62" w:rsidRPr="0069356F">
              <w:rPr>
                <w:rFonts w:ascii="Angsana New" w:hAnsi="Angsana New"/>
                <w:sz w:val="20"/>
                <w:szCs w:val="20"/>
              </w:rPr>
              <w:t>40</w:t>
            </w:r>
            <w:r w:rsidRPr="006935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4" w:type="dxa"/>
            <w:shd w:val="clear" w:color="auto" w:fill="auto"/>
          </w:tcPr>
          <w:p w14:paraId="48D74427" w14:textId="214206B5" w:rsidR="00671A5C" w:rsidRPr="0069356F" w:rsidRDefault="008611F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399</w:t>
            </w:r>
          </w:p>
        </w:tc>
        <w:tc>
          <w:tcPr>
            <w:tcW w:w="630" w:type="dxa"/>
            <w:shd w:val="clear" w:color="auto" w:fill="auto"/>
          </w:tcPr>
          <w:p w14:paraId="055E7A17" w14:textId="5DC22632" w:rsidR="00671A5C" w:rsidRPr="0069356F" w:rsidRDefault="00A339E4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660</w:t>
            </w:r>
          </w:p>
        </w:tc>
      </w:tr>
      <w:tr w:rsidR="00003C6F" w:rsidRPr="0069356F" w14:paraId="19153FB0" w14:textId="77777777" w:rsidTr="004F03A3">
        <w:trPr>
          <w:trHeight w:val="66"/>
        </w:trPr>
        <w:tc>
          <w:tcPr>
            <w:tcW w:w="3366" w:type="dxa"/>
            <w:shd w:val="clear" w:color="auto" w:fill="auto"/>
          </w:tcPr>
          <w:p w14:paraId="6B1FD67B" w14:textId="77777777" w:rsidR="00003C6F" w:rsidRPr="0069356F" w:rsidRDefault="00003C6F" w:rsidP="00D2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3F742CA9" w14:textId="77777777" w:rsidR="00003C6F" w:rsidRPr="0069356F" w:rsidRDefault="00003C6F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shd w:val="clear" w:color="auto" w:fill="auto"/>
          </w:tcPr>
          <w:p w14:paraId="66E23286" w14:textId="77777777" w:rsidR="00003C6F" w:rsidRPr="0069356F" w:rsidRDefault="00003C6F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585" w:type="dxa"/>
            <w:shd w:val="clear" w:color="auto" w:fill="auto"/>
          </w:tcPr>
          <w:p w14:paraId="0EB92470" w14:textId="77777777" w:rsidR="00003C6F" w:rsidRPr="0069356F" w:rsidRDefault="00003C6F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</w:tcPr>
          <w:p w14:paraId="6FB7836C" w14:textId="77777777" w:rsidR="00003C6F" w:rsidRPr="0069356F" w:rsidRDefault="00003C6F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E39C2EA" w14:textId="77777777" w:rsidR="00003C6F" w:rsidRPr="0069356F" w:rsidRDefault="00003C6F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4" w:type="dxa"/>
            <w:shd w:val="clear" w:color="auto" w:fill="auto"/>
          </w:tcPr>
          <w:p w14:paraId="38F76E70" w14:textId="77777777" w:rsidR="00003C6F" w:rsidRPr="0069356F" w:rsidRDefault="00003C6F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07549A07" w14:textId="77777777" w:rsidR="00003C6F" w:rsidRPr="0069356F" w:rsidRDefault="00003C6F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3A5C221" w14:textId="77777777" w:rsidR="00003C6F" w:rsidRPr="0069356F" w:rsidRDefault="00003C6F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3B69" w:rsidRPr="0069356F" w14:paraId="52A9B8AB" w14:textId="77777777" w:rsidTr="004F03A3">
        <w:trPr>
          <w:trHeight w:val="249"/>
        </w:trPr>
        <w:tc>
          <w:tcPr>
            <w:tcW w:w="3366" w:type="dxa"/>
            <w:shd w:val="clear" w:color="auto" w:fill="auto"/>
          </w:tcPr>
          <w:p w14:paraId="5576F924" w14:textId="61E77FE4" w:rsidR="00213B69" w:rsidRPr="0069356F" w:rsidRDefault="00213B69" w:rsidP="00D2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i/>
                <w:iCs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834" w:type="dxa"/>
            <w:shd w:val="clear" w:color="auto" w:fill="auto"/>
          </w:tcPr>
          <w:p w14:paraId="5040BFFB" w14:textId="77777777" w:rsidR="00213B69" w:rsidRPr="0069356F" w:rsidRDefault="00213B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shd w:val="clear" w:color="auto" w:fill="auto"/>
          </w:tcPr>
          <w:p w14:paraId="5F11DB38" w14:textId="77777777" w:rsidR="00213B69" w:rsidRPr="0069356F" w:rsidRDefault="00213B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585" w:type="dxa"/>
            <w:shd w:val="clear" w:color="auto" w:fill="auto"/>
          </w:tcPr>
          <w:p w14:paraId="4B13E7C8" w14:textId="77777777" w:rsidR="00213B69" w:rsidRPr="0069356F" w:rsidRDefault="00213B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</w:tcPr>
          <w:p w14:paraId="55AFC7D6" w14:textId="77777777" w:rsidR="00213B69" w:rsidRPr="0069356F" w:rsidRDefault="00213B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39230F6" w14:textId="77777777" w:rsidR="00213B69" w:rsidRPr="0069356F" w:rsidRDefault="00213B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4" w:type="dxa"/>
            <w:shd w:val="clear" w:color="auto" w:fill="auto"/>
          </w:tcPr>
          <w:p w14:paraId="2A6D2D80" w14:textId="77777777" w:rsidR="00213B69" w:rsidRPr="0069356F" w:rsidRDefault="00213B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39776310" w14:textId="77777777" w:rsidR="00213B69" w:rsidRPr="0069356F" w:rsidRDefault="00213B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420354E" w14:textId="77777777" w:rsidR="00213B69" w:rsidRPr="0069356F" w:rsidRDefault="00213B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3B69" w:rsidRPr="0069356F" w14:paraId="555E6D64" w14:textId="77777777" w:rsidTr="004F03A3">
        <w:trPr>
          <w:trHeight w:val="249"/>
        </w:trPr>
        <w:tc>
          <w:tcPr>
            <w:tcW w:w="3366" w:type="dxa"/>
            <w:shd w:val="clear" w:color="auto" w:fill="auto"/>
          </w:tcPr>
          <w:p w14:paraId="7DD93EE9" w14:textId="47B3B3F7" w:rsidR="00213B69" w:rsidRPr="0069356F" w:rsidRDefault="00213B69" w:rsidP="00D2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34" w:type="dxa"/>
            <w:shd w:val="clear" w:color="auto" w:fill="auto"/>
          </w:tcPr>
          <w:p w14:paraId="124F66A9" w14:textId="7D47D501" w:rsidR="00213B69" w:rsidRPr="0069356F" w:rsidRDefault="00E938A7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335</w:t>
            </w:r>
          </w:p>
        </w:tc>
        <w:tc>
          <w:tcPr>
            <w:tcW w:w="792" w:type="dxa"/>
            <w:shd w:val="clear" w:color="auto" w:fill="auto"/>
          </w:tcPr>
          <w:p w14:paraId="0B22182C" w14:textId="5968B836" w:rsidR="00213B69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633</w:t>
            </w:r>
          </w:p>
        </w:tc>
        <w:tc>
          <w:tcPr>
            <w:tcW w:w="585" w:type="dxa"/>
            <w:shd w:val="clear" w:color="auto" w:fill="auto"/>
          </w:tcPr>
          <w:p w14:paraId="3605FAFF" w14:textId="1220D72D" w:rsidR="00213B69" w:rsidRPr="0069356F" w:rsidRDefault="00E938A7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633" w:type="dxa"/>
            <w:shd w:val="clear" w:color="auto" w:fill="auto"/>
          </w:tcPr>
          <w:p w14:paraId="1E7AC628" w14:textId="00E266FB" w:rsidR="00213B69" w:rsidRPr="0069356F" w:rsidRDefault="00A3015B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708" w:type="dxa"/>
            <w:shd w:val="clear" w:color="auto" w:fill="auto"/>
          </w:tcPr>
          <w:p w14:paraId="6710A4E0" w14:textId="53887E85" w:rsidR="00213B69" w:rsidRPr="0069356F" w:rsidRDefault="00E938A7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674" w:type="dxa"/>
            <w:shd w:val="clear" w:color="auto" w:fill="auto"/>
          </w:tcPr>
          <w:p w14:paraId="049215FF" w14:textId="6CD2DE3C" w:rsidR="00213B69" w:rsidRPr="0069356F" w:rsidRDefault="00A3015B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</w:t>
            </w:r>
            <w:r w:rsidR="00A56692" w:rsidRPr="0069356F">
              <w:rPr>
                <w:rFonts w:ascii="Angsana New" w:hAnsi="Angsana New"/>
                <w:sz w:val="20"/>
                <w:szCs w:val="20"/>
                <w:cs/>
              </w:rPr>
              <w:t>40</w:t>
            </w:r>
            <w:r w:rsidRPr="006935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4" w:type="dxa"/>
            <w:shd w:val="clear" w:color="auto" w:fill="auto"/>
          </w:tcPr>
          <w:p w14:paraId="73628B56" w14:textId="3FCF2E7E" w:rsidR="00213B69" w:rsidRPr="0069356F" w:rsidRDefault="008611F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399</w:t>
            </w:r>
          </w:p>
        </w:tc>
        <w:tc>
          <w:tcPr>
            <w:tcW w:w="630" w:type="dxa"/>
            <w:shd w:val="clear" w:color="auto" w:fill="auto"/>
          </w:tcPr>
          <w:p w14:paraId="268848D2" w14:textId="0780CE28" w:rsidR="00213B69" w:rsidRPr="0069356F" w:rsidRDefault="00A339E4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660</w:t>
            </w:r>
          </w:p>
        </w:tc>
      </w:tr>
      <w:tr w:rsidR="00213B69" w:rsidRPr="0069356F" w14:paraId="68809940" w14:textId="77777777" w:rsidTr="004F03A3">
        <w:trPr>
          <w:trHeight w:val="249"/>
        </w:trPr>
        <w:tc>
          <w:tcPr>
            <w:tcW w:w="3366" w:type="dxa"/>
            <w:shd w:val="clear" w:color="auto" w:fill="auto"/>
          </w:tcPr>
          <w:p w14:paraId="6B79366F" w14:textId="50479B6F" w:rsidR="00213B69" w:rsidRPr="0069356F" w:rsidRDefault="00213B69" w:rsidP="00D2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34" w:type="dxa"/>
            <w:shd w:val="clear" w:color="auto" w:fill="auto"/>
          </w:tcPr>
          <w:p w14:paraId="242A373D" w14:textId="411EE50C" w:rsidR="00213B69" w:rsidRPr="0069356F" w:rsidRDefault="00E938A7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295DCD5" w14:textId="0C4A47EA" w:rsidR="00213B69" w:rsidRPr="0069356F" w:rsidRDefault="00CA14E3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14:paraId="4A45774C" w14:textId="1DB37761" w:rsidR="00213B69" w:rsidRPr="0069356F" w:rsidRDefault="00E938A7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</w:tcPr>
          <w:p w14:paraId="65FE86FC" w14:textId="731DD2D5" w:rsidR="00213B69" w:rsidRPr="0069356F" w:rsidRDefault="00A3015B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08D635C" w14:textId="5BD09DE7" w:rsidR="00213B69" w:rsidRPr="0069356F" w:rsidRDefault="00E938A7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7B29BD40" w14:textId="6CADC950" w:rsidR="00213B69" w:rsidRPr="0069356F" w:rsidRDefault="00A3015B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4" w:type="dxa"/>
            <w:shd w:val="clear" w:color="auto" w:fill="auto"/>
          </w:tcPr>
          <w:p w14:paraId="0B4E31C5" w14:textId="598E7831" w:rsidR="00213B69" w:rsidRPr="0069356F" w:rsidRDefault="008611F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1D80D3C" w14:textId="581A331D" w:rsidR="00213B69" w:rsidRPr="0069356F" w:rsidRDefault="00A339E4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56692" w:rsidRPr="0069356F" w14:paraId="76BC51A8" w14:textId="77777777" w:rsidTr="004F03A3">
        <w:trPr>
          <w:trHeight w:val="249"/>
        </w:trPr>
        <w:tc>
          <w:tcPr>
            <w:tcW w:w="3366" w:type="dxa"/>
            <w:shd w:val="clear" w:color="auto" w:fill="auto"/>
          </w:tcPr>
          <w:p w14:paraId="50FBD24A" w14:textId="3DE3EA7B" w:rsidR="00A56692" w:rsidRPr="0069356F" w:rsidRDefault="00A56692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34" w:type="dxa"/>
            <w:shd w:val="clear" w:color="auto" w:fill="auto"/>
          </w:tcPr>
          <w:p w14:paraId="67BF3541" w14:textId="76C1A43D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335</w:t>
            </w:r>
          </w:p>
        </w:tc>
        <w:tc>
          <w:tcPr>
            <w:tcW w:w="792" w:type="dxa"/>
            <w:shd w:val="clear" w:color="auto" w:fill="auto"/>
          </w:tcPr>
          <w:p w14:paraId="2D6ADD53" w14:textId="4ACF82A4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633</w:t>
            </w:r>
          </w:p>
        </w:tc>
        <w:tc>
          <w:tcPr>
            <w:tcW w:w="585" w:type="dxa"/>
            <w:shd w:val="clear" w:color="auto" w:fill="auto"/>
          </w:tcPr>
          <w:p w14:paraId="77B98367" w14:textId="71971EE3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633" w:type="dxa"/>
            <w:shd w:val="clear" w:color="auto" w:fill="auto"/>
          </w:tcPr>
          <w:p w14:paraId="22F306D9" w14:textId="18DEB107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5A7332" w14:textId="76F5B74A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9022021" w14:textId="0F55A453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</w:t>
            </w:r>
            <w:r w:rsidR="00403E62" w:rsidRPr="0069356F">
              <w:rPr>
                <w:rFonts w:ascii="Angsana New" w:hAnsi="Angsana New"/>
                <w:sz w:val="20"/>
                <w:szCs w:val="20"/>
              </w:rPr>
              <w:t>40</w:t>
            </w:r>
            <w:r w:rsidRPr="006935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4" w:type="dxa"/>
            <w:shd w:val="clear" w:color="auto" w:fill="auto"/>
          </w:tcPr>
          <w:p w14:paraId="31975919" w14:textId="7A10A2AD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399</w:t>
            </w:r>
          </w:p>
        </w:tc>
        <w:tc>
          <w:tcPr>
            <w:tcW w:w="630" w:type="dxa"/>
            <w:shd w:val="clear" w:color="auto" w:fill="auto"/>
          </w:tcPr>
          <w:p w14:paraId="1641D606" w14:textId="3869992B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660</w:t>
            </w:r>
          </w:p>
        </w:tc>
      </w:tr>
      <w:tr w:rsidR="00F048FC" w:rsidRPr="0069356F" w14:paraId="1738054A" w14:textId="77777777" w:rsidTr="004F03A3">
        <w:trPr>
          <w:trHeight w:val="249"/>
        </w:trPr>
        <w:tc>
          <w:tcPr>
            <w:tcW w:w="3366" w:type="dxa"/>
            <w:shd w:val="clear" w:color="auto" w:fill="auto"/>
          </w:tcPr>
          <w:p w14:paraId="49F988FD" w14:textId="77777777" w:rsidR="00F048FC" w:rsidRPr="0069356F" w:rsidRDefault="00F048FC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050920F7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shd w:val="clear" w:color="auto" w:fill="auto"/>
          </w:tcPr>
          <w:p w14:paraId="4A42490B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585" w:type="dxa"/>
            <w:shd w:val="clear" w:color="auto" w:fill="auto"/>
          </w:tcPr>
          <w:p w14:paraId="6BF9165E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</w:tcPr>
          <w:p w14:paraId="4DDBF927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AF22151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4" w:type="dxa"/>
            <w:shd w:val="clear" w:color="auto" w:fill="auto"/>
          </w:tcPr>
          <w:p w14:paraId="05F4D33B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1C5837C2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F5FBF3A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0C69" w:rsidRPr="0069356F" w14:paraId="114AF97E" w14:textId="77777777" w:rsidTr="004F03A3">
        <w:trPr>
          <w:trHeight w:val="249"/>
        </w:trPr>
        <w:tc>
          <w:tcPr>
            <w:tcW w:w="3366" w:type="dxa"/>
            <w:shd w:val="clear" w:color="auto" w:fill="auto"/>
          </w:tcPr>
          <w:p w14:paraId="245A0379" w14:textId="77777777" w:rsidR="00920C69" w:rsidRPr="0069356F" w:rsidRDefault="00920C69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2C43F700" w14:textId="77777777" w:rsidR="00920C69" w:rsidRPr="0069356F" w:rsidRDefault="00920C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shd w:val="clear" w:color="auto" w:fill="auto"/>
          </w:tcPr>
          <w:p w14:paraId="46677DC3" w14:textId="77777777" w:rsidR="00920C69" w:rsidRPr="0069356F" w:rsidRDefault="00920C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585" w:type="dxa"/>
            <w:shd w:val="clear" w:color="auto" w:fill="auto"/>
          </w:tcPr>
          <w:p w14:paraId="0B50759D" w14:textId="77777777" w:rsidR="00920C69" w:rsidRPr="0069356F" w:rsidRDefault="00920C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</w:tcPr>
          <w:p w14:paraId="28BCBE5C" w14:textId="77777777" w:rsidR="00920C69" w:rsidRPr="0069356F" w:rsidRDefault="00920C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BDF9D58" w14:textId="77777777" w:rsidR="00920C69" w:rsidRPr="0069356F" w:rsidRDefault="00920C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4" w:type="dxa"/>
            <w:shd w:val="clear" w:color="auto" w:fill="auto"/>
          </w:tcPr>
          <w:p w14:paraId="7CA43592" w14:textId="77777777" w:rsidR="00920C69" w:rsidRPr="0069356F" w:rsidRDefault="00920C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2A824F0" w14:textId="77777777" w:rsidR="00920C69" w:rsidRPr="0069356F" w:rsidRDefault="00920C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79DF19D" w14:textId="77777777" w:rsidR="00920C69" w:rsidRPr="0069356F" w:rsidRDefault="00920C69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048FC" w:rsidRPr="0069356F" w14:paraId="601A0D52" w14:textId="77777777" w:rsidTr="004F03A3">
        <w:trPr>
          <w:trHeight w:val="249"/>
        </w:trPr>
        <w:tc>
          <w:tcPr>
            <w:tcW w:w="3366" w:type="dxa"/>
            <w:shd w:val="clear" w:color="auto" w:fill="auto"/>
          </w:tcPr>
          <w:p w14:paraId="2376BAB0" w14:textId="77777777" w:rsidR="00F048FC" w:rsidRPr="0069356F" w:rsidRDefault="00F048FC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1CE4B53A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shd w:val="clear" w:color="auto" w:fill="auto"/>
          </w:tcPr>
          <w:p w14:paraId="0D0929E5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585" w:type="dxa"/>
            <w:shd w:val="clear" w:color="auto" w:fill="auto"/>
          </w:tcPr>
          <w:p w14:paraId="3398F608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</w:tcPr>
          <w:p w14:paraId="0E236175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E5E8317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4" w:type="dxa"/>
            <w:shd w:val="clear" w:color="auto" w:fill="auto"/>
          </w:tcPr>
          <w:p w14:paraId="0AD81566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1EB9B044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4ABDBBF" w14:textId="77777777" w:rsidR="00F048FC" w:rsidRPr="0069356F" w:rsidRDefault="00F048FC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6692" w:rsidRPr="0069356F" w14:paraId="2A78FA61" w14:textId="77777777" w:rsidTr="004F03A3">
        <w:trPr>
          <w:trHeight w:val="249"/>
        </w:trPr>
        <w:tc>
          <w:tcPr>
            <w:tcW w:w="3366" w:type="dxa"/>
            <w:shd w:val="clear" w:color="auto" w:fill="auto"/>
          </w:tcPr>
          <w:p w14:paraId="66405FAA" w14:textId="77777777" w:rsidR="00A56692" w:rsidRPr="0069356F" w:rsidRDefault="00A56692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4EA2F970" w14:textId="77777777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shd w:val="clear" w:color="auto" w:fill="auto"/>
          </w:tcPr>
          <w:p w14:paraId="5D48211E" w14:textId="77777777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585" w:type="dxa"/>
            <w:shd w:val="clear" w:color="auto" w:fill="auto"/>
          </w:tcPr>
          <w:p w14:paraId="332B572A" w14:textId="77777777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</w:tcPr>
          <w:p w14:paraId="20BBA2E1" w14:textId="77777777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9644331" w14:textId="77777777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4" w:type="dxa"/>
            <w:shd w:val="clear" w:color="auto" w:fill="auto"/>
          </w:tcPr>
          <w:p w14:paraId="76728424" w14:textId="77777777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22445503" w14:textId="77777777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27E185A" w14:textId="77777777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6692" w:rsidRPr="0069356F" w14:paraId="6B5076C6" w14:textId="77777777" w:rsidTr="004F03A3">
        <w:tc>
          <w:tcPr>
            <w:tcW w:w="3366" w:type="dxa"/>
            <w:shd w:val="clear" w:color="auto" w:fill="auto"/>
          </w:tcPr>
          <w:p w14:paraId="541E4EF6" w14:textId="62B81B3C" w:rsidR="00A56692" w:rsidRPr="0069356F" w:rsidRDefault="00396A27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lastRenderedPageBreak/>
              <w:t>กำไร(</w:t>
            </w:r>
            <w:r w:rsidR="00A56692" w:rsidRPr="0069356F">
              <w:rPr>
                <w:rFonts w:ascii="Angsana New" w:hAnsi="Angsana New"/>
                <w:sz w:val="20"/>
                <w:szCs w:val="20"/>
                <w:cs/>
              </w:rPr>
              <w:t>ขาดทุน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 xml:space="preserve">) </w:t>
            </w:r>
            <w:r w:rsidR="00A56692" w:rsidRPr="0069356F">
              <w:rPr>
                <w:rFonts w:ascii="Angsana New" w:hAnsi="Angsana New"/>
                <w:sz w:val="20"/>
                <w:szCs w:val="20"/>
                <w:cs/>
              </w:rPr>
              <w:t>ก่อนดอกเบี้ย ภาษี ค่าเสื่อมราคาและตัด</w:t>
            </w:r>
            <w:r w:rsidR="00FE4DB5" w:rsidRPr="0069356F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834" w:type="dxa"/>
            <w:shd w:val="clear" w:color="auto" w:fill="auto"/>
          </w:tcPr>
          <w:p w14:paraId="29C82137" w14:textId="4E21EEAF" w:rsidR="00A56692" w:rsidRPr="0069356F" w:rsidRDefault="00A5669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(</w:t>
            </w:r>
            <w:r w:rsidR="00FE4DB5" w:rsidRPr="0069356F">
              <w:rPr>
                <w:rFonts w:ascii="Angsana New" w:hAnsi="Angsana New"/>
                <w:sz w:val="20"/>
                <w:szCs w:val="20"/>
                <w:cs/>
              </w:rPr>
              <w:t>7</w:t>
            </w: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7DAEF964" w14:textId="3A978EE8" w:rsidR="00A56692" w:rsidRPr="0069356F" w:rsidRDefault="00FE4DB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32</w:t>
            </w:r>
          </w:p>
        </w:tc>
        <w:tc>
          <w:tcPr>
            <w:tcW w:w="585" w:type="dxa"/>
            <w:shd w:val="clear" w:color="auto" w:fill="auto"/>
          </w:tcPr>
          <w:p w14:paraId="3CA27D4B" w14:textId="63DA189B" w:rsidR="00A56692" w:rsidRPr="0069356F" w:rsidRDefault="00FE4DB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33" w:type="dxa"/>
            <w:shd w:val="clear" w:color="auto" w:fill="auto"/>
          </w:tcPr>
          <w:p w14:paraId="40AD8BC6" w14:textId="3D3D905F" w:rsidR="00A56692" w:rsidRPr="0069356F" w:rsidRDefault="00FE4DB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(14)</w:t>
            </w:r>
          </w:p>
        </w:tc>
        <w:tc>
          <w:tcPr>
            <w:tcW w:w="708" w:type="dxa"/>
            <w:shd w:val="clear" w:color="auto" w:fill="auto"/>
          </w:tcPr>
          <w:p w14:paraId="5CD8097D" w14:textId="41B329BF" w:rsidR="00A56692" w:rsidRPr="0069356F" w:rsidRDefault="00FE4DB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74" w:type="dxa"/>
            <w:shd w:val="clear" w:color="auto" w:fill="auto"/>
          </w:tcPr>
          <w:p w14:paraId="66F0E317" w14:textId="4E1E3CE2" w:rsidR="00A56692" w:rsidRPr="0069356F" w:rsidRDefault="00FE4DB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34" w:type="dxa"/>
            <w:shd w:val="clear" w:color="auto" w:fill="auto"/>
          </w:tcPr>
          <w:p w14:paraId="4244CBA9" w14:textId="46D43A16" w:rsidR="00A56692" w:rsidRPr="0069356F" w:rsidRDefault="00FE4DB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(8)</w:t>
            </w:r>
          </w:p>
        </w:tc>
        <w:tc>
          <w:tcPr>
            <w:tcW w:w="630" w:type="dxa"/>
            <w:shd w:val="clear" w:color="auto" w:fill="auto"/>
          </w:tcPr>
          <w:p w14:paraId="6445F838" w14:textId="6671BE42" w:rsidR="00A56692" w:rsidRPr="0069356F" w:rsidRDefault="00FE4DB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17</w:t>
            </w:r>
          </w:p>
        </w:tc>
      </w:tr>
      <w:tr w:rsidR="00A56692" w:rsidRPr="0069356F" w14:paraId="32FC1873" w14:textId="77777777" w:rsidTr="004F03A3">
        <w:tc>
          <w:tcPr>
            <w:tcW w:w="3366" w:type="dxa"/>
            <w:shd w:val="clear" w:color="auto" w:fill="auto"/>
          </w:tcPr>
          <w:p w14:paraId="3A8288E5" w14:textId="660E8400" w:rsidR="00A56692" w:rsidRPr="0069356F" w:rsidRDefault="00A56692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34" w:type="dxa"/>
            <w:shd w:val="clear" w:color="auto" w:fill="auto"/>
          </w:tcPr>
          <w:p w14:paraId="3CCA8C5D" w14:textId="52237A4C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1779717" w14:textId="0AAF611F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14:paraId="23EC15E3" w14:textId="062F465F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14:paraId="331078B6" w14:textId="5F27E12A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19F3B064" w14:textId="63B5C854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674" w:type="dxa"/>
            <w:shd w:val="clear" w:color="auto" w:fill="auto"/>
          </w:tcPr>
          <w:p w14:paraId="34C2B0BD" w14:textId="536A02D5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634" w:type="dxa"/>
            <w:shd w:val="clear" w:color="auto" w:fill="auto"/>
          </w:tcPr>
          <w:p w14:paraId="2C031648" w14:textId="6D60BC76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D7A96E9" w14:textId="75F604EB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56692" w:rsidRPr="0069356F" w14:paraId="46E1AAD3" w14:textId="77777777" w:rsidTr="004F03A3">
        <w:tc>
          <w:tcPr>
            <w:tcW w:w="3366" w:type="dxa"/>
            <w:shd w:val="clear" w:color="auto" w:fill="auto"/>
          </w:tcPr>
          <w:p w14:paraId="08E9827E" w14:textId="77777777" w:rsidR="00A56692" w:rsidRPr="0069356F" w:rsidRDefault="00A56692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34" w:type="dxa"/>
            <w:shd w:val="clear" w:color="auto" w:fill="auto"/>
          </w:tcPr>
          <w:p w14:paraId="013FD94B" w14:textId="7902E8F7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(19)</w:t>
            </w:r>
          </w:p>
        </w:tc>
        <w:tc>
          <w:tcPr>
            <w:tcW w:w="792" w:type="dxa"/>
            <w:shd w:val="clear" w:color="auto" w:fill="auto"/>
          </w:tcPr>
          <w:p w14:paraId="097FCA99" w14:textId="58283C80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(10)</w:t>
            </w:r>
          </w:p>
        </w:tc>
        <w:tc>
          <w:tcPr>
            <w:tcW w:w="585" w:type="dxa"/>
            <w:shd w:val="clear" w:color="auto" w:fill="auto"/>
          </w:tcPr>
          <w:p w14:paraId="068BF37A" w14:textId="39C12035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633" w:type="dxa"/>
            <w:shd w:val="clear" w:color="auto" w:fill="auto"/>
          </w:tcPr>
          <w:p w14:paraId="42084E86" w14:textId="06848182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708" w:type="dxa"/>
            <w:shd w:val="clear" w:color="auto" w:fill="auto"/>
          </w:tcPr>
          <w:p w14:paraId="53B9398A" w14:textId="2CD0119F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74" w:type="dxa"/>
            <w:shd w:val="clear" w:color="auto" w:fill="auto"/>
          </w:tcPr>
          <w:p w14:paraId="03E156FA" w14:textId="6A12614E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34" w:type="dxa"/>
            <w:shd w:val="clear" w:color="auto" w:fill="auto"/>
          </w:tcPr>
          <w:p w14:paraId="76D26140" w14:textId="0CF64281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630" w:type="dxa"/>
            <w:shd w:val="clear" w:color="auto" w:fill="auto"/>
          </w:tcPr>
          <w:p w14:paraId="7FE9C96F" w14:textId="534BD03B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56692" w:rsidRPr="0069356F">
              <w:rPr>
                <w:rFonts w:ascii="Angsana New" w:hAnsi="Angsana New"/>
                <w:sz w:val="20"/>
                <w:szCs w:val="20"/>
              </w:rPr>
              <w:t>12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A56692" w:rsidRPr="0069356F" w14:paraId="6953A8D7" w14:textId="77777777" w:rsidTr="004F03A3">
        <w:tc>
          <w:tcPr>
            <w:tcW w:w="3366" w:type="dxa"/>
            <w:shd w:val="clear" w:color="auto" w:fill="auto"/>
            <w:vAlign w:val="bottom"/>
          </w:tcPr>
          <w:p w14:paraId="5A633219" w14:textId="77777777" w:rsidR="00A56692" w:rsidRPr="0069356F" w:rsidRDefault="00A56692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ค่าเสื่อมราคาและตัดจำหน่าย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A85D3EE" w14:textId="321C3888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(</w:t>
            </w:r>
            <w:r w:rsidR="00EE5D75" w:rsidRPr="0069356F">
              <w:rPr>
                <w:rFonts w:ascii="Angsana New" w:hAnsi="Angsana New"/>
                <w:sz w:val="20"/>
                <w:szCs w:val="20"/>
                <w:cs/>
              </w:rPr>
              <w:t>30</w:t>
            </w: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202C0C" w14:textId="7D7224B0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(24)</w:t>
            </w:r>
          </w:p>
        </w:tc>
        <w:tc>
          <w:tcPr>
            <w:tcW w:w="585" w:type="dxa"/>
            <w:shd w:val="clear" w:color="auto" w:fill="auto"/>
          </w:tcPr>
          <w:p w14:paraId="4C46B95A" w14:textId="2FF8CF5F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633" w:type="dxa"/>
            <w:shd w:val="clear" w:color="auto" w:fill="auto"/>
          </w:tcPr>
          <w:p w14:paraId="5041883D" w14:textId="1EF667B4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D145E21" w14:textId="2D6076C7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116C0D41" w14:textId="6DF5304A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34" w:type="dxa"/>
            <w:shd w:val="clear" w:color="auto" w:fill="auto"/>
          </w:tcPr>
          <w:p w14:paraId="7945346D" w14:textId="3DC4451D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</w:t>
            </w:r>
            <w:r w:rsidR="00EE5D75" w:rsidRPr="0069356F">
              <w:rPr>
                <w:rFonts w:ascii="Angsana New" w:hAnsi="Angsana New"/>
                <w:sz w:val="20"/>
                <w:szCs w:val="20"/>
                <w:cs/>
              </w:rPr>
              <w:t>36</w:t>
            </w:r>
            <w:r w:rsidRPr="006935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6EF9342E" w14:textId="2A0ED3AA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(24)</w:t>
            </w:r>
          </w:p>
        </w:tc>
      </w:tr>
      <w:tr w:rsidR="00A56692" w:rsidRPr="0069356F" w14:paraId="1105CF62" w14:textId="77777777" w:rsidTr="004F03A3">
        <w:tc>
          <w:tcPr>
            <w:tcW w:w="3366" w:type="dxa"/>
            <w:shd w:val="clear" w:color="auto" w:fill="auto"/>
            <w:vAlign w:val="bottom"/>
          </w:tcPr>
          <w:p w14:paraId="66FA06AF" w14:textId="75903054" w:rsidR="00A56692" w:rsidRPr="0069356F" w:rsidRDefault="00A56692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(ค่าเผื่อ) กลับรายการผลขาดทุน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0DF4C0E" w14:textId="0C9BB375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1757ED1" w14:textId="57455524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14:paraId="038EE794" w14:textId="59A988C2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</w:tcPr>
          <w:p w14:paraId="1C56CF77" w14:textId="4E7B9539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961D2A2" w14:textId="0C232369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48DA78DA" w14:textId="4DAB96A4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4" w:type="dxa"/>
            <w:shd w:val="clear" w:color="auto" w:fill="auto"/>
          </w:tcPr>
          <w:p w14:paraId="005B2189" w14:textId="4751DF3D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43222C2F" w14:textId="09B17744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A56692" w:rsidRPr="0069356F" w14:paraId="23BE864C" w14:textId="77777777" w:rsidTr="004F03A3">
        <w:tc>
          <w:tcPr>
            <w:tcW w:w="3366" w:type="dxa"/>
            <w:shd w:val="clear" w:color="auto" w:fill="auto"/>
            <w:vAlign w:val="bottom"/>
          </w:tcPr>
          <w:p w14:paraId="6571CA64" w14:textId="7536A699" w:rsidR="00A56692" w:rsidRPr="0069356F" w:rsidRDefault="00A56692" w:rsidP="00A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(ค่าเผื่อ) กลับรายการสินค้าล้าสมัยและเสียหาย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96E5636" w14:textId="458FF54D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8EE476E" w14:textId="42BF0FF1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14:paraId="683743CA" w14:textId="5BBC9CA1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</w:tcPr>
          <w:p w14:paraId="2B308DE7" w14:textId="239B63B4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56692" w:rsidRPr="0069356F">
              <w:rPr>
                <w:rFonts w:ascii="Angsana New" w:hAnsi="Angsana New"/>
                <w:sz w:val="20"/>
                <w:szCs w:val="20"/>
              </w:rPr>
              <w:t>3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14:paraId="00C09184" w14:textId="4D44B6FE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74" w:type="dxa"/>
            <w:shd w:val="clear" w:color="auto" w:fill="auto"/>
          </w:tcPr>
          <w:p w14:paraId="769B2A13" w14:textId="79F591FD" w:rsidR="00A56692" w:rsidRPr="0069356F" w:rsidRDefault="00A56692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4" w:type="dxa"/>
            <w:shd w:val="clear" w:color="auto" w:fill="auto"/>
          </w:tcPr>
          <w:p w14:paraId="39AA12CA" w14:textId="666B0AFE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14:paraId="4C9FA660" w14:textId="7241B047" w:rsidR="00A56692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</w:tr>
      <w:tr w:rsidR="00EE5D75" w:rsidRPr="0069356F" w14:paraId="3DBE8ED1" w14:textId="77777777" w:rsidTr="004F03A3">
        <w:trPr>
          <w:trHeight w:val="249"/>
        </w:trPr>
        <w:tc>
          <w:tcPr>
            <w:tcW w:w="3366" w:type="dxa"/>
            <w:shd w:val="clear" w:color="auto" w:fill="auto"/>
            <w:vAlign w:val="bottom"/>
          </w:tcPr>
          <w:p w14:paraId="4981421B" w14:textId="347AA08C" w:rsidR="00EE5D75" w:rsidRPr="0069356F" w:rsidRDefault="00EE5D75" w:rsidP="00EE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ส่วนแบ่งกำไร (ขาดทุน) จากบริษัทร่วม และกิจการร่วมค้า</w:t>
            </w:r>
          </w:p>
        </w:tc>
        <w:tc>
          <w:tcPr>
            <w:tcW w:w="834" w:type="dxa"/>
            <w:shd w:val="clear" w:color="auto" w:fill="auto"/>
          </w:tcPr>
          <w:p w14:paraId="7ED1E544" w14:textId="5D147725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5554B47" w14:textId="77D3817C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14:paraId="4435BA16" w14:textId="2B6F6FC0" w:rsidR="00EE5D75" w:rsidRPr="0069356F" w:rsidRDefault="00403E62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</w:tcPr>
          <w:p w14:paraId="5C30A8EB" w14:textId="0564681A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1CD31C9" w14:textId="2AA182ED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47FBD3DF" w14:textId="59CE85A8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634" w:type="dxa"/>
            <w:shd w:val="clear" w:color="auto" w:fill="auto"/>
          </w:tcPr>
          <w:p w14:paraId="22FBE269" w14:textId="7843324D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14:paraId="3429AC2A" w14:textId="6FD520B1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EE5D75" w:rsidRPr="0069356F" w14:paraId="58E6F254" w14:textId="77777777" w:rsidTr="004F03A3">
        <w:tc>
          <w:tcPr>
            <w:tcW w:w="3366" w:type="dxa"/>
            <w:shd w:val="clear" w:color="auto" w:fill="auto"/>
            <w:vAlign w:val="bottom"/>
          </w:tcPr>
          <w:p w14:paraId="5279AD4F" w14:textId="6AD2F723" w:rsidR="00EE5D75" w:rsidRPr="0069356F" w:rsidRDefault="00EE5D75" w:rsidP="00EE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834" w:type="dxa"/>
            <w:shd w:val="clear" w:color="auto" w:fill="auto"/>
          </w:tcPr>
          <w:p w14:paraId="20FA912F" w14:textId="5DA950C8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(4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47A0779D" w14:textId="7E2C1628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2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585" w:type="dxa"/>
            <w:shd w:val="clear" w:color="auto" w:fill="auto"/>
          </w:tcPr>
          <w:p w14:paraId="72199D12" w14:textId="4EF494F7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633" w:type="dxa"/>
            <w:shd w:val="clear" w:color="auto" w:fill="auto"/>
          </w:tcPr>
          <w:p w14:paraId="5BABAFFA" w14:textId="79EC1166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8AEE26" w14:textId="63325C61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0DF09F6" w14:textId="3B9AC7E0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6935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4" w:type="dxa"/>
            <w:shd w:val="clear" w:color="auto" w:fill="auto"/>
          </w:tcPr>
          <w:p w14:paraId="478DFA42" w14:textId="676AE2FD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(5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6935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2CC6924A" w14:textId="758BCE10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(25)</w:t>
            </w:r>
          </w:p>
        </w:tc>
      </w:tr>
      <w:tr w:rsidR="00EE5D75" w:rsidRPr="0069356F" w14:paraId="49C73FC8" w14:textId="77777777" w:rsidTr="004F03A3">
        <w:tc>
          <w:tcPr>
            <w:tcW w:w="3366" w:type="dxa"/>
            <w:shd w:val="clear" w:color="auto" w:fill="auto"/>
            <w:vAlign w:val="bottom"/>
          </w:tcPr>
          <w:p w14:paraId="76814116" w14:textId="5CE9F15B" w:rsidR="00EE5D75" w:rsidRPr="0069356F" w:rsidRDefault="00EE5D75" w:rsidP="00EE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ผลประโยชน์ (ค่าใช้จ่าย) ทางภาษี</w:t>
            </w:r>
          </w:p>
        </w:tc>
        <w:tc>
          <w:tcPr>
            <w:tcW w:w="834" w:type="dxa"/>
            <w:shd w:val="clear" w:color="auto" w:fill="auto"/>
          </w:tcPr>
          <w:p w14:paraId="57AADE7B" w14:textId="756F8511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1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5125E754" w14:textId="7C5B008D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585" w:type="dxa"/>
            <w:shd w:val="clear" w:color="auto" w:fill="auto"/>
          </w:tcPr>
          <w:p w14:paraId="362868C5" w14:textId="03D65DBB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</w:tcPr>
          <w:p w14:paraId="47480C95" w14:textId="384DF502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1780C1" w14:textId="276496DF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AB330AC" w14:textId="72339BB7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4" w:type="dxa"/>
            <w:shd w:val="clear" w:color="auto" w:fill="auto"/>
          </w:tcPr>
          <w:p w14:paraId="575F180A" w14:textId="47AA470D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9356F">
              <w:rPr>
                <w:rFonts w:ascii="Angsana New" w:hAnsi="Angsana New"/>
                <w:sz w:val="20"/>
                <w:szCs w:val="20"/>
              </w:rPr>
              <w:t>1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762A2480" w14:textId="17658FC9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</w:tr>
      <w:tr w:rsidR="00EE5D75" w:rsidRPr="0069356F" w14:paraId="1787A102" w14:textId="77777777" w:rsidTr="004F03A3">
        <w:tc>
          <w:tcPr>
            <w:tcW w:w="3366" w:type="dxa"/>
            <w:shd w:val="clear" w:color="auto" w:fill="auto"/>
            <w:vAlign w:val="bottom"/>
          </w:tcPr>
          <w:p w14:paraId="6488C9B2" w14:textId="3672FE21" w:rsidR="00EE5D75" w:rsidRPr="0069356F" w:rsidRDefault="00EE5D75" w:rsidP="00EE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834" w:type="dxa"/>
            <w:shd w:val="clear" w:color="auto" w:fill="auto"/>
          </w:tcPr>
          <w:p w14:paraId="6EAEA92C" w14:textId="75B4E3CC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(4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3D9CF253" w14:textId="78E088A0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585" w:type="dxa"/>
            <w:shd w:val="clear" w:color="auto" w:fill="auto"/>
          </w:tcPr>
          <w:p w14:paraId="49091F03" w14:textId="3C656D82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633" w:type="dxa"/>
            <w:shd w:val="clear" w:color="auto" w:fill="auto"/>
          </w:tcPr>
          <w:p w14:paraId="7DF78D27" w14:textId="695AA7D5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CEF13EC" w14:textId="347C847A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ADBF6DD" w14:textId="4157EA5C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6935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4" w:type="dxa"/>
            <w:shd w:val="clear" w:color="auto" w:fill="auto"/>
          </w:tcPr>
          <w:p w14:paraId="039A439F" w14:textId="436B1138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(5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6935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5020DB3D" w14:textId="0861F07B" w:rsidR="00EE5D75" w:rsidRPr="0069356F" w:rsidRDefault="00EE5D75" w:rsidP="004F0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(24)</w:t>
            </w:r>
          </w:p>
        </w:tc>
      </w:tr>
      <w:tr w:rsidR="00EE5D75" w:rsidRPr="00FE6B46" w14:paraId="71D4144C" w14:textId="77777777" w:rsidTr="004F03A3">
        <w:trPr>
          <w:trHeight w:val="66"/>
        </w:trPr>
        <w:tc>
          <w:tcPr>
            <w:tcW w:w="3366" w:type="dxa"/>
            <w:shd w:val="clear" w:color="auto" w:fill="auto"/>
            <w:vAlign w:val="bottom"/>
          </w:tcPr>
          <w:p w14:paraId="2EEB6B5D" w14:textId="77777777" w:rsidR="00EE5D75" w:rsidRPr="00FE6B46" w:rsidRDefault="00EE5D75" w:rsidP="00EE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10"/>
                <w:szCs w:val="10"/>
                <w:lang w:bidi="ar-SA"/>
              </w:rPr>
            </w:pPr>
          </w:p>
        </w:tc>
        <w:tc>
          <w:tcPr>
            <w:tcW w:w="834" w:type="dxa"/>
            <w:shd w:val="clear" w:color="auto" w:fill="auto"/>
          </w:tcPr>
          <w:p w14:paraId="1882A960" w14:textId="77777777" w:rsidR="00EE5D75" w:rsidRPr="00FE6B46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10"/>
                <w:szCs w:val="10"/>
                <w:lang w:bidi="ar-SA"/>
              </w:rPr>
            </w:pPr>
          </w:p>
        </w:tc>
        <w:tc>
          <w:tcPr>
            <w:tcW w:w="792" w:type="dxa"/>
            <w:shd w:val="clear" w:color="auto" w:fill="auto"/>
          </w:tcPr>
          <w:p w14:paraId="67A89280" w14:textId="77777777" w:rsidR="00EE5D75" w:rsidRPr="00FE6B46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10"/>
                <w:szCs w:val="10"/>
                <w:lang w:bidi="ar-SA"/>
              </w:rPr>
            </w:pPr>
          </w:p>
        </w:tc>
        <w:tc>
          <w:tcPr>
            <w:tcW w:w="585" w:type="dxa"/>
            <w:shd w:val="clear" w:color="auto" w:fill="auto"/>
          </w:tcPr>
          <w:p w14:paraId="49093568" w14:textId="77777777" w:rsidR="00EE5D75" w:rsidRPr="00FE6B46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3" w:type="dxa"/>
            <w:shd w:val="clear" w:color="auto" w:fill="auto"/>
          </w:tcPr>
          <w:p w14:paraId="0152A8C2" w14:textId="77777777" w:rsidR="00EE5D75" w:rsidRPr="00FE6B46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8" w:type="dxa"/>
            <w:shd w:val="clear" w:color="auto" w:fill="auto"/>
          </w:tcPr>
          <w:p w14:paraId="5B20C303" w14:textId="77777777" w:rsidR="00EE5D75" w:rsidRPr="00FE6B46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4" w:type="dxa"/>
            <w:shd w:val="clear" w:color="auto" w:fill="auto"/>
          </w:tcPr>
          <w:p w14:paraId="12E62E33" w14:textId="77777777" w:rsidR="00EE5D75" w:rsidRPr="00FE6B46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23870CE2" w14:textId="77777777" w:rsidR="00EE5D75" w:rsidRPr="00FE6B46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0" w:type="dxa"/>
            <w:shd w:val="clear" w:color="auto" w:fill="auto"/>
          </w:tcPr>
          <w:p w14:paraId="0F05EFFA" w14:textId="77777777" w:rsidR="00EE5D75" w:rsidRPr="00FE6B46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5D75" w:rsidRPr="0069356F" w14:paraId="28A0A5AD" w14:textId="77777777" w:rsidTr="004F03A3">
        <w:tc>
          <w:tcPr>
            <w:tcW w:w="3366" w:type="dxa"/>
            <w:shd w:val="clear" w:color="auto" w:fill="auto"/>
            <w:vAlign w:val="bottom"/>
          </w:tcPr>
          <w:p w14:paraId="701B9693" w14:textId="77777777" w:rsidR="00EE5D75" w:rsidRPr="0069356F" w:rsidRDefault="00EE5D75" w:rsidP="00EE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D6C860D" w14:textId="0B0885C5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69356F">
              <w:rPr>
                <w:rFonts w:ascii="Angsana New" w:hAnsi="Angsana New"/>
                <w:sz w:val="20"/>
                <w:szCs w:val="20"/>
              </w:rPr>
              <w:t>,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216</w:t>
            </w:r>
          </w:p>
        </w:tc>
        <w:tc>
          <w:tcPr>
            <w:tcW w:w="792" w:type="dxa"/>
            <w:shd w:val="clear" w:color="auto" w:fill="auto"/>
          </w:tcPr>
          <w:p w14:paraId="775F9C47" w14:textId="36B47562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5,240</w:t>
            </w:r>
          </w:p>
        </w:tc>
        <w:tc>
          <w:tcPr>
            <w:tcW w:w="585" w:type="dxa"/>
            <w:shd w:val="clear" w:color="auto" w:fill="auto"/>
          </w:tcPr>
          <w:p w14:paraId="29FB3DDD" w14:textId="0CFAB1A9" w:rsidR="00EE5D75" w:rsidRPr="0069356F" w:rsidRDefault="00990E4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795</w:t>
            </w:r>
          </w:p>
        </w:tc>
        <w:tc>
          <w:tcPr>
            <w:tcW w:w="633" w:type="dxa"/>
            <w:shd w:val="clear" w:color="auto" w:fill="auto"/>
          </w:tcPr>
          <w:p w14:paraId="26811AAF" w14:textId="05FE121C" w:rsidR="00EE5D75" w:rsidRPr="004F03A3" w:rsidRDefault="00990E4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4F03A3">
              <w:rPr>
                <w:rFonts w:ascii="Angsana New" w:hAnsi="Angsana New"/>
                <w:sz w:val="20"/>
                <w:szCs w:val="20"/>
              </w:rPr>
              <w:t>781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1E9656B" w14:textId="1487DDEA" w:rsidR="00EE5D75" w:rsidRPr="0069356F" w:rsidRDefault="00990E4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(763)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1E49C67" w14:textId="5E63723F" w:rsidR="00EE5D75" w:rsidRPr="0069356F" w:rsidRDefault="00990E4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(747)</w:t>
            </w:r>
          </w:p>
        </w:tc>
        <w:tc>
          <w:tcPr>
            <w:tcW w:w="634" w:type="dxa"/>
            <w:shd w:val="clear" w:color="auto" w:fill="auto"/>
          </w:tcPr>
          <w:p w14:paraId="2A50EFCA" w14:textId="5CC8D26F" w:rsidR="00EE5D75" w:rsidRPr="0069356F" w:rsidRDefault="00990E4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5,248</w:t>
            </w:r>
          </w:p>
        </w:tc>
        <w:tc>
          <w:tcPr>
            <w:tcW w:w="630" w:type="dxa"/>
            <w:shd w:val="clear" w:color="auto" w:fill="auto"/>
          </w:tcPr>
          <w:p w14:paraId="7E0BE016" w14:textId="35A85CC7" w:rsidR="00EE5D75" w:rsidRPr="0069356F" w:rsidRDefault="00990E4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5,274</w:t>
            </w:r>
          </w:p>
        </w:tc>
      </w:tr>
      <w:tr w:rsidR="00EE5D75" w:rsidRPr="0069356F" w14:paraId="3B5CCC6F" w14:textId="77777777" w:rsidTr="004F03A3">
        <w:tc>
          <w:tcPr>
            <w:tcW w:w="3366" w:type="dxa"/>
            <w:shd w:val="clear" w:color="auto" w:fill="auto"/>
            <w:vAlign w:val="bottom"/>
          </w:tcPr>
          <w:p w14:paraId="766C6803" w14:textId="51F5731D" w:rsidR="00EE5D75" w:rsidRPr="0069356F" w:rsidRDefault="00EE5D75" w:rsidP="00EE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7DF34A0" w14:textId="64F474F7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436</w:t>
            </w:r>
          </w:p>
        </w:tc>
        <w:tc>
          <w:tcPr>
            <w:tcW w:w="792" w:type="dxa"/>
            <w:shd w:val="clear" w:color="auto" w:fill="auto"/>
          </w:tcPr>
          <w:p w14:paraId="08F2A995" w14:textId="29EFF87F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950</w:t>
            </w:r>
          </w:p>
        </w:tc>
        <w:tc>
          <w:tcPr>
            <w:tcW w:w="585" w:type="dxa"/>
            <w:shd w:val="clear" w:color="auto" w:fill="auto"/>
          </w:tcPr>
          <w:p w14:paraId="6060693B" w14:textId="0D9E1D99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</w:tcPr>
          <w:p w14:paraId="6DB1EDCC" w14:textId="7EBBEBBC" w:rsidR="00EE5D75" w:rsidRPr="004F03A3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4F03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DFCA47E" w14:textId="735A0033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03F5981" w14:textId="32181464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4" w:type="dxa"/>
            <w:shd w:val="clear" w:color="auto" w:fill="auto"/>
          </w:tcPr>
          <w:p w14:paraId="59597AA2" w14:textId="244DBC00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436</w:t>
            </w:r>
          </w:p>
        </w:tc>
        <w:tc>
          <w:tcPr>
            <w:tcW w:w="630" w:type="dxa"/>
            <w:shd w:val="clear" w:color="auto" w:fill="auto"/>
          </w:tcPr>
          <w:p w14:paraId="58C291B6" w14:textId="6A41CCD5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950</w:t>
            </w:r>
          </w:p>
        </w:tc>
      </w:tr>
      <w:tr w:rsidR="00EE5D75" w:rsidRPr="0069356F" w14:paraId="51CF8D4C" w14:textId="77777777" w:rsidTr="004F03A3">
        <w:tc>
          <w:tcPr>
            <w:tcW w:w="3366" w:type="dxa"/>
            <w:shd w:val="clear" w:color="auto" w:fill="auto"/>
            <w:vAlign w:val="bottom"/>
          </w:tcPr>
          <w:p w14:paraId="11D66B88" w14:textId="358A7124" w:rsidR="00EE5D75" w:rsidRPr="0069356F" w:rsidRDefault="00EE5D75" w:rsidP="00EE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9E7FCDF" w14:textId="598CC41F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322</w:t>
            </w:r>
          </w:p>
        </w:tc>
        <w:tc>
          <w:tcPr>
            <w:tcW w:w="792" w:type="dxa"/>
            <w:shd w:val="clear" w:color="auto" w:fill="auto"/>
          </w:tcPr>
          <w:p w14:paraId="03DCE742" w14:textId="695628FD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344</w:t>
            </w:r>
          </w:p>
        </w:tc>
        <w:tc>
          <w:tcPr>
            <w:tcW w:w="585" w:type="dxa"/>
            <w:shd w:val="clear" w:color="auto" w:fill="auto"/>
          </w:tcPr>
          <w:p w14:paraId="4CA08633" w14:textId="7181DF22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</w:tcPr>
          <w:p w14:paraId="45492759" w14:textId="5ACA0295" w:rsidR="00EE5D75" w:rsidRPr="004F03A3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4F03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2774C7D" w14:textId="7289FC2B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(44)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5BE1201" w14:textId="257FB487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634" w:type="dxa"/>
            <w:shd w:val="clear" w:color="auto" w:fill="auto"/>
          </w:tcPr>
          <w:p w14:paraId="77C58BD9" w14:textId="2ADEA93E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278</w:t>
            </w:r>
          </w:p>
        </w:tc>
        <w:tc>
          <w:tcPr>
            <w:tcW w:w="630" w:type="dxa"/>
            <w:shd w:val="clear" w:color="auto" w:fill="auto"/>
          </w:tcPr>
          <w:p w14:paraId="7092FBB7" w14:textId="79575A66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305</w:t>
            </w:r>
          </w:p>
        </w:tc>
      </w:tr>
      <w:tr w:rsidR="00EE5D75" w:rsidRPr="0069356F" w14:paraId="27518A24" w14:textId="77777777" w:rsidTr="004F03A3">
        <w:tc>
          <w:tcPr>
            <w:tcW w:w="3366" w:type="dxa"/>
            <w:shd w:val="clear" w:color="auto" w:fill="auto"/>
            <w:vAlign w:val="bottom"/>
          </w:tcPr>
          <w:p w14:paraId="1D24482A" w14:textId="285B1C7F" w:rsidR="00EE5D75" w:rsidRPr="0069356F" w:rsidRDefault="00EE5D75" w:rsidP="00EE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935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3F123F7" w14:textId="6FD5F5F9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  <w:t>5,974</w:t>
            </w:r>
          </w:p>
        </w:tc>
        <w:tc>
          <w:tcPr>
            <w:tcW w:w="792" w:type="dxa"/>
            <w:shd w:val="clear" w:color="auto" w:fill="auto"/>
          </w:tcPr>
          <w:p w14:paraId="24FD70C1" w14:textId="2973C8EA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  <w:t>6,534</w:t>
            </w:r>
          </w:p>
        </w:tc>
        <w:tc>
          <w:tcPr>
            <w:tcW w:w="585" w:type="dxa"/>
            <w:shd w:val="clear" w:color="auto" w:fill="auto"/>
          </w:tcPr>
          <w:p w14:paraId="29DB7488" w14:textId="005D05DD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795</w:t>
            </w:r>
          </w:p>
        </w:tc>
        <w:tc>
          <w:tcPr>
            <w:tcW w:w="633" w:type="dxa"/>
            <w:shd w:val="clear" w:color="auto" w:fill="auto"/>
          </w:tcPr>
          <w:p w14:paraId="631245C5" w14:textId="60A6C45D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781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F0B7187" w14:textId="787B66AD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(807)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50F3584" w14:textId="251F46C4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(786)</w:t>
            </w:r>
          </w:p>
        </w:tc>
        <w:tc>
          <w:tcPr>
            <w:tcW w:w="634" w:type="dxa"/>
            <w:shd w:val="clear" w:color="auto" w:fill="auto"/>
          </w:tcPr>
          <w:p w14:paraId="3384CAE4" w14:textId="4D82BBE7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5,96</w:t>
            </w:r>
            <w:r w:rsidR="00403E62" w:rsidRPr="002E4C81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14:paraId="086860AD" w14:textId="05894AA2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6,529</w:t>
            </w:r>
          </w:p>
        </w:tc>
      </w:tr>
      <w:tr w:rsidR="00EE5D75" w:rsidRPr="0069356F" w14:paraId="20962CF5" w14:textId="77777777" w:rsidTr="004F03A3">
        <w:tc>
          <w:tcPr>
            <w:tcW w:w="3366" w:type="dxa"/>
            <w:shd w:val="clear" w:color="auto" w:fill="auto"/>
            <w:vAlign w:val="bottom"/>
          </w:tcPr>
          <w:p w14:paraId="547CADA5" w14:textId="2C1C9E60" w:rsidR="00EE5D75" w:rsidRPr="0069356F" w:rsidRDefault="00EE5D75" w:rsidP="00EE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cs/>
              </w:rPr>
              <w:t>การเพิ่มขึ้น</w:t>
            </w:r>
            <w:r w:rsidR="006C406B">
              <w:rPr>
                <w:rFonts w:ascii="Angsana New" w:hAnsi="Angsana New"/>
                <w:sz w:val="20"/>
                <w:szCs w:val="20"/>
              </w:rPr>
              <w:t>(</w:t>
            </w:r>
            <w:r w:rsidR="006C406B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 w:rsidR="006C406B">
              <w:rPr>
                <w:rFonts w:ascii="Angsana New" w:hAnsi="Angsana New"/>
                <w:sz w:val="20"/>
                <w:szCs w:val="20"/>
              </w:rPr>
              <w:t>)</w:t>
            </w:r>
            <w:r w:rsidRPr="0069356F">
              <w:rPr>
                <w:rFonts w:ascii="Angsana New" w:hAnsi="Angsana New"/>
                <w:sz w:val="20"/>
                <w:szCs w:val="20"/>
                <w:cs/>
              </w:rPr>
              <w:t>ของสินทรัพย์ไม่หมุนเวียนของส่วนงาน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E1E66EF" w14:textId="7D9A8077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77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F5FD069" w14:textId="5F011B44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sz w:val="20"/>
                <w:szCs w:val="20"/>
                <w:lang w:bidi="ar-SA"/>
              </w:rPr>
              <w:t>(197)</w:t>
            </w:r>
          </w:p>
        </w:tc>
        <w:tc>
          <w:tcPr>
            <w:tcW w:w="585" w:type="dxa"/>
            <w:shd w:val="clear" w:color="auto" w:fill="auto"/>
            <w:vAlign w:val="bottom"/>
          </w:tcPr>
          <w:p w14:paraId="19CB5A70" w14:textId="6F63A573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29592BC4" w14:textId="20C79517" w:rsidR="00EE5D75" w:rsidRPr="004F03A3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4F03A3">
              <w:rPr>
                <w:rFonts w:ascii="Angsana New" w:hAnsi="Angsana New"/>
                <w:sz w:val="20"/>
                <w:szCs w:val="20"/>
              </w:rPr>
              <w:t>(24)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F0D711" w14:textId="16A78645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E77915A" w14:textId="7A4BF63E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634" w:type="dxa"/>
            <w:shd w:val="clear" w:color="auto" w:fill="auto"/>
            <w:vAlign w:val="bottom"/>
          </w:tcPr>
          <w:p w14:paraId="6C0FEBEE" w14:textId="3EF395E8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9DAF92E" w14:textId="77B83079" w:rsidR="00EE5D75" w:rsidRPr="0069356F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69356F">
              <w:rPr>
                <w:rFonts w:ascii="Angsana New" w:hAnsi="Angsana New"/>
                <w:sz w:val="20"/>
                <w:szCs w:val="20"/>
              </w:rPr>
              <w:t>(201)</w:t>
            </w:r>
          </w:p>
        </w:tc>
      </w:tr>
      <w:tr w:rsidR="00EE5D75" w:rsidRPr="0069356F" w14:paraId="3A418E00" w14:textId="77777777" w:rsidTr="004F03A3">
        <w:tc>
          <w:tcPr>
            <w:tcW w:w="3366" w:type="dxa"/>
            <w:shd w:val="clear" w:color="auto" w:fill="auto"/>
            <w:vAlign w:val="bottom"/>
          </w:tcPr>
          <w:p w14:paraId="3C478547" w14:textId="77777777" w:rsidR="00EE5D75" w:rsidRPr="0069356F" w:rsidRDefault="00EE5D75" w:rsidP="00EE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  <w:r w:rsidRPr="006935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ED0B934" w14:textId="7E8E43F7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  <w:t>1,945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85DD383" w14:textId="5058F790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  <w:t>1,728</w:t>
            </w:r>
          </w:p>
        </w:tc>
        <w:tc>
          <w:tcPr>
            <w:tcW w:w="585" w:type="dxa"/>
            <w:shd w:val="clear" w:color="auto" w:fill="auto"/>
          </w:tcPr>
          <w:p w14:paraId="52881757" w14:textId="7BFAEDAE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633" w:type="dxa"/>
            <w:shd w:val="clear" w:color="auto" w:fill="auto"/>
          </w:tcPr>
          <w:p w14:paraId="49F43AC6" w14:textId="5918A9E8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591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97F936C" w14:textId="63167F4A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(267)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E4779BD" w14:textId="70C984F1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(206)</w:t>
            </w:r>
          </w:p>
        </w:tc>
        <w:tc>
          <w:tcPr>
            <w:tcW w:w="634" w:type="dxa"/>
            <w:shd w:val="clear" w:color="auto" w:fill="auto"/>
          </w:tcPr>
          <w:p w14:paraId="471629E4" w14:textId="0FA67775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2,309</w:t>
            </w:r>
          </w:p>
        </w:tc>
        <w:tc>
          <w:tcPr>
            <w:tcW w:w="630" w:type="dxa"/>
            <w:shd w:val="clear" w:color="auto" w:fill="auto"/>
          </w:tcPr>
          <w:p w14:paraId="3851EEC3" w14:textId="651ADAF1" w:rsidR="00EE5D75" w:rsidRPr="002E4C81" w:rsidRDefault="00EE5D75" w:rsidP="004F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4C81">
              <w:rPr>
                <w:rFonts w:ascii="Angsana New" w:hAnsi="Angsana New"/>
                <w:b/>
                <w:bCs/>
                <w:sz w:val="20"/>
                <w:szCs w:val="20"/>
              </w:rPr>
              <w:t>2,113</w:t>
            </w:r>
          </w:p>
        </w:tc>
      </w:tr>
    </w:tbl>
    <w:p w14:paraId="4D8F0A06" w14:textId="5EEA7186" w:rsidR="00AD6E9B" w:rsidRPr="00AC2A13" w:rsidRDefault="00AD6E9B" w:rsidP="009D4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D012FF6" w14:textId="0379E51C" w:rsidR="00456BE5" w:rsidRPr="00B33709" w:rsidRDefault="00456BE5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33709">
        <w:rPr>
          <w:rFonts w:ascii="Angsana New" w:hAnsi="Angsana New"/>
          <w:sz w:val="32"/>
          <w:szCs w:val="32"/>
          <w:u w:val="single"/>
          <w:cs/>
        </w:rPr>
        <w:t>การวัดมูลค่ายุติธรรม</w:t>
      </w:r>
    </w:p>
    <w:p w14:paraId="6199EF5E" w14:textId="77777777" w:rsidR="00456BE5" w:rsidRPr="000C6ABD" w:rsidRDefault="00456BE5" w:rsidP="00456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  <w:u w:val="single"/>
          <w:lang w:val="en-GB"/>
        </w:rPr>
      </w:pPr>
    </w:p>
    <w:p w14:paraId="6980E4DA" w14:textId="77777777" w:rsidR="00456BE5" w:rsidRPr="00B33709" w:rsidRDefault="00456BE5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B33709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10D87B21" w14:textId="77777777" w:rsidR="00456BE5" w:rsidRPr="000C6ABD" w:rsidRDefault="00456BE5" w:rsidP="00F87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0"/>
          <w:szCs w:val="20"/>
          <w:cs/>
        </w:rPr>
      </w:pPr>
    </w:p>
    <w:p w14:paraId="5BF86519" w14:textId="77777777" w:rsidR="00456BE5" w:rsidRPr="00B33709" w:rsidRDefault="00456BE5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B33709">
        <w:rPr>
          <w:rFonts w:ascii="Angsana New" w:hAnsi="Angsana New"/>
          <w:sz w:val="32"/>
          <w:szCs w:val="32"/>
        </w:rPr>
        <w:t>3</w:t>
      </w:r>
      <w:r w:rsidRPr="00B33709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634B4E31" w14:textId="77777777" w:rsidR="00456BE5" w:rsidRPr="00AC2A13" w:rsidRDefault="00456BE5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10"/>
          <w:szCs w:val="10"/>
          <w:cs/>
          <w:lang w:val="th-TH"/>
        </w:rPr>
      </w:pPr>
    </w:p>
    <w:p w14:paraId="5B038D09" w14:textId="17C14F2E" w:rsidR="00456BE5" w:rsidRDefault="00456BE5" w:rsidP="0013780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B33709">
        <w:rPr>
          <w:rFonts w:ascii="Angsana New" w:hAnsi="Angsana New"/>
          <w:sz w:val="32"/>
          <w:szCs w:val="32"/>
        </w:rPr>
        <w:t>1</w:t>
      </w:r>
      <w:r w:rsidRPr="00B33709">
        <w:rPr>
          <w:rFonts w:ascii="Angsana New" w:hAnsi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E075A78" w14:textId="77777777" w:rsidR="00AC2A13" w:rsidRPr="00AC2A13" w:rsidRDefault="00AC2A13" w:rsidP="00AC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14:paraId="324666F1" w14:textId="77777777" w:rsidR="00456BE5" w:rsidRPr="00B33709" w:rsidRDefault="00456BE5" w:rsidP="0013780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B33709">
        <w:rPr>
          <w:rFonts w:ascii="Angsana New" w:hAnsi="Angsana New"/>
          <w:sz w:val="32"/>
          <w:szCs w:val="32"/>
        </w:rPr>
        <w:t>2</w:t>
      </w:r>
      <w:r w:rsidRPr="00B33709">
        <w:rPr>
          <w:rFonts w:ascii="Angsana New" w:hAnsi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B33709">
        <w:rPr>
          <w:rFonts w:ascii="Angsana New" w:hAnsi="Angsana New"/>
          <w:sz w:val="32"/>
          <w:szCs w:val="32"/>
        </w:rPr>
        <w:t>1</w:t>
      </w:r>
      <w:r w:rsidRPr="00B33709">
        <w:rPr>
          <w:rFonts w:ascii="Angsana New" w:hAnsi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4EFD2F4F" w14:textId="77777777" w:rsidR="00AC2A13" w:rsidRPr="00AC2A13" w:rsidRDefault="00AC2A13" w:rsidP="00AC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52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51E7E8C4" w14:textId="4E7A9043" w:rsidR="00456BE5" w:rsidRPr="00B33709" w:rsidRDefault="00456BE5" w:rsidP="0013780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52"/>
        </w:tabs>
        <w:spacing w:line="240" w:lineRule="auto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B33709">
        <w:rPr>
          <w:rFonts w:ascii="Angsana New" w:hAnsi="Angsana New"/>
          <w:sz w:val="32"/>
          <w:szCs w:val="32"/>
        </w:rPr>
        <w:t>3</w:t>
      </w:r>
      <w:r w:rsidRPr="00B33709">
        <w:rPr>
          <w:rFonts w:ascii="Angsana New" w:hAnsi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48D99067" w14:textId="1C6D0DD6" w:rsidR="00456BE5" w:rsidRDefault="00456BE5" w:rsidP="00F87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1EB89D04" w14:textId="2B6C66DD" w:rsidR="00F25762" w:rsidRDefault="00F25762" w:rsidP="00F87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78B2FFE7" w14:textId="06103609" w:rsidR="00F25762" w:rsidRDefault="00F25762" w:rsidP="00F87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36F5A726" w14:textId="77777777" w:rsidR="00F25762" w:rsidRDefault="00F25762" w:rsidP="00F87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5D859A28" w14:textId="377A7C5B" w:rsidR="00456BE5" w:rsidRDefault="00456BE5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lastRenderedPageBreak/>
        <w:t xml:space="preserve">สินทรัพย์ที่วัดมูลค่าด้วยมูลค่ายุติธรรม ณ วันที่ </w:t>
      </w:r>
      <w:r w:rsidRPr="00B33709">
        <w:rPr>
          <w:rFonts w:ascii="Angsana New" w:hAnsi="Angsana New"/>
          <w:sz w:val="32"/>
          <w:szCs w:val="32"/>
        </w:rPr>
        <w:t>31</w:t>
      </w:r>
      <w:r w:rsidRPr="00B33709">
        <w:rPr>
          <w:rFonts w:ascii="Angsana New" w:hAnsi="Angsana New"/>
          <w:sz w:val="32"/>
          <w:szCs w:val="32"/>
          <w:cs/>
        </w:rPr>
        <w:t xml:space="preserve"> มีนาคม </w:t>
      </w:r>
      <w:r w:rsidRPr="00B33709">
        <w:rPr>
          <w:rFonts w:ascii="Angsana New" w:hAnsi="Angsana New"/>
          <w:sz w:val="32"/>
          <w:szCs w:val="32"/>
        </w:rPr>
        <w:t>2563</w:t>
      </w:r>
      <w:r w:rsidRPr="00B33709">
        <w:rPr>
          <w:rFonts w:ascii="Angsana New" w:hAnsi="Angsana New"/>
          <w:sz w:val="32"/>
          <w:szCs w:val="32"/>
          <w:cs/>
        </w:rPr>
        <w:t xml:space="preserve"> และ</w:t>
      </w: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 วันที่ </w:t>
      </w:r>
      <w:r w:rsidRPr="00B33709">
        <w:rPr>
          <w:rFonts w:ascii="Angsana New" w:hAnsi="Angsana New"/>
          <w:sz w:val="32"/>
          <w:szCs w:val="32"/>
          <w:lang w:val="en-GB"/>
        </w:rPr>
        <w:t>31</w:t>
      </w: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B33709">
        <w:rPr>
          <w:rFonts w:ascii="Angsana New" w:hAnsi="Angsana New"/>
          <w:sz w:val="32"/>
          <w:szCs w:val="32"/>
          <w:lang w:val="en-GB"/>
        </w:rPr>
        <w:t>25</w:t>
      </w:r>
      <w:r w:rsidRPr="00B33709">
        <w:rPr>
          <w:rFonts w:ascii="Angsana New" w:hAnsi="Angsana New"/>
          <w:sz w:val="32"/>
          <w:szCs w:val="32"/>
        </w:rPr>
        <w:t>62</w:t>
      </w: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 ป</w:t>
      </w:r>
      <w:r w:rsidRPr="00B33709">
        <w:rPr>
          <w:rFonts w:ascii="Angsana New" w:hAnsi="Angsana New"/>
          <w:sz w:val="32"/>
          <w:szCs w:val="32"/>
          <w:cs/>
        </w:rPr>
        <w:t>ระกอบด้วยรายการดังต่อไปนี้</w:t>
      </w:r>
    </w:p>
    <w:p w14:paraId="710188E5" w14:textId="77777777" w:rsidR="000C6ABD" w:rsidRPr="00356CB4" w:rsidRDefault="000C6ABD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654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00"/>
        <w:gridCol w:w="1998"/>
        <w:gridCol w:w="164"/>
        <w:gridCol w:w="1992"/>
      </w:tblGrid>
      <w:tr w:rsidR="00CF09C6" w:rsidRPr="00B33709" w14:paraId="603E71FB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336A9262" w14:textId="77777777" w:rsidR="00CF09C6" w:rsidRPr="00B33709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4154" w:type="dxa"/>
            <w:gridSpan w:val="3"/>
            <w:vAlign w:val="bottom"/>
          </w:tcPr>
          <w:p w14:paraId="03DA1403" w14:textId="77777777" w:rsidR="00CF09C6" w:rsidRPr="00B33709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 : พันบาท)</w:t>
            </w:r>
          </w:p>
        </w:tc>
      </w:tr>
      <w:tr w:rsidR="00CF09C6" w:rsidRPr="00B33709" w14:paraId="12FCEFAF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56A7A18B" w14:textId="77777777" w:rsidR="00CF09C6" w:rsidRPr="00B33709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4154" w:type="dxa"/>
            <w:gridSpan w:val="3"/>
            <w:tcBorders>
              <w:bottom w:val="single" w:sz="4" w:space="0" w:color="auto"/>
            </w:tcBorders>
            <w:vAlign w:val="bottom"/>
          </w:tcPr>
          <w:p w14:paraId="62AC9C81" w14:textId="77777777" w:rsidR="00CF09C6" w:rsidRPr="00B33709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CF09C6" w:rsidRPr="00B33709" w14:paraId="2D2CD6F9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0C83D8DB" w14:textId="77777777" w:rsidR="00CF09C6" w:rsidRPr="00B33709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4154" w:type="dxa"/>
            <w:gridSpan w:val="3"/>
            <w:tcBorders>
              <w:bottom w:val="single" w:sz="4" w:space="0" w:color="auto"/>
            </w:tcBorders>
            <w:vAlign w:val="bottom"/>
          </w:tcPr>
          <w:p w14:paraId="0DCDD9E5" w14:textId="77777777" w:rsidR="00CF09C6" w:rsidRPr="00B33709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ข้อมูลระดับที่ </w:t>
            </w:r>
            <w:r w:rsidRPr="00B33709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CF09C6" w:rsidRPr="00B33709" w14:paraId="10FB3463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2C3FCB73" w14:textId="77777777" w:rsidR="00CF09C6" w:rsidRPr="00B33709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3750CCA4" w14:textId="77777777" w:rsidR="00CF09C6" w:rsidRPr="00B33709" w:rsidRDefault="00CF09C6" w:rsidP="0010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</w:rPr>
              <w:t>31</w:t>
            </w:r>
            <w:r w:rsidRPr="00B3370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B337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4" w:type="dxa"/>
            <w:vAlign w:val="bottom"/>
          </w:tcPr>
          <w:p w14:paraId="31C78705" w14:textId="77777777" w:rsidR="00CF09C6" w:rsidRPr="00B33709" w:rsidRDefault="00CF09C6" w:rsidP="0010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992" w:type="dxa"/>
            <w:tcBorders>
              <w:bottom w:val="single" w:sz="4" w:space="0" w:color="auto"/>
            </w:tcBorders>
            <w:vAlign w:val="bottom"/>
          </w:tcPr>
          <w:p w14:paraId="4E93A3AE" w14:textId="77777777" w:rsidR="00CF09C6" w:rsidRPr="00B33709" w:rsidRDefault="00CF09C6" w:rsidP="0010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33709">
              <w:rPr>
                <w:rFonts w:ascii="Angsana New" w:hAnsi="Angsana New"/>
                <w:sz w:val="32"/>
                <w:szCs w:val="32"/>
                <w:lang w:val="en-GB"/>
              </w:rPr>
              <w:t>31</w:t>
            </w: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ธันวาคม </w:t>
            </w:r>
            <w:r w:rsidRPr="00B33709">
              <w:rPr>
                <w:rFonts w:ascii="Angsana New" w:hAnsi="Angsana New"/>
                <w:sz w:val="32"/>
                <w:szCs w:val="32"/>
                <w:lang w:val="en-GB"/>
              </w:rPr>
              <w:t>25</w:t>
            </w:r>
            <w:r w:rsidRPr="00B33709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CF09C6" w:rsidRPr="00B33709" w14:paraId="4810CABA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10157C34" w14:textId="77777777" w:rsidR="00CF09C6" w:rsidRPr="00B33709" w:rsidRDefault="00CF09C6" w:rsidP="00E2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998" w:type="dxa"/>
            <w:vAlign w:val="bottom"/>
          </w:tcPr>
          <w:p w14:paraId="00F26410" w14:textId="77777777" w:rsidR="00CF09C6" w:rsidRPr="00B33709" w:rsidRDefault="00CF09C6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vAlign w:val="bottom"/>
          </w:tcPr>
          <w:p w14:paraId="6DF55EC0" w14:textId="77777777" w:rsidR="00CF09C6" w:rsidRPr="00B33709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92" w:type="dxa"/>
            <w:vAlign w:val="bottom"/>
          </w:tcPr>
          <w:p w14:paraId="7940DAA4" w14:textId="77777777" w:rsidR="00CF09C6" w:rsidRPr="00B33709" w:rsidRDefault="00CF09C6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F09C6" w:rsidRPr="00B33709" w14:paraId="7AD0A5E0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473E12DE" w14:textId="18A69182" w:rsidR="00CF09C6" w:rsidRPr="00B33709" w:rsidRDefault="00CF09C6" w:rsidP="00E2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เงินลงทุนในตราสารทุน</w:t>
            </w:r>
          </w:p>
        </w:tc>
        <w:tc>
          <w:tcPr>
            <w:tcW w:w="1998" w:type="dxa"/>
            <w:tcBorders>
              <w:bottom w:val="single" w:sz="12" w:space="0" w:color="auto"/>
            </w:tcBorders>
            <w:vAlign w:val="bottom"/>
          </w:tcPr>
          <w:p w14:paraId="04D06FC9" w14:textId="7485DEF5" w:rsidR="00CF09C6" w:rsidRPr="00B33709" w:rsidRDefault="00106B13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3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</w:rPr>
              <w:t>436,366</w:t>
            </w:r>
          </w:p>
        </w:tc>
        <w:tc>
          <w:tcPr>
            <w:tcW w:w="164" w:type="dxa"/>
            <w:vAlign w:val="bottom"/>
          </w:tcPr>
          <w:p w14:paraId="4B5D1589" w14:textId="77777777" w:rsidR="00CF09C6" w:rsidRPr="00B33709" w:rsidRDefault="00CF09C6" w:rsidP="00C0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92" w:type="dxa"/>
            <w:tcBorders>
              <w:bottom w:val="single" w:sz="12" w:space="0" w:color="auto"/>
            </w:tcBorders>
            <w:vAlign w:val="bottom"/>
          </w:tcPr>
          <w:p w14:paraId="4D10065B" w14:textId="06527EBE" w:rsidR="00CF09C6" w:rsidRPr="00B33709" w:rsidRDefault="009717E6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3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</w:rPr>
              <w:t>537</w:t>
            </w:r>
            <w:r w:rsidR="000E14E1" w:rsidRPr="00B33709">
              <w:rPr>
                <w:rFonts w:ascii="Angsana New" w:hAnsi="Angsana New"/>
                <w:sz w:val="32"/>
                <w:szCs w:val="32"/>
              </w:rPr>
              <w:t>,206</w:t>
            </w:r>
          </w:p>
        </w:tc>
      </w:tr>
    </w:tbl>
    <w:p w14:paraId="7C405F0D" w14:textId="77777777" w:rsidR="00C03A41" w:rsidRPr="000C6ABD" w:rsidRDefault="00C03A41" w:rsidP="00C23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cs/>
          <w:lang w:val="en-GB"/>
        </w:rPr>
      </w:pPr>
    </w:p>
    <w:p w14:paraId="3B1CD2D2" w14:textId="5044C4E1" w:rsidR="009758BD" w:rsidRPr="00B33709" w:rsidRDefault="009758BD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B33709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และหนี้สินที่อาจเกิดขึ้น</w:t>
      </w:r>
    </w:p>
    <w:p w14:paraId="4C4CD88F" w14:textId="5B09FFF1" w:rsidR="009758BD" w:rsidRPr="00356CB4" w:rsidRDefault="009758BD" w:rsidP="00975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1737C01" w14:textId="24209029" w:rsidR="009758BD" w:rsidRPr="00C45FAF" w:rsidRDefault="009758BD" w:rsidP="000B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4"/>
          <w:sz w:val="32"/>
          <w:szCs w:val="32"/>
        </w:rPr>
      </w:pPr>
      <w:r w:rsidRPr="00C45FAF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C45FAF">
        <w:rPr>
          <w:rFonts w:ascii="Angsana New" w:hAnsi="Angsana New"/>
          <w:spacing w:val="-4"/>
          <w:sz w:val="32"/>
          <w:szCs w:val="32"/>
        </w:rPr>
        <w:t xml:space="preserve">31 </w:t>
      </w:r>
      <w:r w:rsidRPr="00C45FAF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C45FAF">
        <w:rPr>
          <w:rFonts w:ascii="Angsana New" w:hAnsi="Angsana New"/>
          <w:spacing w:val="-4"/>
          <w:sz w:val="32"/>
          <w:szCs w:val="32"/>
        </w:rPr>
        <w:t>256</w:t>
      </w:r>
      <w:r w:rsidR="00C0573E" w:rsidRPr="00C45FAF">
        <w:rPr>
          <w:rFonts w:ascii="Angsana New" w:hAnsi="Angsana New"/>
          <w:spacing w:val="-4"/>
          <w:sz w:val="32"/>
          <w:szCs w:val="32"/>
        </w:rPr>
        <w:t>3</w:t>
      </w:r>
    </w:p>
    <w:p w14:paraId="266921B5" w14:textId="77777777" w:rsidR="009758BD" w:rsidRPr="00356CB4" w:rsidRDefault="009758BD" w:rsidP="00975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9684E10" w14:textId="2AA50DDE" w:rsidR="007372BD" w:rsidRPr="00B33709" w:rsidRDefault="007372BD" w:rsidP="007372BD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6"/>
          <w:sz w:val="32"/>
          <w:szCs w:val="32"/>
          <w:cs/>
        </w:rPr>
        <w:t>กลุ่ม</w:t>
      </w:r>
      <w:r w:rsidRPr="00B33709">
        <w:rPr>
          <w:rFonts w:ascii="Angsana New" w:hAnsi="Angsana New"/>
          <w:sz w:val="32"/>
          <w:szCs w:val="32"/>
          <w:cs/>
        </w:rPr>
        <w:t xml:space="preserve">บริษัทมีสัญญาขายสินค้าและให้บริการกับลูกค้าซึ่งยังไม่ได้ส่งมอบสินค้าหรือยังไม่ได้ส่งมอบงานบริการเป็นจำนวนเงินรวม </w:t>
      </w:r>
      <w:r w:rsidR="009717E6" w:rsidRPr="00B33709">
        <w:rPr>
          <w:rFonts w:ascii="Angsana New" w:hAnsi="Angsana New"/>
          <w:sz w:val="32"/>
          <w:szCs w:val="32"/>
        </w:rPr>
        <w:t>1</w:t>
      </w:r>
      <w:r w:rsidRPr="00B33709">
        <w:rPr>
          <w:rFonts w:ascii="Angsana New" w:hAnsi="Angsana New"/>
          <w:sz w:val="32"/>
          <w:szCs w:val="32"/>
          <w:cs/>
        </w:rPr>
        <w:t>,</w:t>
      </w:r>
      <w:r w:rsidR="009717E6" w:rsidRPr="00B33709">
        <w:rPr>
          <w:rFonts w:ascii="Angsana New" w:hAnsi="Angsana New"/>
          <w:sz w:val="32"/>
          <w:szCs w:val="32"/>
        </w:rPr>
        <w:t>530</w:t>
      </w:r>
      <w:r w:rsidRPr="00B33709">
        <w:rPr>
          <w:rFonts w:ascii="Angsana New" w:hAnsi="Angsana New"/>
          <w:sz w:val="32"/>
          <w:szCs w:val="32"/>
          <w:cs/>
        </w:rPr>
        <w:t xml:space="preserve"> ล้านบาท (ส่วนของบริษัท : </w:t>
      </w:r>
      <w:r w:rsidR="009717E6" w:rsidRPr="00B33709">
        <w:rPr>
          <w:rFonts w:ascii="Angsana New" w:hAnsi="Angsana New"/>
          <w:sz w:val="32"/>
          <w:szCs w:val="32"/>
        </w:rPr>
        <w:t>1</w:t>
      </w:r>
      <w:r w:rsidRPr="00B33709">
        <w:rPr>
          <w:rFonts w:ascii="Angsana New" w:hAnsi="Angsana New"/>
          <w:sz w:val="32"/>
          <w:szCs w:val="32"/>
          <w:cs/>
        </w:rPr>
        <w:t>,</w:t>
      </w:r>
      <w:r w:rsidR="009717E6" w:rsidRPr="00B33709">
        <w:rPr>
          <w:rFonts w:ascii="Angsana New" w:hAnsi="Angsana New"/>
          <w:sz w:val="32"/>
          <w:szCs w:val="32"/>
        </w:rPr>
        <w:t>310</w:t>
      </w:r>
      <w:r w:rsidRPr="00B33709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08A63D12" w14:textId="0177E3A7" w:rsidR="00CA57B6" w:rsidRPr="00356CB4" w:rsidRDefault="00CA57B6" w:rsidP="00BC0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92D02CF" w14:textId="1C11908B" w:rsidR="009758BD" w:rsidRDefault="000128C2" w:rsidP="00BC00EE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pacing w:val="6"/>
          <w:sz w:val="32"/>
          <w:szCs w:val="32"/>
          <w:cs/>
        </w:rPr>
        <w:t>กลุ่ม</w:t>
      </w:r>
      <w:r w:rsidR="009758BD" w:rsidRPr="00B33709">
        <w:rPr>
          <w:rFonts w:ascii="Angsana New" w:hAnsi="Angsana New"/>
          <w:spacing w:val="6"/>
          <w:sz w:val="32"/>
          <w:szCs w:val="32"/>
          <w:cs/>
        </w:rPr>
        <w:t>บริษัทมีหนี้สินที่อาจเกิดขึ้นจากการที่ธนาคารออกหนังสือค้ำประกันสำหรับการปฏิบัติ</w:t>
      </w:r>
      <w:r w:rsidR="009758BD" w:rsidRPr="00B33709">
        <w:rPr>
          <w:rFonts w:ascii="Angsana New" w:hAnsi="Angsana New"/>
          <w:sz w:val="32"/>
          <w:szCs w:val="32"/>
          <w:cs/>
        </w:rPr>
        <w:t>ตามสัญญาและการใช้ไฟฟ้า พร้อมทั้งได้นำที่ดินบางส่วนพร้อมสิ่งปลูกสร้างของ</w:t>
      </w:r>
      <w:r w:rsidR="0001509F">
        <w:rPr>
          <w:rFonts w:ascii="Angsana New" w:hAnsi="Angsana New" w:hint="cs"/>
          <w:sz w:val="32"/>
          <w:szCs w:val="32"/>
          <w:cs/>
        </w:rPr>
        <w:t>กลุ่ม</w:t>
      </w:r>
      <w:r w:rsidR="009758BD" w:rsidRPr="00B33709">
        <w:rPr>
          <w:rFonts w:ascii="Angsana New" w:hAnsi="Angsana New"/>
          <w:sz w:val="32"/>
          <w:szCs w:val="32"/>
          <w:cs/>
        </w:rPr>
        <w:t>บริษัทไปเป็นหลักประกันหนังสือค้ำประกันดังกล่าว ดังต่อไปนี้</w:t>
      </w:r>
    </w:p>
    <w:p w14:paraId="5C4A30E0" w14:textId="77777777" w:rsidR="000C6ABD" w:rsidRPr="00356CB4" w:rsidRDefault="000C6ABD" w:rsidP="000C6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145" w:type="dxa"/>
        <w:tblInd w:w="855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35"/>
        <w:gridCol w:w="1854"/>
        <w:gridCol w:w="164"/>
        <w:gridCol w:w="2392"/>
      </w:tblGrid>
      <w:tr w:rsidR="00D03BC2" w:rsidRPr="00B33709" w14:paraId="72FCC6FE" w14:textId="77777777" w:rsidTr="00E20E28">
        <w:trPr>
          <w:cantSplit/>
        </w:trPr>
        <w:tc>
          <w:tcPr>
            <w:tcW w:w="3735" w:type="dxa"/>
          </w:tcPr>
          <w:p w14:paraId="6E57BB6B" w14:textId="77777777" w:rsidR="00D03BC2" w:rsidRPr="00B33709" w:rsidRDefault="00D03BC2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54" w:type="dxa"/>
          </w:tcPr>
          <w:p w14:paraId="36BDE904" w14:textId="77777777" w:rsidR="00D03BC2" w:rsidRPr="00B33709" w:rsidRDefault="00D03BC2" w:rsidP="00857376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2EA0FCB8" w14:textId="77777777" w:rsidR="00D03BC2" w:rsidRPr="00B33709" w:rsidRDefault="00D03BC2" w:rsidP="0085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92" w:type="dxa"/>
          </w:tcPr>
          <w:p w14:paraId="710BF682" w14:textId="77777777" w:rsidR="00D03BC2" w:rsidRPr="00B33709" w:rsidRDefault="00D03BC2" w:rsidP="00857376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</w:rPr>
              <w:t xml:space="preserve"> (หน่วย </w:t>
            </w: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:</w:t>
            </w:r>
            <w:r w:rsidRPr="00B3370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3BC2" w:rsidRPr="00B33709" w14:paraId="2F8AE46E" w14:textId="77777777" w:rsidTr="00E20E28">
        <w:trPr>
          <w:cantSplit/>
        </w:trPr>
        <w:tc>
          <w:tcPr>
            <w:tcW w:w="3735" w:type="dxa"/>
          </w:tcPr>
          <w:p w14:paraId="666B0285" w14:textId="77777777" w:rsidR="00D03BC2" w:rsidRPr="00B33709" w:rsidRDefault="00D03BC2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324C9916" w14:textId="77777777" w:rsidR="00D03BC2" w:rsidRPr="00B33709" w:rsidRDefault="00D03BC2" w:rsidP="00E20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3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64" w:type="dxa"/>
          </w:tcPr>
          <w:p w14:paraId="3F99A2A1" w14:textId="77777777" w:rsidR="00D03BC2" w:rsidRPr="00B33709" w:rsidRDefault="00D03BC2" w:rsidP="00E20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36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392" w:type="dxa"/>
            <w:tcBorders>
              <w:bottom w:val="single" w:sz="4" w:space="0" w:color="auto"/>
            </w:tcBorders>
          </w:tcPr>
          <w:p w14:paraId="0400D8D4" w14:textId="77777777" w:rsidR="00D03BC2" w:rsidRPr="00B33709" w:rsidRDefault="00D03BC2" w:rsidP="00E20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3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0465D4" w:rsidRPr="00B33709" w14:paraId="54ED0DB7" w14:textId="77777777" w:rsidTr="00E20E28">
        <w:trPr>
          <w:cantSplit/>
        </w:trPr>
        <w:tc>
          <w:tcPr>
            <w:tcW w:w="3735" w:type="dxa"/>
          </w:tcPr>
          <w:p w14:paraId="7E6A1843" w14:textId="7A0A165F" w:rsidR="000465D4" w:rsidRPr="00B33709" w:rsidRDefault="000465D4" w:rsidP="000465D4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3370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หนี้สินที่อาจเกิดขึ้นจากการค้ำประกัน</w:t>
            </w:r>
          </w:p>
        </w:tc>
        <w:tc>
          <w:tcPr>
            <w:tcW w:w="1854" w:type="dxa"/>
          </w:tcPr>
          <w:p w14:paraId="4731CD68" w14:textId="6E455C30" w:rsidR="000465D4" w:rsidRPr="00B33709" w:rsidRDefault="000465D4" w:rsidP="00E2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</w:rPr>
              <w:t>266,316</w:t>
            </w:r>
          </w:p>
        </w:tc>
        <w:tc>
          <w:tcPr>
            <w:tcW w:w="164" w:type="dxa"/>
          </w:tcPr>
          <w:p w14:paraId="5CA1ED6A" w14:textId="77777777" w:rsidR="000465D4" w:rsidRPr="00B33709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92" w:type="dxa"/>
          </w:tcPr>
          <w:p w14:paraId="4B1DE528" w14:textId="75EE7FAA" w:rsidR="000465D4" w:rsidRPr="00B33709" w:rsidRDefault="000465D4" w:rsidP="00E2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B33709">
              <w:rPr>
                <w:rFonts w:ascii="Angsana New" w:hAnsi="Angsana New"/>
                <w:sz w:val="32"/>
                <w:szCs w:val="32"/>
              </w:rPr>
              <w:t>197,463</w:t>
            </w:r>
          </w:p>
        </w:tc>
      </w:tr>
    </w:tbl>
    <w:p w14:paraId="1A6C1720" w14:textId="77777777" w:rsidR="00C03A41" w:rsidRPr="00356CB4" w:rsidRDefault="00C03A41" w:rsidP="00C03A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988326E" w14:textId="4C8B6344" w:rsidR="009758BD" w:rsidRPr="00B33709" w:rsidRDefault="009758BD" w:rsidP="00BC00EE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573E" w:rsidRPr="00B33709">
        <w:rPr>
          <w:rFonts w:ascii="Angsana New" w:hAnsi="Angsana New"/>
          <w:sz w:val="32"/>
          <w:szCs w:val="32"/>
        </w:rPr>
        <w:t>31</w:t>
      </w:r>
      <w:r w:rsidR="00855AB8" w:rsidRPr="00B33709">
        <w:rPr>
          <w:rFonts w:ascii="Angsana New" w:hAnsi="Angsana New"/>
          <w:sz w:val="32"/>
          <w:szCs w:val="32"/>
          <w:cs/>
        </w:rPr>
        <w:t xml:space="preserve"> มีนาคม </w:t>
      </w:r>
      <w:r w:rsidR="00C0573E" w:rsidRPr="00B33709">
        <w:rPr>
          <w:rFonts w:ascii="Angsana New" w:hAnsi="Angsana New"/>
          <w:sz w:val="32"/>
          <w:szCs w:val="32"/>
        </w:rPr>
        <w:t>2563</w:t>
      </w:r>
      <w:r w:rsidR="00855AB8" w:rsidRPr="00B33709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Pr="00B33709">
        <w:rPr>
          <w:rFonts w:ascii="Angsana New" w:hAnsi="Angsana New"/>
          <w:sz w:val="32"/>
          <w:szCs w:val="32"/>
        </w:rPr>
        <w:t xml:space="preserve">31 </w:t>
      </w:r>
      <w:r w:rsidRPr="00B3370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33709">
        <w:rPr>
          <w:rFonts w:ascii="Angsana New" w:hAnsi="Angsana New"/>
          <w:sz w:val="32"/>
          <w:szCs w:val="32"/>
        </w:rPr>
        <w:t>2562</w:t>
      </w:r>
      <w:r w:rsidRPr="00B33709">
        <w:rPr>
          <w:rFonts w:ascii="Angsana New" w:hAnsi="Angsana New"/>
          <w:sz w:val="32"/>
          <w:szCs w:val="32"/>
          <w:cs/>
        </w:rPr>
        <w:t xml:space="preserve"> กลุ่มบริษัทมีวงเงินสินเชื่อ ดังต่อไปนี้</w:t>
      </w:r>
    </w:p>
    <w:p w14:paraId="390381AD" w14:textId="77777777" w:rsidR="009758BD" w:rsidRPr="00B33709" w:rsidRDefault="009758BD" w:rsidP="00975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993"/>
        </w:tabs>
        <w:spacing w:line="240" w:lineRule="auto"/>
        <w:ind w:left="450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367" w:type="dxa"/>
        <w:tblInd w:w="864" w:type="dxa"/>
        <w:tblLayout w:type="fixed"/>
        <w:tblLook w:val="0000" w:firstRow="0" w:lastRow="0" w:firstColumn="0" w:lastColumn="0" w:noHBand="0" w:noVBand="0"/>
      </w:tblPr>
      <w:tblGrid>
        <w:gridCol w:w="2268"/>
        <w:gridCol w:w="6"/>
        <w:gridCol w:w="579"/>
        <w:gridCol w:w="9"/>
        <w:gridCol w:w="900"/>
        <w:gridCol w:w="9"/>
        <w:gridCol w:w="1035"/>
        <w:gridCol w:w="810"/>
        <w:gridCol w:w="6"/>
        <w:gridCol w:w="894"/>
        <w:gridCol w:w="999"/>
        <w:gridCol w:w="846"/>
        <w:gridCol w:w="6"/>
      </w:tblGrid>
      <w:tr w:rsidR="008B4336" w:rsidRPr="00356CB4" w14:paraId="49254833" w14:textId="77777777" w:rsidTr="00FC03B9">
        <w:trPr>
          <w:cantSplit/>
          <w:trHeight w:val="279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48EE772" w14:textId="77777777" w:rsidR="008B4336" w:rsidRPr="00356CB4" w:rsidRDefault="008B4336" w:rsidP="00FC03B9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0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1FB60" w14:textId="77777777" w:rsidR="008B4336" w:rsidRPr="00356CB4" w:rsidRDefault="008B4336" w:rsidP="00FC03B9">
            <w:pPr>
              <w:spacing w:line="240" w:lineRule="auto"/>
              <w:ind w:left="993" w:right="-21" w:hanging="567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B4336" w:rsidRPr="00356CB4" w14:paraId="4097CE10" w14:textId="77777777" w:rsidTr="00FC03B9">
        <w:trPr>
          <w:cantSplit/>
          <w:trHeight w:val="279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64F9A74" w14:textId="77777777" w:rsidR="008B4336" w:rsidRPr="00356CB4" w:rsidRDefault="008B4336" w:rsidP="00FC03B9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0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52A63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B4336" w:rsidRPr="00356CB4" w14:paraId="01136E59" w14:textId="77777777" w:rsidTr="00FC03B9">
        <w:trPr>
          <w:cantSplit/>
          <w:trHeight w:val="243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AC91B33" w14:textId="77777777" w:rsidR="008B4336" w:rsidRPr="00356CB4" w:rsidRDefault="008B4336" w:rsidP="00FC03B9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52FC5" w14:textId="77777777" w:rsidR="008B4336" w:rsidRPr="00356CB4" w:rsidRDefault="008B4336" w:rsidP="00FC03B9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73E8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มีนาคม </w:t>
            </w:r>
            <w:r w:rsidRPr="00356CB4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4EDF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356CB4"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</w:tr>
      <w:tr w:rsidR="008B4336" w:rsidRPr="00356CB4" w14:paraId="01F910C4" w14:textId="77777777" w:rsidTr="000C233E">
        <w:trPr>
          <w:gridAfter w:val="1"/>
          <w:wAfter w:w="6" w:type="dxa"/>
          <w:cantSplit/>
          <w:trHeight w:val="288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</w:tcBorders>
          </w:tcPr>
          <w:p w14:paraId="617CFBAF" w14:textId="77777777" w:rsidR="008B4336" w:rsidRPr="00356CB4" w:rsidRDefault="008B4336" w:rsidP="00FC03B9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60FD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สกุล</w:t>
            </w:r>
          </w:p>
          <w:p w14:paraId="5F2584E1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783B4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473473AC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ทั้งสิ้น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5AD0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2016A26D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1E04E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08E6C65D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8FD7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7F1EEB77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ทั้งสิ้น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358E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00DF7636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ใช้ไป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9F21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39D38098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คงเหลือ</w:t>
            </w:r>
          </w:p>
        </w:tc>
      </w:tr>
      <w:tr w:rsidR="008B4336" w:rsidRPr="00356CB4" w14:paraId="74BF241E" w14:textId="77777777" w:rsidTr="000C233E">
        <w:trPr>
          <w:gridAfter w:val="1"/>
          <w:wAfter w:w="6" w:type="dxa"/>
          <w:trHeight w:val="171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B04DA36" w14:textId="77777777" w:rsidR="008B4336" w:rsidRPr="00356CB4" w:rsidRDefault="008B4336" w:rsidP="00FC03B9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56CB4">
              <w:rPr>
                <w:rFonts w:ascii="Angsana New" w:hAnsi="Angsana New" w:cs="Angsana New"/>
                <w:color w:val="auto"/>
                <w:cs/>
              </w:rPr>
              <w:t>หนังสือค้ำประกัน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2D80" w14:textId="77777777" w:rsidR="008B4336" w:rsidRPr="00356CB4" w:rsidRDefault="008B4336" w:rsidP="00FC0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C256DA" w14:textId="77777777" w:rsidR="008B4336" w:rsidRPr="000C233E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0C233E">
              <w:rPr>
                <w:rFonts w:ascii="Angsana New" w:hAnsi="Angsana New"/>
                <w:sz w:val="28"/>
                <w:szCs w:val="28"/>
              </w:rPr>
              <w:t>747,290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AAA62" w14:textId="73A6C1BF" w:rsidR="008B4336" w:rsidRPr="000C233E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0C23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233E">
              <w:rPr>
                <w:rFonts w:ascii="Angsana New" w:hAnsi="Angsana New"/>
                <w:sz w:val="28"/>
                <w:szCs w:val="28"/>
              </w:rPr>
              <w:t>266,316</w:t>
            </w:r>
            <w:r w:rsidRPr="000C23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B74C7E" w14:textId="77777777" w:rsidR="008B4336" w:rsidRPr="000C233E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C233E">
              <w:rPr>
                <w:rFonts w:ascii="Angsana New" w:hAnsi="Angsana New"/>
                <w:sz w:val="28"/>
                <w:szCs w:val="28"/>
                <w:lang w:val="en-GB"/>
              </w:rPr>
              <w:t>480,974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E3DEA" w14:textId="77777777" w:rsidR="008B4336" w:rsidRPr="000C233E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0C233E">
              <w:rPr>
                <w:rFonts w:ascii="Angsana New" w:hAnsi="Angsana New"/>
                <w:sz w:val="28"/>
                <w:szCs w:val="28"/>
              </w:rPr>
              <w:t>741,325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29A0012" w14:textId="77777777" w:rsidR="008B4336" w:rsidRPr="000C233E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0C23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233E">
              <w:rPr>
                <w:rFonts w:ascii="Angsana New" w:hAnsi="Angsana New"/>
                <w:sz w:val="28"/>
                <w:szCs w:val="28"/>
              </w:rPr>
              <w:t>312,998</w:t>
            </w:r>
            <w:r w:rsidRPr="000C23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9015FA5" w14:textId="77777777" w:rsidR="008B4336" w:rsidRPr="000C233E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0C233E">
              <w:rPr>
                <w:rFonts w:ascii="Angsana New" w:hAnsi="Angsana New"/>
                <w:sz w:val="28"/>
                <w:szCs w:val="28"/>
              </w:rPr>
              <w:t>428,327</w:t>
            </w:r>
          </w:p>
        </w:tc>
      </w:tr>
      <w:tr w:rsidR="008B4336" w:rsidRPr="00356CB4" w14:paraId="2EDC618E" w14:textId="77777777" w:rsidTr="000C233E">
        <w:trPr>
          <w:gridAfter w:val="1"/>
          <w:wAfter w:w="6" w:type="dxa"/>
          <w:trHeight w:val="287"/>
        </w:trPr>
        <w:tc>
          <w:tcPr>
            <w:tcW w:w="2274" w:type="dxa"/>
            <w:gridSpan w:val="2"/>
            <w:tcBorders>
              <w:top w:val="nil"/>
              <w:left w:val="nil"/>
              <w:bottom w:val="nil"/>
            </w:tcBorders>
          </w:tcPr>
          <w:p w14:paraId="63D9884F" w14:textId="77777777" w:rsidR="008B4336" w:rsidRPr="00356CB4" w:rsidRDefault="008B4336" w:rsidP="00FC03B9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56CB4">
              <w:rPr>
                <w:rFonts w:ascii="Angsana New" w:hAnsi="Angsana New" w:cs="Angsana New"/>
                <w:color w:val="auto"/>
                <w:cs/>
              </w:rPr>
              <w:t>วงเงินเบิกเกินบัญชีและอื่นๆ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F30D1" w14:textId="77777777" w:rsidR="008B4336" w:rsidRPr="00356CB4" w:rsidRDefault="008B4336" w:rsidP="00FC0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108DE8" w14:textId="77777777" w:rsidR="008B4336" w:rsidRPr="000C233E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0C233E">
              <w:rPr>
                <w:rFonts w:ascii="Angsana New" w:hAnsi="Angsana New"/>
                <w:sz w:val="28"/>
                <w:szCs w:val="28"/>
              </w:rPr>
              <w:t>2,054,958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0B7CD" w14:textId="77777777" w:rsidR="008B4336" w:rsidRPr="000C233E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0C23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233E">
              <w:rPr>
                <w:rFonts w:ascii="Angsana New" w:hAnsi="Angsana New"/>
                <w:sz w:val="28"/>
                <w:szCs w:val="28"/>
              </w:rPr>
              <w:t>2,017,319</w:t>
            </w:r>
            <w:r w:rsidRPr="000C23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3807FE" w14:textId="77777777" w:rsidR="008B4336" w:rsidRPr="00356CB4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lang w:val="en-GB"/>
              </w:rPr>
              <w:t>37,639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770EA" w14:textId="77777777" w:rsidR="008B4336" w:rsidRPr="000C233E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0C233E">
              <w:rPr>
                <w:rFonts w:ascii="Angsana New" w:hAnsi="Angsana New"/>
                <w:sz w:val="28"/>
                <w:szCs w:val="28"/>
              </w:rPr>
              <w:t>2,038,000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4D3B273" w14:textId="77777777" w:rsidR="008B4336" w:rsidRPr="000C233E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0C23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233E">
              <w:rPr>
                <w:rFonts w:ascii="Angsana New" w:hAnsi="Angsana New"/>
                <w:sz w:val="28"/>
                <w:szCs w:val="28"/>
              </w:rPr>
              <w:t>2,000,663</w:t>
            </w:r>
            <w:r w:rsidRPr="000C23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871BFEB" w14:textId="77777777" w:rsidR="008B4336" w:rsidRPr="000C233E" w:rsidRDefault="008B4336" w:rsidP="000C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0C233E">
              <w:rPr>
                <w:rFonts w:ascii="Angsana New" w:hAnsi="Angsana New"/>
                <w:sz w:val="28"/>
                <w:szCs w:val="28"/>
              </w:rPr>
              <w:t>37,337</w:t>
            </w:r>
          </w:p>
        </w:tc>
      </w:tr>
      <w:tr w:rsidR="000C6ABD" w:rsidRPr="00356CB4" w14:paraId="6A32D1B7" w14:textId="77777777" w:rsidTr="00FC03B9">
        <w:trPr>
          <w:cantSplit/>
          <w:trHeight w:val="279"/>
        </w:trPr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6911A84B" w14:textId="77777777" w:rsidR="000C6ABD" w:rsidRPr="000C233E" w:rsidRDefault="000C6ABD" w:rsidP="000C233E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0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23A48" w14:textId="77777777" w:rsidR="000C6ABD" w:rsidRPr="00356CB4" w:rsidRDefault="000C6ABD" w:rsidP="00FC03B9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2F39" w:rsidRPr="00356CB4" w14:paraId="293903D2" w14:textId="77777777" w:rsidTr="00FC03B9">
        <w:trPr>
          <w:cantSplit/>
          <w:trHeight w:val="279"/>
        </w:trPr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5A53556D" w14:textId="77777777" w:rsidR="007D2F39" w:rsidRPr="000C233E" w:rsidRDefault="007D2F39" w:rsidP="000C233E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0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126C4" w14:textId="77777777" w:rsidR="007D2F39" w:rsidRPr="00356CB4" w:rsidRDefault="007D2F39" w:rsidP="00FC03B9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4336" w:rsidRPr="00356CB4" w14:paraId="0F3F16D0" w14:textId="77777777" w:rsidTr="00FC03B9">
        <w:trPr>
          <w:cantSplit/>
          <w:trHeight w:val="279"/>
        </w:trPr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50826432" w14:textId="77777777" w:rsidR="008B4336" w:rsidRPr="000C233E" w:rsidRDefault="008B4336" w:rsidP="000C233E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0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ABCF0" w14:textId="77777777" w:rsidR="008B4336" w:rsidRPr="00356CB4" w:rsidRDefault="008B4336" w:rsidP="00FC03B9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B4336" w:rsidRPr="00356CB4" w14:paraId="201D43E9" w14:textId="77777777" w:rsidTr="00FC03B9">
        <w:trPr>
          <w:cantSplit/>
          <w:trHeight w:val="279"/>
        </w:trPr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025AD1F4" w14:textId="77777777" w:rsidR="008B4336" w:rsidRPr="00356CB4" w:rsidRDefault="008B4336" w:rsidP="00FC03B9">
            <w:pPr>
              <w:spacing w:line="240" w:lineRule="auto"/>
              <w:ind w:left="72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2D71" w14:textId="77777777" w:rsidR="008B4336" w:rsidRPr="00356CB4" w:rsidRDefault="008B4336" w:rsidP="007D2F3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8B4336" w:rsidRPr="00356CB4" w14:paraId="426CB2E4" w14:textId="77777777" w:rsidTr="00FC03B9">
        <w:trPr>
          <w:cantSplit/>
          <w:trHeight w:val="243"/>
        </w:trPr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1DC315CB" w14:textId="77777777" w:rsidR="008B4336" w:rsidRPr="00356CB4" w:rsidRDefault="008B4336" w:rsidP="00FC03B9">
            <w:pPr>
              <w:spacing w:line="240" w:lineRule="auto"/>
              <w:ind w:left="72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7BF8C" w14:textId="77777777" w:rsidR="008B4336" w:rsidRPr="00356CB4" w:rsidRDefault="008B4336" w:rsidP="00FC03B9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C3D8A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มีนาคม </w:t>
            </w:r>
            <w:r w:rsidRPr="00356CB4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D59C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356CB4"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</w:tr>
      <w:tr w:rsidR="008B4336" w:rsidRPr="00356CB4" w14:paraId="7B4898C9" w14:textId="77777777" w:rsidTr="000C233E">
        <w:trPr>
          <w:gridAfter w:val="1"/>
          <w:wAfter w:w="6" w:type="dxa"/>
          <w:cantSplit/>
          <w:trHeight w:val="288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5F1799E9" w14:textId="77777777" w:rsidR="008B4336" w:rsidRPr="00356CB4" w:rsidRDefault="008B4336" w:rsidP="00FC03B9">
            <w:pPr>
              <w:spacing w:line="240" w:lineRule="auto"/>
              <w:ind w:left="72" w:right="-86" w:firstLine="3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6B9E" w14:textId="77777777" w:rsidR="008B4336" w:rsidRPr="00356CB4" w:rsidRDefault="008B4336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5C6C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1B7774C7" w14:textId="77777777" w:rsidR="008B4336" w:rsidRPr="00356CB4" w:rsidRDefault="008B4336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ทั้งสิ้น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AC17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1721D83B" w14:textId="77777777" w:rsidR="008B4336" w:rsidRPr="00356CB4" w:rsidRDefault="008B4336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11C2A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76522ABB" w14:textId="77777777" w:rsidR="008B4336" w:rsidRPr="00356CB4" w:rsidRDefault="008B4336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3FF8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7428E6A1" w14:textId="77777777" w:rsidR="008B4336" w:rsidRPr="00356CB4" w:rsidRDefault="008B4336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ทั้งสิ้น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B103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7AA7AA1C" w14:textId="77777777" w:rsidR="008B4336" w:rsidRPr="00356CB4" w:rsidRDefault="008B4336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ใช้ไป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F534" w14:textId="77777777" w:rsidR="008B4336" w:rsidRPr="00356CB4" w:rsidRDefault="008B4336" w:rsidP="00FC03B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วงเงิน</w:t>
            </w:r>
          </w:p>
          <w:p w14:paraId="6A0C7746" w14:textId="77777777" w:rsidR="008B4336" w:rsidRPr="00356CB4" w:rsidRDefault="008B4336" w:rsidP="00FC0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คงเหลือ</w:t>
            </w:r>
          </w:p>
        </w:tc>
      </w:tr>
      <w:tr w:rsidR="008B4336" w:rsidRPr="00356CB4" w14:paraId="4BDFEE1D" w14:textId="77777777" w:rsidTr="000C233E">
        <w:trPr>
          <w:gridAfter w:val="1"/>
          <w:wAfter w:w="6" w:type="dxa"/>
          <w:trHeight w:val="171"/>
        </w:trPr>
        <w:tc>
          <w:tcPr>
            <w:tcW w:w="2268" w:type="dxa"/>
            <w:tcBorders>
              <w:top w:val="nil"/>
              <w:left w:val="nil"/>
              <w:bottom w:val="nil"/>
            </w:tcBorders>
            <w:vAlign w:val="bottom"/>
          </w:tcPr>
          <w:p w14:paraId="2B1A477D" w14:textId="77777777" w:rsidR="008B4336" w:rsidRPr="00356CB4" w:rsidRDefault="008B4336" w:rsidP="00FC03B9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56CB4">
              <w:rPr>
                <w:rFonts w:ascii="Angsana New" w:hAnsi="Angsana New" w:cs="Angsana New"/>
                <w:color w:val="auto"/>
                <w:cs/>
              </w:rPr>
              <w:t>หนังสือค้ำประกัน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529D" w14:textId="77777777" w:rsidR="008B4336" w:rsidRPr="00356CB4" w:rsidRDefault="008B4336" w:rsidP="00FC0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AF2075" w14:textId="77777777" w:rsidR="008B4336" w:rsidRPr="00356CB4" w:rsidRDefault="008B433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356CB4">
              <w:rPr>
                <w:rFonts w:ascii="Angsana New" w:hAnsi="Angsana New"/>
                <w:sz w:val="28"/>
                <w:szCs w:val="28"/>
              </w:rPr>
              <w:t>408,000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B7D1707" w14:textId="000A5DF9" w:rsidR="008B4336" w:rsidRPr="00200DA8" w:rsidRDefault="008B433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200DA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717E6" w:rsidRPr="00200DA8">
              <w:rPr>
                <w:rFonts w:ascii="Angsana New" w:hAnsi="Angsana New"/>
                <w:sz w:val="28"/>
                <w:szCs w:val="28"/>
              </w:rPr>
              <w:t>197</w:t>
            </w:r>
            <w:r w:rsidRPr="00200DA8">
              <w:rPr>
                <w:rFonts w:ascii="Angsana New" w:hAnsi="Angsana New"/>
                <w:sz w:val="28"/>
                <w:szCs w:val="28"/>
              </w:rPr>
              <w:t>,463</w:t>
            </w:r>
            <w:r w:rsidRPr="00200DA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E917F2" w14:textId="6CF4DF0F" w:rsidR="008B4336" w:rsidRPr="00200DA8" w:rsidRDefault="009717E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0DA8">
              <w:rPr>
                <w:rFonts w:ascii="Angsana New" w:hAnsi="Angsana New"/>
                <w:sz w:val="28"/>
                <w:szCs w:val="28"/>
                <w:lang w:val="en-GB"/>
              </w:rPr>
              <w:t>210</w:t>
            </w:r>
            <w:r w:rsidR="008B4336" w:rsidRPr="00200DA8">
              <w:rPr>
                <w:rFonts w:ascii="Angsana New" w:hAnsi="Angsana New"/>
                <w:sz w:val="28"/>
                <w:szCs w:val="28"/>
                <w:lang w:val="en-GB"/>
              </w:rPr>
              <w:t>,537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885CB" w14:textId="77777777" w:rsidR="008B4336" w:rsidRPr="00200DA8" w:rsidRDefault="008B433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200DA8">
              <w:rPr>
                <w:rFonts w:ascii="Angsana New" w:hAnsi="Angsana New"/>
                <w:sz w:val="28"/>
                <w:szCs w:val="28"/>
              </w:rPr>
              <w:t>408,000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6417F48" w14:textId="77777777" w:rsidR="008B4336" w:rsidRPr="00200DA8" w:rsidRDefault="008B433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200DA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00DA8">
              <w:rPr>
                <w:rFonts w:ascii="Angsana New" w:hAnsi="Angsana New"/>
                <w:sz w:val="28"/>
                <w:szCs w:val="28"/>
              </w:rPr>
              <w:t>250,182</w:t>
            </w:r>
            <w:r w:rsidRPr="00200DA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9BCD263" w14:textId="77777777" w:rsidR="008B4336" w:rsidRPr="00200DA8" w:rsidRDefault="008B433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200DA8">
              <w:rPr>
                <w:rFonts w:ascii="Angsana New" w:hAnsi="Angsana New"/>
                <w:sz w:val="28"/>
                <w:szCs w:val="28"/>
              </w:rPr>
              <w:t>157,818</w:t>
            </w:r>
          </w:p>
        </w:tc>
      </w:tr>
      <w:tr w:rsidR="008B4336" w:rsidRPr="00356CB4" w14:paraId="51370419" w14:textId="77777777" w:rsidTr="000C233E">
        <w:trPr>
          <w:gridAfter w:val="1"/>
          <w:wAfter w:w="6" w:type="dxa"/>
          <w:trHeight w:val="28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68BEB9AE" w14:textId="77777777" w:rsidR="008B4336" w:rsidRPr="00356CB4" w:rsidRDefault="008B4336" w:rsidP="00FC03B9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56CB4">
              <w:rPr>
                <w:rFonts w:ascii="Angsana New" w:hAnsi="Angsana New" w:cs="Angsana New"/>
                <w:color w:val="auto"/>
                <w:cs/>
              </w:rPr>
              <w:t>วงเงินเบิกเกินบัญชีและอื่นๆ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63EAB" w14:textId="77777777" w:rsidR="008B4336" w:rsidRPr="00356CB4" w:rsidRDefault="008B4336" w:rsidP="00FC0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56CB4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F2CFE" w14:textId="77777777" w:rsidR="008B4336" w:rsidRPr="00356CB4" w:rsidRDefault="008B433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356CB4">
              <w:rPr>
                <w:rFonts w:ascii="Angsana New" w:hAnsi="Angsana New"/>
                <w:sz w:val="28"/>
                <w:szCs w:val="28"/>
              </w:rPr>
              <w:t>1,027,958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66DE451" w14:textId="0A5ACE9F" w:rsidR="008B4336" w:rsidRPr="00200DA8" w:rsidRDefault="008B433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200DA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717E6" w:rsidRPr="00200DA8">
              <w:rPr>
                <w:rFonts w:ascii="Angsana New" w:hAnsi="Angsana New"/>
                <w:sz w:val="28"/>
                <w:szCs w:val="28"/>
              </w:rPr>
              <w:t>1</w:t>
            </w:r>
            <w:r w:rsidRPr="00200DA8">
              <w:rPr>
                <w:rFonts w:ascii="Angsana New" w:hAnsi="Angsana New"/>
                <w:sz w:val="28"/>
                <w:szCs w:val="28"/>
              </w:rPr>
              <w:t>,015,556</w:t>
            </w:r>
            <w:r w:rsidRPr="00200DA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DCBB50" w14:textId="77777777" w:rsidR="008B4336" w:rsidRPr="00200DA8" w:rsidRDefault="008B433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00DA8">
              <w:rPr>
                <w:rFonts w:ascii="Angsana New" w:hAnsi="Angsana New"/>
                <w:sz w:val="28"/>
                <w:szCs w:val="28"/>
                <w:lang w:val="en-GB"/>
              </w:rPr>
              <w:t>12,402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AB544" w14:textId="77777777" w:rsidR="008B4336" w:rsidRPr="00200DA8" w:rsidRDefault="008B433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200DA8">
              <w:rPr>
                <w:rFonts w:ascii="Angsana New" w:hAnsi="Angsana New"/>
                <w:sz w:val="28"/>
                <w:szCs w:val="28"/>
              </w:rPr>
              <w:t>1,011,000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8D8DD4D" w14:textId="77777777" w:rsidR="008B4336" w:rsidRPr="00200DA8" w:rsidRDefault="008B433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200DA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00DA8">
              <w:rPr>
                <w:rFonts w:ascii="Angsana New" w:hAnsi="Angsana New"/>
                <w:sz w:val="28"/>
                <w:szCs w:val="28"/>
              </w:rPr>
              <w:t>995,466</w:t>
            </w:r>
            <w:r w:rsidRPr="00200DA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2AEA685" w14:textId="77777777" w:rsidR="008B4336" w:rsidRPr="00200DA8" w:rsidRDefault="008B4336" w:rsidP="0020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200DA8">
              <w:rPr>
                <w:rFonts w:ascii="Angsana New" w:hAnsi="Angsana New"/>
                <w:sz w:val="28"/>
                <w:szCs w:val="28"/>
              </w:rPr>
              <w:t>15,534</w:t>
            </w:r>
          </w:p>
        </w:tc>
      </w:tr>
    </w:tbl>
    <w:p w14:paraId="525C798F" w14:textId="77777777" w:rsidR="009758BD" w:rsidRPr="00B33709" w:rsidRDefault="009758BD" w:rsidP="009758BD">
      <w:pPr>
        <w:tabs>
          <w:tab w:val="clear" w:pos="227"/>
          <w:tab w:val="clear" w:pos="454"/>
          <w:tab w:val="clear" w:pos="907"/>
          <w:tab w:val="clear" w:pos="5387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p w14:paraId="40B03F09" w14:textId="47E9282E" w:rsidR="009758BD" w:rsidRPr="00B33709" w:rsidRDefault="009758BD" w:rsidP="00BC00EE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บริษัทมีภาระผูกพันจากการออกหนังสือค้ำประกัน (</w:t>
      </w:r>
      <w:r w:rsidRPr="00B33709">
        <w:rPr>
          <w:rFonts w:ascii="Angsana New" w:hAnsi="Angsana New"/>
          <w:sz w:val="32"/>
          <w:szCs w:val="32"/>
        </w:rPr>
        <w:t>Letter of credit</w:t>
      </w:r>
      <w:r w:rsidRPr="00B33709">
        <w:rPr>
          <w:rFonts w:ascii="Angsana New" w:hAnsi="Angsana New"/>
          <w:sz w:val="32"/>
          <w:szCs w:val="32"/>
          <w:cs/>
        </w:rPr>
        <w:t>) กับธนาคารแห่งหนึ่งร่วมกับ</w:t>
      </w:r>
      <w:r w:rsidRPr="00B33709">
        <w:rPr>
          <w:rFonts w:ascii="Angsana New" w:hAnsi="Angsana New"/>
          <w:spacing w:val="2"/>
          <w:sz w:val="32"/>
          <w:szCs w:val="32"/>
          <w:cs/>
        </w:rPr>
        <w:t xml:space="preserve">บริษัทที่เกี่ยวข้องกันจำนวน </w:t>
      </w:r>
      <w:r w:rsidR="00AC5E82" w:rsidRPr="00B33709">
        <w:rPr>
          <w:rFonts w:ascii="Angsana New" w:hAnsi="Angsana New"/>
          <w:spacing w:val="2"/>
          <w:sz w:val="32"/>
          <w:szCs w:val="32"/>
        </w:rPr>
        <w:t>5</w:t>
      </w:r>
      <w:r w:rsidR="00AC5E82" w:rsidRPr="00B33709">
        <w:rPr>
          <w:rFonts w:ascii="Angsana New" w:hAnsi="Angsana New"/>
          <w:spacing w:val="2"/>
          <w:sz w:val="32"/>
          <w:szCs w:val="32"/>
          <w:cs/>
        </w:rPr>
        <w:t>.</w:t>
      </w:r>
      <w:r w:rsidR="00AC5E82" w:rsidRPr="00B33709">
        <w:rPr>
          <w:rFonts w:ascii="Angsana New" w:hAnsi="Angsana New"/>
          <w:spacing w:val="2"/>
          <w:sz w:val="32"/>
          <w:szCs w:val="32"/>
        </w:rPr>
        <w:t>83</w:t>
      </w:r>
      <w:r w:rsidRPr="00B33709">
        <w:rPr>
          <w:rFonts w:ascii="Angsana New" w:hAnsi="Angsana New"/>
          <w:spacing w:val="2"/>
          <w:sz w:val="32"/>
          <w:szCs w:val="32"/>
          <w:cs/>
        </w:rPr>
        <w:t xml:space="preserve"> ล้านเหรียญสหรัฐ เพื่อค้ำประกันวงเงินสินเชื่อของ</w:t>
      </w:r>
      <w:r w:rsidRPr="00B33709">
        <w:rPr>
          <w:rFonts w:ascii="Angsana New" w:hAnsi="Angsana New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446F1F2D" w14:textId="5867924C" w:rsidR="009758BD" w:rsidRPr="00B33709" w:rsidRDefault="009758BD" w:rsidP="00975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760BD231" w14:textId="7A494ED1" w:rsidR="009758BD" w:rsidRPr="00B33709" w:rsidRDefault="009758BD" w:rsidP="00BC00EE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</w:rPr>
        <w:t>กลุ่มบริษัทมีภาระผูกพันในการจ่ายชำระค่า</w:t>
      </w:r>
      <w:r w:rsidR="005C527E">
        <w:rPr>
          <w:rFonts w:ascii="Angsana New" w:hAnsi="Angsana New" w:hint="cs"/>
          <w:sz w:val="32"/>
          <w:szCs w:val="32"/>
          <w:cs/>
        </w:rPr>
        <w:t>บริการ</w:t>
      </w:r>
      <w:r w:rsidRPr="00B33709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3E8BA1A1" w14:textId="77777777" w:rsidR="009758BD" w:rsidRPr="00B33709" w:rsidRDefault="009758BD" w:rsidP="009758BD">
      <w:pPr>
        <w:pStyle w:val="ListParagraph"/>
        <w:spacing w:line="240" w:lineRule="auto"/>
        <w:ind w:left="993"/>
        <w:jc w:val="thaiDistribute"/>
        <w:rPr>
          <w:rFonts w:ascii="Angsana New" w:hAnsi="Angsana New"/>
          <w:sz w:val="16"/>
          <w:szCs w:val="16"/>
        </w:rPr>
      </w:pPr>
      <w:bookmarkStart w:id="8" w:name="_Hlk507250541"/>
    </w:p>
    <w:tbl>
      <w:tblPr>
        <w:tblW w:w="8217" w:type="dxa"/>
        <w:tblInd w:w="864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909"/>
        <w:gridCol w:w="1167"/>
        <w:gridCol w:w="154"/>
        <w:gridCol w:w="1503"/>
        <w:gridCol w:w="117"/>
        <w:gridCol w:w="2367"/>
      </w:tblGrid>
      <w:tr w:rsidR="00651149" w:rsidRPr="00B33709" w14:paraId="3ABDE62F" w14:textId="77777777" w:rsidTr="003D310B">
        <w:trPr>
          <w:cantSplit/>
        </w:trPr>
        <w:tc>
          <w:tcPr>
            <w:tcW w:w="290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DC472D6" w14:textId="77777777" w:rsidR="009758BD" w:rsidRPr="00B33709" w:rsidRDefault="009758BD" w:rsidP="00671A5C">
            <w:pPr>
              <w:spacing w:line="240" w:lineRule="auto"/>
              <w:ind w:left="277" w:hanging="2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762AF2" w14:textId="77777777" w:rsidR="009758BD" w:rsidRPr="00B33709" w:rsidRDefault="009758BD" w:rsidP="00BD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สกุลเงิน</w:t>
            </w:r>
          </w:p>
        </w:tc>
        <w:tc>
          <w:tcPr>
            <w:tcW w:w="154" w:type="dxa"/>
          </w:tcPr>
          <w:p w14:paraId="045A7064" w14:textId="77777777" w:rsidR="009758BD" w:rsidRPr="00B33709" w:rsidRDefault="009758BD" w:rsidP="00BD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966414" w14:textId="77777777" w:rsidR="009758BD" w:rsidRPr="00B33709" w:rsidRDefault="009758BD" w:rsidP="00BD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17" w:type="dxa"/>
          </w:tcPr>
          <w:p w14:paraId="508A0C23" w14:textId="77777777" w:rsidR="009758BD" w:rsidRPr="00B33709" w:rsidRDefault="009758BD" w:rsidP="00BD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006F62" w14:textId="77777777" w:rsidR="009758BD" w:rsidRPr="00B33709" w:rsidRDefault="009758BD" w:rsidP="00BD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bookmarkEnd w:id="8"/>
      <w:tr w:rsidR="00651149" w:rsidRPr="00B33709" w14:paraId="74A4BDC3" w14:textId="77777777" w:rsidTr="003D310B">
        <w:trPr>
          <w:cantSplit/>
          <w:trHeight w:val="80"/>
        </w:trPr>
        <w:tc>
          <w:tcPr>
            <w:tcW w:w="2909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633C169" w14:textId="71F6EFBC" w:rsidR="009758BD" w:rsidRPr="00B33709" w:rsidRDefault="00ED5844" w:rsidP="000308E4">
            <w:pPr>
              <w:pStyle w:val="1"/>
              <w:widowControl/>
              <w:ind w:left="-33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33709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167" w:type="dxa"/>
            <w:hideMark/>
          </w:tcPr>
          <w:p w14:paraId="4A8FBD06" w14:textId="713423A2" w:rsidR="009758BD" w:rsidRPr="00B33709" w:rsidRDefault="00ED5844" w:rsidP="00ED584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54" w:type="dxa"/>
          </w:tcPr>
          <w:p w14:paraId="07536DE5" w14:textId="77777777" w:rsidR="009758BD" w:rsidRPr="00B33709" w:rsidRDefault="009758BD" w:rsidP="00ED5844">
            <w:pPr>
              <w:spacing w:line="240" w:lineRule="auto"/>
              <w:ind w:left="426" w:right="70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0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6AB8E15" w14:textId="3388C1A3" w:rsidR="009758BD" w:rsidRPr="00B33709" w:rsidRDefault="00ED5844" w:rsidP="00E0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ind w:right="3"/>
              <w:rPr>
                <w:rFonts w:ascii="Angsana New" w:hAnsi="Angsana New"/>
                <w:sz w:val="32"/>
                <w:szCs w:val="32"/>
              </w:rPr>
            </w:pPr>
            <w:r w:rsidRPr="00B33709">
              <w:rPr>
                <w:rFonts w:ascii="Angsana New" w:hAnsi="Angsana New"/>
                <w:sz w:val="32"/>
                <w:szCs w:val="32"/>
              </w:rPr>
              <w:t>18,053,892</w:t>
            </w:r>
          </w:p>
        </w:tc>
        <w:tc>
          <w:tcPr>
            <w:tcW w:w="117" w:type="dxa"/>
          </w:tcPr>
          <w:p w14:paraId="1E7695B2" w14:textId="77777777" w:rsidR="009758BD" w:rsidRPr="00B33709" w:rsidRDefault="009758BD" w:rsidP="000C6ABD">
            <w:pPr>
              <w:spacing w:line="240" w:lineRule="auto"/>
              <w:ind w:right="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67" w:type="dxa"/>
          </w:tcPr>
          <w:p w14:paraId="46598DE1" w14:textId="22DE2D7B" w:rsidR="009758BD" w:rsidRPr="00B33709" w:rsidRDefault="00AC5E82" w:rsidP="00E0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ind w:right="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709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</w:tr>
    </w:tbl>
    <w:p w14:paraId="72409DDA" w14:textId="77777777" w:rsidR="00CA57B6" w:rsidRPr="00B33709" w:rsidRDefault="00CA57B6" w:rsidP="003D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7C368CF" w14:textId="57A4B6A1" w:rsidR="000B0875" w:rsidRPr="00B33709" w:rsidRDefault="001A1A68" w:rsidP="003D310B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เหตุการณ</w:t>
      </w:r>
      <w:r w:rsidRPr="00B33709">
        <w:rPr>
          <w:rFonts w:ascii="Angsana New" w:hAnsi="Angsana New"/>
          <w:sz w:val="32"/>
          <w:szCs w:val="32"/>
          <w:u w:val="single"/>
          <w:cs/>
        </w:rPr>
        <w:t>์</w:t>
      </w: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ภายหลังวันสิ้นรอบระยะเวลา</w:t>
      </w:r>
      <w:r w:rsidR="00C506D4"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รายงาน</w:t>
      </w:r>
    </w:p>
    <w:p w14:paraId="0E067B2A" w14:textId="77777777" w:rsidR="000F06B2" w:rsidRPr="00B33709" w:rsidRDefault="000F06B2" w:rsidP="003D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color w:val="FF0000"/>
          <w:sz w:val="20"/>
          <w:szCs w:val="20"/>
          <w:lang w:val="en-GB"/>
        </w:rPr>
      </w:pPr>
    </w:p>
    <w:p w14:paraId="46712C42" w14:textId="2BDFE36B" w:rsidR="001A0039" w:rsidRPr="00B33709" w:rsidRDefault="000F06B2" w:rsidP="003D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1"/>
        <w:jc w:val="thaiDistribute"/>
        <w:rPr>
          <w:rFonts w:ascii="Angsana New" w:hAnsi="Angsana New"/>
          <w:sz w:val="32"/>
          <w:szCs w:val="32"/>
          <w:lang w:val="en-GB"/>
        </w:rPr>
      </w:pPr>
      <w:r w:rsidRPr="00B33709">
        <w:rPr>
          <w:rFonts w:ascii="Angsana New" w:hAnsi="Angsana New"/>
          <w:spacing w:val="4"/>
          <w:sz w:val="32"/>
          <w:szCs w:val="32"/>
          <w:cs/>
          <w:lang w:val="en-GB"/>
        </w:rPr>
        <w:t>ตามรายงานการประชุม</w:t>
      </w:r>
      <w:r w:rsidR="003232BA" w:rsidRPr="00B33709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คณะกรรมการบริษัท ครั้งที่ </w:t>
      </w:r>
      <w:r w:rsidR="00C0573E" w:rsidRPr="00B33709">
        <w:rPr>
          <w:rFonts w:ascii="Angsana New" w:hAnsi="Angsana New"/>
          <w:spacing w:val="4"/>
          <w:sz w:val="32"/>
          <w:szCs w:val="32"/>
        </w:rPr>
        <w:t>2</w:t>
      </w:r>
      <w:r w:rsidR="003232BA" w:rsidRPr="00B33709">
        <w:rPr>
          <w:rFonts w:ascii="Angsana New" w:hAnsi="Angsana New"/>
          <w:spacing w:val="4"/>
          <w:sz w:val="32"/>
          <w:szCs w:val="32"/>
          <w:cs/>
          <w:lang w:val="en-GB"/>
        </w:rPr>
        <w:t>/</w:t>
      </w:r>
      <w:r w:rsidR="00C0573E" w:rsidRPr="00B33709">
        <w:rPr>
          <w:rFonts w:ascii="Angsana New" w:hAnsi="Angsana New"/>
          <w:spacing w:val="4"/>
          <w:sz w:val="32"/>
          <w:szCs w:val="32"/>
        </w:rPr>
        <w:t>2563</w:t>
      </w:r>
      <w:r w:rsidR="003232BA" w:rsidRPr="00B33709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 เมื่อวันที่ </w:t>
      </w:r>
      <w:r w:rsidR="00C0573E" w:rsidRPr="00B33709">
        <w:rPr>
          <w:rFonts w:ascii="Angsana New" w:hAnsi="Angsana New"/>
          <w:spacing w:val="4"/>
          <w:sz w:val="32"/>
          <w:szCs w:val="32"/>
        </w:rPr>
        <w:t>20</w:t>
      </w:r>
      <w:r w:rsidR="003232BA" w:rsidRPr="00B33709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 เมษายน </w:t>
      </w:r>
      <w:r w:rsidR="00C0573E" w:rsidRPr="00B33709">
        <w:rPr>
          <w:rFonts w:ascii="Angsana New" w:hAnsi="Angsana New"/>
          <w:spacing w:val="4"/>
          <w:sz w:val="32"/>
          <w:szCs w:val="32"/>
        </w:rPr>
        <w:t>2563</w:t>
      </w:r>
      <w:r w:rsidR="003232BA" w:rsidRPr="00B33709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 มีมติให้เลื่อน</w:t>
      </w:r>
      <w:r w:rsidR="003232BA" w:rsidRPr="00B33709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การประชุมสามัญผู้ถือหุ้นประจำปี </w:t>
      </w:r>
      <w:r w:rsidR="00C0573E" w:rsidRPr="00B33709">
        <w:rPr>
          <w:rFonts w:ascii="Angsana New" w:hAnsi="Angsana New"/>
          <w:spacing w:val="-4"/>
          <w:sz w:val="32"/>
          <w:szCs w:val="32"/>
        </w:rPr>
        <w:t>2563</w:t>
      </w:r>
      <w:r w:rsidR="003232BA" w:rsidRPr="00B33709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จากวันที่ </w:t>
      </w:r>
      <w:r w:rsidR="00C0573E" w:rsidRPr="00B33709">
        <w:rPr>
          <w:rFonts w:ascii="Angsana New" w:hAnsi="Angsana New"/>
          <w:spacing w:val="-4"/>
          <w:sz w:val="32"/>
          <w:szCs w:val="32"/>
        </w:rPr>
        <w:t>30</w:t>
      </w:r>
      <w:r w:rsidR="003232BA" w:rsidRPr="00B33709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เมษายน </w:t>
      </w:r>
      <w:r w:rsidR="00C0573E" w:rsidRPr="00B33709">
        <w:rPr>
          <w:rFonts w:ascii="Angsana New" w:hAnsi="Angsana New"/>
          <w:spacing w:val="-4"/>
          <w:sz w:val="32"/>
          <w:szCs w:val="32"/>
        </w:rPr>
        <w:t>2563</w:t>
      </w:r>
      <w:r w:rsidR="003232BA" w:rsidRPr="00B33709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ออกไปไม่มีกำหนด ทั้งนี้ เพื่อลด</w:t>
      </w:r>
      <w:r w:rsidR="003232BA" w:rsidRPr="00B33709">
        <w:rPr>
          <w:rFonts w:ascii="Angsana New" w:hAnsi="Angsana New"/>
          <w:sz w:val="32"/>
          <w:szCs w:val="32"/>
          <w:cs/>
          <w:lang w:val="en-GB"/>
        </w:rPr>
        <w:t xml:space="preserve">โอกาสในการแพร่กระจายของเชื้อไวรัสโคโรนา </w:t>
      </w:r>
      <w:r w:rsidR="00C0573E" w:rsidRPr="00B33709">
        <w:rPr>
          <w:rFonts w:ascii="Angsana New" w:hAnsi="Angsana New"/>
          <w:sz w:val="32"/>
          <w:szCs w:val="32"/>
        </w:rPr>
        <w:t>2019</w:t>
      </w:r>
      <w:r w:rsidR="003232BA" w:rsidRPr="00B3370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232BA" w:rsidRPr="00B33709">
        <w:rPr>
          <w:rFonts w:ascii="Angsana New" w:hAnsi="Angsana New"/>
          <w:sz w:val="32"/>
          <w:szCs w:val="32"/>
          <w:cs/>
        </w:rPr>
        <w:t>(</w:t>
      </w:r>
      <w:r w:rsidR="003232BA" w:rsidRPr="00B33709">
        <w:rPr>
          <w:rFonts w:ascii="Angsana New" w:hAnsi="Angsana New"/>
          <w:sz w:val="32"/>
          <w:szCs w:val="32"/>
        </w:rPr>
        <w:t>COVID</w:t>
      </w:r>
      <w:r w:rsidR="003232BA" w:rsidRPr="00B33709">
        <w:rPr>
          <w:rFonts w:ascii="Angsana New" w:hAnsi="Angsana New"/>
          <w:sz w:val="32"/>
          <w:szCs w:val="32"/>
          <w:cs/>
        </w:rPr>
        <w:t>-</w:t>
      </w:r>
      <w:r w:rsidR="003232BA" w:rsidRPr="00B33709">
        <w:rPr>
          <w:rFonts w:ascii="Angsana New" w:hAnsi="Angsana New"/>
          <w:sz w:val="32"/>
          <w:szCs w:val="32"/>
        </w:rPr>
        <w:t>19</w:t>
      </w:r>
      <w:r w:rsidR="003232BA" w:rsidRPr="00B33709">
        <w:rPr>
          <w:rFonts w:ascii="Angsana New" w:hAnsi="Angsana New"/>
          <w:sz w:val="32"/>
          <w:szCs w:val="32"/>
          <w:cs/>
        </w:rPr>
        <w:t>) ตามประกาศของหน่วยงานราชการ</w:t>
      </w:r>
    </w:p>
    <w:p w14:paraId="4DA9DE14" w14:textId="472454FE" w:rsidR="00476619" w:rsidRPr="00B33709" w:rsidRDefault="00476619" w:rsidP="003D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Angsana New" w:hAnsi="Angsana New"/>
          <w:sz w:val="32"/>
          <w:szCs w:val="32"/>
        </w:rPr>
      </w:pPr>
    </w:p>
    <w:p w14:paraId="62F6E728" w14:textId="729C4744" w:rsidR="007579A6" w:rsidRPr="00B33709" w:rsidRDefault="007579A6" w:rsidP="003D310B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B33709">
        <w:rPr>
          <w:rFonts w:ascii="Angsana New" w:hAnsi="Angsana New"/>
          <w:sz w:val="32"/>
          <w:szCs w:val="32"/>
          <w:u w:val="single"/>
          <w:cs/>
        </w:rPr>
        <w:t>การอนุมัติงบการเงินระหว่างกาล</w:t>
      </w:r>
    </w:p>
    <w:p w14:paraId="350ED055" w14:textId="77777777" w:rsidR="007579A6" w:rsidRPr="00B33709" w:rsidRDefault="007579A6" w:rsidP="003D310B">
      <w:pPr>
        <w:spacing w:line="240" w:lineRule="auto"/>
        <w:ind w:firstLine="426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145B2ED0" w14:textId="3186697E" w:rsidR="007579A6" w:rsidRPr="00B33709" w:rsidRDefault="007579A6" w:rsidP="00BC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1"/>
        <w:jc w:val="thaiDistribute"/>
        <w:rPr>
          <w:rFonts w:ascii="Angsana New" w:hAnsi="Angsana New"/>
          <w:sz w:val="32"/>
          <w:szCs w:val="32"/>
        </w:rPr>
      </w:pPr>
      <w:r w:rsidRPr="00B33709">
        <w:rPr>
          <w:rFonts w:ascii="Angsana New" w:hAnsi="Angsana New"/>
          <w:sz w:val="32"/>
          <w:szCs w:val="32"/>
          <w:cs/>
          <w:lang w:val="en-GB"/>
        </w:rPr>
        <w:t xml:space="preserve">งบการเงินระหว่างกาลนี้ได้รับอนุมัติจากคณะกรรมการของบริษัทแล้ว เมื่อวันที่ </w:t>
      </w:r>
      <w:r w:rsidR="00C0573E" w:rsidRPr="00B33709">
        <w:rPr>
          <w:rFonts w:ascii="Angsana New" w:hAnsi="Angsana New"/>
          <w:sz w:val="32"/>
          <w:szCs w:val="32"/>
        </w:rPr>
        <w:t>15</w:t>
      </w:r>
      <w:r w:rsidRPr="00B33709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B33709">
        <w:rPr>
          <w:rFonts w:ascii="Angsana New" w:hAnsi="Angsana New"/>
          <w:sz w:val="32"/>
          <w:szCs w:val="32"/>
        </w:rPr>
        <w:t xml:space="preserve"> 256</w:t>
      </w:r>
      <w:r w:rsidR="00C0573E" w:rsidRPr="00B33709">
        <w:rPr>
          <w:rFonts w:ascii="Angsana New" w:hAnsi="Angsana New"/>
          <w:sz w:val="32"/>
          <w:szCs w:val="32"/>
        </w:rPr>
        <w:t>3</w:t>
      </w:r>
    </w:p>
    <w:p w14:paraId="5A0AC3D5" w14:textId="339E67E7" w:rsidR="004D090A" w:rsidRPr="00B33709" w:rsidRDefault="004D090A" w:rsidP="00F5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</w:p>
    <w:p w14:paraId="5F04DF75" w14:textId="77777777" w:rsidR="004D090A" w:rsidRPr="00B33709" w:rsidRDefault="004D090A" w:rsidP="00F5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4"/>
          <w:szCs w:val="24"/>
        </w:rPr>
      </w:pPr>
    </w:p>
    <w:p w14:paraId="1083A01D" w14:textId="7D6C023A" w:rsidR="004D090A" w:rsidRPr="00B33709" w:rsidRDefault="004D090A" w:rsidP="004D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center"/>
        <w:rPr>
          <w:rFonts w:ascii="Angsana New" w:hAnsi="Angsana New"/>
          <w:sz w:val="32"/>
          <w:szCs w:val="32"/>
          <w:u w:val="single"/>
        </w:rPr>
      </w:pPr>
      <w:r w:rsidRPr="00B33709">
        <w:rPr>
          <w:rFonts w:ascii="Angsana New" w:hAnsi="Angsana New"/>
          <w:sz w:val="32"/>
          <w:szCs w:val="32"/>
          <w:u w:val="single"/>
          <w:cs/>
        </w:rPr>
        <w:tab/>
      </w:r>
      <w:r w:rsidRPr="00B33709">
        <w:rPr>
          <w:rFonts w:ascii="Angsana New" w:hAnsi="Angsana New"/>
          <w:sz w:val="32"/>
          <w:szCs w:val="32"/>
          <w:u w:val="single"/>
          <w:cs/>
        </w:rPr>
        <w:tab/>
      </w:r>
      <w:r w:rsidRPr="00B33709">
        <w:rPr>
          <w:rFonts w:ascii="Angsana New" w:hAnsi="Angsana New"/>
          <w:sz w:val="32"/>
          <w:szCs w:val="32"/>
          <w:u w:val="single"/>
          <w:cs/>
        </w:rPr>
        <w:tab/>
      </w:r>
      <w:r w:rsidRPr="00B33709">
        <w:rPr>
          <w:rFonts w:ascii="Angsana New" w:hAnsi="Angsana New"/>
          <w:sz w:val="32"/>
          <w:szCs w:val="32"/>
          <w:u w:val="single"/>
          <w:cs/>
        </w:rPr>
        <w:tab/>
      </w:r>
      <w:r w:rsidRPr="00B33709">
        <w:rPr>
          <w:rFonts w:ascii="Angsana New" w:hAnsi="Angsana New"/>
          <w:sz w:val="32"/>
          <w:szCs w:val="32"/>
          <w:u w:val="single"/>
          <w:cs/>
        </w:rPr>
        <w:tab/>
      </w:r>
    </w:p>
    <w:sectPr w:rsidR="004D090A" w:rsidRPr="00B33709" w:rsidSect="00F74C4F">
      <w:footerReference w:type="even" r:id="rId11"/>
      <w:footerReference w:type="default" r:id="rId12"/>
      <w:footerReference w:type="first" r:id="rId13"/>
      <w:pgSz w:w="11909" w:h="16834" w:code="9"/>
      <w:pgMar w:top="1440" w:right="1008" w:bottom="1296" w:left="1728" w:header="806" w:footer="475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A5E06" w14:textId="77777777" w:rsidR="009711B2" w:rsidRDefault="009711B2">
      <w:r>
        <w:separator/>
      </w:r>
    </w:p>
  </w:endnote>
  <w:endnote w:type="continuationSeparator" w:id="0">
    <w:p w14:paraId="4A324D03" w14:textId="77777777" w:rsidR="009711B2" w:rsidRDefault="009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9D0F9" w14:textId="77777777" w:rsidR="00B9345E" w:rsidRDefault="00B9345E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14:paraId="30029668" w14:textId="77777777" w:rsidR="00B9345E" w:rsidRDefault="00B9345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02E1C" w14:textId="34471C1F" w:rsidR="00B9345E" w:rsidRPr="0005548C" w:rsidRDefault="00B9345E" w:rsidP="00F74C4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26" w:right="38"/>
      <w:jc w:val="right"/>
      <w:rPr>
        <w:rFonts w:ascii="Angsana New" w:hAnsi="Angsana New"/>
        <w:sz w:val="30"/>
        <w:szCs w:val="30"/>
      </w:rPr>
    </w:pPr>
    <w:r w:rsidRPr="0005548C">
      <w:rPr>
        <w:rFonts w:ascii="Angsana New" w:hAnsi="Angsana New"/>
        <w:sz w:val="32"/>
        <w:szCs w:val="32"/>
        <w:cs/>
      </w:rPr>
      <w:fldChar w:fldCharType="begin"/>
    </w:r>
    <w:r w:rsidRPr="0005548C">
      <w:rPr>
        <w:rFonts w:ascii="Angsana New" w:hAnsi="Angsana New"/>
        <w:sz w:val="32"/>
        <w:szCs w:val="32"/>
      </w:rPr>
      <w:instrText xml:space="preserve"> PAGE   \</w:instrText>
    </w:r>
    <w:r w:rsidRPr="0005548C">
      <w:rPr>
        <w:rFonts w:ascii="Angsana New" w:hAnsi="Angsana New"/>
        <w:sz w:val="32"/>
        <w:szCs w:val="32"/>
        <w:cs/>
      </w:rPr>
      <w:instrText xml:space="preserve">* </w:instrText>
    </w:r>
    <w:r w:rsidRPr="0005548C">
      <w:rPr>
        <w:rFonts w:ascii="Angsana New" w:hAnsi="Angsana New"/>
        <w:sz w:val="32"/>
        <w:szCs w:val="32"/>
      </w:rPr>
      <w:instrText xml:space="preserve">MERGEFORMAT </w:instrText>
    </w:r>
    <w:r w:rsidRPr="0005548C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05548C">
      <w:rPr>
        <w:rFonts w:ascii="Angsana New" w:hAnsi="Angsana New"/>
        <w:noProof/>
        <w:sz w:val="32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61017" w14:textId="77777777" w:rsidR="00B9345E" w:rsidRDefault="00B9345E">
    <w:pPr>
      <w:pStyle w:val="Footer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Pr="00BD6F20">
      <w:rPr>
        <w:rStyle w:val="PageNumber"/>
        <w:rFonts w:ascii="Angsana New" w:hAnsi="Angsana New" w:cs="Angsana New"/>
        <w:noProof/>
        <w:sz w:val="28"/>
        <w:szCs w:val="28"/>
        <w:lang w:val="en-GB"/>
      </w:rPr>
      <w:t>54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59997" w14:textId="77777777" w:rsidR="009711B2" w:rsidRDefault="009711B2">
      <w:r>
        <w:separator/>
      </w:r>
    </w:p>
  </w:footnote>
  <w:footnote w:type="continuationSeparator" w:id="0">
    <w:p w14:paraId="08C7EC0E" w14:textId="77777777" w:rsidR="009711B2" w:rsidRDefault="00971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2360978"/>
    <w:multiLevelType w:val="hybridMultilevel"/>
    <w:tmpl w:val="955EE43E"/>
    <w:lvl w:ilvl="0" w:tplc="B52C101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03045050"/>
    <w:multiLevelType w:val="hybridMultilevel"/>
    <w:tmpl w:val="8126FC66"/>
    <w:lvl w:ilvl="0" w:tplc="90184FC4">
      <w:start w:val="1"/>
      <w:numFmt w:val="decimal"/>
      <w:lvlText w:val="(%1)"/>
      <w:lvlJc w:val="left"/>
      <w:pPr>
        <w:ind w:left="127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066F7653"/>
    <w:multiLevelType w:val="hybridMultilevel"/>
    <w:tmpl w:val="66E49D54"/>
    <w:lvl w:ilvl="0" w:tplc="1C9CEE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sz w:val="28"/>
        <w:szCs w:val="28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2340"/>
        </w:tabs>
        <w:ind w:left="234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BBB3665"/>
    <w:multiLevelType w:val="hybridMultilevel"/>
    <w:tmpl w:val="9A4864F0"/>
    <w:lvl w:ilvl="0" w:tplc="B99A02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0CC6308C"/>
    <w:multiLevelType w:val="multilevel"/>
    <w:tmpl w:val="1AA6A7D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13B4399"/>
    <w:multiLevelType w:val="hybridMultilevel"/>
    <w:tmpl w:val="7986682E"/>
    <w:lvl w:ilvl="0" w:tplc="F47A99C4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4FC33F9"/>
    <w:multiLevelType w:val="hybridMultilevel"/>
    <w:tmpl w:val="469C1EAA"/>
    <w:lvl w:ilvl="0" w:tplc="12E40F3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B95AB8"/>
    <w:multiLevelType w:val="multilevel"/>
    <w:tmpl w:val="5AF02D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b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A9B282A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2B9E7EB8"/>
    <w:multiLevelType w:val="multilevel"/>
    <w:tmpl w:val="5AF02D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b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3A90733"/>
    <w:multiLevelType w:val="multilevel"/>
    <w:tmpl w:val="73CAACD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3F17572"/>
    <w:multiLevelType w:val="hybridMultilevel"/>
    <w:tmpl w:val="42FE7D76"/>
    <w:lvl w:ilvl="0" w:tplc="BF56CD8A">
      <w:start w:val="1"/>
      <w:numFmt w:val="decimal"/>
      <w:lvlText w:val="%1)"/>
      <w:lvlJc w:val="left"/>
      <w:pPr>
        <w:ind w:left="157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5" w15:restartNumberingAfterBreak="0">
    <w:nsid w:val="3CA42D6B"/>
    <w:multiLevelType w:val="hybridMultilevel"/>
    <w:tmpl w:val="0096B1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7" w15:restartNumberingAfterBreak="0">
    <w:nsid w:val="4D015C8A"/>
    <w:multiLevelType w:val="multilevel"/>
    <w:tmpl w:val="C1E02F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8" w15:restartNumberingAfterBreak="0">
    <w:nsid w:val="50BD2B2C"/>
    <w:multiLevelType w:val="hybridMultilevel"/>
    <w:tmpl w:val="1414A054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5B6877D1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1" w15:restartNumberingAfterBreak="0">
    <w:nsid w:val="6C8453D9"/>
    <w:multiLevelType w:val="hybridMultilevel"/>
    <w:tmpl w:val="67349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0"/>
  </w:num>
  <w:num w:numId="14">
    <w:abstractNumId w:val="21"/>
  </w:num>
  <w:num w:numId="15">
    <w:abstractNumId w:val="26"/>
  </w:num>
  <w:num w:numId="16">
    <w:abstractNumId w:val="29"/>
  </w:num>
  <w:num w:numId="17">
    <w:abstractNumId w:val="19"/>
  </w:num>
  <w:num w:numId="18">
    <w:abstractNumId w:val="14"/>
  </w:num>
  <w:num w:numId="19">
    <w:abstractNumId w:val="12"/>
  </w:num>
  <w:num w:numId="20">
    <w:abstractNumId w:val="28"/>
  </w:num>
  <w:num w:numId="21">
    <w:abstractNumId w:val="15"/>
  </w:num>
  <w:num w:numId="22">
    <w:abstractNumId w:val="16"/>
  </w:num>
  <w:num w:numId="23">
    <w:abstractNumId w:val="23"/>
  </w:num>
  <w:num w:numId="24">
    <w:abstractNumId w:val="11"/>
  </w:num>
  <w:num w:numId="25">
    <w:abstractNumId w:val="13"/>
  </w:num>
  <w:num w:numId="26">
    <w:abstractNumId w:val="10"/>
  </w:num>
  <w:num w:numId="27">
    <w:abstractNumId w:val="20"/>
  </w:num>
  <w:num w:numId="28">
    <w:abstractNumId w:val="27"/>
  </w:num>
  <w:num w:numId="29">
    <w:abstractNumId w:val="17"/>
  </w:num>
  <w:num w:numId="30">
    <w:abstractNumId w:val="22"/>
  </w:num>
  <w:num w:numId="31">
    <w:abstractNumId w:val="31"/>
  </w:num>
  <w:num w:numId="32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52F"/>
    <w:rsid w:val="0000072B"/>
    <w:rsid w:val="0000082D"/>
    <w:rsid w:val="000012EC"/>
    <w:rsid w:val="000017F7"/>
    <w:rsid w:val="000026C6"/>
    <w:rsid w:val="000030A8"/>
    <w:rsid w:val="0000342E"/>
    <w:rsid w:val="00003449"/>
    <w:rsid w:val="00003535"/>
    <w:rsid w:val="00003C6F"/>
    <w:rsid w:val="00004FD8"/>
    <w:rsid w:val="0000517D"/>
    <w:rsid w:val="0000520D"/>
    <w:rsid w:val="00005ADA"/>
    <w:rsid w:val="0000608E"/>
    <w:rsid w:val="00006E8A"/>
    <w:rsid w:val="00007DD8"/>
    <w:rsid w:val="00010346"/>
    <w:rsid w:val="00010873"/>
    <w:rsid w:val="00010A95"/>
    <w:rsid w:val="0001139C"/>
    <w:rsid w:val="0001196A"/>
    <w:rsid w:val="00011983"/>
    <w:rsid w:val="00011A1D"/>
    <w:rsid w:val="00011E26"/>
    <w:rsid w:val="0001213A"/>
    <w:rsid w:val="0001223E"/>
    <w:rsid w:val="000128C2"/>
    <w:rsid w:val="000128FA"/>
    <w:rsid w:val="00012ECC"/>
    <w:rsid w:val="00013288"/>
    <w:rsid w:val="0001339E"/>
    <w:rsid w:val="000138E1"/>
    <w:rsid w:val="00013AE1"/>
    <w:rsid w:val="00014838"/>
    <w:rsid w:val="00014C5F"/>
    <w:rsid w:val="0001509F"/>
    <w:rsid w:val="00015B2E"/>
    <w:rsid w:val="00015D59"/>
    <w:rsid w:val="00016131"/>
    <w:rsid w:val="000164BD"/>
    <w:rsid w:val="00016777"/>
    <w:rsid w:val="00016E0F"/>
    <w:rsid w:val="0002025E"/>
    <w:rsid w:val="0002040C"/>
    <w:rsid w:val="000207D1"/>
    <w:rsid w:val="00020B74"/>
    <w:rsid w:val="00020DCE"/>
    <w:rsid w:val="00021167"/>
    <w:rsid w:val="00021371"/>
    <w:rsid w:val="00021705"/>
    <w:rsid w:val="0002174D"/>
    <w:rsid w:val="0002208E"/>
    <w:rsid w:val="0002228C"/>
    <w:rsid w:val="0002245C"/>
    <w:rsid w:val="0002288C"/>
    <w:rsid w:val="00022D4E"/>
    <w:rsid w:val="00023213"/>
    <w:rsid w:val="0002390F"/>
    <w:rsid w:val="00023CCC"/>
    <w:rsid w:val="000244F1"/>
    <w:rsid w:val="00024602"/>
    <w:rsid w:val="00024B4F"/>
    <w:rsid w:val="00024BAB"/>
    <w:rsid w:val="00024CDD"/>
    <w:rsid w:val="00025096"/>
    <w:rsid w:val="00025864"/>
    <w:rsid w:val="00025C07"/>
    <w:rsid w:val="00026872"/>
    <w:rsid w:val="00026D0D"/>
    <w:rsid w:val="0002720A"/>
    <w:rsid w:val="00027654"/>
    <w:rsid w:val="000276EA"/>
    <w:rsid w:val="000277DA"/>
    <w:rsid w:val="00027E09"/>
    <w:rsid w:val="00027FB1"/>
    <w:rsid w:val="0003038B"/>
    <w:rsid w:val="00030743"/>
    <w:rsid w:val="000308E4"/>
    <w:rsid w:val="00030E46"/>
    <w:rsid w:val="0003130C"/>
    <w:rsid w:val="00031350"/>
    <w:rsid w:val="00031ABC"/>
    <w:rsid w:val="000325C3"/>
    <w:rsid w:val="000326E3"/>
    <w:rsid w:val="000327EE"/>
    <w:rsid w:val="00032BA4"/>
    <w:rsid w:val="00033041"/>
    <w:rsid w:val="0003306D"/>
    <w:rsid w:val="00034107"/>
    <w:rsid w:val="000346AC"/>
    <w:rsid w:val="00034741"/>
    <w:rsid w:val="00034CA0"/>
    <w:rsid w:val="00034F52"/>
    <w:rsid w:val="00034F7A"/>
    <w:rsid w:val="00035042"/>
    <w:rsid w:val="00035517"/>
    <w:rsid w:val="00035678"/>
    <w:rsid w:val="0003577B"/>
    <w:rsid w:val="000357CE"/>
    <w:rsid w:val="000358C4"/>
    <w:rsid w:val="00036C74"/>
    <w:rsid w:val="00036DA0"/>
    <w:rsid w:val="000371C7"/>
    <w:rsid w:val="00037249"/>
    <w:rsid w:val="000373FF"/>
    <w:rsid w:val="0004055B"/>
    <w:rsid w:val="00041207"/>
    <w:rsid w:val="00041229"/>
    <w:rsid w:val="000415AE"/>
    <w:rsid w:val="00041946"/>
    <w:rsid w:val="00041EEA"/>
    <w:rsid w:val="00041FBB"/>
    <w:rsid w:val="000423CB"/>
    <w:rsid w:val="00042F8E"/>
    <w:rsid w:val="000435DE"/>
    <w:rsid w:val="0004361D"/>
    <w:rsid w:val="00043DF3"/>
    <w:rsid w:val="00044003"/>
    <w:rsid w:val="000442AC"/>
    <w:rsid w:val="00044A01"/>
    <w:rsid w:val="00044D68"/>
    <w:rsid w:val="00044FB3"/>
    <w:rsid w:val="00044FCA"/>
    <w:rsid w:val="00045146"/>
    <w:rsid w:val="000455C8"/>
    <w:rsid w:val="00045633"/>
    <w:rsid w:val="00045A67"/>
    <w:rsid w:val="00046118"/>
    <w:rsid w:val="0004618D"/>
    <w:rsid w:val="000465D4"/>
    <w:rsid w:val="00046865"/>
    <w:rsid w:val="00047995"/>
    <w:rsid w:val="00047D04"/>
    <w:rsid w:val="0005094A"/>
    <w:rsid w:val="00050A67"/>
    <w:rsid w:val="00050C70"/>
    <w:rsid w:val="0005273C"/>
    <w:rsid w:val="00052890"/>
    <w:rsid w:val="00052A28"/>
    <w:rsid w:val="0005390F"/>
    <w:rsid w:val="00053C98"/>
    <w:rsid w:val="00053F76"/>
    <w:rsid w:val="00054535"/>
    <w:rsid w:val="00054AE8"/>
    <w:rsid w:val="00055141"/>
    <w:rsid w:val="0005548C"/>
    <w:rsid w:val="00055572"/>
    <w:rsid w:val="00055B4C"/>
    <w:rsid w:val="00056382"/>
    <w:rsid w:val="000563D7"/>
    <w:rsid w:val="000565C3"/>
    <w:rsid w:val="00056791"/>
    <w:rsid w:val="0005791F"/>
    <w:rsid w:val="00057E91"/>
    <w:rsid w:val="00060AEC"/>
    <w:rsid w:val="00060B6D"/>
    <w:rsid w:val="0006131C"/>
    <w:rsid w:val="00061C20"/>
    <w:rsid w:val="00061C4D"/>
    <w:rsid w:val="00061C62"/>
    <w:rsid w:val="00061CFE"/>
    <w:rsid w:val="000620C7"/>
    <w:rsid w:val="00062622"/>
    <w:rsid w:val="00062636"/>
    <w:rsid w:val="00062CD3"/>
    <w:rsid w:val="00062D2B"/>
    <w:rsid w:val="00063441"/>
    <w:rsid w:val="0006359D"/>
    <w:rsid w:val="00063BFE"/>
    <w:rsid w:val="00064E6C"/>
    <w:rsid w:val="00064F2B"/>
    <w:rsid w:val="000661F5"/>
    <w:rsid w:val="0006628D"/>
    <w:rsid w:val="00066925"/>
    <w:rsid w:val="0006699D"/>
    <w:rsid w:val="000670B4"/>
    <w:rsid w:val="000676DF"/>
    <w:rsid w:val="000676F0"/>
    <w:rsid w:val="00067E17"/>
    <w:rsid w:val="000703DC"/>
    <w:rsid w:val="0007042F"/>
    <w:rsid w:val="000704D4"/>
    <w:rsid w:val="0007050F"/>
    <w:rsid w:val="0007075F"/>
    <w:rsid w:val="00070F21"/>
    <w:rsid w:val="0007175C"/>
    <w:rsid w:val="00071B38"/>
    <w:rsid w:val="00071DB4"/>
    <w:rsid w:val="000729E9"/>
    <w:rsid w:val="00072B8D"/>
    <w:rsid w:val="00072CA8"/>
    <w:rsid w:val="000737B8"/>
    <w:rsid w:val="000739A4"/>
    <w:rsid w:val="00073B12"/>
    <w:rsid w:val="00074AA5"/>
    <w:rsid w:val="00074B76"/>
    <w:rsid w:val="00074BC4"/>
    <w:rsid w:val="000753B5"/>
    <w:rsid w:val="00075711"/>
    <w:rsid w:val="0007590C"/>
    <w:rsid w:val="000767F0"/>
    <w:rsid w:val="000768AA"/>
    <w:rsid w:val="00076A22"/>
    <w:rsid w:val="00076A94"/>
    <w:rsid w:val="00076B17"/>
    <w:rsid w:val="00076EBE"/>
    <w:rsid w:val="00076FD0"/>
    <w:rsid w:val="000771D7"/>
    <w:rsid w:val="000803F1"/>
    <w:rsid w:val="0008140E"/>
    <w:rsid w:val="00081CC2"/>
    <w:rsid w:val="00081D62"/>
    <w:rsid w:val="00081E2D"/>
    <w:rsid w:val="00082258"/>
    <w:rsid w:val="00082E8A"/>
    <w:rsid w:val="00083691"/>
    <w:rsid w:val="00083752"/>
    <w:rsid w:val="000839D0"/>
    <w:rsid w:val="00083A51"/>
    <w:rsid w:val="00085CEC"/>
    <w:rsid w:val="000863BC"/>
    <w:rsid w:val="00086B5D"/>
    <w:rsid w:val="000877B8"/>
    <w:rsid w:val="000900E7"/>
    <w:rsid w:val="000907BC"/>
    <w:rsid w:val="00090913"/>
    <w:rsid w:val="00090CFA"/>
    <w:rsid w:val="00090F2D"/>
    <w:rsid w:val="000915D2"/>
    <w:rsid w:val="00091C5C"/>
    <w:rsid w:val="00091D4F"/>
    <w:rsid w:val="00091E58"/>
    <w:rsid w:val="00092AB3"/>
    <w:rsid w:val="00093975"/>
    <w:rsid w:val="00093DC4"/>
    <w:rsid w:val="000944BD"/>
    <w:rsid w:val="000963CF"/>
    <w:rsid w:val="000A0577"/>
    <w:rsid w:val="000A0782"/>
    <w:rsid w:val="000A0CA4"/>
    <w:rsid w:val="000A135D"/>
    <w:rsid w:val="000A1368"/>
    <w:rsid w:val="000A23A5"/>
    <w:rsid w:val="000A2414"/>
    <w:rsid w:val="000A2427"/>
    <w:rsid w:val="000A2B1F"/>
    <w:rsid w:val="000A378D"/>
    <w:rsid w:val="000A3AE8"/>
    <w:rsid w:val="000A5333"/>
    <w:rsid w:val="000A54BE"/>
    <w:rsid w:val="000A55D7"/>
    <w:rsid w:val="000A5B86"/>
    <w:rsid w:val="000A5C2F"/>
    <w:rsid w:val="000A6BFF"/>
    <w:rsid w:val="000A6C85"/>
    <w:rsid w:val="000A6CB0"/>
    <w:rsid w:val="000A6E21"/>
    <w:rsid w:val="000A73B5"/>
    <w:rsid w:val="000A7505"/>
    <w:rsid w:val="000A7826"/>
    <w:rsid w:val="000A78CD"/>
    <w:rsid w:val="000B0875"/>
    <w:rsid w:val="000B157B"/>
    <w:rsid w:val="000B17D5"/>
    <w:rsid w:val="000B1828"/>
    <w:rsid w:val="000B1F61"/>
    <w:rsid w:val="000B21B2"/>
    <w:rsid w:val="000B221A"/>
    <w:rsid w:val="000B25A4"/>
    <w:rsid w:val="000B2CFA"/>
    <w:rsid w:val="000B33B9"/>
    <w:rsid w:val="000B350E"/>
    <w:rsid w:val="000B36A1"/>
    <w:rsid w:val="000B36BD"/>
    <w:rsid w:val="000B3742"/>
    <w:rsid w:val="000B3A26"/>
    <w:rsid w:val="000B3E74"/>
    <w:rsid w:val="000B40B1"/>
    <w:rsid w:val="000B4A1B"/>
    <w:rsid w:val="000B4B47"/>
    <w:rsid w:val="000B4F3C"/>
    <w:rsid w:val="000B5042"/>
    <w:rsid w:val="000B5278"/>
    <w:rsid w:val="000B59C7"/>
    <w:rsid w:val="000B5E03"/>
    <w:rsid w:val="000B6C35"/>
    <w:rsid w:val="000B741C"/>
    <w:rsid w:val="000B756D"/>
    <w:rsid w:val="000B7A68"/>
    <w:rsid w:val="000B7B9E"/>
    <w:rsid w:val="000C0D06"/>
    <w:rsid w:val="000C0F26"/>
    <w:rsid w:val="000C1122"/>
    <w:rsid w:val="000C11A2"/>
    <w:rsid w:val="000C1804"/>
    <w:rsid w:val="000C233E"/>
    <w:rsid w:val="000C24FC"/>
    <w:rsid w:val="000C2707"/>
    <w:rsid w:val="000C2CCE"/>
    <w:rsid w:val="000C3053"/>
    <w:rsid w:val="000C30D5"/>
    <w:rsid w:val="000C36AB"/>
    <w:rsid w:val="000C3AA1"/>
    <w:rsid w:val="000C3C7A"/>
    <w:rsid w:val="000C3D50"/>
    <w:rsid w:val="000C3E61"/>
    <w:rsid w:val="000C3FDE"/>
    <w:rsid w:val="000C3FE3"/>
    <w:rsid w:val="000C4167"/>
    <w:rsid w:val="000C4301"/>
    <w:rsid w:val="000C6751"/>
    <w:rsid w:val="000C6898"/>
    <w:rsid w:val="000C6A8F"/>
    <w:rsid w:val="000C6ABD"/>
    <w:rsid w:val="000C6B88"/>
    <w:rsid w:val="000C7448"/>
    <w:rsid w:val="000D0054"/>
    <w:rsid w:val="000D00E2"/>
    <w:rsid w:val="000D0132"/>
    <w:rsid w:val="000D1542"/>
    <w:rsid w:val="000D1D4B"/>
    <w:rsid w:val="000D26CB"/>
    <w:rsid w:val="000D2B79"/>
    <w:rsid w:val="000D2B91"/>
    <w:rsid w:val="000D2E75"/>
    <w:rsid w:val="000D326E"/>
    <w:rsid w:val="000D3400"/>
    <w:rsid w:val="000D3BA6"/>
    <w:rsid w:val="000D3D7F"/>
    <w:rsid w:val="000D54FC"/>
    <w:rsid w:val="000D5D96"/>
    <w:rsid w:val="000D5DD3"/>
    <w:rsid w:val="000D6163"/>
    <w:rsid w:val="000D6255"/>
    <w:rsid w:val="000D710F"/>
    <w:rsid w:val="000D7E4A"/>
    <w:rsid w:val="000E044D"/>
    <w:rsid w:val="000E0A70"/>
    <w:rsid w:val="000E14E1"/>
    <w:rsid w:val="000E21A2"/>
    <w:rsid w:val="000E23E5"/>
    <w:rsid w:val="000E2571"/>
    <w:rsid w:val="000E2F86"/>
    <w:rsid w:val="000E3581"/>
    <w:rsid w:val="000E38D6"/>
    <w:rsid w:val="000E3920"/>
    <w:rsid w:val="000E3E5C"/>
    <w:rsid w:val="000E4441"/>
    <w:rsid w:val="000E4628"/>
    <w:rsid w:val="000E4A00"/>
    <w:rsid w:val="000E5975"/>
    <w:rsid w:val="000E5EA9"/>
    <w:rsid w:val="000E61BD"/>
    <w:rsid w:val="000E682A"/>
    <w:rsid w:val="000E6B33"/>
    <w:rsid w:val="000E6E34"/>
    <w:rsid w:val="000E706D"/>
    <w:rsid w:val="000E7D98"/>
    <w:rsid w:val="000F06B2"/>
    <w:rsid w:val="000F07D5"/>
    <w:rsid w:val="000F0925"/>
    <w:rsid w:val="000F0D4D"/>
    <w:rsid w:val="000F0D60"/>
    <w:rsid w:val="000F12E8"/>
    <w:rsid w:val="000F1662"/>
    <w:rsid w:val="000F1BB6"/>
    <w:rsid w:val="000F2126"/>
    <w:rsid w:val="000F26D1"/>
    <w:rsid w:val="000F2B1E"/>
    <w:rsid w:val="000F2E76"/>
    <w:rsid w:val="000F3567"/>
    <w:rsid w:val="000F35F6"/>
    <w:rsid w:val="000F3C9A"/>
    <w:rsid w:val="000F3F08"/>
    <w:rsid w:val="000F40B1"/>
    <w:rsid w:val="000F4FF5"/>
    <w:rsid w:val="000F527F"/>
    <w:rsid w:val="000F55CE"/>
    <w:rsid w:val="000F55E7"/>
    <w:rsid w:val="000F5CC9"/>
    <w:rsid w:val="000F6BCF"/>
    <w:rsid w:val="000F72E9"/>
    <w:rsid w:val="001000E5"/>
    <w:rsid w:val="00100BC2"/>
    <w:rsid w:val="00100C8A"/>
    <w:rsid w:val="001017E2"/>
    <w:rsid w:val="001019BA"/>
    <w:rsid w:val="001020AE"/>
    <w:rsid w:val="00102292"/>
    <w:rsid w:val="001022F0"/>
    <w:rsid w:val="00102990"/>
    <w:rsid w:val="001037AF"/>
    <w:rsid w:val="00103EDA"/>
    <w:rsid w:val="0010401C"/>
    <w:rsid w:val="001043F4"/>
    <w:rsid w:val="00104843"/>
    <w:rsid w:val="00104DF8"/>
    <w:rsid w:val="00104E6C"/>
    <w:rsid w:val="0010595F"/>
    <w:rsid w:val="00105971"/>
    <w:rsid w:val="00105A71"/>
    <w:rsid w:val="00105D91"/>
    <w:rsid w:val="00106117"/>
    <w:rsid w:val="0010616D"/>
    <w:rsid w:val="001064A4"/>
    <w:rsid w:val="00106B13"/>
    <w:rsid w:val="00106DCA"/>
    <w:rsid w:val="00107012"/>
    <w:rsid w:val="0010750F"/>
    <w:rsid w:val="001079FC"/>
    <w:rsid w:val="00107FEA"/>
    <w:rsid w:val="001102F1"/>
    <w:rsid w:val="00110B82"/>
    <w:rsid w:val="00110FC1"/>
    <w:rsid w:val="001116FA"/>
    <w:rsid w:val="00111C57"/>
    <w:rsid w:val="001122FD"/>
    <w:rsid w:val="00112A59"/>
    <w:rsid w:val="00112C13"/>
    <w:rsid w:val="001132C2"/>
    <w:rsid w:val="00114A34"/>
    <w:rsid w:val="00114AF8"/>
    <w:rsid w:val="00114B33"/>
    <w:rsid w:val="00114CC8"/>
    <w:rsid w:val="00115199"/>
    <w:rsid w:val="00115351"/>
    <w:rsid w:val="001155D4"/>
    <w:rsid w:val="00115932"/>
    <w:rsid w:val="00115BE7"/>
    <w:rsid w:val="00115E65"/>
    <w:rsid w:val="001162E6"/>
    <w:rsid w:val="001162F7"/>
    <w:rsid w:val="001167AA"/>
    <w:rsid w:val="00116B6C"/>
    <w:rsid w:val="0011727F"/>
    <w:rsid w:val="001172BA"/>
    <w:rsid w:val="0011757D"/>
    <w:rsid w:val="001206FF"/>
    <w:rsid w:val="00120897"/>
    <w:rsid w:val="001214C8"/>
    <w:rsid w:val="00121597"/>
    <w:rsid w:val="00121BB6"/>
    <w:rsid w:val="001226E0"/>
    <w:rsid w:val="00122876"/>
    <w:rsid w:val="00122B86"/>
    <w:rsid w:val="00123581"/>
    <w:rsid w:val="00123ED6"/>
    <w:rsid w:val="00125243"/>
    <w:rsid w:val="00125637"/>
    <w:rsid w:val="00125834"/>
    <w:rsid w:val="001259F6"/>
    <w:rsid w:val="001261CD"/>
    <w:rsid w:val="0012666F"/>
    <w:rsid w:val="0012690B"/>
    <w:rsid w:val="00127C69"/>
    <w:rsid w:val="00127E19"/>
    <w:rsid w:val="001303A2"/>
    <w:rsid w:val="00130E65"/>
    <w:rsid w:val="00130ED8"/>
    <w:rsid w:val="00131113"/>
    <w:rsid w:val="0013121A"/>
    <w:rsid w:val="001312C0"/>
    <w:rsid w:val="001324FA"/>
    <w:rsid w:val="00132634"/>
    <w:rsid w:val="00132647"/>
    <w:rsid w:val="001326A6"/>
    <w:rsid w:val="00132BB8"/>
    <w:rsid w:val="00132D35"/>
    <w:rsid w:val="00133EC9"/>
    <w:rsid w:val="001344BB"/>
    <w:rsid w:val="00134679"/>
    <w:rsid w:val="0013476A"/>
    <w:rsid w:val="001367CD"/>
    <w:rsid w:val="00136966"/>
    <w:rsid w:val="001375B7"/>
    <w:rsid w:val="0013780E"/>
    <w:rsid w:val="00140FE2"/>
    <w:rsid w:val="00141202"/>
    <w:rsid w:val="00141402"/>
    <w:rsid w:val="00141AE3"/>
    <w:rsid w:val="00142225"/>
    <w:rsid w:val="00142529"/>
    <w:rsid w:val="0014258D"/>
    <w:rsid w:val="00142A0A"/>
    <w:rsid w:val="00142DB5"/>
    <w:rsid w:val="0014388D"/>
    <w:rsid w:val="00143E1A"/>
    <w:rsid w:val="001441FB"/>
    <w:rsid w:val="0014473E"/>
    <w:rsid w:val="001447E2"/>
    <w:rsid w:val="00144A02"/>
    <w:rsid w:val="00144C14"/>
    <w:rsid w:val="001460BA"/>
    <w:rsid w:val="001466C1"/>
    <w:rsid w:val="0014696A"/>
    <w:rsid w:val="00146980"/>
    <w:rsid w:val="00146B28"/>
    <w:rsid w:val="001472DF"/>
    <w:rsid w:val="001473D0"/>
    <w:rsid w:val="00147573"/>
    <w:rsid w:val="0014757A"/>
    <w:rsid w:val="0014782A"/>
    <w:rsid w:val="001478DD"/>
    <w:rsid w:val="00147FCA"/>
    <w:rsid w:val="0015001F"/>
    <w:rsid w:val="001501C6"/>
    <w:rsid w:val="001508CA"/>
    <w:rsid w:val="00150F18"/>
    <w:rsid w:val="00151953"/>
    <w:rsid w:val="00151AFA"/>
    <w:rsid w:val="00151C58"/>
    <w:rsid w:val="001520C7"/>
    <w:rsid w:val="00152444"/>
    <w:rsid w:val="001525EE"/>
    <w:rsid w:val="0015277E"/>
    <w:rsid w:val="00152B1F"/>
    <w:rsid w:val="00152EEC"/>
    <w:rsid w:val="001530A4"/>
    <w:rsid w:val="001535E0"/>
    <w:rsid w:val="00153858"/>
    <w:rsid w:val="00153DC0"/>
    <w:rsid w:val="0015478B"/>
    <w:rsid w:val="00154C8A"/>
    <w:rsid w:val="00154E5A"/>
    <w:rsid w:val="00155252"/>
    <w:rsid w:val="001555EF"/>
    <w:rsid w:val="00155BF8"/>
    <w:rsid w:val="00155CE4"/>
    <w:rsid w:val="00156916"/>
    <w:rsid w:val="00156D42"/>
    <w:rsid w:val="00156E4C"/>
    <w:rsid w:val="0015753B"/>
    <w:rsid w:val="00157DF3"/>
    <w:rsid w:val="001603D6"/>
    <w:rsid w:val="0016041E"/>
    <w:rsid w:val="00160642"/>
    <w:rsid w:val="00161E54"/>
    <w:rsid w:val="00163984"/>
    <w:rsid w:val="00163A4F"/>
    <w:rsid w:val="00164266"/>
    <w:rsid w:val="00165649"/>
    <w:rsid w:val="00165810"/>
    <w:rsid w:val="00165D71"/>
    <w:rsid w:val="001660FF"/>
    <w:rsid w:val="001666E6"/>
    <w:rsid w:val="00166860"/>
    <w:rsid w:val="00166BBB"/>
    <w:rsid w:val="001672C5"/>
    <w:rsid w:val="001674A5"/>
    <w:rsid w:val="00167C7C"/>
    <w:rsid w:val="001702CE"/>
    <w:rsid w:val="00170378"/>
    <w:rsid w:val="001710BB"/>
    <w:rsid w:val="00171319"/>
    <w:rsid w:val="001719DA"/>
    <w:rsid w:val="00172874"/>
    <w:rsid w:val="00172897"/>
    <w:rsid w:val="001729DF"/>
    <w:rsid w:val="00172AFB"/>
    <w:rsid w:val="00172D62"/>
    <w:rsid w:val="00172F56"/>
    <w:rsid w:val="00173756"/>
    <w:rsid w:val="00173B7C"/>
    <w:rsid w:val="00173E73"/>
    <w:rsid w:val="00174665"/>
    <w:rsid w:val="00174682"/>
    <w:rsid w:val="0017472A"/>
    <w:rsid w:val="001749F4"/>
    <w:rsid w:val="00174A98"/>
    <w:rsid w:val="00174B27"/>
    <w:rsid w:val="001757FE"/>
    <w:rsid w:val="001763FF"/>
    <w:rsid w:val="00176424"/>
    <w:rsid w:val="00176E7D"/>
    <w:rsid w:val="00176EEE"/>
    <w:rsid w:val="00177947"/>
    <w:rsid w:val="00180700"/>
    <w:rsid w:val="00180A4B"/>
    <w:rsid w:val="00180A9E"/>
    <w:rsid w:val="0018182B"/>
    <w:rsid w:val="00181AFB"/>
    <w:rsid w:val="00181B99"/>
    <w:rsid w:val="00181E6D"/>
    <w:rsid w:val="0018213E"/>
    <w:rsid w:val="00182500"/>
    <w:rsid w:val="00182589"/>
    <w:rsid w:val="0018286A"/>
    <w:rsid w:val="00182BB7"/>
    <w:rsid w:val="00182FA5"/>
    <w:rsid w:val="00183A02"/>
    <w:rsid w:val="00183C98"/>
    <w:rsid w:val="001845FA"/>
    <w:rsid w:val="00184C39"/>
    <w:rsid w:val="00185F48"/>
    <w:rsid w:val="001863D6"/>
    <w:rsid w:val="0018690A"/>
    <w:rsid w:val="00186C51"/>
    <w:rsid w:val="00186ECA"/>
    <w:rsid w:val="0018706D"/>
    <w:rsid w:val="001879B4"/>
    <w:rsid w:val="001905CA"/>
    <w:rsid w:val="00190DAF"/>
    <w:rsid w:val="001912C3"/>
    <w:rsid w:val="00191315"/>
    <w:rsid w:val="0019167C"/>
    <w:rsid w:val="00192001"/>
    <w:rsid w:val="001923F1"/>
    <w:rsid w:val="0019260E"/>
    <w:rsid w:val="00192AA2"/>
    <w:rsid w:val="00192B1F"/>
    <w:rsid w:val="00192B3C"/>
    <w:rsid w:val="00192CCD"/>
    <w:rsid w:val="00193700"/>
    <w:rsid w:val="001938EC"/>
    <w:rsid w:val="0019414C"/>
    <w:rsid w:val="00194342"/>
    <w:rsid w:val="00194431"/>
    <w:rsid w:val="00194917"/>
    <w:rsid w:val="00195295"/>
    <w:rsid w:val="00195673"/>
    <w:rsid w:val="001964ED"/>
    <w:rsid w:val="00196678"/>
    <w:rsid w:val="0019677F"/>
    <w:rsid w:val="00196979"/>
    <w:rsid w:val="00197450"/>
    <w:rsid w:val="0019781A"/>
    <w:rsid w:val="001978B5"/>
    <w:rsid w:val="001A0039"/>
    <w:rsid w:val="001A00D2"/>
    <w:rsid w:val="001A14DB"/>
    <w:rsid w:val="001A16B9"/>
    <w:rsid w:val="001A192D"/>
    <w:rsid w:val="001A1A68"/>
    <w:rsid w:val="001A23C2"/>
    <w:rsid w:val="001A2F52"/>
    <w:rsid w:val="001A30E4"/>
    <w:rsid w:val="001A357F"/>
    <w:rsid w:val="001A3EB1"/>
    <w:rsid w:val="001A44FB"/>
    <w:rsid w:val="001A4651"/>
    <w:rsid w:val="001A47EF"/>
    <w:rsid w:val="001A4F57"/>
    <w:rsid w:val="001A5344"/>
    <w:rsid w:val="001A535B"/>
    <w:rsid w:val="001A596B"/>
    <w:rsid w:val="001A59BF"/>
    <w:rsid w:val="001A5A62"/>
    <w:rsid w:val="001A68E1"/>
    <w:rsid w:val="001A729A"/>
    <w:rsid w:val="001B0112"/>
    <w:rsid w:val="001B04B9"/>
    <w:rsid w:val="001B0DC6"/>
    <w:rsid w:val="001B0F11"/>
    <w:rsid w:val="001B1055"/>
    <w:rsid w:val="001B12AA"/>
    <w:rsid w:val="001B1F08"/>
    <w:rsid w:val="001B1F66"/>
    <w:rsid w:val="001B20E6"/>
    <w:rsid w:val="001B2368"/>
    <w:rsid w:val="001B3797"/>
    <w:rsid w:val="001B3801"/>
    <w:rsid w:val="001B3926"/>
    <w:rsid w:val="001B3B99"/>
    <w:rsid w:val="001B4C8D"/>
    <w:rsid w:val="001B5135"/>
    <w:rsid w:val="001B66AD"/>
    <w:rsid w:val="001B6F83"/>
    <w:rsid w:val="001B760D"/>
    <w:rsid w:val="001B7681"/>
    <w:rsid w:val="001B7D47"/>
    <w:rsid w:val="001C0594"/>
    <w:rsid w:val="001C1F02"/>
    <w:rsid w:val="001C247A"/>
    <w:rsid w:val="001C2734"/>
    <w:rsid w:val="001C2788"/>
    <w:rsid w:val="001C30B4"/>
    <w:rsid w:val="001C35D6"/>
    <w:rsid w:val="001C376E"/>
    <w:rsid w:val="001C3B31"/>
    <w:rsid w:val="001C3C2B"/>
    <w:rsid w:val="001C5060"/>
    <w:rsid w:val="001C5070"/>
    <w:rsid w:val="001C6799"/>
    <w:rsid w:val="001C68D1"/>
    <w:rsid w:val="001C692C"/>
    <w:rsid w:val="001C6B26"/>
    <w:rsid w:val="001C6D0C"/>
    <w:rsid w:val="001C6E99"/>
    <w:rsid w:val="001C6FD5"/>
    <w:rsid w:val="001D06B8"/>
    <w:rsid w:val="001D08BF"/>
    <w:rsid w:val="001D0A17"/>
    <w:rsid w:val="001D116B"/>
    <w:rsid w:val="001D164E"/>
    <w:rsid w:val="001D1FAF"/>
    <w:rsid w:val="001D21B1"/>
    <w:rsid w:val="001D2459"/>
    <w:rsid w:val="001D263E"/>
    <w:rsid w:val="001D3232"/>
    <w:rsid w:val="001D3FFF"/>
    <w:rsid w:val="001D41B6"/>
    <w:rsid w:val="001D4A80"/>
    <w:rsid w:val="001D509E"/>
    <w:rsid w:val="001D540A"/>
    <w:rsid w:val="001D56D0"/>
    <w:rsid w:val="001D5767"/>
    <w:rsid w:val="001D5E0B"/>
    <w:rsid w:val="001D5E25"/>
    <w:rsid w:val="001D5EA6"/>
    <w:rsid w:val="001D6B43"/>
    <w:rsid w:val="001D6C03"/>
    <w:rsid w:val="001D6D10"/>
    <w:rsid w:val="001D7696"/>
    <w:rsid w:val="001D7881"/>
    <w:rsid w:val="001D7B52"/>
    <w:rsid w:val="001E05B8"/>
    <w:rsid w:val="001E0DE2"/>
    <w:rsid w:val="001E0E8A"/>
    <w:rsid w:val="001E1334"/>
    <w:rsid w:val="001E1471"/>
    <w:rsid w:val="001E14E5"/>
    <w:rsid w:val="001E1C8E"/>
    <w:rsid w:val="001E1E97"/>
    <w:rsid w:val="001E1E9D"/>
    <w:rsid w:val="001E21A6"/>
    <w:rsid w:val="001E25B3"/>
    <w:rsid w:val="001E2887"/>
    <w:rsid w:val="001E288E"/>
    <w:rsid w:val="001E298E"/>
    <w:rsid w:val="001E2AE0"/>
    <w:rsid w:val="001E2D0D"/>
    <w:rsid w:val="001E2D99"/>
    <w:rsid w:val="001E316F"/>
    <w:rsid w:val="001E34F0"/>
    <w:rsid w:val="001E3CE0"/>
    <w:rsid w:val="001E3F8A"/>
    <w:rsid w:val="001E4408"/>
    <w:rsid w:val="001E482B"/>
    <w:rsid w:val="001E4FA9"/>
    <w:rsid w:val="001E54A3"/>
    <w:rsid w:val="001E55CD"/>
    <w:rsid w:val="001E5B56"/>
    <w:rsid w:val="001E60B1"/>
    <w:rsid w:val="001E618D"/>
    <w:rsid w:val="001E624C"/>
    <w:rsid w:val="001E6378"/>
    <w:rsid w:val="001E70F6"/>
    <w:rsid w:val="001E7146"/>
    <w:rsid w:val="001E76B3"/>
    <w:rsid w:val="001F17AC"/>
    <w:rsid w:val="001F2987"/>
    <w:rsid w:val="001F3227"/>
    <w:rsid w:val="001F3BBC"/>
    <w:rsid w:val="001F41C7"/>
    <w:rsid w:val="001F46F6"/>
    <w:rsid w:val="001F49C7"/>
    <w:rsid w:val="001F4DDC"/>
    <w:rsid w:val="001F4F82"/>
    <w:rsid w:val="001F5371"/>
    <w:rsid w:val="001F537F"/>
    <w:rsid w:val="001F55D3"/>
    <w:rsid w:val="001F56AB"/>
    <w:rsid w:val="001F5B22"/>
    <w:rsid w:val="001F5C6C"/>
    <w:rsid w:val="001F5E5A"/>
    <w:rsid w:val="001F5FF7"/>
    <w:rsid w:val="001F6306"/>
    <w:rsid w:val="001F6595"/>
    <w:rsid w:val="001F6619"/>
    <w:rsid w:val="001F6877"/>
    <w:rsid w:val="001F6948"/>
    <w:rsid w:val="001F6DE8"/>
    <w:rsid w:val="001F70FF"/>
    <w:rsid w:val="001F74D7"/>
    <w:rsid w:val="001F767B"/>
    <w:rsid w:val="0020035F"/>
    <w:rsid w:val="0020040C"/>
    <w:rsid w:val="002005CD"/>
    <w:rsid w:val="00200709"/>
    <w:rsid w:val="0020093E"/>
    <w:rsid w:val="00200DA8"/>
    <w:rsid w:val="0020141A"/>
    <w:rsid w:val="002020F0"/>
    <w:rsid w:val="00203569"/>
    <w:rsid w:val="00203B20"/>
    <w:rsid w:val="00203DB9"/>
    <w:rsid w:val="00203DFB"/>
    <w:rsid w:val="00204B57"/>
    <w:rsid w:val="00204D0D"/>
    <w:rsid w:val="00205083"/>
    <w:rsid w:val="0020587C"/>
    <w:rsid w:val="00205CB8"/>
    <w:rsid w:val="00205F5E"/>
    <w:rsid w:val="00205F9F"/>
    <w:rsid w:val="00205FC5"/>
    <w:rsid w:val="00206A14"/>
    <w:rsid w:val="00207575"/>
    <w:rsid w:val="00207CAF"/>
    <w:rsid w:val="00210AF8"/>
    <w:rsid w:val="00210E5D"/>
    <w:rsid w:val="00210F4A"/>
    <w:rsid w:val="00211560"/>
    <w:rsid w:val="002118E5"/>
    <w:rsid w:val="002122CF"/>
    <w:rsid w:val="00212AF1"/>
    <w:rsid w:val="00212B0B"/>
    <w:rsid w:val="00212DD0"/>
    <w:rsid w:val="00213B69"/>
    <w:rsid w:val="00213CAF"/>
    <w:rsid w:val="00214286"/>
    <w:rsid w:val="00214446"/>
    <w:rsid w:val="00214B27"/>
    <w:rsid w:val="00214D0C"/>
    <w:rsid w:val="00215873"/>
    <w:rsid w:val="002158DC"/>
    <w:rsid w:val="002160B1"/>
    <w:rsid w:val="00216185"/>
    <w:rsid w:val="002161F7"/>
    <w:rsid w:val="0021651F"/>
    <w:rsid w:val="00216919"/>
    <w:rsid w:val="00216A03"/>
    <w:rsid w:val="00216B1A"/>
    <w:rsid w:val="00216F8A"/>
    <w:rsid w:val="00217681"/>
    <w:rsid w:val="002176D7"/>
    <w:rsid w:val="0022016C"/>
    <w:rsid w:val="0022065C"/>
    <w:rsid w:val="00220765"/>
    <w:rsid w:val="00220F6A"/>
    <w:rsid w:val="00221201"/>
    <w:rsid w:val="0022173B"/>
    <w:rsid w:val="00221807"/>
    <w:rsid w:val="00221834"/>
    <w:rsid w:val="002219A3"/>
    <w:rsid w:val="00221FAC"/>
    <w:rsid w:val="002223F0"/>
    <w:rsid w:val="00222B2C"/>
    <w:rsid w:val="00222F80"/>
    <w:rsid w:val="00223799"/>
    <w:rsid w:val="0022391D"/>
    <w:rsid w:val="00225FD6"/>
    <w:rsid w:val="00226B3B"/>
    <w:rsid w:val="00227F07"/>
    <w:rsid w:val="002301B7"/>
    <w:rsid w:val="00230416"/>
    <w:rsid w:val="00230D62"/>
    <w:rsid w:val="00230E6A"/>
    <w:rsid w:val="00230F6F"/>
    <w:rsid w:val="00231107"/>
    <w:rsid w:val="0023119E"/>
    <w:rsid w:val="00231F1C"/>
    <w:rsid w:val="00232276"/>
    <w:rsid w:val="002324F3"/>
    <w:rsid w:val="0023259D"/>
    <w:rsid w:val="00232940"/>
    <w:rsid w:val="00232CDF"/>
    <w:rsid w:val="00232F42"/>
    <w:rsid w:val="00233F66"/>
    <w:rsid w:val="0023415F"/>
    <w:rsid w:val="002342C5"/>
    <w:rsid w:val="00234CBB"/>
    <w:rsid w:val="00234D67"/>
    <w:rsid w:val="002352F6"/>
    <w:rsid w:val="00236117"/>
    <w:rsid w:val="0023666D"/>
    <w:rsid w:val="002372EB"/>
    <w:rsid w:val="0023733D"/>
    <w:rsid w:val="002377FC"/>
    <w:rsid w:val="002378C9"/>
    <w:rsid w:val="00237AAF"/>
    <w:rsid w:val="00237B9B"/>
    <w:rsid w:val="0024092F"/>
    <w:rsid w:val="00240CEF"/>
    <w:rsid w:val="00240FCD"/>
    <w:rsid w:val="00241433"/>
    <w:rsid w:val="00241C9A"/>
    <w:rsid w:val="0024201D"/>
    <w:rsid w:val="0024216A"/>
    <w:rsid w:val="0024276A"/>
    <w:rsid w:val="00242915"/>
    <w:rsid w:val="00242D43"/>
    <w:rsid w:val="002430D4"/>
    <w:rsid w:val="00243304"/>
    <w:rsid w:val="0024332A"/>
    <w:rsid w:val="002434E1"/>
    <w:rsid w:val="00243FB6"/>
    <w:rsid w:val="002440D8"/>
    <w:rsid w:val="0024419B"/>
    <w:rsid w:val="00244373"/>
    <w:rsid w:val="00244DDF"/>
    <w:rsid w:val="002452E7"/>
    <w:rsid w:val="002453EB"/>
    <w:rsid w:val="002465E6"/>
    <w:rsid w:val="002466C5"/>
    <w:rsid w:val="00246999"/>
    <w:rsid w:val="0024699E"/>
    <w:rsid w:val="002471D8"/>
    <w:rsid w:val="0024757C"/>
    <w:rsid w:val="00247E09"/>
    <w:rsid w:val="0025043D"/>
    <w:rsid w:val="002508AE"/>
    <w:rsid w:val="00250ADE"/>
    <w:rsid w:val="00251062"/>
    <w:rsid w:val="002515FD"/>
    <w:rsid w:val="00251B22"/>
    <w:rsid w:val="00251EAF"/>
    <w:rsid w:val="0025212C"/>
    <w:rsid w:val="0025247A"/>
    <w:rsid w:val="00252AD7"/>
    <w:rsid w:val="00252BA8"/>
    <w:rsid w:val="00252CF1"/>
    <w:rsid w:val="0025364B"/>
    <w:rsid w:val="002546C6"/>
    <w:rsid w:val="0025524A"/>
    <w:rsid w:val="00255ABC"/>
    <w:rsid w:val="0025619B"/>
    <w:rsid w:val="002561E1"/>
    <w:rsid w:val="002562C7"/>
    <w:rsid w:val="002568BB"/>
    <w:rsid w:val="00256BA1"/>
    <w:rsid w:val="00256FE1"/>
    <w:rsid w:val="00257805"/>
    <w:rsid w:val="00260A5E"/>
    <w:rsid w:val="00260DDF"/>
    <w:rsid w:val="0026133C"/>
    <w:rsid w:val="00261650"/>
    <w:rsid w:val="00262034"/>
    <w:rsid w:val="00262496"/>
    <w:rsid w:val="00262AC5"/>
    <w:rsid w:val="00262DD2"/>
    <w:rsid w:val="002632A0"/>
    <w:rsid w:val="00263A5B"/>
    <w:rsid w:val="00263DDE"/>
    <w:rsid w:val="00264119"/>
    <w:rsid w:val="00264265"/>
    <w:rsid w:val="0026485C"/>
    <w:rsid w:val="0026488C"/>
    <w:rsid w:val="00264C27"/>
    <w:rsid w:val="00264DAD"/>
    <w:rsid w:val="00265138"/>
    <w:rsid w:val="00265155"/>
    <w:rsid w:val="00265797"/>
    <w:rsid w:val="00265E75"/>
    <w:rsid w:val="00266163"/>
    <w:rsid w:val="002663BC"/>
    <w:rsid w:val="00266CC1"/>
    <w:rsid w:val="002670F2"/>
    <w:rsid w:val="00267235"/>
    <w:rsid w:val="00267373"/>
    <w:rsid w:val="0026765F"/>
    <w:rsid w:val="00267792"/>
    <w:rsid w:val="00267A03"/>
    <w:rsid w:val="00267BF4"/>
    <w:rsid w:val="0027190C"/>
    <w:rsid w:val="00271AAD"/>
    <w:rsid w:val="00271CBC"/>
    <w:rsid w:val="0027268F"/>
    <w:rsid w:val="00272A07"/>
    <w:rsid w:val="00272C30"/>
    <w:rsid w:val="00273A12"/>
    <w:rsid w:val="00273DDE"/>
    <w:rsid w:val="00273E57"/>
    <w:rsid w:val="002749F4"/>
    <w:rsid w:val="00274C49"/>
    <w:rsid w:val="0027510B"/>
    <w:rsid w:val="002757DE"/>
    <w:rsid w:val="00275B21"/>
    <w:rsid w:val="00276311"/>
    <w:rsid w:val="0027639E"/>
    <w:rsid w:val="00276B2B"/>
    <w:rsid w:val="002775FE"/>
    <w:rsid w:val="0027762B"/>
    <w:rsid w:val="002777F1"/>
    <w:rsid w:val="00280382"/>
    <w:rsid w:val="00280E18"/>
    <w:rsid w:val="002822E3"/>
    <w:rsid w:val="002825D9"/>
    <w:rsid w:val="00282878"/>
    <w:rsid w:val="002828FD"/>
    <w:rsid w:val="00282CEF"/>
    <w:rsid w:val="002833BC"/>
    <w:rsid w:val="002836E1"/>
    <w:rsid w:val="00284EEC"/>
    <w:rsid w:val="002857C4"/>
    <w:rsid w:val="002858EA"/>
    <w:rsid w:val="00285CD0"/>
    <w:rsid w:val="00285DCE"/>
    <w:rsid w:val="00286091"/>
    <w:rsid w:val="002861FF"/>
    <w:rsid w:val="002865DE"/>
    <w:rsid w:val="00286B7C"/>
    <w:rsid w:val="00286DD5"/>
    <w:rsid w:val="00287070"/>
    <w:rsid w:val="00287225"/>
    <w:rsid w:val="00287457"/>
    <w:rsid w:val="002874E7"/>
    <w:rsid w:val="00287A0F"/>
    <w:rsid w:val="00287D7F"/>
    <w:rsid w:val="00287DB4"/>
    <w:rsid w:val="002906AE"/>
    <w:rsid w:val="00290739"/>
    <w:rsid w:val="002907DE"/>
    <w:rsid w:val="00290974"/>
    <w:rsid w:val="0029106F"/>
    <w:rsid w:val="00291947"/>
    <w:rsid w:val="00292211"/>
    <w:rsid w:val="00292471"/>
    <w:rsid w:val="002926AE"/>
    <w:rsid w:val="00292AE1"/>
    <w:rsid w:val="00292CCC"/>
    <w:rsid w:val="0029326C"/>
    <w:rsid w:val="0029340D"/>
    <w:rsid w:val="002934D3"/>
    <w:rsid w:val="00293638"/>
    <w:rsid w:val="00293ED1"/>
    <w:rsid w:val="0029459D"/>
    <w:rsid w:val="00294F01"/>
    <w:rsid w:val="002952F2"/>
    <w:rsid w:val="002958F6"/>
    <w:rsid w:val="00295995"/>
    <w:rsid w:val="00295B60"/>
    <w:rsid w:val="00295BEE"/>
    <w:rsid w:val="00296434"/>
    <w:rsid w:val="00296805"/>
    <w:rsid w:val="00296F8F"/>
    <w:rsid w:val="002974FD"/>
    <w:rsid w:val="00297B73"/>
    <w:rsid w:val="00297E27"/>
    <w:rsid w:val="00297EFD"/>
    <w:rsid w:val="002A0E08"/>
    <w:rsid w:val="002A0E1B"/>
    <w:rsid w:val="002A0EE1"/>
    <w:rsid w:val="002A1115"/>
    <w:rsid w:val="002A1406"/>
    <w:rsid w:val="002A1DB3"/>
    <w:rsid w:val="002A29AB"/>
    <w:rsid w:val="002A2A6A"/>
    <w:rsid w:val="002A2E4A"/>
    <w:rsid w:val="002A2EF9"/>
    <w:rsid w:val="002A2F35"/>
    <w:rsid w:val="002A4AA4"/>
    <w:rsid w:val="002A4CF6"/>
    <w:rsid w:val="002A519D"/>
    <w:rsid w:val="002A5D62"/>
    <w:rsid w:val="002A66B0"/>
    <w:rsid w:val="002A6840"/>
    <w:rsid w:val="002A6B09"/>
    <w:rsid w:val="002A6C4D"/>
    <w:rsid w:val="002A6F10"/>
    <w:rsid w:val="002A7C83"/>
    <w:rsid w:val="002B0071"/>
    <w:rsid w:val="002B0240"/>
    <w:rsid w:val="002B02AF"/>
    <w:rsid w:val="002B070C"/>
    <w:rsid w:val="002B0933"/>
    <w:rsid w:val="002B0ABD"/>
    <w:rsid w:val="002B0D8B"/>
    <w:rsid w:val="002B1218"/>
    <w:rsid w:val="002B1954"/>
    <w:rsid w:val="002B1A19"/>
    <w:rsid w:val="002B1F76"/>
    <w:rsid w:val="002B23A0"/>
    <w:rsid w:val="002B272D"/>
    <w:rsid w:val="002B2835"/>
    <w:rsid w:val="002B2B49"/>
    <w:rsid w:val="002B38DC"/>
    <w:rsid w:val="002B3A19"/>
    <w:rsid w:val="002B4408"/>
    <w:rsid w:val="002B447C"/>
    <w:rsid w:val="002B44C9"/>
    <w:rsid w:val="002B4775"/>
    <w:rsid w:val="002B48E2"/>
    <w:rsid w:val="002B4910"/>
    <w:rsid w:val="002B4A58"/>
    <w:rsid w:val="002B4F4E"/>
    <w:rsid w:val="002B4FEA"/>
    <w:rsid w:val="002B57E8"/>
    <w:rsid w:val="002B5937"/>
    <w:rsid w:val="002B5D33"/>
    <w:rsid w:val="002B6CD0"/>
    <w:rsid w:val="002B73D1"/>
    <w:rsid w:val="002B7A95"/>
    <w:rsid w:val="002C0052"/>
    <w:rsid w:val="002C03A3"/>
    <w:rsid w:val="002C104A"/>
    <w:rsid w:val="002C1347"/>
    <w:rsid w:val="002C1903"/>
    <w:rsid w:val="002C2122"/>
    <w:rsid w:val="002C26E6"/>
    <w:rsid w:val="002C28EC"/>
    <w:rsid w:val="002C31EA"/>
    <w:rsid w:val="002C3232"/>
    <w:rsid w:val="002C3C09"/>
    <w:rsid w:val="002C4A75"/>
    <w:rsid w:val="002C4D4C"/>
    <w:rsid w:val="002C5351"/>
    <w:rsid w:val="002C551D"/>
    <w:rsid w:val="002C557B"/>
    <w:rsid w:val="002C5735"/>
    <w:rsid w:val="002C5AE4"/>
    <w:rsid w:val="002C5DED"/>
    <w:rsid w:val="002C5E13"/>
    <w:rsid w:val="002C6A80"/>
    <w:rsid w:val="002C6FED"/>
    <w:rsid w:val="002D02EA"/>
    <w:rsid w:val="002D07C8"/>
    <w:rsid w:val="002D121C"/>
    <w:rsid w:val="002D127D"/>
    <w:rsid w:val="002D27B5"/>
    <w:rsid w:val="002D27E5"/>
    <w:rsid w:val="002D2924"/>
    <w:rsid w:val="002D32F8"/>
    <w:rsid w:val="002D3C42"/>
    <w:rsid w:val="002D4E1E"/>
    <w:rsid w:val="002D5327"/>
    <w:rsid w:val="002D58B6"/>
    <w:rsid w:val="002D58D4"/>
    <w:rsid w:val="002D5F51"/>
    <w:rsid w:val="002D5F73"/>
    <w:rsid w:val="002D614A"/>
    <w:rsid w:val="002D6299"/>
    <w:rsid w:val="002D6B65"/>
    <w:rsid w:val="002D7412"/>
    <w:rsid w:val="002D7AE0"/>
    <w:rsid w:val="002D7FE2"/>
    <w:rsid w:val="002E003D"/>
    <w:rsid w:val="002E0986"/>
    <w:rsid w:val="002E0D1B"/>
    <w:rsid w:val="002E1438"/>
    <w:rsid w:val="002E1716"/>
    <w:rsid w:val="002E17B0"/>
    <w:rsid w:val="002E25A6"/>
    <w:rsid w:val="002E26BF"/>
    <w:rsid w:val="002E26C2"/>
    <w:rsid w:val="002E2A3C"/>
    <w:rsid w:val="002E2D93"/>
    <w:rsid w:val="002E3050"/>
    <w:rsid w:val="002E35CC"/>
    <w:rsid w:val="002E3760"/>
    <w:rsid w:val="002E3ECF"/>
    <w:rsid w:val="002E46E5"/>
    <w:rsid w:val="002E4C81"/>
    <w:rsid w:val="002E54B2"/>
    <w:rsid w:val="002E5BE5"/>
    <w:rsid w:val="002E5C0C"/>
    <w:rsid w:val="002E5C25"/>
    <w:rsid w:val="002E6832"/>
    <w:rsid w:val="002E6984"/>
    <w:rsid w:val="002E7306"/>
    <w:rsid w:val="002E7AE1"/>
    <w:rsid w:val="002E7B16"/>
    <w:rsid w:val="002E7D0E"/>
    <w:rsid w:val="002E7D7C"/>
    <w:rsid w:val="002E7DE6"/>
    <w:rsid w:val="002F1EE3"/>
    <w:rsid w:val="002F3311"/>
    <w:rsid w:val="002F33D8"/>
    <w:rsid w:val="002F3E12"/>
    <w:rsid w:val="002F4050"/>
    <w:rsid w:val="002F40B6"/>
    <w:rsid w:val="002F42E6"/>
    <w:rsid w:val="002F4606"/>
    <w:rsid w:val="002F4A79"/>
    <w:rsid w:val="002F50BD"/>
    <w:rsid w:val="002F52F8"/>
    <w:rsid w:val="002F607C"/>
    <w:rsid w:val="002F6346"/>
    <w:rsid w:val="002F71E3"/>
    <w:rsid w:val="002F7665"/>
    <w:rsid w:val="002F775E"/>
    <w:rsid w:val="002F7D6D"/>
    <w:rsid w:val="003003B1"/>
    <w:rsid w:val="00300E2B"/>
    <w:rsid w:val="00301073"/>
    <w:rsid w:val="003013FA"/>
    <w:rsid w:val="00301C46"/>
    <w:rsid w:val="00301D63"/>
    <w:rsid w:val="0030289B"/>
    <w:rsid w:val="00303A7A"/>
    <w:rsid w:val="0030413C"/>
    <w:rsid w:val="00304903"/>
    <w:rsid w:val="0030495D"/>
    <w:rsid w:val="003049B6"/>
    <w:rsid w:val="00304BD5"/>
    <w:rsid w:val="00304F83"/>
    <w:rsid w:val="003066D3"/>
    <w:rsid w:val="00306B2C"/>
    <w:rsid w:val="00306F66"/>
    <w:rsid w:val="0030731E"/>
    <w:rsid w:val="00307371"/>
    <w:rsid w:val="0030749E"/>
    <w:rsid w:val="00307733"/>
    <w:rsid w:val="00307FCA"/>
    <w:rsid w:val="0031050C"/>
    <w:rsid w:val="00310567"/>
    <w:rsid w:val="003105DA"/>
    <w:rsid w:val="00310A4D"/>
    <w:rsid w:val="00310DD0"/>
    <w:rsid w:val="0031142C"/>
    <w:rsid w:val="00311567"/>
    <w:rsid w:val="00311787"/>
    <w:rsid w:val="003119C1"/>
    <w:rsid w:val="00311E99"/>
    <w:rsid w:val="00313556"/>
    <w:rsid w:val="00313F4A"/>
    <w:rsid w:val="00314159"/>
    <w:rsid w:val="00315594"/>
    <w:rsid w:val="00316029"/>
    <w:rsid w:val="003167F6"/>
    <w:rsid w:val="003171B7"/>
    <w:rsid w:val="00317222"/>
    <w:rsid w:val="00317654"/>
    <w:rsid w:val="00317FB8"/>
    <w:rsid w:val="003206D5"/>
    <w:rsid w:val="00320735"/>
    <w:rsid w:val="0032114C"/>
    <w:rsid w:val="0032115B"/>
    <w:rsid w:val="00321863"/>
    <w:rsid w:val="00321F47"/>
    <w:rsid w:val="0032230D"/>
    <w:rsid w:val="003223A2"/>
    <w:rsid w:val="00322829"/>
    <w:rsid w:val="00322B72"/>
    <w:rsid w:val="003232BA"/>
    <w:rsid w:val="00323A18"/>
    <w:rsid w:val="0032452E"/>
    <w:rsid w:val="00324BC9"/>
    <w:rsid w:val="003250AD"/>
    <w:rsid w:val="003251F5"/>
    <w:rsid w:val="003252C5"/>
    <w:rsid w:val="00325655"/>
    <w:rsid w:val="00326051"/>
    <w:rsid w:val="00326500"/>
    <w:rsid w:val="003269B3"/>
    <w:rsid w:val="00326EA7"/>
    <w:rsid w:val="00327770"/>
    <w:rsid w:val="00330D23"/>
    <w:rsid w:val="00330D27"/>
    <w:rsid w:val="00331E5C"/>
    <w:rsid w:val="003321FA"/>
    <w:rsid w:val="003329DC"/>
    <w:rsid w:val="00332A76"/>
    <w:rsid w:val="00332F60"/>
    <w:rsid w:val="00333047"/>
    <w:rsid w:val="00334296"/>
    <w:rsid w:val="00334349"/>
    <w:rsid w:val="00334FFC"/>
    <w:rsid w:val="003358DF"/>
    <w:rsid w:val="00335FF0"/>
    <w:rsid w:val="003363B1"/>
    <w:rsid w:val="00336489"/>
    <w:rsid w:val="0033692E"/>
    <w:rsid w:val="00337512"/>
    <w:rsid w:val="003376AC"/>
    <w:rsid w:val="00337D1A"/>
    <w:rsid w:val="003403A1"/>
    <w:rsid w:val="00340F78"/>
    <w:rsid w:val="00341141"/>
    <w:rsid w:val="00341221"/>
    <w:rsid w:val="00341225"/>
    <w:rsid w:val="0034140C"/>
    <w:rsid w:val="00341EFE"/>
    <w:rsid w:val="0034204B"/>
    <w:rsid w:val="003427EE"/>
    <w:rsid w:val="00342DDC"/>
    <w:rsid w:val="00342FEB"/>
    <w:rsid w:val="0034380A"/>
    <w:rsid w:val="00343B81"/>
    <w:rsid w:val="0034423E"/>
    <w:rsid w:val="003442EF"/>
    <w:rsid w:val="00344405"/>
    <w:rsid w:val="003448A8"/>
    <w:rsid w:val="00345647"/>
    <w:rsid w:val="00345BEE"/>
    <w:rsid w:val="003463C2"/>
    <w:rsid w:val="003467B9"/>
    <w:rsid w:val="003471AC"/>
    <w:rsid w:val="00350216"/>
    <w:rsid w:val="00350603"/>
    <w:rsid w:val="003507ED"/>
    <w:rsid w:val="00350A20"/>
    <w:rsid w:val="00350E5A"/>
    <w:rsid w:val="00351129"/>
    <w:rsid w:val="003516B8"/>
    <w:rsid w:val="00351EFC"/>
    <w:rsid w:val="003525F6"/>
    <w:rsid w:val="00352695"/>
    <w:rsid w:val="00352EAB"/>
    <w:rsid w:val="003531F5"/>
    <w:rsid w:val="00353F67"/>
    <w:rsid w:val="003542A3"/>
    <w:rsid w:val="00354A66"/>
    <w:rsid w:val="0035542B"/>
    <w:rsid w:val="00355512"/>
    <w:rsid w:val="0035587D"/>
    <w:rsid w:val="003562BA"/>
    <w:rsid w:val="003562D3"/>
    <w:rsid w:val="00356792"/>
    <w:rsid w:val="00356AAB"/>
    <w:rsid w:val="00356CB4"/>
    <w:rsid w:val="00357324"/>
    <w:rsid w:val="003575D4"/>
    <w:rsid w:val="00357EBA"/>
    <w:rsid w:val="003607AB"/>
    <w:rsid w:val="00360EFB"/>
    <w:rsid w:val="00361283"/>
    <w:rsid w:val="003614E8"/>
    <w:rsid w:val="00361A57"/>
    <w:rsid w:val="00361A75"/>
    <w:rsid w:val="003629F8"/>
    <w:rsid w:val="003630FF"/>
    <w:rsid w:val="003631B8"/>
    <w:rsid w:val="003635A3"/>
    <w:rsid w:val="00363896"/>
    <w:rsid w:val="00364367"/>
    <w:rsid w:val="00364492"/>
    <w:rsid w:val="00364B80"/>
    <w:rsid w:val="00364B9B"/>
    <w:rsid w:val="00365050"/>
    <w:rsid w:val="00365DEE"/>
    <w:rsid w:val="00365F59"/>
    <w:rsid w:val="00366381"/>
    <w:rsid w:val="003667F0"/>
    <w:rsid w:val="00366A5F"/>
    <w:rsid w:val="003671C3"/>
    <w:rsid w:val="00367226"/>
    <w:rsid w:val="00367348"/>
    <w:rsid w:val="00367C4D"/>
    <w:rsid w:val="0037005E"/>
    <w:rsid w:val="003708C1"/>
    <w:rsid w:val="003708EE"/>
    <w:rsid w:val="00371706"/>
    <w:rsid w:val="003723F3"/>
    <w:rsid w:val="00372573"/>
    <w:rsid w:val="00372894"/>
    <w:rsid w:val="00372CE8"/>
    <w:rsid w:val="00373042"/>
    <w:rsid w:val="003733BD"/>
    <w:rsid w:val="00373B2A"/>
    <w:rsid w:val="00373D1F"/>
    <w:rsid w:val="003742D7"/>
    <w:rsid w:val="00374430"/>
    <w:rsid w:val="00374D9F"/>
    <w:rsid w:val="003751DB"/>
    <w:rsid w:val="00375416"/>
    <w:rsid w:val="003755BD"/>
    <w:rsid w:val="0037560F"/>
    <w:rsid w:val="0037594E"/>
    <w:rsid w:val="00376051"/>
    <w:rsid w:val="0037646D"/>
    <w:rsid w:val="003764AE"/>
    <w:rsid w:val="00376631"/>
    <w:rsid w:val="00376A1E"/>
    <w:rsid w:val="0037709B"/>
    <w:rsid w:val="003771E3"/>
    <w:rsid w:val="00377627"/>
    <w:rsid w:val="00377B12"/>
    <w:rsid w:val="00377D8F"/>
    <w:rsid w:val="00377DAE"/>
    <w:rsid w:val="003801A2"/>
    <w:rsid w:val="003804EB"/>
    <w:rsid w:val="003807C6"/>
    <w:rsid w:val="00380839"/>
    <w:rsid w:val="003821A1"/>
    <w:rsid w:val="00382442"/>
    <w:rsid w:val="003825F0"/>
    <w:rsid w:val="003826D1"/>
    <w:rsid w:val="00382F12"/>
    <w:rsid w:val="00382F46"/>
    <w:rsid w:val="003830A8"/>
    <w:rsid w:val="003831B3"/>
    <w:rsid w:val="00383E64"/>
    <w:rsid w:val="003841D5"/>
    <w:rsid w:val="00384E78"/>
    <w:rsid w:val="00385799"/>
    <w:rsid w:val="00385B45"/>
    <w:rsid w:val="003862FF"/>
    <w:rsid w:val="00386922"/>
    <w:rsid w:val="003877AA"/>
    <w:rsid w:val="003906B3"/>
    <w:rsid w:val="003906FB"/>
    <w:rsid w:val="003907FD"/>
    <w:rsid w:val="003912FD"/>
    <w:rsid w:val="00391960"/>
    <w:rsid w:val="00391A78"/>
    <w:rsid w:val="00391FCB"/>
    <w:rsid w:val="003926F9"/>
    <w:rsid w:val="00393570"/>
    <w:rsid w:val="00393EF5"/>
    <w:rsid w:val="00394035"/>
    <w:rsid w:val="003950A0"/>
    <w:rsid w:val="0039552B"/>
    <w:rsid w:val="00395948"/>
    <w:rsid w:val="00396059"/>
    <w:rsid w:val="00396451"/>
    <w:rsid w:val="003965DF"/>
    <w:rsid w:val="0039684A"/>
    <w:rsid w:val="00396A27"/>
    <w:rsid w:val="00396AC5"/>
    <w:rsid w:val="003978E3"/>
    <w:rsid w:val="003A068B"/>
    <w:rsid w:val="003A0793"/>
    <w:rsid w:val="003A0C9F"/>
    <w:rsid w:val="003A1477"/>
    <w:rsid w:val="003A14D7"/>
    <w:rsid w:val="003A19FB"/>
    <w:rsid w:val="003A1B65"/>
    <w:rsid w:val="003A2617"/>
    <w:rsid w:val="003A2CBD"/>
    <w:rsid w:val="003A2CFB"/>
    <w:rsid w:val="003A31FF"/>
    <w:rsid w:val="003A3494"/>
    <w:rsid w:val="003A49F9"/>
    <w:rsid w:val="003A4BA1"/>
    <w:rsid w:val="003A4D7F"/>
    <w:rsid w:val="003A4ED5"/>
    <w:rsid w:val="003A53AD"/>
    <w:rsid w:val="003A5A94"/>
    <w:rsid w:val="003A5C3B"/>
    <w:rsid w:val="003A5ED5"/>
    <w:rsid w:val="003A6A62"/>
    <w:rsid w:val="003A6C7E"/>
    <w:rsid w:val="003A76CA"/>
    <w:rsid w:val="003A7C18"/>
    <w:rsid w:val="003A7D69"/>
    <w:rsid w:val="003B0464"/>
    <w:rsid w:val="003B08B0"/>
    <w:rsid w:val="003B0FE9"/>
    <w:rsid w:val="003B22B8"/>
    <w:rsid w:val="003B2368"/>
    <w:rsid w:val="003B2987"/>
    <w:rsid w:val="003B2D51"/>
    <w:rsid w:val="003B2FAE"/>
    <w:rsid w:val="003B3314"/>
    <w:rsid w:val="003B37A2"/>
    <w:rsid w:val="003B37C3"/>
    <w:rsid w:val="003B454D"/>
    <w:rsid w:val="003B51BF"/>
    <w:rsid w:val="003B612E"/>
    <w:rsid w:val="003B726D"/>
    <w:rsid w:val="003B7AF8"/>
    <w:rsid w:val="003B7EFA"/>
    <w:rsid w:val="003C0401"/>
    <w:rsid w:val="003C0C27"/>
    <w:rsid w:val="003C0DDB"/>
    <w:rsid w:val="003C1016"/>
    <w:rsid w:val="003C187D"/>
    <w:rsid w:val="003C1D53"/>
    <w:rsid w:val="003C25DE"/>
    <w:rsid w:val="003C4182"/>
    <w:rsid w:val="003C433D"/>
    <w:rsid w:val="003C43B0"/>
    <w:rsid w:val="003C43ED"/>
    <w:rsid w:val="003C4475"/>
    <w:rsid w:val="003C4537"/>
    <w:rsid w:val="003C48EF"/>
    <w:rsid w:val="003C4A3E"/>
    <w:rsid w:val="003C518D"/>
    <w:rsid w:val="003C5358"/>
    <w:rsid w:val="003C5A04"/>
    <w:rsid w:val="003C5A97"/>
    <w:rsid w:val="003C61E4"/>
    <w:rsid w:val="003C645E"/>
    <w:rsid w:val="003C6615"/>
    <w:rsid w:val="003C68E2"/>
    <w:rsid w:val="003C6D5D"/>
    <w:rsid w:val="003C7607"/>
    <w:rsid w:val="003C7BF9"/>
    <w:rsid w:val="003D04DA"/>
    <w:rsid w:val="003D0582"/>
    <w:rsid w:val="003D0ED1"/>
    <w:rsid w:val="003D102E"/>
    <w:rsid w:val="003D122B"/>
    <w:rsid w:val="003D1578"/>
    <w:rsid w:val="003D1A9F"/>
    <w:rsid w:val="003D1BE8"/>
    <w:rsid w:val="003D1FD2"/>
    <w:rsid w:val="003D27F8"/>
    <w:rsid w:val="003D310B"/>
    <w:rsid w:val="003D3665"/>
    <w:rsid w:val="003D3E6E"/>
    <w:rsid w:val="003D493C"/>
    <w:rsid w:val="003D4BA4"/>
    <w:rsid w:val="003D5310"/>
    <w:rsid w:val="003D55A6"/>
    <w:rsid w:val="003D66F1"/>
    <w:rsid w:val="003D6AC2"/>
    <w:rsid w:val="003D6B53"/>
    <w:rsid w:val="003D6BF5"/>
    <w:rsid w:val="003D6D16"/>
    <w:rsid w:val="003E0BDE"/>
    <w:rsid w:val="003E0C9B"/>
    <w:rsid w:val="003E1A68"/>
    <w:rsid w:val="003E1EBC"/>
    <w:rsid w:val="003E21D1"/>
    <w:rsid w:val="003E28AF"/>
    <w:rsid w:val="003E338E"/>
    <w:rsid w:val="003E345A"/>
    <w:rsid w:val="003E34F2"/>
    <w:rsid w:val="003E350A"/>
    <w:rsid w:val="003E3B2F"/>
    <w:rsid w:val="003E3F07"/>
    <w:rsid w:val="003E4154"/>
    <w:rsid w:val="003E46B2"/>
    <w:rsid w:val="003E51B1"/>
    <w:rsid w:val="003E6F38"/>
    <w:rsid w:val="003E782B"/>
    <w:rsid w:val="003F0B0F"/>
    <w:rsid w:val="003F0FB4"/>
    <w:rsid w:val="003F1067"/>
    <w:rsid w:val="003F1496"/>
    <w:rsid w:val="003F1D03"/>
    <w:rsid w:val="003F1F7F"/>
    <w:rsid w:val="003F34B1"/>
    <w:rsid w:val="003F417F"/>
    <w:rsid w:val="003F4D27"/>
    <w:rsid w:val="003F5EEA"/>
    <w:rsid w:val="003F6CA7"/>
    <w:rsid w:val="003F7072"/>
    <w:rsid w:val="003F7670"/>
    <w:rsid w:val="00400ACC"/>
    <w:rsid w:val="00400AFB"/>
    <w:rsid w:val="00401F97"/>
    <w:rsid w:val="00401FBF"/>
    <w:rsid w:val="004029F8"/>
    <w:rsid w:val="00402D70"/>
    <w:rsid w:val="00402E81"/>
    <w:rsid w:val="00402EA0"/>
    <w:rsid w:val="00402FB8"/>
    <w:rsid w:val="0040333F"/>
    <w:rsid w:val="00403E62"/>
    <w:rsid w:val="00404550"/>
    <w:rsid w:val="004051D9"/>
    <w:rsid w:val="00405D46"/>
    <w:rsid w:val="0040639E"/>
    <w:rsid w:val="00410373"/>
    <w:rsid w:val="00410B6E"/>
    <w:rsid w:val="004112D5"/>
    <w:rsid w:val="004113BA"/>
    <w:rsid w:val="00411864"/>
    <w:rsid w:val="00411ABF"/>
    <w:rsid w:val="004120B9"/>
    <w:rsid w:val="00412382"/>
    <w:rsid w:val="00412F71"/>
    <w:rsid w:val="004132D8"/>
    <w:rsid w:val="004133C6"/>
    <w:rsid w:val="00413868"/>
    <w:rsid w:val="00413893"/>
    <w:rsid w:val="004138FA"/>
    <w:rsid w:val="00413C07"/>
    <w:rsid w:val="00413DF9"/>
    <w:rsid w:val="004146C3"/>
    <w:rsid w:val="0041481D"/>
    <w:rsid w:val="00415194"/>
    <w:rsid w:val="004152CA"/>
    <w:rsid w:val="00415300"/>
    <w:rsid w:val="004153B6"/>
    <w:rsid w:val="00415690"/>
    <w:rsid w:val="00415691"/>
    <w:rsid w:val="004159E0"/>
    <w:rsid w:val="00416829"/>
    <w:rsid w:val="00416F94"/>
    <w:rsid w:val="00417273"/>
    <w:rsid w:val="00417B00"/>
    <w:rsid w:val="00417B0A"/>
    <w:rsid w:val="0042020D"/>
    <w:rsid w:val="0042027D"/>
    <w:rsid w:val="00420310"/>
    <w:rsid w:val="00420530"/>
    <w:rsid w:val="00420ACC"/>
    <w:rsid w:val="00420FFC"/>
    <w:rsid w:val="004223BB"/>
    <w:rsid w:val="00422A69"/>
    <w:rsid w:val="00422F7C"/>
    <w:rsid w:val="004237CB"/>
    <w:rsid w:val="00423977"/>
    <w:rsid w:val="0042414E"/>
    <w:rsid w:val="004242A0"/>
    <w:rsid w:val="00424791"/>
    <w:rsid w:val="004249F6"/>
    <w:rsid w:val="00424DEA"/>
    <w:rsid w:val="00424E97"/>
    <w:rsid w:val="004252FF"/>
    <w:rsid w:val="0042565D"/>
    <w:rsid w:val="00425760"/>
    <w:rsid w:val="004259CB"/>
    <w:rsid w:val="00425FB0"/>
    <w:rsid w:val="0042674C"/>
    <w:rsid w:val="00426972"/>
    <w:rsid w:val="004272B7"/>
    <w:rsid w:val="00427ACB"/>
    <w:rsid w:val="00427C40"/>
    <w:rsid w:val="00427FF3"/>
    <w:rsid w:val="00430335"/>
    <w:rsid w:val="0043075B"/>
    <w:rsid w:val="0043095E"/>
    <w:rsid w:val="00430B3C"/>
    <w:rsid w:val="00430CFD"/>
    <w:rsid w:val="00431E97"/>
    <w:rsid w:val="00431EDA"/>
    <w:rsid w:val="004321FB"/>
    <w:rsid w:val="00432C8F"/>
    <w:rsid w:val="00432CD9"/>
    <w:rsid w:val="00432D49"/>
    <w:rsid w:val="004331AD"/>
    <w:rsid w:val="0043330E"/>
    <w:rsid w:val="004334F7"/>
    <w:rsid w:val="0043435D"/>
    <w:rsid w:val="004346F9"/>
    <w:rsid w:val="00434E87"/>
    <w:rsid w:val="00435805"/>
    <w:rsid w:val="0043612A"/>
    <w:rsid w:val="00436469"/>
    <w:rsid w:val="00436523"/>
    <w:rsid w:val="00436AB4"/>
    <w:rsid w:val="00436E3C"/>
    <w:rsid w:val="00437549"/>
    <w:rsid w:val="00437965"/>
    <w:rsid w:val="00437F9B"/>
    <w:rsid w:val="0044017C"/>
    <w:rsid w:val="004403CB"/>
    <w:rsid w:val="00440470"/>
    <w:rsid w:val="004404DA"/>
    <w:rsid w:val="004408B3"/>
    <w:rsid w:val="00440D17"/>
    <w:rsid w:val="004426D8"/>
    <w:rsid w:val="00442AF2"/>
    <w:rsid w:val="00442D84"/>
    <w:rsid w:val="00443384"/>
    <w:rsid w:val="004442AB"/>
    <w:rsid w:val="00444775"/>
    <w:rsid w:val="004450D6"/>
    <w:rsid w:val="00445465"/>
    <w:rsid w:val="004454D1"/>
    <w:rsid w:val="00445BC6"/>
    <w:rsid w:val="00445C51"/>
    <w:rsid w:val="0044628B"/>
    <w:rsid w:val="00446815"/>
    <w:rsid w:val="00446853"/>
    <w:rsid w:val="004469A1"/>
    <w:rsid w:val="0044731C"/>
    <w:rsid w:val="0044743D"/>
    <w:rsid w:val="00447979"/>
    <w:rsid w:val="00447B79"/>
    <w:rsid w:val="004504B6"/>
    <w:rsid w:val="0045082C"/>
    <w:rsid w:val="00451415"/>
    <w:rsid w:val="00451553"/>
    <w:rsid w:val="0045161F"/>
    <w:rsid w:val="0045167E"/>
    <w:rsid w:val="0045288A"/>
    <w:rsid w:val="0045302F"/>
    <w:rsid w:val="004531AF"/>
    <w:rsid w:val="00453936"/>
    <w:rsid w:val="00454234"/>
    <w:rsid w:val="004546B0"/>
    <w:rsid w:val="004546BC"/>
    <w:rsid w:val="00454A81"/>
    <w:rsid w:val="00454C1D"/>
    <w:rsid w:val="00454DC5"/>
    <w:rsid w:val="004554A9"/>
    <w:rsid w:val="004556F0"/>
    <w:rsid w:val="00455C11"/>
    <w:rsid w:val="00455C9D"/>
    <w:rsid w:val="004562C9"/>
    <w:rsid w:val="004563FC"/>
    <w:rsid w:val="00456653"/>
    <w:rsid w:val="0045672F"/>
    <w:rsid w:val="00456BE5"/>
    <w:rsid w:val="004574F9"/>
    <w:rsid w:val="00457798"/>
    <w:rsid w:val="0045799C"/>
    <w:rsid w:val="00457AF4"/>
    <w:rsid w:val="0046027F"/>
    <w:rsid w:val="0046034D"/>
    <w:rsid w:val="0046058B"/>
    <w:rsid w:val="00460699"/>
    <w:rsid w:val="004608C2"/>
    <w:rsid w:val="00460910"/>
    <w:rsid w:val="0046098A"/>
    <w:rsid w:val="00460AFC"/>
    <w:rsid w:val="00460DD5"/>
    <w:rsid w:val="00461389"/>
    <w:rsid w:val="0046139D"/>
    <w:rsid w:val="004616E8"/>
    <w:rsid w:val="00461C8A"/>
    <w:rsid w:val="00461F67"/>
    <w:rsid w:val="00462420"/>
    <w:rsid w:val="00462642"/>
    <w:rsid w:val="0046311F"/>
    <w:rsid w:val="00463852"/>
    <w:rsid w:val="0046406B"/>
    <w:rsid w:val="00464BC6"/>
    <w:rsid w:val="004664BD"/>
    <w:rsid w:val="00466563"/>
    <w:rsid w:val="00466765"/>
    <w:rsid w:val="00466F93"/>
    <w:rsid w:val="0046702D"/>
    <w:rsid w:val="0046718D"/>
    <w:rsid w:val="00467263"/>
    <w:rsid w:val="004673D3"/>
    <w:rsid w:val="0046773B"/>
    <w:rsid w:val="0046774D"/>
    <w:rsid w:val="00467A5F"/>
    <w:rsid w:val="0047018B"/>
    <w:rsid w:val="004709E9"/>
    <w:rsid w:val="00470BE1"/>
    <w:rsid w:val="004711AE"/>
    <w:rsid w:val="004713E4"/>
    <w:rsid w:val="00471748"/>
    <w:rsid w:val="00471F9F"/>
    <w:rsid w:val="0047280C"/>
    <w:rsid w:val="004729B7"/>
    <w:rsid w:val="004732BD"/>
    <w:rsid w:val="00473C8E"/>
    <w:rsid w:val="00473FAF"/>
    <w:rsid w:val="00474C9B"/>
    <w:rsid w:val="00475B19"/>
    <w:rsid w:val="004760ED"/>
    <w:rsid w:val="00476619"/>
    <w:rsid w:val="00476628"/>
    <w:rsid w:val="00476652"/>
    <w:rsid w:val="00476C8E"/>
    <w:rsid w:val="00476ED1"/>
    <w:rsid w:val="00477470"/>
    <w:rsid w:val="0047789F"/>
    <w:rsid w:val="00477B1F"/>
    <w:rsid w:val="00477B5A"/>
    <w:rsid w:val="00477C94"/>
    <w:rsid w:val="00477FA3"/>
    <w:rsid w:val="00480988"/>
    <w:rsid w:val="00480A16"/>
    <w:rsid w:val="00481A60"/>
    <w:rsid w:val="0048286D"/>
    <w:rsid w:val="00482A5D"/>
    <w:rsid w:val="00483577"/>
    <w:rsid w:val="00483E27"/>
    <w:rsid w:val="00484140"/>
    <w:rsid w:val="0048438F"/>
    <w:rsid w:val="0048500F"/>
    <w:rsid w:val="00485335"/>
    <w:rsid w:val="004857E1"/>
    <w:rsid w:val="004859BA"/>
    <w:rsid w:val="00485B4A"/>
    <w:rsid w:val="004860EE"/>
    <w:rsid w:val="00486152"/>
    <w:rsid w:val="00486B2F"/>
    <w:rsid w:val="00486C0A"/>
    <w:rsid w:val="00486CE2"/>
    <w:rsid w:val="00487DA8"/>
    <w:rsid w:val="00487F98"/>
    <w:rsid w:val="0049073A"/>
    <w:rsid w:val="004918E5"/>
    <w:rsid w:val="0049202F"/>
    <w:rsid w:val="004921EF"/>
    <w:rsid w:val="0049224D"/>
    <w:rsid w:val="00493095"/>
    <w:rsid w:val="0049374F"/>
    <w:rsid w:val="0049413C"/>
    <w:rsid w:val="00494678"/>
    <w:rsid w:val="00495483"/>
    <w:rsid w:val="004955EE"/>
    <w:rsid w:val="004956DC"/>
    <w:rsid w:val="00495998"/>
    <w:rsid w:val="00495E2E"/>
    <w:rsid w:val="0049600D"/>
    <w:rsid w:val="004963E4"/>
    <w:rsid w:val="00496AD3"/>
    <w:rsid w:val="00497268"/>
    <w:rsid w:val="004976D4"/>
    <w:rsid w:val="00497BF5"/>
    <w:rsid w:val="004A043C"/>
    <w:rsid w:val="004A0874"/>
    <w:rsid w:val="004A0BB3"/>
    <w:rsid w:val="004A1214"/>
    <w:rsid w:val="004A15CA"/>
    <w:rsid w:val="004A2057"/>
    <w:rsid w:val="004A20CA"/>
    <w:rsid w:val="004A366E"/>
    <w:rsid w:val="004A3DC0"/>
    <w:rsid w:val="004A4EA2"/>
    <w:rsid w:val="004A5064"/>
    <w:rsid w:val="004A5142"/>
    <w:rsid w:val="004A51DA"/>
    <w:rsid w:val="004A5D32"/>
    <w:rsid w:val="004A5EA9"/>
    <w:rsid w:val="004A6723"/>
    <w:rsid w:val="004A6798"/>
    <w:rsid w:val="004A67BA"/>
    <w:rsid w:val="004A6B50"/>
    <w:rsid w:val="004A6D5F"/>
    <w:rsid w:val="004A7625"/>
    <w:rsid w:val="004A7DBE"/>
    <w:rsid w:val="004A7F7C"/>
    <w:rsid w:val="004B0800"/>
    <w:rsid w:val="004B09D7"/>
    <w:rsid w:val="004B0A05"/>
    <w:rsid w:val="004B0C01"/>
    <w:rsid w:val="004B11EE"/>
    <w:rsid w:val="004B17BA"/>
    <w:rsid w:val="004B2524"/>
    <w:rsid w:val="004B25E4"/>
    <w:rsid w:val="004B26BC"/>
    <w:rsid w:val="004B2D9C"/>
    <w:rsid w:val="004B2DFC"/>
    <w:rsid w:val="004B371F"/>
    <w:rsid w:val="004B42DB"/>
    <w:rsid w:val="004B432B"/>
    <w:rsid w:val="004B443F"/>
    <w:rsid w:val="004B445E"/>
    <w:rsid w:val="004B470F"/>
    <w:rsid w:val="004B48BB"/>
    <w:rsid w:val="004B4AB9"/>
    <w:rsid w:val="004B51D9"/>
    <w:rsid w:val="004B629F"/>
    <w:rsid w:val="004B69A6"/>
    <w:rsid w:val="004B6CA0"/>
    <w:rsid w:val="004B6DE2"/>
    <w:rsid w:val="004B74BB"/>
    <w:rsid w:val="004B75D4"/>
    <w:rsid w:val="004B7FEF"/>
    <w:rsid w:val="004C016A"/>
    <w:rsid w:val="004C0C8C"/>
    <w:rsid w:val="004C1115"/>
    <w:rsid w:val="004C170A"/>
    <w:rsid w:val="004C185E"/>
    <w:rsid w:val="004C1F70"/>
    <w:rsid w:val="004C2A51"/>
    <w:rsid w:val="004C2AF7"/>
    <w:rsid w:val="004C3027"/>
    <w:rsid w:val="004C3057"/>
    <w:rsid w:val="004C498D"/>
    <w:rsid w:val="004C4B41"/>
    <w:rsid w:val="004C4F23"/>
    <w:rsid w:val="004C52BD"/>
    <w:rsid w:val="004C53FB"/>
    <w:rsid w:val="004C54CF"/>
    <w:rsid w:val="004C55FA"/>
    <w:rsid w:val="004C560F"/>
    <w:rsid w:val="004C62CA"/>
    <w:rsid w:val="004C67BB"/>
    <w:rsid w:val="004C6FF1"/>
    <w:rsid w:val="004C70BE"/>
    <w:rsid w:val="004C7A1B"/>
    <w:rsid w:val="004D00B3"/>
    <w:rsid w:val="004D013D"/>
    <w:rsid w:val="004D090A"/>
    <w:rsid w:val="004D0BD5"/>
    <w:rsid w:val="004D0DAC"/>
    <w:rsid w:val="004D133D"/>
    <w:rsid w:val="004D1C79"/>
    <w:rsid w:val="004D2096"/>
    <w:rsid w:val="004D243F"/>
    <w:rsid w:val="004D25B8"/>
    <w:rsid w:val="004D3070"/>
    <w:rsid w:val="004D3344"/>
    <w:rsid w:val="004D3424"/>
    <w:rsid w:val="004D3D1C"/>
    <w:rsid w:val="004D4064"/>
    <w:rsid w:val="004D4172"/>
    <w:rsid w:val="004D428C"/>
    <w:rsid w:val="004D4D7C"/>
    <w:rsid w:val="004D53D6"/>
    <w:rsid w:val="004D5A33"/>
    <w:rsid w:val="004D60A5"/>
    <w:rsid w:val="004D6114"/>
    <w:rsid w:val="004D6A06"/>
    <w:rsid w:val="004D6B1A"/>
    <w:rsid w:val="004D6E92"/>
    <w:rsid w:val="004D79A7"/>
    <w:rsid w:val="004D7B40"/>
    <w:rsid w:val="004D7C4F"/>
    <w:rsid w:val="004E04E3"/>
    <w:rsid w:val="004E0C31"/>
    <w:rsid w:val="004E0C49"/>
    <w:rsid w:val="004E150E"/>
    <w:rsid w:val="004E1D94"/>
    <w:rsid w:val="004E25CD"/>
    <w:rsid w:val="004E2AA4"/>
    <w:rsid w:val="004E2CDE"/>
    <w:rsid w:val="004E2F1C"/>
    <w:rsid w:val="004E2FFB"/>
    <w:rsid w:val="004E3151"/>
    <w:rsid w:val="004E3B38"/>
    <w:rsid w:val="004E3F50"/>
    <w:rsid w:val="004E48CF"/>
    <w:rsid w:val="004E4A4C"/>
    <w:rsid w:val="004E50C4"/>
    <w:rsid w:val="004E53AA"/>
    <w:rsid w:val="004E55A3"/>
    <w:rsid w:val="004E577A"/>
    <w:rsid w:val="004E5E39"/>
    <w:rsid w:val="004E5F14"/>
    <w:rsid w:val="004E68D8"/>
    <w:rsid w:val="004E6972"/>
    <w:rsid w:val="004E697F"/>
    <w:rsid w:val="004E6D30"/>
    <w:rsid w:val="004E70F1"/>
    <w:rsid w:val="004E769D"/>
    <w:rsid w:val="004E7836"/>
    <w:rsid w:val="004F03A3"/>
    <w:rsid w:val="004F0A58"/>
    <w:rsid w:val="004F1CE2"/>
    <w:rsid w:val="004F2F3B"/>
    <w:rsid w:val="004F3382"/>
    <w:rsid w:val="004F4607"/>
    <w:rsid w:val="004F46F6"/>
    <w:rsid w:val="004F49E8"/>
    <w:rsid w:val="004F4D4E"/>
    <w:rsid w:val="004F58A8"/>
    <w:rsid w:val="004F6904"/>
    <w:rsid w:val="004F74CC"/>
    <w:rsid w:val="004F7754"/>
    <w:rsid w:val="004F7A88"/>
    <w:rsid w:val="004F7AB1"/>
    <w:rsid w:val="00500149"/>
    <w:rsid w:val="005004AC"/>
    <w:rsid w:val="00500C65"/>
    <w:rsid w:val="00500D79"/>
    <w:rsid w:val="00501B9E"/>
    <w:rsid w:val="00501F15"/>
    <w:rsid w:val="00501F8D"/>
    <w:rsid w:val="005022C5"/>
    <w:rsid w:val="005024B3"/>
    <w:rsid w:val="00502685"/>
    <w:rsid w:val="00502798"/>
    <w:rsid w:val="0050334A"/>
    <w:rsid w:val="00503AF6"/>
    <w:rsid w:val="00503EB9"/>
    <w:rsid w:val="0050414D"/>
    <w:rsid w:val="005042CD"/>
    <w:rsid w:val="005042F1"/>
    <w:rsid w:val="005043FB"/>
    <w:rsid w:val="00504980"/>
    <w:rsid w:val="00505041"/>
    <w:rsid w:val="00505075"/>
    <w:rsid w:val="00505284"/>
    <w:rsid w:val="005052C0"/>
    <w:rsid w:val="0050547F"/>
    <w:rsid w:val="00505B89"/>
    <w:rsid w:val="00506757"/>
    <w:rsid w:val="00507075"/>
    <w:rsid w:val="00507178"/>
    <w:rsid w:val="0050720D"/>
    <w:rsid w:val="0051029E"/>
    <w:rsid w:val="0051079A"/>
    <w:rsid w:val="00510896"/>
    <w:rsid w:val="00510D32"/>
    <w:rsid w:val="005110AA"/>
    <w:rsid w:val="005127B9"/>
    <w:rsid w:val="0051280E"/>
    <w:rsid w:val="00512DDF"/>
    <w:rsid w:val="005139EC"/>
    <w:rsid w:val="00513AA1"/>
    <w:rsid w:val="00513F2C"/>
    <w:rsid w:val="005145A0"/>
    <w:rsid w:val="00514930"/>
    <w:rsid w:val="00514939"/>
    <w:rsid w:val="00514980"/>
    <w:rsid w:val="00514CDB"/>
    <w:rsid w:val="00515261"/>
    <w:rsid w:val="00515930"/>
    <w:rsid w:val="00515AB0"/>
    <w:rsid w:val="00515F79"/>
    <w:rsid w:val="00515F9C"/>
    <w:rsid w:val="00516044"/>
    <w:rsid w:val="00516072"/>
    <w:rsid w:val="00516959"/>
    <w:rsid w:val="005172DC"/>
    <w:rsid w:val="00517429"/>
    <w:rsid w:val="005174E7"/>
    <w:rsid w:val="005203BF"/>
    <w:rsid w:val="005204D6"/>
    <w:rsid w:val="005208C4"/>
    <w:rsid w:val="00520BC0"/>
    <w:rsid w:val="00520FF6"/>
    <w:rsid w:val="005210AB"/>
    <w:rsid w:val="00521181"/>
    <w:rsid w:val="00521942"/>
    <w:rsid w:val="00521CFE"/>
    <w:rsid w:val="00521F09"/>
    <w:rsid w:val="0052203F"/>
    <w:rsid w:val="005230CE"/>
    <w:rsid w:val="00523182"/>
    <w:rsid w:val="005233E3"/>
    <w:rsid w:val="0052368B"/>
    <w:rsid w:val="0052394A"/>
    <w:rsid w:val="00523CFB"/>
    <w:rsid w:val="00523D08"/>
    <w:rsid w:val="005241AA"/>
    <w:rsid w:val="005245CE"/>
    <w:rsid w:val="00524803"/>
    <w:rsid w:val="0052496C"/>
    <w:rsid w:val="00524B40"/>
    <w:rsid w:val="00525930"/>
    <w:rsid w:val="00525B94"/>
    <w:rsid w:val="00525C88"/>
    <w:rsid w:val="005261CA"/>
    <w:rsid w:val="005268EC"/>
    <w:rsid w:val="00527261"/>
    <w:rsid w:val="0052781D"/>
    <w:rsid w:val="00527FC2"/>
    <w:rsid w:val="005304F7"/>
    <w:rsid w:val="0053094D"/>
    <w:rsid w:val="00530A3F"/>
    <w:rsid w:val="00530C48"/>
    <w:rsid w:val="00530D0F"/>
    <w:rsid w:val="005314CD"/>
    <w:rsid w:val="005316AD"/>
    <w:rsid w:val="00531B0E"/>
    <w:rsid w:val="00531B52"/>
    <w:rsid w:val="00531DD3"/>
    <w:rsid w:val="00531E2B"/>
    <w:rsid w:val="00532454"/>
    <w:rsid w:val="00532479"/>
    <w:rsid w:val="00532496"/>
    <w:rsid w:val="005326CA"/>
    <w:rsid w:val="0053345E"/>
    <w:rsid w:val="005336F3"/>
    <w:rsid w:val="00533B3F"/>
    <w:rsid w:val="00534161"/>
    <w:rsid w:val="005342B5"/>
    <w:rsid w:val="00534647"/>
    <w:rsid w:val="00535890"/>
    <w:rsid w:val="00535D8D"/>
    <w:rsid w:val="00535D9D"/>
    <w:rsid w:val="00536746"/>
    <w:rsid w:val="00536D22"/>
    <w:rsid w:val="005379C7"/>
    <w:rsid w:val="00537AE6"/>
    <w:rsid w:val="0054237A"/>
    <w:rsid w:val="005428A8"/>
    <w:rsid w:val="005428BB"/>
    <w:rsid w:val="00542EEA"/>
    <w:rsid w:val="00542F62"/>
    <w:rsid w:val="00543B79"/>
    <w:rsid w:val="005441BB"/>
    <w:rsid w:val="00544278"/>
    <w:rsid w:val="00544C47"/>
    <w:rsid w:val="00544CAA"/>
    <w:rsid w:val="00544CAE"/>
    <w:rsid w:val="00545A2B"/>
    <w:rsid w:val="00546214"/>
    <w:rsid w:val="005462ED"/>
    <w:rsid w:val="00546380"/>
    <w:rsid w:val="00546405"/>
    <w:rsid w:val="00546958"/>
    <w:rsid w:val="0054714D"/>
    <w:rsid w:val="00547E13"/>
    <w:rsid w:val="005507E5"/>
    <w:rsid w:val="00550D7A"/>
    <w:rsid w:val="00550E4D"/>
    <w:rsid w:val="00551988"/>
    <w:rsid w:val="00551A39"/>
    <w:rsid w:val="00551C26"/>
    <w:rsid w:val="005524E4"/>
    <w:rsid w:val="00552B08"/>
    <w:rsid w:val="00553062"/>
    <w:rsid w:val="00553495"/>
    <w:rsid w:val="005537AE"/>
    <w:rsid w:val="00553AB3"/>
    <w:rsid w:val="00553FC9"/>
    <w:rsid w:val="0055468E"/>
    <w:rsid w:val="00554750"/>
    <w:rsid w:val="00554AAB"/>
    <w:rsid w:val="00554C87"/>
    <w:rsid w:val="00554E81"/>
    <w:rsid w:val="005554F1"/>
    <w:rsid w:val="005555DD"/>
    <w:rsid w:val="005557EF"/>
    <w:rsid w:val="0055582D"/>
    <w:rsid w:val="00555A3D"/>
    <w:rsid w:val="00556CF0"/>
    <w:rsid w:val="005575D8"/>
    <w:rsid w:val="00557616"/>
    <w:rsid w:val="00557A4B"/>
    <w:rsid w:val="00557B08"/>
    <w:rsid w:val="00557DC6"/>
    <w:rsid w:val="00557EEB"/>
    <w:rsid w:val="00557F81"/>
    <w:rsid w:val="00557FCC"/>
    <w:rsid w:val="00560554"/>
    <w:rsid w:val="00560DD8"/>
    <w:rsid w:val="0056103E"/>
    <w:rsid w:val="005610D3"/>
    <w:rsid w:val="005635D8"/>
    <w:rsid w:val="00563EF7"/>
    <w:rsid w:val="005648D0"/>
    <w:rsid w:val="00564D65"/>
    <w:rsid w:val="00564F53"/>
    <w:rsid w:val="00565467"/>
    <w:rsid w:val="00565DD8"/>
    <w:rsid w:val="00566128"/>
    <w:rsid w:val="00566F4A"/>
    <w:rsid w:val="0056742A"/>
    <w:rsid w:val="0056760B"/>
    <w:rsid w:val="00567B8E"/>
    <w:rsid w:val="00570427"/>
    <w:rsid w:val="005725D1"/>
    <w:rsid w:val="00572677"/>
    <w:rsid w:val="00572998"/>
    <w:rsid w:val="00572C0C"/>
    <w:rsid w:val="00572E8C"/>
    <w:rsid w:val="005733C6"/>
    <w:rsid w:val="005734A5"/>
    <w:rsid w:val="00573EB6"/>
    <w:rsid w:val="005745E2"/>
    <w:rsid w:val="0057472A"/>
    <w:rsid w:val="00574A8F"/>
    <w:rsid w:val="00574AB1"/>
    <w:rsid w:val="00574BA7"/>
    <w:rsid w:val="00574E88"/>
    <w:rsid w:val="0057549E"/>
    <w:rsid w:val="0057582F"/>
    <w:rsid w:val="0057620A"/>
    <w:rsid w:val="00576290"/>
    <w:rsid w:val="00576457"/>
    <w:rsid w:val="0057656B"/>
    <w:rsid w:val="005765A2"/>
    <w:rsid w:val="005770F6"/>
    <w:rsid w:val="005771A2"/>
    <w:rsid w:val="00577226"/>
    <w:rsid w:val="0057729E"/>
    <w:rsid w:val="0057740D"/>
    <w:rsid w:val="005776B7"/>
    <w:rsid w:val="00577C94"/>
    <w:rsid w:val="00577F4D"/>
    <w:rsid w:val="00580C87"/>
    <w:rsid w:val="00581803"/>
    <w:rsid w:val="005824E4"/>
    <w:rsid w:val="00582ADF"/>
    <w:rsid w:val="005830D8"/>
    <w:rsid w:val="0058380D"/>
    <w:rsid w:val="00583C18"/>
    <w:rsid w:val="00583FA3"/>
    <w:rsid w:val="00584693"/>
    <w:rsid w:val="00584A64"/>
    <w:rsid w:val="00584FA8"/>
    <w:rsid w:val="00584FF5"/>
    <w:rsid w:val="00585322"/>
    <w:rsid w:val="005855EC"/>
    <w:rsid w:val="00585E93"/>
    <w:rsid w:val="0058637E"/>
    <w:rsid w:val="005863D2"/>
    <w:rsid w:val="00586E6E"/>
    <w:rsid w:val="005871CA"/>
    <w:rsid w:val="00587B42"/>
    <w:rsid w:val="00587EC5"/>
    <w:rsid w:val="00590FD5"/>
    <w:rsid w:val="005910C0"/>
    <w:rsid w:val="005914CA"/>
    <w:rsid w:val="005917B8"/>
    <w:rsid w:val="00591D2E"/>
    <w:rsid w:val="0059254E"/>
    <w:rsid w:val="00592871"/>
    <w:rsid w:val="00592B5F"/>
    <w:rsid w:val="00593897"/>
    <w:rsid w:val="00594722"/>
    <w:rsid w:val="0059497F"/>
    <w:rsid w:val="00594AF2"/>
    <w:rsid w:val="00594EFD"/>
    <w:rsid w:val="00594F95"/>
    <w:rsid w:val="00595079"/>
    <w:rsid w:val="00595257"/>
    <w:rsid w:val="0059607E"/>
    <w:rsid w:val="00596831"/>
    <w:rsid w:val="00596CA8"/>
    <w:rsid w:val="00597552"/>
    <w:rsid w:val="00597E60"/>
    <w:rsid w:val="005A08DC"/>
    <w:rsid w:val="005A0C37"/>
    <w:rsid w:val="005A0D99"/>
    <w:rsid w:val="005A0EEB"/>
    <w:rsid w:val="005A1084"/>
    <w:rsid w:val="005A13DF"/>
    <w:rsid w:val="005A13E8"/>
    <w:rsid w:val="005A20FA"/>
    <w:rsid w:val="005A23FB"/>
    <w:rsid w:val="005A2770"/>
    <w:rsid w:val="005A27D8"/>
    <w:rsid w:val="005A32F0"/>
    <w:rsid w:val="005A3428"/>
    <w:rsid w:val="005A405B"/>
    <w:rsid w:val="005A417A"/>
    <w:rsid w:val="005A43AC"/>
    <w:rsid w:val="005A450C"/>
    <w:rsid w:val="005A4AB2"/>
    <w:rsid w:val="005A4BC2"/>
    <w:rsid w:val="005A50E4"/>
    <w:rsid w:val="005A5162"/>
    <w:rsid w:val="005A53E1"/>
    <w:rsid w:val="005A5BCE"/>
    <w:rsid w:val="005A6573"/>
    <w:rsid w:val="005A6BBB"/>
    <w:rsid w:val="005A6F22"/>
    <w:rsid w:val="005A73F7"/>
    <w:rsid w:val="005A787E"/>
    <w:rsid w:val="005B0302"/>
    <w:rsid w:val="005B04B0"/>
    <w:rsid w:val="005B06F9"/>
    <w:rsid w:val="005B0AA1"/>
    <w:rsid w:val="005B0E35"/>
    <w:rsid w:val="005B21E6"/>
    <w:rsid w:val="005B2206"/>
    <w:rsid w:val="005B220D"/>
    <w:rsid w:val="005B2470"/>
    <w:rsid w:val="005B2594"/>
    <w:rsid w:val="005B2953"/>
    <w:rsid w:val="005B2D8C"/>
    <w:rsid w:val="005B2DB0"/>
    <w:rsid w:val="005B305C"/>
    <w:rsid w:val="005B344F"/>
    <w:rsid w:val="005B3846"/>
    <w:rsid w:val="005B4137"/>
    <w:rsid w:val="005B4159"/>
    <w:rsid w:val="005B42F6"/>
    <w:rsid w:val="005B56A5"/>
    <w:rsid w:val="005B56EB"/>
    <w:rsid w:val="005B58CD"/>
    <w:rsid w:val="005B596C"/>
    <w:rsid w:val="005B62B8"/>
    <w:rsid w:val="005B632F"/>
    <w:rsid w:val="005B6385"/>
    <w:rsid w:val="005B6A80"/>
    <w:rsid w:val="005B7517"/>
    <w:rsid w:val="005B77FB"/>
    <w:rsid w:val="005C02F7"/>
    <w:rsid w:val="005C03BF"/>
    <w:rsid w:val="005C0B9B"/>
    <w:rsid w:val="005C21C0"/>
    <w:rsid w:val="005C2850"/>
    <w:rsid w:val="005C2919"/>
    <w:rsid w:val="005C2AC6"/>
    <w:rsid w:val="005C329D"/>
    <w:rsid w:val="005C3768"/>
    <w:rsid w:val="005C42C5"/>
    <w:rsid w:val="005C44EA"/>
    <w:rsid w:val="005C471E"/>
    <w:rsid w:val="005C4E38"/>
    <w:rsid w:val="005C527E"/>
    <w:rsid w:val="005C605A"/>
    <w:rsid w:val="005C687C"/>
    <w:rsid w:val="005C6DFE"/>
    <w:rsid w:val="005C7455"/>
    <w:rsid w:val="005C7469"/>
    <w:rsid w:val="005C7756"/>
    <w:rsid w:val="005D0215"/>
    <w:rsid w:val="005D0BF9"/>
    <w:rsid w:val="005D13C8"/>
    <w:rsid w:val="005D17D8"/>
    <w:rsid w:val="005D19C4"/>
    <w:rsid w:val="005D1F5B"/>
    <w:rsid w:val="005D2524"/>
    <w:rsid w:val="005D295D"/>
    <w:rsid w:val="005D3037"/>
    <w:rsid w:val="005D381E"/>
    <w:rsid w:val="005D3913"/>
    <w:rsid w:val="005D4C43"/>
    <w:rsid w:val="005D4D0D"/>
    <w:rsid w:val="005D565D"/>
    <w:rsid w:val="005D576C"/>
    <w:rsid w:val="005D5776"/>
    <w:rsid w:val="005D6040"/>
    <w:rsid w:val="005D6361"/>
    <w:rsid w:val="005D6580"/>
    <w:rsid w:val="005D6930"/>
    <w:rsid w:val="005D759F"/>
    <w:rsid w:val="005E14BC"/>
    <w:rsid w:val="005E1C11"/>
    <w:rsid w:val="005E1C23"/>
    <w:rsid w:val="005E1F22"/>
    <w:rsid w:val="005E24DB"/>
    <w:rsid w:val="005E24F2"/>
    <w:rsid w:val="005E2E27"/>
    <w:rsid w:val="005E38FD"/>
    <w:rsid w:val="005E3E1A"/>
    <w:rsid w:val="005E3E96"/>
    <w:rsid w:val="005E3EEB"/>
    <w:rsid w:val="005E3FE8"/>
    <w:rsid w:val="005E4416"/>
    <w:rsid w:val="005E4C4D"/>
    <w:rsid w:val="005E4D8A"/>
    <w:rsid w:val="005E4EE1"/>
    <w:rsid w:val="005E4F3A"/>
    <w:rsid w:val="005E510E"/>
    <w:rsid w:val="005E57E4"/>
    <w:rsid w:val="005E5BA1"/>
    <w:rsid w:val="005E6B25"/>
    <w:rsid w:val="005E6D61"/>
    <w:rsid w:val="005E6ED5"/>
    <w:rsid w:val="005E75F8"/>
    <w:rsid w:val="005E76D8"/>
    <w:rsid w:val="005E790E"/>
    <w:rsid w:val="005E7AA7"/>
    <w:rsid w:val="005E7E18"/>
    <w:rsid w:val="005F14FB"/>
    <w:rsid w:val="005F216E"/>
    <w:rsid w:val="005F2DB2"/>
    <w:rsid w:val="005F35DE"/>
    <w:rsid w:val="005F362E"/>
    <w:rsid w:val="005F3B0B"/>
    <w:rsid w:val="005F4450"/>
    <w:rsid w:val="005F475E"/>
    <w:rsid w:val="005F4EDF"/>
    <w:rsid w:val="005F5245"/>
    <w:rsid w:val="005F59DA"/>
    <w:rsid w:val="005F5E4F"/>
    <w:rsid w:val="005F5F33"/>
    <w:rsid w:val="005F6142"/>
    <w:rsid w:val="005F6681"/>
    <w:rsid w:val="005F67D0"/>
    <w:rsid w:val="005F6BD1"/>
    <w:rsid w:val="005F709B"/>
    <w:rsid w:val="005F7491"/>
    <w:rsid w:val="005F76F3"/>
    <w:rsid w:val="005F7C82"/>
    <w:rsid w:val="005F7DC2"/>
    <w:rsid w:val="005F7F12"/>
    <w:rsid w:val="006003CA"/>
    <w:rsid w:val="00600828"/>
    <w:rsid w:val="00600EB4"/>
    <w:rsid w:val="00601071"/>
    <w:rsid w:val="00601324"/>
    <w:rsid w:val="00601410"/>
    <w:rsid w:val="00601619"/>
    <w:rsid w:val="00601D6C"/>
    <w:rsid w:val="00601D97"/>
    <w:rsid w:val="006020DD"/>
    <w:rsid w:val="006021A0"/>
    <w:rsid w:val="00602C93"/>
    <w:rsid w:val="00602FD7"/>
    <w:rsid w:val="00603235"/>
    <w:rsid w:val="006034C2"/>
    <w:rsid w:val="0060378F"/>
    <w:rsid w:val="00604FD5"/>
    <w:rsid w:val="006050B0"/>
    <w:rsid w:val="006055F3"/>
    <w:rsid w:val="006058A2"/>
    <w:rsid w:val="00605E2A"/>
    <w:rsid w:val="00605E7A"/>
    <w:rsid w:val="00606001"/>
    <w:rsid w:val="00606345"/>
    <w:rsid w:val="0060728C"/>
    <w:rsid w:val="00607822"/>
    <w:rsid w:val="00607D86"/>
    <w:rsid w:val="00610213"/>
    <w:rsid w:val="0061023F"/>
    <w:rsid w:val="0061034E"/>
    <w:rsid w:val="00610568"/>
    <w:rsid w:val="00610777"/>
    <w:rsid w:val="00610C64"/>
    <w:rsid w:val="00610C78"/>
    <w:rsid w:val="00611CDA"/>
    <w:rsid w:val="0061287C"/>
    <w:rsid w:val="00612DA7"/>
    <w:rsid w:val="0061341C"/>
    <w:rsid w:val="0061358B"/>
    <w:rsid w:val="00613CB6"/>
    <w:rsid w:val="00613F63"/>
    <w:rsid w:val="0061456B"/>
    <w:rsid w:val="0061489D"/>
    <w:rsid w:val="00615094"/>
    <w:rsid w:val="006151B5"/>
    <w:rsid w:val="006151B7"/>
    <w:rsid w:val="00615808"/>
    <w:rsid w:val="00616113"/>
    <w:rsid w:val="00616642"/>
    <w:rsid w:val="00616A53"/>
    <w:rsid w:val="00616A61"/>
    <w:rsid w:val="00616E4D"/>
    <w:rsid w:val="00617442"/>
    <w:rsid w:val="00617A3E"/>
    <w:rsid w:val="0062019E"/>
    <w:rsid w:val="00620A95"/>
    <w:rsid w:val="0062159C"/>
    <w:rsid w:val="00621950"/>
    <w:rsid w:val="0062209B"/>
    <w:rsid w:val="0062233E"/>
    <w:rsid w:val="0062268A"/>
    <w:rsid w:val="00622BE7"/>
    <w:rsid w:val="00622FB4"/>
    <w:rsid w:val="006246C6"/>
    <w:rsid w:val="006252AD"/>
    <w:rsid w:val="006264C8"/>
    <w:rsid w:val="00626BAF"/>
    <w:rsid w:val="00626ED9"/>
    <w:rsid w:val="00627113"/>
    <w:rsid w:val="0062745B"/>
    <w:rsid w:val="00627860"/>
    <w:rsid w:val="00627D79"/>
    <w:rsid w:val="00630191"/>
    <w:rsid w:val="00630765"/>
    <w:rsid w:val="00630B01"/>
    <w:rsid w:val="00631281"/>
    <w:rsid w:val="00631298"/>
    <w:rsid w:val="006312E6"/>
    <w:rsid w:val="0063184C"/>
    <w:rsid w:val="00631DC0"/>
    <w:rsid w:val="00631E83"/>
    <w:rsid w:val="006328FC"/>
    <w:rsid w:val="006349A6"/>
    <w:rsid w:val="00634D75"/>
    <w:rsid w:val="00635FB6"/>
    <w:rsid w:val="006362DA"/>
    <w:rsid w:val="0063632E"/>
    <w:rsid w:val="00637246"/>
    <w:rsid w:val="00637942"/>
    <w:rsid w:val="00637E71"/>
    <w:rsid w:val="0064005E"/>
    <w:rsid w:val="00640608"/>
    <w:rsid w:val="0064162C"/>
    <w:rsid w:val="0064163A"/>
    <w:rsid w:val="0064163D"/>
    <w:rsid w:val="006416AA"/>
    <w:rsid w:val="00641819"/>
    <w:rsid w:val="0064230E"/>
    <w:rsid w:val="006425F3"/>
    <w:rsid w:val="00643B5B"/>
    <w:rsid w:val="00644343"/>
    <w:rsid w:val="0064460F"/>
    <w:rsid w:val="00644A69"/>
    <w:rsid w:val="00644E16"/>
    <w:rsid w:val="00644E46"/>
    <w:rsid w:val="006451FD"/>
    <w:rsid w:val="00645926"/>
    <w:rsid w:val="00646255"/>
    <w:rsid w:val="00646CE9"/>
    <w:rsid w:val="00646F12"/>
    <w:rsid w:val="00647DC2"/>
    <w:rsid w:val="00647E70"/>
    <w:rsid w:val="0065009E"/>
    <w:rsid w:val="00650DE0"/>
    <w:rsid w:val="00651149"/>
    <w:rsid w:val="00651438"/>
    <w:rsid w:val="00651780"/>
    <w:rsid w:val="006520CB"/>
    <w:rsid w:val="00652A9F"/>
    <w:rsid w:val="006530CD"/>
    <w:rsid w:val="006538D8"/>
    <w:rsid w:val="00653A0C"/>
    <w:rsid w:val="00653B2C"/>
    <w:rsid w:val="00653FB1"/>
    <w:rsid w:val="00653FEF"/>
    <w:rsid w:val="0065429A"/>
    <w:rsid w:val="00654AE4"/>
    <w:rsid w:val="00655689"/>
    <w:rsid w:val="006556F4"/>
    <w:rsid w:val="006560BD"/>
    <w:rsid w:val="00656254"/>
    <w:rsid w:val="0065635A"/>
    <w:rsid w:val="0065737E"/>
    <w:rsid w:val="006573CE"/>
    <w:rsid w:val="006577EA"/>
    <w:rsid w:val="00660016"/>
    <w:rsid w:val="0066012B"/>
    <w:rsid w:val="006601B0"/>
    <w:rsid w:val="00660596"/>
    <w:rsid w:val="0066073B"/>
    <w:rsid w:val="006610D3"/>
    <w:rsid w:val="00662125"/>
    <w:rsid w:val="00663EAB"/>
    <w:rsid w:val="006644D6"/>
    <w:rsid w:val="006644E8"/>
    <w:rsid w:val="00664616"/>
    <w:rsid w:val="00664F31"/>
    <w:rsid w:val="00664F3D"/>
    <w:rsid w:val="00666662"/>
    <w:rsid w:val="00666AA6"/>
    <w:rsid w:val="00666E50"/>
    <w:rsid w:val="00667A0B"/>
    <w:rsid w:val="00670349"/>
    <w:rsid w:val="006703AB"/>
    <w:rsid w:val="006708F0"/>
    <w:rsid w:val="00670979"/>
    <w:rsid w:val="00670FE5"/>
    <w:rsid w:val="00671319"/>
    <w:rsid w:val="00671329"/>
    <w:rsid w:val="006715A2"/>
    <w:rsid w:val="00671674"/>
    <w:rsid w:val="00671A5C"/>
    <w:rsid w:val="00671C64"/>
    <w:rsid w:val="00672B99"/>
    <w:rsid w:val="00672F40"/>
    <w:rsid w:val="00673982"/>
    <w:rsid w:val="00674E06"/>
    <w:rsid w:val="0067565B"/>
    <w:rsid w:val="00675DEE"/>
    <w:rsid w:val="00675DF5"/>
    <w:rsid w:val="00675E47"/>
    <w:rsid w:val="00676CBC"/>
    <w:rsid w:val="00677438"/>
    <w:rsid w:val="00677983"/>
    <w:rsid w:val="006804B2"/>
    <w:rsid w:val="00680C40"/>
    <w:rsid w:val="00680FFF"/>
    <w:rsid w:val="006811F2"/>
    <w:rsid w:val="00681AA9"/>
    <w:rsid w:val="00681B8F"/>
    <w:rsid w:val="00681C27"/>
    <w:rsid w:val="00681D02"/>
    <w:rsid w:val="00681F80"/>
    <w:rsid w:val="00682090"/>
    <w:rsid w:val="006820CA"/>
    <w:rsid w:val="006824D9"/>
    <w:rsid w:val="006827F3"/>
    <w:rsid w:val="00682B34"/>
    <w:rsid w:val="00683502"/>
    <w:rsid w:val="00683E1F"/>
    <w:rsid w:val="006846AC"/>
    <w:rsid w:val="00684A9A"/>
    <w:rsid w:val="006853A6"/>
    <w:rsid w:val="006875BE"/>
    <w:rsid w:val="00690055"/>
    <w:rsid w:val="00690667"/>
    <w:rsid w:val="0069141A"/>
    <w:rsid w:val="006915BA"/>
    <w:rsid w:val="006915DD"/>
    <w:rsid w:val="006916A3"/>
    <w:rsid w:val="006916CB"/>
    <w:rsid w:val="00692A79"/>
    <w:rsid w:val="00693049"/>
    <w:rsid w:val="0069356F"/>
    <w:rsid w:val="00693907"/>
    <w:rsid w:val="00693D85"/>
    <w:rsid w:val="006942C1"/>
    <w:rsid w:val="00694510"/>
    <w:rsid w:val="00694E0A"/>
    <w:rsid w:val="0069515F"/>
    <w:rsid w:val="0069596C"/>
    <w:rsid w:val="00695B24"/>
    <w:rsid w:val="00695D48"/>
    <w:rsid w:val="006967B5"/>
    <w:rsid w:val="00696D40"/>
    <w:rsid w:val="00697220"/>
    <w:rsid w:val="006A0111"/>
    <w:rsid w:val="006A099F"/>
    <w:rsid w:val="006A0AEB"/>
    <w:rsid w:val="006A0B3A"/>
    <w:rsid w:val="006A0FA2"/>
    <w:rsid w:val="006A16F8"/>
    <w:rsid w:val="006A1BD7"/>
    <w:rsid w:val="006A1E9D"/>
    <w:rsid w:val="006A2096"/>
    <w:rsid w:val="006A2A18"/>
    <w:rsid w:val="006A2B03"/>
    <w:rsid w:val="006A3588"/>
    <w:rsid w:val="006A41E8"/>
    <w:rsid w:val="006A4FF0"/>
    <w:rsid w:val="006A5582"/>
    <w:rsid w:val="006A5B9D"/>
    <w:rsid w:val="006A5BF6"/>
    <w:rsid w:val="006A66B4"/>
    <w:rsid w:val="006A68C4"/>
    <w:rsid w:val="006A691F"/>
    <w:rsid w:val="006A7230"/>
    <w:rsid w:val="006A761C"/>
    <w:rsid w:val="006A7771"/>
    <w:rsid w:val="006A7C4A"/>
    <w:rsid w:val="006B0FF6"/>
    <w:rsid w:val="006B1AB6"/>
    <w:rsid w:val="006B23DC"/>
    <w:rsid w:val="006B245C"/>
    <w:rsid w:val="006B28A3"/>
    <w:rsid w:val="006B2B6A"/>
    <w:rsid w:val="006B2C49"/>
    <w:rsid w:val="006B2D4C"/>
    <w:rsid w:val="006B2EC0"/>
    <w:rsid w:val="006B371D"/>
    <w:rsid w:val="006B3769"/>
    <w:rsid w:val="006B3784"/>
    <w:rsid w:val="006B3B1B"/>
    <w:rsid w:val="006B4275"/>
    <w:rsid w:val="006B4A06"/>
    <w:rsid w:val="006B53AD"/>
    <w:rsid w:val="006B5886"/>
    <w:rsid w:val="006B66F0"/>
    <w:rsid w:val="006B6FE2"/>
    <w:rsid w:val="006C0215"/>
    <w:rsid w:val="006C03B0"/>
    <w:rsid w:val="006C06F0"/>
    <w:rsid w:val="006C17F4"/>
    <w:rsid w:val="006C1C97"/>
    <w:rsid w:val="006C29B2"/>
    <w:rsid w:val="006C3763"/>
    <w:rsid w:val="006C38DA"/>
    <w:rsid w:val="006C3DC4"/>
    <w:rsid w:val="006C3E23"/>
    <w:rsid w:val="006C406B"/>
    <w:rsid w:val="006C40A9"/>
    <w:rsid w:val="006C4E0C"/>
    <w:rsid w:val="006C54BA"/>
    <w:rsid w:val="006C576F"/>
    <w:rsid w:val="006C5888"/>
    <w:rsid w:val="006C5E2B"/>
    <w:rsid w:val="006C6167"/>
    <w:rsid w:val="006C6E53"/>
    <w:rsid w:val="006C71C5"/>
    <w:rsid w:val="006C72E3"/>
    <w:rsid w:val="006C750A"/>
    <w:rsid w:val="006C769B"/>
    <w:rsid w:val="006C7772"/>
    <w:rsid w:val="006D022D"/>
    <w:rsid w:val="006D2848"/>
    <w:rsid w:val="006D2C98"/>
    <w:rsid w:val="006D2EE8"/>
    <w:rsid w:val="006D3247"/>
    <w:rsid w:val="006D4D58"/>
    <w:rsid w:val="006D4E8A"/>
    <w:rsid w:val="006D5260"/>
    <w:rsid w:val="006D54BE"/>
    <w:rsid w:val="006D5AD2"/>
    <w:rsid w:val="006D6036"/>
    <w:rsid w:val="006D6037"/>
    <w:rsid w:val="006D6181"/>
    <w:rsid w:val="006D6638"/>
    <w:rsid w:val="006D6A63"/>
    <w:rsid w:val="006D6CA9"/>
    <w:rsid w:val="006D6E07"/>
    <w:rsid w:val="006D746A"/>
    <w:rsid w:val="006D77B2"/>
    <w:rsid w:val="006D7C83"/>
    <w:rsid w:val="006E0640"/>
    <w:rsid w:val="006E1C21"/>
    <w:rsid w:val="006E1D81"/>
    <w:rsid w:val="006E1E6C"/>
    <w:rsid w:val="006E1EF2"/>
    <w:rsid w:val="006E205D"/>
    <w:rsid w:val="006E21C7"/>
    <w:rsid w:val="006E22E5"/>
    <w:rsid w:val="006E3078"/>
    <w:rsid w:val="006E316B"/>
    <w:rsid w:val="006E3681"/>
    <w:rsid w:val="006E36A3"/>
    <w:rsid w:val="006E3770"/>
    <w:rsid w:val="006E3D11"/>
    <w:rsid w:val="006E5B19"/>
    <w:rsid w:val="006E5E84"/>
    <w:rsid w:val="006E679A"/>
    <w:rsid w:val="006E67E6"/>
    <w:rsid w:val="006E6D20"/>
    <w:rsid w:val="006E7830"/>
    <w:rsid w:val="006F0042"/>
    <w:rsid w:val="006F0438"/>
    <w:rsid w:val="006F0A5C"/>
    <w:rsid w:val="006F0BED"/>
    <w:rsid w:val="006F0D04"/>
    <w:rsid w:val="006F1C00"/>
    <w:rsid w:val="006F2051"/>
    <w:rsid w:val="006F22F5"/>
    <w:rsid w:val="006F2514"/>
    <w:rsid w:val="006F27CE"/>
    <w:rsid w:val="006F34A3"/>
    <w:rsid w:val="006F3749"/>
    <w:rsid w:val="006F3E00"/>
    <w:rsid w:val="006F4070"/>
    <w:rsid w:val="006F4377"/>
    <w:rsid w:val="006F4772"/>
    <w:rsid w:val="006F4E7F"/>
    <w:rsid w:val="006F5855"/>
    <w:rsid w:val="006F6738"/>
    <w:rsid w:val="006F6A45"/>
    <w:rsid w:val="006F6CFB"/>
    <w:rsid w:val="006F6E5C"/>
    <w:rsid w:val="006F6EE3"/>
    <w:rsid w:val="006F7208"/>
    <w:rsid w:val="006F7D71"/>
    <w:rsid w:val="0070065D"/>
    <w:rsid w:val="00700B76"/>
    <w:rsid w:val="00700FA7"/>
    <w:rsid w:val="007011B1"/>
    <w:rsid w:val="00701342"/>
    <w:rsid w:val="00701D90"/>
    <w:rsid w:val="00702139"/>
    <w:rsid w:val="0070250F"/>
    <w:rsid w:val="00702AE8"/>
    <w:rsid w:val="00702CC0"/>
    <w:rsid w:val="007033AF"/>
    <w:rsid w:val="007033C5"/>
    <w:rsid w:val="00703440"/>
    <w:rsid w:val="00703B59"/>
    <w:rsid w:val="007043D4"/>
    <w:rsid w:val="00704760"/>
    <w:rsid w:val="0070513B"/>
    <w:rsid w:val="0070614D"/>
    <w:rsid w:val="007065E4"/>
    <w:rsid w:val="00706884"/>
    <w:rsid w:val="00706A6D"/>
    <w:rsid w:val="00706B18"/>
    <w:rsid w:val="00707311"/>
    <w:rsid w:val="00707629"/>
    <w:rsid w:val="00710040"/>
    <w:rsid w:val="007102D3"/>
    <w:rsid w:val="007104F7"/>
    <w:rsid w:val="0071057F"/>
    <w:rsid w:val="00710986"/>
    <w:rsid w:val="00710D23"/>
    <w:rsid w:val="00711079"/>
    <w:rsid w:val="007116F1"/>
    <w:rsid w:val="00711EBB"/>
    <w:rsid w:val="007122DA"/>
    <w:rsid w:val="00713FA4"/>
    <w:rsid w:val="00713FD5"/>
    <w:rsid w:val="00713FD6"/>
    <w:rsid w:val="0071598F"/>
    <w:rsid w:val="00716673"/>
    <w:rsid w:val="00716774"/>
    <w:rsid w:val="00716DA4"/>
    <w:rsid w:val="0071714E"/>
    <w:rsid w:val="00720462"/>
    <w:rsid w:val="007213C2"/>
    <w:rsid w:val="007215A3"/>
    <w:rsid w:val="0072183D"/>
    <w:rsid w:val="007219DD"/>
    <w:rsid w:val="00721F49"/>
    <w:rsid w:val="00722859"/>
    <w:rsid w:val="007228A1"/>
    <w:rsid w:val="00722E85"/>
    <w:rsid w:val="00723443"/>
    <w:rsid w:val="00725062"/>
    <w:rsid w:val="00725334"/>
    <w:rsid w:val="00725652"/>
    <w:rsid w:val="0072576D"/>
    <w:rsid w:val="00725998"/>
    <w:rsid w:val="00726B4C"/>
    <w:rsid w:val="00726E61"/>
    <w:rsid w:val="007270FE"/>
    <w:rsid w:val="00727A11"/>
    <w:rsid w:val="00727D84"/>
    <w:rsid w:val="00727E31"/>
    <w:rsid w:val="00727F1F"/>
    <w:rsid w:val="007304A6"/>
    <w:rsid w:val="00730506"/>
    <w:rsid w:val="0073071D"/>
    <w:rsid w:val="00730759"/>
    <w:rsid w:val="00731384"/>
    <w:rsid w:val="007327B7"/>
    <w:rsid w:val="00732C37"/>
    <w:rsid w:val="00732C66"/>
    <w:rsid w:val="007336AF"/>
    <w:rsid w:val="00733FA1"/>
    <w:rsid w:val="00734564"/>
    <w:rsid w:val="00734A5F"/>
    <w:rsid w:val="00734CDF"/>
    <w:rsid w:val="007350B2"/>
    <w:rsid w:val="007356D9"/>
    <w:rsid w:val="00736042"/>
    <w:rsid w:val="00736ABE"/>
    <w:rsid w:val="00736AC0"/>
    <w:rsid w:val="00736DBB"/>
    <w:rsid w:val="007372BD"/>
    <w:rsid w:val="007373B0"/>
    <w:rsid w:val="00737957"/>
    <w:rsid w:val="00737EF0"/>
    <w:rsid w:val="0074092A"/>
    <w:rsid w:val="00740D2A"/>
    <w:rsid w:val="00741C49"/>
    <w:rsid w:val="00742A62"/>
    <w:rsid w:val="00742DA8"/>
    <w:rsid w:val="007430C9"/>
    <w:rsid w:val="007436E8"/>
    <w:rsid w:val="00744358"/>
    <w:rsid w:val="0074456C"/>
    <w:rsid w:val="00745029"/>
    <w:rsid w:val="00745053"/>
    <w:rsid w:val="0074545C"/>
    <w:rsid w:val="0074574E"/>
    <w:rsid w:val="00745CE0"/>
    <w:rsid w:val="00745FA2"/>
    <w:rsid w:val="0074649D"/>
    <w:rsid w:val="00747163"/>
    <w:rsid w:val="00747E2A"/>
    <w:rsid w:val="00750094"/>
    <w:rsid w:val="007500BB"/>
    <w:rsid w:val="00750705"/>
    <w:rsid w:val="00750BB3"/>
    <w:rsid w:val="00751034"/>
    <w:rsid w:val="007512C6"/>
    <w:rsid w:val="00751AC4"/>
    <w:rsid w:val="0075223A"/>
    <w:rsid w:val="00752EE2"/>
    <w:rsid w:val="00752F8B"/>
    <w:rsid w:val="0075301D"/>
    <w:rsid w:val="00753296"/>
    <w:rsid w:val="00753FF9"/>
    <w:rsid w:val="007543D8"/>
    <w:rsid w:val="00754BA6"/>
    <w:rsid w:val="007551C6"/>
    <w:rsid w:val="0075588B"/>
    <w:rsid w:val="00755A18"/>
    <w:rsid w:val="00755FB6"/>
    <w:rsid w:val="0075635E"/>
    <w:rsid w:val="0075672B"/>
    <w:rsid w:val="00756971"/>
    <w:rsid w:val="00756ADE"/>
    <w:rsid w:val="00756AEE"/>
    <w:rsid w:val="00756E0B"/>
    <w:rsid w:val="00756EBF"/>
    <w:rsid w:val="00757544"/>
    <w:rsid w:val="007579A6"/>
    <w:rsid w:val="007605F1"/>
    <w:rsid w:val="0076088C"/>
    <w:rsid w:val="0076176B"/>
    <w:rsid w:val="007617D5"/>
    <w:rsid w:val="00761DDD"/>
    <w:rsid w:val="00761ED1"/>
    <w:rsid w:val="00762526"/>
    <w:rsid w:val="00763C5F"/>
    <w:rsid w:val="00764216"/>
    <w:rsid w:val="00764DE5"/>
    <w:rsid w:val="00765CDE"/>
    <w:rsid w:val="007660E0"/>
    <w:rsid w:val="00766258"/>
    <w:rsid w:val="0076652F"/>
    <w:rsid w:val="0076660B"/>
    <w:rsid w:val="00766C64"/>
    <w:rsid w:val="00767A56"/>
    <w:rsid w:val="00767DE4"/>
    <w:rsid w:val="00771004"/>
    <w:rsid w:val="007715B9"/>
    <w:rsid w:val="007721D2"/>
    <w:rsid w:val="00773807"/>
    <w:rsid w:val="00773E30"/>
    <w:rsid w:val="00774031"/>
    <w:rsid w:val="00774182"/>
    <w:rsid w:val="00774D48"/>
    <w:rsid w:val="00774F96"/>
    <w:rsid w:val="007755FF"/>
    <w:rsid w:val="00775AFF"/>
    <w:rsid w:val="007765EF"/>
    <w:rsid w:val="00776664"/>
    <w:rsid w:val="00776BE4"/>
    <w:rsid w:val="00776D6A"/>
    <w:rsid w:val="00776EF4"/>
    <w:rsid w:val="00777E74"/>
    <w:rsid w:val="00777F90"/>
    <w:rsid w:val="0078072F"/>
    <w:rsid w:val="00780C51"/>
    <w:rsid w:val="00781773"/>
    <w:rsid w:val="00781807"/>
    <w:rsid w:val="007818B7"/>
    <w:rsid w:val="00781BF4"/>
    <w:rsid w:val="0078213C"/>
    <w:rsid w:val="007823E6"/>
    <w:rsid w:val="00782BFF"/>
    <w:rsid w:val="0078495D"/>
    <w:rsid w:val="00785374"/>
    <w:rsid w:val="007856BD"/>
    <w:rsid w:val="007859C3"/>
    <w:rsid w:val="00785E62"/>
    <w:rsid w:val="00785FCE"/>
    <w:rsid w:val="00786E6B"/>
    <w:rsid w:val="0078774C"/>
    <w:rsid w:val="00787778"/>
    <w:rsid w:val="00787E2C"/>
    <w:rsid w:val="00790050"/>
    <w:rsid w:val="00790393"/>
    <w:rsid w:val="00790664"/>
    <w:rsid w:val="00791148"/>
    <w:rsid w:val="00791F2B"/>
    <w:rsid w:val="00791F35"/>
    <w:rsid w:val="00793317"/>
    <w:rsid w:val="00793410"/>
    <w:rsid w:val="00793A66"/>
    <w:rsid w:val="00793A93"/>
    <w:rsid w:val="00793D36"/>
    <w:rsid w:val="007940EB"/>
    <w:rsid w:val="007944B6"/>
    <w:rsid w:val="00794D60"/>
    <w:rsid w:val="00795322"/>
    <w:rsid w:val="007955D0"/>
    <w:rsid w:val="00795EDE"/>
    <w:rsid w:val="00796628"/>
    <w:rsid w:val="00796723"/>
    <w:rsid w:val="00796973"/>
    <w:rsid w:val="00796A72"/>
    <w:rsid w:val="00796D14"/>
    <w:rsid w:val="00796DC0"/>
    <w:rsid w:val="00797977"/>
    <w:rsid w:val="00797DF4"/>
    <w:rsid w:val="007A0470"/>
    <w:rsid w:val="007A08D1"/>
    <w:rsid w:val="007A0FCB"/>
    <w:rsid w:val="007A1373"/>
    <w:rsid w:val="007A2107"/>
    <w:rsid w:val="007A2251"/>
    <w:rsid w:val="007A28BF"/>
    <w:rsid w:val="007A2BBE"/>
    <w:rsid w:val="007A2CBA"/>
    <w:rsid w:val="007A2F06"/>
    <w:rsid w:val="007A30BE"/>
    <w:rsid w:val="007A3423"/>
    <w:rsid w:val="007A3A6E"/>
    <w:rsid w:val="007A4045"/>
    <w:rsid w:val="007A40E0"/>
    <w:rsid w:val="007A4E5F"/>
    <w:rsid w:val="007A5627"/>
    <w:rsid w:val="007A5898"/>
    <w:rsid w:val="007A5C32"/>
    <w:rsid w:val="007A5CC3"/>
    <w:rsid w:val="007A5EE8"/>
    <w:rsid w:val="007A6B86"/>
    <w:rsid w:val="007A6C51"/>
    <w:rsid w:val="007A6F82"/>
    <w:rsid w:val="007A7755"/>
    <w:rsid w:val="007A783E"/>
    <w:rsid w:val="007A797A"/>
    <w:rsid w:val="007A7E31"/>
    <w:rsid w:val="007B0936"/>
    <w:rsid w:val="007B0D7B"/>
    <w:rsid w:val="007B194E"/>
    <w:rsid w:val="007B195C"/>
    <w:rsid w:val="007B21B1"/>
    <w:rsid w:val="007B2875"/>
    <w:rsid w:val="007B28DE"/>
    <w:rsid w:val="007B4414"/>
    <w:rsid w:val="007B45C2"/>
    <w:rsid w:val="007B4CA7"/>
    <w:rsid w:val="007B4EC3"/>
    <w:rsid w:val="007B51B0"/>
    <w:rsid w:val="007B55D3"/>
    <w:rsid w:val="007B60FD"/>
    <w:rsid w:val="007B6845"/>
    <w:rsid w:val="007B699A"/>
    <w:rsid w:val="007B6A37"/>
    <w:rsid w:val="007B7980"/>
    <w:rsid w:val="007C028C"/>
    <w:rsid w:val="007C0B8A"/>
    <w:rsid w:val="007C122E"/>
    <w:rsid w:val="007C131A"/>
    <w:rsid w:val="007C173A"/>
    <w:rsid w:val="007C1BAE"/>
    <w:rsid w:val="007C2083"/>
    <w:rsid w:val="007C3188"/>
    <w:rsid w:val="007C31C4"/>
    <w:rsid w:val="007C3BFD"/>
    <w:rsid w:val="007C3E1C"/>
    <w:rsid w:val="007C3EF5"/>
    <w:rsid w:val="007C4848"/>
    <w:rsid w:val="007C4CEB"/>
    <w:rsid w:val="007C51C9"/>
    <w:rsid w:val="007C5229"/>
    <w:rsid w:val="007C5384"/>
    <w:rsid w:val="007C5D9C"/>
    <w:rsid w:val="007C6033"/>
    <w:rsid w:val="007C63F3"/>
    <w:rsid w:val="007C6A6F"/>
    <w:rsid w:val="007C6C30"/>
    <w:rsid w:val="007C6E88"/>
    <w:rsid w:val="007C71E2"/>
    <w:rsid w:val="007C7D00"/>
    <w:rsid w:val="007D00C6"/>
    <w:rsid w:val="007D0149"/>
    <w:rsid w:val="007D017C"/>
    <w:rsid w:val="007D0478"/>
    <w:rsid w:val="007D070E"/>
    <w:rsid w:val="007D0730"/>
    <w:rsid w:val="007D0773"/>
    <w:rsid w:val="007D0E6C"/>
    <w:rsid w:val="007D0F72"/>
    <w:rsid w:val="007D196E"/>
    <w:rsid w:val="007D1E04"/>
    <w:rsid w:val="007D243D"/>
    <w:rsid w:val="007D2F39"/>
    <w:rsid w:val="007D2F75"/>
    <w:rsid w:val="007D2FB6"/>
    <w:rsid w:val="007D40A0"/>
    <w:rsid w:val="007D469E"/>
    <w:rsid w:val="007D46B3"/>
    <w:rsid w:val="007D49F6"/>
    <w:rsid w:val="007D602B"/>
    <w:rsid w:val="007D6319"/>
    <w:rsid w:val="007D64B2"/>
    <w:rsid w:val="007D69A1"/>
    <w:rsid w:val="007D6BB4"/>
    <w:rsid w:val="007D6C5D"/>
    <w:rsid w:val="007D75D9"/>
    <w:rsid w:val="007D75E7"/>
    <w:rsid w:val="007D78DB"/>
    <w:rsid w:val="007D7E62"/>
    <w:rsid w:val="007D7EDD"/>
    <w:rsid w:val="007E00E0"/>
    <w:rsid w:val="007E02EE"/>
    <w:rsid w:val="007E0522"/>
    <w:rsid w:val="007E0CEF"/>
    <w:rsid w:val="007E1646"/>
    <w:rsid w:val="007E1858"/>
    <w:rsid w:val="007E2096"/>
    <w:rsid w:val="007E23BC"/>
    <w:rsid w:val="007E26C0"/>
    <w:rsid w:val="007E3085"/>
    <w:rsid w:val="007E3378"/>
    <w:rsid w:val="007E346A"/>
    <w:rsid w:val="007E43AB"/>
    <w:rsid w:val="007E444E"/>
    <w:rsid w:val="007E49DE"/>
    <w:rsid w:val="007E4D04"/>
    <w:rsid w:val="007E5124"/>
    <w:rsid w:val="007E580A"/>
    <w:rsid w:val="007E5D50"/>
    <w:rsid w:val="007E61EC"/>
    <w:rsid w:val="007E6A71"/>
    <w:rsid w:val="007E7682"/>
    <w:rsid w:val="007E7A9B"/>
    <w:rsid w:val="007E7EEB"/>
    <w:rsid w:val="007F0F8B"/>
    <w:rsid w:val="007F17D8"/>
    <w:rsid w:val="007F2903"/>
    <w:rsid w:val="007F2E47"/>
    <w:rsid w:val="007F2F0A"/>
    <w:rsid w:val="007F3ABF"/>
    <w:rsid w:val="007F3D6F"/>
    <w:rsid w:val="007F3D82"/>
    <w:rsid w:val="007F3E06"/>
    <w:rsid w:val="007F41CD"/>
    <w:rsid w:val="007F43BD"/>
    <w:rsid w:val="007F4767"/>
    <w:rsid w:val="007F4B40"/>
    <w:rsid w:val="007F4BE8"/>
    <w:rsid w:val="007F4D35"/>
    <w:rsid w:val="007F579C"/>
    <w:rsid w:val="007F671B"/>
    <w:rsid w:val="007F6E31"/>
    <w:rsid w:val="007F707E"/>
    <w:rsid w:val="007F73A6"/>
    <w:rsid w:val="007F7529"/>
    <w:rsid w:val="007F7E6D"/>
    <w:rsid w:val="00800349"/>
    <w:rsid w:val="008009B4"/>
    <w:rsid w:val="00800EDB"/>
    <w:rsid w:val="0080111D"/>
    <w:rsid w:val="008018CA"/>
    <w:rsid w:val="00801AFD"/>
    <w:rsid w:val="00801B6E"/>
    <w:rsid w:val="0080216A"/>
    <w:rsid w:val="008023FA"/>
    <w:rsid w:val="008025B1"/>
    <w:rsid w:val="00802A9C"/>
    <w:rsid w:val="00802BDB"/>
    <w:rsid w:val="00802E41"/>
    <w:rsid w:val="008031F0"/>
    <w:rsid w:val="00803527"/>
    <w:rsid w:val="00803A4D"/>
    <w:rsid w:val="00803BD5"/>
    <w:rsid w:val="00804940"/>
    <w:rsid w:val="00804A19"/>
    <w:rsid w:val="008053B8"/>
    <w:rsid w:val="00805BBB"/>
    <w:rsid w:val="00806090"/>
    <w:rsid w:val="008060BB"/>
    <w:rsid w:val="008061C7"/>
    <w:rsid w:val="008064D9"/>
    <w:rsid w:val="008066FD"/>
    <w:rsid w:val="00807280"/>
    <w:rsid w:val="008075BF"/>
    <w:rsid w:val="00807A3A"/>
    <w:rsid w:val="00807C94"/>
    <w:rsid w:val="0081009D"/>
    <w:rsid w:val="008102CC"/>
    <w:rsid w:val="00810691"/>
    <w:rsid w:val="0081075D"/>
    <w:rsid w:val="00810894"/>
    <w:rsid w:val="00810D9E"/>
    <w:rsid w:val="00810F3D"/>
    <w:rsid w:val="00811093"/>
    <w:rsid w:val="008113D0"/>
    <w:rsid w:val="008116D5"/>
    <w:rsid w:val="00811A73"/>
    <w:rsid w:val="00811C0D"/>
    <w:rsid w:val="00811DCD"/>
    <w:rsid w:val="00811F4B"/>
    <w:rsid w:val="00812325"/>
    <w:rsid w:val="00812B69"/>
    <w:rsid w:val="00812CA0"/>
    <w:rsid w:val="00812DD8"/>
    <w:rsid w:val="00813B47"/>
    <w:rsid w:val="00813E45"/>
    <w:rsid w:val="0081450C"/>
    <w:rsid w:val="008148F1"/>
    <w:rsid w:val="00814BC0"/>
    <w:rsid w:val="00815105"/>
    <w:rsid w:val="00815B24"/>
    <w:rsid w:val="00815D0B"/>
    <w:rsid w:val="00815D22"/>
    <w:rsid w:val="00815E15"/>
    <w:rsid w:val="008169A4"/>
    <w:rsid w:val="00816A73"/>
    <w:rsid w:val="00816DA4"/>
    <w:rsid w:val="008200A6"/>
    <w:rsid w:val="00820CE1"/>
    <w:rsid w:val="00820FB9"/>
    <w:rsid w:val="0082141B"/>
    <w:rsid w:val="00821B08"/>
    <w:rsid w:val="00821BB9"/>
    <w:rsid w:val="008221AF"/>
    <w:rsid w:val="00822FA3"/>
    <w:rsid w:val="00823022"/>
    <w:rsid w:val="0082312E"/>
    <w:rsid w:val="008235A4"/>
    <w:rsid w:val="00823B96"/>
    <w:rsid w:val="008242AA"/>
    <w:rsid w:val="0082485B"/>
    <w:rsid w:val="008259D8"/>
    <w:rsid w:val="00825B6C"/>
    <w:rsid w:val="008261E5"/>
    <w:rsid w:val="008262B8"/>
    <w:rsid w:val="00826E04"/>
    <w:rsid w:val="00826EAC"/>
    <w:rsid w:val="00826FD1"/>
    <w:rsid w:val="00827172"/>
    <w:rsid w:val="0082721D"/>
    <w:rsid w:val="0082727A"/>
    <w:rsid w:val="0082791B"/>
    <w:rsid w:val="00830517"/>
    <w:rsid w:val="008308A4"/>
    <w:rsid w:val="00830936"/>
    <w:rsid w:val="008314E3"/>
    <w:rsid w:val="0083234B"/>
    <w:rsid w:val="008323D0"/>
    <w:rsid w:val="00832E31"/>
    <w:rsid w:val="00833623"/>
    <w:rsid w:val="008342C3"/>
    <w:rsid w:val="00834639"/>
    <w:rsid w:val="0083488A"/>
    <w:rsid w:val="008353FC"/>
    <w:rsid w:val="0083560C"/>
    <w:rsid w:val="00835835"/>
    <w:rsid w:val="00835A5A"/>
    <w:rsid w:val="00836752"/>
    <w:rsid w:val="008368BD"/>
    <w:rsid w:val="00836908"/>
    <w:rsid w:val="00836C91"/>
    <w:rsid w:val="00836F70"/>
    <w:rsid w:val="00836FB2"/>
    <w:rsid w:val="008374D2"/>
    <w:rsid w:val="00837749"/>
    <w:rsid w:val="00837B67"/>
    <w:rsid w:val="00840528"/>
    <w:rsid w:val="00840887"/>
    <w:rsid w:val="0084135E"/>
    <w:rsid w:val="00841911"/>
    <w:rsid w:val="00841EB2"/>
    <w:rsid w:val="00842480"/>
    <w:rsid w:val="00842668"/>
    <w:rsid w:val="008438DE"/>
    <w:rsid w:val="00843B0E"/>
    <w:rsid w:val="00844821"/>
    <w:rsid w:val="00845609"/>
    <w:rsid w:val="0084574A"/>
    <w:rsid w:val="0084597E"/>
    <w:rsid w:val="00845A05"/>
    <w:rsid w:val="00845C23"/>
    <w:rsid w:val="00845DB8"/>
    <w:rsid w:val="008461A1"/>
    <w:rsid w:val="0084644C"/>
    <w:rsid w:val="008468C1"/>
    <w:rsid w:val="00846952"/>
    <w:rsid w:val="00846E09"/>
    <w:rsid w:val="00850034"/>
    <w:rsid w:val="0085085A"/>
    <w:rsid w:val="0085086A"/>
    <w:rsid w:val="008509C0"/>
    <w:rsid w:val="00850B3A"/>
    <w:rsid w:val="00850C27"/>
    <w:rsid w:val="00850CF3"/>
    <w:rsid w:val="00850D21"/>
    <w:rsid w:val="00852200"/>
    <w:rsid w:val="008530C9"/>
    <w:rsid w:val="008532F7"/>
    <w:rsid w:val="00853D4B"/>
    <w:rsid w:val="00854033"/>
    <w:rsid w:val="00855509"/>
    <w:rsid w:val="00855AB8"/>
    <w:rsid w:val="00855B1F"/>
    <w:rsid w:val="008561D2"/>
    <w:rsid w:val="00856EBC"/>
    <w:rsid w:val="00857376"/>
    <w:rsid w:val="0086029A"/>
    <w:rsid w:val="0086072C"/>
    <w:rsid w:val="0086111C"/>
    <w:rsid w:val="008611F5"/>
    <w:rsid w:val="0086120D"/>
    <w:rsid w:val="00861932"/>
    <w:rsid w:val="008623C0"/>
    <w:rsid w:val="008639C4"/>
    <w:rsid w:val="008641ED"/>
    <w:rsid w:val="008648E9"/>
    <w:rsid w:val="00864EF0"/>
    <w:rsid w:val="0086763E"/>
    <w:rsid w:val="0087002A"/>
    <w:rsid w:val="0087031D"/>
    <w:rsid w:val="00870738"/>
    <w:rsid w:val="008707DF"/>
    <w:rsid w:val="0087198B"/>
    <w:rsid w:val="00871CDC"/>
    <w:rsid w:val="00871DDF"/>
    <w:rsid w:val="00871E0B"/>
    <w:rsid w:val="0087270D"/>
    <w:rsid w:val="0087319F"/>
    <w:rsid w:val="0087350B"/>
    <w:rsid w:val="0087355C"/>
    <w:rsid w:val="008735C0"/>
    <w:rsid w:val="0087508A"/>
    <w:rsid w:val="008752AB"/>
    <w:rsid w:val="008755C4"/>
    <w:rsid w:val="00875A29"/>
    <w:rsid w:val="00875D0B"/>
    <w:rsid w:val="00876220"/>
    <w:rsid w:val="00876344"/>
    <w:rsid w:val="008764C7"/>
    <w:rsid w:val="008765B4"/>
    <w:rsid w:val="00876D26"/>
    <w:rsid w:val="00877021"/>
    <w:rsid w:val="00877547"/>
    <w:rsid w:val="00877827"/>
    <w:rsid w:val="008778A7"/>
    <w:rsid w:val="00877C02"/>
    <w:rsid w:val="008811F3"/>
    <w:rsid w:val="00881465"/>
    <w:rsid w:val="00881E96"/>
    <w:rsid w:val="008820A8"/>
    <w:rsid w:val="008823E6"/>
    <w:rsid w:val="0088264E"/>
    <w:rsid w:val="00882A48"/>
    <w:rsid w:val="00882F06"/>
    <w:rsid w:val="00883910"/>
    <w:rsid w:val="00883F66"/>
    <w:rsid w:val="008840EA"/>
    <w:rsid w:val="008846B7"/>
    <w:rsid w:val="00884A6E"/>
    <w:rsid w:val="00884D82"/>
    <w:rsid w:val="008852EE"/>
    <w:rsid w:val="00885699"/>
    <w:rsid w:val="008856DF"/>
    <w:rsid w:val="00885943"/>
    <w:rsid w:val="00885B5F"/>
    <w:rsid w:val="0088622E"/>
    <w:rsid w:val="00886E44"/>
    <w:rsid w:val="00886FAE"/>
    <w:rsid w:val="008871EE"/>
    <w:rsid w:val="008876D6"/>
    <w:rsid w:val="00887A23"/>
    <w:rsid w:val="00887E75"/>
    <w:rsid w:val="00890860"/>
    <w:rsid w:val="00890BB9"/>
    <w:rsid w:val="00890E91"/>
    <w:rsid w:val="008910B3"/>
    <w:rsid w:val="00891AD7"/>
    <w:rsid w:val="00891D4C"/>
    <w:rsid w:val="00892688"/>
    <w:rsid w:val="008926E0"/>
    <w:rsid w:val="00892943"/>
    <w:rsid w:val="0089304D"/>
    <w:rsid w:val="0089314D"/>
    <w:rsid w:val="00893D63"/>
    <w:rsid w:val="00894809"/>
    <w:rsid w:val="00894A8F"/>
    <w:rsid w:val="00894CFD"/>
    <w:rsid w:val="00895041"/>
    <w:rsid w:val="0089529B"/>
    <w:rsid w:val="00895A92"/>
    <w:rsid w:val="00895E9C"/>
    <w:rsid w:val="008972DC"/>
    <w:rsid w:val="00897436"/>
    <w:rsid w:val="0089752F"/>
    <w:rsid w:val="008979D2"/>
    <w:rsid w:val="008A0461"/>
    <w:rsid w:val="008A05BF"/>
    <w:rsid w:val="008A135E"/>
    <w:rsid w:val="008A1989"/>
    <w:rsid w:val="008A1FCA"/>
    <w:rsid w:val="008A2A54"/>
    <w:rsid w:val="008A3634"/>
    <w:rsid w:val="008A3913"/>
    <w:rsid w:val="008A3927"/>
    <w:rsid w:val="008A3BAD"/>
    <w:rsid w:val="008A3DB3"/>
    <w:rsid w:val="008A46AC"/>
    <w:rsid w:val="008A5461"/>
    <w:rsid w:val="008A67BC"/>
    <w:rsid w:val="008A6997"/>
    <w:rsid w:val="008A76AA"/>
    <w:rsid w:val="008B00F8"/>
    <w:rsid w:val="008B0206"/>
    <w:rsid w:val="008B0F8A"/>
    <w:rsid w:val="008B0FC7"/>
    <w:rsid w:val="008B0FEA"/>
    <w:rsid w:val="008B12E5"/>
    <w:rsid w:val="008B1312"/>
    <w:rsid w:val="008B223E"/>
    <w:rsid w:val="008B2605"/>
    <w:rsid w:val="008B352F"/>
    <w:rsid w:val="008B4336"/>
    <w:rsid w:val="008B4E80"/>
    <w:rsid w:val="008B4F75"/>
    <w:rsid w:val="008B50C5"/>
    <w:rsid w:val="008B5107"/>
    <w:rsid w:val="008B601D"/>
    <w:rsid w:val="008B610A"/>
    <w:rsid w:val="008B6EC9"/>
    <w:rsid w:val="008B70B8"/>
    <w:rsid w:val="008B716D"/>
    <w:rsid w:val="008B730C"/>
    <w:rsid w:val="008B77BD"/>
    <w:rsid w:val="008B7DDF"/>
    <w:rsid w:val="008C0229"/>
    <w:rsid w:val="008C0540"/>
    <w:rsid w:val="008C07DD"/>
    <w:rsid w:val="008C09AA"/>
    <w:rsid w:val="008C0EB6"/>
    <w:rsid w:val="008C10C8"/>
    <w:rsid w:val="008C1157"/>
    <w:rsid w:val="008C141B"/>
    <w:rsid w:val="008C1521"/>
    <w:rsid w:val="008C1815"/>
    <w:rsid w:val="008C1B66"/>
    <w:rsid w:val="008C20BF"/>
    <w:rsid w:val="008C247A"/>
    <w:rsid w:val="008C2EDA"/>
    <w:rsid w:val="008C3091"/>
    <w:rsid w:val="008C3D15"/>
    <w:rsid w:val="008C46C7"/>
    <w:rsid w:val="008C4F4E"/>
    <w:rsid w:val="008C550D"/>
    <w:rsid w:val="008C617E"/>
    <w:rsid w:val="008C668B"/>
    <w:rsid w:val="008C718D"/>
    <w:rsid w:val="008C7ED1"/>
    <w:rsid w:val="008D044F"/>
    <w:rsid w:val="008D0F55"/>
    <w:rsid w:val="008D0F86"/>
    <w:rsid w:val="008D1267"/>
    <w:rsid w:val="008D20C1"/>
    <w:rsid w:val="008D2256"/>
    <w:rsid w:val="008D2784"/>
    <w:rsid w:val="008D2E6A"/>
    <w:rsid w:val="008D3879"/>
    <w:rsid w:val="008D3A4B"/>
    <w:rsid w:val="008D3A60"/>
    <w:rsid w:val="008D453F"/>
    <w:rsid w:val="008D4B6A"/>
    <w:rsid w:val="008D4E47"/>
    <w:rsid w:val="008D58C8"/>
    <w:rsid w:val="008D5B86"/>
    <w:rsid w:val="008D5EE1"/>
    <w:rsid w:val="008D6168"/>
    <w:rsid w:val="008D61FE"/>
    <w:rsid w:val="008D649E"/>
    <w:rsid w:val="008D676D"/>
    <w:rsid w:val="008D749B"/>
    <w:rsid w:val="008D7660"/>
    <w:rsid w:val="008E035D"/>
    <w:rsid w:val="008E0785"/>
    <w:rsid w:val="008E084A"/>
    <w:rsid w:val="008E153E"/>
    <w:rsid w:val="008E1AE6"/>
    <w:rsid w:val="008E236D"/>
    <w:rsid w:val="008E23D8"/>
    <w:rsid w:val="008E28F0"/>
    <w:rsid w:val="008E3644"/>
    <w:rsid w:val="008E3926"/>
    <w:rsid w:val="008E3E44"/>
    <w:rsid w:val="008E3EC3"/>
    <w:rsid w:val="008E411D"/>
    <w:rsid w:val="008E4B0F"/>
    <w:rsid w:val="008E5463"/>
    <w:rsid w:val="008E582E"/>
    <w:rsid w:val="008E5BA2"/>
    <w:rsid w:val="008E61C1"/>
    <w:rsid w:val="008E6368"/>
    <w:rsid w:val="008E687F"/>
    <w:rsid w:val="008E71A2"/>
    <w:rsid w:val="008E7582"/>
    <w:rsid w:val="008E7634"/>
    <w:rsid w:val="008E7F06"/>
    <w:rsid w:val="008E7F38"/>
    <w:rsid w:val="008F0B7D"/>
    <w:rsid w:val="008F0CBD"/>
    <w:rsid w:val="008F12BD"/>
    <w:rsid w:val="008F16EA"/>
    <w:rsid w:val="008F1AAC"/>
    <w:rsid w:val="008F2238"/>
    <w:rsid w:val="008F260A"/>
    <w:rsid w:val="008F2A3E"/>
    <w:rsid w:val="008F2B79"/>
    <w:rsid w:val="008F2C0E"/>
    <w:rsid w:val="008F32DD"/>
    <w:rsid w:val="008F3F25"/>
    <w:rsid w:val="008F3FCD"/>
    <w:rsid w:val="008F4887"/>
    <w:rsid w:val="008F54D0"/>
    <w:rsid w:val="008F5A84"/>
    <w:rsid w:val="008F6592"/>
    <w:rsid w:val="008F670D"/>
    <w:rsid w:val="008F672C"/>
    <w:rsid w:val="008F67D3"/>
    <w:rsid w:val="008F74C4"/>
    <w:rsid w:val="008F7659"/>
    <w:rsid w:val="008F77E2"/>
    <w:rsid w:val="008F78CC"/>
    <w:rsid w:val="009000F0"/>
    <w:rsid w:val="00900347"/>
    <w:rsid w:val="00900620"/>
    <w:rsid w:val="0090130E"/>
    <w:rsid w:val="0090197E"/>
    <w:rsid w:val="00901A50"/>
    <w:rsid w:val="009022BA"/>
    <w:rsid w:val="00902612"/>
    <w:rsid w:val="00902818"/>
    <w:rsid w:val="00902937"/>
    <w:rsid w:val="00902B81"/>
    <w:rsid w:val="00903487"/>
    <w:rsid w:val="00903539"/>
    <w:rsid w:val="00904542"/>
    <w:rsid w:val="00904827"/>
    <w:rsid w:val="00904964"/>
    <w:rsid w:val="00904E04"/>
    <w:rsid w:val="00904EB9"/>
    <w:rsid w:val="00905788"/>
    <w:rsid w:val="00905CB0"/>
    <w:rsid w:val="0090637B"/>
    <w:rsid w:val="009063A2"/>
    <w:rsid w:val="009063E7"/>
    <w:rsid w:val="00906938"/>
    <w:rsid w:val="00907F1B"/>
    <w:rsid w:val="0091017D"/>
    <w:rsid w:val="009106D3"/>
    <w:rsid w:val="009109C7"/>
    <w:rsid w:val="00910D4C"/>
    <w:rsid w:val="00910DE9"/>
    <w:rsid w:val="00911068"/>
    <w:rsid w:val="00911726"/>
    <w:rsid w:val="00911C29"/>
    <w:rsid w:val="009120B6"/>
    <w:rsid w:val="009120D0"/>
    <w:rsid w:val="0091210F"/>
    <w:rsid w:val="00912392"/>
    <w:rsid w:val="0091269B"/>
    <w:rsid w:val="009126E1"/>
    <w:rsid w:val="00912898"/>
    <w:rsid w:val="009135C1"/>
    <w:rsid w:val="0091392C"/>
    <w:rsid w:val="00913B5E"/>
    <w:rsid w:val="00914015"/>
    <w:rsid w:val="0091420D"/>
    <w:rsid w:val="009142E9"/>
    <w:rsid w:val="00914C0D"/>
    <w:rsid w:val="00915444"/>
    <w:rsid w:val="0091589C"/>
    <w:rsid w:val="00915D3C"/>
    <w:rsid w:val="0091604E"/>
    <w:rsid w:val="00916230"/>
    <w:rsid w:val="009163C3"/>
    <w:rsid w:val="009164CC"/>
    <w:rsid w:val="00916A84"/>
    <w:rsid w:val="00916B13"/>
    <w:rsid w:val="009177EB"/>
    <w:rsid w:val="00917856"/>
    <w:rsid w:val="0091793F"/>
    <w:rsid w:val="009179E8"/>
    <w:rsid w:val="00917C75"/>
    <w:rsid w:val="009200A8"/>
    <w:rsid w:val="009203AF"/>
    <w:rsid w:val="00920A29"/>
    <w:rsid w:val="00920C12"/>
    <w:rsid w:val="00920C69"/>
    <w:rsid w:val="00920CED"/>
    <w:rsid w:val="0092154E"/>
    <w:rsid w:val="0092165C"/>
    <w:rsid w:val="009219BF"/>
    <w:rsid w:val="00921E27"/>
    <w:rsid w:val="00922ED3"/>
    <w:rsid w:val="00922F3B"/>
    <w:rsid w:val="0092304B"/>
    <w:rsid w:val="00923194"/>
    <w:rsid w:val="0092323E"/>
    <w:rsid w:val="00923317"/>
    <w:rsid w:val="0092384C"/>
    <w:rsid w:val="009239D7"/>
    <w:rsid w:val="00923D3A"/>
    <w:rsid w:val="009243DA"/>
    <w:rsid w:val="009246E1"/>
    <w:rsid w:val="0092497F"/>
    <w:rsid w:val="00924BD8"/>
    <w:rsid w:val="00924E5B"/>
    <w:rsid w:val="00925B38"/>
    <w:rsid w:val="0092660F"/>
    <w:rsid w:val="009271AB"/>
    <w:rsid w:val="009276CF"/>
    <w:rsid w:val="00930733"/>
    <w:rsid w:val="00930951"/>
    <w:rsid w:val="0093121A"/>
    <w:rsid w:val="0093227B"/>
    <w:rsid w:val="009328AB"/>
    <w:rsid w:val="009329C3"/>
    <w:rsid w:val="00932BD5"/>
    <w:rsid w:val="00932EFD"/>
    <w:rsid w:val="00932FE9"/>
    <w:rsid w:val="009344C2"/>
    <w:rsid w:val="00934727"/>
    <w:rsid w:val="00934EDA"/>
    <w:rsid w:val="0093517E"/>
    <w:rsid w:val="0093538A"/>
    <w:rsid w:val="009358F8"/>
    <w:rsid w:val="00935C43"/>
    <w:rsid w:val="00935D4C"/>
    <w:rsid w:val="00936235"/>
    <w:rsid w:val="009368AB"/>
    <w:rsid w:val="00936F8E"/>
    <w:rsid w:val="0093784D"/>
    <w:rsid w:val="00937A92"/>
    <w:rsid w:val="00941F32"/>
    <w:rsid w:val="00942015"/>
    <w:rsid w:val="00942663"/>
    <w:rsid w:val="0094290F"/>
    <w:rsid w:val="00942BE4"/>
    <w:rsid w:val="00942DD2"/>
    <w:rsid w:val="00944455"/>
    <w:rsid w:val="0094472C"/>
    <w:rsid w:val="00944965"/>
    <w:rsid w:val="00944990"/>
    <w:rsid w:val="0094577C"/>
    <w:rsid w:val="009458E7"/>
    <w:rsid w:val="00945B87"/>
    <w:rsid w:val="009466D3"/>
    <w:rsid w:val="0094693A"/>
    <w:rsid w:val="00946EE5"/>
    <w:rsid w:val="0094746B"/>
    <w:rsid w:val="009476DE"/>
    <w:rsid w:val="0094786B"/>
    <w:rsid w:val="00947B28"/>
    <w:rsid w:val="00947BAF"/>
    <w:rsid w:val="00947EF6"/>
    <w:rsid w:val="0095022A"/>
    <w:rsid w:val="00950ACD"/>
    <w:rsid w:val="00950BD3"/>
    <w:rsid w:val="00951532"/>
    <w:rsid w:val="00951FA6"/>
    <w:rsid w:val="00952891"/>
    <w:rsid w:val="00952FAC"/>
    <w:rsid w:val="009530CB"/>
    <w:rsid w:val="0095335F"/>
    <w:rsid w:val="009541F2"/>
    <w:rsid w:val="00954968"/>
    <w:rsid w:val="00955388"/>
    <w:rsid w:val="00955AD4"/>
    <w:rsid w:val="009564E3"/>
    <w:rsid w:val="0095667C"/>
    <w:rsid w:val="00957239"/>
    <w:rsid w:val="00957606"/>
    <w:rsid w:val="00957AC9"/>
    <w:rsid w:val="00957CFD"/>
    <w:rsid w:val="00957D46"/>
    <w:rsid w:val="00957E7D"/>
    <w:rsid w:val="0096003E"/>
    <w:rsid w:val="009600E7"/>
    <w:rsid w:val="0096091A"/>
    <w:rsid w:val="009609EF"/>
    <w:rsid w:val="0096195D"/>
    <w:rsid w:val="00961C14"/>
    <w:rsid w:val="009624C2"/>
    <w:rsid w:val="0096277B"/>
    <w:rsid w:val="00962982"/>
    <w:rsid w:val="0096392D"/>
    <w:rsid w:val="00963969"/>
    <w:rsid w:val="00963BF9"/>
    <w:rsid w:val="009646F4"/>
    <w:rsid w:val="009646FC"/>
    <w:rsid w:val="00964744"/>
    <w:rsid w:val="00964ABE"/>
    <w:rsid w:val="00964C97"/>
    <w:rsid w:val="00964D26"/>
    <w:rsid w:val="00964E5C"/>
    <w:rsid w:val="00964F37"/>
    <w:rsid w:val="00965939"/>
    <w:rsid w:val="00965FCB"/>
    <w:rsid w:val="00966077"/>
    <w:rsid w:val="0096647E"/>
    <w:rsid w:val="00966B9C"/>
    <w:rsid w:val="00966C41"/>
    <w:rsid w:val="00966F4E"/>
    <w:rsid w:val="00966FFD"/>
    <w:rsid w:val="009711B2"/>
    <w:rsid w:val="009712DF"/>
    <w:rsid w:val="009714AA"/>
    <w:rsid w:val="009717E6"/>
    <w:rsid w:val="00971D31"/>
    <w:rsid w:val="00971D37"/>
    <w:rsid w:val="00973825"/>
    <w:rsid w:val="00973881"/>
    <w:rsid w:val="00974481"/>
    <w:rsid w:val="00974785"/>
    <w:rsid w:val="00974D35"/>
    <w:rsid w:val="009754FF"/>
    <w:rsid w:val="009758BD"/>
    <w:rsid w:val="00976AF3"/>
    <w:rsid w:val="009778A3"/>
    <w:rsid w:val="009804E6"/>
    <w:rsid w:val="00980A8A"/>
    <w:rsid w:val="00980EF9"/>
    <w:rsid w:val="009811A0"/>
    <w:rsid w:val="009818D2"/>
    <w:rsid w:val="009819C7"/>
    <w:rsid w:val="009819F8"/>
    <w:rsid w:val="00981D7A"/>
    <w:rsid w:val="00982981"/>
    <w:rsid w:val="00982AC5"/>
    <w:rsid w:val="009835F0"/>
    <w:rsid w:val="00983A69"/>
    <w:rsid w:val="00984228"/>
    <w:rsid w:val="00984329"/>
    <w:rsid w:val="0098443D"/>
    <w:rsid w:val="009845BD"/>
    <w:rsid w:val="00984C29"/>
    <w:rsid w:val="009850B0"/>
    <w:rsid w:val="00985F51"/>
    <w:rsid w:val="009862CE"/>
    <w:rsid w:val="00986AB4"/>
    <w:rsid w:val="0098748E"/>
    <w:rsid w:val="009879A6"/>
    <w:rsid w:val="00990711"/>
    <w:rsid w:val="00990E45"/>
    <w:rsid w:val="00990FEC"/>
    <w:rsid w:val="0099134B"/>
    <w:rsid w:val="00991F4D"/>
    <w:rsid w:val="00992134"/>
    <w:rsid w:val="0099227A"/>
    <w:rsid w:val="009928E5"/>
    <w:rsid w:val="00992DF8"/>
    <w:rsid w:val="0099308A"/>
    <w:rsid w:val="00993488"/>
    <w:rsid w:val="009936AF"/>
    <w:rsid w:val="00993E94"/>
    <w:rsid w:val="009944EF"/>
    <w:rsid w:val="0099459B"/>
    <w:rsid w:val="00994B0A"/>
    <w:rsid w:val="00994EE3"/>
    <w:rsid w:val="009950B6"/>
    <w:rsid w:val="009961FF"/>
    <w:rsid w:val="00996B04"/>
    <w:rsid w:val="009978DC"/>
    <w:rsid w:val="00997CE7"/>
    <w:rsid w:val="009A00A9"/>
    <w:rsid w:val="009A087B"/>
    <w:rsid w:val="009A0DEF"/>
    <w:rsid w:val="009A17D4"/>
    <w:rsid w:val="009A1DB3"/>
    <w:rsid w:val="009A217A"/>
    <w:rsid w:val="009A28A4"/>
    <w:rsid w:val="009A2A7F"/>
    <w:rsid w:val="009A2D37"/>
    <w:rsid w:val="009A2FA9"/>
    <w:rsid w:val="009A32E5"/>
    <w:rsid w:val="009A37E0"/>
    <w:rsid w:val="009A3F0E"/>
    <w:rsid w:val="009A49FC"/>
    <w:rsid w:val="009A4B9F"/>
    <w:rsid w:val="009A5361"/>
    <w:rsid w:val="009A57EA"/>
    <w:rsid w:val="009A587C"/>
    <w:rsid w:val="009A5996"/>
    <w:rsid w:val="009A5DA4"/>
    <w:rsid w:val="009A60B6"/>
    <w:rsid w:val="009A610C"/>
    <w:rsid w:val="009A61DF"/>
    <w:rsid w:val="009A61E5"/>
    <w:rsid w:val="009A6773"/>
    <w:rsid w:val="009A67E0"/>
    <w:rsid w:val="009A796B"/>
    <w:rsid w:val="009A7ED9"/>
    <w:rsid w:val="009B0257"/>
    <w:rsid w:val="009B0C9D"/>
    <w:rsid w:val="009B13D3"/>
    <w:rsid w:val="009B246F"/>
    <w:rsid w:val="009B26C7"/>
    <w:rsid w:val="009B33A0"/>
    <w:rsid w:val="009B3EAD"/>
    <w:rsid w:val="009B4661"/>
    <w:rsid w:val="009B49EF"/>
    <w:rsid w:val="009B4C39"/>
    <w:rsid w:val="009B5623"/>
    <w:rsid w:val="009B57A2"/>
    <w:rsid w:val="009B5A29"/>
    <w:rsid w:val="009B6201"/>
    <w:rsid w:val="009B6668"/>
    <w:rsid w:val="009B66FD"/>
    <w:rsid w:val="009B6952"/>
    <w:rsid w:val="009B6D46"/>
    <w:rsid w:val="009B6FD1"/>
    <w:rsid w:val="009B73CD"/>
    <w:rsid w:val="009B76D2"/>
    <w:rsid w:val="009B7FF2"/>
    <w:rsid w:val="009C0744"/>
    <w:rsid w:val="009C07AE"/>
    <w:rsid w:val="009C0994"/>
    <w:rsid w:val="009C0A2F"/>
    <w:rsid w:val="009C0FD6"/>
    <w:rsid w:val="009C1EF0"/>
    <w:rsid w:val="009C251F"/>
    <w:rsid w:val="009C2B47"/>
    <w:rsid w:val="009C2C1D"/>
    <w:rsid w:val="009C2D91"/>
    <w:rsid w:val="009C3684"/>
    <w:rsid w:val="009C3C00"/>
    <w:rsid w:val="009C40A6"/>
    <w:rsid w:val="009C44F0"/>
    <w:rsid w:val="009C474B"/>
    <w:rsid w:val="009C4B4C"/>
    <w:rsid w:val="009C5477"/>
    <w:rsid w:val="009C55ED"/>
    <w:rsid w:val="009C59A9"/>
    <w:rsid w:val="009C6270"/>
    <w:rsid w:val="009C6EA9"/>
    <w:rsid w:val="009C6F8F"/>
    <w:rsid w:val="009C7DF3"/>
    <w:rsid w:val="009C7DFC"/>
    <w:rsid w:val="009C7E27"/>
    <w:rsid w:val="009D0C73"/>
    <w:rsid w:val="009D1845"/>
    <w:rsid w:val="009D1E6A"/>
    <w:rsid w:val="009D1F83"/>
    <w:rsid w:val="009D2686"/>
    <w:rsid w:val="009D3227"/>
    <w:rsid w:val="009D33B2"/>
    <w:rsid w:val="009D35E1"/>
    <w:rsid w:val="009D3A7C"/>
    <w:rsid w:val="009D4191"/>
    <w:rsid w:val="009D41F3"/>
    <w:rsid w:val="009D44CB"/>
    <w:rsid w:val="009D4A6A"/>
    <w:rsid w:val="009D4CF3"/>
    <w:rsid w:val="009D4D36"/>
    <w:rsid w:val="009D4D68"/>
    <w:rsid w:val="009D4DAD"/>
    <w:rsid w:val="009D5270"/>
    <w:rsid w:val="009D52A7"/>
    <w:rsid w:val="009D5364"/>
    <w:rsid w:val="009D687D"/>
    <w:rsid w:val="009D6AC5"/>
    <w:rsid w:val="009D7065"/>
    <w:rsid w:val="009D735E"/>
    <w:rsid w:val="009D7477"/>
    <w:rsid w:val="009E0371"/>
    <w:rsid w:val="009E04B8"/>
    <w:rsid w:val="009E1414"/>
    <w:rsid w:val="009E18A7"/>
    <w:rsid w:val="009E1A43"/>
    <w:rsid w:val="009E1B94"/>
    <w:rsid w:val="009E1C46"/>
    <w:rsid w:val="009E3195"/>
    <w:rsid w:val="009E35E5"/>
    <w:rsid w:val="009E3F3A"/>
    <w:rsid w:val="009E404F"/>
    <w:rsid w:val="009E4354"/>
    <w:rsid w:val="009E4553"/>
    <w:rsid w:val="009E4684"/>
    <w:rsid w:val="009E49ED"/>
    <w:rsid w:val="009E52E2"/>
    <w:rsid w:val="009E5B4F"/>
    <w:rsid w:val="009E5ECB"/>
    <w:rsid w:val="009E6228"/>
    <w:rsid w:val="009E685B"/>
    <w:rsid w:val="009E6898"/>
    <w:rsid w:val="009E6F30"/>
    <w:rsid w:val="009E7108"/>
    <w:rsid w:val="009E7BAF"/>
    <w:rsid w:val="009E7EA6"/>
    <w:rsid w:val="009F0898"/>
    <w:rsid w:val="009F0AD4"/>
    <w:rsid w:val="009F0D66"/>
    <w:rsid w:val="009F122D"/>
    <w:rsid w:val="009F2D3A"/>
    <w:rsid w:val="009F2FB2"/>
    <w:rsid w:val="009F380D"/>
    <w:rsid w:val="009F38F0"/>
    <w:rsid w:val="009F49C7"/>
    <w:rsid w:val="009F4D2C"/>
    <w:rsid w:val="009F53C7"/>
    <w:rsid w:val="009F57A4"/>
    <w:rsid w:val="009F616C"/>
    <w:rsid w:val="009F653B"/>
    <w:rsid w:val="009F65FB"/>
    <w:rsid w:val="009F71D6"/>
    <w:rsid w:val="00A0063F"/>
    <w:rsid w:val="00A013F2"/>
    <w:rsid w:val="00A01D1C"/>
    <w:rsid w:val="00A0293B"/>
    <w:rsid w:val="00A02CEE"/>
    <w:rsid w:val="00A030A7"/>
    <w:rsid w:val="00A035DF"/>
    <w:rsid w:val="00A03C84"/>
    <w:rsid w:val="00A04B48"/>
    <w:rsid w:val="00A04F96"/>
    <w:rsid w:val="00A05C1C"/>
    <w:rsid w:val="00A05C4A"/>
    <w:rsid w:val="00A05D24"/>
    <w:rsid w:val="00A0671D"/>
    <w:rsid w:val="00A06F22"/>
    <w:rsid w:val="00A0729C"/>
    <w:rsid w:val="00A074DB"/>
    <w:rsid w:val="00A074F7"/>
    <w:rsid w:val="00A101FC"/>
    <w:rsid w:val="00A10510"/>
    <w:rsid w:val="00A10649"/>
    <w:rsid w:val="00A10A09"/>
    <w:rsid w:val="00A10C43"/>
    <w:rsid w:val="00A10F9A"/>
    <w:rsid w:val="00A11090"/>
    <w:rsid w:val="00A1147E"/>
    <w:rsid w:val="00A11B63"/>
    <w:rsid w:val="00A1211C"/>
    <w:rsid w:val="00A124A8"/>
    <w:rsid w:val="00A124FD"/>
    <w:rsid w:val="00A125F1"/>
    <w:rsid w:val="00A13169"/>
    <w:rsid w:val="00A131B6"/>
    <w:rsid w:val="00A13826"/>
    <w:rsid w:val="00A1391C"/>
    <w:rsid w:val="00A13EEE"/>
    <w:rsid w:val="00A143E1"/>
    <w:rsid w:val="00A14659"/>
    <w:rsid w:val="00A14A44"/>
    <w:rsid w:val="00A14D38"/>
    <w:rsid w:val="00A14DBE"/>
    <w:rsid w:val="00A15C2E"/>
    <w:rsid w:val="00A15E45"/>
    <w:rsid w:val="00A161AE"/>
    <w:rsid w:val="00A16D4B"/>
    <w:rsid w:val="00A16FD6"/>
    <w:rsid w:val="00A17768"/>
    <w:rsid w:val="00A20279"/>
    <w:rsid w:val="00A208D1"/>
    <w:rsid w:val="00A2104A"/>
    <w:rsid w:val="00A2122C"/>
    <w:rsid w:val="00A224DE"/>
    <w:rsid w:val="00A22899"/>
    <w:rsid w:val="00A22B01"/>
    <w:rsid w:val="00A22D65"/>
    <w:rsid w:val="00A234EF"/>
    <w:rsid w:val="00A23735"/>
    <w:rsid w:val="00A24AA4"/>
    <w:rsid w:val="00A24AF5"/>
    <w:rsid w:val="00A24C4C"/>
    <w:rsid w:val="00A24D39"/>
    <w:rsid w:val="00A24E80"/>
    <w:rsid w:val="00A256D2"/>
    <w:rsid w:val="00A258D1"/>
    <w:rsid w:val="00A25D57"/>
    <w:rsid w:val="00A25D58"/>
    <w:rsid w:val="00A25FD6"/>
    <w:rsid w:val="00A260CC"/>
    <w:rsid w:val="00A26193"/>
    <w:rsid w:val="00A27423"/>
    <w:rsid w:val="00A274AC"/>
    <w:rsid w:val="00A277EC"/>
    <w:rsid w:val="00A2785C"/>
    <w:rsid w:val="00A3015B"/>
    <w:rsid w:val="00A30263"/>
    <w:rsid w:val="00A30A64"/>
    <w:rsid w:val="00A30B7E"/>
    <w:rsid w:val="00A30EE0"/>
    <w:rsid w:val="00A314D5"/>
    <w:rsid w:val="00A320A3"/>
    <w:rsid w:val="00A32594"/>
    <w:rsid w:val="00A325ED"/>
    <w:rsid w:val="00A339E4"/>
    <w:rsid w:val="00A34612"/>
    <w:rsid w:val="00A34B10"/>
    <w:rsid w:val="00A3527B"/>
    <w:rsid w:val="00A35544"/>
    <w:rsid w:val="00A35D82"/>
    <w:rsid w:val="00A367DF"/>
    <w:rsid w:val="00A36CB8"/>
    <w:rsid w:val="00A36DE1"/>
    <w:rsid w:val="00A40CE3"/>
    <w:rsid w:val="00A40E96"/>
    <w:rsid w:val="00A4105D"/>
    <w:rsid w:val="00A41617"/>
    <w:rsid w:val="00A417DC"/>
    <w:rsid w:val="00A417FE"/>
    <w:rsid w:val="00A41E93"/>
    <w:rsid w:val="00A42450"/>
    <w:rsid w:val="00A42673"/>
    <w:rsid w:val="00A437C9"/>
    <w:rsid w:val="00A4407E"/>
    <w:rsid w:val="00A44461"/>
    <w:rsid w:val="00A446E8"/>
    <w:rsid w:val="00A44904"/>
    <w:rsid w:val="00A44A6A"/>
    <w:rsid w:val="00A44C32"/>
    <w:rsid w:val="00A45494"/>
    <w:rsid w:val="00A4584A"/>
    <w:rsid w:val="00A45C66"/>
    <w:rsid w:val="00A462C3"/>
    <w:rsid w:val="00A464AC"/>
    <w:rsid w:val="00A46661"/>
    <w:rsid w:val="00A468AE"/>
    <w:rsid w:val="00A46B41"/>
    <w:rsid w:val="00A47607"/>
    <w:rsid w:val="00A47794"/>
    <w:rsid w:val="00A50406"/>
    <w:rsid w:val="00A50916"/>
    <w:rsid w:val="00A5099E"/>
    <w:rsid w:val="00A513DB"/>
    <w:rsid w:val="00A51AB4"/>
    <w:rsid w:val="00A51CC8"/>
    <w:rsid w:val="00A52611"/>
    <w:rsid w:val="00A52631"/>
    <w:rsid w:val="00A52C3D"/>
    <w:rsid w:val="00A530FC"/>
    <w:rsid w:val="00A53D71"/>
    <w:rsid w:val="00A540D4"/>
    <w:rsid w:val="00A54500"/>
    <w:rsid w:val="00A54670"/>
    <w:rsid w:val="00A547C0"/>
    <w:rsid w:val="00A5496E"/>
    <w:rsid w:val="00A54BE2"/>
    <w:rsid w:val="00A54DF3"/>
    <w:rsid w:val="00A554E7"/>
    <w:rsid w:val="00A55D14"/>
    <w:rsid w:val="00A55D81"/>
    <w:rsid w:val="00A56094"/>
    <w:rsid w:val="00A56289"/>
    <w:rsid w:val="00A56692"/>
    <w:rsid w:val="00A5675C"/>
    <w:rsid w:val="00A56BD3"/>
    <w:rsid w:val="00A57450"/>
    <w:rsid w:val="00A57E2F"/>
    <w:rsid w:val="00A60204"/>
    <w:rsid w:val="00A61A3A"/>
    <w:rsid w:val="00A62575"/>
    <w:rsid w:val="00A625AF"/>
    <w:rsid w:val="00A629E8"/>
    <w:rsid w:val="00A62D03"/>
    <w:rsid w:val="00A631AB"/>
    <w:rsid w:val="00A63303"/>
    <w:rsid w:val="00A63483"/>
    <w:rsid w:val="00A6354E"/>
    <w:rsid w:val="00A63747"/>
    <w:rsid w:val="00A63FCE"/>
    <w:rsid w:val="00A63FFA"/>
    <w:rsid w:val="00A64362"/>
    <w:rsid w:val="00A64465"/>
    <w:rsid w:val="00A6447E"/>
    <w:rsid w:val="00A6456D"/>
    <w:rsid w:val="00A64B3E"/>
    <w:rsid w:val="00A64EE8"/>
    <w:rsid w:val="00A65237"/>
    <w:rsid w:val="00A66343"/>
    <w:rsid w:val="00A664A5"/>
    <w:rsid w:val="00A669A4"/>
    <w:rsid w:val="00A66E86"/>
    <w:rsid w:val="00A6700A"/>
    <w:rsid w:val="00A672EB"/>
    <w:rsid w:val="00A6788C"/>
    <w:rsid w:val="00A67CC9"/>
    <w:rsid w:val="00A7021C"/>
    <w:rsid w:val="00A7078F"/>
    <w:rsid w:val="00A70ACB"/>
    <w:rsid w:val="00A70ECB"/>
    <w:rsid w:val="00A71344"/>
    <w:rsid w:val="00A71BBA"/>
    <w:rsid w:val="00A71F33"/>
    <w:rsid w:val="00A72927"/>
    <w:rsid w:val="00A72BAE"/>
    <w:rsid w:val="00A72CFF"/>
    <w:rsid w:val="00A7303B"/>
    <w:rsid w:val="00A7317F"/>
    <w:rsid w:val="00A73BC2"/>
    <w:rsid w:val="00A73EAA"/>
    <w:rsid w:val="00A73FCE"/>
    <w:rsid w:val="00A743FA"/>
    <w:rsid w:val="00A74714"/>
    <w:rsid w:val="00A74B6F"/>
    <w:rsid w:val="00A74D1F"/>
    <w:rsid w:val="00A75407"/>
    <w:rsid w:val="00A754A0"/>
    <w:rsid w:val="00A7581D"/>
    <w:rsid w:val="00A75C06"/>
    <w:rsid w:val="00A76E8E"/>
    <w:rsid w:val="00A7769C"/>
    <w:rsid w:val="00A77A30"/>
    <w:rsid w:val="00A77D6B"/>
    <w:rsid w:val="00A80213"/>
    <w:rsid w:val="00A80904"/>
    <w:rsid w:val="00A81002"/>
    <w:rsid w:val="00A8102A"/>
    <w:rsid w:val="00A810E1"/>
    <w:rsid w:val="00A815C8"/>
    <w:rsid w:val="00A81A9B"/>
    <w:rsid w:val="00A82452"/>
    <w:rsid w:val="00A82470"/>
    <w:rsid w:val="00A82471"/>
    <w:rsid w:val="00A828B1"/>
    <w:rsid w:val="00A82F21"/>
    <w:rsid w:val="00A83730"/>
    <w:rsid w:val="00A83DC6"/>
    <w:rsid w:val="00A83DF1"/>
    <w:rsid w:val="00A84611"/>
    <w:rsid w:val="00A84D86"/>
    <w:rsid w:val="00A8540B"/>
    <w:rsid w:val="00A8551F"/>
    <w:rsid w:val="00A856ED"/>
    <w:rsid w:val="00A8697F"/>
    <w:rsid w:val="00A86C89"/>
    <w:rsid w:val="00A86CE9"/>
    <w:rsid w:val="00A90220"/>
    <w:rsid w:val="00A90CC3"/>
    <w:rsid w:val="00A910FF"/>
    <w:rsid w:val="00A911FA"/>
    <w:rsid w:val="00A922FF"/>
    <w:rsid w:val="00A934D7"/>
    <w:rsid w:val="00A93D71"/>
    <w:rsid w:val="00A9401B"/>
    <w:rsid w:val="00A941CF"/>
    <w:rsid w:val="00A94676"/>
    <w:rsid w:val="00A94BCC"/>
    <w:rsid w:val="00A94E8F"/>
    <w:rsid w:val="00A94EE6"/>
    <w:rsid w:val="00A950C9"/>
    <w:rsid w:val="00A95176"/>
    <w:rsid w:val="00A95214"/>
    <w:rsid w:val="00A96A72"/>
    <w:rsid w:val="00A96C85"/>
    <w:rsid w:val="00A96F7E"/>
    <w:rsid w:val="00A970D6"/>
    <w:rsid w:val="00A97476"/>
    <w:rsid w:val="00AA07B9"/>
    <w:rsid w:val="00AA0B53"/>
    <w:rsid w:val="00AA1C4E"/>
    <w:rsid w:val="00AA20F2"/>
    <w:rsid w:val="00AA28BD"/>
    <w:rsid w:val="00AA2ED2"/>
    <w:rsid w:val="00AA3CEF"/>
    <w:rsid w:val="00AA3F4B"/>
    <w:rsid w:val="00AA4144"/>
    <w:rsid w:val="00AA4364"/>
    <w:rsid w:val="00AA4F92"/>
    <w:rsid w:val="00AA55A0"/>
    <w:rsid w:val="00AA5653"/>
    <w:rsid w:val="00AA59C1"/>
    <w:rsid w:val="00AA65EA"/>
    <w:rsid w:val="00AA6AA4"/>
    <w:rsid w:val="00AA6E2E"/>
    <w:rsid w:val="00AA7346"/>
    <w:rsid w:val="00AB09D6"/>
    <w:rsid w:val="00AB11A2"/>
    <w:rsid w:val="00AB151A"/>
    <w:rsid w:val="00AB188E"/>
    <w:rsid w:val="00AB1DE7"/>
    <w:rsid w:val="00AB24B5"/>
    <w:rsid w:val="00AB2A3E"/>
    <w:rsid w:val="00AB3299"/>
    <w:rsid w:val="00AB3B01"/>
    <w:rsid w:val="00AB3D49"/>
    <w:rsid w:val="00AB4ED8"/>
    <w:rsid w:val="00AB5231"/>
    <w:rsid w:val="00AB5428"/>
    <w:rsid w:val="00AB558D"/>
    <w:rsid w:val="00AB6282"/>
    <w:rsid w:val="00AB6A13"/>
    <w:rsid w:val="00AB70EA"/>
    <w:rsid w:val="00AB739E"/>
    <w:rsid w:val="00AB7581"/>
    <w:rsid w:val="00AB78B3"/>
    <w:rsid w:val="00AC0020"/>
    <w:rsid w:val="00AC02F9"/>
    <w:rsid w:val="00AC049E"/>
    <w:rsid w:val="00AC1BD3"/>
    <w:rsid w:val="00AC1BE4"/>
    <w:rsid w:val="00AC2A13"/>
    <w:rsid w:val="00AC2FAA"/>
    <w:rsid w:val="00AC3292"/>
    <w:rsid w:val="00AC39B2"/>
    <w:rsid w:val="00AC4706"/>
    <w:rsid w:val="00AC49F5"/>
    <w:rsid w:val="00AC4F9E"/>
    <w:rsid w:val="00AC5215"/>
    <w:rsid w:val="00AC5E82"/>
    <w:rsid w:val="00AC5E8B"/>
    <w:rsid w:val="00AC5FBA"/>
    <w:rsid w:val="00AC600C"/>
    <w:rsid w:val="00AC66C5"/>
    <w:rsid w:val="00AC6F27"/>
    <w:rsid w:val="00AC6F5C"/>
    <w:rsid w:val="00AC7570"/>
    <w:rsid w:val="00AC780D"/>
    <w:rsid w:val="00AC7D25"/>
    <w:rsid w:val="00AC7DA8"/>
    <w:rsid w:val="00AD18C9"/>
    <w:rsid w:val="00AD2695"/>
    <w:rsid w:val="00AD29A8"/>
    <w:rsid w:val="00AD2F9E"/>
    <w:rsid w:val="00AD3221"/>
    <w:rsid w:val="00AD35F2"/>
    <w:rsid w:val="00AD361F"/>
    <w:rsid w:val="00AD3AEF"/>
    <w:rsid w:val="00AD3B4A"/>
    <w:rsid w:val="00AD4593"/>
    <w:rsid w:val="00AD4E5A"/>
    <w:rsid w:val="00AD4EB5"/>
    <w:rsid w:val="00AD514B"/>
    <w:rsid w:val="00AD558B"/>
    <w:rsid w:val="00AD56E3"/>
    <w:rsid w:val="00AD5805"/>
    <w:rsid w:val="00AD5C3A"/>
    <w:rsid w:val="00AD6410"/>
    <w:rsid w:val="00AD6929"/>
    <w:rsid w:val="00AD6E24"/>
    <w:rsid w:val="00AD6E9B"/>
    <w:rsid w:val="00AD70A1"/>
    <w:rsid w:val="00AD70E0"/>
    <w:rsid w:val="00AD72A9"/>
    <w:rsid w:val="00AE00EE"/>
    <w:rsid w:val="00AE038F"/>
    <w:rsid w:val="00AE06F7"/>
    <w:rsid w:val="00AE1684"/>
    <w:rsid w:val="00AE1B0A"/>
    <w:rsid w:val="00AE2A12"/>
    <w:rsid w:val="00AE2AD1"/>
    <w:rsid w:val="00AE2C58"/>
    <w:rsid w:val="00AE2EB9"/>
    <w:rsid w:val="00AE37F9"/>
    <w:rsid w:val="00AE38DD"/>
    <w:rsid w:val="00AE3D75"/>
    <w:rsid w:val="00AE4292"/>
    <w:rsid w:val="00AE4813"/>
    <w:rsid w:val="00AE4D6C"/>
    <w:rsid w:val="00AE5094"/>
    <w:rsid w:val="00AE58F9"/>
    <w:rsid w:val="00AE5A54"/>
    <w:rsid w:val="00AE605A"/>
    <w:rsid w:val="00AE7071"/>
    <w:rsid w:val="00AE75B8"/>
    <w:rsid w:val="00AE7889"/>
    <w:rsid w:val="00AE7AE5"/>
    <w:rsid w:val="00AF050B"/>
    <w:rsid w:val="00AF1038"/>
    <w:rsid w:val="00AF113D"/>
    <w:rsid w:val="00AF17DC"/>
    <w:rsid w:val="00AF25CB"/>
    <w:rsid w:val="00AF288C"/>
    <w:rsid w:val="00AF2AAA"/>
    <w:rsid w:val="00AF39DF"/>
    <w:rsid w:val="00AF3B2B"/>
    <w:rsid w:val="00AF4027"/>
    <w:rsid w:val="00AF45C3"/>
    <w:rsid w:val="00AF471C"/>
    <w:rsid w:val="00AF48A9"/>
    <w:rsid w:val="00AF4BC4"/>
    <w:rsid w:val="00AF4DBB"/>
    <w:rsid w:val="00AF5463"/>
    <w:rsid w:val="00AF5D73"/>
    <w:rsid w:val="00AF5D82"/>
    <w:rsid w:val="00AF63F6"/>
    <w:rsid w:val="00AF6479"/>
    <w:rsid w:val="00AF6DF7"/>
    <w:rsid w:val="00AF6FB1"/>
    <w:rsid w:val="00AF739E"/>
    <w:rsid w:val="00AF74C9"/>
    <w:rsid w:val="00AF77B9"/>
    <w:rsid w:val="00AF7928"/>
    <w:rsid w:val="00AF7EC6"/>
    <w:rsid w:val="00B00EEA"/>
    <w:rsid w:val="00B016FC"/>
    <w:rsid w:val="00B019CD"/>
    <w:rsid w:val="00B027E6"/>
    <w:rsid w:val="00B02B81"/>
    <w:rsid w:val="00B02C8D"/>
    <w:rsid w:val="00B0304F"/>
    <w:rsid w:val="00B0311F"/>
    <w:rsid w:val="00B04675"/>
    <w:rsid w:val="00B0560A"/>
    <w:rsid w:val="00B058BA"/>
    <w:rsid w:val="00B063A6"/>
    <w:rsid w:val="00B06896"/>
    <w:rsid w:val="00B07258"/>
    <w:rsid w:val="00B07443"/>
    <w:rsid w:val="00B075C0"/>
    <w:rsid w:val="00B07637"/>
    <w:rsid w:val="00B077D5"/>
    <w:rsid w:val="00B07821"/>
    <w:rsid w:val="00B10830"/>
    <w:rsid w:val="00B10839"/>
    <w:rsid w:val="00B10B37"/>
    <w:rsid w:val="00B11B01"/>
    <w:rsid w:val="00B11D5B"/>
    <w:rsid w:val="00B12299"/>
    <w:rsid w:val="00B12681"/>
    <w:rsid w:val="00B12EBF"/>
    <w:rsid w:val="00B13440"/>
    <w:rsid w:val="00B13571"/>
    <w:rsid w:val="00B138AC"/>
    <w:rsid w:val="00B138B4"/>
    <w:rsid w:val="00B13BF6"/>
    <w:rsid w:val="00B13F8D"/>
    <w:rsid w:val="00B1481D"/>
    <w:rsid w:val="00B149B1"/>
    <w:rsid w:val="00B14D2B"/>
    <w:rsid w:val="00B15B78"/>
    <w:rsid w:val="00B161E1"/>
    <w:rsid w:val="00B168DA"/>
    <w:rsid w:val="00B17144"/>
    <w:rsid w:val="00B17157"/>
    <w:rsid w:val="00B1772A"/>
    <w:rsid w:val="00B21968"/>
    <w:rsid w:val="00B21D68"/>
    <w:rsid w:val="00B2288D"/>
    <w:rsid w:val="00B22ADB"/>
    <w:rsid w:val="00B22B68"/>
    <w:rsid w:val="00B23579"/>
    <w:rsid w:val="00B235E7"/>
    <w:rsid w:val="00B2373E"/>
    <w:rsid w:val="00B23D36"/>
    <w:rsid w:val="00B23DC7"/>
    <w:rsid w:val="00B2413F"/>
    <w:rsid w:val="00B2509C"/>
    <w:rsid w:val="00B25309"/>
    <w:rsid w:val="00B2561F"/>
    <w:rsid w:val="00B25836"/>
    <w:rsid w:val="00B25A24"/>
    <w:rsid w:val="00B2678A"/>
    <w:rsid w:val="00B26D94"/>
    <w:rsid w:val="00B271DE"/>
    <w:rsid w:val="00B27B83"/>
    <w:rsid w:val="00B30378"/>
    <w:rsid w:val="00B31392"/>
    <w:rsid w:val="00B32285"/>
    <w:rsid w:val="00B333D0"/>
    <w:rsid w:val="00B33709"/>
    <w:rsid w:val="00B337F0"/>
    <w:rsid w:val="00B34192"/>
    <w:rsid w:val="00B343D0"/>
    <w:rsid w:val="00B34539"/>
    <w:rsid w:val="00B34BCD"/>
    <w:rsid w:val="00B34DC3"/>
    <w:rsid w:val="00B35C42"/>
    <w:rsid w:val="00B35D9D"/>
    <w:rsid w:val="00B363B8"/>
    <w:rsid w:val="00B3678A"/>
    <w:rsid w:val="00B3688C"/>
    <w:rsid w:val="00B370CC"/>
    <w:rsid w:val="00B37185"/>
    <w:rsid w:val="00B37694"/>
    <w:rsid w:val="00B37C5F"/>
    <w:rsid w:val="00B37D93"/>
    <w:rsid w:val="00B40CF3"/>
    <w:rsid w:val="00B419EE"/>
    <w:rsid w:val="00B41BA4"/>
    <w:rsid w:val="00B42362"/>
    <w:rsid w:val="00B425DB"/>
    <w:rsid w:val="00B42785"/>
    <w:rsid w:val="00B427DD"/>
    <w:rsid w:val="00B438A0"/>
    <w:rsid w:val="00B44DA7"/>
    <w:rsid w:val="00B45FA1"/>
    <w:rsid w:val="00B45FA6"/>
    <w:rsid w:val="00B4608C"/>
    <w:rsid w:val="00B4649F"/>
    <w:rsid w:val="00B4665F"/>
    <w:rsid w:val="00B469A9"/>
    <w:rsid w:val="00B47276"/>
    <w:rsid w:val="00B473D9"/>
    <w:rsid w:val="00B47514"/>
    <w:rsid w:val="00B4771A"/>
    <w:rsid w:val="00B4774A"/>
    <w:rsid w:val="00B47DDD"/>
    <w:rsid w:val="00B47EF4"/>
    <w:rsid w:val="00B51613"/>
    <w:rsid w:val="00B51854"/>
    <w:rsid w:val="00B5190E"/>
    <w:rsid w:val="00B51FCA"/>
    <w:rsid w:val="00B52465"/>
    <w:rsid w:val="00B535D5"/>
    <w:rsid w:val="00B536A9"/>
    <w:rsid w:val="00B5389E"/>
    <w:rsid w:val="00B53F04"/>
    <w:rsid w:val="00B53F63"/>
    <w:rsid w:val="00B546A9"/>
    <w:rsid w:val="00B56DE9"/>
    <w:rsid w:val="00B56F11"/>
    <w:rsid w:val="00B5750D"/>
    <w:rsid w:val="00B57847"/>
    <w:rsid w:val="00B57D3A"/>
    <w:rsid w:val="00B57EBC"/>
    <w:rsid w:val="00B60863"/>
    <w:rsid w:val="00B60936"/>
    <w:rsid w:val="00B60D90"/>
    <w:rsid w:val="00B60E7C"/>
    <w:rsid w:val="00B60F75"/>
    <w:rsid w:val="00B61646"/>
    <w:rsid w:val="00B61B5C"/>
    <w:rsid w:val="00B62468"/>
    <w:rsid w:val="00B62719"/>
    <w:rsid w:val="00B6373B"/>
    <w:rsid w:val="00B63E79"/>
    <w:rsid w:val="00B63E8B"/>
    <w:rsid w:val="00B64380"/>
    <w:rsid w:val="00B64D81"/>
    <w:rsid w:val="00B65476"/>
    <w:rsid w:val="00B65ECA"/>
    <w:rsid w:val="00B65FC6"/>
    <w:rsid w:val="00B6636D"/>
    <w:rsid w:val="00B6639D"/>
    <w:rsid w:val="00B665C7"/>
    <w:rsid w:val="00B667DA"/>
    <w:rsid w:val="00B671AA"/>
    <w:rsid w:val="00B67DB5"/>
    <w:rsid w:val="00B700E4"/>
    <w:rsid w:val="00B706E7"/>
    <w:rsid w:val="00B71014"/>
    <w:rsid w:val="00B713F8"/>
    <w:rsid w:val="00B714AF"/>
    <w:rsid w:val="00B71A5B"/>
    <w:rsid w:val="00B71DF4"/>
    <w:rsid w:val="00B721F4"/>
    <w:rsid w:val="00B725C4"/>
    <w:rsid w:val="00B725F0"/>
    <w:rsid w:val="00B7269B"/>
    <w:rsid w:val="00B73B2A"/>
    <w:rsid w:val="00B73C6C"/>
    <w:rsid w:val="00B73D4F"/>
    <w:rsid w:val="00B74D92"/>
    <w:rsid w:val="00B750F7"/>
    <w:rsid w:val="00B75623"/>
    <w:rsid w:val="00B75ADE"/>
    <w:rsid w:val="00B767AB"/>
    <w:rsid w:val="00B76CEB"/>
    <w:rsid w:val="00B776E7"/>
    <w:rsid w:val="00B778B2"/>
    <w:rsid w:val="00B77929"/>
    <w:rsid w:val="00B77B12"/>
    <w:rsid w:val="00B77B6E"/>
    <w:rsid w:val="00B77C49"/>
    <w:rsid w:val="00B77C60"/>
    <w:rsid w:val="00B80251"/>
    <w:rsid w:val="00B80B2A"/>
    <w:rsid w:val="00B80B31"/>
    <w:rsid w:val="00B81C01"/>
    <w:rsid w:val="00B81EE5"/>
    <w:rsid w:val="00B822A3"/>
    <w:rsid w:val="00B8254F"/>
    <w:rsid w:val="00B83535"/>
    <w:rsid w:val="00B83584"/>
    <w:rsid w:val="00B836A4"/>
    <w:rsid w:val="00B83F2A"/>
    <w:rsid w:val="00B84321"/>
    <w:rsid w:val="00B84340"/>
    <w:rsid w:val="00B8463E"/>
    <w:rsid w:val="00B84849"/>
    <w:rsid w:val="00B875D3"/>
    <w:rsid w:val="00B87676"/>
    <w:rsid w:val="00B9095F"/>
    <w:rsid w:val="00B90A1D"/>
    <w:rsid w:val="00B90B43"/>
    <w:rsid w:val="00B90F2D"/>
    <w:rsid w:val="00B91119"/>
    <w:rsid w:val="00B9160B"/>
    <w:rsid w:val="00B9179F"/>
    <w:rsid w:val="00B91AFA"/>
    <w:rsid w:val="00B92525"/>
    <w:rsid w:val="00B9283C"/>
    <w:rsid w:val="00B92FCD"/>
    <w:rsid w:val="00B9345E"/>
    <w:rsid w:val="00B93A10"/>
    <w:rsid w:val="00B96016"/>
    <w:rsid w:val="00B961EF"/>
    <w:rsid w:val="00B9647D"/>
    <w:rsid w:val="00B964BD"/>
    <w:rsid w:val="00B96517"/>
    <w:rsid w:val="00B96967"/>
    <w:rsid w:val="00B96B22"/>
    <w:rsid w:val="00B976D8"/>
    <w:rsid w:val="00BA00BD"/>
    <w:rsid w:val="00BA031E"/>
    <w:rsid w:val="00BA0851"/>
    <w:rsid w:val="00BA0D39"/>
    <w:rsid w:val="00BA20D2"/>
    <w:rsid w:val="00BA218B"/>
    <w:rsid w:val="00BA25BC"/>
    <w:rsid w:val="00BA2CA9"/>
    <w:rsid w:val="00BA31E4"/>
    <w:rsid w:val="00BA3300"/>
    <w:rsid w:val="00BA3745"/>
    <w:rsid w:val="00BA3F98"/>
    <w:rsid w:val="00BA4066"/>
    <w:rsid w:val="00BA4344"/>
    <w:rsid w:val="00BA45A6"/>
    <w:rsid w:val="00BA46D4"/>
    <w:rsid w:val="00BA4780"/>
    <w:rsid w:val="00BA4922"/>
    <w:rsid w:val="00BA49FB"/>
    <w:rsid w:val="00BA4ED3"/>
    <w:rsid w:val="00BA5361"/>
    <w:rsid w:val="00BA53C5"/>
    <w:rsid w:val="00BA549F"/>
    <w:rsid w:val="00BA5602"/>
    <w:rsid w:val="00BA587D"/>
    <w:rsid w:val="00BA5918"/>
    <w:rsid w:val="00BA5AC4"/>
    <w:rsid w:val="00BA5C3B"/>
    <w:rsid w:val="00BA63B2"/>
    <w:rsid w:val="00BA63EF"/>
    <w:rsid w:val="00BA73DE"/>
    <w:rsid w:val="00BA7C54"/>
    <w:rsid w:val="00BB0790"/>
    <w:rsid w:val="00BB0DAE"/>
    <w:rsid w:val="00BB1136"/>
    <w:rsid w:val="00BB133F"/>
    <w:rsid w:val="00BB142F"/>
    <w:rsid w:val="00BB17CB"/>
    <w:rsid w:val="00BB21D3"/>
    <w:rsid w:val="00BB252D"/>
    <w:rsid w:val="00BB2748"/>
    <w:rsid w:val="00BB2945"/>
    <w:rsid w:val="00BB2B1A"/>
    <w:rsid w:val="00BB2DB5"/>
    <w:rsid w:val="00BB2FAE"/>
    <w:rsid w:val="00BB3EF0"/>
    <w:rsid w:val="00BB4603"/>
    <w:rsid w:val="00BB46BF"/>
    <w:rsid w:val="00BB5635"/>
    <w:rsid w:val="00BB5B86"/>
    <w:rsid w:val="00BB61CC"/>
    <w:rsid w:val="00BB6B60"/>
    <w:rsid w:val="00BB7E13"/>
    <w:rsid w:val="00BB7EB8"/>
    <w:rsid w:val="00BC00EE"/>
    <w:rsid w:val="00BC02ED"/>
    <w:rsid w:val="00BC0650"/>
    <w:rsid w:val="00BC0C64"/>
    <w:rsid w:val="00BC0E09"/>
    <w:rsid w:val="00BC11C8"/>
    <w:rsid w:val="00BC1E06"/>
    <w:rsid w:val="00BC26A6"/>
    <w:rsid w:val="00BC2EE5"/>
    <w:rsid w:val="00BC3494"/>
    <w:rsid w:val="00BC3C63"/>
    <w:rsid w:val="00BC3DD2"/>
    <w:rsid w:val="00BC3FF3"/>
    <w:rsid w:val="00BC45D7"/>
    <w:rsid w:val="00BC48B6"/>
    <w:rsid w:val="00BC4B8A"/>
    <w:rsid w:val="00BC4F50"/>
    <w:rsid w:val="00BC527D"/>
    <w:rsid w:val="00BC5F3F"/>
    <w:rsid w:val="00BC6692"/>
    <w:rsid w:val="00BC6A99"/>
    <w:rsid w:val="00BC6D3C"/>
    <w:rsid w:val="00BC6D76"/>
    <w:rsid w:val="00BC744D"/>
    <w:rsid w:val="00BC7847"/>
    <w:rsid w:val="00BC7855"/>
    <w:rsid w:val="00BC7AF5"/>
    <w:rsid w:val="00BC7FD2"/>
    <w:rsid w:val="00BD0161"/>
    <w:rsid w:val="00BD086F"/>
    <w:rsid w:val="00BD0D26"/>
    <w:rsid w:val="00BD128B"/>
    <w:rsid w:val="00BD13B6"/>
    <w:rsid w:val="00BD1944"/>
    <w:rsid w:val="00BD1A1B"/>
    <w:rsid w:val="00BD20B5"/>
    <w:rsid w:val="00BD245C"/>
    <w:rsid w:val="00BD26E8"/>
    <w:rsid w:val="00BD2CEF"/>
    <w:rsid w:val="00BD316F"/>
    <w:rsid w:val="00BD3FA3"/>
    <w:rsid w:val="00BD43A5"/>
    <w:rsid w:val="00BD4699"/>
    <w:rsid w:val="00BD4A8A"/>
    <w:rsid w:val="00BD4ECE"/>
    <w:rsid w:val="00BD5350"/>
    <w:rsid w:val="00BD56F2"/>
    <w:rsid w:val="00BD59DF"/>
    <w:rsid w:val="00BD5B2A"/>
    <w:rsid w:val="00BD5C9F"/>
    <w:rsid w:val="00BD5D2E"/>
    <w:rsid w:val="00BD5E01"/>
    <w:rsid w:val="00BD6AC6"/>
    <w:rsid w:val="00BD6F20"/>
    <w:rsid w:val="00BD7ED7"/>
    <w:rsid w:val="00BE0002"/>
    <w:rsid w:val="00BE1614"/>
    <w:rsid w:val="00BE17A6"/>
    <w:rsid w:val="00BE19E3"/>
    <w:rsid w:val="00BE19FE"/>
    <w:rsid w:val="00BE21EA"/>
    <w:rsid w:val="00BE328D"/>
    <w:rsid w:val="00BE35E8"/>
    <w:rsid w:val="00BE361B"/>
    <w:rsid w:val="00BE3977"/>
    <w:rsid w:val="00BE3E2C"/>
    <w:rsid w:val="00BE3F64"/>
    <w:rsid w:val="00BE3F76"/>
    <w:rsid w:val="00BE40F5"/>
    <w:rsid w:val="00BE46B9"/>
    <w:rsid w:val="00BE4ADA"/>
    <w:rsid w:val="00BE586B"/>
    <w:rsid w:val="00BE5A56"/>
    <w:rsid w:val="00BE5EBA"/>
    <w:rsid w:val="00BE5F2B"/>
    <w:rsid w:val="00BE5F37"/>
    <w:rsid w:val="00BE6038"/>
    <w:rsid w:val="00BE6822"/>
    <w:rsid w:val="00BE6D77"/>
    <w:rsid w:val="00BE6EB4"/>
    <w:rsid w:val="00BE7255"/>
    <w:rsid w:val="00BF143D"/>
    <w:rsid w:val="00BF19EF"/>
    <w:rsid w:val="00BF1A33"/>
    <w:rsid w:val="00BF29FC"/>
    <w:rsid w:val="00BF2A45"/>
    <w:rsid w:val="00BF305E"/>
    <w:rsid w:val="00BF30A1"/>
    <w:rsid w:val="00BF3B5D"/>
    <w:rsid w:val="00BF3F76"/>
    <w:rsid w:val="00BF41EC"/>
    <w:rsid w:val="00BF45A6"/>
    <w:rsid w:val="00BF50D7"/>
    <w:rsid w:val="00BF5498"/>
    <w:rsid w:val="00BF552E"/>
    <w:rsid w:val="00BF5BE4"/>
    <w:rsid w:val="00BF5C8E"/>
    <w:rsid w:val="00BF653C"/>
    <w:rsid w:val="00BF701E"/>
    <w:rsid w:val="00BF7691"/>
    <w:rsid w:val="00BF7DBD"/>
    <w:rsid w:val="00C0052E"/>
    <w:rsid w:val="00C0078A"/>
    <w:rsid w:val="00C00932"/>
    <w:rsid w:val="00C00B48"/>
    <w:rsid w:val="00C015F9"/>
    <w:rsid w:val="00C016F1"/>
    <w:rsid w:val="00C01995"/>
    <w:rsid w:val="00C02308"/>
    <w:rsid w:val="00C0253F"/>
    <w:rsid w:val="00C02564"/>
    <w:rsid w:val="00C02619"/>
    <w:rsid w:val="00C02A2A"/>
    <w:rsid w:val="00C02A49"/>
    <w:rsid w:val="00C02A96"/>
    <w:rsid w:val="00C02CC7"/>
    <w:rsid w:val="00C02D19"/>
    <w:rsid w:val="00C03016"/>
    <w:rsid w:val="00C03621"/>
    <w:rsid w:val="00C03A41"/>
    <w:rsid w:val="00C03C1B"/>
    <w:rsid w:val="00C04ACE"/>
    <w:rsid w:val="00C0534D"/>
    <w:rsid w:val="00C054F4"/>
    <w:rsid w:val="00C0573E"/>
    <w:rsid w:val="00C05CDD"/>
    <w:rsid w:val="00C0611D"/>
    <w:rsid w:val="00C06135"/>
    <w:rsid w:val="00C065CB"/>
    <w:rsid w:val="00C06B0A"/>
    <w:rsid w:val="00C06C39"/>
    <w:rsid w:val="00C073E3"/>
    <w:rsid w:val="00C0771A"/>
    <w:rsid w:val="00C07AF1"/>
    <w:rsid w:val="00C10DBD"/>
    <w:rsid w:val="00C10E96"/>
    <w:rsid w:val="00C11B18"/>
    <w:rsid w:val="00C125A7"/>
    <w:rsid w:val="00C12BAC"/>
    <w:rsid w:val="00C1350D"/>
    <w:rsid w:val="00C137C9"/>
    <w:rsid w:val="00C138A5"/>
    <w:rsid w:val="00C14278"/>
    <w:rsid w:val="00C1444C"/>
    <w:rsid w:val="00C151B1"/>
    <w:rsid w:val="00C15807"/>
    <w:rsid w:val="00C15A11"/>
    <w:rsid w:val="00C15D5E"/>
    <w:rsid w:val="00C15E34"/>
    <w:rsid w:val="00C16952"/>
    <w:rsid w:val="00C16CC5"/>
    <w:rsid w:val="00C16E80"/>
    <w:rsid w:val="00C17563"/>
    <w:rsid w:val="00C175B4"/>
    <w:rsid w:val="00C175F4"/>
    <w:rsid w:val="00C1770B"/>
    <w:rsid w:val="00C17D26"/>
    <w:rsid w:val="00C17F44"/>
    <w:rsid w:val="00C20270"/>
    <w:rsid w:val="00C208BD"/>
    <w:rsid w:val="00C20D10"/>
    <w:rsid w:val="00C215B8"/>
    <w:rsid w:val="00C22001"/>
    <w:rsid w:val="00C2202F"/>
    <w:rsid w:val="00C22177"/>
    <w:rsid w:val="00C22736"/>
    <w:rsid w:val="00C22DB8"/>
    <w:rsid w:val="00C23265"/>
    <w:rsid w:val="00C23511"/>
    <w:rsid w:val="00C237EB"/>
    <w:rsid w:val="00C23B41"/>
    <w:rsid w:val="00C23B4F"/>
    <w:rsid w:val="00C24287"/>
    <w:rsid w:val="00C24783"/>
    <w:rsid w:val="00C25137"/>
    <w:rsid w:val="00C252F2"/>
    <w:rsid w:val="00C256CC"/>
    <w:rsid w:val="00C25858"/>
    <w:rsid w:val="00C25CF5"/>
    <w:rsid w:val="00C25DEF"/>
    <w:rsid w:val="00C2614B"/>
    <w:rsid w:val="00C26745"/>
    <w:rsid w:val="00C26A2D"/>
    <w:rsid w:val="00C270DF"/>
    <w:rsid w:val="00C2743C"/>
    <w:rsid w:val="00C27A45"/>
    <w:rsid w:val="00C27E81"/>
    <w:rsid w:val="00C3034E"/>
    <w:rsid w:val="00C30966"/>
    <w:rsid w:val="00C310A4"/>
    <w:rsid w:val="00C3114E"/>
    <w:rsid w:val="00C311A3"/>
    <w:rsid w:val="00C31549"/>
    <w:rsid w:val="00C31683"/>
    <w:rsid w:val="00C3184F"/>
    <w:rsid w:val="00C322A8"/>
    <w:rsid w:val="00C33661"/>
    <w:rsid w:val="00C33C93"/>
    <w:rsid w:val="00C3440B"/>
    <w:rsid w:val="00C34C8B"/>
    <w:rsid w:val="00C351C3"/>
    <w:rsid w:val="00C3534A"/>
    <w:rsid w:val="00C360C0"/>
    <w:rsid w:val="00C36787"/>
    <w:rsid w:val="00C36A8B"/>
    <w:rsid w:val="00C36DE4"/>
    <w:rsid w:val="00C37798"/>
    <w:rsid w:val="00C40316"/>
    <w:rsid w:val="00C4090A"/>
    <w:rsid w:val="00C41A62"/>
    <w:rsid w:val="00C422B8"/>
    <w:rsid w:val="00C4234F"/>
    <w:rsid w:val="00C423FB"/>
    <w:rsid w:val="00C430D5"/>
    <w:rsid w:val="00C4359E"/>
    <w:rsid w:val="00C443A7"/>
    <w:rsid w:val="00C444FE"/>
    <w:rsid w:val="00C44D8F"/>
    <w:rsid w:val="00C454C7"/>
    <w:rsid w:val="00C4597F"/>
    <w:rsid w:val="00C45FAF"/>
    <w:rsid w:val="00C46AD0"/>
    <w:rsid w:val="00C471CC"/>
    <w:rsid w:val="00C47869"/>
    <w:rsid w:val="00C47DD1"/>
    <w:rsid w:val="00C47FD5"/>
    <w:rsid w:val="00C506D4"/>
    <w:rsid w:val="00C50F27"/>
    <w:rsid w:val="00C51256"/>
    <w:rsid w:val="00C5152E"/>
    <w:rsid w:val="00C51E6D"/>
    <w:rsid w:val="00C52066"/>
    <w:rsid w:val="00C52594"/>
    <w:rsid w:val="00C527C6"/>
    <w:rsid w:val="00C545C4"/>
    <w:rsid w:val="00C5494A"/>
    <w:rsid w:val="00C54EDE"/>
    <w:rsid w:val="00C56104"/>
    <w:rsid w:val="00C5651A"/>
    <w:rsid w:val="00C56B79"/>
    <w:rsid w:val="00C570D4"/>
    <w:rsid w:val="00C576ED"/>
    <w:rsid w:val="00C57C31"/>
    <w:rsid w:val="00C60066"/>
    <w:rsid w:val="00C60285"/>
    <w:rsid w:val="00C603F2"/>
    <w:rsid w:val="00C61E01"/>
    <w:rsid w:val="00C6368E"/>
    <w:rsid w:val="00C652ED"/>
    <w:rsid w:val="00C65764"/>
    <w:rsid w:val="00C66580"/>
    <w:rsid w:val="00C669AB"/>
    <w:rsid w:val="00C66EC8"/>
    <w:rsid w:val="00C67288"/>
    <w:rsid w:val="00C67410"/>
    <w:rsid w:val="00C6749E"/>
    <w:rsid w:val="00C67A64"/>
    <w:rsid w:val="00C67CDC"/>
    <w:rsid w:val="00C70809"/>
    <w:rsid w:val="00C71E7F"/>
    <w:rsid w:val="00C72304"/>
    <w:rsid w:val="00C72AEC"/>
    <w:rsid w:val="00C73009"/>
    <w:rsid w:val="00C73317"/>
    <w:rsid w:val="00C73AA8"/>
    <w:rsid w:val="00C73DDA"/>
    <w:rsid w:val="00C744B9"/>
    <w:rsid w:val="00C74DC4"/>
    <w:rsid w:val="00C74F59"/>
    <w:rsid w:val="00C76334"/>
    <w:rsid w:val="00C76341"/>
    <w:rsid w:val="00C76377"/>
    <w:rsid w:val="00C763B1"/>
    <w:rsid w:val="00C766C9"/>
    <w:rsid w:val="00C76DA5"/>
    <w:rsid w:val="00C77082"/>
    <w:rsid w:val="00C77919"/>
    <w:rsid w:val="00C77B4F"/>
    <w:rsid w:val="00C8145E"/>
    <w:rsid w:val="00C8165B"/>
    <w:rsid w:val="00C81A62"/>
    <w:rsid w:val="00C81B1A"/>
    <w:rsid w:val="00C81BE0"/>
    <w:rsid w:val="00C81E12"/>
    <w:rsid w:val="00C82082"/>
    <w:rsid w:val="00C8209D"/>
    <w:rsid w:val="00C826EA"/>
    <w:rsid w:val="00C833F0"/>
    <w:rsid w:val="00C8381B"/>
    <w:rsid w:val="00C840AA"/>
    <w:rsid w:val="00C840CB"/>
    <w:rsid w:val="00C844F7"/>
    <w:rsid w:val="00C846DE"/>
    <w:rsid w:val="00C84834"/>
    <w:rsid w:val="00C852B3"/>
    <w:rsid w:val="00C85841"/>
    <w:rsid w:val="00C86026"/>
    <w:rsid w:val="00C862A0"/>
    <w:rsid w:val="00C86A92"/>
    <w:rsid w:val="00C86CC4"/>
    <w:rsid w:val="00C86F02"/>
    <w:rsid w:val="00C90778"/>
    <w:rsid w:val="00C91542"/>
    <w:rsid w:val="00C91649"/>
    <w:rsid w:val="00C919B6"/>
    <w:rsid w:val="00C91BEB"/>
    <w:rsid w:val="00C92048"/>
    <w:rsid w:val="00C929F9"/>
    <w:rsid w:val="00C931E9"/>
    <w:rsid w:val="00C93561"/>
    <w:rsid w:val="00C93FC3"/>
    <w:rsid w:val="00C9407B"/>
    <w:rsid w:val="00C941FC"/>
    <w:rsid w:val="00C94320"/>
    <w:rsid w:val="00C9454D"/>
    <w:rsid w:val="00C94735"/>
    <w:rsid w:val="00C94742"/>
    <w:rsid w:val="00C94E07"/>
    <w:rsid w:val="00C95748"/>
    <w:rsid w:val="00C95CE3"/>
    <w:rsid w:val="00C95E53"/>
    <w:rsid w:val="00C96EB3"/>
    <w:rsid w:val="00C971ED"/>
    <w:rsid w:val="00C97201"/>
    <w:rsid w:val="00C97503"/>
    <w:rsid w:val="00CA070A"/>
    <w:rsid w:val="00CA0A3D"/>
    <w:rsid w:val="00CA0CE8"/>
    <w:rsid w:val="00CA1288"/>
    <w:rsid w:val="00CA14E3"/>
    <w:rsid w:val="00CA1BD6"/>
    <w:rsid w:val="00CA20EB"/>
    <w:rsid w:val="00CA260B"/>
    <w:rsid w:val="00CA3DC0"/>
    <w:rsid w:val="00CA3F77"/>
    <w:rsid w:val="00CA5726"/>
    <w:rsid w:val="00CA57B6"/>
    <w:rsid w:val="00CA5940"/>
    <w:rsid w:val="00CA5981"/>
    <w:rsid w:val="00CA5A01"/>
    <w:rsid w:val="00CA5D28"/>
    <w:rsid w:val="00CA62E8"/>
    <w:rsid w:val="00CA63DC"/>
    <w:rsid w:val="00CA6607"/>
    <w:rsid w:val="00CA6B43"/>
    <w:rsid w:val="00CA7465"/>
    <w:rsid w:val="00CA79C0"/>
    <w:rsid w:val="00CA7AA1"/>
    <w:rsid w:val="00CA7D20"/>
    <w:rsid w:val="00CA7DF7"/>
    <w:rsid w:val="00CB0CDA"/>
    <w:rsid w:val="00CB2526"/>
    <w:rsid w:val="00CB3157"/>
    <w:rsid w:val="00CB323B"/>
    <w:rsid w:val="00CB3769"/>
    <w:rsid w:val="00CB3881"/>
    <w:rsid w:val="00CB419B"/>
    <w:rsid w:val="00CB4756"/>
    <w:rsid w:val="00CB4A4B"/>
    <w:rsid w:val="00CB59C3"/>
    <w:rsid w:val="00CB59DD"/>
    <w:rsid w:val="00CB5A4B"/>
    <w:rsid w:val="00CB5A99"/>
    <w:rsid w:val="00CB60FF"/>
    <w:rsid w:val="00CB61C7"/>
    <w:rsid w:val="00CB6300"/>
    <w:rsid w:val="00CB67DC"/>
    <w:rsid w:val="00CB6C81"/>
    <w:rsid w:val="00CB6D53"/>
    <w:rsid w:val="00CB76D6"/>
    <w:rsid w:val="00CB78E5"/>
    <w:rsid w:val="00CC03A0"/>
    <w:rsid w:val="00CC1316"/>
    <w:rsid w:val="00CC1858"/>
    <w:rsid w:val="00CC1995"/>
    <w:rsid w:val="00CC1E31"/>
    <w:rsid w:val="00CC4115"/>
    <w:rsid w:val="00CC4450"/>
    <w:rsid w:val="00CC467B"/>
    <w:rsid w:val="00CC4962"/>
    <w:rsid w:val="00CC536E"/>
    <w:rsid w:val="00CC5697"/>
    <w:rsid w:val="00CC5CCE"/>
    <w:rsid w:val="00CC5D64"/>
    <w:rsid w:val="00CC5F6D"/>
    <w:rsid w:val="00CC5FA0"/>
    <w:rsid w:val="00CC6735"/>
    <w:rsid w:val="00CC6BF8"/>
    <w:rsid w:val="00CC6CC4"/>
    <w:rsid w:val="00CC6EAD"/>
    <w:rsid w:val="00CC6F2D"/>
    <w:rsid w:val="00CC7AB3"/>
    <w:rsid w:val="00CC7D1F"/>
    <w:rsid w:val="00CC7E4D"/>
    <w:rsid w:val="00CD08BA"/>
    <w:rsid w:val="00CD11D3"/>
    <w:rsid w:val="00CD1405"/>
    <w:rsid w:val="00CD1456"/>
    <w:rsid w:val="00CD14E8"/>
    <w:rsid w:val="00CD2283"/>
    <w:rsid w:val="00CD2AEE"/>
    <w:rsid w:val="00CD2CA0"/>
    <w:rsid w:val="00CD2EDE"/>
    <w:rsid w:val="00CD2F2B"/>
    <w:rsid w:val="00CD302A"/>
    <w:rsid w:val="00CD31DE"/>
    <w:rsid w:val="00CD35C8"/>
    <w:rsid w:val="00CD4384"/>
    <w:rsid w:val="00CD44C6"/>
    <w:rsid w:val="00CD4F0B"/>
    <w:rsid w:val="00CD5561"/>
    <w:rsid w:val="00CD55C8"/>
    <w:rsid w:val="00CD5859"/>
    <w:rsid w:val="00CD61CB"/>
    <w:rsid w:val="00CD6E11"/>
    <w:rsid w:val="00CD70EB"/>
    <w:rsid w:val="00CE04BC"/>
    <w:rsid w:val="00CE05E5"/>
    <w:rsid w:val="00CE0CCA"/>
    <w:rsid w:val="00CE0EA2"/>
    <w:rsid w:val="00CE1A19"/>
    <w:rsid w:val="00CE2310"/>
    <w:rsid w:val="00CE2BAF"/>
    <w:rsid w:val="00CE2BE0"/>
    <w:rsid w:val="00CE4268"/>
    <w:rsid w:val="00CE4688"/>
    <w:rsid w:val="00CE4EEC"/>
    <w:rsid w:val="00CE6752"/>
    <w:rsid w:val="00CE7152"/>
    <w:rsid w:val="00CE76FD"/>
    <w:rsid w:val="00CE7F89"/>
    <w:rsid w:val="00CF02F5"/>
    <w:rsid w:val="00CF04A6"/>
    <w:rsid w:val="00CF09C6"/>
    <w:rsid w:val="00CF0FD9"/>
    <w:rsid w:val="00CF1FC3"/>
    <w:rsid w:val="00CF2166"/>
    <w:rsid w:val="00CF22E4"/>
    <w:rsid w:val="00CF24D6"/>
    <w:rsid w:val="00CF2B94"/>
    <w:rsid w:val="00CF2D46"/>
    <w:rsid w:val="00CF2F3A"/>
    <w:rsid w:val="00CF3698"/>
    <w:rsid w:val="00CF3DC4"/>
    <w:rsid w:val="00CF4A26"/>
    <w:rsid w:val="00CF546F"/>
    <w:rsid w:val="00CF5CEB"/>
    <w:rsid w:val="00CF608B"/>
    <w:rsid w:val="00CF65AC"/>
    <w:rsid w:val="00CF6735"/>
    <w:rsid w:val="00CF682F"/>
    <w:rsid w:val="00CF7521"/>
    <w:rsid w:val="00D00839"/>
    <w:rsid w:val="00D00A0C"/>
    <w:rsid w:val="00D00E1A"/>
    <w:rsid w:val="00D0181F"/>
    <w:rsid w:val="00D0184C"/>
    <w:rsid w:val="00D01962"/>
    <w:rsid w:val="00D02200"/>
    <w:rsid w:val="00D0257F"/>
    <w:rsid w:val="00D02CF2"/>
    <w:rsid w:val="00D03673"/>
    <w:rsid w:val="00D03BC2"/>
    <w:rsid w:val="00D04AFA"/>
    <w:rsid w:val="00D04C9D"/>
    <w:rsid w:val="00D04F5C"/>
    <w:rsid w:val="00D05294"/>
    <w:rsid w:val="00D05308"/>
    <w:rsid w:val="00D057F2"/>
    <w:rsid w:val="00D064E9"/>
    <w:rsid w:val="00D07C95"/>
    <w:rsid w:val="00D10140"/>
    <w:rsid w:val="00D1090C"/>
    <w:rsid w:val="00D109A0"/>
    <w:rsid w:val="00D10F2E"/>
    <w:rsid w:val="00D1170A"/>
    <w:rsid w:val="00D12227"/>
    <w:rsid w:val="00D123D7"/>
    <w:rsid w:val="00D127CF"/>
    <w:rsid w:val="00D12AB3"/>
    <w:rsid w:val="00D12F1F"/>
    <w:rsid w:val="00D131ED"/>
    <w:rsid w:val="00D14184"/>
    <w:rsid w:val="00D142FB"/>
    <w:rsid w:val="00D150FF"/>
    <w:rsid w:val="00D1515B"/>
    <w:rsid w:val="00D1555D"/>
    <w:rsid w:val="00D159FD"/>
    <w:rsid w:val="00D15EA2"/>
    <w:rsid w:val="00D1618E"/>
    <w:rsid w:val="00D16A1A"/>
    <w:rsid w:val="00D170ED"/>
    <w:rsid w:val="00D17528"/>
    <w:rsid w:val="00D17610"/>
    <w:rsid w:val="00D17802"/>
    <w:rsid w:val="00D178F9"/>
    <w:rsid w:val="00D2078C"/>
    <w:rsid w:val="00D21667"/>
    <w:rsid w:val="00D21704"/>
    <w:rsid w:val="00D21B11"/>
    <w:rsid w:val="00D21F75"/>
    <w:rsid w:val="00D2326F"/>
    <w:rsid w:val="00D23674"/>
    <w:rsid w:val="00D2385E"/>
    <w:rsid w:val="00D238F3"/>
    <w:rsid w:val="00D23B76"/>
    <w:rsid w:val="00D23B78"/>
    <w:rsid w:val="00D23E22"/>
    <w:rsid w:val="00D240A7"/>
    <w:rsid w:val="00D2411B"/>
    <w:rsid w:val="00D24F1C"/>
    <w:rsid w:val="00D25487"/>
    <w:rsid w:val="00D2558C"/>
    <w:rsid w:val="00D25653"/>
    <w:rsid w:val="00D2587E"/>
    <w:rsid w:val="00D25C70"/>
    <w:rsid w:val="00D267AE"/>
    <w:rsid w:val="00D268ED"/>
    <w:rsid w:val="00D271D3"/>
    <w:rsid w:val="00D27B85"/>
    <w:rsid w:val="00D3045E"/>
    <w:rsid w:val="00D30A93"/>
    <w:rsid w:val="00D30CFD"/>
    <w:rsid w:val="00D30F74"/>
    <w:rsid w:val="00D31D44"/>
    <w:rsid w:val="00D31E3A"/>
    <w:rsid w:val="00D31EB3"/>
    <w:rsid w:val="00D32777"/>
    <w:rsid w:val="00D328F2"/>
    <w:rsid w:val="00D32F7D"/>
    <w:rsid w:val="00D33528"/>
    <w:rsid w:val="00D33556"/>
    <w:rsid w:val="00D33C60"/>
    <w:rsid w:val="00D33D4C"/>
    <w:rsid w:val="00D34086"/>
    <w:rsid w:val="00D34C2A"/>
    <w:rsid w:val="00D34CE2"/>
    <w:rsid w:val="00D35578"/>
    <w:rsid w:val="00D35E9A"/>
    <w:rsid w:val="00D36DFA"/>
    <w:rsid w:val="00D37347"/>
    <w:rsid w:val="00D412C4"/>
    <w:rsid w:val="00D42005"/>
    <w:rsid w:val="00D42075"/>
    <w:rsid w:val="00D42452"/>
    <w:rsid w:val="00D43283"/>
    <w:rsid w:val="00D43FE3"/>
    <w:rsid w:val="00D44E65"/>
    <w:rsid w:val="00D45408"/>
    <w:rsid w:val="00D45A38"/>
    <w:rsid w:val="00D468C2"/>
    <w:rsid w:val="00D473C8"/>
    <w:rsid w:val="00D47E11"/>
    <w:rsid w:val="00D47F22"/>
    <w:rsid w:val="00D502E5"/>
    <w:rsid w:val="00D50976"/>
    <w:rsid w:val="00D50A10"/>
    <w:rsid w:val="00D50ACE"/>
    <w:rsid w:val="00D50C4D"/>
    <w:rsid w:val="00D50E4D"/>
    <w:rsid w:val="00D50E67"/>
    <w:rsid w:val="00D5162A"/>
    <w:rsid w:val="00D51EBE"/>
    <w:rsid w:val="00D51EE3"/>
    <w:rsid w:val="00D52E07"/>
    <w:rsid w:val="00D533EB"/>
    <w:rsid w:val="00D53622"/>
    <w:rsid w:val="00D53B81"/>
    <w:rsid w:val="00D53C29"/>
    <w:rsid w:val="00D53F78"/>
    <w:rsid w:val="00D543A1"/>
    <w:rsid w:val="00D543A5"/>
    <w:rsid w:val="00D54403"/>
    <w:rsid w:val="00D54732"/>
    <w:rsid w:val="00D54787"/>
    <w:rsid w:val="00D550C1"/>
    <w:rsid w:val="00D55560"/>
    <w:rsid w:val="00D55768"/>
    <w:rsid w:val="00D55A54"/>
    <w:rsid w:val="00D56443"/>
    <w:rsid w:val="00D57098"/>
    <w:rsid w:val="00D5748F"/>
    <w:rsid w:val="00D57ABA"/>
    <w:rsid w:val="00D6033B"/>
    <w:rsid w:val="00D60669"/>
    <w:rsid w:val="00D60C3F"/>
    <w:rsid w:val="00D60CBB"/>
    <w:rsid w:val="00D61598"/>
    <w:rsid w:val="00D62DC8"/>
    <w:rsid w:val="00D63B60"/>
    <w:rsid w:val="00D63BD4"/>
    <w:rsid w:val="00D63D18"/>
    <w:rsid w:val="00D642DF"/>
    <w:rsid w:val="00D65188"/>
    <w:rsid w:val="00D65207"/>
    <w:rsid w:val="00D65A7B"/>
    <w:rsid w:val="00D665C2"/>
    <w:rsid w:val="00D673BF"/>
    <w:rsid w:val="00D67430"/>
    <w:rsid w:val="00D67F94"/>
    <w:rsid w:val="00D708A8"/>
    <w:rsid w:val="00D70A0D"/>
    <w:rsid w:val="00D70B7E"/>
    <w:rsid w:val="00D70FCC"/>
    <w:rsid w:val="00D710DC"/>
    <w:rsid w:val="00D7164A"/>
    <w:rsid w:val="00D71F19"/>
    <w:rsid w:val="00D72110"/>
    <w:rsid w:val="00D72796"/>
    <w:rsid w:val="00D73270"/>
    <w:rsid w:val="00D73A7C"/>
    <w:rsid w:val="00D7404C"/>
    <w:rsid w:val="00D74AE6"/>
    <w:rsid w:val="00D74CF3"/>
    <w:rsid w:val="00D7592A"/>
    <w:rsid w:val="00D76705"/>
    <w:rsid w:val="00D76B16"/>
    <w:rsid w:val="00D76CC2"/>
    <w:rsid w:val="00D77096"/>
    <w:rsid w:val="00D77E40"/>
    <w:rsid w:val="00D808CF"/>
    <w:rsid w:val="00D811AC"/>
    <w:rsid w:val="00D8217A"/>
    <w:rsid w:val="00D825A5"/>
    <w:rsid w:val="00D8262B"/>
    <w:rsid w:val="00D829F1"/>
    <w:rsid w:val="00D82A2C"/>
    <w:rsid w:val="00D82A5D"/>
    <w:rsid w:val="00D8343D"/>
    <w:rsid w:val="00D83556"/>
    <w:rsid w:val="00D8489A"/>
    <w:rsid w:val="00D84C53"/>
    <w:rsid w:val="00D84E8B"/>
    <w:rsid w:val="00D85624"/>
    <w:rsid w:val="00D85EA7"/>
    <w:rsid w:val="00D8646D"/>
    <w:rsid w:val="00D865B1"/>
    <w:rsid w:val="00D86A98"/>
    <w:rsid w:val="00D86CC7"/>
    <w:rsid w:val="00D8705A"/>
    <w:rsid w:val="00D874E7"/>
    <w:rsid w:val="00D877DA"/>
    <w:rsid w:val="00D904B1"/>
    <w:rsid w:val="00D90503"/>
    <w:rsid w:val="00D90840"/>
    <w:rsid w:val="00D909C4"/>
    <w:rsid w:val="00D90B6E"/>
    <w:rsid w:val="00D90C99"/>
    <w:rsid w:val="00D911E3"/>
    <w:rsid w:val="00D912D1"/>
    <w:rsid w:val="00D913FC"/>
    <w:rsid w:val="00D9147C"/>
    <w:rsid w:val="00D91646"/>
    <w:rsid w:val="00D9184A"/>
    <w:rsid w:val="00D91B52"/>
    <w:rsid w:val="00D91DFF"/>
    <w:rsid w:val="00D928C9"/>
    <w:rsid w:val="00D92B61"/>
    <w:rsid w:val="00D92B95"/>
    <w:rsid w:val="00D92C84"/>
    <w:rsid w:val="00D92F37"/>
    <w:rsid w:val="00D939C7"/>
    <w:rsid w:val="00D93F4D"/>
    <w:rsid w:val="00D9472D"/>
    <w:rsid w:val="00D947E8"/>
    <w:rsid w:val="00D948AC"/>
    <w:rsid w:val="00D94A2C"/>
    <w:rsid w:val="00D94DDB"/>
    <w:rsid w:val="00D94F50"/>
    <w:rsid w:val="00D952C8"/>
    <w:rsid w:val="00D956F4"/>
    <w:rsid w:val="00D95A05"/>
    <w:rsid w:val="00D95F0B"/>
    <w:rsid w:val="00D97ABE"/>
    <w:rsid w:val="00D97D68"/>
    <w:rsid w:val="00D97E28"/>
    <w:rsid w:val="00DA12D8"/>
    <w:rsid w:val="00DA15D9"/>
    <w:rsid w:val="00DA178A"/>
    <w:rsid w:val="00DA1C55"/>
    <w:rsid w:val="00DA1FD4"/>
    <w:rsid w:val="00DA2012"/>
    <w:rsid w:val="00DA29DC"/>
    <w:rsid w:val="00DA38FC"/>
    <w:rsid w:val="00DA3BA8"/>
    <w:rsid w:val="00DA406E"/>
    <w:rsid w:val="00DA432A"/>
    <w:rsid w:val="00DA45E3"/>
    <w:rsid w:val="00DA49C0"/>
    <w:rsid w:val="00DA4CA3"/>
    <w:rsid w:val="00DA4E02"/>
    <w:rsid w:val="00DA5867"/>
    <w:rsid w:val="00DA5A35"/>
    <w:rsid w:val="00DA5BBF"/>
    <w:rsid w:val="00DA5E72"/>
    <w:rsid w:val="00DA6F01"/>
    <w:rsid w:val="00DA7CAD"/>
    <w:rsid w:val="00DA7E0C"/>
    <w:rsid w:val="00DA7FB8"/>
    <w:rsid w:val="00DB0561"/>
    <w:rsid w:val="00DB07D8"/>
    <w:rsid w:val="00DB090E"/>
    <w:rsid w:val="00DB09CD"/>
    <w:rsid w:val="00DB0A5B"/>
    <w:rsid w:val="00DB0A7A"/>
    <w:rsid w:val="00DB2658"/>
    <w:rsid w:val="00DB2CC5"/>
    <w:rsid w:val="00DB3489"/>
    <w:rsid w:val="00DB3C8E"/>
    <w:rsid w:val="00DB4263"/>
    <w:rsid w:val="00DB4A6B"/>
    <w:rsid w:val="00DB4EB4"/>
    <w:rsid w:val="00DB5559"/>
    <w:rsid w:val="00DB592E"/>
    <w:rsid w:val="00DB5EFE"/>
    <w:rsid w:val="00DB6591"/>
    <w:rsid w:val="00DB6DBB"/>
    <w:rsid w:val="00DB70D2"/>
    <w:rsid w:val="00DB7136"/>
    <w:rsid w:val="00DB7297"/>
    <w:rsid w:val="00DB7358"/>
    <w:rsid w:val="00DB75CD"/>
    <w:rsid w:val="00DB76A0"/>
    <w:rsid w:val="00DB7E80"/>
    <w:rsid w:val="00DB7F03"/>
    <w:rsid w:val="00DC095F"/>
    <w:rsid w:val="00DC0BB9"/>
    <w:rsid w:val="00DC12D8"/>
    <w:rsid w:val="00DC1AF8"/>
    <w:rsid w:val="00DC2B94"/>
    <w:rsid w:val="00DC2C04"/>
    <w:rsid w:val="00DC3319"/>
    <w:rsid w:val="00DC3329"/>
    <w:rsid w:val="00DC37AE"/>
    <w:rsid w:val="00DC449F"/>
    <w:rsid w:val="00DC4809"/>
    <w:rsid w:val="00DC4A94"/>
    <w:rsid w:val="00DC5917"/>
    <w:rsid w:val="00DC5EF3"/>
    <w:rsid w:val="00DC6727"/>
    <w:rsid w:val="00DC711D"/>
    <w:rsid w:val="00DC7239"/>
    <w:rsid w:val="00DC7A02"/>
    <w:rsid w:val="00DD0361"/>
    <w:rsid w:val="00DD0C60"/>
    <w:rsid w:val="00DD0D94"/>
    <w:rsid w:val="00DD1A3B"/>
    <w:rsid w:val="00DD1C9E"/>
    <w:rsid w:val="00DD1E84"/>
    <w:rsid w:val="00DD20A3"/>
    <w:rsid w:val="00DD2133"/>
    <w:rsid w:val="00DD235F"/>
    <w:rsid w:val="00DD2AC0"/>
    <w:rsid w:val="00DD30AB"/>
    <w:rsid w:val="00DD37E9"/>
    <w:rsid w:val="00DD37F7"/>
    <w:rsid w:val="00DD3BAE"/>
    <w:rsid w:val="00DD3CD1"/>
    <w:rsid w:val="00DD46B7"/>
    <w:rsid w:val="00DD4B8F"/>
    <w:rsid w:val="00DD5172"/>
    <w:rsid w:val="00DD529B"/>
    <w:rsid w:val="00DD5E50"/>
    <w:rsid w:val="00DD5F83"/>
    <w:rsid w:val="00DD60EA"/>
    <w:rsid w:val="00DD6931"/>
    <w:rsid w:val="00DD6C40"/>
    <w:rsid w:val="00DD6DA6"/>
    <w:rsid w:val="00DD72DD"/>
    <w:rsid w:val="00DD7455"/>
    <w:rsid w:val="00DE009C"/>
    <w:rsid w:val="00DE069E"/>
    <w:rsid w:val="00DE0853"/>
    <w:rsid w:val="00DE0949"/>
    <w:rsid w:val="00DE0D58"/>
    <w:rsid w:val="00DE0E3D"/>
    <w:rsid w:val="00DE10C1"/>
    <w:rsid w:val="00DE149F"/>
    <w:rsid w:val="00DE1ECC"/>
    <w:rsid w:val="00DE2A30"/>
    <w:rsid w:val="00DE3559"/>
    <w:rsid w:val="00DE3A30"/>
    <w:rsid w:val="00DE4162"/>
    <w:rsid w:val="00DE4ACC"/>
    <w:rsid w:val="00DE4C84"/>
    <w:rsid w:val="00DE4D7A"/>
    <w:rsid w:val="00DE538B"/>
    <w:rsid w:val="00DE5ABE"/>
    <w:rsid w:val="00DE5F70"/>
    <w:rsid w:val="00DE60FF"/>
    <w:rsid w:val="00DE6637"/>
    <w:rsid w:val="00DE6AF9"/>
    <w:rsid w:val="00DE6CD2"/>
    <w:rsid w:val="00DE758D"/>
    <w:rsid w:val="00DE7788"/>
    <w:rsid w:val="00DE77A6"/>
    <w:rsid w:val="00DE7D03"/>
    <w:rsid w:val="00DF13D8"/>
    <w:rsid w:val="00DF1679"/>
    <w:rsid w:val="00DF1F02"/>
    <w:rsid w:val="00DF227E"/>
    <w:rsid w:val="00DF22ED"/>
    <w:rsid w:val="00DF2D36"/>
    <w:rsid w:val="00DF315E"/>
    <w:rsid w:val="00DF325F"/>
    <w:rsid w:val="00DF346E"/>
    <w:rsid w:val="00DF3552"/>
    <w:rsid w:val="00DF35A4"/>
    <w:rsid w:val="00DF390E"/>
    <w:rsid w:val="00DF3BDD"/>
    <w:rsid w:val="00DF40BC"/>
    <w:rsid w:val="00DF4335"/>
    <w:rsid w:val="00DF43DB"/>
    <w:rsid w:val="00DF60AB"/>
    <w:rsid w:val="00DF6685"/>
    <w:rsid w:val="00DF668A"/>
    <w:rsid w:val="00DF6A11"/>
    <w:rsid w:val="00DF6B2B"/>
    <w:rsid w:val="00DF6EB3"/>
    <w:rsid w:val="00DF6EEB"/>
    <w:rsid w:val="00DF7A3E"/>
    <w:rsid w:val="00E0177F"/>
    <w:rsid w:val="00E0183E"/>
    <w:rsid w:val="00E01A5F"/>
    <w:rsid w:val="00E01BAD"/>
    <w:rsid w:val="00E01ECF"/>
    <w:rsid w:val="00E022B2"/>
    <w:rsid w:val="00E02711"/>
    <w:rsid w:val="00E02B1A"/>
    <w:rsid w:val="00E02C1D"/>
    <w:rsid w:val="00E0348D"/>
    <w:rsid w:val="00E0380C"/>
    <w:rsid w:val="00E03A72"/>
    <w:rsid w:val="00E03AC5"/>
    <w:rsid w:val="00E04C2B"/>
    <w:rsid w:val="00E04E12"/>
    <w:rsid w:val="00E0514D"/>
    <w:rsid w:val="00E0529C"/>
    <w:rsid w:val="00E063D5"/>
    <w:rsid w:val="00E065AA"/>
    <w:rsid w:val="00E0667B"/>
    <w:rsid w:val="00E06899"/>
    <w:rsid w:val="00E070B5"/>
    <w:rsid w:val="00E075EC"/>
    <w:rsid w:val="00E079A1"/>
    <w:rsid w:val="00E07E2E"/>
    <w:rsid w:val="00E07F19"/>
    <w:rsid w:val="00E1048D"/>
    <w:rsid w:val="00E1071F"/>
    <w:rsid w:val="00E10C4E"/>
    <w:rsid w:val="00E11A95"/>
    <w:rsid w:val="00E1241D"/>
    <w:rsid w:val="00E137AC"/>
    <w:rsid w:val="00E13AA3"/>
    <w:rsid w:val="00E13BF1"/>
    <w:rsid w:val="00E14491"/>
    <w:rsid w:val="00E145BB"/>
    <w:rsid w:val="00E149D1"/>
    <w:rsid w:val="00E14A4F"/>
    <w:rsid w:val="00E15D0E"/>
    <w:rsid w:val="00E1631C"/>
    <w:rsid w:val="00E16698"/>
    <w:rsid w:val="00E16D00"/>
    <w:rsid w:val="00E16D30"/>
    <w:rsid w:val="00E16F03"/>
    <w:rsid w:val="00E17135"/>
    <w:rsid w:val="00E176FB"/>
    <w:rsid w:val="00E2005B"/>
    <w:rsid w:val="00E20E28"/>
    <w:rsid w:val="00E21035"/>
    <w:rsid w:val="00E216A7"/>
    <w:rsid w:val="00E21AF4"/>
    <w:rsid w:val="00E221ED"/>
    <w:rsid w:val="00E22D06"/>
    <w:rsid w:val="00E23750"/>
    <w:rsid w:val="00E23820"/>
    <w:rsid w:val="00E2472D"/>
    <w:rsid w:val="00E24AFC"/>
    <w:rsid w:val="00E24BA5"/>
    <w:rsid w:val="00E25413"/>
    <w:rsid w:val="00E25A47"/>
    <w:rsid w:val="00E2626E"/>
    <w:rsid w:val="00E26360"/>
    <w:rsid w:val="00E26A53"/>
    <w:rsid w:val="00E26B07"/>
    <w:rsid w:val="00E26B72"/>
    <w:rsid w:val="00E270C2"/>
    <w:rsid w:val="00E277FF"/>
    <w:rsid w:val="00E27877"/>
    <w:rsid w:val="00E27B5D"/>
    <w:rsid w:val="00E30060"/>
    <w:rsid w:val="00E30135"/>
    <w:rsid w:val="00E30C96"/>
    <w:rsid w:val="00E30D4D"/>
    <w:rsid w:val="00E312BD"/>
    <w:rsid w:val="00E33316"/>
    <w:rsid w:val="00E33474"/>
    <w:rsid w:val="00E3483D"/>
    <w:rsid w:val="00E34B7E"/>
    <w:rsid w:val="00E34DCA"/>
    <w:rsid w:val="00E35CD9"/>
    <w:rsid w:val="00E36221"/>
    <w:rsid w:val="00E36E88"/>
    <w:rsid w:val="00E37423"/>
    <w:rsid w:val="00E37B74"/>
    <w:rsid w:val="00E4009C"/>
    <w:rsid w:val="00E409D2"/>
    <w:rsid w:val="00E40E26"/>
    <w:rsid w:val="00E41B18"/>
    <w:rsid w:val="00E41D20"/>
    <w:rsid w:val="00E41F91"/>
    <w:rsid w:val="00E421D7"/>
    <w:rsid w:val="00E42C28"/>
    <w:rsid w:val="00E4321F"/>
    <w:rsid w:val="00E439F0"/>
    <w:rsid w:val="00E43CF9"/>
    <w:rsid w:val="00E43D21"/>
    <w:rsid w:val="00E441E0"/>
    <w:rsid w:val="00E4436E"/>
    <w:rsid w:val="00E444EB"/>
    <w:rsid w:val="00E445C2"/>
    <w:rsid w:val="00E44797"/>
    <w:rsid w:val="00E44889"/>
    <w:rsid w:val="00E44ABD"/>
    <w:rsid w:val="00E45297"/>
    <w:rsid w:val="00E4567D"/>
    <w:rsid w:val="00E45EBC"/>
    <w:rsid w:val="00E45F72"/>
    <w:rsid w:val="00E460A1"/>
    <w:rsid w:val="00E462BF"/>
    <w:rsid w:val="00E46549"/>
    <w:rsid w:val="00E4658E"/>
    <w:rsid w:val="00E4778A"/>
    <w:rsid w:val="00E478E8"/>
    <w:rsid w:val="00E4790D"/>
    <w:rsid w:val="00E508A9"/>
    <w:rsid w:val="00E50C7B"/>
    <w:rsid w:val="00E50F6B"/>
    <w:rsid w:val="00E51BE3"/>
    <w:rsid w:val="00E52254"/>
    <w:rsid w:val="00E52353"/>
    <w:rsid w:val="00E524F8"/>
    <w:rsid w:val="00E5277E"/>
    <w:rsid w:val="00E52C3B"/>
    <w:rsid w:val="00E52FA8"/>
    <w:rsid w:val="00E532B2"/>
    <w:rsid w:val="00E535AB"/>
    <w:rsid w:val="00E5366F"/>
    <w:rsid w:val="00E53840"/>
    <w:rsid w:val="00E53F25"/>
    <w:rsid w:val="00E541B0"/>
    <w:rsid w:val="00E5524F"/>
    <w:rsid w:val="00E55568"/>
    <w:rsid w:val="00E555D7"/>
    <w:rsid w:val="00E5563C"/>
    <w:rsid w:val="00E55669"/>
    <w:rsid w:val="00E5614D"/>
    <w:rsid w:val="00E56A11"/>
    <w:rsid w:val="00E56D4E"/>
    <w:rsid w:val="00E5731C"/>
    <w:rsid w:val="00E57768"/>
    <w:rsid w:val="00E57BF4"/>
    <w:rsid w:val="00E57E19"/>
    <w:rsid w:val="00E60A15"/>
    <w:rsid w:val="00E61000"/>
    <w:rsid w:val="00E61568"/>
    <w:rsid w:val="00E61927"/>
    <w:rsid w:val="00E61FB8"/>
    <w:rsid w:val="00E62488"/>
    <w:rsid w:val="00E6251D"/>
    <w:rsid w:val="00E626B4"/>
    <w:rsid w:val="00E62C08"/>
    <w:rsid w:val="00E6394B"/>
    <w:rsid w:val="00E63B77"/>
    <w:rsid w:val="00E63BEC"/>
    <w:rsid w:val="00E63CCE"/>
    <w:rsid w:val="00E63E7D"/>
    <w:rsid w:val="00E64254"/>
    <w:rsid w:val="00E64546"/>
    <w:rsid w:val="00E649B5"/>
    <w:rsid w:val="00E649F3"/>
    <w:rsid w:val="00E654CA"/>
    <w:rsid w:val="00E6579F"/>
    <w:rsid w:val="00E65CA5"/>
    <w:rsid w:val="00E66727"/>
    <w:rsid w:val="00E6688F"/>
    <w:rsid w:val="00E67257"/>
    <w:rsid w:val="00E67414"/>
    <w:rsid w:val="00E67498"/>
    <w:rsid w:val="00E676BB"/>
    <w:rsid w:val="00E6794B"/>
    <w:rsid w:val="00E679D0"/>
    <w:rsid w:val="00E70817"/>
    <w:rsid w:val="00E70AAC"/>
    <w:rsid w:val="00E70C01"/>
    <w:rsid w:val="00E70D80"/>
    <w:rsid w:val="00E70EFD"/>
    <w:rsid w:val="00E71BC5"/>
    <w:rsid w:val="00E72202"/>
    <w:rsid w:val="00E72491"/>
    <w:rsid w:val="00E734B6"/>
    <w:rsid w:val="00E736B7"/>
    <w:rsid w:val="00E73ACA"/>
    <w:rsid w:val="00E742C5"/>
    <w:rsid w:val="00E743AB"/>
    <w:rsid w:val="00E744E0"/>
    <w:rsid w:val="00E744E5"/>
    <w:rsid w:val="00E7468E"/>
    <w:rsid w:val="00E749E4"/>
    <w:rsid w:val="00E74E7D"/>
    <w:rsid w:val="00E74F23"/>
    <w:rsid w:val="00E753D8"/>
    <w:rsid w:val="00E76121"/>
    <w:rsid w:val="00E76630"/>
    <w:rsid w:val="00E76BBF"/>
    <w:rsid w:val="00E77643"/>
    <w:rsid w:val="00E77BE2"/>
    <w:rsid w:val="00E77C49"/>
    <w:rsid w:val="00E80797"/>
    <w:rsid w:val="00E80CC9"/>
    <w:rsid w:val="00E810D5"/>
    <w:rsid w:val="00E819F6"/>
    <w:rsid w:val="00E81A71"/>
    <w:rsid w:val="00E822A2"/>
    <w:rsid w:val="00E82ADE"/>
    <w:rsid w:val="00E82D6F"/>
    <w:rsid w:val="00E82EAB"/>
    <w:rsid w:val="00E8357E"/>
    <w:rsid w:val="00E83A58"/>
    <w:rsid w:val="00E83EE2"/>
    <w:rsid w:val="00E8451A"/>
    <w:rsid w:val="00E846A4"/>
    <w:rsid w:val="00E84903"/>
    <w:rsid w:val="00E8495F"/>
    <w:rsid w:val="00E84D0F"/>
    <w:rsid w:val="00E84EEB"/>
    <w:rsid w:val="00E854B6"/>
    <w:rsid w:val="00E86200"/>
    <w:rsid w:val="00E862E3"/>
    <w:rsid w:val="00E86615"/>
    <w:rsid w:val="00E86941"/>
    <w:rsid w:val="00E86AA5"/>
    <w:rsid w:val="00E86E75"/>
    <w:rsid w:val="00E872C4"/>
    <w:rsid w:val="00E872E1"/>
    <w:rsid w:val="00E876B7"/>
    <w:rsid w:val="00E87719"/>
    <w:rsid w:val="00E8775D"/>
    <w:rsid w:val="00E9055B"/>
    <w:rsid w:val="00E905A9"/>
    <w:rsid w:val="00E90DDE"/>
    <w:rsid w:val="00E911C5"/>
    <w:rsid w:val="00E91403"/>
    <w:rsid w:val="00E914E1"/>
    <w:rsid w:val="00E914E5"/>
    <w:rsid w:val="00E92AC2"/>
    <w:rsid w:val="00E92F4E"/>
    <w:rsid w:val="00E9348B"/>
    <w:rsid w:val="00E938A7"/>
    <w:rsid w:val="00E94133"/>
    <w:rsid w:val="00E9469B"/>
    <w:rsid w:val="00E94CBF"/>
    <w:rsid w:val="00E957D0"/>
    <w:rsid w:val="00E96185"/>
    <w:rsid w:val="00E96D43"/>
    <w:rsid w:val="00E96D82"/>
    <w:rsid w:val="00E970E7"/>
    <w:rsid w:val="00E972EF"/>
    <w:rsid w:val="00E97394"/>
    <w:rsid w:val="00E978C7"/>
    <w:rsid w:val="00E97E03"/>
    <w:rsid w:val="00EA0462"/>
    <w:rsid w:val="00EA0512"/>
    <w:rsid w:val="00EA14C7"/>
    <w:rsid w:val="00EA1B00"/>
    <w:rsid w:val="00EA225D"/>
    <w:rsid w:val="00EA2553"/>
    <w:rsid w:val="00EA29BE"/>
    <w:rsid w:val="00EA2A27"/>
    <w:rsid w:val="00EA30B1"/>
    <w:rsid w:val="00EA361D"/>
    <w:rsid w:val="00EA3CB9"/>
    <w:rsid w:val="00EA3D21"/>
    <w:rsid w:val="00EA427A"/>
    <w:rsid w:val="00EA44F3"/>
    <w:rsid w:val="00EA4FF8"/>
    <w:rsid w:val="00EA5564"/>
    <w:rsid w:val="00EA5F0F"/>
    <w:rsid w:val="00EA62E5"/>
    <w:rsid w:val="00EA660B"/>
    <w:rsid w:val="00EA6C17"/>
    <w:rsid w:val="00EA7994"/>
    <w:rsid w:val="00EA7EC2"/>
    <w:rsid w:val="00EB006B"/>
    <w:rsid w:val="00EB01CC"/>
    <w:rsid w:val="00EB03C0"/>
    <w:rsid w:val="00EB0582"/>
    <w:rsid w:val="00EB225B"/>
    <w:rsid w:val="00EB25BC"/>
    <w:rsid w:val="00EB2A81"/>
    <w:rsid w:val="00EB2ED2"/>
    <w:rsid w:val="00EB38B2"/>
    <w:rsid w:val="00EB3B96"/>
    <w:rsid w:val="00EB3E26"/>
    <w:rsid w:val="00EB3EFC"/>
    <w:rsid w:val="00EB47E8"/>
    <w:rsid w:val="00EB4BCB"/>
    <w:rsid w:val="00EB4C3C"/>
    <w:rsid w:val="00EB4DBE"/>
    <w:rsid w:val="00EB5467"/>
    <w:rsid w:val="00EB5B78"/>
    <w:rsid w:val="00EB666D"/>
    <w:rsid w:val="00EB69CA"/>
    <w:rsid w:val="00EB69D1"/>
    <w:rsid w:val="00EB6C17"/>
    <w:rsid w:val="00EB7A75"/>
    <w:rsid w:val="00EC046E"/>
    <w:rsid w:val="00EC0E40"/>
    <w:rsid w:val="00EC19D6"/>
    <w:rsid w:val="00EC2121"/>
    <w:rsid w:val="00EC2702"/>
    <w:rsid w:val="00EC2866"/>
    <w:rsid w:val="00EC2E87"/>
    <w:rsid w:val="00EC30B3"/>
    <w:rsid w:val="00EC3262"/>
    <w:rsid w:val="00EC343F"/>
    <w:rsid w:val="00EC36CC"/>
    <w:rsid w:val="00EC3742"/>
    <w:rsid w:val="00EC3917"/>
    <w:rsid w:val="00EC3BBB"/>
    <w:rsid w:val="00EC42C9"/>
    <w:rsid w:val="00EC496C"/>
    <w:rsid w:val="00EC50BF"/>
    <w:rsid w:val="00EC5525"/>
    <w:rsid w:val="00EC58F1"/>
    <w:rsid w:val="00EC5C88"/>
    <w:rsid w:val="00EC6183"/>
    <w:rsid w:val="00EC64E0"/>
    <w:rsid w:val="00EC6D64"/>
    <w:rsid w:val="00EC7217"/>
    <w:rsid w:val="00EC77E5"/>
    <w:rsid w:val="00EC7906"/>
    <w:rsid w:val="00EC79BC"/>
    <w:rsid w:val="00ED0A33"/>
    <w:rsid w:val="00ED0ACA"/>
    <w:rsid w:val="00ED0B8D"/>
    <w:rsid w:val="00ED17A5"/>
    <w:rsid w:val="00ED18AF"/>
    <w:rsid w:val="00ED22B5"/>
    <w:rsid w:val="00ED22CE"/>
    <w:rsid w:val="00ED32A0"/>
    <w:rsid w:val="00ED3C3A"/>
    <w:rsid w:val="00ED408F"/>
    <w:rsid w:val="00ED43EA"/>
    <w:rsid w:val="00ED4566"/>
    <w:rsid w:val="00ED4A59"/>
    <w:rsid w:val="00ED4AC9"/>
    <w:rsid w:val="00ED4FBF"/>
    <w:rsid w:val="00ED564F"/>
    <w:rsid w:val="00ED5844"/>
    <w:rsid w:val="00ED5917"/>
    <w:rsid w:val="00ED61B3"/>
    <w:rsid w:val="00ED6842"/>
    <w:rsid w:val="00ED74B6"/>
    <w:rsid w:val="00ED7901"/>
    <w:rsid w:val="00ED79BA"/>
    <w:rsid w:val="00ED7F0B"/>
    <w:rsid w:val="00EE002F"/>
    <w:rsid w:val="00EE0743"/>
    <w:rsid w:val="00EE0A90"/>
    <w:rsid w:val="00EE0AE7"/>
    <w:rsid w:val="00EE0FAB"/>
    <w:rsid w:val="00EE1931"/>
    <w:rsid w:val="00EE2DE0"/>
    <w:rsid w:val="00EE31CA"/>
    <w:rsid w:val="00EE386F"/>
    <w:rsid w:val="00EE3A3D"/>
    <w:rsid w:val="00EE3FF1"/>
    <w:rsid w:val="00EE41A1"/>
    <w:rsid w:val="00EE490D"/>
    <w:rsid w:val="00EE50C2"/>
    <w:rsid w:val="00EE525C"/>
    <w:rsid w:val="00EE52B8"/>
    <w:rsid w:val="00EE542D"/>
    <w:rsid w:val="00EE5D75"/>
    <w:rsid w:val="00EE626B"/>
    <w:rsid w:val="00EE66CF"/>
    <w:rsid w:val="00EE6CAE"/>
    <w:rsid w:val="00EE6D6A"/>
    <w:rsid w:val="00EF05A6"/>
    <w:rsid w:val="00EF06A5"/>
    <w:rsid w:val="00EF0A21"/>
    <w:rsid w:val="00EF0B1B"/>
    <w:rsid w:val="00EF0C4B"/>
    <w:rsid w:val="00EF1036"/>
    <w:rsid w:val="00EF13DF"/>
    <w:rsid w:val="00EF14B7"/>
    <w:rsid w:val="00EF1B66"/>
    <w:rsid w:val="00EF229B"/>
    <w:rsid w:val="00EF2BE7"/>
    <w:rsid w:val="00EF30CD"/>
    <w:rsid w:val="00EF32F7"/>
    <w:rsid w:val="00EF32F8"/>
    <w:rsid w:val="00EF450B"/>
    <w:rsid w:val="00EF4808"/>
    <w:rsid w:val="00EF4CB3"/>
    <w:rsid w:val="00EF5801"/>
    <w:rsid w:val="00EF5AEF"/>
    <w:rsid w:val="00EF5FD1"/>
    <w:rsid w:val="00EF612F"/>
    <w:rsid w:val="00EF66B8"/>
    <w:rsid w:val="00EF6923"/>
    <w:rsid w:val="00EF6B48"/>
    <w:rsid w:val="00EF6B68"/>
    <w:rsid w:val="00EF6C28"/>
    <w:rsid w:val="00EF6F40"/>
    <w:rsid w:val="00EF7018"/>
    <w:rsid w:val="00EF73F8"/>
    <w:rsid w:val="00F0050D"/>
    <w:rsid w:val="00F0075C"/>
    <w:rsid w:val="00F01707"/>
    <w:rsid w:val="00F0250D"/>
    <w:rsid w:val="00F02D03"/>
    <w:rsid w:val="00F03581"/>
    <w:rsid w:val="00F03B2F"/>
    <w:rsid w:val="00F03D38"/>
    <w:rsid w:val="00F04030"/>
    <w:rsid w:val="00F0482B"/>
    <w:rsid w:val="00F048FC"/>
    <w:rsid w:val="00F0584E"/>
    <w:rsid w:val="00F05A37"/>
    <w:rsid w:val="00F0629B"/>
    <w:rsid w:val="00F069C7"/>
    <w:rsid w:val="00F07120"/>
    <w:rsid w:val="00F07332"/>
    <w:rsid w:val="00F074F9"/>
    <w:rsid w:val="00F076B3"/>
    <w:rsid w:val="00F07BEE"/>
    <w:rsid w:val="00F103C0"/>
    <w:rsid w:val="00F1043C"/>
    <w:rsid w:val="00F10AFA"/>
    <w:rsid w:val="00F10CF2"/>
    <w:rsid w:val="00F10D87"/>
    <w:rsid w:val="00F115E8"/>
    <w:rsid w:val="00F11718"/>
    <w:rsid w:val="00F11AF5"/>
    <w:rsid w:val="00F12244"/>
    <w:rsid w:val="00F129D4"/>
    <w:rsid w:val="00F12B2A"/>
    <w:rsid w:val="00F13936"/>
    <w:rsid w:val="00F13E1A"/>
    <w:rsid w:val="00F1460D"/>
    <w:rsid w:val="00F14791"/>
    <w:rsid w:val="00F14C40"/>
    <w:rsid w:val="00F1565C"/>
    <w:rsid w:val="00F15743"/>
    <w:rsid w:val="00F167E8"/>
    <w:rsid w:val="00F16DD2"/>
    <w:rsid w:val="00F17060"/>
    <w:rsid w:val="00F17072"/>
    <w:rsid w:val="00F177B6"/>
    <w:rsid w:val="00F17B20"/>
    <w:rsid w:val="00F17D8E"/>
    <w:rsid w:val="00F17E50"/>
    <w:rsid w:val="00F20448"/>
    <w:rsid w:val="00F20C40"/>
    <w:rsid w:val="00F210CF"/>
    <w:rsid w:val="00F214CF"/>
    <w:rsid w:val="00F2153B"/>
    <w:rsid w:val="00F216EE"/>
    <w:rsid w:val="00F217EA"/>
    <w:rsid w:val="00F21A1F"/>
    <w:rsid w:val="00F21AC8"/>
    <w:rsid w:val="00F222C2"/>
    <w:rsid w:val="00F22AAA"/>
    <w:rsid w:val="00F23414"/>
    <w:rsid w:val="00F234EE"/>
    <w:rsid w:val="00F236B0"/>
    <w:rsid w:val="00F2418A"/>
    <w:rsid w:val="00F24961"/>
    <w:rsid w:val="00F24F6D"/>
    <w:rsid w:val="00F24FAF"/>
    <w:rsid w:val="00F2562B"/>
    <w:rsid w:val="00F2575F"/>
    <w:rsid w:val="00F25762"/>
    <w:rsid w:val="00F2579C"/>
    <w:rsid w:val="00F25E2F"/>
    <w:rsid w:val="00F25EC3"/>
    <w:rsid w:val="00F2613B"/>
    <w:rsid w:val="00F263FE"/>
    <w:rsid w:val="00F2643D"/>
    <w:rsid w:val="00F267B3"/>
    <w:rsid w:val="00F26D4E"/>
    <w:rsid w:val="00F27054"/>
    <w:rsid w:val="00F273B8"/>
    <w:rsid w:val="00F27E0D"/>
    <w:rsid w:val="00F27FF4"/>
    <w:rsid w:val="00F3050F"/>
    <w:rsid w:val="00F309BD"/>
    <w:rsid w:val="00F30DAC"/>
    <w:rsid w:val="00F30ED7"/>
    <w:rsid w:val="00F311F8"/>
    <w:rsid w:val="00F31623"/>
    <w:rsid w:val="00F316EF"/>
    <w:rsid w:val="00F3180F"/>
    <w:rsid w:val="00F31BC7"/>
    <w:rsid w:val="00F32486"/>
    <w:rsid w:val="00F327B6"/>
    <w:rsid w:val="00F32FDE"/>
    <w:rsid w:val="00F331B7"/>
    <w:rsid w:val="00F33532"/>
    <w:rsid w:val="00F3399E"/>
    <w:rsid w:val="00F33EF4"/>
    <w:rsid w:val="00F349DF"/>
    <w:rsid w:val="00F34AEB"/>
    <w:rsid w:val="00F35125"/>
    <w:rsid w:val="00F35349"/>
    <w:rsid w:val="00F35A1E"/>
    <w:rsid w:val="00F3677B"/>
    <w:rsid w:val="00F3686F"/>
    <w:rsid w:val="00F36EBB"/>
    <w:rsid w:val="00F372D5"/>
    <w:rsid w:val="00F37336"/>
    <w:rsid w:val="00F37678"/>
    <w:rsid w:val="00F37C5C"/>
    <w:rsid w:val="00F37E5C"/>
    <w:rsid w:val="00F40FF9"/>
    <w:rsid w:val="00F416E3"/>
    <w:rsid w:val="00F4184B"/>
    <w:rsid w:val="00F424EA"/>
    <w:rsid w:val="00F4320A"/>
    <w:rsid w:val="00F4342D"/>
    <w:rsid w:val="00F43F86"/>
    <w:rsid w:val="00F445D4"/>
    <w:rsid w:val="00F45B2D"/>
    <w:rsid w:val="00F464F2"/>
    <w:rsid w:val="00F46658"/>
    <w:rsid w:val="00F46932"/>
    <w:rsid w:val="00F47004"/>
    <w:rsid w:val="00F47CC2"/>
    <w:rsid w:val="00F5007D"/>
    <w:rsid w:val="00F500A5"/>
    <w:rsid w:val="00F503AB"/>
    <w:rsid w:val="00F503EF"/>
    <w:rsid w:val="00F50C9A"/>
    <w:rsid w:val="00F50D00"/>
    <w:rsid w:val="00F51A49"/>
    <w:rsid w:val="00F52623"/>
    <w:rsid w:val="00F52C3E"/>
    <w:rsid w:val="00F52DFE"/>
    <w:rsid w:val="00F52E70"/>
    <w:rsid w:val="00F53501"/>
    <w:rsid w:val="00F53571"/>
    <w:rsid w:val="00F53593"/>
    <w:rsid w:val="00F5365A"/>
    <w:rsid w:val="00F5435D"/>
    <w:rsid w:val="00F5484A"/>
    <w:rsid w:val="00F54B67"/>
    <w:rsid w:val="00F56010"/>
    <w:rsid w:val="00F5610C"/>
    <w:rsid w:val="00F56176"/>
    <w:rsid w:val="00F563EF"/>
    <w:rsid w:val="00F5643B"/>
    <w:rsid w:val="00F569D0"/>
    <w:rsid w:val="00F56A5A"/>
    <w:rsid w:val="00F56BC3"/>
    <w:rsid w:val="00F57F6B"/>
    <w:rsid w:val="00F601D4"/>
    <w:rsid w:val="00F60A57"/>
    <w:rsid w:val="00F60D81"/>
    <w:rsid w:val="00F62218"/>
    <w:rsid w:val="00F62776"/>
    <w:rsid w:val="00F627E1"/>
    <w:rsid w:val="00F62863"/>
    <w:rsid w:val="00F62ECE"/>
    <w:rsid w:val="00F634BD"/>
    <w:rsid w:val="00F63678"/>
    <w:rsid w:val="00F638C1"/>
    <w:rsid w:val="00F63E0B"/>
    <w:rsid w:val="00F64D73"/>
    <w:rsid w:val="00F65AA7"/>
    <w:rsid w:val="00F66C9F"/>
    <w:rsid w:val="00F66D57"/>
    <w:rsid w:val="00F66F2D"/>
    <w:rsid w:val="00F66F57"/>
    <w:rsid w:val="00F67060"/>
    <w:rsid w:val="00F702B9"/>
    <w:rsid w:val="00F7034A"/>
    <w:rsid w:val="00F7038F"/>
    <w:rsid w:val="00F70F03"/>
    <w:rsid w:val="00F714EB"/>
    <w:rsid w:val="00F71BD5"/>
    <w:rsid w:val="00F71CB9"/>
    <w:rsid w:val="00F72607"/>
    <w:rsid w:val="00F72BC0"/>
    <w:rsid w:val="00F72D74"/>
    <w:rsid w:val="00F73087"/>
    <w:rsid w:val="00F7387F"/>
    <w:rsid w:val="00F74091"/>
    <w:rsid w:val="00F74859"/>
    <w:rsid w:val="00F748C9"/>
    <w:rsid w:val="00F74BC2"/>
    <w:rsid w:val="00F74C4F"/>
    <w:rsid w:val="00F75919"/>
    <w:rsid w:val="00F76157"/>
    <w:rsid w:val="00F76861"/>
    <w:rsid w:val="00F76C48"/>
    <w:rsid w:val="00F774C3"/>
    <w:rsid w:val="00F77B02"/>
    <w:rsid w:val="00F802CD"/>
    <w:rsid w:val="00F8036C"/>
    <w:rsid w:val="00F804C5"/>
    <w:rsid w:val="00F814DE"/>
    <w:rsid w:val="00F81951"/>
    <w:rsid w:val="00F819F6"/>
    <w:rsid w:val="00F81AD6"/>
    <w:rsid w:val="00F81CA9"/>
    <w:rsid w:val="00F81D22"/>
    <w:rsid w:val="00F82CC1"/>
    <w:rsid w:val="00F8321B"/>
    <w:rsid w:val="00F83564"/>
    <w:rsid w:val="00F83752"/>
    <w:rsid w:val="00F83786"/>
    <w:rsid w:val="00F83FAB"/>
    <w:rsid w:val="00F842F6"/>
    <w:rsid w:val="00F847F4"/>
    <w:rsid w:val="00F85378"/>
    <w:rsid w:val="00F8541C"/>
    <w:rsid w:val="00F8560D"/>
    <w:rsid w:val="00F858F3"/>
    <w:rsid w:val="00F861D0"/>
    <w:rsid w:val="00F86F59"/>
    <w:rsid w:val="00F8795A"/>
    <w:rsid w:val="00F87E4C"/>
    <w:rsid w:val="00F902C9"/>
    <w:rsid w:val="00F90334"/>
    <w:rsid w:val="00F90408"/>
    <w:rsid w:val="00F90CC5"/>
    <w:rsid w:val="00F90E3E"/>
    <w:rsid w:val="00F92015"/>
    <w:rsid w:val="00F93488"/>
    <w:rsid w:val="00F93572"/>
    <w:rsid w:val="00F9433F"/>
    <w:rsid w:val="00F944AC"/>
    <w:rsid w:val="00F948FC"/>
    <w:rsid w:val="00F95115"/>
    <w:rsid w:val="00F9609D"/>
    <w:rsid w:val="00F960EA"/>
    <w:rsid w:val="00F962EC"/>
    <w:rsid w:val="00F96406"/>
    <w:rsid w:val="00F96421"/>
    <w:rsid w:val="00F96B56"/>
    <w:rsid w:val="00F97061"/>
    <w:rsid w:val="00F9720F"/>
    <w:rsid w:val="00F97641"/>
    <w:rsid w:val="00F976C2"/>
    <w:rsid w:val="00FA0B01"/>
    <w:rsid w:val="00FA0D05"/>
    <w:rsid w:val="00FA0DE7"/>
    <w:rsid w:val="00FA0E87"/>
    <w:rsid w:val="00FA126D"/>
    <w:rsid w:val="00FA162E"/>
    <w:rsid w:val="00FA1900"/>
    <w:rsid w:val="00FA1A71"/>
    <w:rsid w:val="00FA1A7B"/>
    <w:rsid w:val="00FA1AF0"/>
    <w:rsid w:val="00FA2AF2"/>
    <w:rsid w:val="00FA2DC0"/>
    <w:rsid w:val="00FA39D6"/>
    <w:rsid w:val="00FA3C32"/>
    <w:rsid w:val="00FA3CDC"/>
    <w:rsid w:val="00FA435B"/>
    <w:rsid w:val="00FA479B"/>
    <w:rsid w:val="00FA4F26"/>
    <w:rsid w:val="00FA523B"/>
    <w:rsid w:val="00FA5E68"/>
    <w:rsid w:val="00FA65FC"/>
    <w:rsid w:val="00FA679A"/>
    <w:rsid w:val="00FA6BAD"/>
    <w:rsid w:val="00FA6C95"/>
    <w:rsid w:val="00FA70B0"/>
    <w:rsid w:val="00FA7E75"/>
    <w:rsid w:val="00FB0597"/>
    <w:rsid w:val="00FB09B9"/>
    <w:rsid w:val="00FB0A4C"/>
    <w:rsid w:val="00FB0ED2"/>
    <w:rsid w:val="00FB129E"/>
    <w:rsid w:val="00FB1B56"/>
    <w:rsid w:val="00FB1D54"/>
    <w:rsid w:val="00FB1F5E"/>
    <w:rsid w:val="00FB2599"/>
    <w:rsid w:val="00FB259D"/>
    <w:rsid w:val="00FB25BE"/>
    <w:rsid w:val="00FB2F06"/>
    <w:rsid w:val="00FB3226"/>
    <w:rsid w:val="00FB3284"/>
    <w:rsid w:val="00FB33A2"/>
    <w:rsid w:val="00FB358F"/>
    <w:rsid w:val="00FB35D6"/>
    <w:rsid w:val="00FB3716"/>
    <w:rsid w:val="00FB37DE"/>
    <w:rsid w:val="00FB39A9"/>
    <w:rsid w:val="00FB40B2"/>
    <w:rsid w:val="00FB42F7"/>
    <w:rsid w:val="00FB46A9"/>
    <w:rsid w:val="00FB47D2"/>
    <w:rsid w:val="00FB4A98"/>
    <w:rsid w:val="00FB53CD"/>
    <w:rsid w:val="00FB5495"/>
    <w:rsid w:val="00FB55C2"/>
    <w:rsid w:val="00FB5D8A"/>
    <w:rsid w:val="00FB5D9A"/>
    <w:rsid w:val="00FB62B3"/>
    <w:rsid w:val="00FB6D28"/>
    <w:rsid w:val="00FB6E6F"/>
    <w:rsid w:val="00FB757B"/>
    <w:rsid w:val="00FB75EE"/>
    <w:rsid w:val="00FB7B99"/>
    <w:rsid w:val="00FB7E62"/>
    <w:rsid w:val="00FB7F9B"/>
    <w:rsid w:val="00FC03B9"/>
    <w:rsid w:val="00FC0442"/>
    <w:rsid w:val="00FC1363"/>
    <w:rsid w:val="00FC1B40"/>
    <w:rsid w:val="00FC1F3E"/>
    <w:rsid w:val="00FC215E"/>
    <w:rsid w:val="00FC227D"/>
    <w:rsid w:val="00FC25F7"/>
    <w:rsid w:val="00FC266C"/>
    <w:rsid w:val="00FC30BC"/>
    <w:rsid w:val="00FC45B5"/>
    <w:rsid w:val="00FC4D38"/>
    <w:rsid w:val="00FC5078"/>
    <w:rsid w:val="00FC507E"/>
    <w:rsid w:val="00FC5E15"/>
    <w:rsid w:val="00FC63E6"/>
    <w:rsid w:val="00FC6457"/>
    <w:rsid w:val="00FC64BD"/>
    <w:rsid w:val="00FC7382"/>
    <w:rsid w:val="00FC7452"/>
    <w:rsid w:val="00FC7663"/>
    <w:rsid w:val="00FC771D"/>
    <w:rsid w:val="00FC7A44"/>
    <w:rsid w:val="00FC7DFE"/>
    <w:rsid w:val="00FD038E"/>
    <w:rsid w:val="00FD049E"/>
    <w:rsid w:val="00FD0719"/>
    <w:rsid w:val="00FD16F3"/>
    <w:rsid w:val="00FD2024"/>
    <w:rsid w:val="00FD20A9"/>
    <w:rsid w:val="00FD26C5"/>
    <w:rsid w:val="00FD2A57"/>
    <w:rsid w:val="00FD2C4A"/>
    <w:rsid w:val="00FD2C9C"/>
    <w:rsid w:val="00FD2DCD"/>
    <w:rsid w:val="00FD323A"/>
    <w:rsid w:val="00FD38B7"/>
    <w:rsid w:val="00FD3AD4"/>
    <w:rsid w:val="00FD3F33"/>
    <w:rsid w:val="00FD4571"/>
    <w:rsid w:val="00FD5170"/>
    <w:rsid w:val="00FD541C"/>
    <w:rsid w:val="00FD5516"/>
    <w:rsid w:val="00FD5602"/>
    <w:rsid w:val="00FD5CF4"/>
    <w:rsid w:val="00FD5F16"/>
    <w:rsid w:val="00FD67AD"/>
    <w:rsid w:val="00FD6FC3"/>
    <w:rsid w:val="00FD7B63"/>
    <w:rsid w:val="00FE0158"/>
    <w:rsid w:val="00FE0538"/>
    <w:rsid w:val="00FE06AD"/>
    <w:rsid w:val="00FE0ABA"/>
    <w:rsid w:val="00FE0BCB"/>
    <w:rsid w:val="00FE10F1"/>
    <w:rsid w:val="00FE1113"/>
    <w:rsid w:val="00FE1344"/>
    <w:rsid w:val="00FE1519"/>
    <w:rsid w:val="00FE1DF5"/>
    <w:rsid w:val="00FE1E29"/>
    <w:rsid w:val="00FE29FE"/>
    <w:rsid w:val="00FE2F8B"/>
    <w:rsid w:val="00FE3433"/>
    <w:rsid w:val="00FE35F8"/>
    <w:rsid w:val="00FE3C47"/>
    <w:rsid w:val="00FE3EB4"/>
    <w:rsid w:val="00FE3F10"/>
    <w:rsid w:val="00FE3F93"/>
    <w:rsid w:val="00FE3FB7"/>
    <w:rsid w:val="00FE494F"/>
    <w:rsid w:val="00FE4DB5"/>
    <w:rsid w:val="00FE5065"/>
    <w:rsid w:val="00FE54BC"/>
    <w:rsid w:val="00FE5608"/>
    <w:rsid w:val="00FE5D14"/>
    <w:rsid w:val="00FE5EB8"/>
    <w:rsid w:val="00FE636D"/>
    <w:rsid w:val="00FE6B46"/>
    <w:rsid w:val="00FE6EE0"/>
    <w:rsid w:val="00FE7B0F"/>
    <w:rsid w:val="00FF0043"/>
    <w:rsid w:val="00FF0372"/>
    <w:rsid w:val="00FF085F"/>
    <w:rsid w:val="00FF0C17"/>
    <w:rsid w:val="00FF16EB"/>
    <w:rsid w:val="00FF1E7D"/>
    <w:rsid w:val="00FF206E"/>
    <w:rsid w:val="00FF2334"/>
    <w:rsid w:val="00FF26FA"/>
    <w:rsid w:val="00FF2961"/>
    <w:rsid w:val="00FF2F7B"/>
    <w:rsid w:val="00FF3038"/>
    <w:rsid w:val="00FF42F0"/>
    <w:rsid w:val="00FF4770"/>
    <w:rsid w:val="00FF48CA"/>
    <w:rsid w:val="00FF4A52"/>
    <w:rsid w:val="00FF4B49"/>
    <w:rsid w:val="00FF4BD9"/>
    <w:rsid w:val="00FF50CF"/>
    <w:rsid w:val="00FF6AB1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745F9"/>
  <w15:docId w15:val="{18139E6D-19D3-4570-8FAE-28F11A54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C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3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locked/>
    <w:rsid w:val="00FD3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rsid w:val="00D83556"/>
    <w:pPr>
      <w:numPr>
        <w:numId w:val="17"/>
      </w:numPr>
    </w:pPr>
  </w:style>
  <w:style w:type="paragraph" w:customStyle="1" w:styleId="paragraph">
    <w:name w:val="paragraph"/>
    <w:basedOn w:val="Normal"/>
    <w:rsid w:val="000B0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B0875"/>
  </w:style>
  <w:style w:type="character" w:customStyle="1" w:styleId="eop">
    <w:name w:val="eop"/>
    <w:basedOn w:val="DefaultParagraphFont"/>
    <w:rsid w:val="000B0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6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7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6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8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14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6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4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3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8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96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5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1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4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1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1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7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4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1" ma:contentTypeDescription="Create a new document." ma:contentTypeScope="" ma:versionID="3a9ba03f65d74d3b0fc3ae4f2dfc3776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01b99a3b519eeb3c35dadbd0afbf647d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01A49E-E00E-4015-8247-4BB9960DA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215180-FC74-445A-9536-A0ECE1428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26</Pages>
  <Words>6415</Words>
  <Characters>36570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42900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nik.manu2000@gmail.com</cp:lastModifiedBy>
  <cp:revision>2</cp:revision>
  <cp:lastPrinted>2020-05-20T05:07:00Z</cp:lastPrinted>
  <dcterms:created xsi:type="dcterms:W3CDTF">2020-05-22T03:16:00Z</dcterms:created>
  <dcterms:modified xsi:type="dcterms:W3CDTF">2020-05-22T03:16:00Z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0x01010063890C6CFF04EA4BAB22723A37C32556</vt:lpwstr>
  </property>
</Properties>
</file>