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30574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  <w:cs/>
        </w:rPr>
      </w:pPr>
      <w:bookmarkStart w:id="0" w:name="Start"/>
      <w:bookmarkEnd w:id="0"/>
    </w:p>
    <w:p w14:paraId="5AE52268" w14:textId="77777777" w:rsidR="00D51E4C" w:rsidRPr="00D81524" w:rsidRDefault="00D51E4C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2365E5DF" w14:textId="77777777" w:rsidR="00261D70" w:rsidRPr="00D81524" w:rsidRDefault="00261D7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173059AE" w14:textId="77777777" w:rsidR="00424A46" w:rsidRPr="00D81524" w:rsidRDefault="00424A46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34ED2E7F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A1D8027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4F0ED03" w14:textId="77777777" w:rsidR="00C8172B" w:rsidRDefault="00C8172B" w:rsidP="003368DE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A52E8EE" w14:textId="29956FDB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D81524">
        <w:rPr>
          <w:rFonts w:asciiTheme="majorBidi" w:hAnsiTheme="majorBidi" w:cstheme="majorBidi"/>
          <w:sz w:val="52"/>
          <w:szCs w:val="52"/>
          <w:cs/>
        </w:rPr>
        <w:t>บริษัทหลักทรัพย์ ไทยพาณิชย์ จำกัด</w:t>
      </w:r>
      <w:r w:rsidR="00A32CC3" w:rsidRPr="00D81524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09BEE302" w14:textId="77777777" w:rsidR="001B61F6" w:rsidRPr="00D81524" w:rsidRDefault="001B61F6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D422334" w14:textId="3B20987A" w:rsidR="00423308" w:rsidRPr="00D81524" w:rsidRDefault="00734525" w:rsidP="0042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bookmarkStart w:id="1" w:name="_Hlk16610575"/>
      <w:r w:rsidRPr="003368DE">
        <w:rPr>
          <w:rFonts w:ascii="Angsana New" w:hAnsi="Angsana New" w:hint="cs"/>
          <w:sz w:val="32"/>
          <w:szCs w:val="32"/>
          <w:cs/>
        </w:rPr>
        <w:t>งบการเงินสำหรับปีสิ้นสุดวันที่</w:t>
      </w:r>
      <w:r w:rsidRPr="003368DE">
        <w:rPr>
          <w:rFonts w:ascii="Angsana New" w:hAnsi="Angsana New"/>
          <w:sz w:val="32"/>
          <w:szCs w:val="32"/>
        </w:rPr>
        <w:t xml:space="preserve"> </w:t>
      </w:r>
      <w:r w:rsidR="001F0E13" w:rsidRPr="001F0E13">
        <w:rPr>
          <w:rFonts w:ascii="Angsana New" w:hAnsi="Angsana New"/>
          <w:sz w:val="32"/>
          <w:szCs w:val="32"/>
        </w:rPr>
        <w:t>31</w:t>
      </w:r>
      <w:r w:rsidRPr="003368DE">
        <w:rPr>
          <w:rFonts w:ascii="Angsana New" w:hAnsi="Angsana New"/>
          <w:sz w:val="32"/>
          <w:szCs w:val="32"/>
        </w:rPr>
        <w:t xml:space="preserve"> </w:t>
      </w:r>
      <w:r w:rsidRPr="003368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F0E13" w:rsidRPr="001F0E13">
        <w:rPr>
          <w:rFonts w:asciiTheme="majorBidi" w:hAnsiTheme="majorBidi" w:cstheme="majorBidi"/>
          <w:sz w:val="32"/>
          <w:szCs w:val="32"/>
        </w:rPr>
        <w:t>2562</w:t>
      </w:r>
      <w:r w:rsidR="00423308" w:rsidRPr="00D81524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"/>
    <w:p w14:paraId="7D4D4E8A" w14:textId="77777777" w:rsidR="00423308" w:rsidRPr="00D81524" w:rsidRDefault="00423308" w:rsidP="0042330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815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9CAFD5F" w14:textId="77777777" w:rsidR="00B65700" w:rsidRPr="00D81524" w:rsidRDefault="00423308" w:rsidP="004233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815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B66D518" w14:textId="77777777" w:rsidR="0036619E" w:rsidRPr="00D81524" w:rsidRDefault="0036619E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309BA4E" w14:textId="77777777" w:rsidR="00B114D0" w:rsidRPr="00D81524" w:rsidRDefault="00B114D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3D3234" w14:textId="77777777" w:rsidR="00B114D0" w:rsidRPr="00D81524" w:rsidRDefault="00B114D0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1BBD5FF" w14:textId="77777777" w:rsidR="005E09FC" w:rsidRPr="00D81524" w:rsidRDefault="00DE2AE8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81524">
        <w:rPr>
          <w:rFonts w:asciiTheme="majorBidi" w:hAnsiTheme="majorBidi" w:cstheme="majorBidi"/>
          <w:sz w:val="32"/>
          <w:szCs w:val="32"/>
        </w:rPr>
        <w:t xml:space="preserve"> </w:t>
      </w:r>
      <w:r w:rsidR="005E09FC" w:rsidRPr="00D81524">
        <w:rPr>
          <w:rFonts w:asciiTheme="majorBidi" w:hAnsiTheme="majorBidi" w:cstheme="majorBidi"/>
          <w:sz w:val="32"/>
          <w:szCs w:val="32"/>
        </w:rPr>
        <w:t xml:space="preserve"> </w:t>
      </w:r>
    </w:p>
    <w:p w14:paraId="5E0D810F" w14:textId="77777777" w:rsidR="00102EEF" w:rsidRPr="00D81524" w:rsidRDefault="00102EEF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</w:rPr>
        <w:sectPr w:rsidR="00102EEF" w:rsidRPr="00D81524" w:rsidSect="008F7D77">
          <w:footerReference w:type="default" r:id="rId11"/>
          <w:type w:val="oddPage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1D0C18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4065C0EC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1AA6ED29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10E5060E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3D25F77D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74945D49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7ACBA26A" w14:textId="77777777" w:rsidR="00D72C32" w:rsidRPr="00D81524" w:rsidRDefault="00D72C32" w:rsidP="00D72C32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  <w:r w:rsidRPr="00D81524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7122C819" w14:textId="77777777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sz w:val="24"/>
          <w:szCs w:val="24"/>
        </w:rPr>
      </w:pPr>
    </w:p>
    <w:p w14:paraId="5E635034" w14:textId="4BF269C9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  <w:bookmarkStart w:id="2" w:name="_Hlk16610605"/>
      <w:r w:rsidR="004766F0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>ษัท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หลักทรัพย์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ไทยพาณิชย์ จำกัด</w:t>
      </w:r>
      <w:bookmarkEnd w:id="2"/>
    </w:p>
    <w:p w14:paraId="19A43F22" w14:textId="77777777" w:rsidR="00C6469F" w:rsidRPr="003368DE" w:rsidRDefault="00C6469F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4D16C1DC" w14:textId="77777777" w:rsidR="00C6469F" w:rsidRPr="003368DE" w:rsidRDefault="00C6469F" w:rsidP="00C6469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368DE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D17EBD6" w14:textId="77777777" w:rsidR="00C6469F" w:rsidRPr="003368DE" w:rsidRDefault="00C6469F" w:rsidP="00C6469F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19BF658F" w14:textId="03769134" w:rsidR="00C6469F" w:rsidRPr="003368DE" w:rsidRDefault="00C6469F" w:rsidP="00C6469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3368DE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3368D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68DE">
        <w:rPr>
          <w:rFonts w:ascii="Angsana New" w:eastAsia="Calibri" w:hAnsi="Angsana New"/>
          <w:sz w:val="30"/>
          <w:szCs w:val="30"/>
          <w:cs/>
        </w:rPr>
        <w:t>ของบริษัท</w:t>
      </w:r>
      <w:r w:rsidRPr="003368DE">
        <w:rPr>
          <w:rFonts w:ascii="Angsana New" w:eastAsia="Calibri" w:hAnsi="Angsana New" w:hint="cs"/>
          <w:sz w:val="30"/>
          <w:szCs w:val="30"/>
          <w:cs/>
        </w:rPr>
        <w:t>หลักทรัพย์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368DE">
        <w:rPr>
          <w:rFonts w:ascii="Angsana New" w:eastAsia="Calibri" w:hAnsi="Angsana New" w:hint="cs"/>
          <w:sz w:val="30"/>
          <w:szCs w:val="30"/>
          <w:cs/>
        </w:rPr>
        <w:t>ไทยพาณิชย์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368DE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และบริษัทย่อย (กลุ่มบริษัท)</w:t>
      </w:r>
      <w:r w:rsidRPr="003368DE">
        <w:rPr>
          <w:rFonts w:ascii="Angsana New" w:eastAsia="Calibri" w:hAnsi="Angsana New"/>
          <w:sz w:val="30"/>
          <w:szCs w:val="30"/>
        </w:rPr>
        <w:t xml:space="preserve"> </w:t>
      </w:r>
      <w:r w:rsidRPr="003368DE">
        <w:rPr>
          <w:rFonts w:ascii="Angsana New" w:eastAsia="Calibri" w:hAnsi="Angsana New"/>
          <w:sz w:val="30"/>
          <w:szCs w:val="30"/>
          <w:cs/>
        </w:rPr>
        <w:t>และของเฉพาะ</w:t>
      </w:r>
      <w:r w:rsidRPr="003368DE">
        <w:rPr>
          <w:rFonts w:ascii="Angsana New" w:eastAsia="Calibri" w:hAnsi="Angsana New" w:hint="cs"/>
          <w:sz w:val="30"/>
          <w:szCs w:val="30"/>
          <w:cs/>
        </w:rPr>
        <w:t>บริษัทหลักทรัพย์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368DE">
        <w:rPr>
          <w:rFonts w:ascii="Angsana New" w:eastAsia="Calibri" w:hAnsi="Angsana New" w:hint="cs"/>
          <w:sz w:val="30"/>
          <w:szCs w:val="30"/>
          <w:cs/>
        </w:rPr>
        <w:t>ไทยพาณิชย์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368DE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368DE">
        <w:rPr>
          <w:rFonts w:ascii="Angsana New" w:hAnsi="Angsana New"/>
          <w:sz w:val="30"/>
          <w:szCs w:val="30"/>
          <w:cs/>
        </w:rPr>
        <w:t>(บริษัท) ตามลำดับ</w:t>
      </w:r>
      <w:r w:rsidRPr="003368DE">
        <w:rPr>
          <w:rFonts w:ascii="Angsana New" w:hAnsi="Angsana New"/>
          <w:sz w:val="30"/>
          <w:szCs w:val="30"/>
        </w:rPr>
        <w:t xml:space="preserve"> </w:t>
      </w:r>
      <w:r w:rsidRPr="003368DE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Pr="003368DE">
        <w:rPr>
          <w:rFonts w:ascii="Angsana New" w:hAnsi="Angsana New" w:hint="cs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3368DE">
        <w:rPr>
          <w:rFonts w:ascii="Angsana New" w:hAnsi="Angsana New"/>
          <w:sz w:val="30"/>
          <w:szCs w:val="30"/>
          <w:cs/>
        </w:rPr>
        <w:t xml:space="preserve"> </w:t>
      </w:r>
      <w:r w:rsidRPr="003368DE">
        <w:rPr>
          <w:rFonts w:ascii="Angsana New" w:hAnsi="Angsana New" w:hint="cs"/>
          <w:sz w:val="30"/>
          <w:szCs w:val="30"/>
          <w:cs/>
        </w:rPr>
        <w:t>ณ</w:t>
      </w:r>
      <w:r w:rsidRPr="003368DE">
        <w:rPr>
          <w:rFonts w:ascii="Angsana New" w:hAnsi="Angsana New"/>
          <w:sz w:val="30"/>
          <w:szCs w:val="30"/>
          <w:cs/>
        </w:rPr>
        <w:t xml:space="preserve"> </w:t>
      </w:r>
      <w:r w:rsidRPr="003368DE">
        <w:rPr>
          <w:rFonts w:ascii="Angsana New" w:hAnsi="Angsana New" w:hint="cs"/>
          <w:sz w:val="30"/>
          <w:szCs w:val="30"/>
          <w:cs/>
        </w:rPr>
        <w:t>วันที่</w:t>
      </w:r>
      <w:r w:rsidRPr="003368DE">
        <w:rPr>
          <w:rFonts w:ascii="Angsana New" w:hAnsi="Angsana New"/>
          <w:sz w:val="30"/>
          <w:szCs w:val="30"/>
          <w:cs/>
        </w:rPr>
        <w:t xml:space="preserve"> </w:t>
      </w:r>
      <w:r w:rsidR="001F0E13" w:rsidRPr="001F0E13">
        <w:rPr>
          <w:rFonts w:ascii="Angsana New" w:hAnsi="Angsana New"/>
          <w:sz w:val="30"/>
          <w:szCs w:val="30"/>
        </w:rPr>
        <w:t>31</w:t>
      </w:r>
      <w:r w:rsidRPr="003368DE">
        <w:rPr>
          <w:rFonts w:ascii="Angsana New" w:hAnsi="Angsana New"/>
          <w:sz w:val="30"/>
          <w:szCs w:val="30"/>
        </w:rPr>
        <w:t xml:space="preserve"> </w:t>
      </w:r>
      <w:r w:rsidRPr="003368DE">
        <w:rPr>
          <w:rFonts w:ascii="Angsana New" w:hAnsi="Angsana New" w:hint="cs"/>
          <w:sz w:val="30"/>
          <w:szCs w:val="30"/>
          <w:cs/>
        </w:rPr>
        <w:t>ธันวาคม</w:t>
      </w:r>
      <w:r w:rsidRPr="003368DE">
        <w:rPr>
          <w:rFonts w:ascii="Angsana New" w:hAnsi="Angsana New"/>
          <w:sz w:val="30"/>
          <w:szCs w:val="30"/>
          <w:cs/>
        </w:rPr>
        <w:t xml:space="preserve"> </w:t>
      </w:r>
      <w:r w:rsidR="001F0E13" w:rsidRPr="001F0E13">
        <w:rPr>
          <w:rFonts w:ascii="Angsana New" w:hAnsi="Angsana New"/>
          <w:sz w:val="30"/>
          <w:szCs w:val="30"/>
        </w:rPr>
        <w:t>2562</w:t>
      </w:r>
      <w:r w:rsidRPr="003368DE">
        <w:rPr>
          <w:rFonts w:ascii="Angsana New" w:hAnsi="Angsana New"/>
          <w:sz w:val="30"/>
          <w:szCs w:val="30"/>
          <w:cs/>
        </w:rPr>
        <w:t xml:space="preserve"> </w:t>
      </w:r>
      <w:r w:rsidRPr="003368DE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368DE">
        <w:rPr>
          <w:rFonts w:ascii="Angsana New" w:hAnsi="Angsana New"/>
          <w:sz w:val="30"/>
          <w:szCs w:val="30"/>
          <w:cs/>
        </w:rPr>
        <w:t xml:space="preserve"> </w:t>
      </w:r>
      <w:r w:rsidRPr="003368DE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3368DE">
        <w:rPr>
          <w:rFonts w:ascii="Angsana New" w:hAnsi="Angsana New"/>
          <w:sz w:val="30"/>
          <w:szCs w:val="30"/>
          <w:cs/>
        </w:rPr>
        <w:t xml:space="preserve"> </w:t>
      </w:r>
      <w:r w:rsidRPr="003368DE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และงบกระแสเงินสดรวมและงบกระแสเงินสดเฉพาะกิจการสำหรับปีสิ้นสุด</w:t>
      </w:r>
      <w:r w:rsidRPr="003368DE">
        <w:rPr>
          <w:rFonts w:ascii="Angsana New" w:eastAsia="Times New Roman" w:hAnsi="Angsana New"/>
          <w:sz w:val="30"/>
          <w:szCs w:val="30"/>
          <w:cs/>
        </w:rPr>
        <w:t>วัน</w:t>
      </w:r>
      <w:r w:rsidRPr="003368DE">
        <w:rPr>
          <w:rFonts w:ascii="Angsana New" w:eastAsia="Times New Roman" w:hAnsi="Angsana New" w:hint="cs"/>
          <w:sz w:val="30"/>
          <w:szCs w:val="30"/>
          <w:cs/>
        </w:rPr>
        <w:t>เดียวกัน</w:t>
      </w:r>
      <w:r w:rsidRPr="003368D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368DE">
        <w:rPr>
          <w:rFonts w:ascii="Angsana New" w:hAnsi="Angsana New" w:hint="cs"/>
          <w:sz w:val="30"/>
          <w:szCs w:val="30"/>
          <w:cs/>
        </w:rPr>
        <w:t>รวมถึง</w:t>
      </w:r>
      <w:r w:rsidR="00C9100B">
        <w:rPr>
          <w:rFonts w:ascii="Angsana New" w:hAnsi="Angsana New"/>
          <w:sz w:val="30"/>
          <w:szCs w:val="30"/>
        </w:rPr>
        <w:br/>
      </w:r>
      <w:r w:rsidRPr="003368DE">
        <w:rPr>
          <w:rFonts w:ascii="Angsana New" w:hAnsi="Angsana New" w:hint="cs"/>
          <w:sz w:val="30"/>
          <w:szCs w:val="30"/>
          <w:cs/>
        </w:rPr>
        <w:t>หมายเหตุซึ่งประกอบด้วยสรุปนโยบายการบัญชีที่สำคัญและเรื่องอื่น</w:t>
      </w:r>
      <w:r w:rsidRPr="003368DE">
        <w:rPr>
          <w:rFonts w:ascii="Angsana New" w:hAnsi="Angsana New"/>
          <w:sz w:val="30"/>
          <w:szCs w:val="30"/>
          <w:cs/>
        </w:rPr>
        <w:t xml:space="preserve"> </w:t>
      </w:r>
      <w:r w:rsidRPr="003368DE">
        <w:rPr>
          <w:rFonts w:ascii="Angsana New" w:hAnsi="Angsana New" w:hint="cs"/>
          <w:sz w:val="30"/>
          <w:szCs w:val="30"/>
          <w:cs/>
        </w:rPr>
        <w:t>ๆ</w:t>
      </w:r>
    </w:p>
    <w:p w14:paraId="5EA7D951" w14:textId="77777777" w:rsidR="00C6469F" w:rsidRPr="003368DE" w:rsidRDefault="00C6469F" w:rsidP="00C6469F">
      <w:pPr>
        <w:rPr>
          <w:rFonts w:ascii="Angsana New" w:hAnsi="Angsana New"/>
          <w:b/>
          <w:bCs/>
          <w:sz w:val="30"/>
          <w:szCs w:val="30"/>
        </w:rPr>
      </w:pPr>
    </w:p>
    <w:p w14:paraId="6848E55F" w14:textId="0CC5B82E" w:rsidR="00C6469F" w:rsidRPr="003368DE" w:rsidRDefault="00C6469F" w:rsidP="00C6469F">
      <w:pPr>
        <w:jc w:val="thaiDistribute"/>
        <w:rPr>
          <w:rFonts w:ascii="Angsana New" w:eastAsia="Calibri" w:hAnsi="Angsana New"/>
          <w:sz w:val="30"/>
          <w:szCs w:val="30"/>
        </w:rPr>
      </w:pPr>
      <w:r w:rsidRPr="003368DE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</w:t>
      </w:r>
      <w:r w:rsidRPr="003368DE">
        <w:rPr>
          <w:rFonts w:ascii="Angsana New" w:hAnsi="Angsana New" w:hint="cs"/>
          <w:sz w:val="30"/>
          <w:szCs w:val="30"/>
          <w:cs/>
        </w:rPr>
        <w:t>ณ</w:t>
      </w:r>
      <w:r w:rsidRPr="003368DE">
        <w:rPr>
          <w:rFonts w:ascii="Angsana New" w:hAnsi="Angsana New"/>
          <w:sz w:val="30"/>
          <w:szCs w:val="30"/>
          <w:cs/>
        </w:rPr>
        <w:t xml:space="preserve"> </w:t>
      </w:r>
      <w:r w:rsidRPr="003368DE">
        <w:rPr>
          <w:rFonts w:ascii="Angsana New" w:hAnsi="Angsana New" w:hint="cs"/>
          <w:sz w:val="30"/>
          <w:szCs w:val="30"/>
          <w:cs/>
        </w:rPr>
        <w:t>วันที่</w:t>
      </w:r>
      <w:r w:rsidRPr="003368DE">
        <w:rPr>
          <w:rFonts w:ascii="Angsana New" w:hAnsi="Angsana New"/>
          <w:sz w:val="30"/>
          <w:szCs w:val="30"/>
          <w:cs/>
        </w:rPr>
        <w:t xml:space="preserve"> </w:t>
      </w:r>
      <w:r w:rsidR="001F0E13" w:rsidRPr="001F0E13">
        <w:rPr>
          <w:rFonts w:ascii="Angsana New" w:hAnsi="Angsana New"/>
          <w:sz w:val="30"/>
          <w:szCs w:val="30"/>
        </w:rPr>
        <w:t>31</w:t>
      </w:r>
      <w:r w:rsidRPr="003368DE">
        <w:rPr>
          <w:rFonts w:ascii="Angsana New" w:hAnsi="Angsana New"/>
          <w:sz w:val="30"/>
          <w:szCs w:val="30"/>
          <w:cs/>
        </w:rPr>
        <w:t xml:space="preserve"> </w:t>
      </w:r>
      <w:r w:rsidRPr="003368DE">
        <w:rPr>
          <w:rFonts w:ascii="Angsana New" w:hAnsi="Angsana New" w:hint="cs"/>
          <w:sz w:val="30"/>
          <w:szCs w:val="30"/>
          <w:cs/>
        </w:rPr>
        <w:t>ธันวาคม</w:t>
      </w:r>
      <w:r w:rsidRPr="003368DE">
        <w:rPr>
          <w:rFonts w:ascii="Angsana New" w:hAnsi="Angsana New"/>
          <w:sz w:val="30"/>
          <w:szCs w:val="30"/>
          <w:cs/>
        </w:rPr>
        <w:t xml:space="preserve"> </w:t>
      </w:r>
      <w:r w:rsidR="001F0E13" w:rsidRPr="001F0E13">
        <w:rPr>
          <w:rFonts w:ascii="Angsana New" w:hAnsi="Angsana New"/>
          <w:sz w:val="30"/>
          <w:szCs w:val="30"/>
        </w:rPr>
        <w:t>2562</w:t>
      </w:r>
      <w:r w:rsidRPr="003368DE">
        <w:rPr>
          <w:rFonts w:ascii="Angsana New" w:hAnsi="Angsana New"/>
          <w:sz w:val="30"/>
          <w:szCs w:val="30"/>
          <w:cs/>
        </w:rPr>
        <w:t xml:space="preserve"> </w:t>
      </w:r>
      <w:r w:rsidRPr="003368DE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3368DE">
        <w:rPr>
          <w:rFonts w:ascii="Angsana New" w:eastAsia="Calibri" w:hAnsi="Angsana New" w:hint="cs"/>
          <w:sz w:val="30"/>
          <w:szCs w:val="30"/>
          <w:cs/>
        </w:rPr>
        <w:t>และกระแสเงินสดรวม</w:t>
      </w:r>
      <w:r w:rsidRPr="003368DE">
        <w:rPr>
          <w:rFonts w:ascii="Angsana New" w:eastAsia="Calibri" w:hAnsi="Angsana New"/>
          <w:sz w:val="30"/>
          <w:szCs w:val="30"/>
          <w:cs/>
        </w:rPr>
        <w:t>และกระแสเงินสดเฉพาะกิจการ</w:t>
      </w:r>
      <w:r w:rsidRPr="003368D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3368DE">
        <w:rPr>
          <w:rFonts w:ascii="Angsana New" w:eastAsia="Calibri" w:hAnsi="Angsana New"/>
          <w:sz w:val="30"/>
          <w:szCs w:val="30"/>
          <w:cs/>
        </w:rPr>
        <w:t>สำหรับ</w:t>
      </w:r>
      <w:r w:rsidRPr="003368DE">
        <w:rPr>
          <w:rFonts w:ascii="Angsana New" w:eastAsia="Calibri" w:hAnsi="Angsana New" w:hint="cs"/>
          <w:sz w:val="30"/>
          <w:szCs w:val="30"/>
          <w:cs/>
        </w:rPr>
        <w:t>ปี</w:t>
      </w:r>
      <w:r w:rsidRPr="003368DE">
        <w:rPr>
          <w:rFonts w:ascii="Angsana New" w:eastAsia="Calibri" w:hAnsi="Angsana New"/>
          <w:sz w:val="30"/>
          <w:szCs w:val="30"/>
          <w:cs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F944B65" w14:textId="77777777" w:rsidR="00C6469F" w:rsidRPr="003368DE" w:rsidRDefault="00C6469F" w:rsidP="00C6469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71D5263" w14:textId="77777777" w:rsidR="00C6469F" w:rsidRPr="003368DE" w:rsidRDefault="00C6469F" w:rsidP="00C6469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368DE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AEE5AA3" w14:textId="77777777" w:rsidR="00C6469F" w:rsidRPr="003368DE" w:rsidRDefault="00C6469F" w:rsidP="00C6469F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517DB4E" w14:textId="77777777" w:rsidR="00C6469F" w:rsidRPr="003368DE" w:rsidRDefault="00C6469F" w:rsidP="00C6469F">
      <w:pPr>
        <w:jc w:val="thaiDistribute"/>
        <w:rPr>
          <w:rFonts w:ascii="Angsana New" w:eastAsia="Calibri" w:hAnsi="Angsana New"/>
          <w:sz w:val="30"/>
          <w:szCs w:val="30"/>
        </w:rPr>
      </w:pPr>
      <w:r w:rsidRPr="003368D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368DE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368DE">
        <w:rPr>
          <w:rFonts w:ascii="Angsana New" w:eastAsia="Calibri" w:hAnsi="Angsana New"/>
          <w:sz w:val="30"/>
          <w:szCs w:val="30"/>
        </w:rPr>
        <w:br/>
      </w:r>
      <w:r w:rsidRPr="003368D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368DE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368D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3368D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368DE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3368DE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3368DE">
        <w:rPr>
          <w:rFonts w:ascii="Angsana New" w:eastAsia="Calibri" w:hAnsi="Angsana New"/>
          <w:sz w:val="30"/>
          <w:szCs w:val="30"/>
        </w:rPr>
        <w:t xml:space="preserve"> </w:t>
      </w:r>
      <w:r w:rsidRPr="003368DE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45331A" w14:textId="77777777" w:rsidR="00C6469F" w:rsidRPr="003368DE" w:rsidRDefault="00C6469F" w:rsidP="00C6469F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C6469F" w:rsidRPr="003368DE" w:rsidSect="00D74E32">
          <w:footerReference w:type="defaul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0CC6385A" w14:textId="77777777" w:rsidR="00C6469F" w:rsidRPr="003368DE" w:rsidRDefault="00C6469F" w:rsidP="00C6469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6C883F" w14:textId="36D8FD7B" w:rsidR="00C6469F" w:rsidRDefault="00C6469F" w:rsidP="00C6469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D812682" w14:textId="77777777" w:rsidR="00971C0C" w:rsidRPr="003368DE" w:rsidRDefault="00971C0C" w:rsidP="00C6469F">
      <w:pPr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3" w:name="_GoBack"/>
      <w:bookmarkEnd w:id="3"/>
    </w:p>
    <w:p w14:paraId="7DB3B186" w14:textId="77777777" w:rsidR="00C6469F" w:rsidRPr="003368DE" w:rsidRDefault="00C6469F" w:rsidP="00C6469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368D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368DE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71AE5D4F" w14:textId="77777777" w:rsidR="00C6469F" w:rsidRPr="003368DE" w:rsidRDefault="00C6469F" w:rsidP="00C6469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93E94D0" w14:textId="77777777" w:rsidR="00C6469F" w:rsidRPr="003368DE" w:rsidRDefault="00C6469F" w:rsidP="00C6469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368DE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3368D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68DE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368D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DFC5CF" w14:textId="77777777" w:rsidR="00C6469F" w:rsidRPr="003368DE" w:rsidRDefault="00C6469F" w:rsidP="00C6469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3B44C4D" w14:textId="77777777" w:rsidR="00C6469F" w:rsidRPr="003368DE" w:rsidRDefault="00C6469F" w:rsidP="00C6469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368DE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3368DE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368DE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368DE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3368DE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3368DE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368DE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6DFDEFE" w14:textId="77777777" w:rsidR="00C6469F" w:rsidRPr="003368DE" w:rsidRDefault="00C6469F" w:rsidP="00C6469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57AA461" w14:textId="77777777" w:rsidR="00C6469F" w:rsidRPr="003368DE" w:rsidRDefault="00C6469F" w:rsidP="00C6469F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3368D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3368DE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D010730" w14:textId="77777777" w:rsidR="00C6469F" w:rsidRPr="003368DE" w:rsidRDefault="00C6469F" w:rsidP="00C6469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7D9023" w14:textId="77777777" w:rsidR="00C6469F" w:rsidRPr="003368DE" w:rsidRDefault="00C6469F" w:rsidP="00C6469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368D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B0F3E12" w14:textId="77777777" w:rsidR="00C6469F" w:rsidRPr="003368DE" w:rsidRDefault="00C6469F" w:rsidP="00C6469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CD0A96" w14:textId="6BB57025" w:rsidR="00C6469F" w:rsidRPr="003368DE" w:rsidRDefault="00C6469F" w:rsidP="00C6469F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368DE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368DE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368DE">
        <w:rPr>
          <w:rFonts w:ascii="Angsana New" w:eastAsia="Calibri" w:hAnsi="Angsana New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368DE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</w:t>
      </w:r>
      <w:r w:rsidR="000227C1">
        <w:rPr>
          <w:rFonts w:ascii="Angsana New" w:eastAsia="Calibri" w:hAnsi="Angsana New"/>
          <w:sz w:val="30"/>
          <w:szCs w:val="30"/>
        </w:rPr>
        <w:br/>
      </w:r>
      <w:r w:rsidRPr="003368DE">
        <w:rPr>
          <w:rFonts w:ascii="Angsana New" w:eastAsia="Calibri" w:hAnsi="Angsana New" w:hint="cs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368D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368DE">
        <w:rPr>
          <w:rFonts w:ascii="Angsana New" w:eastAsia="Calibri" w:hAnsi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0227C1">
        <w:rPr>
          <w:rFonts w:ascii="Angsana New" w:eastAsia="Calibri" w:hAnsi="Angsana New"/>
          <w:sz w:val="30"/>
          <w:szCs w:val="30"/>
        </w:rPr>
        <w:br/>
      </w:r>
      <w:r w:rsidRPr="003368DE">
        <w:rPr>
          <w:rFonts w:ascii="Angsana New" w:eastAsia="Calibri" w:hAnsi="Angsana New" w:hint="cs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F1BF25D" w14:textId="77777777" w:rsidR="00C6469F" w:rsidRPr="003368DE" w:rsidRDefault="00C6469F" w:rsidP="00C6469F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E2D9369" w14:textId="77777777" w:rsidR="00C6469F" w:rsidRPr="003368DE" w:rsidRDefault="00C6469F" w:rsidP="00C6469F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368D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57CCA69" w14:textId="77777777" w:rsidR="00C6469F" w:rsidRPr="003368DE" w:rsidRDefault="00C6469F" w:rsidP="00C6469F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368DE">
        <w:rPr>
          <w:rFonts w:ascii="Angsana New" w:eastAsia="Calibri" w:hAnsi="Angsana New"/>
          <w:sz w:val="30"/>
          <w:szCs w:val="30"/>
        </w:rPr>
        <w:br w:type="page"/>
      </w:r>
    </w:p>
    <w:p w14:paraId="1F6DD884" w14:textId="28A3013D" w:rsidR="00C6469F" w:rsidRDefault="00C6469F" w:rsidP="00C6469F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0735588" w14:textId="77777777" w:rsidR="00C6469F" w:rsidRPr="003368DE" w:rsidRDefault="00C6469F" w:rsidP="00C6469F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4180689" w14:textId="31B32FE6" w:rsidR="00C6469F" w:rsidRPr="003368DE" w:rsidRDefault="00C6469F" w:rsidP="00C6469F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368D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368DE">
        <w:rPr>
          <w:rFonts w:ascii="Angsana New" w:hAnsi="Angsana New"/>
          <w:sz w:val="30"/>
          <w:szCs w:val="30"/>
          <w:cs/>
        </w:rPr>
        <w:t>รวมและ</w:t>
      </w:r>
      <w:r w:rsidRPr="003368DE">
        <w:rPr>
          <w:rFonts w:ascii="Angsana New" w:hAnsi="Angsana New"/>
          <w:sz w:val="30"/>
          <w:szCs w:val="30"/>
        </w:rPr>
        <w:br/>
      </w:r>
      <w:r w:rsidRPr="003368D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368D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6037C">
        <w:rPr>
          <w:rFonts w:ascii="Angsana New" w:eastAsia="Calibri" w:hAnsi="Angsana New"/>
          <w:sz w:val="30"/>
          <w:szCs w:val="30"/>
        </w:rPr>
        <w:br/>
      </w:r>
      <w:r w:rsidRPr="003368DE">
        <w:rPr>
          <w:rFonts w:ascii="Angsana New" w:eastAsia="Calibri" w:hAnsi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26037C">
        <w:rPr>
          <w:rFonts w:ascii="Angsana New" w:eastAsia="Calibri" w:hAnsi="Angsana New"/>
          <w:sz w:val="30"/>
          <w:szCs w:val="30"/>
        </w:rPr>
        <w:br/>
      </w:r>
      <w:r w:rsidRPr="003368DE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3368DE">
        <w:rPr>
          <w:rFonts w:ascii="Angsana New" w:hAnsi="Angsana New"/>
          <w:sz w:val="30"/>
          <w:szCs w:val="30"/>
          <w:cs/>
        </w:rPr>
        <w:t>ายใน</w:t>
      </w:r>
    </w:p>
    <w:p w14:paraId="38BF93A8" w14:textId="77777777" w:rsidR="00C6469F" w:rsidRPr="003368DE" w:rsidRDefault="00C6469F" w:rsidP="00C6469F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3368D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3368DE">
        <w:rPr>
          <w:rFonts w:ascii="Angsana New" w:eastAsia="Calibri" w:hAnsi="Angsana New"/>
          <w:sz w:val="30"/>
          <w:szCs w:val="30"/>
        </w:rPr>
        <w:br/>
      </w:r>
      <w:r w:rsidRPr="003368DE">
        <w:rPr>
          <w:rFonts w:ascii="Angsana New" w:eastAsia="Calibri" w:hAnsi="Angsana New"/>
          <w:sz w:val="30"/>
          <w:szCs w:val="30"/>
          <w:cs/>
        </w:rPr>
        <w:t>ของ</w:t>
      </w:r>
      <w:r w:rsidRPr="003368D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368DE">
        <w:rPr>
          <w:rFonts w:ascii="Angsana New" w:hAnsi="Angsana New"/>
          <w:sz w:val="30"/>
          <w:szCs w:val="30"/>
          <w:cs/>
        </w:rPr>
        <w:t>บริษัท</w:t>
      </w:r>
    </w:p>
    <w:p w14:paraId="28905E5D" w14:textId="77777777" w:rsidR="00C6469F" w:rsidRPr="003368DE" w:rsidRDefault="00C6469F" w:rsidP="00C6469F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368D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368DE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580D074" w14:textId="77777777" w:rsidR="00C6469F" w:rsidRPr="003368DE" w:rsidRDefault="00C6469F" w:rsidP="00C6469F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368D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3368D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3368DE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Pr="003368DE">
        <w:rPr>
          <w:rFonts w:ascii="Angsana New" w:hAnsi="Angsana New"/>
          <w:sz w:val="30"/>
          <w:szCs w:val="30"/>
        </w:rPr>
        <w:br/>
      </w:r>
      <w:r w:rsidRPr="003368DE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3368DE">
        <w:rPr>
          <w:rFonts w:ascii="Angsana New" w:hAnsi="Angsana New" w:hint="cs"/>
          <w:sz w:val="30"/>
          <w:szCs w:val="30"/>
          <w:cs/>
        </w:rPr>
        <w:t xml:space="preserve"> </w:t>
      </w:r>
      <w:r w:rsidRPr="003368DE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3368DE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3368DE">
        <w:rPr>
          <w:rFonts w:ascii="Angsana New" w:hAnsi="Angsana New"/>
          <w:sz w:val="30"/>
          <w:szCs w:val="30"/>
          <w:cs/>
        </w:rPr>
        <w:t>ถึงการเปิดเผย</w:t>
      </w:r>
      <w:r w:rsidRPr="003368DE">
        <w:rPr>
          <w:rFonts w:ascii="Angsana New" w:hAnsi="Angsana New" w:hint="cs"/>
          <w:sz w:val="30"/>
          <w:szCs w:val="30"/>
          <w:cs/>
        </w:rPr>
        <w:t>ข้อมูล</w:t>
      </w:r>
      <w:r w:rsidRPr="003368DE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3368DE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3368DE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Pr="003368DE">
        <w:rPr>
          <w:rFonts w:ascii="Angsana New" w:hAnsi="Angsana New" w:hint="cs"/>
          <w:sz w:val="30"/>
          <w:szCs w:val="30"/>
          <w:cs/>
        </w:rPr>
        <w:t>ข้อมูล</w:t>
      </w:r>
      <w:r w:rsidRPr="003368D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3368D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3368DE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9C9D498" w14:textId="424147D9" w:rsidR="00C6469F" w:rsidRPr="003368DE" w:rsidRDefault="00C6469F" w:rsidP="00C6469F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3368DE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3368DE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3368DE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26037C">
        <w:rPr>
          <w:rFonts w:ascii="Angsana New" w:eastAsia="Calibri" w:hAnsi="Angsana New"/>
          <w:sz w:val="30"/>
          <w:szCs w:val="30"/>
        </w:rPr>
        <w:br/>
      </w:r>
      <w:r w:rsidRPr="003368DE">
        <w:rPr>
          <w:rFonts w:ascii="Angsana New" w:eastAsia="Calibri" w:hAnsi="Angsana New"/>
          <w:sz w:val="30"/>
          <w:szCs w:val="30"/>
          <w:cs/>
        </w:rPr>
        <w:t>การนำเสนอข้อมูลโดยถูกต้องตามที่ควร</w:t>
      </w:r>
      <w:r w:rsidRPr="003368DE">
        <w:rPr>
          <w:rFonts w:ascii="Angsana New" w:eastAsia="Calibri" w:hAnsi="Angsana New" w:hint="cs"/>
          <w:sz w:val="30"/>
          <w:szCs w:val="30"/>
          <w:cs/>
        </w:rPr>
        <w:t>หรือไม่</w:t>
      </w:r>
    </w:p>
    <w:p w14:paraId="4EEDBEFB" w14:textId="77777777" w:rsidR="00C6469F" w:rsidRPr="003368DE" w:rsidRDefault="00C6469F" w:rsidP="00C6469F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3368DE">
        <w:rPr>
          <w:rFonts w:ascii="Angsana New" w:eastAsia="Calibri" w:hAnsi="Angsana New"/>
          <w:sz w:val="30"/>
          <w:szCs w:val="30"/>
          <w:cs/>
        </w:rPr>
        <w:t>ได้</w:t>
      </w:r>
      <w:r w:rsidRPr="003368DE">
        <w:rPr>
          <w:rFonts w:ascii="Angsana New" w:eastAsia="Calibri" w:hAnsi="Angsana New" w:hint="cs"/>
          <w:sz w:val="30"/>
          <w:szCs w:val="30"/>
          <w:cs/>
        </w:rPr>
        <w:t>รับ</w:t>
      </w:r>
      <w:r w:rsidRPr="003368DE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3368DE">
        <w:rPr>
          <w:rFonts w:ascii="Angsana New" w:eastAsia="Calibri" w:hAnsi="Angsana New"/>
          <w:sz w:val="30"/>
          <w:szCs w:val="30"/>
        </w:rPr>
        <w:t xml:space="preserve"> </w:t>
      </w:r>
      <w:r w:rsidRPr="003368DE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Pr="003368DE">
        <w:rPr>
          <w:rFonts w:ascii="Angsana New" w:eastAsia="Calibri" w:hAnsi="Angsana New" w:hint="cs"/>
          <w:sz w:val="30"/>
          <w:szCs w:val="30"/>
          <w:cs/>
        </w:rPr>
        <w:t xml:space="preserve">การกำหนดแนวทางการควบคุมดูแล </w:t>
      </w:r>
      <w:r w:rsidRPr="003368DE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3368DE">
        <w:rPr>
          <w:rFonts w:ascii="Angsana New" w:eastAsia="Calibri" w:hAnsi="Angsana New"/>
          <w:sz w:val="30"/>
          <w:szCs w:val="30"/>
        </w:rPr>
        <w:t xml:space="preserve"> </w:t>
      </w:r>
      <w:r w:rsidRPr="003368DE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1C49574" w14:textId="77777777" w:rsidR="00C6469F" w:rsidRPr="003368DE" w:rsidRDefault="00C6469F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3368DE">
        <w:rPr>
          <w:rFonts w:ascii="Angsana New" w:eastAsia="Calibri" w:hAnsi="Angsana New"/>
          <w:sz w:val="30"/>
          <w:szCs w:val="30"/>
        </w:rPr>
        <w:br w:type="page"/>
      </w:r>
    </w:p>
    <w:p w14:paraId="3DA636B1" w14:textId="63300BD4" w:rsidR="00C6469F" w:rsidRDefault="00C6469F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4542A439" w14:textId="77777777" w:rsidR="00C6469F" w:rsidRPr="003368DE" w:rsidRDefault="00C6469F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2C8CFCF1" w14:textId="77777777" w:rsidR="00C6469F" w:rsidRPr="003368DE" w:rsidRDefault="00C6469F" w:rsidP="00C6469F">
      <w:pPr>
        <w:jc w:val="thaiDistribute"/>
        <w:rPr>
          <w:rFonts w:ascii="Angsana New" w:eastAsia="Calibri" w:hAnsi="Angsana New"/>
          <w:sz w:val="30"/>
          <w:szCs w:val="30"/>
        </w:rPr>
      </w:pPr>
      <w:r w:rsidRPr="003368D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3368DE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3368D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7D07ED2" w14:textId="77777777" w:rsidR="00C6469F" w:rsidRPr="003368DE" w:rsidRDefault="00C6469F" w:rsidP="00C6469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9E0CE3" w14:textId="77777777" w:rsidR="00C6469F" w:rsidRPr="003368DE" w:rsidRDefault="00C6469F" w:rsidP="00C6469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614F0F" w14:textId="77777777" w:rsidR="00C6469F" w:rsidRPr="003368DE" w:rsidRDefault="00C6469F" w:rsidP="00C6469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22D030" w14:textId="77777777" w:rsidR="00C6469F" w:rsidRPr="003368DE" w:rsidRDefault="00C6469F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4"/>
          <w:szCs w:val="4"/>
        </w:rPr>
      </w:pPr>
      <w:r w:rsidRPr="003368DE">
        <w:rPr>
          <w:rFonts w:ascii="Angsana New" w:hAnsi="Angsana New" w:hint="cs"/>
          <w:sz w:val="4"/>
          <w:szCs w:val="4"/>
          <w:cs/>
        </w:rPr>
        <w:t xml:space="preserve"> </w:t>
      </w:r>
    </w:p>
    <w:p w14:paraId="00997DD5" w14:textId="29D8A72D" w:rsidR="00C6469F" w:rsidRPr="003368DE" w:rsidRDefault="00C6469F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368DE">
        <w:rPr>
          <w:rFonts w:ascii="Angsana New" w:hAnsi="Angsana New"/>
          <w:sz w:val="30"/>
          <w:szCs w:val="30"/>
          <w:cs/>
        </w:rPr>
        <w:t>(</w:t>
      </w:r>
      <w:r w:rsidR="004766F0">
        <w:rPr>
          <w:rFonts w:ascii="Angsana New" w:hAnsi="Angsana New" w:hint="cs"/>
          <w:sz w:val="30"/>
          <w:szCs w:val="30"/>
          <w:cs/>
        </w:rPr>
        <w:t>ฐิติมา พงศ์ไชยยง</w:t>
      </w:r>
      <w:r w:rsidRPr="003368DE">
        <w:rPr>
          <w:rFonts w:ascii="Angsana New" w:hAnsi="Angsana New"/>
          <w:sz w:val="30"/>
          <w:szCs w:val="30"/>
          <w:cs/>
        </w:rPr>
        <w:t>)</w:t>
      </w:r>
    </w:p>
    <w:p w14:paraId="1B7D174B" w14:textId="77777777" w:rsidR="00C6469F" w:rsidRPr="003368DE" w:rsidRDefault="00C6469F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368D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F35398" w14:textId="32E11F4C" w:rsidR="00C6469F" w:rsidRPr="003368DE" w:rsidRDefault="00C6469F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368DE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F0E13" w:rsidRPr="001F0E13">
        <w:rPr>
          <w:rFonts w:ascii="Angsana New" w:hAnsi="Angsana New"/>
          <w:sz w:val="30"/>
          <w:szCs w:val="30"/>
        </w:rPr>
        <w:t>10728</w:t>
      </w:r>
    </w:p>
    <w:p w14:paraId="19DAA7CE" w14:textId="4E315008" w:rsidR="00C6469F" w:rsidRPr="00693128" w:rsidRDefault="00C6469F" w:rsidP="006931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6440CB" w14:textId="77777777" w:rsidR="00C6469F" w:rsidRPr="003368DE" w:rsidRDefault="00C6469F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368D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516A1B9" w14:textId="77777777" w:rsidR="00C6469F" w:rsidRPr="003368DE" w:rsidRDefault="00C6469F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368D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46FCB8" w14:textId="58061166" w:rsidR="00C6469F" w:rsidRPr="003368DE" w:rsidRDefault="005E0EEE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20</w:t>
      </w:r>
      <w:r w:rsidR="00C6469F" w:rsidRPr="003368DE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C6469F" w:rsidRPr="003368DE">
        <w:rPr>
          <w:rFonts w:ascii="Angsana New" w:hAnsi="Angsana New"/>
          <w:sz w:val="30"/>
          <w:szCs w:val="30"/>
        </w:rPr>
        <w:t xml:space="preserve"> </w:t>
      </w:r>
      <w:r w:rsidR="001F0E13" w:rsidRPr="001F0E13">
        <w:rPr>
          <w:rFonts w:ascii="Angsana New" w:hAnsi="Angsana New"/>
          <w:sz w:val="30"/>
          <w:szCs w:val="30"/>
        </w:rPr>
        <w:t>25</w:t>
      </w:r>
      <w:r w:rsidR="001F0E13" w:rsidRPr="001F0E13">
        <w:rPr>
          <w:rFonts w:ascii="Angsana New" w:hAnsi="Angsana New" w:hint="cs"/>
          <w:sz w:val="30"/>
          <w:szCs w:val="30"/>
        </w:rPr>
        <w:t>6</w:t>
      </w:r>
      <w:r w:rsidR="001F0E13" w:rsidRPr="001F0E13">
        <w:rPr>
          <w:rFonts w:ascii="Angsana New" w:hAnsi="Angsana New"/>
          <w:sz w:val="30"/>
          <w:szCs w:val="30"/>
        </w:rPr>
        <w:t>3</w:t>
      </w:r>
    </w:p>
    <w:sectPr w:rsidR="00C6469F" w:rsidRPr="003368DE" w:rsidSect="00D74E32">
      <w:headerReference w:type="default" r:id="rId14"/>
      <w:footerReference w:type="default" r:id="rId15"/>
      <w:footerReference w:type="first" r:id="rId16"/>
      <w:pgSz w:w="11907" w:h="16839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9854B" w14:textId="77777777" w:rsidR="00DF18A9" w:rsidRDefault="00DF18A9">
      <w:r>
        <w:separator/>
      </w:r>
    </w:p>
  </w:endnote>
  <w:endnote w:type="continuationSeparator" w:id="0">
    <w:p w14:paraId="2C0D04A6" w14:textId="77777777" w:rsidR="00DF18A9" w:rsidRDefault="00DF18A9">
      <w:r>
        <w:continuationSeparator/>
      </w:r>
    </w:p>
  </w:endnote>
  <w:endnote w:type="continuationNotice" w:id="1">
    <w:p w14:paraId="3B8CE148" w14:textId="77777777" w:rsidR="00DF18A9" w:rsidRDefault="00DF18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6511F" w14:textId="5FC2AA4A" w:rsidR="000C0739" w:rsidRDefault="000C0739" w:rsidP="006858B8">
    <w:pPr>
      <w:tabs>
        <w:tab w:val="clear" w:pos="227"/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  <w:r w:rsidRPr="001F0E1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9CF67" w14:textId="513ED412" w:rsidR="000C0739" w:rsidRPr="0063090A" w:rsidRDefault="000C0739" w:rsidP="00536A0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15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51786" w14:textId="7C3DADF8" w:rsidR="000C0739" w:rsidRPr="00D74E32" w:rsidRDefault="000C0739" w:rsidP="00D74E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1290A" w14:textId="77777777" w:rsidR="00D74E32" w:rsidRPr="0063090A" w:rsidRDefault="00D74E32" w:rsidP="00536A0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15</w:t>
    </w:r>
    <w:r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hint="cs"/>
        <w:sz w:val="30"/>
        <w:szCs w:val="30"/>
      </w:rPr>
      <w:id w:val="-8465535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C4415D" w14:textId="77777777" w:rsidR="00D74E32" w:rsidRPr="00D74E32" w:rsidRDefault="00D74E32" w:rsidP="00D74E32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D74E32">
          <w:rPr>
            <w:rFonts w:ascii="Angsana New" w:hAnsi="Angsana New" w:hint="cs"/>
            <w:sz w:val="30"/>
            <w:szCs w:val="30"/>
          </w:rPr>
          <w:fldChar w:fldCharType="begin"/>
        </w:r>
        <w:r w:rsidRPr="00D74E32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74E32">
          <w:rPr>
            <w:rFonts w:ascii="Angsana New" w:hAnsi="Angsana New" w:hint="cs"/>
            <w:sz w:val="30"/>
            <w:szCs w:val="30"/>
          </w:rPr>
          <w:fldChar w:fldCharType="separate"/>
        </w:r>
        <w:r w:rsidRPr="00D74E32">
          <w:rPr>
            <w:rFonts w:ascii="Angsana New" w:hAnsi="Angsana New" w:hint="cs"/>
            <w:noProof/>
            <w:sz w:val="30"/>
            <w:szCs w:val="30"/>
          </w:rPr>
          <w:t>2</w:t>
        </w:r>
        <w:r w:rsidRPr="00D74E32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AE50A" w14:textId="77777777" w:rsidR="00DF18A9" w:rsidRDefault="00DF18A9">
      <w:r>
        <w:separator/>
      </w:r>
    </w:p>
  </w:footnote>
  <w:footnote w:type="continuationSeparator" w:id="0">
    <w:p w14:paraId="06C49635" w14:textId="77777777" w:rsidR="00DF18A9" w:rsidRDefault="00DF18A9">
      <w:r>
        <w:continuationSeparator/>
      </w:r>
    </w:p>
  </w:footnote>
  <w:footnote w:type="continuationNotice" w:id="1">
    <w:p w14:paraId="5E6E993C" w14:textId="77777777" w:rsidR="00DF18A9" w:rsidRDefault="00DF18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8AE28" w14:textId="77777777" w:rsidR="000C0739" w:rsidRPr="000E0B3D" w:rsidRDefault="000C0739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75030"/>
    <w:multiLevelType w:val="hybridMultilevel"/>
    <w:tmpl w:val="F21A7FC4"/>
    <w:lvl w:ilvl="0" w:tplc="DFF8E972">
      <w:start w:val="1"/>
      <w:numFmt w:val="thaiLetters"/>
      <w:lvlText w:val="(%1)"/>
      <w:lvlJc w:val="left"/>
      <w:pPr>
        <w:ind w:left="5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3784E91"/>
    <w:multiLevelType w:val="multilevel"/>
    <w:tmpl w:val="F1E46BAE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610239"/>
    <w:multiLevelType w:val="multilevel"/>
    <w:tmpl w:val="E35A8E02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0A40B2A"/>
    <w:multiLevelType w:val="multilevel"/>
    <w:tmpl w:val="F1E46BAE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EE6B53"/>
    <w:multiLevelType w:val="hybridMultilevel"/>
    <w:tmpl w:val="272287A6"/>
    <w:lvl w:ilvl="0" w:tplc="BAAA94E2">
      <w:start w:val="99"/>
      <w:numFmt w:val="bullet"/>
      <w:lvlText w:val="*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DB125F2"/>
    <w:multiLevelType w:val="hybridMultilevel"/>
    <w:tmpl w:val="F65A7B9E"/>
    <w:lvl w:ilvl="0" w:tplc="B82271D4">
      <w:numFmt w:val="bullet"/>
      <w:lvlText w:val="*"/>
      <w:lvlJc w:val="left"/>
      <w:pPr>
        <w:ind w:left="1890" w:hanging="360"/>
      </w:pPr>
      <w:rPr>
        <w:rFonts w:ascii="Angsana New" w:eastAsia="MS Mincho" w:hAnsi="Angsana New" w:cs="Angsana New" w:hint="default"/>
        <w:sz w:val="24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42239B"/>
    <w:multiLevelType w:val="hybridMultilevel"/>
    <w:tmpl w:val="25768C40"/>
    <w:lvl w:ilvl="0" w:tplc="F208C2E4">
      <w:start w:val="18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E870943"/>
    <w:multiLevelType w:val="singleLevel"/>
    <w:tmpl w:val="226008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10"/>
  </w:num>
  <w:num w:numId="5">
    <w:abstractNumId w:val="3"/>
  </w:num>
  <w:num w:numId="6">
    <w:abstractNumId w:val="1"/>
  </w:num>
  <w:num w:numId="7">
    <w:abstractNumId w:val="11"/>
  </w:num>
  <w:num w:numId="8">
    <w:abstractNumId w:val="2"/>
  </w:num>
  <w:num w:numId="9">
    <w:abstractNumId w:val="15"/>
  </w:num>
  <w:num w:numId="10">
    <w:abstractNumId w:val="12"/>
  </w:num>
  <w:num w:numId="11">
    <w:abstractNumId w:val="8"/>
  </w:num>
  <w:num w:numId="12">
    <w:abstractNumId w:val="9"/>
  </w:num>
  <w:num w:numId="13">
    <w:abstractNumId w:val="18"/>
  </w:num>
  <w:num w:numId="14">
    <w:abstractNumId w:val="16"/>
  </w:num>
  <w:num w:numId="15">
    <w:abstractNumId w:val="6"/>
  </w:num>
  <w:num w:numId="16">
    <w:abstractNumId w:val="4"/>
  </w:num>
  <w:num w:numId="17">
    <w:abstractNumId w:val="0"/>
  </w:num>
  <w:num w:numId="18">
    <w:abstractNumId w:val="7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130"/>
    <w:rsid w:val="00000291"/>
    <w:rsid w:val="00000C46"/>
    <w:rsid w:val="000011BC"/>
    <w:rsid w:val="000015C8"/>
    <w:rsid w:val="000018E6"/>
    <w:rsid w:val="00001BCA"/>
    <w:rsid w:val="00001DBA"/>
    <w:rsid w:val="00002417"/>
    <w:rsid w:val="0000282F"/>
    <w:rsid w:val="00002CB9"/>
    <w:rsid w:val="00002E8C"/>
    <w:rsid w:val="000031CB"/>
    <w:rsid w:val="0000363C"/>
    <w:rsid w:val="00003917"/>
    <w:rsid w:val="00003A4F"/>
    <w:rsid w:val="00003A58"/>
    <w:rsid w:val="00004632"/>
    <w:rsid w:val="00005329"/>
    <w:rsid w:val="00005904"/>
    <w:rsid w:val="000059B1"/>
    <w:rsid w:val="00005DB9"/>
    <w:rsid w:val="0000613C"/>
    <w:rsid w:val="00006987"/>
    <w:rsid w:val="000069A9"/>
    <w:rsid w:val="00007133"/>
    <w:rsid w:val="00007AED"/>
    <w:rsid w:val="00007D7C"/>
    <w:rsid w:val="00007E52"/>
    <w:rsid w:val="000100A1"/>
    <w:rsid w:val="00010458"/>
    <w:rsid w:val="000105A8"/>
    <w:rsid w:val="000110B5"/>
    <w:rsid w:val="000111CC"/>
    <w:rsid w:val="00011238"/>
    <w:rsid w:val="000112F4"/>
    <w:rsid w:val="00011570"/>
    <w:rsid w:val="00011E02"/>
    <w:rsid w:val="00011F73"/>
    <w:rsid w:val="00012234"/>
    <w:rsid w:val="0001235C"/>
    <w:rsid w:val="00012FCB"/>
    <w:rsid w:val="000131F6"/>
    <w:rsid w:val="00013215"/>
    <w:rsid w:val="00013A3F"/>
    <w:rsid w:val="00013AD1"/>
    <w:rsid w:val="0001493A"/>
    <w:rsid w:val="00014F0A"/>
    <w:rsid w:val="00015109"/>
    <w:rsid w:val="00015115"/>
    <w:rsid w:val="0001547D"/>
    <w:rsid w:val="0001584D"/>
    <w:rsid w:val="00015D71"/>
    <w:rsid w:val="00015EFB"/>
    <w:rsid w:val="00016580"/>
    <w:rsid w:val="00016F39"/>
    <w:rsid w:val="00017021"/>
    <w:rsid w:val="00017458"/>
    <w:rsid w:val="0001795E"/>
    <w:rsid w:val="00017BF5"/>
    <w:rsid w:val="00020233"/>
    <w:rsid w:val="00020286"/>
    <w:rsid w:val="000202F5"/>
    <w:rsid w:val="00020602"/>
    <w:rsid w:val="00020676"/>
    <w:rsid w:val="0002083B"/>
    <w:rsid w:val="00020A44"/>
    <w:rsid w:val="00021082"/>
    <w:rsid w:val="00021127"/>
    <w:rsid w:val="00021439"/>
    <w:rsid w:val="0002178F"/>
    <w:rsid w:val="00021A8B"/>
    <w:rsid w:val="000223D4"/>
    <w:rsid w:val="000227C1"/>
    <w:rsid w:val="00022A53"/>
    <w:rsid w:val="000234F0"/>
    <w:rsid w:val="00023765"/>
    <w:rsid w:val="0002404C"/>
    <w:rsid w:val="00024184"/>
    <w:rsid w:val="00024463"/>
    <w:rsid w:val="00024789"/>
    <w:rsid w:val="00024940"/>
    <w:rsid w:val="000251B9"/>
    <w:rsid w:val="00025581"/>
    <w:rsid w:val="00025D5B"/>
    <w:rsid w:val="00025D72"/>
    <w:rsid w:val="0002648A"/>
    <w:rsid w:val="00026601"/>
    <w:rsid w:val="00026691"/>
    <w:rsid w:val="0002694F"/>
    <w:rsid w:val="00026BD3"/>
    <w:rsid w:val="0002710E"/>
    <w:rsid w:val="00027135"/>
    <w:rsid w:val="000277C4"/>
    <w:rsid w:val="00027C74"/>
    <w:rsid w:val="00027EC0"/>
    <w:rsid w:val="00030270"/>
    <w:rsid w:val="000308D6"/>
    <w:rsid w:val="00030F01"/>
    <w:rsid w:val="000311BF"/>
    <w:rsid w:val="00032923"/>
    <w:rsid w:val="00032DB1"/>
    <w:rsid w:val="000335EA"/>
    <w:rsid w:val="000337F5"/>
    <w:rsid w:val="0003397D"/>
    <w:rsid w:val="00033BEC"/>
    <w:rsid w:val="00033CAE"/>
    <w:rsid w:val="00034130"/>
    <w:rsid w:val="0003428F"/>
    <w:rsid w:val="00034507"/>
    <w:rsid w:val="00034ABD"/>
    <w:rsid w:val="00034FE8"/>
    <w:rsid w:val="00035795"/>
    <w:rsid w:val="00035A5F"/>
    <w:rsid w:val="00035B05"/>
    <w:rsid w:val="00035C9C"/>
    <w:rsid w:val="000361B0"/>
    <w:rsid w:val="000366C0"/>
    <w:rsid w:val="00036A17"/>
    <w:rsid w:val="00036BCE"/>
    <w:rsid w:val="00036DDE"/>
    <w:rsid w:val="00036F7C"/>
    <w:rsid w:val="000371BA"/>
    <w:rsid w:val="000371E3"/>
    <w:rsid w:val="000373E1"/>
    <w:rsid w:val="0003758E"/>
    <w:rsid w:val="00037723"/>
    <w:rsid w:val="00037C68"/>
    <w:rsid w:val="00037E11"/>
    <w:rsid w:val="00037EE2"/>
    <w:rsid w:val="000401F2"/>
    <w:rsid w:val="00040704"/>
    <w:rsid w:val="000409DA"/>
    <w:rsid w:val="00040AE3"/>
    <w:rsid w:val="000415FC"/>
    <w:rsid w:val="000417F5"/>
    <w:rsid w:val="00041A9E"/>
    <w:rsid w:val="00042494"/>
    <w:rsid w:val="00042622"/>
    <w:rsid w:val="0004272D"/>
    <w:rsid w:val="00042A6E"/>
    <w:rsid w:val="00043123"/>
    <w:rsid w:val="00043261"/>
    <w:rsid w:val="00043A61"/>
    <w:rsid w:val="00043E9A"/>
    <w:rsid w:val="000440BC"/>
    <w:rsid w:val="00044585"/>
    <w:rsid w:val="00045866"/>
    <w:rsid w:val="00045BCC"/>
    <w:rsid w:val="00045C18"/>
    <w:rsid w:val="00046739"/>
    <w:rsid w:val="00046821"/>
    <w:rsid w:val="000468CB"/>
    <w:rsid w:val="00046B9F"/>
    <w:rsid w:val="00046D49"/>
    <w:rsid w:val="00047581"/>
    <w:rsid w:val="00050000"/>
    <w:rsid w:val="0005037F"/>
    <w:rsid w:val="00050B45"/>
    <w:rsid w:val="00050C6B"/>
    <w:rsid w:val="00050EE4"/>
    <w:rsid w:val="0005191E"/>
    <w:rsid w:val="00051E1E"/>
    <w:rsid w:val="00052243"/>
    <w:rsid w:val="00052307"/>
    <w:rsid w:val="00052890"/>
    <w:rsid w:val="00052B2A"/>
    <w:rsid w:val="00052D09"/>
    <w:rsid w:val="00052DF5"/>
    <w:rsid w:val="000539DB"/>
    <w:rsid w:val="00053C0A"/>
    <w:rsid w:val="00053DB4"/>
    <w:rsid w:val="00053F4D"/>
    <w:rsid w:val="0005419A"/>
    <w:rsid w:val="00054C5C"/>
    <w:rsid w:val="00054D5D"/>
    <w:rsid w:val="00054DE4"/>
    <w:rsid w:val="00054DF1"/>
    <w:rsid w:val="00055595"/>
    <w:rsid w:val="00055D25"/>
    <w:rsid w:val="0005621E"/>
    <w:rsid w:val="00056588"/>
    <w:rsid w:val="000565F1"/>
    <w:rsid w:val="00056795"/>
    <w:rsid w:val="00056A54"/>
    <w:rsid w:val="00056B23"/>
    <w:rsid w:val="00056D2F"/>
    <w:rsid w:val="00056FE0"/>
    <w:rsid w:val="000579E9"/>
    <w:rsid w:val="0006041B"/>
    <w:rsid w:val="00060718"/>
    <w:rsid w:val="000608D5"/>
    <w:rsid w:val="00060C56"/>
    <w:rsid w:val="00060F16"/>
    <w:rsid w:val="000614DB"/>
    <w:rsid w:val="00061815"/>
    <w:rsid w:val="00061BC4"/>
    <w:rsid w:val="00062056"/>
    <w:rsid w:val="00062118"/>
    <w:rsid w:val="000621A3"/>
    <w:rsid w:val="000623A6"/>
    <w:rsid w:val="000627EE"/>
    <w:rsid w:val="0006280C"/>
    <w:rsid w:val="00062827"/>
    <w:rsid w:val="00062948"/>
    <w:rsid w:val="00062A53"/>
    <w:rsid w:val="00062FD2"/>
    <w:rsid w:val="00063001"/>
    <w:rsid w:val="0006325B"/>
    <w:rsid w:val="0006347D"/>
    <w:rsid w:val="00063D10"/>
    <w:rsid w:val="00063E05"/>
    <w:rsid w:val="00063FD7"/>
    <w:rsid w:val="00064032"/>
    <w:rsid w:val="000646D8"/>
    <w:rsid w:val="000647A2"/>
    <w:rsid w:val="000648DF"/>
    <w:rsid w:val="00065023"/>
    <w:rsid w:val="000650B1"/>
    <w:rsid w:val="00065135"/>
    <w:rsid w:val="00065986"/>
    <w:rsid w:val="00065D2F"/>
    <w:rsid w:val="00065E0A"/>
    <w:rsid w:val="00065E5E"/>
    <w:rsid w:val="00065FC9"/>
    <w:rsid w:val="00066328"/>
    <w:rsid w:val="00067270"/>
    <w:rsid w:val="000679A3"/>
    <w:rsid w:val="00067FED"/>
    <w:rsid w:val="00070143"/>
    <w:rsid w:val="00070166"/>
    <w:rsid w:val="00070256"/>
    <w:rsid w:val="000703B5"/>
    <w:rsid w:val="00070A2F"/>
    <w:rsid w:val="00070D45"/>
    <w:rsid w:val="00070E4C"/>
    <w:rsid w:val="0007126A"/>
    <w:rsid w:val="000713D2"/>
    <w:rsid w:val="000716BC"/>
    <w:rsid w:val="00071729"/>
    <w:rsid w:val="000717B0"/>
    <w:rsid w:val="00071C02"/>
    <w:rsid w:val="00072117"/>
    <w:rsid w:val="00072425"/>
    <w:rsid w:val="0007250A"/>
    <w:rsid w:val="000726FB"/>
    <w:rsid w:val="00072A37"/>
    <w:rsid w:val="00072B4A"/>
    <w:rsid w:val="00072BB3"/>
    <w:rsid w:val="00072BDC"/>
    <w:rsid w:val="00073040"/>
    <w:rsid w:val="0007311D"/>
    <w:rsid w:val="00073179"/>
    <w:rsid w:val="000734D8"/>
    <w:rsid w:val="000736B1"/>
    <w:rsid w:val="000737FC"/>
    <w:rsid w:val="00073840"/>
    <w:rsid w:val="00074189"/>
    <w:rsid w:val="000743CA"/>
    <w:rsid w:val="000743FA"/>
    <w:rsid w:val="000746B3"/>
    <w:rsid w:val="00074B8E"/>
    <w:rsid w:val="00074EA0"/>
    <w:rsid w:val="00074F87"/>
    <w:rsid w:val="0007596D"/>
    <w:rsid w:val="00075B86"/>
    <w:rsid w:val="00076666"/>
    <w:rsid w:val="00076C37"/>
    <w:rsid w:val="0007718E"/>
    <w:rsid w:val="0007719B"/>
    <w:rsid w:val="00077987"/>
    <w:rsid w:val="00077F1F"/>
    <w:rsid w:val="000808C6"/>
    <w:rsid w:val="00081973"/>
    <w:rsid w:val="00081AD8"/>
    <w:rsid w:val="00081F5A"/>
    <w:rsid w:val="000823E6"/>
    <w:rsid w:val="00082762"/>
    <w:rsid w:val="00082888"/>
    <w:rsid w:val="0008321A"/>
    <w:rsid w:val="000834DB"/>
    <w:rsid w:val="000837AF"/>
    <w:rsid w:val="00083B5D"/>
    <w:rsid w:val="00083C92"/>
    <w:rsid w:val="00083EC8"/>
    <w:rsid w:val="00084265"/>
    <w:rsid w:val="00084AF3"/>
    <w:rsid w:val="00084C7D"/>
    <w:rsid w:val="00085056"/>
    <w:rsid w:val="000851FC"/>
    <w:rsid w:val="000854C8"/>
    <w:rsid w:val="00085C25"/>
    <w:rsid w:val="00086BCF"/>
    <w:rsid w:val="00087127"/>
    <w:rsid w:val="0008757D"/>
    <w:rsid w:val="0008768D"/>
    <w:rsid w:val="00087B3E"/>
    <w:rsid w:val="00087C09"/>
    <w:rsid w:val="00087E01"/>
    <w:rsid w:val="00090A0B"/>
    <w:rsid w:val="00091673"/>
    <w:rsid w:val="00091781"/>
    <w:rsid w:val="0009188A"/>
    <w:rsid w:val="00091904"/>
    <w:rsid w:val="00091C1D"/>
    <w:rsid w:val="0009221D"/>
    <w:rsid w:val="00092CD0"/>
    <w:rsid w:val="000937E5"/>
    <w:rsid w:val="00093CF7"/>
    <w:rsid w:val="0009457A"/>
    <w:rsid w:val="00094919"/>
    <w:rsid w:val="00094965"/>
    <w:rsid w:val="00094A59"/>
    <w:rsid w:val="00094F22"/>
    <w:rsid w:val="000961BE"/>
    <w:rsid w:val="00096292"/>
    <w:rsid w:val="00096367"/>
    <w:rsid w:val="0009656B"/>
    <w:rsid w:val="0009693D"/>
    <w:rsid w:val="00096ED8"/>
    <w:rsid w:val="000974FC"/>
    <w:rsid w:val="000976F8"/>
    <w:rsid w:val="00097DD5"/>
    <w:rsid w:val="00097DE2"/>
    <w:rsid w:val="000A0893"/>
    <w:rsid w:val="000A0951"/>
    <w:rsid w:val="000A0AD3"/>
    <w:rsid w:val="000A0DBF"/>
    <w:rsid w:val="000A0E7D"/>
    <w:rsid w:val="000A1119"/>
    <w:rsid w:val="000A1235"/>
    <w:rsid w:val="000A1344"/>
    <w:rsid w:val="000A1468"/>
    <w:rsid w:val="000A16F2"/>
    <w:rsid w:val="000A1D00"/>
    <w:rsid w:val="000A2333"/>
    <w:rsid w:val="000A2904"/>
    <w:rsid w:val="000A2C6F"/>
    <w:rsid w:val="000A2D91"/>
    <w:rsid w:val="000A3F2F"/>
    <w:rsid w:val="000A41A2"/>
    <w:rsid w:val="000A48E8"/>
    <w:rsid w:val="000A508E"/>
    <w:rsid w:val="000A51CA"/>
    <w:rsid w:val="000A5780"/>
    <w:rsid w:val="000A5B56"/>
    <w:rsid w:val="000A5C68"/>
    <w:rsid w:val="000A60CD"/>
    <w:rsid w:val="000A667C"/>
    <w:rsid w:val="000A6767"/>
    <w:rsid w:val="000A736B"/>
    <w:rsid w:val="000A75EC"/>
    <w:rsid w:val="000B0511"/>
    <w:rsid w:val="000B08A4"/>
    <w:rsid w:val="000B1246"/>
    <w:rsid w:val="000B1F87"/>
    <w:rsid w:val="000B2667"/>
    <w:rsid w:val="000B2DFF"/>
    <w:rsid w:val="000B30AE"/>
    <w:rsid w:val="000B39EE"/>
    <w:rsid w:val="000B39F2"/>
    <w:rsid w:val="000B3D07"/>
    <w:rsid w:val="000B4873"/>
    <w:rsid w:val="000B4881"/>
    <w:rsid w:val="000B48AE"/>
    <w:rsid w:val="000B54E7"/>
    <w:rsid w:val="000B567A"/>
    <w:rsid w:val="000B58C6"/>
    <w:rsid w:val="000B58E4"/>
    <w:rsid w:val="000B6B5B"/>
    <w:rsid w:val="000B7434"/>
    <w:rsid w:val="000B749E"/>
    <w:rsid w:val="000B7744"/>
    <w:rsid w:val="000B77E4"/>
    <w:rsid w:val="000C0237"/>
    <w:rsid w:val="000C02CF"/>
    <w:rsid w:val="000C0739"/>
    <w:rsid w:val="000C0AA4"/>
    <w:rsid w:val="000C1178"/>
    <w:rsid w:val="000C119E"/>
    <w:rsid w:val="000C1559"/>
    <w:rsid w:val="000C15C2"/>
    <w:rsid w:val="000C15C7"/>
    <w:rsid w:val="000C16D0"/>
    <w:rsid w:val="000C1A7C"/>
    <w:rsid w:val="000C1CAA"/>
    <w:rsid w:val="000C1F81"/>
    <w:rsid w:val="000C2175"/>
    <w:rsid w:val="000C29C6"/>
    <w:rsid w:val="000C29D6"/>
    <w:rsid w:val="000C313B"/>
    <w:rsid w:val="000C32F6"/>
    <w:rsid w:val="000C34CD"/>
    <w:rsid w:val="000C392A"/>
    <w:rsid w:val="000C3BC8"/>
    <w:rsid w:val="000C3C50"/>
    <w:rsid w:val="000C454F"/>
    <w:rsid w:val="000C4C41"/>
    <w:rsid w:val="000C51D9"/>
    <w:rsid w:val="000C5283"/>
    <w:rsid w:val="000C5339"/>
    <w:rsid w:val="000C571C"/>
    <w:rsid w:val="000C59AA"/>
    <w:rsid w:val="000C5F09"/>
    <w:rsid w:val="000C63C5"/>
    <w:rsid w:val="000C6946"/>
    <w:rsid w:val="000C6AE6"/>
    <w:rsid w:val="000C6CBE"/>
    <w:rsid w:val="000C7062"/>
    <w:rsid w:val="000C735E"/>
    <w:rsid w:val="000C754C"/>
    <w:rsid w:val="000C794A"/>
    <w:rsid w:val="000C7D7E"/>
    <w:rsid w:val="000C7FE5"/>
    <w:rsid w:val="000D0259"/>
    <w:rsid w:val="000D07CC"/>
    <w:rsid w:val="000D0DDB"/>
    <w:rsid w:val="000D1817"/>
    <w:rsid w:val="000D1B59"/>
    <w:rsid w:val="000D245F"/>
    <w:rsid w:val="000D26C8"/>
    <w:rsid w:val="000D2816"/>
    <w:rsid w:val="000D3DDE"/>
    <w:rsid w:val="000D46C0"/>
    <w:rsid w:val="000D484E"/>
    <w:rsid w:val="000D48E5"/>
    <w:rsid w:val="000D4950"/>
    <w:rsid w:val="000D4DF3"/>
    <w:rsid w:val="000D57A4"/>
    <w:rsid w:val="000D59FC"/>
    <w:rsid w:val="000D5D04"/>
    <w:rsid w:val="000D6820"/>
    <w:rsid w:val="000D6CD3"/>
    <w:rsid w:val="000D6F93"/>
    <w:rsid w:val="000D72D9"/>
    <w:rsid w:val="000D74AE"/>
    <w:rsid w:val="000D75D9"/>
    <w:rsid w:val="000D79A5"/>
    <w:rsid w:val="000D7B1C"/>
    <w:rsid w:val="000D7D79"/>
    <w:rsid w:val="000E075D"/>
    <w:rsid w:val="000E0903"/>
    <w:rsid w:val="000E0961"/>
    <w:rsid w:val="000E0A82"/>
    <w:rsid w:val="000E0B2F"/>
    <w:rsid w:val="000E0B3D"/>
    <w:rsid w:val="000E0C3D"/>
    <w:rsid w:val="000E0CE1"/>
    <w:rsid w:val="000E0D61"/>
    <w:rsid w:val="000E0E1A"/>
    <w:rsid w:val="000E100E"/>
    <w:rsid w:val="000E13F5"/>
    <w:rsid w:val="000E1626"/>
    <w:rsid w:val="000E1A67"/>
    <w:rsid w:val="000E246C"/>
    <w:rsid w:val="000E2B4A"/>
    <w:rsid w:val="000E2BFF"/>
    <w:rsid w:val="000E2EA5"/>
    <w:rsid w:val="000E2ED7"/>
    <w:rsid w:val="000E3395"/>
    <w:rsid w:val="000E36FD"/>
    <w:rsid w:val="000E3815"/>
    <w:rsid w:val="000E3BAF"/>
    <w:rsid w:val="000E3BE5"/>
    <w:rsid w:val="000E45F0"/>
    <w:rsid w:val="000E461C"/>
    <w:rsid w:val="000E488C"/>
    <w:rsid w:val="000E49C6"/>
    <w:rsid w:val="000E4A90"/>
    <w:rsid w:val="000E5570"/>
    <w:rsid w:val="000E584E"/>
    <w:rsid w:val="000E5C3D"/>
    <w:rsid w:val="000E6028"/>
    <w:rsid w:val="000E6941"/>
    <w:rsid w:val="000E6BC7"/>
    <w:rsid w:val="000E6E03"/>
    <w:rsid w:val="000E6E0A"/>
    <w:rsid w:val="000E7188"/>
    <w:rsid w:val="000E7392"/>
    <w:rsid w:val="000E7559"/>
    <w:rsid w:val="000E7A29"/>
    <w:rsid w:val="000E7BA2"/>
    <w:rsid w:val="000F014B"/>
    <w:rsid w:val="000F0868"/>
    <w:rsid w:val="000F087B"/>
    <w:rsid w:val="000F0D27"/>
    <w:rsid w:val="000F18FD"/>
    <w:rsid w:val="000F224A"/>
    <w:rsid w:val="000F23F1"/>
    <w:rsid w:val="000F2E80"/>
    <w:rsid w:val="000F3413"/>
    <w:rsid w:val="000F3B16"/>
    <w:rsid w:val="000F3B78"/>
    <w:rsid w:val="000F3B83"/>
    <w:rsid w:val="000F3C1A"/>
    <w:rsid w:val="000F3D3B"/>
    <w:rsid w:val="000F4329"/>
    <w:rsid w:val="000F4623"/>
    <w:rsid w:val="000F4932"/>
    <w:rsid w:val="000F5010"/>
    <w:rsid w:val="000F548F"/>
    <w:rsid w:val="000F5816"/>
    <w:rsid w:val="000F5A63"/>
    <w:rsid w:val="000F5D98"/>
    <w:rsid w:val="000F5D9A"/>
    <w:rsid w:val="000F6320"/>
    <w:rsid w:val="000F6444"/>
    <w:rsid w:val="000F6515"/>
    <w:rsid w:val="000F69D3"/>
    <w:rsid w:val="000F6D3F"/>
    <w:rsid w:val="000F6F39"/>
    <w:rsid w:val="000F7203"/>
    <w:rsid w:val="000F7592"/>
    <w:rsid w:val="000F79B0"/>
    <w:rsid w:val="000F79F6"/>
    <w:rsid w:val="000F7A08"/>
    <w:rsid w:val="000F7A7F"/>
    <w:rsid w:val="000F7BA4"/>
    <w:rsid w:val="00100696"/>
    <w:rsid w:val="001008A9"/>
    <w:rsid w:val="00100D48"/>
    <w:rsid w:val="00100F11"/>
    <w:rsid w:val="00100F19"/>
    <w:rsid w:val="00101233"/>
    <w:rsid w:val="00101349"/>
    <w:rsid w:val="0010170B"/>
    <w:rsid w:val="00101B1B"/>
    <w:rsid w:val="00101CEA"/>
    <w:rsid w:val="00101D7A"/>
    <w:rsid w:val="00101F86"/>
    <w:rsid w:val="00102079"/>
    <w:rsid w:val="00102638"/>
    <w:rsid w:val="0010278F"/>
    <w:rsid w:val="00102A8C"/>
    <w:rsid w:val="00102D19"/>
    <w:rsid w:val="00102EEF"/>
    <w:rsid w:val="00103028"/>
    <w:rsid w:val="00103142"/>
    <w:rsid w:val="00103261"/>
    <w:rsid w:val="00103B97"/>
    <w:rsid w:val="001040B4"/>
    <w:rsid w:val="00104805"/>
    <w:rsid w:val="001049EA"/>
    <w:rsid w:val="00104C04"/>
    <w:rsid w:val="00104C6F"/>
    <w:rsid w:val="00104E92"/>
    <w:rsid w:val="00105008"/>
    <w:rsid w:val="001050B8"/>
    <w:rsid w:val="00105431"/>
    <w:rsid w:val="0010560B"/>
    <w:rsid w:val="0010565B"/>
    <w:rsid w:val="0010591E"/>
    <w:rsid w:val="00106054"/>
    <w:rsid w:val="0010645C"/>
    <w:rsid w:val="00106629"/>
    <w:rsid w:val="001066B1"/>
    <w:rsid w:val="001066F3"/>
    <w:rsid w:val="00106954"/>
    <w:rsid w:val="00106ACA"/>
    <w:rsid w:val="00106D49"/>
    <w:rsid w:val="00106F38"/>
    <w:rsid w:val="0010703A"/>
    <w:rsid w:val="001072F8"/>
    <w:rsid w:val="00107408"/>
    <w:rsid w:val="00107821"/>
    <w:rsid w:val="00107B27"/>
    <w:rsid w:val="00107D2D"/>
    <w:rsid w:val="00110862"/>
    <w:rsid w:val="00110BA5"/>
    <w:rsid w:val="00110CF9"/>
    <w:rsid w:val="00110E36"/>
    <w:rsid w:val="00111074"/>
    <w:rsid w:val="00111503"/>
    <w:rsid w:val="00111554"/>
    <w:rsid w:val="00111687"/>
    <w:rsid w:val="001118B9"/>
    <w:rsid w:val="00111DFD"/>
    <w:rsid w:val="00111E17"/>
    <w:rsid w:val="001120A6"/>
    <w:rsid w:val="00112108"/>
    <w:rsid w:val="00112511"/>
    <w:rsid w:val="0011261F"/>
    <w:rsid w:val="00112B3C"/>
    <w:rsid w:val="00112E29"/>
    <w:rsid w:val="00112E8B"/>
    <w:rsid w:val="0011365C"/>
    <w:rsid w:val="00113D23"/>
    <w:rsid w:val="00113D74"/>
    <w:rsid w:val="0011412F"/>
    <w:rsid w:val="0011467F"/>
    <w:rsid w:val="001146AC"/>
    <w:rsid w:val="0011498D"/>
    <w:rsid w:val="00114C24"/>
    <w:rsid w:val="00115613"/>
    <w:rsid w:val="00115A41"/>
    <w:rsid w:val="00115B7F"/>
    <w:rsid w:val="00115EF3"/>
    <w:rsid w:val="001163D3"/>
    <w:rsid w:val="001164EA"/>
    <w:rsid w:val="00116A45"/>
    <w:rsid w:val="00116BC4"/>
    <w:rsid w:val="00116CA5"/>
    <w:rsid w:val="00117473"/>
    <w:rsid w:val="00117B7F"/>
    <w:rsid w:val="00117C28"/>
    <w:rsid w:val="00117DCF"/>
    <w:rsid w:val="001201AE"/>
    <w:rsid w:val="001202F0"/>
    <w:rsid w:val="001208C0"/>
    <w:rsid w:val="00120A48"/>
    <w:rsid w:val="00120FD0"/>
    <w:rsid w:val="0012115D"/>
    <w:rsid w:val="001216ED"/>
    <w:rsid w:val="00121711"/>
    <w:rsid w:val="001217BC"/>
    <w:rsid w:val="00121C46"/>
    <w:rsid w:val="00122400"/>
    <w:rsid w:val="001224D9"/>
    <w:rsid w:val="0012321E"/>
    <w:rsid w:val="0012332C"/>
    <w:rsid w:val="001234B1"/>
    <w:rsid w:val="00123839"/>
    <w:rsid w:val="00123872"/>
    <w:rsid w:val="00123C9A"/>
    <w:rsid w:val="00123F2D"/>
    <w:rsid w:val="00124098"/>
    <w:rsid w:val="0012427C"/>
    <w:rsid w:val="00124415"/>
    <w:rsid w:val="00124766"/>
    <w:rsid w:val="00124AAE"/>
    <w:rsid w:val="00124B65"/>
    <w:rsid w:val="00124EB4"/>
    <w:rsid w:val="00124F73"/>
    <w:rsid w:val="001252FD"/>
    <w:rsid w:val="00125751"/>
    <w:rsid w:val="001266DF"/>
    <w:rsid w:val="00127216"/>
    <w:rsid w:val="001273F7"/>
    <w:rsid w:val="001279B2"/>
    <w:rsid w:val="00130C20"/>
    <w:rsid w:val="00130CCE"/>
    <w:rsid w:val="00130D5F"/>
    <w:rsid w:val="0013119B"/>
    <w:rsid w:val="001315F2"/>
    <w:rsid w:val="0013210E"/>
    <w:rsid w:val="00132BC2"/>
    <w:rsid w:val="001342E9"/>
    <w:rsid w:val="001343E5"/>
    <w:rsid w:val="001346E2"/>
    <w:rsid w:val="001347A1"/>
    <w:rsid w:val="0013489C"/>
    <w:rsid w:val="00134E0D"/>
    <w:rsid w:val="00135128"/>
    <w:rsid w:val="00135816"/>
    <w:rsid w:val="00135D64"/>
    <w:rsid w:val="00135E28"/>
    <w:rsid w:val="0013654B"/>
    <w:rsid w:val="0013672D"/>
    <w:rsid w:val="00136809"/>
    <w:rsid w:val="00137219"/>
    <w:rsid w:val="00137236"/>
    <w:rsid w:val="00137BF7"/>
    <w:rsid w:val="00140268"/>
    <w:rsid w:val="00140277"/>
    <w:rsid w:val="0014056F"/>
    <w:rsid w:val="00140578"/>
    <w:rsid w:val="00141044"/>
    <w:rsid w:val="00141163"/>
    <w:rsid w:val="001411F5"/>
    <w:rsid w:val="00141477"/>
    <w:rsid w:val="00141BCB"/>
    <w:rsid w:val="00141BED"/>
    <w:rsid w:val="00141D67"/>
    <w:rsid w:val="00142E17"/>
    <w:rsid w:val="0014334F"/>
    <w:rsid w:val="00143680"/>
    <w:rsid w:val="0014369C"/>
    <w:rsid w:val="0014410B"/>
    <w:rsid w:val="00144EC2"/>
    <w:rsid w:val="001455A3"/>
    <w:rsid w:val="001455B1"/>
    <w:rsid w:val="001459F6"/>
    <w:rsid w:val="00145AAA"/>
    <w:rsid w:val="00145DEF"/>
    <w:rsid w:val="001460EF"/>
    <w:rsid w:val="001462C8"/>
    <w:rsid w:val="00146D26"/>
    <w:rsid w:val="00147169"/>
    <w:rsid w:val="00147201"/>
    <w:rsid w:val="00147237"/>
    <w:rsid w:val="001474D8"/>
    <w:rsid w:val="00147A74"/>
    <w:rsid w:val="00147DE9"/>
    <w:rsid w:val="00147F49"/>
    <w:rsid w:val="001501FB"/>
    <w:rsid w:val="001502AB"/>
    <w:rsid w:val="00150AB5"/>
    <w:rsid w:val="00150F7E"/>
    <w:rsid w:val="001511A6"/>
    <w:rsid w:val="001513DF"/>
    <w:rsid w:val="001518EF"/>
    <w:rsid w:val="00151B5A"/>
    <w:rsid w:val="00152074"/>
    <w:rsid w:val="001524EF"/>
    <w:rsid w:val="00152506"/>
    <w:rsid w:val="00152BCE"/>
    <w:rsid w:val="00152CA4"/>
    <w:rsid w:val="00152DB6"/>
    <w:rsid w:val="00153203"/>
    <w:rsid w:val="001539E2"/>
    <w:rsid w:val="00153FED"/>
    <w:rsid w:val="001542F4"/>
    <w:rsid w:val="001543AB"/>
    <w:rsid w:val="00154ADA"/>
    <w:rsid w:val="00154C13"/>
    <w:rsid w:val="00154C92"/>
    <w:rsid w:val="00155040"/>
    <w:rsid w:val="00155810"/>
    <w:rsid w:val="00156197"/>
    <w:rsid w:val="001571D1"/>
    <w:rsid w:val="00157AED"/>
    <w:rsid w:val="00157B01"/>
    <w:rsid w:val="00157D76"/>
    <w:rsid w:val="001604FA"/>
    <w:rsid w:val="001606B8"/>
    <w:rsid w:val="00160874"/>
    <w:rsid w:val="00160A3C"/>
    <w:rsid w:val="00160CE1"/>
    <w:rsid w:val="00160F4D"/>
    <w:rsid w:val="00160F83"/>
    <w:rsid w:val="00161286"/>
    <w:rsid w:val="00161391"/>
    <w:rsid w:val="00161BDD"/>
    <w:rsid w:val="00161C3B"/>
    <w:rsid w:val="00161D8D"/>
    <w:rsid w:val="00161FF1"/>
    <w:rsid w:val="0016221E"/>
    <w:rsid w:val="00162C2C"/>
    <w:rsid w:val="0016308B"/>
    <w:rsid w:val="00163936"/>
    <w:rsid w:val="00164792"/>
    <w:rsid w:val="00164946"/>
    <w:rsid w:val="00164992"/>
    <w:rsid w:val="00164AC8"/>
    <w:rsid w:val="00164BD8"/>
    <w:rsid w:val="00164D4C"/>
    <w:rsid w:val="00164E43"/>
    <w:rsid w:val="0016515A"/>
    <w:rsid w:val="00165272"/>
    <w:rsid w:val="001653A4"/>
    <w:rsid w:val="0016590E"/>
    <w:rsid w:val="001659DE"/>
    <w:rsid w:val="00165D27"/>
    <w:rsid w:val="00165EA3"/>
    <w:rsid w:val="00165F65"/>
    <w:rsid w:val="00166234"/>
    <w:rsid w:val="00166473"/>
    <w:rsid w:val="0016657E"/>
    <w:rsid w:val="00166B47"/>
    <w:rsid w:val="00167096"/>
    <w:rsid w:val="001675C8"/>
    <w:rsid w:val="00167893"/>
    <w:rsid w:val="00167984"/>
    <w:rsid w:val="00170008"/>
    <w:rsid w:val="00170CFA"/>
    <w:rsid w:val="00170DA7"/>
    <w:rsid w:val="00170FB3"/>
    <w:rsid w:val="001711C7"/>
    <w:rsid w:val="001718B8"/>
    <w:rsid w:val="00171A84"/>
    <w:rsid w:val="00171D1D"/>
    <w:rsid w:val="00171DCD"/>
    <w:rsid w:val="001722B0"/>
    <w:rsid w:val="0017243D"/>
    <w:rsid w:val="001724B9"/>
    <w:rsid w:val="001724E1"/>
    <w:rsid w:val="00172ABA"/>
    <w:rsid w:val="00172CC5"/>
    <w:rsid w:val="00173083"/>
    <w:rsid w:val="00173289"/>
    <w:rsid w:val="001732F4"/>
    <w:rsid w:val="001733B9"/>
    <w:rsid w:val="001737A1"/>
    <w:rsid w:val="0017393C"/>
    <w:rsid w:val="00173B10"/>
    <w:rsid w:val="00173EC6"/>
    <w:rsid w:val="001741E4"/>
    <w:rsid w:val="001742BE"/>
    <w:rsid w:val="0017437D"/>
    <w:rsid w:val="00174501"/>
    <w:rsid w:val="001748E8"/>
    <w:rsid w:val="00174A45"/>
    <w:rsid w:val="00174C7F"/>
    <w:rsid w:val="00175174"/>
    <w:rsid w:val="00175755"/>
    <w:rsid w:val="00175A2A"/>
    <w:rsid w:val="00175AA4"/>
    <w:rsid w:val="00175ACB"/>
    <w:rsid w:val="00175B59"/>
    <w:rsid w:val="00175EF6"/>
    <w:rsid w:val="00176409"/>
    <w:rsid w:val="00176ECB"/>
    <w:rsid w:val="00176F1E"/>
    <w:rsid w:val="0017772B"/>
    <w:rsid w:val="0018012B"/>
    <w:rsid w:val="001802FF"/>
    <w:rsid w:val="0018053D"/>
    <w:rsid w:val="001807F8"/>
    <w:rsid w:val="0018120B"/>
    <w:rsid w:val="0018129C"/>
    <w:rsid w:val="001816EC"/>
    <w:rsid w:val="00181BC4"/>
    <w:rsid w:val="00181D96"/>
    <w:rsid w:val="00181DE1"/>
    <w:rsid w:val="001824CF"/>
    <w:rsid w:val="00182A7D"/>
    <w:rsid w:val="00182A94"/>
    <w:rsid w:val="00182ADF"/>
    <w:rsid w:val="00182C3B"/>
    <w:rsid w:val="00182FC3"/>
    <w:rsid w:val="00183779"/>
    <w:rsid w:val="00184917"/>
    <w:rsid w:val="00184B65"/>
    <w:rsid w:val="00184F5E"/>
    <w:rsid w:val="00185075"/>
    <w:rsid w:val="00185123"/>
    <w:rsid w:val="001851B0"/>
    <w:rsid w:val="00185521"/>
    <w:rsid w:val="00185B15"/>
    <w:rsid w:val="00185B3F"/>
    <w:rsid w:val="00185E97"/>
    <w:rsid w:val="00186500"/>
    <w:rsid w:val="00186F8F"/>
    <w:rsid w:val="0018707D"/>
    <w:rsid w:val="00187507"/>
    <w:rsid w:val="00187C28"/>
    <w:rsid w:val="00190237"/>
    <w:rsid w:val="00190492"/>
    <w:rsid w:val="001906C2"/>
    <w:rsid w:val="00190E92"/>
    <w:rsid w:val="00191061"/>
    <w:rsid w:val="00191792"/>
    <w:rsid w:val="001918D3"/>
    <w:rsid w:val="00191918"/>
    <w:rsid w:val="00191C81"/>
    <w:rsid w:val="00191C98"/>
    <w:rsid w:val="00191EB2"/>
    <w:rsid w:val="00192019"/>
    <w:rsid w:val="00192244"/>
    <w:rsid w:val="001922AD"/>
    <w:rsid w:val="001922EB"/>
    <w:rsid w:val="00192561"/>
    <w:rsid w:val="001931BA"/>
    <w:rsid w:val="0019340E"/>
    <w:rsid w:val="001934EC"/>
    <w:rsid w:val="00193592"/>
    <w:rsid w:val="00193680"/>
    <w:rsid w:val="00193E9B"/>
    <w:rsid w:val="00193F89"/>
    <w:rsid w:val="00194032"/>
    <w:rsid w:val="001948F3"/>
    <w:rsid w:val="00194C42"/>
    <w:rsid w:val="00194C68"/>
    <w:rsid w:val="00194C90"/>
    <w:rsid w:val="00194D92"/>
    <w:rsid w:val="001954CB"/>
    <w:rsid w:val="001958BD"/>
    <w:rsid w:val="00195FB0"/>
    <w:rsid w:val="00196020"/>
    <w:rsid w:val="001962B2"/>
    <w:rsid w:val="00196950"/>
    <w:rsid w:val="00196BA8"/>
    <w:rsid w:val="001A00B4"/>
    <w:rsid w:val="001A02E6"/>
    <w:rsid w:val="001A07A7"/>
    <w:rsid w:val="001A08F5"/>
    <w:rsid w:val="001A0CC8"/>
    <w:rsid w:val="001A10FC"/>
    <w:rsid w:val="001A117D"/>
    <w:rsid w:val="001A1400"/>
    <w:rsid w:val="001A15E1"/>
    <w:rsid w:val="001A17A8"/>
    <w:rsid w:val="001A22B0"/>
    <w:rsid w:val="001A25F3"/>
    <w:rsid w:val="001A2962"/>
    <w:rsid w:val="001A2A72"/>
    <w:rsid w:val="001A2F2B"/>
    <w:rsid w:val="001A30D8"/>
    <w:rsid w:val="001A32D8"/>
    <w:rsid w:val="001A3359"/>
    <w:rsid w:val="001A34D1"/>
    <w:rsid w:val="001A37BD"/>
    <w:rsid w:val="001A3874"/>
    <w:rsid w:val="001A3D23"/>
    <w:rsid w:val="001A3DAB"/>
    <w:rsid w:val="001A422A"/>
    <w:rsid w:val="001A43DB"/>
    <w:rsid w:val="001A4ABE"/>
    <w:rsid w:val="001A4CFE"/>
    <w:rsid w:val="001A50DB"/>
    <w:rsid w:val="001A548A"/>
    <w:rsid w:val="001A57A7"/>
    <w:rsid w:val="001A6299"/>
    <w:rsid w:val="001A6565"/>
    <w:rsid w:val="001A6997"/>
    <w:rsid w:val="001A6BE6"/>
    <w:rsid w:val="001A7014"/>
    <w:rsid w:val="001A7F9E"/>
    <w:rsid w:val="001A7FF5"/>
    <w:rsid w:val="001B01AF"/>
    <w:rsid w:val="001B06C5"/>
    <w:rsid w:val="001B0EA3"/>
    <w:rsid w:val="001B122D"/>
    <w:rsid w:val="001B14D2"/>
    <w:rsid w:val="001B1766"/>
    <w:rsid w:val="001B19DB"/>
    <w:rsid w:val="001B1F0B"/>
    <w:rsid w:val="001B1F6D"/>
    <w:rsid w:val="001B207B"/>
    <w:rsid w:val="001B2150"/>
    <w:rsid w:val="001B22B4"/>
    <w:rsid w:val="001B291F"/>
    <w:rsid w:val="001B2DC7"/>
    <w:rsid w:val="001B30A4"/>
    <w:rsid w:val="001B3AC5"/>
    <w:rsid w:val="001B3D20"/>
    <w:rsid w:val="001B3EAB"/>
    <w:rsid w:val="001B42DC"/>
    <w:rsid w:val="001B43B8"/>
    <w:rsid w:val="001B4672"/>
    <w:rsid w:val="001B4817"/>
    <w:rsid w:val="001B4A95"/>
    <w:rsid w:val="001B4CB2"/>
    <w:rsid w:val="001B4D12"/>
    <w:rsid w:val="001B540D"/>
    <w:rsid w:val="001B5951"/>
    <w:rsid w:val="001B5D2A"/>
    <w:rsid w:val="001B5E61"/>
    <w:rsid w:val="001B61F6"/>
    <w:rsid w:val="001B6505"/>
    <w:rsid w:val="001B6991"/>
    <w:rsid w:val="001B6A63"/>
    <w:rsid w:val="001B6AE9"/>
    <w:rsid w:val="001B6F01"/>
    <w:rsid w:val="001B70EF"/>
    <w:rsid w:val="001B7931"/>
    <w:rsid w:val="001B7BC9"/>
    <w:rsid w:val="001B7DCC"/>
    <w:rsid w:val="001C0483"/>
    <w:rsid w:val="001C04AE"/>
    <w:rsid w:val="001C0632"/>
    <w:rsid w:val="001C076B"/>
    <w:rsid w:val="001C1847"/>
    <w:rsid w:val="001C2104"/>
    <w:rsid w:val="001C28C8"/>
    <w:rsid w:val="001C2FA6"/>
    <w:rsid w:val="001C300B"/>
    <w:rsid w:val="001C315E"/>
    <w:rsid w:val="001C35C5"/>
    <w:rsid w:val="001C384B"/>
    <w:rsid w:val="001C3F73"/>
    <w:rsid w:val="001C49DF"/>
    <w:rsid w:val="001C5A91"/>
    <w:rsid w:val="001C67B3"/>
    <w:rsid w:val="001C6C9E"/>
    <w:rsid w:val="001C7BFE"/>
    <w:rsid w:val="001C7E0E"/>
    <w:rsid w:val="001D0125"/>
    <w:rsid w:val="001D015E"/>
    <w:rsid w:val="001D076B"/>
    <w:rsid w:val="001D0E63"/>
    <w:rsid w:val="001D1227"/>
    <w:rsid w:val="001D1244"/>
    <w:rsid w:val="001D18C4"/>
    <w:rsid w:val="001D1966"/>
    <w:rsid w:val="001D1E83"/>
    <w:rsid w:val="001D2032"/>
    <w:rsid w:val="001D2404"/>
    <w:rsid w:val="001D243A"/>
    <w:rsid w:val="001D2576"/>
    <w:rsid w:val="001D2710"/>
    <w:rsid w:val="001D2F47"/>
    <w:rsid w:val="001D325F"/>
    <w:rsid w:val="001D35D6"/>
    <w:rsid w:val="001D36D8"/>
    <w:rsid w:val="001D399D"/>
    <w:rsid w:val="001D3F7F"/>
    <w:rsid w:val="001D4025"/>
    <w:rsid w:val="001D4515"/>
    <w:rsid w:val="001D50E1"/>
    <w:rsid w:val="001D5177"/>
    <w:rsid w:val="001D552A"/>
    <w:rsid w:val="001D5D74"/>
    <w:rsid w:val="001D5E39"/>
    <w:rsid w:val="001D61E1"/>
    <w:rsid w:val="001D6CA1"/>
    <w:rsid w:val="001D6D02"/>
    <w:rsid w:val="001D6EA8"/>
    <w:rsid w:val="001D7686"/>
    <w:rsid w:val="001D7AC3"/>
    <w:rsid w:val="001D7B68"/>
    <w:rsid w:val="001D7FBC"/>
    <w:rsid w:val="001D7FE9"/>
    <w:rsid w:val="001E03BA"/>
    <w:rsid w:val="001E0457"/>
    <w:rsid w:val="001E0918"/>
    <w:rsid w:val="001E0F2F"/>
    <w:rsid w:val="001E0FEA"/>
    <w:rsid w:val="001E1802"/>
    <w:rsid w:val="001E19D0"/>
    <w:rsid w:val="001E1BF7"/>
    <w:rsid w:val="001E2004"/>
    <w:rsid w:val="001E2633"/>
    <w:rsid w:val="001E2709"/>
    <w:rsid w:val="001E28F9"/>
    <w:rsid w:val="001E2AE8"/>
    <w:rsid w:val="001E2B03"/>
    <w:rsid w:val="001E2B65"/>
    <w:rsid w:val="001E2D8F"/>
    <w:rsid w:val="001E2E7C"/>
    <w:rsid w:val="001E35C3"/>
    <w:rsid w:val="001E3615"/>
    <w:rsid w:val="001E37DA"/>
    <w:rsid w:val="001E3944"/>
    <w:rsid w:val="001E3B52"/>
    <w:rsid w:val="001E3DD6"/>
    <w:rsid w:val="001E464E"/>
    <w:rsid w:val="001E4C87"/>
    <w:rsid w:val="001E4D1C"/>
    <w:rsid w:val="001E4EF3"/>
    <w:rsid w:val="001E51F5"/>
    <w:rsid w:val="001E57C8"/>
    <w:rsid w:val="001E58C1"/>
    <w:rsid w:val="001E5AD1"/>
    <w:rsid w:val="001E5C67"/>
    <w:rsid w:val="001E5C6C"/>
    <w:rsid w:val="001E5F53"/>
    <w:rsid w:val="001E6362"/>
    <w:rsid w:val="001E6370"/>
    <w:rsid w:val="001E63D6"/>
    <w:rsid w:val="001E6BA8"/>
    <w:rsid w:val="001E6C92"/>
    <w:rsid w:val="001E6CCA"/>
    <w:rsid w:val="001E6D68"/>
    <w:rsid w:val="001E6DED"/>
    <w:rsid w:val="001E7024"/>
    <w:rsid w:val="001E717B"/>
    <w:rsid w:val="001E71C6"/>
    <w:rsid w:val="001E722E"/>
    <w:rsid w:val="001E7508"/>
    <w:rsid w:val="001E7D36"/>
    <w:rsid w:val="001F0695"/>
    <w:rsid w:val="001F09F5"/>
    <w:rsid w:val="001F0E13"/>
    <w:rsid w:val="001F14A5"/>
    <w:rsid w:val="001F19B5"/>
    <w:rsid w:val="001F1D2F"/>
    <w:rsid w:val="001F2115"/>
    <w:rsid w:val="001F2770"/>
    <w:rsid w:val="001F2AD4"/>
    <w:rsid w:val="001F2DDD"/>
    <w:rsid w:val="001F3CC9"/>
    <w:rsid w:val="001F3D23"/>
    <w:rsid w:val="001F448E"/>
    <w:rsid w:val="001F469D"/>
    <w:rsid w:val="001F4714"/>
    <w:rsid w:val="001F4C03"/>
    <w:rsid w:val="001F4EAB"/>
    <w:rsid w:val="001F53D1"/>
    <w:rsid w:val="001F578F"/>
    <w:rsid w:val="001F57F4"/>
    <w:rsid w:val="001F5B20"/>
    <w:rsid w:val="001F5C60"/>
    <w:rsid w:val="001F617A"/>
    <w:rsid w:val="001F6863"/>
    <w:rsid w:val="001F6952"/>
    <w:rsid w:val="001F6CB9"/>
    <w:rsid w:val="001F7082"/>
    <w:rsid w:val="001F7193"/>
    <w:rsid w:val="001F798A"/>
    <w:rsid w:val="001F79F4"/>
    <w:rsid w:val="001F7F99"/>
    <w:rsid w:val="0020007F"/>
    <w:rsid w:val="002004AC"/>
    <w:rsid w:val="00200E0A"/>
    <w:rsid w:val="0020135D"/>
    <w:rsid w:val="002014D1"/>
    <w:rsid w:val="0020151A"/>
    <w:rsid w:val="002015C7"/>
    <w:rsid w:val="00201823"/>
    <w:rsid w:val="00201BA5"/>
    <w:rsid w:val="00201C15"/>
    <w:rsid w:val="00201C3F"/>
    <w:rsid w:val="002022E8"/>
    <w:rsid w:val="00202976"/>
    <w:rsid w:val="00202B41"/>
    <w:rsid w:val="00202D79"/>
    <w:rsid w:val="00202E6A"/>
    <w:rsid w:val="00202E78"/>
    <w:rsid w:val="00203391"/>
    <w:rsid w:val="00203446"/>
    <w:rsid w:val="002034D0"/>
    <w:rsid w:val="0020361B"/>
    <w:rsid w:val="00203D49"/>
    <w:rsid w:val="00204744"/>
    <w:rsid w:val="00204877"/>
    <w:rsid w:val="00204DA7"/>
    <w:rsid w:val="00204FA5"/>
    <w:rsid w:val="00205186"/>
    <w:rsid w:val="002052FB"/>
    <w:rsid w:val="002055B8"/>
    <w:rsid w:val="00205798"/>
    <w:rsid w:val="00205976"/>
    <w:rsid w:val="00205C0C"/>
    <w:rsid w:val="00205FE9"/>
    <w:rsid w:val="00206218"/>
    <w:rsid w:val="002067FE"/>
    <w:rsid w:val="002069E1"/>
    <w:rsid w:val="00206AAE"/>
    <w:rsid w:val="00206EBC"/>
    <w:rsid w:val="00207249"/>
    <w:rsid w:val="002075D8"/>
    <w:rsid w:val="00207BDA"/>
    <w:rsid w:val="00207C94"/>
    <w:rsid w:val="00207EFF"/>
    <w:rsid w:val="0021034F"/>
    <w:rsid w:val="0021043A"/>
    <w:rsid w:val="002106A9"/>
    <w:rsid w:val="00210818"/>
    <w:rsid w:val="00210A5C"/>
    <w:rsid w:val="00210B05"/>
    <w:rsid w:val="00210E84"/>
    <w:rsid w:val="00210FC1"/>
    <w:rsid w:val="002111F7"/>
    <w:rsid w:val="00211357"/>
    <w:rsid w:val="00211E0A"/>
    <w:rsid w:val="00211E13"/>
    <w:rsid w:val="0021216E"/>
    <w:rsid w:val="00212653"/>
    <w:rsid w:val="00212BC7"/>
    <w:rsid w:val="00212DD0"/>
    <w:rsid w:val="00213341"/>
    <w:rsid w:val="002133C7"/>
    <w:rsid w:val="00213453"/>
    <w:rsid w:val="002135CF"/>
    <w:rsid w:val="002140F9"/>
    <w:rsid w:val="00214373"/>
    <w:rsid w:val="00214B8A"/>
    <w:rsid w:val="00214DDF"/>
    <w:rsid w:val="002152F2"/>
    <w:rsid w:val="0021531B"/>
    <w:rsid w:val="0021566A"/>
    <w:rsid w:val="00215AB8"/>
    <w:rsid w:val="00215B42"/>
    <w:rsid w:val="00215BA3"/>
    <w:rsid w:val="00215DB1"/>
    <w:rsid w:val="002161F0"/>
    <w:rsid w:val="0021620D"/>
    <w:rsid w:val="002163BD"/>
    <w:rsid w:val="00216716"/>
    <w:rsid w:val="002169B0"/>
    <w:rsid w:val="00216B7A"/>
    <w:rsid w:val="00216BDF"/>
    <w:rsid w:val="002173A9"/>
    <w:rsid w:val="002176A8"/>
    <w:rsid w:val="00217919"/>
    <w:rsid w:val="00217986"/>
    <w:rsid w:val="00217987"/>
    <w:rsid w:val="0022035A"/>
    <w:rsid w:val="002206E9"/>
    <w:rsid w:val="002208E5"/>
    <w:rsid w:val="00220EFA"/>
    <w:rsid w:val="00221B74"/>
    <w:rsid w:val="00221CEC"/>
    <w:rsid w:val="00221F39"/>
    <w:rsid w:val="00221F9B"/>
    <w:rsid w:val="002229BF"/>
    <w:rsid w:val="00222AB1"/>
    <w:rsid w:val="00222D10"/>
    <w:rsid w:val="00222DCC"/>
    <w:rsid w:val="0022321C"/>
    <w:rsid w:val="00223266"/>
    <w:rsid w:val="00223804"/>
    <w:rsid w:val="00223A3C"/>
    <w:rsid w:val="002243AA"/>
    <w:rsid w:val="002248C0"/>
    <w:rsid w:val="0022495B"/>
    <w:rsid w:val="0022501F"/>
    <w:rsid w:val="00225231"/>
    <w:rsid w:val="00225277"/>
    <w:rsid w:val="00225754"/>
    <w:rsid w:val="00225763"/>
    <w:rsid w:val="00225C25"/>
    <w:rsid w:val="002261CC"/>
    <w:rsid w:val="0022693F"/>
    <w:rsid w:val="00226CBD"/>
    <w:rsid w:val="00226EF2"/>
    <w:rsid w:val="0022716B"/>
    <w:rsid w:val="00227242"/>
    <w:rsid w:val="002274B7"/>
    <w:rsid w:val="00227627"/>
    <w:rsid w:val="00227F13"/>
    <w:rsid w:val="002307B0"/>
    <w:rsid w:val="00230CF7"/>
    <w:rsid w:val="00230FAB"/>
    <w:rsid w:val="0023107B"/>
    <w:rsid w:val="00231804"/>
    <w:rsid w:val="00231A84"/>
    <w:rsid w:val="00231C1F"/>
    <w:rsid w:val="00231CDF"/>
    <w:rsid w:val="002324D6"/>
    <w:rsid w:val="002325B6"/>
    <w:rsid w:val="00232722"/>
    <w:rsid w:val="002327C6"/>
    <w:rsid w:val="0023292C"/>
    <w:rsid w:val="00232FB1"/>
    <w:rsid w:val="00232FE4"/>
    <w:rsid w:val="00233127"/>
    <w:rsid w:val="0023321F"/>
    <w:rsid w:val="00233253"/>
    <w:rsid w:val="00233953"/>
    <w:rsid w:val="002339B8"/>
    <w:rsid w:val="00233A85"/>
    <w:rsid w:val="00233DD0"/>
    <w:rsid w:val="00233E7A"/>
    <w:rsid w:val="00234033"/>
    <w:rsid w:val="00234230"/>
    <w:rsid w:val="00234859"/>
    <w:rsid w:val="00235571"/>
    <w:rsid w:val="00235708"/>
    <w:rsid w:val="0023583F"/>
    <w:rsid w:val="00235C72"/>
    <w:rsid w:val="00235F21"/>
    <w:rsid w:val="0023624E"/>
    <w:rsid w:val="00236721"/>
    <w:rsid w:val="002367A0"/>
    <w:rsid w:val="002376B6"/>
    <w:rsid w:val="002378A6"/>
    <w:rsid w:val="00237AA3"/>
    <w:rsid w:val="00237BB2"/>
    <w:rsid w:val="0024006D"/>
    <w:rsid w:val="00240368"/>
    <w:rsid w:val="0024093C"/>
    <w:rsid w:val="00240B7B"/>
    <w:rsid w:val="00240DE5"/>
    <w:rsid w:val="002418D5"/>
    <w:rsid w:val="002429CC"/>
    <w:rsid w:val="00242CAB"/>
    <w:rsid w:val="00242E29"/>
    <w:rsid w:val="00242EE7"/>
    <w:rsid w:val="00242F17"/>
    <w:rsid w:val="00243578"/>
    <w:rsid w:val="0024388B"/>
    <w:rsid w:val="00243FE0"/>
    <w:rsid w:val="00244874"/>
    <w:rsid w:val="00244AEC"/>
    <w:rsid w:val="00244D3C"/>
    <w:rsid w:val="00244F0D"/>
    <w:rsid w:val="00245154"/>
    <w:rsid w:val="002454E5"/>
    <w:rsid w:val="002456FF"/>
    <w:rsid w:val="00245A97"/>
    <w:rsid w:val="00245D01"/>
    <w:rsid w:val="00245D7D"/>
    <w:rsid w:val="00246029"/>
    <w:rsid w:val="0024694C"/>
    <w:rsid w:val="00246F33"/>
    <w:rsid w:val="00247393"/>
    <w:rsid w:val="00247AA2"/>
    <w:rsid w:val="00247C37"/>
    <w:rsid w:val="00247CAD"/>
    <w:rsid w:val="00247DD9"/>
    <w:rsid w:val="00250651"/>
    <w:rsid w:val="0025092E"/>
    <w:rsid w:val="00251348"/>
    <w:rsid w:val="002517D9"/>
    <w:rsid w:val="00251821"/>
    <w:rsid w:val="00252500"/>
    <w:rsid w:val="002532CD"/>
    <w:rsid w:val="00253343"/>
    <w:rsid w:val="00253432"/>
    <w:rsid w:val="00253837"/>
    <w:rsid w:val="00253CD4"/>
    <w:rsid w:val="002541D9"/>
    <w:rsid w:val="002548B5"/>
    <w:rsid w:val="00255D39"/>
    <w:rsid w:val="0025632D"/>
    <w:rsid w:val="002563A9"/>
    <w:rsid w:val="00256470"/>
    <w:rsid w:val="00256528"/>
    <w:rsid w:val="00256B74"/>
    <w:rsid w:val="00256BCF"/>
    <w:rsid w:val="00256C3A"/>
    <w:rsid w:val="00256D65"/>
    <w:rsid w:val="00256E0C"/>
    <w:rsid w:val="00257066"/>
    <w:rsid w:val="002571B5"/>
    <w:rsid w:val="00257370"/>
    <w:rsid w:val="002576E1"/>
    <w:rsid w:val="0025796D"/>
    <w:rsid w:val="00257A6D"/>
    <w:rsid w:val="00257B61"/>
    <w:rsid w:val="00260368"/>
    <w:rsid w:val="0026037C"/>
    <w:rsid w:val="00260593"/>
    <w:rsid w:val="002610EF"/>
    <w:rsid w:val="0026110E"/>
    <w:rsid w:val="002611E8"/>
    <w:rsid w:val="002617FF"/>
    <w:rsid w:val="00261D70"/>
    <w:rsid w:val="00262C4B"/>
    <w:rsid w:val="00262CBD"/>
    <w:rsid w:val="00262DFC"/>
    <w:rsid w:val="00263971"/>
    <w:rsid w:val="00263BE3"/>
    <w:rsid w:val="00263CE9"/>
    <w:rsid w:val="00263EE5"/>
    <w:rsid w:val="00263EF9"/>
    <w:rsid w:val="00264602"/>
    <w:rsid w:val="0026461B"/>
    <w:rsid w:val="00264837"/>
    <w:rsid w:val="00264FE2"/>
    <w:rsid w:val="002652A4"/>
    <w:rsid w:val="0026540A"/>
    <w:rsid w:val="002662C2"/>
    <w:rsid w:val="00266638"/>
    <w:rsid w:val="002701F0"/>
    <w:rsid w:val="00270E66"/>
    <w:rsid w:val="00270F3A"/>
    <w:rsid w:val="00271039"/>
    <w:rsid w:val="0027104F"/>
    <w:rsid w:val="00271263"/>
    <w:rsid w:val="0027170C"/>
    <w:rsid w:val="00271CA8"/>
    <w:rsid w:val="00272185"/>
    <w:rsid w:val="002727AC"/>
    <w:rsid w:val="0027295D"/>
    <w:rsid w:val="00272C24"/>
    <w:rsid w:val="00272D92"/>
    <w:rsid w:val="00273533"/>
    <w:rsid w:val="002736B0"/>
    <w:rsid w:val="0027371D"/>
    <w:rsid w:val="00274253"/>
    <w:rsid w:val="002746FE"/>
    <w:rsid w:val="00274E6F"/>
    <w:rsid w:val="002767D3"/>
    <w:rsid w:val="00276AFA"/>
    <w:rsid w:val="00276AFB"/>
    <w:rsid w:val="00276B5F"/>
    <w:rsid w:val="00276CD1"/>
    <w:rsid w:val="00276F65"/>
    <w:rsid w:val="0027740E"/>
    <w:rsid w:val="00277676"/>
    <w:rsid w:val="002777B5"/>
    <w:rsid w:val="00277DD3"/>
    <w:rsid w:val="00280178"/>
    <w:rsid w:val="00280329"/>
    <w:rsid w:val="00280441"/>
    <w:rsid w:val="00280851"/>
    <w:rsid w:val="00280968"/>
    <w:rsid w:val="00280A05"/>
    <w:rsid w:val="00280BE3"/>
    <w:rsid w:val="00281552"/>
    <w:rsid w:val="00281F10"/>
    <w:rsid w:val="002821EF"/>
    <w:rsid w:val="00282228"/>
    <w:rsid w:val="002824B7"/>
    <w:rsid w:val="002826C7"/>
    <w:rsid w:val="002826E1"/>
    <w:rsid w:val="0028270C"/>
    <w:rsid w:val="00282767"/>
    <w:rsid w:val="00282E98"/>
    <w:rsid w:val="00282F07"/>
    <w:rsid w:val="002831B8"/>
    <w:rsid w:val="00283365"/>
    <w:rsid w:val="00283ADA"/>
    <w:rsid w:val="00283DB5"/>
    <w:rsid w:val="00283FA7"/>
    <w:rsid w:val="00284614"/>
    <w:rsid w:val="0028462A"/>
    <w:rsid w:val="002846C3"/>
    <w:rsid w:val="00284C69"/>
    <w:rsid w:val="00284F5B"/>
    <w:rsid w:val="0028514B"/>
    <w:rsid w:val="0028534E"/>
    <w:rsid w:val="002854A3"/>
    <w:rsid w:val="00285702"/>
    <w:rsid w:val="00285A29"/>
    <w:rsid w:val="00285E44"/>
    <w:rsid w:val="002869F3"/>
    <w:rsid w:val="00286F33"/>
    <w:rsid w:val="00286FEC"/>
    <w:rsid w:val="002874CE"/>
    <w:rsid w:val="00287563"/>
    <w:rsid w:val="00287777"/>
    <w:rsid w:val="00287781"/>
    <w:rsid w:val="00287EC2"/>
    <w:rsid w:val="002904BE"/>
    <w:rsid w:val="00290899"/>
    <w:rsid w:val="00290AF2"/>
    <w:rsid w:val="00290F3F"/>
    <w:rsid w:val="0029175D"/>
    <w:rsid w:val="0029204F"/>
    <w:rsid w:val="00292353"/>
    <w:rsid w:val="00292661"/>
    <w:rsid w:val="002927B9"/>
    <w:rsid w:val="00292B37"/>
    <w:rsid w:val="002930FE"/>
    <w:rsid w:val="0029381B"/>
    <w:rsid w:val="002938BA"/>
    <w:rsid w:val="00293E07"/>
    <w:rsid w:val="00293FA2"/>
    <w:rsid w:val="0029439B"/>
    <w:rsid w:val="002945AF"/>
    <w:rsid w:val="002947BD"/>
    <w:rsid w:val="00294AA8"/>
    <w:rsid w:val="0029525A"/>
    <w:rsid w:val="002956DE"/>
    <w:rsid w:val="002958EB"/>
    <w:rsid w:val="00295B8C"/>
    <w:rsid w:val="00295C85"/>
    <w:rsid w:val="00296279"/>
    <w:rsid w:val="00296610"/>
    <w:rsid w:val="00296656"/>
    <w:rsid w:val="00296F9C"/>
    <w:rsid w:val="00297817"/>
    <w:rsid w:val="0029786B"/>
    <w:rsid w:val="002978C7"/>
    <w:rsid w:val="002A00D8"/>
    <w:rsid w:val="002A03E2"/>
    <w:rsid w:val="002A0DF9"/>
    <w:rsid w:val="002A0F5C"/>
    <w:rsid w:val="002A133F"/>
    <w:rsid w:val="002A13D1"/>
    <w:rsid w:val="002A1AA8"/>
    <w:rsid w:val="002A2422"/>
    <w:rsid w:val="002A2462"/>
    <w:rsid w:val="002A2ABA"/>
    <w:rsid w:val="002A2F06"/>
    <w:rsid w:val="002A3315"/>
    <w:rsid w:val="002A3CD6"/>
    <w:rsid w:val="002A3FBB"/>
    <w:rsid w:val="002A3FDB"/>
    <w:rsid w:val="002A4A53"/>
    <w:rsid w:val="002A4F0A"/>
    <w:rsid w:val="002A57C7"/>
    <w:rsid w:val="002A626E"/>
    <w:rsid w:val="002A646E"/>
    <w:rsid w:val="002A6647"/>
    <w:rsid w:val="002A690E"/>
    <w:rsid w:val="002A6F7E"/>
    <w:rsid w:val="002A6F8D"/>
    <w:rsid w:val="002A7136"/>
    <w:rsid w:val="002A7454"/>
    <w:rsid w:val="002A750D"/>
    <w:rsid w:val="002A7763"/>
    <w:rsid w:val="002A79B0"/>
    <w:rsid w:val="002A7EFC"/>
    <w:rsid w:val="002B1060"/>
    <w:rsid w:val="002B142F"/>
    <w:rsid w:val="002B1B14"/>
    <w:rsid w:val="002B1DCC"/>
    <w:rsid w:val="002B1F7D"/>
    <w:rsid w:val="002B25B0"/>
    <w:rsid w:val="002B28A9"/>
    <w:rsid w:val="002B2987"/>
    <w:rsid w:val="002B2B00"/>
    <w:rsid w:val="002B2DD1"/>
    <w:rsid w:val="002B2E56"/>
    <w:rsid w:val="002B3103"/>
    <w:rsid w:val="002B3648"/>
    <w:rsid w:val="002B3C20"/>
    <w:rsid w:val="002B43A4"/>
    <w:rsid w:val="002B4A0F"/>
    <w:rsid w:val="002B4A64"/>
    <w:rsid w:val="002B4A9B"/>
    <w:rsid w:val="002B4B26"/>
    <w:rsid w:val="002B4CA9"/>
    <w:rsid w:val="002B4E8C"/>
    <w:rsid w:val="002B5381"/>
    <w:rsid w:val="002B5888"/>
    <w:rsid w:val="002B5DCF"/>
    <w:rsid w:val="002B5E80"/>
    <w:rsid w:val="002B6040"/>
    <w:rsid w:val="002B622C"/>
    <w:rsid w:val="002B68EC"/>
    <w:rsid w:val="002B6DAB"/>
    <w:rsid w:val="002B7187"/>
    <w:rsid w:val="002B760A"/>
    <w:rsid w:val="002B76E1"/>
    <w:rsid w:val="002B7758"/>
    <w:rsid w:val="002B7903"/>
    <w:rsid w:val="002C01DB"/>
    <w:rsid w:val="002C0252"/>
    <w:rsid w:val="002C04E9"/>
    <w:rsid w:val="002C055E"/>
    <w:rsid w:val="002C08B8"/>
    <w:rsid w:val="002C0CC5"/>
    <w:rsid w:val="002C126B"/>
    <w:rsid w:val="002C16A1"/>
    <w:rsid w:val="002C16B9"/>
    <w:rsid w:val="002C1827"/>
    <w:rsid w:val="002C1A1A"/>
    <w:rsid w:val="002C1C92"/>
    <w:rsid w:val="002C1EF7"/>
    <w:rsid w:val="002C232F"/>
    <w:rsid w:val="002C291F"/>
    <w:rsid w:val="002C2B70"/>
    <w:rsid w:val="002C2CF5"/>
    <w:rsid w:val="002C2E9D"/>
    <w:rsid w:val="002C2ED5"/>
    <w:rsid w:val="002C3C31"/>
    <w:rsid w:val="002C3C70"/>
    <w:rsid w:val="002C47C7"/>
    <w:rsid w:val="002C48BE"/>
    <w:rsid w:val="002C4BBF"/>
    <w:rsid w:val="002C4BCC"/>
    <w:rsid w:val="002C5239"/>
    <w:rsid w:val="002C549F"/>
    <w:rsid w:val="002C54D8"/>
    <w:rsid w:val="002C5881"/>
    <w:rsid w:val="002C699C"/>
    <w:rsid w:val="002C6A9A"/>
    <w:rsid w:val="002C7D79"/>
    <w:rsid w:val="002C7D87"/>
    <w:rsid w:val="002C7E11"/>
    <w:rsid w:val="002D0452"/>
    <w:rsid w:val="002D05D7"/>
    <w:rsid w:val="002D0665"/>
    <w:rsid w:val="002D0745"/>
    <w:rsid w:val="002D0938"/>
    <w:rsid w:val="002D0AB5"/>
    <w:rsid w:val="002D0B96"/>
    <w:rsid w:val="002D0F74"/>
    <w:rsid w:val="002D1023"/>
    <w:rsid w:val="002D135C"/>
    <w:rsid w:val="002D149F"/>
    <w:rsid w:val="002D1A4D"/>
    <w:rsid w:val="002D1CFF"/>
    <w:rsid w:val="002D217C"/>
    <w:rsid w:val="002D2520"/>
    <w:rsid w:val="002D270B"/>
    <w:rsid w:val="002D2A37"/>
    <w:rsid w:val="002D2BF3"/>
    <w:rsid w:val="002D2C85"/>
    <w:rsid w:val="002D2FDD"/>
    <w:rsid w:val="002D364D"/>
    <w:rsid w:val="002D3809"/>
    <w:rsid w:val="002D3EC0"/>
    <w:rsid w:val="002D3ED3"/>
    <w:rsid w:val="002D4739"/>
    <w:rsid w:val="002D4841"/>
    <w:rsid w:val="002D4AA9"/>
    <w:rsid w:val="002D50A4"/>
    <w:rsid w:val="002D50EE"/>
    <w:rsid w:val="002D567E"/>
    <w:rsid w:val="002D579E"/>
    <w:rsid w:val="002D5983"/>
    <w:rsid w:val="002D6287"/>
    <w:rsid w:val="002D6530"/>
    <w:rsid w:val="002D6CB0"/>
    <w:rsid w:val="002D723F"/>
    <w:rsid w:val="002D7321"/>
    <w:rsid w:val="002D750D"/>
    <w:rsid w:val="002D76ED"/>
    <w:rsid w:val="002D7882"/>
    <w:rsid w:val="002D7A06"/>
    <w:rsid w:val="002E0034"/>
    <w:rsid w:val="002E0151"/>
    <w:rsid w:val="002E05EE"/>
    <w:rsid w:val="002E1A0F"/>
    <w:rsid w:val="002E210B"/>
    <w:rsid w:val="002E2167"/>
    <w:rsid w:val="002E21E1"/>
    <w:rsid w:val="002E24F9"/>
    <w:rsid w:val="002E291A"/>
    <w:rsid w:val="002E30CF"/>
    <w:rsid w:val="002E3677"/>
    <w:rsid w:val="002E3EE2"/>
    <w:rsid w:val="002E3F6E"/>
    <w:rsid w:val="002E40FF"/>
    <w:rsid w:val="002E50A6"/>
    <w:rsid w:val="002E50A8"/>
    <w:rsid w:val="002E50AA"/>
    <w:rsid w:val="002E5115"/>
    <w:rsid w:val="002E5437"/>
    <w:rsid w:val="002E5566"/>
    <w:rsid w:val="002E5761"/>
    <w:rsid w:val="002E59FF"/>
    <w:rsid w:val="002E5AD4"/>
    <w:rsid w:val="002E60CA"/>
    <w:rsid w:val="002E663B"/>
    <w:rsid w:val="002E6A15"/>
    <w:rsid w:val="002E7491"/>
    <w:rsid w:val="002E797C"/>
    <w:rsid w:val="002E7B35"/>
    <w:rsid w:val="002E7C4A"/>
    <w:rsid w:val="002F0046"/>
    <w:rsid w:val="002F00CF"/>
    <w:rsid w:val="002F0B4C"/>
    <w:rsid w:val="002F0B9B"/>
    <w:rsid w:val="002F0C91"/>
    <w:rsid w:val="002F0FD8"/>
    <w:rsid w:val="002F11F2"/>
    <w:rsid w:val="002F1AE5"/>
    <w:rsid w:val="002F1B05"/>
    <w:rsid w:val="002F1C66"/>
    <w:rsid w:val="002F1E49"/>
    <w:rsid w:val="002F1F26"/>
    <w:rsid w:val="002F1F5A"/>
    <w:rsid w:val="002F21D8"/>
    <w:rsid w:val="002F26C0"/>
    <w:rsid w:val="002F2D41"/>
    <w:rsid w:val="002F2D77"/>
    <w:rsid w:val="002F2F5F"/>
    <w:rsid w:val="002F320A"/>
    <w:rsid w:val="002F33DB"/>
    <w:rsid w:val="002F340B"/>
    <w:rsid w:val="002F34A8"/>
    <w:rsid w:val="002F4415"/>
    <w:rsid w:val="002F4678"/>
    <w:rsid w:val="002F46BE"/>
    <w:rsid w:val="002F48A8"/>
    <w:rsid w:val="002F49E6"/>
    <w:rsid w:val="002F4D9D"/>
    <w:rsid w:val="002F505A"/>
    <w:rsid w:val="002F51E2"/>
    <w:rsid w:val="002F53D2"/>
    <w:rsid w:val="002F55BB"/>
    <w:rsid w:val="002F5852"/>
    <w:rsid w:val="002F5AE2"/>
    <w:rsid w:val="002F6438"/>
    <w:rsid w:val="002F6654"/>
    <w:rsid w:val="002F6686"/>
    <w:rsid w:val="002F6F98"/>
    <w:rsid w:val="002F7110"/>
    <w:rsid w:val="002F731E"/>
    <w:rsid w:val="002F74B3"/>
    <w:rsid w:val="002F7664"/>
    <w:rsid w:val="002F7B5F"/>
    <w:rsid w:val="002F7F94"/>
    <w:rsid w:val="00300063"/>
    <w:rsid w:val="00300168"/>
    <w:rsid w:val="00300415"/>
    <w:rsid w:val="00300CC7"/>
    <w:rsid w:val="003016B2"/>
    <w:rsid w:val="003019AD"/>
    <w:rsid w:val="00301B49"/>
    <w:rsid w:val="00302114"/>
    <w:rsid w:val="003026BC"/>
    <w:rsid w:val="0030279C"/>
    <w:rsid w:val="00303F03"/>
    <w:rsid w:val="003041FF"/>
    <w:rsid w:val="003043F6"/>
    <w:rsid w:val="003044C2"/>
    <w:rsid w:val="00304D51"/>
    <w:rsid w:val="00304E7B"/>
    <w:rsid w:val="0030503D"/>
    <w:rsid w:val="00305385"/>
    <w:rsid w:val="003057CC"/>
    <w:rsid w:val="00305A35"/>
    <w:rsid w:val="00306709"/>
    <w:rsid w:val="003067DF"/>
    <w:rsid w:val="00306D76"/>
    <w:rsid w:val="00307DEC"/>
    <w:rsid w:val="00307EF4"/>
    <w:rsid w:val="00310095"/>
    <w:rsid w:val="0031064A"/>
    <w:rsid w:val="00310D9D"/>
    <w:rsid w:val="00310DBB"/>
    <w:rsid w:val="00310FFC"/>
    <w:rsid w:val="0031100B"/>
    <w:rsid w:val="00311494"/>
    <w:rsid w:val="00311CF3"/>
    <w:rsid w:val="00312093"/>
    <w:rsid w:val="00312717"/>
    <w:rsid w:val="00312825"/>
    <w:rsid w:val="00312B68"/>
    <w:rsid w:val="0031380B"/>
    <w:rsid w:val="00313A82"/>
    <w:rsid w:val="00313B67"/>
    <w:rsid w:val="00314048"/>
    <w:rsid w:val="003141A3"/>
    <w:rsid w:val="003142F8"/>
    <w:rsid w:val="00314A3B"/>
    <w:rsid w:val="00315044"/>
    <w:rsid w:val="00315185"/>
    <w:rsid w:val="003152C6"/>
    <w:rsid w:val="003157C7"/>
    <w:rsid w:val="00315934"/>
    <w:rsid w:val="003159C0"/>
    <w:rsid w:val="00316180"/>
    <w:rsid w:val="0031662C"/>
    <w:rsid w:val="0031667E"/>
    <w:rsid w:val="00316FF2"/>
    <w:rsid w:val="0031763F"/>
    <w:rsid w:val="0031780C"/>
    <w:rsid w:val="0031795A"/>
    <w:rsid w:val="00317A89"/>
    <w:rsid w:val="00317C2D"/>
    <w:rsid w:val="00317D57"/>
    <w:rsid w:val="00317E84"/>
    <w:rsid w:val="003202B6"/>
    <w:rsid w:val="00320701"/>
    <w:rsid w:val="0032079F"/>
    <w:rsid w:val="00320891"/>
    <w:rsid w:val="00320AC5"/>
    <w:rsid w:val="00320BDE"/>
    <w:rsid w:val="0032158B"/>
    <w:rsid w:val="00321F95"/>
    <w:rsid w:val="0032214E"/>
    <w:rsid w:val="0032222B"/>
    <w:rsid w:val="00322295"/>
    <w:rsid w:val="003224E3"/>
    <w:rsid w:val="00322565"/>
    <w:rsid w:val="00322A58"/>
    <w:rsid w:val="00323889"/>
    <w:rsid w:val="00323C43"/>
    <w:rsid w:val="00323CFB"/>
    <w:rsid w:val="003248B1"/>
    <w:rsid w:val="003248CC"/>
    <w:rsid w:val="003248E6"/>
    <w:rsid w:val="003255BB"/>
    <w:rsid w:val="003259D3"/>
    <w:rsid w:val="00325E28"/>
    <w:rsid w:val="00325E3B"/>
    <w:rsid w:val="00325F20"/>
    <w:rsid w:val="00326220"/>
    <w:rsid w:val="00326327"/>
    <w:rsid w:val="003268A3"/>
    <w:rsid w:val="003268FD"/>
    <w:rsid w:val="0032690B"/>
    <w:rsid w:val="003269C3"/>
    <w:rsid w:val="00326C2A"/>
    <w:rsid w:val="0032732E"/>
    <w:rsid w:val="00327459"/>
    <w:rsid w:val="00327900"/>
    <w:rsid w:val="00327AA3"/>
    <w:rsid w:val="00327E4D"/>
    <w:rsid w:val="00330192"/>
    <w:rsid w:val="003307FC"/>
    <w:rsid w:val="00330893"/>
    <w:rsid w:val="00330F80"/>
    <w:rsid w:val="003311E8"/>
    <w:rsid w:val="003312F5"/>
    <w:rsid w:val="0033161E"/>
    <w:rsid w:val="00331BD0"/>
    <w:rsid w:val="00331CA4"/>
    <w:rsid w:val="00331D7E"/>
    <w:rsid w:val="00331DB4"/>
    <w:rsid w:val="00331F4E"/>
    <w:rsid w:val="00332C3E"/>
    <w:rsid w:val="00332C9A"/>
    <w:rsid w:val="00332FC5"/>
    <w:rsid w:val="00333080"/>
    <w:rsid w:val="00333220"/>
    <w:rsid w:val="00333606"/>
    <w:rsid w:val="003336E1"/>
    <w:rsid w:val="00333ABA"/>
    <w:rsid w:val="00333B7A"/>
    <w:rsid w:val="00333F6A"/>
    <w:rsid w:val="003340C5"/>
    <w:rsid w:val="00334301"/>
    <w:rsid w:val="003346DF"/>
    <w:rsid w:val="00334A21"/>
    <w:rsid w:val="00334CD3"/>
    <w:rsid w:val="0033506A"/>
    <w:rsid w:val="003358B1"/>
    <w:rsid w:val="00335C54"/>
    <w:rsid w:val="00335E1A"/>
    <w:rsid w:val="003363AF"/>
    <w:rsid w:val="00336547"/>
    <w:rsid w:val="003367D1"/>
    <w:rsid w:val="003368DE"/>
    <w:rsid w:val="00336C65"/>
    <w:rsid w:val="00336D23"/>
    <w:rsid w:val="00337101"/>
    <w:rsid w:val="0033796E"/>
    <w:rsid w:val="00337C86"/>
    <w:rsid w:val="00337D5C"/>
    <w:rsid w:val="00337E97"/>
    <w:rsid w:val="003400C8"/>
    <w:rsid w:val="0034019E"/>
    <w:rsid w:val="00340730"/>
    <w:rsid w:val="00340B2B"/>
    <w:rsid w:val="00340DB8"/>
    <w:rsid w:val="00340E20"/>
    <w:rsid w:val="0034118E"/>
    <w:rsid w:val="00341218"/>
    <w:rsid w:val="0034148F"/>
    <w:rsid w:val="003414E3"/>
    <w:rsid w:val="00341BB9"/>
    <w:rsid w:val="003420DB"/>
    <w:rsid w:val="00342332"/>
    <w:rsid w:val="003425DD"/>
    <w:rsid w:val="00342A05"/>
    <w:rsid w:val="00342BF2"/>
    <w:rsid w:val="003430C2"/>
    <w:rsid w:val="003434F0"/>
    <w:rsid w:val="003439B0"/>
    <w:rsid w:val="00343ED2"/>
    <w:rsid w:val="003441A5"/>
    <w:rsid w:val="00344583"/>
    <w:rsid w:val="00344D62"/>
    <w:rsid w:val="00345B87"/>
    <w:rsid w:val="00345B9F"/>
    <w:rsid w:val="00345C43"/>
    <w:rsid w:val="00345F85"/>
    <w:rsid w:val="00346B74"/>
    <w:rsid w:val="00346EF1"/>
    <w:rsid w:val="0034758E"/>
    <w:rsid w:val="003475A4"/>
    <w:rsid w:val="0034796E"/>
    <w:rsid w:val="00347A4C"/>
    <w:rsid w:val="00347C0F"/>
    <w:rsid w:val="003502FA"/>
    <w:rsid w:val="00350607"/>
    <w:rsid w:val="00350E00"/>
    <w:rsid w:val="00351BEB"/>
    <w:rsid w:val="003523EE"/>
    <w:rsid w:val="0035292F"/>
    <w:rsid w:val="00352C3A"/>
    <w:rsid w:val="00352F2A"/>
    <w:rsid w:val="00352FBF"/>
    <w:rsid w:val="00353359"/>
    <w:rsid w:val="003533D5"/>
    <w:rsid w:val="003536D5"/>
    <w:rsid w:val="00353809"/>
    <w:rsid w:val="00353996"/>
    <w:rsid w:val="003539D5"/>
    <w:rsid w:val="00353B13"/>
    <w:rsid w:val="003543FD"/>
    <w:rsid w:val="00354790"/>
    <w:rsid w:val="00354B98"/>
    <w:rsid w:val="0035521A"/>
    <w:rsid w:val="00355A30"/>
    <w:rsid w:val="00355C08"/>
    <w:rsid w:val="00355C7B"/>
    <w:rsid w:val="00356012"/>
    <w:rsid w:val="003560C5"/>
    <w:rsid w:val="00356641"/>
    <w:rsid w:val="00356B48"/>
    <w:rsid w:val="0035722F"/>
    <w:rsid w:val="00357CC5"/>
    <w:rsid w:val="00357CEE"/>
    <w:rsid w:val="00357D34"/>
    <w:rsid w:val="003601C0"/>
    <w:rsid w:val="0036086D"/>
    <w:rsid w:val="00360874"/>
    <w:rsid w:val="003608D6"/>
    <w:rsid w:val="003610A5"/>
    <w:rsid w:val="00361497"/>
    <w:rsid w:val="00361890"/>
    <w:rsid w:val="003619F9"/>
    <w:rsid w:val="00361A48"/>
    <w:rsid w:val="0036200D"/>
    <w:rsid w:val="00362B9E"/>
    <w:rsid w:val="00362DB8"/>
    <w:rsid w:val="00362EE7"/>
    <w:rsid w:val="00363071"/>
    <w:rsid w:val="00363202"/>
    <w:rsid w:val="003632E9"/>
    <w:rsid w:val="00363562"/>
    <w:rsid w:val="00363600"/>
    <w:rsid w:val="0036399D"/>
    <w:rsid w:val="00364A14"/>
    <w:rsid w:val="00364BB4"/>
    <w:rsid w:val="00364D7A"/>
    <w:rsid w:val="00365DC4"/>
    <w:rsid w:val="00365EB3"/>
    <w:rsid w:val="00366121"/>
    <w:rsid w:val="0036619E"/>
    <w:rsid w:val="003664DD"/>
    <w:rsid w:val="003668B3"/>
    <w:rsid w:val="00366BC9"/>
    <w:rsid w:val="00366E49"/>
    <w:rsid w:val="00366F9B"/>
    <w:rsid w:val="0036720C"/>
    <w:rsid w:val="003675DF"/>
    <w:rsid w:val="00367F79"/>
    <w:rsid w:val="0037001A"/>
    <w:rsid w:val="0037007B"/>
    <w:rsid w:val="0037035D"/>
    <w:rsid w:val="00370C00"/>
    <w:rsid w:val="00370CDE"/>
    <w:rsid w:val="00371015"/>
    <w:rsid w:val="0037124A"/>
    <w:rsid w:val="0037124D"/>
    <w:rsid w:val="0037133C"/>
    <w:rsid w:val="00371832"/>
    <w:rsid w:val="00371B04"/>
    <w:rsid w:val="00371EA5"/>
    <w:rsid w:val="00372048"/>
    <w:rsid w:val="0037232F"/>
    <w:rsid w:val="003724C6"/>
    <w:rsid w:val="003727F1"/>
    <w:rsid w:val="00372E1B"/>
    <w:rsid w:val="003731E1"/>
    <w:rsid w:val="00373320"/>
    <w:rsid w:val="003738CE"/>
    <w:rsid w:val="00374173"/>
    <w:rsid w:val="003742CF"/>
    <w:rsid w:val="0037458D"/>
    <w:rsid w:val="0037465F"/>
    <w:rsid w:val="003748F5"/>
    <w:rsid w:val="00374974"/>
    <w:rsid w:val="00374A87"/>
    <w:rsid w:val="00374ABF"/>
    <w:rsid w:val="003754E0"/>
    <w:rsid w:val="003754E6"/>
    <w:rsid w:val="0037557F"/>
    <w:rsid w:val="00375588"/>
    <w:rsid w:val="0037562C"/>
    <w:rsid w:val="00375A01"/>
    <w:rsid w:val="00375BE1"/>
    <w:rsid w:val="00375E44"/>
    <w:rsid w:val="003762E8"/>
    <w:rsid w:val="00376CDB"/>
    <w:rsid w:val="00376F2F"/>
    <w:rsid w:val="00377197"/>
    <w:rsid w:val="00380269"/>
    <w:rsid w:val="00380383"/>
    <w:rsid w:val="003804CE"/>
    <w:rsid w:val="00380783"/>
    <w:rsid w:val="00380E53"/>
    <w:rsid w:val="00381059"/>
    <w:rsid w:val="0038108B"/>
    <w:rsid w:val="003814D7"/>
    <w:rsid w:val="003822CD"/>
    <w:rsid w:val="003826AB"/>
    <w:rsid w:val="00382E2E"/>
    <w:rsid w:val="003831D8"/>
    <w:rsid w:val="003839C8"/>
    <w:rsid w:val="00384005"/>
    <w:rsid w:val="00384261"/>
    <w:rsid w:val="003846A1"/>
    <w:rsid w:val="00384718"/>
    <w:rsid w:val="00384908"/>
    <w:rsid w:val="00384B1A"/>
    <w:rsid w:val="003850DD"/>
    <w:rsid w:val="003852B8"/>
    <w:rsid w:val="003855CA"/>
    <w:rsid w:val="00385ABF"/>
    <w:rsid w:val="00386267"/>
    <w:rsid w:val="00386316"/>
    <w:rsid w:val="003869C4"/>
    <w:rsid w:val="003869EF"/>
    <w:rsid w:val="00386BF6"/>
    <w:rsid w:val="00387348"/>
    <w:rsid w:val="00387B34"/>
    <w:rsid w:val="0039021A"/>
    <w:rsid w:val="00390666"/>
    <w:rsid w:val="00390BF7"/>
    <w:rsid w:val="00391159"/>
    <w:rsid w:val="003912FD"/>
    <w:rsid w:val="003913B8"/>
    <w:rsid w:val="003915F3"/>
    <w:rsid w:val="00392153"/>
    <w:rsid w:val="0039236B"/>
    <w:rsid w:val="003923A3"/>
    <w:rsid w:val="003928CE"/>
    <w:rsid w:val="00392F82"/>
    <w:rsid w:val="00393280"/>
    <w:rsid w:val="00393BF1"/>
    <w:rsid w:val="00393E5C"/>
    <w:rsid w:val="00394068"/>
    <w:rsid w:val="00394981"/>
    <w:rsid w:val="00394BFC"/>
    <w:rsid w:val="00395177"/>
    <w:rsid w:val="0039529B"/>
    <w:rsid w:val="003957BD"/>
    <w:rsid w:val="00395AE8"/>
    <w:rsid w:val="00395B49"/>
    <w:rsid w:val="00395C37"/>
    <w:rsid w:val="00395CED"/>
    <w:rsid w:val="003967D4"/>
    <w:rsid w:val="003967DD"/>
    <w:rsid w:val="00396AC2"/>
    <w:rsid w:val="00396CCD"/>
    <w:rsid w:val="00397185"/>
    <w:rsid w:val="00397518"/>
    <w:rsid w:val="0039757C"/>
    <w:rsid w:val="003976F4"/>
    <w:rsid w:val="00397761"/>
    <w:rsid w:val="00397AD5"/>
    <w:rsid w:val="00397C2B"/>
    <w:rsid w:val="00397F4D"/>
    <w:rsid w:val="003A0290"/>
    <w:rsid w:val="003A0308"/>
    <w:rsid w:val="003A0956"/>
    <w:rsid w:val="003A1D13"/>
    <w:rsid w:val="003A2966"/>
    <w:rsid w:val="003A29E4"/>
    <w:rsid w:val="003A2E97"/>
    <w:rsid w:val="003A2EA9"/>
    <w:rsid w:val="003A2FBF"/>
    <w:rsid w:val="003A3653"/>
    <w:rsid w:val="003A3B44"/>
    <w:rsid w:val="003A3C53"/>
    <w:rsid w:val="003A3CB0"/>
    <w:rsid w:val="003A3F7D"/>
    <w:rsid w:val="003A403E"/>
    <w:rsid w:val="003A44D6"/>
    <w:rsid w:val="003A4BCD"/>
    <w:rsid w:val="003A4D9F"/>
    <w:rsid w:val="003A4EA2"/>
    <w:rsid w:val="003A548A"/>
    <w:rsid w:val="003A5E56"/>
    <w:rsid w:val="003A5EA1"/>
    <w:rsid w:val="003A633B"/>
    <w:rsid w:val="003A72CC"/>
    <w:rsid w:val="003A7FDC"/>
    <w:rsid w:val="003B00A8"/>
    <w:rsid w:val="003B05D1"/>
    <w:rsid w:val="003B0A72"/>
    <w:rsid w:val="003B1F94"/>
    <w:rsid w:val="003B344E"/>
    <w:rsid w:val="003B37D0"/>
    <w:rsid w:val="003B399D"/>
    <w:rsid w:val="003B3D06"/>
    <w:rsid w:val="003B3D2E"/>
    <w:rsid w:val="003B3DA2"/>
    <w:rsid w:val="003B3DDA"/>
    <w:rsid w:val="003B4E99"/>
    <w:rsid w:val="003B5294"/>
    <w:rsid w:val="003B561E"/>
    <w:rsid w:val="003B56F8"/>
    <w:rsid w:val="003B5DD3"/>
    <w:rsid w:val="003B5E40"/>
    <w:rsid w:val="003B64C2"/>
    <w:rsid w:val="003B6A17"/>
    <w:rsid w:val="003B6A2A"/>
    <w:rsid w:val="003C023A"/>
    <w:rsid w:val="003C07E6"/>
    <w:rsid w:val="003C0A47"/>
    <w:rsid w:val="003C0B15"/>
    <w:rsid w:val="003C116C"/>
    <w:rsid w:val="003C1476"/>
    <w:rsid w:val="003C18DB"/>
    <w:rsid w:val="003C19D6"/>
    <w:rsid w:val="003C1C5E"/>
    <w:rsid w:val="003C1CAC"/>
    <w:rsid w:val="003C1E9E"/>
    <w:rsid w:val="003C1EF0"/>
    <w:rsid w:val="003C1FB7"/>
    <w:rsid w:val="003C2443"/>
    <w:rsid w:val="003C2DE1"/>
    <w:rsid w:val="003C3029"/>
    <w:rsid w:val="003C304E"/>
    <w:rsid w:val="003C33F0"/>
    <w:rsid w:val="003C4331"/>
    <w:rsid w:val="003C4545"/>
    <w:rsid w:val="003C4BC7"/>
    <w:rsid w:val="003C4F11"/>
    <w:rsid w:val="003C5000"/>
    <w:rsid w:val="003C5307"/>
    <w:rsid w:val="003C53DB"/>
    <w:rsid w:val="003C550D"/>
    <w:rsid w:val="003C5618"/>
    <w:rsid w:val="003C58C8"/>
    <w:rsid w:val="003C5951"/>
    <w:rsid w:val="003C5B3C"/>
    <w:rsid w:val="003C664D"/>
    <w:rsid w:val="003C6D01"/>
    <w:rsid w:val="003C6D05"/>
    <w:rsid w:val="003C70F0"/>
    <w:rsid w:val="003C73C9"/>
    <w:rsid w:val="003C7784"/>
    <w:rsid w:val="003C7942"/>
    <w:rsid w:val="003D0162"/>
    <w:rsid w:val="003D09B4"/>
    <w:rsid w:val="003D0C18"/>
    <w:rsid w:val="003D10C5"/>
    <w:rsid w:val="003D1145"/>
    <w:rsid w:val="003D1651"/>
    <w:rsid w:val="003D1704"/>
    <w:rsid w:val="003D1BC1"/>
    <w:rsid w:val="003D1D86"/>
    <w:rsid w:val="003D2620"/>
    <w:rsid w:val="003D268C"/>
    <w:rsid w:val="003D26C5"/>
    <w:rsid w:val="003D2921"/>
    <w:rsid w:val="003D2954"/>
    <w:rsid w:val="003D2E9C"/>
    <w:rsid w:val="003D2EDF"/>
    <w:rsid w:val="003D2F1F"/>
    <w:rsid w:val="003D4820"/>
    <w:rsid w:val="003D4D51"/>
    <w:rsid w:val="003D51EA"/>
    <w:rsid w:val="003D540A"/>
    <w:rsid w:val="003D5725"/>
    <w:rsid w:val="003D5BDB"/>
    <w:rsid w:val="003D5EE4"/>
    <w:rsid w:val="003D614A"/>
    <w:rsid w:val="003D6340"/>
    <w:rsid w:val="003D65D1"/>
    <w:rsid w:val="003D6C14"/>
    <w:rsid w:val="003D7025"/>
    <w:rsid w:val="003D709F"/>
    <w:rsid w:val="003D7141"/>
    <w:rsid w:val="003D7310"/>
    <w:rsid w:val="003D757D"/>
    <w:rsid w:val="003D783E"/>
    <w:rsid w:val="003D7C0B"/>
    <w:rsid w:val="003D7E83"/>
    <w:rsid w:val="003E02ED"/>
    <w:rsid w:val="003E0418"/>
    <w:rsid w:val="003E065B"/>
    <w:rsid w:val="003E0938"/>
    <w:rsid w:val="003E0EC6"/>
    <w:rsid w:val="003E12BF"/>
    <w:rsid w:val="003E1750"/>
    <w:rsid w:val="003E1C78"/>
    <w:rsid w:val="003E1F64"/>
    <w:rsid w:val="003E2A7D"/>
    <w:rsid w:val="003E2AA6"/>
    <w:rsid w:val="003E2E41"/>
    <w:rsid w:val="003E37AE"/>
    <w:rsid w:val="003E3992"/>
    <w:rsid w:val="003E3A4D"/>
    <w:rsid w:val="003E3D7B"/>
    <w:rsid w:val="003E475E"/>
    <w:rsid w:val="003E4944"/>
    <w:rsid w:val="003E5503"/>
    <w:rsid w:val="003E5E98"/>
    <w:rsid w:val="003E610D"/>
    <w:rsid w:val="003E61FC"/>
    <w:rsid w:val="003E6906"/>
    <w:rsid w:val="003E748E"/>
    <w:rsid w:val="003E75D1"/>
    <w:rsid w:val="003E7A53"/>
    <w:rsid w:val="003F03E9"/>
    <w:rsid w:val="003F0A75"/>
    <w:rsid w:val="003F0C5D"/>
    <w:rsid w:val="003F1EA7"/>
    <w:rsid w:val="003F1F94"/>
    <w:rsid w:val="003F2015"/>
    <w:rsid w:val="003F2108"/>
    <w:rsid w:val="003F2915"/>
    <w:rsid w:val="003F31A6"/>
    <w:rsid w:val="003F3236"/>
    <w:rsid w:val="003F37D9"/>
    <w:rsid w:val="003F4462"/>
    <w:rsid w:val="003F4648"/>
    <w:rsid w:val="003F490A"/>
    <w:rsid w:val="003F4CEB"/>
    <w:rsid w:val="003F4E5E"/>
    <w:rsid w:val="003F5325"/>
    <w:rsid w:val="003F5332"/>
    <w:rsid w:val="003F5448"/>
    <w:rsid w:val="003F57BE"/>
    <w:rsid w:val="003F5978"/>
    <w:rsid w:val="003F70FB"/>
    <w:rsid w:val="003F77A6"/>
    <w:rsid w:val="003F7E68"/>
    <w:rsid w:val="00400267"/>
    <w:rsid w:val="004002B4"/>
    <w:rsid w:val="00400622"/>
    <w:rsid w:val="00400F28"/>
    <w:rsid w:val="004015C1"/>
    <w:rsid w:val="004019F2"/>
    <w:rsid w:val="00401B31"/>
    <w:rsid w:val="00401B52"/>
    <w:rsid w:val="00401B66"/>
    <w:rsid w:val="00401BD1"/>
    <w:rsid w:val="004021E2"/>
    <w:rsid w:val="00402A7B"/>
    <w:rsid w:val="00402E28"/>
    <w:rsid w:val="00403473"/>
    <w:rsid w:val="0040353E"/>
    <w:rsid w:val="0040390F"/>
    <w:rsid w:val="004041A7"/>
    <w:rsid w:val="00404473"/>
    <w:rsid w:val="004046EB"/>
    <w:rsid w:val="004047D7"/>
    <w:rsid w:val="00404ACA"/>
    <w:rsid w:val="00404C60"/>
    <w:rsid w:val="00404C7F"/>
    <w:rsid w:val="004050A6"/>
    <w:rsid w:val="00405211"/>
    <w:rsid w:val="0040583A"/>
    <w:rsid w:val="00405944"/>
    <w:rsid w:val="00405D22"/>
    <w:rsid w:val="004062CA"/>
    <w:rsid w:val="004062F5"/>
    <w:rsid w:val="00406418"/>
    <w:rsid w:val="0040661F"/>
    <w:rsid w:val="00406D08"/>
    <w:rsid w:val="0040710C"/>
    <w:rsid w:val="0040777E"/>
    <w:rsid w:val="00407DCA"/>
    <w:rsid w:val="0041003D"/>
    <w:rsid w:val="00410374"/>
    <w:rsid w:val="00410C24"/>
    <w:rsid w:val="00411460"/>
    <w:rsid w:val="00411A90"/>
    <w:rsid w:val="00411A9B"/>
    <w:rsid w:val="004124B5"/>
    <w:rsid w:val="00412A85"/>
    <w:rsid w:val="00412BA3"/>
    <w:rsid w:val="00412E92"/>
    <w:rsid w:val="00413347"/>
    <w:rsid w:val="00413530"/>
    <w:rsid w:val="0041362F"/>
    <w:rsid w:val="004139BF"/>
    <w:rsid w:val="00413FEB"/>
    <w:rsid w:val="00414483"/>
    <w:rsid w:val="0041462D"/>
    <w:rsid w:val="00414676"/>
    <w:rsid w:val="0041470A"/>
    <w:rsid w:val="00414DE3"/>
    <w:rsid w:val="0041526F"/>
    <w:rsid w:val="00415297"/>
    <w:rsid w:val="00415498"/>
    <w:rsid w:val="004156B9"/>
    <w:rsid w:val="00415B87"/>
    <w:rsid w:val="00415C46"/>
    <w:rsid w:val="00415FC3"/>
    <w:rsid w:val="004166FA"/>
    <w:rsid w:val="00417153"/>
    <w:rsid w:val="004172C6"/>
    <w:rsid w:val="004172D1"/>
    <w:rsid w:val="00417416"/>
    <w:rsid w:val="00417772"/>
    <w:rsid w:val="00417A0F"/>
    <w:rsid w:val="00417E9C"/>
    <w:rsid w:val="0042025A"/>
    <w:rsid w:val="00420972"/>
    <w:rsid w:val="00420ADD"/>
    <w:rsid w:val="004210CB"/>
    <w:rsid w:val="0042126A"/>
    <w:rsid w:val="004214A2"/>
    <w:rsid w:val="004215D6"/>
    <w:rsid w:val="004216C5"/>
    <w:rsid w:val="00421D71"/>
    <w:rsid w:val="00421E4C"/>
    <w:rsid w:val="0042265B"/>
    <w:rsid w:val="00422975"/>
    <w:rsid w:val="00423308"/>
    <w:rsid w:val="00423381"/>
    <w:rsid w:val="00423491"/>
    <w:rsid w:val="004234AC"/>
    <w:rsid w:val="00423683"/>
    <w:rsid w:val="0042369C"/>
    <w:rsid w:val="00423788"/>
    <w:rsid w:val="00423B75"/>
    <w:rsid w:val="00424521"/>
    <w:rsid w:val="00424551"/>
    <w:rsid w:val="00424A46"/>
    <w:rsid w:val="00425071"/>
    <w:rsid w:val="0042567E"/>
    <w:rsid w:val="00425B8B"/>
    <w:rsid w:val="00425D23"/>
    <w:rsid w:val="0042664E"/>
    <w:rsid w:val="00426C30"/>
    <w:rsid w:val="00426C37"/>
    <w:rsid w:val="00427008"/>
    <w:rsid w:val="00427B04"/>
    <w:rsid w:val="004306D9"/>
    <w:rsid w:val="00430B6B"/>
    <w:rsid w:val="00431025"/>
    <w:rsid w:val="004310D7"/>
    <w:rsid w:val="00431693"/>
    <w:rsid w:val="004316EA"/>
    <w:rsid w:val="0043186A"/>
    <w:rsid w:val="00431BE0"/>
    <w:rsid w:val="00431F93"/>
    <w:rsid w:val="004326BA"/>
    <w:rsid w:val="00432C17"/>
    <w:rsid w:val="00432EB8"/>
    <w:rsid w:val="00433CAE"/>
    <w:rsid w:val="00433F79"/>
    <w:rsid w:val="00434CCA"/>
    <w:rsid w:val="00435811"/>
    <w:rsid w:val="00435A76"/>
    <w:rsid w:val="00435C9E"/>
    <w:rsid w:val="00436087"/>
    <w:rsid w:val="00436747"/>
    <w:rsid w:val="004368DC"/>
    <w:rsid w:val="00436C6E"/>
    <w:rsid w:val="00436DA3"/>
    <w:rsid w:val="00437705"/>
    <w:rsid w:val="00437826"/>
    <w:rsid w:val="00437D62"/>
    <w:rsid w:val="00437DE2"/>
    <w:rsid w:val="004403D2"/>
    <w:rsid w:val="004404B8"/>
    <w:rsid w:val="00440806"/>
    <w:rsid w:val="00440F9B"/>
    <w:rsid w:val="00441F35"/>
    <w:rsid w:val="00441F92"/>
    <w:rsid w:val="0044292E"/>
    <w:rsid w:val="00442989"/>
    <w:rsid w:val="00442BDE"/>
    <w:rsid w:val="00442CBB"/>
    <w:rsid w:val="00443468"/>
    <w:rsid w:val="004437BC"/>
    <w:rsid w:val="004437F1"/>
    <w:rsid w:val="00443966"/>
    <w:rsid w:val="00443F03"/>
    <w:rsid w:val="00444498"/>
    <w:rsid w:val="0044458F"/>
    <w:rsid w:val="0044487E"/>
    <w:rsid w:val="0044496A"/>
    <w:rsid w:val="0044554E"/>
    <w:rsid w:val="00445799"/>
    <w:rsid w:val="004457C9"/>
    <w:rsid w:val="00446046"/>
    <w:rsid w:val="00446680"/>
    <w:rsid w:val="0044689F"/>
    <w:rsid w:val="0044699F"/>
    <w:rsid w:val="004473EB"/>
    <w:rsid w:val="00450DE5"/>
    <w:rsid w:val="0045119D"/>
    <w:rsid w:val="0045292F"/>
    <w:rsid w:val="00452D75"/>
    <w:rsid w:val="00452EE8"/>
    <w:rsid w:val="00452F90"/>
    <w:rsid w:val="004538BB"/>
    <w:rsid w:val="00453B9D"/>
    <w:rsid w:val="00454B04"/>
    <w:rsid w:val="00454BF4"/>
    <w:rsid w:val="00454E1E"/>
    <w:rsid w:val="0045512C"/>
    <w:rsid w:val="00455224"/>
    <w:rsid w:val="0045536C"/>
    <w:rsid w:val="004554FD"/>
    <w:rsid w:val="004556E2"/>
    <w:rsid w:val="00455A73"/>
    <w:rsid w:val="00455CD5"/>
    <w:rsid w:val="00456160"/>
    <w:rsid w:val="00456342"/>
    <w:rsid w:val="0045651F"/>
    <w:rsid w:val="004565CB"/>
    <w:rsid w:val="00456BCF"/>
    <w:rsid w:val="00456E86"/>
    <w:rsid w:val="00456FF6"/>
    <w:rsid w:val="004605C6"/>
    <w:rsid w:val="00460E26"/>
    <w:rsid w:val="004614EE"/>
    <w:rsid w:val="00461DD9"/>
    <w:rsid w:val="0046236B"/>
    <w:rsid w:val="00462CF9"/>
    <w:rsid w:val="00463307"/>
    <w:rsid w:val="0046348C"/>
    <w:rsid w:val="00463540"/>
    <w:rsid w:val="004638D4"/>
    <w:rsid w:val="00463A66"/>
    <w:rsid w:val="00463EF8"/>
    <w:rsid w:val="00464313"/>
    <w:rsid w:val="00464D69"/>
    <w:rsid w:val="00465AA5"/>
    <w:rsid w:val="00465AFF"/>
    <w:rsid w:val="00465D77"/>
    <w:rsid w:val="00465DE7"/>
    <w:rsid w:val="00465FA5"/>
    <w:rsid w:val="004666DF"/>
    <w:rsid w:val="004666F4"/>
    <w:rsid w:val="00466985"/>
    <w:rsid w:val="00466B2C"/>
    <w:rsid w:val="00466B39"/>
    <w:rsid w:val="00466C4B"/>
    <w:rsid w:val="00467E3D"/>
    <w:rsid w:val="00467F3E"/>
    <w:rsid w:val="00467FF6"/>
    <w:rsid w:val="0047019D"/>
    <w:rsid w:val="004702CB"/>
    <w:rsid w:val="00470658"/>
    <w:rsid w:val="00470AED"/>
    <w:rsid w:val="0047116B"/>
    <w:rsid w:val="004721C6"/>
    <w:rsid w:val="00472534"/>
    <w:rsid w:val="00472A6A"/>
    <w:rsid w:val="0047316A"/>
    <w:rsid w:val="0047395C"/>
    <w:rsid w:val="0047396F"/>
    <w:rsid w:val="00473988"/>
    <w:rsid w:val="004742C8"/>
    <w:rsid w:val="00474EEC"/>
    <w:rsid w:val="00475238"/>
    <w:rsid w:val="00475634"/>
    <w:rsid w:val="004759EE"/>
    <w:rsid w:val="00475CC8"/>
    <w:rsid w:val="00475D7E"/>
    <w:rsid w:val="00475EA0"/>
    <w:rsid w:val="004763B8"/>
    <w:rsid w:val="004766F0"/>
    <w:rsid w:val="00476F1F"/>
    <w:rsid w:val="004770EC"/>
    <w:rsid w:val="0047724D"/>
    <w:rsid w:val="00477310"/>
    <w:rsid w:val="004778B7"/>
    <w:rsid w:val="00477C41"/>
    <w:rsid w:val="00477DD7"/>
    <w:rsid w:val="00477E0F"/>
    <w:rsid w:val="00480458"/>
    <w:rsid w:val="00480526"/>
    <w:rsid w:val="00480F07"/>
    <w:rsid w:val="00480F88"/>
    <w:rsid w:val="004813A3"/>
    <w:rsid w:val="004816C8"/>
    <w:rsid w:val="00481EFE"/>
    <w:rsid w:val="00482563"/>
    <w:rsid w:val="00482A36"/>
    <w:rsid w:val="00482D90"/>
    <w:rsid w:val="00483961"/>
    <w:rsid w:val="00483AC5"/>
    <w:rsid w:val="00483E31"/>
    <w:rsid w:val="00484620"/>
    <w:rsid w:val="00484B41"/>
    <w:rsid w:val="004856B8"/>
    <w:rsid w:val="00485730"/>
    <w:rsid w:val="00485775"/>
    <w:rsid w:val="0048601F"/>
    <w:rsid w:val="00486337"/>
    <w:rsid w:val="004863AC"/>
    <w:rsid w:val="0048688D"/>
    <w:rsid w:val="0048692A"/>
    <w:rsid w:val="00486D52"/>
    <w:rsid w:val="00487281"/>
    <w:rsid w:val="004875EE"/>
    <w:rsid w:val="004877F0"/>
    <w:rsid w:val="00487EA9"/>
    <w:rsid w:val="00487FDB"/>
    <w:rsid w:val="004900C7"/>
    <w:rsid w:val="004901B3"/>
    <w:rsid w:val="004907D5"/>
    <w:rsid w:val="00490975"/>
    <w:rsid w:val="00491417"/>
    <w:rsid w:val="004915F0"/>
    <w:rsid w:val="00491748"/>
    <w:rsid w:val="004917FF"/>
    <w:rsid w:val="004919E2"/>
    <w:rsid w:val="004926B4"/>
    <w:rsid w:val="004929DA"/>
    <w:rsid w:val="00492E39"/>
    <w:rsid w:val="0049329D"/>
    <w:rsid w:val="004932F6"/>
    <w:rsid w:val="0049347A"/>
    <w:rsid w:val="004934EB"/>
    <w:rsid w:val="00493919"/>
    <w:rsid w:val="00493954"/>
    <w:rsid w:val="00493AA1"/>
    <w:rsid w:val="00494103"/>
    <w:rsid w:val="00494646"/>
    <w:rsid w:val="004947DC"/>
    <w:rsid w:val="00494988"/>
    <w:rsid w:val="004950FE"/>
    <w:rsid w:val="00495563"/>
    <w:rsid w:val="004955B5"/>
    <w:rsid w:val="00495B64"/>
    <w:rsid w:val="00495B90"/>
    <w:rsid w:val="0049608F"/>
    <w:rsid w:val="00496311"/>
    <w:rsid w:val="0049647F"/>
    <w:rsid w:val="0049662A"/>
    <w:rsid w:val="00496645"/>
    <w:rsid w:val="00496A2E"/>
    <w:rsid w:val="00496E6E"/>
    <w:rsid w:val="00497054"/>
    <w:rsid w:val="004972B1"/>
    <w:rsid w:val="00497389"/>
    <w:rsid w:val="004A0309"/>
    <w:rsid w:val="004A0749"/>
    <w:rsid w:val="004A0A20"/>
    <w:rsid w:val="004A13CA"/>
    <w:rsid w:val="004A14BA"/>
    <w:rsid w:val="004A164B"/>
    <w:rsid w:val="004A1D88"/>
    <w:rsid w:val="004A318B"/>
    <w:rsid w:val="004A38D4"/>
    <w:rsid w:val="004A3BCD"/>
    <w:rsid w:val="004A4AAE"/>
    <w:rsid w:val="004A4FF5"/>
    <w:rsid w:val="004A5239"/>
    <w:rsid w:val="004A5251"/>
    <w:rsid w:val="004A552F"/>
    <w:rsid w:val="004A5CD3"/>
    <w:rsid w:val="004A5E38"/>
    <w:rsid w:val="004A61ED"/>
    <w:rsid w:val="004A66C0"/>
    <w:rsid w:val="004A6FC1"/>
    <w:rsid w:val="004A712C"/>
    <w:rsid w:val="004A7704"/>
    <w:rsid w:val="004A798D"/>
    <w:rsid w:val="004A7A6C"/>
    <w:rsid w:val="004A7E0E"/>
    <w:rsid w:val="004A7FB4"/>
    <w:rsid w:val="004B0197"/>
    <w:rsid w:val="004B02B2"/>
    <w:rsid w:val="004B05D0"/>
    <w:rsid w:val="004B0DA0"/>
    <w:rsid w:val="004B0F12"/>
    <w:rsid w:val="004B1344"/>
    <w:rsid w:val="004B1BFC"/>
    <w:rsid w:val="004B1E4A"/>
    <w:rsid w:val="004B1FC3"/>
    <w:rsid w:val="004B29C4"/>
    <w:rsid w:val="004B2C30"/>
    <w:rsid w:val="004B2CB4"/>
    <w:rsid w:val="004B30BB"/>
    <w:rsid w:val="004B3542"/>
    <w:rsid w:val="004B3B84"/>
    <w:rsid w:val="004B3E55"/>
    <w:rsid w:val="004B400F"/>
    <w:rsid w:val="004B4341"/>
    <w:rsid w:val="004B4410"/>
    <w:rsid w:val="004B4A5E"/>
    <w:rsid w:val="004B4BEF"/>
    <w:rsid w:val="004B5373"/>
    <w:rsid w:val="004B66C1"/>
    <w:rsid w:val="004B6AA2"/>
    <w:rsid w:val="004B6C67"/>
    <w:rsid w:val="004B6F7C"/>
    <w:rsid w:val="004B73C1"/>
    <w:rsid w:val="004B7816"/>
    <w:rsid w:val="004B7875"/>
    <w:rsid w:val="004C0757"/>
    <w:rsid w:val="004C07AC"/>
    <w:rsid w:val="004C091C"/>
    <w:rsid w:val="004C0A45"/>
    <w:rsid w:val="004C0C33"/>
    <w:rsid w:val="004C0C70"/>
    <w:rsid w:val="004C10C4"/>
    <w:rsid w:val="004C1151"/>
    <w:rsid w:val="004C1197"/>
    <w:rsid w:val="004C14D1"/>
    <w:rsid w:val="004C16E2"/>
    <w:rsid w:val="004C1927"/>
    <w:rsid w:val="004C1E06"/>
    <w:rsid w:val="004C1FA0"/>
    <w:rsid w:val="004C1FC6"/>
    <w:rsid w:val="004C23D7"/>
    <w:rsid w:val="004C280F"/>
    <w:rsid w:val="004C28E7"/>
    <w:rsid w:val="004C2BDD"/>
    <w:rsid w:val="004C2BED"/>
    <w:rsid w:val="004C3110"/>
    <w:rsid w:val="004C32D1"/>
    <w:rsid w:val="004C3C3F"/>
    <w:rsid w:val="004C3CA2"/>
    <w:rsid w:val="004C3FF7"/>
    <w:rsid w:val="004C40E3"/>
    <w:rsid w:val="004C45A4"/>
    <w:rsid w:val="004C4998"/>
    <w:rsid w:val="004C49EB"/>
    <w:rsid w:val="004C4D8E"/>
    <w:rsid w:val="004C50EE"/>
    <w:rsid w:val="004C5486"/>
    <w:rsid w:val="004C5528"/>
    <w:rsid w:val="004C588B"/>
    <w:rsid w:val="004C5890"/>
    <w:rsid w:val="004C5910"/>
    <w:rsid w:val="004C5D94"/>
    <w:rsid w:val="004C64BE"/>
    <w:rsid w:val="004C72DB"/>
    <w:rsid w:val="004C76DD"/>
    <w:rsid w:val="004C7CA5"/>
    <w:rsid w:val="004D0371"/>
    <w:rsid w:val="004D06F2"/>
    <w:rsid w:val="004D0A17"/>
    <w:rsid w:val="004D0F2C"/>
    <w:rsid w:val="004D1834"/>
    <w:rsid w:val="004D1DAD"/>
    <w:rsid w:val="004D1EC2"/>
    <w:rsid w:val="004D1FE4"/>
    <w:rsid w:val="004D2807"/>
    <w:rsid w:val="004D2857"/>
    <w:rsid w:val="004D2863"/>
    <w:rsid w:val="004D2A83"/>
    <w:rsid w:val="004D2AF6"/>
    <w:rsid w:val="004D2D9A"/>
    <w:rsid w:val="004D2DFB"/>
    <w:rsid w:val="004D2EDB"/>
    <w:rsid w:val="004D355C"/>
    <w:rsid w:val="004D3D23"/>
    <w:rsid w:val="004D4020"/>
    <w:rsid w:val="004D4491"/>
    <w:rsid w:val="004D4498"/>
    <w:rsid w:val="004D46B8"/>
    <w:rsid w:val="004D472B"/>
    <w:rsid w:val="004D50B1"/>
    <w:rsid w:val="004D5C5B"/>
    <w:rsid w:val="004D5D18"/>
    <w:rsid w:val="004D6B2A"/>
    <w:rsid w:val="004D6CB2"/>
    <w:rsid w:val="004D6EE5"/>
    <w:rsid w:val="004D79CD"/>
    <w:rsid w:val="004D7DFB"/>
    <w:rsid w:val="004D7F0D"/>
    <w:rsid w:val="004E03C9"/>
    <w:rsid w:val="004E03EB"/>
    <w:rsid w:val="004E0438"/>
    <w:rsid w:val="004E0A2C"/>
    <w:rsid w:val="004E0DD2"/>
    <w:rsid w:val="004E1AB9"/>
    <w:rsid w:val="004E21B5"/>
    <w:rsid w:val="004E254E"/>
    <w:rsid w:val="004E2572"/>
    <w:rsid w:val="004E3534"/>
    <w:rsid w:val="004E39EB"/>
    <w:rsid w:val="004E3A8F"/>
    <w:rsid w:val="004E3DF0"/>
    <w:rsid w:val="004E4574"/>
    <w:rsid w:val="004E474D"/>
    <w:rsid w:val="004E5101"/>
    <w:rsid w:val="004E5C34"/>
    <w:rsid w:val="004E688E"/>
    <w:rsid w:val="004E68D5"/>
    <w:rsid w:val="004E6950"/>
    <w:rsid w:val="004E6B4E"/>
    <w:rsid w:val="004E7010"/>
    <w:rsid w:val="004E79D9"/>
    <w:rsid w:val="004E7FF5"/>
    <w:rsid w:val="004F01E9"/>
    <w:rsid w:val="004F02C4"/>
    <w:rsid w:val="004F03D0"/>
    <w:rsid w:val="004F06DC"/>
    <w:rsid w:val="004F0A90"/>
    <w:rsid w:val="004F1035"/>
    <w:rsid w:val="004F1308"/>
    <w:rsid w:val="004F13DA"/>
    <w:rsid w:val="004F1ACB"/>
    <w:rsid w:val="004F1AEC"/>
    <w:rsid w:val="004F1EC6"/>
    <w:rsid w:val="004F216F"/>
    <w:rsid w:val="004F255C"/>
    <w:rsid w:val="004F269A"/>
    <w:rsid w:val="004F28C5"/>
    <w:rsid w:val="004F2A4F"/>
    <w:rsid w:val="004F2BEB"/>
    <w:rsid w:val="004F2C0A"/>
    <w:rsid w:val="004F3181"/>
    <w:rsid w:val="004F34B1"/>
    <w:rsid w:val="004F39CA"/>
    <w:rsid w:val="004F3FFA"/>
    <w:rsid w:val="004F4584"/>
    <w:rsid w:val="004F480C"/>
    <w:rsid w:val="004F5D27"/>
    <w:rsid w:val="004F5EB6"/>
    <w:rsid w:val="004F6040"/>
    <w:rsid w:val="004F60FD"/>
    <w:rsid w:val="004F6107"/>
    <w:rsid w:val="004F6208"/>
    <w:rsid w:val="004F6244"/>
    <w:rsid w:val="004F6469"/>
    <w:rsid w:val="004F6D10"/>
    <w:rsid w:val="004F748F"/>
    <w:rsid w:val="004F74CB"/>
    <w:rsid w:val="004F753B"/>
    <w:rsid w:val="0050036B"/>
    <w:rsid w:val="005005D2"/>
    <w:rsid w:val="00500BBA"/>
    <w:rsid w:val="00500F9E"/>
    <w:rsid w:val="0050141C"/>
    <w:rsid w:val="0050145A"/>
    <w:rsid w:val="0050161C"/>
    <w:rsid w:val="00501737"/>
    <w:rsid w:val="00501A28"/>
    <w:rsid w:val="00501B01"/>
    <w:rsid w:val="00501C50"/>
    <w:rsid w:val="00501D62"/>
    <w:rsid w:val="00501F70"/>
    <w:rsid w:val="00502F1A"/>
    <w:rsid w:val="005031DB"/>
    <w:rsid w:val="005032D6"/>
    <w:rsid w:val="005034E0"/>
    <w:rsid w:val="00503A7D"/>
    <w:rsid w:val="00503BC8"/>
    <w:rsid w:val="00504006"/>
    <w:rsid w:val="00504552"/>
    <w:rsid w:val="00504691"/>
    <w:rsid w:val="005046AC"/>
    <w:rsid w:val="00504711"/>
    <w:rsid w:val="00504C9F"/>
    <w:rsid w:val="00505265"/>
    <w:rsid w:val="00505430"/>
    <w:rsid w:val="005055A2"/>
    <w:rsid w:val="0050639A"/>
    <w:rsid w:val="0050676A"/>
    <w:rsid w:val="00506F2A"/>
    <w:rsid w:val="00507016"/>
    <w:rsid w:val="005070E8"/>
    <w:rsid w:val="00507575"/>
    <w:rsid w:val="00507A5F"/>
    <w:rsid w:val="00507ADC"/>
    <w:rsid w:val="00510136"/>
    <w:rsid w:val="0051023E"/>
    <w:rsid w:val="00510415"/>
    <w:rsid w:val="00510812"/>
    <w:rsid w:val="00511047"/>
    <w:rsid w:val="0051132B"/>
    <w:rsid w:val="0051137B"/>
    <w:rsid w:val="005115FE"/>
    <w:rsid w:val="0051182D"/>
    <w:rsid w:val="00511A4C"/>
    <w:rsid w:val="00511AE2"/>
    <w:rsid w:val="00511C40"/>
    <w:rsid w:val="00512229"/>
    <w:rsid w:val="005125CD"/>
    <w:rsid w:val="00512781"/>
    <w:rsid w:val="005128AC"/>
    <w:rsid w:val="00512D3C"/>
    <w:rsid w:val="00512EEF"/>
    <w:rsid w:val="00513502"/>
    <w:rsid w:val="00513701"/>
    <w:rsid w:val="00513920"/>
    <w:rsid w:val="00513D62"/>
    <w:rsid w:val="0051421A"/>
    <w:rsid w:val="00514273"/>
    <w:rsid w:val="0051429C"/>
    <w:rsid w:val="0051468D"/>
    <w:rsid w:val="0051497B"/>
    <w:rsid w:val="00514ADA"/>
    <w:rsid w:val="00514C1D"/>
    <w:rsid w:val="00514C87"/>
    <w:rsid w:val="00515263"/>
    <w:rsid w:val="00515F18"/>
    <w:rsid w:val="005170B4"/>
    <w:rsid w:val="005171CB"/>
    <w:rsid w:val="0051733D"/>
    <w:rsid w:val="0051739C"/>
    <w:rsid w:val="00517574"/>
    <w:rsid w:val="00517D80"/>
    <w:rsid w:val="00520024"/>
    <w:rsid w:val="0052008C"/>
    <w:rsid w:val="00520487"/>
    <w:rsid w:val="00520C56"/>
    <w:rsid w:val="00520D46"/>
    <w:rsid w:val="005213D6"/>
    <w:rsid w:val="00521693"/>
    <w:rsid w:val="005224E9"/>
    <w:rsid w:val="00522A45"/>
    <w:rsid w:val="00522CCF"/>
    <w:rsid w:val="00522DB2"/>
    <w:rsid w:val="00522E1E"/>
    <w:rsid w:val="00523602"/>
    <w:rsid w:val="005236B7"/>
    <w:rsid w:val="00523AA5"/>
    <w:rsid w:val="00523C53"/>
    <w:rsid w:val="00523FC0"/>
    <w:rsid w:val="00524853"/>
    <w:rsid w:val="00524BA8"/>
    <w:rsid w:val="0052574C"/>
    <w:rsid w:val="00525B32"/>
    <w:rsid w:val="005260D7"/>
    <w:rsid w:val="0052666E"/>
    <w:rsid w:val="00526C13"/>
    <w:rsid w:val="0052737C"/>
    <w:rsid w:val="00527B9C"/>
    <w:rsid w:val="00527FF4"/>
    <w:rsid w:val="0053005F"/>
    <w:rsid w:val="00530144"/>
    <w:rsid w:val="005304F7"/>
    <w:rsid w:val="00530A91"/>
    <w:rsid w:val="005310D4"/>
    <w:rsid w:val="0053197E"/>
    <w:rsid w:val="0053265F"/>
    <w:rsid w:val="00532D49"/>
    <w:rsid w:val="00532DC9"/>
    <w:rsid w:val="00533163"/>
    <w:rsid w:val="005335AA"/>
    <w:rsid w:val="0053388E"/>
    <w:rsid w:val="00533CD2"/>
    <w:rsid w:val="00533E4D"/>
    <w:rsid w:val="005344EE"/>
    <w:rsid w:val="0053508C"/>
    <w:rsid w:val="005350F4"/>
    <w:rsid w:val="00535601"/>
    <w:rsid w:val="00535C9E"/>
    <w:rsid w:val="00535DE0"/>
    <w:rsid w:val="005360BF"/>
    <w:rsid w:val="005363B5"/>
    <w:rsid w:val="0053682F"/>
    <w:rsid w:val="00536A07"/>
    <w:rsid w:val="00536A3C"/>
    <w:rsid w:val="00536BA8"/>
    <w:rsid w:val="00536C16"/>
    <w:rsid w:val="00537EAD"/>
    <w:rsid w:val="00540060"/>
    <w:rsid w:val="0054013F"/>
    <w:rsid w:val="0054059A"/>
    <w:rsid w:val="005405A1"/>
    <w:rsid w:val="00540981"/>
    <w:rsid w:val="005409DD"/>
    <w:rsid w:val="00540C94"/>
    <w:rsid w:val="00541C33"/>
    <w:rsid w:val="0054222E"/>
    <w:rsid w:val="0054261A"/>
    <w:rsid w:val="005428D0"/>
    <w:rsid w:val="00542B69"/>
    <w:rsid w:val="005431D4"/>
    <w:rsid w:val="00543307"/>
    <w:rsid w:val="00543888"/>
    <w:rsid w:val="0054395A"/>
    <w:rsid w:val="005439B0"/>
    <w:rsid w:val="00543BEB"/>
    <w:rsid w:val="00543D7D"/>
    <w:rsid w:val="00544009"/>
    <w:rsid w:val="005440FA"/>
    <w:rsid w:val="0054441A"/>
    <w:rsid w:val="005447C3"/>
    <w:rsid w:val="00544D6C"/>
    <w:rsid w:val="005450ED"/>
    <w:rsid w:val="005453AE"/>
    <w:rsid w:val="005455A6"/>
    <w:rsid w:val="005458A6"/>
    <w:rsid w:val="00545A48"/>
    <w:rsid w:val="00545AEC"/>
    <w:rsid w:val="00545C03"/>
    <w:rsid w:val="00545CCA"/>
    <w:rsid w:val="00545EA6"/>
    <w:rsid w:val="00545FC1"/>
    <w:rsid w:val="005463EB"/>
    <w:rsid w:val="00547C6A"/>
    <w:rsid w:val="00547F50"/>
    <w:rsid w:val="00547F63"/>
    <w:rsid w:val="0055015D"/>
    <w:rsid w:val="005502B7"/>
    <w:rsid w:val="00551249"/>
    <w:rsid w:val="00551874"/>
    <w:rsid w:val="00551AD1"/>
    <w:rsid w:val="00551C2B"/>
    <w:rsid w:val="00551CFB"/>
    <w:rsid w:val="00552340"/>
    <w:rsid w:val="0055258D"/>
    <w:rsid w:val="00552AF0"/>
    <w:rsid w:val="00552EFE"/>
    <w:rsid w:val="005538D7"/>
    <w:rsid w:val="00553C90"/>
    <w:rsid w:val="005548FA"/>
    <w:rsid w:val="00554A17"/>
    <w:rsid w:val="00554E6C"/>
    <w:rsid w:val="00555449"/>
    <w:rsid w:val="005555A5"/>
    <w:rsid w:val="00555C1E"/>
    <w:rsid w:val="00555C67"/>
    <w:rsid w:val="00556017"/>
    <w:rsid w:val="005563CA"/>
    <w:rsid w:val="005567AE"/>
    <w:rsid w:val="00556A2C"/>
    <w:rsid w:val="00556B03"/>
    <w:rsid w:val="00556FB9"/>
    <w:rsid w:val="00556FEE"/>
    <w:rsid w:val="00557F0D"/>
    <w:rsid w:val="005607EE"/>
    <w:rsid w:val="00560B5A"/>
    <w:rsid w:val="005610E2"/>
    <w:rsid w:val="005611F4"/>
    <w:rsid w:val="00561713"/>
    <w:rsid w:val="00562949"/>
    <w:rsid w:val="00562DD3"/>
    <w:rsid w:val="00562E88"/>
    <w:rsid w:val="005633F4"/>
    <w:rsid w:val="005634AB"/>
    <w:rsid w:val="005635DB"/>
    <w:rsid w:val="005639D0"/>
    <w:rsid w:val="00563B83"/>
    <w:rsid w:val="00563BA1"/>
    <w:rsid w:val="00563BAB"/>
    <w:rsid w:val="00563EFA"/>
    <w:rsid w:val="00564111"/>
    <w:rsid w:val="0056441A"/>
    <w:rsid w:val="00564502"/>
    <w:rsid w:val="005648FC"/>
    <w:rsid w:val="00564B47"/>
    <w:rsid w:val="00564D18"/>
    <w:rsid w:val="00565612"/>
    <w:rsid w:val="00565E64"/>
    <w:rsid w:val="00565EA7"/>
    <w:rsid w:val="005663E8"/>
    <w:rsid w:val="005666C4"/>
    <w:rsid w:val="0056685C"/>
    <w:rsid w:val="00567491"/>
    <w:rsid w:val="00567975"/>
    <w:rsid w:val="0056799D"/>
    <w:rsid w:val="00567BAB"/>
    <w:rsid w:val="005703A0"/>
    <w:rsid w:val="005705DD"/>
    <w:rsid w:val="0057077B"/>
    <w:rsid w:val="00571076"/>
    <w:rsid w:val="00571235"/>
    <w:rsid w:val="00571542"/>
    <w:rsid w:val="00571730"/>
    <w:rsid w:val="005718BF"/>
    <w:rsid w:val="00571E0B"/>
    <w:rsid w:val="005723D4"/>
    <w:rsid w:val="005724C2"/>
    <w:rsid w:val="00572ADD"/>
    <w:rsid w:val="00572E96"/>
    <w:rsid w:val="00573103"/>
    <w:rsid w:val="00573433"/>
    <w:rsid w:val="005739A3"/>
    <w:rsid w:val="00573BDD"/>
    <w:rsid w:val="00573CA9"/>
    <w:rsid w:val="00573D9D"/>
    <w:rsid w:val="005741BA"/>
    <w:rsid w:val="005745E4"/>
    <w:rsid w:val="00574661"/>
    <w:rsid w:val="00574F69"/>
    <w:rsid w:val="0057514E"/>
    <w:rsid w:val="005754BB"/>
    <w:rsid w:val="00575C25"/>
    <w:rsid w:val="00575D3F"/>
    <w:rsid w:val="00575ECF"/>
    <w:rsid w:val="00575F53"/>
    <w:rsid w:val="00575FA6"/>
    <w:rsid w:val="0057636F"/>
    <w:rsid w:val="0057666D"/>
    <w:rsid w:val="0057711C"/>
    <w:rsid w:val="005779CC"/>
    <w:rsid w:val="00580056"/>
    <w:rsid w:val="00580758"/>
    <w:rsid w:val="00580CCA"/>
    <w:rsid w:val="00580DEF"/>
    <w:rsid w:val="00580EB3"/>
    <w:rsid w:val="00581054"/>
    <w:rsid w:val="005814B7"/>
    <w:rsid w:val="00581546"/>
    <w:rsid w:val="005816EC"/>
    <w:rsid w:val="005822D1"/>
    <w:rsid w:val="00582489"/>
    <w:rsid w:val="0058283D"/>
    <w:rsid w:val="00582B89"/>
    <w:rsid w:val="00582D4F"/>
    <w:rsid w:val="00582D55"/>
    <w:rsid w:val="00583540"/>
    <w:rsid w:val="005835FB"/>
    <w:rsid w:val="00583A88"/>
    <w:rsid w:val="00583F0D"/>
    <w:rsid w:val="00584378"/>
    <w:rsid w:val="00584A5B"/>
    <w:rsid w:val="00584C2F"/>
    <w:rsid w:val="00584C87"/>
    <w:rsid w:val="0058518D"/>
    <w:rsid w:val="00585192"/>
    <w:rsid w:val="005855B9"/>
    <w:rsid w:val="00585AC9"/>
    <w:rsid w:val="00585B3A"/>
    <w:rsid w:val="00585E12"/>
    <w:rsid w:val="00585E9B"/>
    <w:rsid w:val="00586005"/>
    <w:rsid w:val="0058609B"/>
    <w:rsid w:val="0058634D"/>
    <w:rsid w:val="00586A69"/>
    <w:rsid w:val="00586AEF"/>
    <w:rsid w:val="00586B45"/>
    <w:rsid w:val="005871A3"/>
    <w:rsid w:val="005875F0"/>
    <w:rsid w:val="0058781D"/>
    <w:rsid w:val="0059007A"/>
    <w:rsid w:val="005901F5"/>
    <w:rsid w:val="005906D1"/>
    <w:rsid w:val="00590BBD"/>
    <w:rsid w:val="00590C37"/>
    <w:rsid w:val="005913EF"/>
    <w:rsid w:val="00591429"/>
    <w:rsid w:val="005915BC"/>
    <w:rsid w:val="00591624"/>
    <w:rsid w:val="00591881"/>
    <w:rsid w:val="00591ACA"/>
    <w:rsid w:val="00591F3B"/>
    <w:rsid w:val="005924C6"/>
    <w:rsid w:val="00592669"/>
    <w:rsid w:val="005926E1"/>
    <w:rsid w:val="0059298C"/>
    <w:rsid w:val="00593036"/>
    <w:rsid w:val="00593165"/>
    <w:rsid w:val="005933F0"/>
    <w:rsid w:val="0059376A"/>
    <w:rsid w:val="005939B4"/>
    <w:rsid w:val="00593CE2"/>
    <w:rsid w:val="00593ED6"/>
    <w:rsid w:val="00593FCA"/>
    <w:rsid w:val="00594026"/>
    <w:rsid w:val="00594367"/>
    <w:rsid w:val="005943A5"/>
    <w:rsid w:val="00594493"/>
    <w:rsid w:val="005945B5"/>
    <w:rsid w:val="0059464C"/>
    <w:rsid w:val="005947FC"/>
    <w:rsid w:val="00594CC6"/>
    <w:rsid w:val="00595352"/>
    <w:rsid w:val="00595843"/>
    <w:rsid w:val="005963AC"/>
    <w:rsid w:val="00596442"/>
    <w:rsid w:val="005964A6"/>
    <w:rsid w:val="0059670A"/>
    <w:rsid w:val="005975E0"/>
    <w:rsid w:val="00597F50"/>
    <w:rsid w:val="005A0001"/>
    <w:rsid w:val="005A0815"/>
    <w:rsid w:val="005A106E"/>
    <w:rsid w:val="005A10F0"/>
    <w:rsid w:val="005A1613"/>
    <w:rsid w:val="005A1C29"/>
    <w:rsid w:val="005A2746"/>
    <w:rsid w:val="005A284A"/>
    <w:rsid w:val="005A2A8B"/>
    <w:rsid w:val="005A2AA4"/>
    <w:rsid w:val="005A32CA"/>
    <w:rsid w:val="005A3E91"/>
    <w:rsid w:val="005A4515"/>
    <w:rsid w:val="005A46B1"/>
    <w:rsid w:val="005A473D"/>
    <w:rsid w:val="005A5192"/>
    <w:rsid w:val="005A53D9"/>
    <w:rsid w:val="005A59A2"/>
    <w:rsid w:val="005A5FAD"/>
    <w:rsid w:val="005A6043"/>
    <w:rsid w:val="005A6219"/>
    <w:rsid w:val="005A7A6B"/>
    <w:rsid w:val="005A7CB5"/>
    <w:rsid w:val="005B0168"/>
    <w:rsid w:val="005B0178"/>
    <w:rsid w:val="005B09C3"/>
    <w:rsid w:val="005B1542"/>
    <w:rsid w:val="005B172B"/>
    <w:rsid w:val="005B1894"/>
    <w:rsid w:val="005B1F76"/>
    <w:rsid w:val="005B203A"/>
    <w:rsid w:val="005B23B4"/>
    <w:rsid w:val="005B269D"/>
    <w:rsid w:val="005B3091"/>
    <w:rsid w:val="005B33BA"/>
    <w:rsid w:val="005B3424"/>
    <w:rsid w:val="005B3425"/>
    <w:rsid w:val="005B343C"/>
    <w:rsid w:val="005B3A7B"/>
    <w:rsid w:val="005B3BAC"/>
    <w:rsid w:val="005B3F27"/>
    <w:rsid w:val="005B452E"/>
    <w:rsid w:val="005B47A2"/>
    <w:rsid w:val="005B49EC"/>
    <w:rsid w:val="005B4AE4"/>
    <w:rsid w:val="005B4B26"/>
    <w:rsid w:val="005B546E"/>
    <w:rsid w:val="005B5490"/>
    <w:rsid w:val="005B5499"/>
    <w:rsid w:val="005B63D4"/>
    <w:rsid w:val="005B6596"/>
    <w:rsid w:val="005B6963"/>
    <w:rsid w:val="005B6CC9"/>
    <w:rsid w:val="005B6FDF"/>
    <w:rsid w:val="005B7393"/>
    <w:rsid w:val="005B789C"/>
    <w:rsid w:val="005B7E43"/>
    <w:rsid w:val="005C0416"/>
    <w:rsid w:val="005C05BF"/>
    <w:rsid w:val="005C098E"/>
    <w:rsid w:val="005C0B89"/>
    <w:rsid w:val="005C0CB8"/>
    <w:rsid w:val="005C14C2"/>
    <w:rsid w:val="005C154C"/>
    <w:rsid w:val="005C16FA"/>
    <w:rsid w:val="005C1AA3"/>
    <w:rsid w:val="005C1C50"/>
    <w:rsid w:val="005C20B1"/>
    <w:rsid w:val="005C224D"/>
    <w:rsid w:val="005C27DB"/>
    <w:rsid w:val="005C327A"/>
    <w:rsid w:val="005C3723"/>
    <w:rsid w:val="005C3F85"/>
    <w:rsid w:val="005C45C8"/>
    <w:rsid w:val="005C4B71"/>
    <w:rsid w:val="005C5917"/>
    <w:rsid w:val="005C5A89"/>
    <w:rsid w:val="005C60C7"/>
    <w:rsid w:val="005C67D9"/>
    <w:rsid w:val="005C6EEC"/>
    <w:rsid w:val="005C6FFA"/>
    <w:rsid w:val="005C741B"/>
    <w:rsid w:val="005C7448"/>
    <w:rsid w:val="005C7664"/>
    <w:rsid w:val="005C7953"/>
    <w:rsid w:val="005C7E2D"/>
    <w:rsid w:val="005C7E38"/>
    <w:rsid w:val="005C7EAF"/>
    <w:rsid w:val="005C7F34"/>
    <w:rsid w:val="005D00DB"/>
    <w:rsid w:val="005D089A"/>
    <w:rsid w:val="005D102E"/>
    <w:rsid w:val="005D12EF"/>
    <w:rsid w:val="005D13E7"/>
    <w:rsid w:val="005D1B74"/>
    <w:rsid w:val="005D2079"/>
    <w:rsid w:val="005D2116"/>
    <w:rsid w:val="005D2920"/>
    <w:rsid w:val="005D2A44"/>
    <w:rsid w:val="005D37BB"/>
    <w:rsid w:val="005D399D"/>
    <w:rsid w:val="005D3CF5"/>
    <w:rsid w:val="005D43FC"/>
    <w:rsid w:val="005D496D"/>
    <w:rsid w:val="005D4CBF"/>
    <w:rsid w:val="005D5305"/>
    <w:rsid w:val="005D5686"/>
    <w:rsid w:val="005D5D80"/>
    <w:rsid w:val="005D5EE6"/>
    <w:rsid w:val="005D670A"/>
    <w:rsid w:val="005D68B0"/>
    <w:rsid w:val="005D6938"/>
    <w:rsid w:val="005D6B38"/>
    <w:rsid w:val="005D754D"/>
    <w:rsid w:val="005D7C78"/>
    <w:rsid w:val="005D7D93"/>
    <w:rsid w:val="005D7EB7"/>
    <w:rsid w:val="005E02F8"/>
    <w:rsid w:val="005E0884"/>
    <w:rsid w:val="005E09FC"/>
    <w:rsid w:val="005E0C5B"/>
    <w:rsid w:val="005E0EEE"/>
    <w:rsid w:val="005E0FA9"/>
    <w:rsid w:val="005E15A3"/>
    <w:rsid w:val="005E1746"/>
    <w:rsid w:val="005E1CCF"/>
    <w:rsid w:val="005E1E06"/>
    <w:rsid w:val="005E2BB5"/>
    <w:rsid w:val="005E2C12"/>
    <w:rsid w:val="005E2EBF"/>
    <w:rsid w:val="005E3121"/>
    <w:rsid w:val="005E337D"/>
    <w:rsid w:val="005E3646"/>
    <w:rsid w:val="005E3BFA"/>
    <w:rsid w:val="005E40DA"/>
    <w:rsid w:val="005E479A"/>
    <w:rsid w:val="005E48B1"/>
    <w:rsid w:val="005E4971"/>
    <w:rsid w:val="005E4A7B"/>
    <w:rsid w:val="005E4C70"/>
    <w:rsid w:val="005E4DEF"/>
    <w:rsid w:val="005E50A2"/>
    <w:rsid w:val="005E5445"/>
    <w:rsid w:val="005E557B"/>
    <w:rsid w:val="005E5740"/>
    <w:rsid w:val="005E5897"/>
    <w:rsid w:val="005E58A9"/>
    <w:rsid w:val="005E5ACF"/>
    <w:rsid w:val="005E5EB4"/>
    <w:rsid w:val="005E5FD8"/>
    <w:rsid w:val="005E603A"/>
    <w:rsid w:val="005E6346"/>
    <w:rsid w:val="005E639A"/>
    <w:rsid w:val="005E64BB"/>
    <w:rsid w:val="005E67BB"/>
    <w:rsid w:val="005E68DB"/>
    <w:rsid w:val="005E6B2B"/>
    <w:rsid w:val="005E6BFF"/>
    <w:rsid w:val="005E6CCD"/>
    <w:rsid w:val="005E6DBB"/>
    <w:rsid w:val="005E7770"/>
    <w:rsid w:val="005E78C0"/>
    <w:rsid w:val="005E7ED9"/>
    <w:rsid w:val="005F0350"/>
    <w:rsid w:val="005F05BD"/>
    <w:rsid w:val="005F0848"/>
    <w:rsid w:val="005F11E5"/>
    <w:rsid w:val="005F14A7"/>
    <w:rsid w:val="005F15BC"/>
    <w:rsid w:val="005F17DA"/>
    <w:rsid w:val="005F19EA"/>
    <w:rsid w:val="005F1B8B"/>
    <w:rsid w:val="005F1EB3"/>
    <w:rsid w:val="005F204C"/>
    <w:rsid w:val="005F2104"/>
    <w:rsid w:val="005F223B"/>
    <w:rsid w:val="005F248B"/>
    <w:rsid w:val="005F24B6"/>
    <w:rsid w:val="005F2575"/>
    <w:rsid w:val="005F25F6"/>
    <w:rsid w:val="005F2BD5"/>
    <w:rsid w:val="005F2D74"/>
    <w:rsid w:val="005F2DD7"/>
    <w:rsid w:val="005F34F1"/>
    <w:rsid w:val="005F35B6"/>
    <w:rsid w:val="005F3685"/>
    <w:rsid w:val="005F36E1"/>
    <w:rsid w:val="005F38D8"/>
    <w:rsid w:val="005F3D20"/>
    <w:rsid w:val="005F3D25"/>
    <w:rsid w:val="005F3F55"/>
    <w:rsid w:val="005F47EA"/>
    <w:rsid w:val="005F4898"/>
    <w:rsid w:val="005F4FD8"/>
    <w:rsid w:val="005F5164"/>
    <w:rsid w:val="005F51FE"/>
    <w:rsid w:val="005F58AC"/>
    <w:rsid w:val="005F5DA8"/>
    <w:rsid w:val="005F5DF3"/>
    <w:rsid w:val="005F6205"/>
    <w:rsid w:val="005F62EC"/>
    <w:rsid w:val="005F6441"/>
    <w:rsid w:val="005F6508"/>
    <w:rsid w:val="005F680F"/>
    <w:rsid w:val="005F6877"/>
    <w:rsid w:val="005F6A1B"/>
    <w:rsid w:val="005F6CED"/>
    <w:rsid w:val="005F6CFE"/>
    <w:rsid w:val="005F6DDF"/>
    <w:rsid w:val="005F77DB"/>
    <w:rsid w:val="005F7B1F"/>
    <w:rsid w:val="005F7C73"/>
    <w:rsid w:val="005F7DC7"/>
    <w:rsid w:val="005F7F86"/>
    <w:rsid w:val="00600179"/>
    <w:rsid w:val="0060052B"/>
    <w:rsid w:val="0060054B"/>
    <w:rsid w:val="00600E0A"/>
    <w:rsid w:val="006010CC"/>
    <w:rsid w:val="0060170C"/>
    <w:rsid w:val="00601AAD"/>
    <w:rsid w:val="00602242"/>
    <w:rsid w:val="006023E3"/>
    <w:rsid w:val="00602720"/>
    <w:rsid w:val="00602992"/>
    <w:rsid w:val="00602A08"/>
    <w:rsid w:val="00602A4C"/>
    <w:rsid w:val="006031AB"/>
    <w:rsid w:val="006031AF"/>
    <w:rsid w:val="00603318"/>
    <w:rsid w:val="00603832"/>
    <w:rsid w:val="00603842"/>
    <w:rsid w:val="0060405C"/>
    <w:rsid w:val="00604194"/>
    <w:rsid w:val="006041C0"/>
    <w:rsid w:val="00604349"/>
    <w:rsid w:val="0060593E"/>
    <w:rsid w:val="00605A5F"/>
    <w:rsid w:val="00605A7D"/>
    <w:rsid w:val="00605E4F"/>
    <w:rsid w:val="00605E99"/>
    <w:rsid w:val="00606062"/>
    <w:rsid w:val="0060630B"/>
    <w:rsid w:val="0060631F"/>
    <w:rsid w:val="00606468"/>
    <w:rsid w:val="006064A4"/>
    <w:rsid w:val="006067CD"/>
    <w:rsid w:val="00606970"/>
    <w:rsid w:val="006069AF"/>
    <w:rsid w:val="00606D56"/>
    <w:rsid w:val="00606EBA"/>
    <w:rsid w:val="00607061"/>
    <w:rsid w:val="0060725B"/>
    <w:rsid w:val="006076AA"/>
    <w:rsid w:val="00607B88"/>
    <w:rsid w:val="00607CEF"/>
    <w:rsid w:val="00607E69"/>
    <w:rsid w:val="00607E72"/>
    <w:rsid w:val="0061031F"/>
    <w:rsid w:val="0061033F"/>
    <w:rsid w:val="00610438"/>
    <w:rsid w:val="00610FC3"/>
    <w:rsid w:val="006113A4"/>
    <w:rsid w:val="006114E2"/>
    <w:rsid w:val="0061156C"/>
    <w:rsid w:val="00611A57"/>
    <w:rsid w:val="00612074"/>
    <w:rsid w:val="006121E5"/>
    <w:rsid w:val="006123DC"/>
    <w:rsid w:val="00612810"/>
    <w:rsid w:val="00612B26"/>
    <w:rsid w:val="00612EB9"/>
    <w:rsid w:val="00613653"/>
    <w:rsid w:val="00613950"/>
    <w:rsid w:val="00613A0E"/>
    <w:rsid w:val="00613B41"/>
    <w:rsid w:val="00614198"/>
    <w:rsid w:val="00614964"/>
    <w:rsid w:val="00614A27"/>
    <w:rsid w:val="00614E68"/>
    <w:rsid w:val="0061538F"/>
    <w:rsid w:val="006156D5"/>
    <w:rsid w:val="0061577E"/>
    <w:rsid w:val="00615D8A"/>
    <w:rsid w:val="00616042"/>
    <w:rsid w:val="006164D9"/>
    <w:rsid w:val="006167EF"/>
    <w:rsid w:val="00616B1B"/>
    <w:rsid w:val="00616DB8"/>
    <w:rsid w:val="00616FDB"/>
    <w:rsid w:val="00617877"/>
    <w:rsid w:val="00617D56"/>
    <w:rsid w:val="00617F9B"/>
    <w:rsid w:val="006201B9"/>
    <w:rsid w:val="00620807"/>
    <w:rsid w:val="00620AE1"/>
    <w:rsid w:val="00620DC5"/>
    <w:rsid w:val="00620FB0"/>
    <w:rsid w:val="00621356"/>
    <w:rsid w:val="006214AA"/>
    <w:rsid w:val="00621695"/>
    <w:rsid w:val="006216A4"/>
    <w:rsid w:val="006217C0"/>
    <w:rsid w:val="00621D8F"/>
    <w:rsid w:val="00621F4F"/>
    <w:rsid w:val="00622025"/>
    <w:rsid w:val="00622097"/>
    <w:rsid w:val="0062280B"/>
    <w:rsid w:val="0062293F"/>
    <w:rsid w:val="00622E19"/>
    <w:rsid w:val="00623188"/>
    <w:rsid w:val="00623681"/>
    <w:rsid w:val="00623879"/>
    <w:rsid w:val="00623B05"/>
    <w:rsid w:val="0062487C"/>
    <w:rsid w:val="00624BAF"/>
    <w:rsid w:val="006253C9"/>
    <w:rsid w:val="006253FC"/>
    <w:rsid w:val="0062541C"/>
    <w:rsid w:val="0062564B"/>
    <w:rsid w:val="006259BD"/>
    <w:rsid w:val="006259DF"/>
    <w:rsid w:val="00625AFD"/>
    <w:rsid w:val="00626577"/>
    <w:rsid w:val="0062677A"/>
    <w:rsid w:val="00626D27"/>
    <w:rsid w:val="00626EA8"/>
    <w:rsid w:val="006270F1"/>
    <w:rsid w:val="00627884"/>
    <w:rsid w:val="006278DC"/>
    <w:rsid w:val="00627FBB"/>
    <w:rsid w:val="0063003B"/>
    <w:rsid w:val="006302F7"/>
    <w:rsid w:val="006306B2"/>
    <w:rsid w:val="00630B32"/>
    <w:rsid w:val="00631064"/>
    <w:rsid w:val="00631085"/>
    <w:rsid w:val="006310D9"/>
    <w:rsid w:val="006314F0"/>
    <w:rsid w:val="006316D9"/>
    <w:rsid w:val="006319E5"/>
    <w:rsid w:val="00631E01"/>
    <w:rsid w:val="006323B0"/>
    <w:rsid w:val="00632836"/>
    <w:rsid w:val="00632DFE"/>
    <w:rsid w:val="00633074"/>
    <w:rsid w:val="00633090"/>
    <w:rsid w:val="006337EA"/>
    <w:rsid w:val="00633A6B"/>
    <w:rsid w:val="00633E98"/>
    <w:rsid w:val="00634209"/>
    <w:rsid w:val="006342F9"/>
    <w:rsid w:val="0063469C"/>
    <w:rsid w:val="006349E4"/>
    <w:rsid w:val="006363D3"/>
    <w:rsid w:val="00636990"/>
    <w:rsid w:val="00636A60"/>
    <w:rsid w:val="00636E83"/>
    <w:rsid w:val="00637B80"/>
    <w:rsid w:val="00637CDE"/>
    <w:rsid w:val="0064015E"/>
    <w:rsid w:val="006402C8"/>
    <w:rsid w:val="00640652"/>
    <w:rsid w:val="006407A8"/>
    <w:rsid w:val="00640C14"/>
    <w:rsid w:val="00640C88"/>
    <w:rsid w:val="00640E2E"/>
    <w:rsid w:val="00641181"/>
    <w:rsid w:val="006413FC"/>
    <w:rsid w:val="0064152A"/>
    <w:rsid w:val="0064167E"/>
    <w:rsid w:val="006416AA"/>
    <w:rsid w:val="00641B0B"/>
    <w:rsid w:val="00641B12"/>
    <w:rsid w:val="00641FC1"/>
    <w:rsid w:val="00642033"/>
    <w:rsid w:val="00642117"/>
    <w:rsid w:val="006424A0"/>
    <w:rsid w:val="00642587"/>
    <w:rsid w:val="006427BC"/>
    <w:rsid w:val="00643258"/>
    <w:rsid w:val="00643448"/>
    <w:rsid w:val="006434B3"/>
    <w:rsid w:val="006434F0"/>
    <w:rsid w:val="00643641"/>
    <w:rsid w:val="006439EC"/>
    <w:rsid w:val="00643BF8"/>
    <w:rsid w:val="00643C38"/>
    <w:rsid w:val="00643DDD"/>
    <w:rsid w:val="00643E81"/>
    <w:rsid w:val="006440C1"/>
    <w:rsid w:val="00644311"/>
    <w:rsid w:val="00644757"/>
    <w:rsid w:val="00644E34"/>
    <w:rsid w:val="00644FE6"/>
    <w:rsid w:val="0064500F"/>
    <w:rsid w:val="00645695"/>
    <w:rsid w:val="00645723"/>
    <w:rsid w:val="00645BD0"/>
    <w:rsid w:val="0064607D"/>
    <w:rsid w:val="006461A7"/>
    <w:rsid w:val="00646318"/>
    <w:rsid w:val="006466B2"/>
    <w:rsid w:val="00646859"/>
    <w:rsid w:val="006468C6"/>
    <w:rsid w:val="006468C7"/>
    <w:rsid w:val="00646957"/>
    <w:rsid w:val="00646A43"/>
    <w:rsid w:val="00646A7D"/>
    <w:rsid w:val="00646AF3"/>
    <w:rsid w:val="00647069"/>
    <w:rsid w:val="00647509"/>
    <w:rsid w:val="00647B06"/>
    <w:rsid w:val="00647B21"/>
    <w:rsid w:val="00650533"/>
    <w:rsid w:val="0065065E"/>
    <w:rsid w:val="006507F4"/>
    <w:rsid w:val="00650BF2"/>
    <w:rsid w:val="00650FF0"/>
    <w:rsid w:val="00651425"/>
    <w:rsid w:val="006517C3"/>
    <w:rsid w:val="00651B9D"/>
    <w:rsid w:val="00651F23"/>
    <w:rsid w:val="006520D5"/>
    <w:rsid w:val="006526A6"/>
    <w:rsid w:val="00652967"/>
    <w:rsid w:val="006529AF"/>
    <w:rsid w:val="00652FF4"/>
    <w:rsid w:val="00653164"/>
    <w:rsid w:val="0065349A"/>
    <w:rsid w:val="006535E6"/>
    <w:rsid w:val="00653B8D"/>
    <w:rsid w:val="00653BA3"/>
    <w:rsid w:val="0065457C"/>
    <w:rsid w:val="00654924"/>
    <w:rsid w:val="00654F0E"/>
    <w:rsid w:val="00655909"/>
    <w:rsid w:val="00655BE0"/>
    <w:rsid w:val="00655E78"/>
    <w:rsid w:val="00656532"/>
    <w:rsid w:val="00656A7C"/>
    <w:rsid w:val="00656E24"/>
    <w:rsid w:val="006572FC"/>
    <w:rsid w:val="006577FB"/>
    <w:rsid w:val="00657811"/>
    <w:rsid w:val="00657D55"/>
    <w:rsid w:val="00657DA9"/>
    <w:rsid w:val="0066027B"/>
    <w:rsid w:val="00660528"/>
    <w:rsid w:val="006616F8"/>
    <w:rsid w:val="00661877"/>
    <w:rsid w:val="00661F03"/>
    <w:rsid w:val="0066233E"/>
    <w:rsid w:val="00662B3A"/>
    <w:rsid w:val="00662D2A"/>
    <w:rsid w:val="00662F7D"/>
    <w:rsid w:val="006630EC"/>
    <w:rsid w:val="00663639"/>
    <w:rsid w:val="006636F0"/>
    <w:rsid w:val="00663A0F"/>
    <w:rsid w:val="00663A8B"/>
    <w:rsid w:val="00663AA4"/>
    <w:rsid w:val="00663F54"/>
    <w:rsid w:val="00664EB3"/>
    <w:rsid w:val="00665251"/>
    <w:rsid w:val="006654FC"/>
    <w:rsid w:val="006659E0"/>
    <w:rsid w:val="00665FF7"/>
    <w:rsid w:val="006662E7"/>
    <w:rsid w:val="00666456"/>
    <w:rsid w:val="006667DE"/>
    <w:rsid w:val="006669D7"/>
    <w:rsid w:val="00666EE7"/>
    <w:rsid w:val="00667056"/>
    <w:rsid w:val="00667277"/>
    <w:rsid w:val="00667883"/>
    <w:rsid w:val="00667E99"/>
    <w:rsid w:val="00670138"/>
    <w:rsid w:val="006705B5"/>
    <w:rsid w:val="00670FCC"/>
    <w:rsid w:val="006712A3"/>
    <w:rsid w:val="00671348"/>
    <w:rsid w:val="00671647"/>
    <w:rsid w:val="00672418"/>
    <w:rsid w:val="00672501"/>
    <w:rsid w:val="006729C8"/>
    <w:rsid w:val="00672A26"/>
    <w:rsid w:val="00672BF3"/>
    <w:rsid w:val="00673141"/>
    <w:rsid w:val="00673283"/>
    <w:rsid w:val="0067346C"/>
    <w:rsid w:val="00673A2A"/>
    <w:rsid w:val="00673BB5"/>
    <w:rsid w:val="00673BD9"/>
    <w:rsid w:val="00673E85"/>
    <w:rsid w:val="00674832"/>
    <w:rsid w:val="00674940"/>
    <w:rsid w:val="00674BBB"/>
    <w:rsid w:val="00674CE4"/>
    <w:rsid w:val="00674FDE"/>
    <w:rsid w:val="0067511D"/>
    <w:rsid w:val="00675321"/>
    <w:rsid w:val="00675915"/>
    <w:rsid w:val="00675946"/>
    <w:rsid w:val="00675FBC"/>
    <w:rsid w:val="0067635A"/>
    <w:rsid w:val="00676687"/>
    <w:rsid w:val="006775F2"/>
    <w:rsid w:val="006778F6"/>
    <w:rsid w:val="00677B2C"/>
    <w:rsid w:val="00677C99"/>
    <w:rsid w:val="006802AE"/>
    <w:rsid w:val="00680349"/>
    <w:rsid w:val="00680A5D"/>
    <w:rsid w:val="00680FEA"/>
    <w:rsid w:val="00681018"/>
    <w:rsid w:val="006810B9"/>
    <w:rsid w:val="0068164E"/>
    <w:rsid w:val="00681805"/>
    <w:rsid w:val="00681950"/>
    <w:rsid w:val="00681C1F"/>
    <w:rsid w:val="0068226E"/>
    <w:rsid w:val="00682479"/>
    <w:rsid w:val="00682AA3"/>
    <w:rsid w:val="0068308C"/>
    <w:rsid w:val="00683497"/>
    <w:rsid w:val="0068369D"/>
    <w:rsid w:val="00683B6D"/>
    <w:rsid w:val="00683EC2"/>
    <w:rsid w:val="00683ECD"/>
    <w:rsid w:val="0068411B"/>
    <w:rsid w:val="00684217"/>
    <w:rsid w:val="006847D2"/>
    <w:rsid w:val="0068492E"/>
    <w:rsid w:val="006849D8"/>
    <w:rsid w:val="00684E63"/>
    <w:rsid w:val="00685170"/>
    <w:rsid w:val="00685280"/>
    <w:rsid w:val="006852E7"/>
    <w:rsid w:val="006858B8"/>
    <w:rsid w:val="00685E2F"/>
    <w:rsid w:val="00685EF0"/>
    <w:rsid w:val="00685F65"/>
    <w:rsid w:val="006865C4"/>
    <w:rsid w:val="00686907"/>
    <w:rsid w:val="00686A27"/>
    <w:rsid w:val="00686A2F"/>
    <w:rsid w:val="00686C32"/>
    <w:rsid w:val="006870B8"/>
    <w:rsid w:val="00687182"/>
    <w:rsid w:val="00687370"/>
    <w:rsid w:val="00687963"/>
    <w:rsid w:val="00690088"/>
    <w:rsid w:val="00690185"/>
    <w:rsid w:val="0069020E"/>
    <w:rsid w:val="00690C3D"/>
    <w:rsid w:val="00690E5B"/>
    <w:rsid w:val="0069155B"/>
    <w:rsid w:val="00691B78"/>
    <w:rsid w:val="0069225E"/>
    <w:rsid w:val="006924D9"/>
    <w:rsid w:val="0069277D"/>
    <w:rsid w:val="00692A98"/>
    <w:rsid w:val="00692D2E"/>
    <w:rsid w:val="00692F6B"/>
    <w:rsid w:val="00693128"/>
    <w:rsid w:val="006931B0"/>
    <w:rsid w:val="00693339"/>
    <w:rsid w:val="00694109"/>
    <w:rsid w:val="006943D3"/>
    <w:rsid w:val="00694600"/>
    <w:rsid w:val="00694AD5"/>
    <w:rsid w:val="00694CCE"/>
    <w:rsid w:val="00694D58"/>
    <w:rsid w:val="00694F3F"/>
    <w:rsid w:val="006954CE"/>
    <w:rsid w:val="006955F9"/>
    <w:rsid w:val="006956C9"/>
    <w:rsid w:val="00695749"/>
    <w:rsid w:val="00695BB0"/>
    <w:rsid w:val="00695C6C"/>
    <w:rsid w:val="00695D4B"/>
    <w:rsid w:val="0069623F"/>
    <w:rsid w:val="006965DE"/>
    <w:rsid w:val="00696888"/>
    <w:rsid w:val="006968AF"/>
    <w:rsid w:val="00696C60"/>
    <w:rsid w:val="0069707F"/>
    <w:rsid w:val="006977D6"/>
    <w:rsid w:val="00697976"/>
    <w:rsid w:val="00697ACF"/>
    <w:rsid w:val="00697B2E"/>
    <w:rsid w:val="00697DDB"/>
    <w:rsid w:val="00697FE0"/>
    <w:rsid w:val="006A0164"/>
    <w:rsid w:val="006A018F"/>
    <w:rsid w:val="006A053F"/>
    <w:rsid w:val="006A05AA"/>
    <w:rsid w:val="006A074A"/>
    <w:rsid w:val="006A0B5C"/>
    <w:rsid w:val="006A0C70"/>
    <w:rsid w:val="006A0D9A"/>
    <w:rsid w:val="006A0FBA"/>
    <w:rsid w:val="006A1529"/>
    <w:rsid w:val="006A15B4"/>
    <w:rsid w:val="006A173E"/>
    <w:rsid w:val="006A1B61"/>
    <w:rsid w:val="006A2176"/>
    <w:rsid w:val="006A2D3D"/>
    <w:rsid w:val="006A2E5D"/>
    <w:rsid w:val="006A3207"/>
    <w:rsid w:val="006A3D33"/>
    <w:rsid w:val="006A4A9B"/>
    <w:rsid w:val="006A4BAA"/>
    <w:rsid w:val="006A4D14"/>
    <w:rsid w:val="006A5012"/>
    <w:rsid w:val="006A5524"/>
    <w:rsid w:val="006A6616"/>
    <w:rsid w:val="006A67C3"/>
    <w:rsid w:val="006A6BF9"/>
    <w:rsid w:val="006A6E92"/>
    <w:rsid w:val="006A70B0"/>
    <w:rsid w:val="006A7469"/>
    <w:rsid w:val="006A74F1"/>
    <w:rsid w:val="006A760F"/>
    <w:rsid w:val="006A77F6"/>
    <w:rsid w:val="006A7A82"/>
    <w:rsid w:val="006A7D1C"/>
    <w:rsid w:val="006B00A9"/>
    <w:rsid w:val="006B0659"/>
    <w:rsid w:val="006B0775"/>
    <w:rsid w:val="006B0855"/>
    <w:rsid w:val="006B0D85"/>
    <w:rsid w:val="006B128B"/>
    <w:rsid w:val="006B22C3"/>
    <w:rsid w:val="006B242C"/>
    <w:rsid w:val="006B29B7"/>
    <w:rsid w:val="006B30E2"/>
    <w:rsid w:val="006B3502"/>
    <w:rsid w:val="006B3843"/>
    <w:rsid w:val="006B3949"/>
    <w:rsid w:val="006B3A50"/>
    <w:rsid w:val="006B406F"/>
    <w:rsid w:val="006B4AAD"/>
    <w:rsid w:val="006B4B6C"/>
    <w:rsid w:val="006B4FEB"/>
    <w:rsid w:val="006B5237"/>
    <w:rsid w:val="006B52DA"/>
    <w:rsid w:val="006B5A7C"/>
    <w:rsid w:val="006B6120"/>
    <w:rsid w:val="006B63F9"/>
    <w:rsid w:val="006B64F3"/>
    <w:rsid w:val="006B682C"/>
    <w:rsid w:val="006B7074"/>
    <w:rsid w:val="006B760C"/>
    <w:rsid w:val="006B7985"/>
    <w:rsid w:val="006C0093"/>
    <w:rsid w:val="006C00EE"/>
    <w:rsid w:val="006C0C5A"/>
    <w:rsid w:val="006C0E83"/>
    <w:rsid w:val="006C149D"/>
    <w:rsid w:val="006C1E28"/>
    <w:rsid w:val="006C2C4D"/>
    <w:rsid w:val="006C2D43"/>
    <w:rsid w:val="006C3009"/>
    <w:rsid w:val="006C30EE"/>
    <w:rsid w:val="006C363E"/>
    <w:rsid w:val="006C3D9B"/>
    <w:rsid w:val="006C4104"/>
    <w:rsid w:val="006C4622"/>
    <w:rsid w:val="006C46E7"/>
    <w:rsid w:val="006C4AC1"/>
    <w:rsid w:val="006C4B60"/>
    <w:rsid w:val="006C50B4"/>
    <w:rsid w:val="006C5150"/>
    <w:rsid w:val="006C533A"/>
    <w:rsid w:val="006C548B"/>
    <w:rsid w:val="006C5929"/>
    <w:rsid w:val="006C5BE8"/>
    <w:rsid w:val="006C5E9E"/>
    <w:rsid w:val="006C6373"/>
    <w:rsid w:val="006C6A35"/>
    <w:rsid w:val="006C6ABF"/>
    <w:rsid w:val="006C6C5E"/>
    <w:rsid w:val="006C71BB"/>
    <w:rsid w:val="006C79E1"/>
    <w:rsid w:val="006D07D8"/>
    <w:rsid w:val="006D099C"/>
    <w:rsid w:val="006D0A47"/>
    <w:rsid w:val="006D0D44"/>
    <w:rsid w:val="006D0FEA"/>
    <w:rsid w:val="006D106C"/>
    <w:rsid w:val="006D116E"/>
    <w:rsid w:val="006D16F4"/>
    <w:rsid w:val="006D198B"/>
    <w:rsid w:val="006D1B53"/>
    <w:rsid w:val="006D2045"/>
    <w:rsid w:val="006D2125"/>
    <w:rsid w:val="006D23D4"/>
    <w:rsid w:val="006D2737"/>
    <w:rsid w:val="006D27EE"/>
    <w:rsid w:val="006D2E05"/>
    <w:rsid w:val="006D2F9A"/>
    <w:rsid w:val="006D331D"/>
    <w:rsid w:val="006D382A"/>
    <w:rsid w:val="006D3A04"/>
    <w:rsid w:val="006D3D0C"/>
    <w:rsid w:val="006D45BA"/>
    <w:rsid w:val="006D48FA"/>
    <w:rsid w:val="006D4AEB"/>
    <w:rsid w:val="006D560E"/>
    <w:rsid w:val="006D573E"/>
    <w:rsid w:val="006D5822"/>
    <w:rsid w:val="006D583A"/>
    <w:rsid w:val="006D5D3F"/>
    <w:rsid w:val="006D5E3D"/>
    <w:rsid w:val="006D654B"/>
    <w:rsid w:val="006D6749"/>
    <w:rsid w:val="006D69A3"/>
    <w:rsid w:val="006D741C"/>
    <w:rsid w:val="006D7AC1"/>
    <w:rsid w:val="006D7B26"/>
    <w:rsid w:val="006D7CFE"/>
    <w:rsid w:val="006D7F0B"/>
    <w:rsid w:val="006E04FF"/>
    <w:rsid w:val="006E05FB"/>
    <w:rsid w:val="006E0874"/>
    <w:rsid w:val="006E0DFE"/>
    <w:rsid w:val="006E1006"/>
    <w:rsid w:val="006E1494"/>
    <w:rsid w:val="006E1DF7"/>
    <w:rsid w:val="006E2651"/>
    <w:rsid w:val="006E2823"/>
    <w:rsid w:val="006E285C"/>
    <w:rsid w:val="006E2C6E"/>
    <w:rsid w:val="006E2F3E"/>
    <w:rsid w:val="006E31CA"/>
    <w:rsid w:val="006E33AA"/>
    <w:rsid w:val="006E34C3"/>
    <w:rsid w:val="006E37F1"/>
    <w:rsid w:val="006E4218"/>
    <w:rsid w:val="006E4247"/>
    <w:rsid w:val="006E43D5"/>
    <w:rsid w:val="006E4636"/>
    <w:rsid w:val="006E4A43"/>
    <w:rsid w:val="006E4FBA"/>
    <w:rsid w:val="006E4FDE"/>
    <w:rsid w:val="006E5F3E"/>
    <w:rsid w:val="006E64E5"/>
    <w:rsid w:val="006E6580"/>
    <w:rsid w:val="006E69C7"/>
    <w:rsid w:val="006E6D5C"/>
    <w:rsid w:val="006E717D"/>
    <w:rsid w:val="006E77EE"/>
    <w:rsid w:val="006E7BE5"/>
    <w:rsid w:val="006E7D24"/>
    <w:rsid w:val="006F0495"/>
    <w:rsid w:val="006F0913"/>
    <w:rsid w:val="006F09E0"/>
    <w:rsid w:val="006F0A3E"/>
    <w:rsid w:val="006F0BBB"/>
    <w:rsid w:val="006F0BCB"/>
    <w:rsid w:val="006F0D41"/>
    <w:rsid w:val="006F17D8"/>
    <w:rsid w:val="006F1C3A"/>
    <w:rsid w:val="006F264E"/>
    <w:rsid w:val="006F2944"/>
    <w:rsid w:val="006F2CA3"/>
    <w:rsid w:val="006F2FB2"/>
    <w:rsid w:val="006F35EC"/>
    <w:rsid w:val="006F374A"/>
    <w:rsid w:val="006F3A26"/>
    <w:rsid w:val="006F3BA2"/>
    <w:rsid w:val="006F3E23"/>
    <w:rsid w:val="006F4093"/>
    <w:rsid w:val="006F4119"/>
    <w:rsid w:val="006F4CCF"/>
    <w:rsid w:val="006F4CD4"/>
    <w:rsid w:val="006F4E60"/>
    <w:rsid w:val="006F551B"/>
    <w:rsid w:val="006F571B"/>
    <w:rsid w:val="006F5BA8"/>
    <w:rsid w:val="006F6094"/>
    <w:rsid w:val="006F60D6"/>
    <w:rsid w:val="006F64F3"/>
    <w:rsid w:val="006F6720"/>
    <w:rsid w:val="006F6769"/>
    <w:rsid w:val="006F6B81"/>
    <w:rsid w:val="006F6C0A"/>
    <w:rsid w:val="006F7049"/>
    <w:rsid w:val="006F7177"/>
    <w:rsid w:val="006F72B0"/>
    <w:rsid w:val="006F73CE"/>
    <w:rsid w:val="006F74B5"/>
    <w:rsid w:val="006F7A4C"/>
    <w:rsid w:val="007000FC"/>
    <w:rsid w:val="0070031A"/>
    <w:rsid w:val="0070046E"/>
    <w:rsid w:val="0070047B"/>
    <w:rsid w:val="00700492"/>
    <w:rsid w:val="00700509"/>
    <w:rsid w:val="007011B2"/>
    <w:rsid w:val="00701C1F"/>
    <w:rsid w:val="00702748"/>
    <w:rsid w:val="007027E2"/>
    <w:rsid w:val="00702CC4"/>
    <w:rsid w:val="00703229"/>
    <w:rsid w:val="007039D3"/>
    <w:rsid w:val="00703A5A"/>
    <w:rsid w:val="0070407C"/>
    <w:rsid w:val="007045D9"/>
    <w:rsid w:val="00704E9C"/>
    <w:rsid w:val="00705023"/>
    <w:rsid w:val="00705278"/>
    <w:rsid w:val="007053FB"/>
    <w:rsid w:val="00705BE4"/>
    <w:rsid w:val="00705E64"/>
    <w:rsid w:val="00705E96"/>
    <w:rsid w:val="0070647D"/>
    <w:rsid w:val="00707268"/>
    <w:rsid w:val="0070746C"/>
    <w:rsid w:val="00707B38"/>
    <w:rsid w:val="00707B3D"/>
    <w:rsid w:val="00707B58"/>
    <w:rsid w:val="00707ECD"/>
    <w:rsid w:val="007105D4"/>
    <w:rsid w:val="00710D9C"/>
    <w:rsid w:val="00710E24"/>
    <w:rsid w:val="00710F22"/>
    <w:rsid w:val="00711351"/>
    <w:rsid w:val="00711520"/>
    <w:rsid w:val="007116F1"/>
    <w:rsid w:val="0071194A"/>
    <w:rsid w:val="00711CC1"/>
    <w:rsid w:val="00711E64"/>
    <w:rsid w:val="0071256F"/>
    <w:rsid w:val="00712FD4"/>
    <w:rsid w:val="00713180"/>
    <w:rsid w:val="007132BD"/>
    <w:rsid w:val="00713430"/>
    <w:rsid w:val="00713887"/>
    <w:rsid w:val="00713920"/>
    <w:rsid w:val="00713C61"/>
    <w:rsid w:val="0071411E"/>
    <w:rsid w:val="007144FE"/>
    <w:rsid w:val="007145D7"/>
    <w:rsid w:val="007151BC"/>
    <w:rsid w:val="00715225"/>
    <w:rsid w:val="007154C3"/>
    <w:rsid w:val="00715560"/>
    <w:rsid w:val="007159A0"/>
    <w:rsid w:val="00715FF2"/>
    <w:rsid w:val="00716563"/>
    <w:rsid w:val="0071670F"/>
    <w:rsid w:val="00717047"/>
    <w:rsid w:val="0071727E"/>
    <w:rsid w:val="00717315"/>
    <w:rsid w:val="00720372"/>
    <w:rsid w:val="0072071C"/>
    <w:rsid w:val="00720B37"/>
    <w:rsid w:val="007211C2"/>
    <w:rsid w:val="00721403"/>
    <w:rsid w:val="00721779"/>
    <w:rsid w:val="0072179D"/>
    <w:rsid w:val="00721A8F"/>
    <w:rsid w:val="00721B23"/>
    <w:rsid w:val="00721C37"/>
    <w:rsid w:val="00721F20"/>
    <w:rsid w:val="00722320"/>
    <w:rsid w:val="00722F23"/>
    <w:rsid w:val="0072340F"/>
    <w:rsid w:val="00723655"/>
    <w:rsid w:val="00723A44"/>
    <w:rsid w:val="00723E2A"/>
    <w:rsid w:val="007245BE"/>
    <w:rsid w:val="007248E4"/>
    <w:rsid w:val="007249D0"/>
    <w:rsid w:val="007249E2"/>
    <w:rsid w:val="007258D9"/>
    <w:rsid w:val="0072593E"/>
    <w:rsid w:val="00725BBE"/>
    <w:rsid w:val="0072668F"/>
    <w:rsid w:val="007267AB"/>
    <w:rsid w:val="007267B3"/>
    <w:rsid w:val="00726C97"/>
    <w:rsid w:val="00726F03"/>
    <w:rsid w:val="0072733A"/>
    <w:rsid w:val="007277AA"/>
    <w:rsid w:val="00727B85"/>
    <w:rsid w:val="00727C63"/>
    <w:rsid w:val="00730101"/>
    <w:rsid w:val="0073069D"/>
    <w:rsid w:val="00730F22"/>
    <w:rsid w:val="0073116C"/>
    <w:rsid w:val="0073116D"/>
    <w:rsid w:val="00731414"/>
    <w:rsid w:val="00731AE6"/>
    <w:rsid w:val="00731D0B"/>
    <w:rsid w:val="00731D2F"/>
    <w:rsid w:val="00731D49"/>
    <w:rsid w:val="00731E22"/>
    <w:rsid w:val="007320E2"/>
    <w:rsid w:val="00732723"/>
    <w:rsid w:val="007329D7"/>
    <w:rsid w:val="007330F9"/>
    <w:rsid w:val="007333A7"/>
    <w:rsid w:val="0073450F"/>
    <w:rsid w:val="00734525"/>
    <w:rsid w:val="0073476B"/>
    <w:rsid w:val="007347EF"/>
    <w:rsid w:val="00734C2A"/>
    <w:rsid w:val="0073504B"/>
    <w:rsid w:val="007351E0"/>
    <w:rsid w:val="00735302"/>
    <w:rsid w:val="00735818"/>
    <w:rsid w:val="00736348"/>
    <w:rsid w:val="007364F4"/>
    <w:rsid w:val="00736E3C"/>
    <w:rsid w:val="00736E8C"/>
    <w:rsid w:val="007374F9"/>
    <w:rsid w:val="00737B2C"/>
    <w:rsid w:val="00737ECC"/>
    <w:rsid w:val="00740380"/>
    <w:rsid w:val="007405CA"/>
    <w:rsid w:val="007413AA"/>
    <w:rsid w:val="00742C3D"/>
    <w:rsid w:val="00743247"/>
    <w:rsid w:val="00743978"/>
    <w:rsid w:val="007439BF"/>
    <w:rsid w:val="00743D7A"/>
    <w:rsid w:val="00743F7E"/>
    <w:rsid w:val="00744028"/>
    <w:rsid w:val="00744158"/>
    <w:rsid w:val="00744526"/>
    <w:rsid w:val="00744EC9"/>
    <w:rsid w:val="0074503F"/>
    <w:rsid w:val="007450A1"/>
    <w:rsid w:val="007453BD"/>
    <w:rsid w:val="00745477"/>
    <w:rsid w:val="0074574B"/>
    <w:rsid w:val="00745A23"/>
    <w:rsid w:val="00745A2B"/>
    <w:rsid w:val="00745ACF"/>
    <w:rsid w:val="00745C63"/>
    <w:rsid w:val="00746B19"/>
    <w:rsid w:val="00746F1C"/>
    <w:rsid w:val="00746FB7"/>
    <w:rsid w:val="00747540"/>
    <w:rsid w:val="00747615"/>
    <w:rsid w:val="00747616"/>
    <w:rsid w:val="00747AB9"/>
    <w:rsid w:val="00747B30"/>
    <w:rsid w:val="00750506"/>
    <w:rsid w:val="0075051D"/>
    <w:rsid w:val="00750B51"/>
    <w:rsid w:val="00750F93"/>
    <w:rsid w:val="0075120C"/>
    <w:rsid w:val="0075127F"/>
    <w:rsid w:val="00751A9A"/>
    <w:rsid w:val="00751AE1"/>
    <w:rsid w:val="00751C75"/>
    <w:rsid w:val="00751D8D"/>
    <w:rsid w:val="00752104"/>
    <w:rsid w:val="00752286"/>
    <w:rsid w:val="007522C2"/>
    <w:rsid w:val="00752813"/>
    <w:rsid w:val="00752F59"/>
    <w:rsid w:val="00753228"/>
    <w:rsid w:val="007535CE"/>
    <w:rsid w:val="0075391E"/>
    <w:rsid w:val="007539CA"/>
    <w:rsid w:val="00753FFA"/>
    <w:rsid w:val="00754C1C"/>
    <w:rsid w:val="00754C57"/>
    <w:rsid w:val="00754CC3"/>
    <w:rsid w:val="00754F7C"/>
    <w:rsid w:val="007555D9"/>
    <w:rsid w:val="00755A98"/>
    <w:rsid w:val="00755B92"/>
    <w:rsid w:val="00755BBA"/>
    <w:rsid w:val="00755D93"/>
    <w:rsid w:val="00756352"/>
    <w:rsid w:val="0075639C"/>
    <w:rsid w:val="00756718"/>
    <w:rsid w:val="00756878"/>
    <w:rsid w:val="00757021"/>
    <w:rsid w:val="00757122"/>
    <w:rsid w:val="007577A1"/>
    <w:rsid w:val="0075790A"/>
    <w:rsid w:val="00757BEF"/>
    <w:rsid w:val="00757F3E"/>
    <w:rsid w:val="00757FF5"/>
    <w:rsid w:val="0076003F"/>
    <w:rsid w:val="00760588"/>
    <w:rsid w:val="00760828"/>
    <w:rsid w:val="007608CB"/>
    <w:rsid w:val="00760C17"/>
    <w:rsid w:val="00761194"/>
    <w:rsid w:val="00761577"/>
    <w:rsid w:val="00761EA5"/>
    <w:rsid w:val="00761F37"/>
    <w:rsid w:val="0076221B"/>
    <w:rsid w:val="00762360"/>
    <w:rsid w:val="0076252F"/>
    <w:rsid w:val="0076288D"/>
    <w:rsid w:val="00762C48"/>
    <w:rsid w:val="007633AB"/>
    <w:rsid w:val="0076345F"/>
    <w:rsid w:val="00763CA2"/>
    <w:rsid w:val="00763D95"/>
    <w:rsid w:val="00763F48"/>
    <w:rsid w:val="0076474E"/>
    <w:rsid w:val="00764CB8"/>
    <w:rsid w:val="00764D1A"/>
    <w:rsid w:val="00765036"/>
    <w:rsid w:val="00765131"/>
    <w:rsid w:val="007652C2"/>
    <w:rsid w:val="007653A5"/>
    <w:rsid w:val="00765B88"/>
    <w:rsid w:val="007664F7"/>
    <w:rsid w:val="00766908"/>
    <w:rsid w:val="00766D99"/>
    <w:rsid w:val="0076752B"/>
    <w:rsid w:val="00767ECD"/>
    <w:rsid w:val="007700F4"/>
    <w:rsid w:val="007701A6"/>
    <w:rsid w:val="0077051A"/>
    <w:rsid w:val="00770866"/>
    <w:rsid w:val="0077095C"/>
    <w:rsid w:val="00770CE2"/>
    <w:rsid w:val="00770CFD"/>
    <w:rsid w:val="00771079"/>
    <w:rsid w:val="00771602"/>
    <w:rsid w:val="0077160B"/>
    <w:rsid w:val="0077185B"/>
    <w:rsid w:val="00772B13"/>
    <w:rsid w:val="00772C81"/>
    <w:rsid w:val="00772D1C"/>
    <w:rsid w:val="00773489"/>
    <w:rsid w:val="0077351E"/>
    <w:rsid w:val="00773A9F"/>
    <w:rsid w:val="00773E3E"/>
    <w:rsid w:val="00773E4C"/>
    <w:rsid w:val="007740D5"/>
    <w:rsid w:val="00774321"/>
    <w:rsid w:val="007747BD"/>
    <w:rsid w:val="0077493F"/>
    <w:rsid w:val="00774A4B"/>
    <w:rsid w:val="00774BFB"/>
    <w:rsid w:val="00774E04"/>
    <w:rsid w:val="00774E2B"/>
    <w:rsid w:val="00774F77"/>
    <w:rsid w:val="0077526A"/>
    <w:rsid w:val="00775653"/>
    <w:rsid w:val="00775917"/>
    <w:rsid w:val="00775A70"/>
    <w:rsid w:val="00775CAE"/>
    <w:rsid w:val="00776146"/>
    <w:rsid w:val="00776240"/>
    <w:rsid w:val="0077624B"/>
    <w:rsid w:val="00776797"/>
    <w:rsid w:val="0077687E"/>
    <w:rsid w:val="00776B4C"/>
    <w:rsid w:val="00776FCE"/>
    <w:rsid w:val="00777C6D"/>
    <w:rsid w:val="00777E55"/>
    <w:rsid w:val="007800E4"/>
    <w:rsid w:val="00780CD8"/>
    <w:rsid w:val="00780FF5"/>
    <w:rsid w:val="0078115E"/>
    <w:rsid w:val="007819C0"/>
    <w:rsid w:val="00781DFE"/>
    <w:rsid w:val="007820D1"/>
    <w:rsid w:val="007824F8"/>
    <w:rsid w:val="00782B36"/>
    <w:rsid w:val="00783AC9"/>
    <w:rsid w:val="00783E18"/>
    <w:rsid w:val="00783F40"/>
    <w:rsid w:val="007841C3"/>
    <w:rsid w:val="00784640"/>
    <w:rsid w:val="00784819"/>
    <w:rsid w:val="00784ECC"/>
    <w:rsid w:val="007851F7"/>
    <w:rsid w:val="007856CA"/>
    <w:rsid w:val="007858DA"/>
    <w:rsid w:val="00785D63"/>
    <w:rsid w:val="007866C7"/>
    <w:rsid w:val="00786C8F"/>
    <w:rsid w:val="0078722A"/>
    <w:rsid w:val="0078732F"/>
    <w:rsid w:val="00787B8F"/>
    <w:rsid w:val="00787C1E"/>
    <w:rsid w:val="00787E89"/>
    <w:rsid w:val="0079011F"/>
    <w:rsid w:val="007903A4"/>
    <w:rsid w:val="007905F2"/>
    <w:rsid w:val="00790C01"/>
    <w:rsid w:val="0079109F"/>
    <w:rsid w:val="00791792"/>
    <w:rsid w:val="007917A6"/>
    <w:rsid w:val="0079210D"/>
    <w:rsid w:val="007922AB"/>
    <w:rsid w:val="007924AC"/>
    <w:rsid w:val="007924DC"/>
    <w:rsid w:val="0079272E"/>
    <w:rsid w:val="00792748"/>
    <w:rsid w:val="00792793"/>
    <w:rsid w:val="00792970"/>
    <w:rsid w:val="007929D3"/>
    <w:rsid w:val="007929F1"/>
    <w:rsid w:val="00793179"/>
    <w:rsid w:val="007931A7"/>
    <w:rsid w:val="00793237"/>
    <w:rsid w:val="00793424"/>
    <w:rsid w:val="007935DE"/>
    <w:rsid w:val="007939D8"/>
    <w:rsid w:val="00793C76"/>
    <w:rsid w:val="0079436D"/>
    <w:rsid w:val="0079477A"/>
    <w:rsid w:val="00794D2D"/>
    <w:rsid w:val="00794FEC"/>
    <w:rsid w:val="0079547C"/>
    <w:rsid w:val="00795CEC"/>
    <w:rsid w:val="00795F82"/>
    <w:rsid w:val="00796307"/>
    <w:rsid w:val="0079666A"/>
    <w:rsid w:val="00796724"/>
    <w:rsid w:val="0079676F"/>
    <w:rsid w:val="00796B83"/>
    <w:rsid w:val="00796DFC"/>
    <w:rsid w:val="007975A5"/>
    <w:rsid w:val="0079776E"/>
    <w:rsid w:val="007978BE"/>
    <w:rsid w:val="00797A15"/>
    <w:rsid w:val="00797B7D"/>
    <w:rsid w:val="007A07B1"/>
    <w:rsid w:val="007A07FA"/>
    <w:rsid w:val="007A0B38"/>
    <w:rsid w:val="007A0CCF"/>
    <w:rsid w:val="007A0E5A"/>
    <w:rsid w:val="007A10E2"/>
    <w:rsid w:val="007A11C1"/>
    <w:rsid w:val="007A12EA"/>
    <w:rsid w:val="007A1336"/>
    <w:rsid w:val="007A14DE"/>
    <w:rsid w:val="007A2DEF"/>
    <w:rsid w:val="007A31FE"/>
    <w:rsid w:val="007A3395"/>
    <w:rsid w:val="007A3486"/>
    <w:rsid w:val="007A352C"/>
    <w:rsid w:val="007A359A"/>
    <w:rsid w:val="007A37F2"/>
    <w:rsid w:val="007A4429"/>
    <w:rsid w:val="007A45CA"/>
    <w:rsid w:val="007A4640"/>
    <w:rsid w:val="007A475B"/>
    <w:rsid w:val="007A476B"/>
    <w:rsid w:val="007A498E"/>
    <w:rsid w:val="007A4A34"/>
    <w:rsid w:val="007A4D19"/>
    <w:rsid w:val="007A54CF"/>
    <w:rsid w:val="007A64C0"/>
    <w:rsid w:val="007A65BF"/>
    <w:rsid w:val="007A6C26"/>
    <w:rsid w:val="007A6F05"/>
    <w:rsid w:val="007A6F2E"/>
    <w:rsid w:val="007A77A4"/>
    <w:rsid w:val="007A7BC7"/>
    <w:rsid w:val="007A7C47"/>
    <w:rsid w:val="007A7C78"/>
    <w:rsid w:val="007A7E96"/>
    <w:rsid w:val="007B026D"/>
    <w:rsid w:val="007B04C6"/>
    <w:rsid w:val="007B08E3"/>
    <w:rsid w:val="007B0D26"/>
    <w:rsid w:val="007B0F86"/>
    <w:rsid w:val="007B10A6"/>
    <w:rsid w:val="007B1D01"/>
    <w:rsid w:val="007B2134"/>
    <w:rsid w:val="007B21A5"/>
    <w:rsid w:val="007B21A7"/>
    <w:rsid w:val="007B24CC"/>
    <w:rsid w:val="007B2C91"/>
    <w:rsid w:val="007B2ED5"/>
    <w:rsid w:val="007B328E"/>
    <w:rsid w:val="007B334F"/>
    <w:rsid w:val="007B3458"/>
    <w:rsid w:val="007B3553"/>
    <w:rsid w:val="007B37F6"/>
    <w:rsid w:val="007B39CF"/>
    <w:rsid w:val="007B439A"/>
    <w:rsid w:val="007B4867"/>
    <w:rsid w:val="007B4953"/>
    <w:rsid w:val="007B4ADD"/>
    <w:rsid w:val="007B5069"/>
    <w:rsid w:val="007B5081"/>
    <w:rsid w:val="007B5367"/>
    <w:rsid w:val="007B55EF"/>
    <w:rsid w:val="007B5D8D"/>
    <w:rsid w:val="007B6104"/>
    <w:rsid w:val="007B6599"/>
    <w:rsid w:val="007B674D"/>
    <w:rsid w:val="007B6AD0"/>
    <w:rsid w:val="007B6ECC"/>
    <w:rsid w:val="007B7321"/>
    <w:rsid w:val="007B7AE4"/>
    <w:rsid w:val="007B7BA9"/>
    <w:rsid w:val="007B7CF3"/>
    <w:rsid w:val="007C03CE"/>
    <w:rsid w:val="007C0509"/>
    <w:rsid w:val="007C1A4D"/>
    <w:rsid w:val="007C1B68"/>
    <w:rsid w:val="007C2503"/>
    <w:rsid w:val="007C275A"/>
    <w:rsid w:val="007C2960"/>
    <w:rsid w:val="007C2FA5"/>
    <w:rsid w:val="007C3010"/>
    <w:rsid w:val="007C30D0"/>
    <w:rsid w:val="007C30F5"/>
    <w:rsid w:val="007C3247"/>
    <w:rsid w:val="007C3330"/>
    <w:rsid w:val="007C355E"/>
    <w:rsid w:val="007C35DC"/>
    <w:rsid w:val="007C3F9E"/>
    <w:rsid w:val="007C45D8"/>
    <w:rsid w:val="007C4A9A"/>
    <w:rsid w:val="007C4F99"/>
    <w:rsid w:val="007C53AA"/>
    <w:rsid w:val="007C5E36"/>
    <w:rsid w:val="007C6074"/>
    <w:rsid w:val="007C67AF"/>
    <w:rsid w:val="007C70B0"/>
    <w:rsid w:val="007C70CF"/>
    <w:rsid w:val="007C78D3"/>
    <w:rsid w:val="007C7904"/>
    <w:rsid w:val="007C7C87"/>
    <w:rsid w:val="007C7DF8"/>
    <w:rsid w:val="007D078A"/>
    <w:rsid w:val="007D0E40"/>
    <w:rsid w:val="007D0FC4"/>
    <w:rsid w:val="007D1AE6"/>
    <w:rsid w:val="007D1C47"/>
    <w:rsid w:val="007D25E6"/>
    <w:rsid w:val="007D29E7"/>
    <w:rsid w:val="007D34DB"/>
    <w:rsid w:val="007D377C"/>
    <w:rsid w:val="007D3B29"/>
    <w:rsid w:val="007D3FEC"/>
    <w:rsid w:val="007D403D"/>
    <w:rsid w:val="007D452A"/>
    <w:rsid w:val="007D4F40"/>
    <w:rsid w:val="007D5063"/>
    <w:rsid w:val="007D51A3"/>
    <w:rsid w:val="007D5589"/>
    <w:rsid w:val="007D5692"/>
    <w:rsid w:val="007D5977"/>
    <w:rsid w:val="007D63E3"/>
    <w:rsid w:val="007D6DA9"/>
    <w:rsid w:val="007D6F68"/>
    <w:rsid w:val="007D7D72"/>
    <w:rsid w:val="007D7FE6"/>
    <w:rsid w:val="007E0278"/>
    <w:rsid w:val="007E0E31"/>
    <w:rsid w:val="007E12ED"/>
    <w:rsid w:val="007E156D"/>
    <w:rsid w:val="007E1743"/>
    <w:rsid w:val="007E1979"/>
    <w:rsid w:val="007E1A38"/>
    <w:rsid w:val="007E327D"/>
    <w:rsid w:val="007E34BE"/>
    <w:rsid w:val="007E35D2"/>
    <w:rsid w:val="007E375E"/>
    <w:rsid w:val="007E39BD"/>
    <w:rsid w:val="007E448A"/>
    <w:rsid w:val="007E455B"/>
    <w:rsid w:val="007E4831"/>
    <w:rsid w:val="007E4893"/>
    <w:rsid w:val="007E4E34"/>
    <w:rsid w:val="007E4EC6"/>
    <w:rsid w:val="007E5067"/>
    <w:rsid w:val="007E5185"/>
    <w:rsid w:val="007E544F"/>
    <w:rsid w:val="007E57F8"/>
    <w:rsid w:val="007E5FEB"/>
    <w:rsid w:val="007E646E"/>
    <w:rsid w:val="007E6C18"/>
    <w:rsid w:val="007E7984"/>
    <w:rsid w:val="007E7BCE"/>
    <w:rsid w:val="007F006E"/>
    <w:rsid w:val="007F0615"/>
    <w:rsid w:val="007F089D"/>
    <w:rsid w:val="007F08D8"/>
    <w:rsid w:val="007F0B8C"/>
    <w:rsid w:val="007F1079"/>
    <w:rsid w:val="007F1277"/>
    <w:rsid w:val="007F13CE"/>
    <w:rsid w:val="007F1572"/>
    <w:rsid w:val="007F195B"/>
    <w:rsid w:val="007F1D8A"/>
    <w:rsid w:val="007F231B"/>
    <w:rsid w:val="007F238F"/>
    <w:rsid w:val="007F2397"/>
    <w:rsid w:val="007F2853"/>
    <w:rsid w:val="007F3012"/>
    <w:rsid w:val="007F32DE"/>
    <w:rsid w:val="007F33F9"/>
    <w:rsid w:val="007F3AD8"/>
    <w:rsid w:val="007F3AFA"/>
    <w:rsid w:val="007F4068"/>
    <w:rsid w:val="007F47FF"/>
    <w:rsid w:val="007F4AB9"/>
    <w:rsid w:val="007F4AC5"/>
    <w:rsid w:val="007F4E88"/>
    <w:rsid w:val="007F5329"/>
    <w:rsid w:val="007F5366"/>
    <w:rsid w:val="007F53F9"/>
    <w:rsid w:val="007F56F4"/>
    <w:rsid w:val="007F5F36"/>
    <w:rsid w:val="007F65AC"/>
    <w:rsid w:val="007F6998"/>
    <w:rsid w:val="007F6B7D"/>
    <w:rsid w:val="007F6E90"/>
    <w:rsid w:val="007F6F5C"/>
    <w:rsid w:val="007F6F66"/>
    <w:rsid w:val="007F7332"/>
    <w:rsid w:val="007F761D"/>
    <w:rsid w:val="007F7C90"/>
    <w:rsid w:val="007F7E66"/>
    <w:rsid w:val="00800189"/>
    <w:rsid w:val="0080086F"/>
    <w:rsid w:val="00800A8B"/>
    <w:rsid w:val="00800CD8"/>
    <w:rsid w:val="00800DBE"/>
    <w:rsid w:val="008012A3"/>
    <w:rsid w:val="00801AC8"/>
    <w:rsid w:val="00801D27"/>
    <w:rsid w:val="00803328"/>
    <w:rsid w:val="00803407"/>
    <w:rsid w:val="00803974"/>
    <w:rsid w:val="00803F8D"/>
    <w:rsid w:val="00804097"/>
    <w:rsid w:val="00804098"/>
    <w:rsid w:val="008042B1"/>
    <w:rsid w:val="0080486A"/>
    <w:rsid w:val="00804893"/>
    <w:rsid w:val="008048C8"/>
    <w:rsid w:val="00804A0D"/>
    <w:rsid w:val="0080541B"/>
    <w:rsid w:val="008056B7"/>
    <w:rsid w:val="00805D36"/>
    <w:rsid w:val="00805FF8"/>
    <w:rsid w:val="008060C3"/>
    <w:rsid w:val="00806268"/>
    <w:rsid w:val="00806616"/>
    <w:rsid w:val="008069DF"/>
    <w:rsid w:val="00806B1A"/>
    <w:rsid w:val="008074C5"/>
    <w:rsid w:val="00807634"/>
    <w:rsid w:val="00807899"/>
    <w:rsid w:val="008100D3"/>
    <w:rsid w:val="0081040F"/>
    <w:rsid w:val="00810453"/>
    <w:rsid w:val="0081086D"/>
    <w:rsid w:val="008108D4"/>
    <w:rsid w:val="00810B0B"/>
    <w:rsid w:val="00810B70"/>
    <w:rsid w:val="00811030"/>
    <w:rsid w:val="008110D0"/>
    <w:rsid w:val="00811EE7"/>
    <w:rsid w:val="00811F8D"/>
    <w:rsid w:val="008125CE"/>
    <w:rsid w:val="008125D4"/>
    <w:rsid w:val="00812CDB"/>
    <w:rsid w:val="00812F38"/>
    <w:rsid w:val="00812FCF"/>
    <w:rsid w:val="00812FDD"/>
    <w:rsid w:val="008130F1"/>
    <w:rsid w:val="00813426"/>
    <w:rsid w:val="008139EA"/>
    <w:rsid w:val="00814401"/>
    <w:rsid w:val="00814757"/>
    <w:rsid w:val="00814798"/>
    <w:rsid w:val="008147E3"/>
    <w:rsid w:val="0081485A"/>
    <w:rsid w:val="00814887"/>
    <w:rsid w:val="00815160"/>
    <w:rsid w:val="008154AC"/>
    <w:rsid w:val="008158BE"/>
    <w:rsid w:val="00815A33"/>
    <w:rsid w:val="00815B2C"/>
    <w:rsid w:val="00815D35"/>
    <w:rsid w:val="00816224"/>
    <w:rsid w:val="0081637C"/>
    <w:rsid w:val="00816830"/>
    <w:rsid w:val="00816937"/>
    <w:rsid w:val="00816EC6"/>
    <w:rsid w:val="00816ED8"/>
    <w:rsid w:val="00817147"/>
    <w:rsid w:val="0081775C"/>
    <w:rsid w:val="008178F8"/>
    <w:rsid w:val="0081797A"/>
    <w:rsid w:val="00817C17"/>
    <w:rsid w:val="00817C4A"/>
    <w:rsid w:val="00820549"/>
    <w:rsid w:val="0082080E"/>
    <w:rsid w:val="0082081B"/>
    <w:rsid w:val="008208DB"/>
    <w:rsid w:val="00820EBB"/>
    <w:rsid w:val="0082110F"/>
    <w:rsid w:val="0082119A"/>
    <w:rsid w:val="0082191F"/>
    <w:rsid w:val="00821921"/>
    <w:rsid w:val="00821EB2"/>
    <w:rsid w:val="00822432"/>
    <w:rsid w:val="00823790"/>
    <w:rsid w:val="0082391E"/>
    <w:rsid w:val="00823DE6"/>
    <w:rsid w:val="00824208"/>
    <w:rsid w:val="00824E57"/>
    <w:rsid w:val="00825037"/>
    <w:rsid w:val="0082523F"/>
    <w:rsid w:val="00825569"/>
    <w:rsid w:val="00825F8E"/>
    <w:rsid w:val="0082694F"/>
    <w:rsid w:val="00826D63"/>
    <w:rsid w:val="00826E57"/>
    <w:rsid w:val="00827016"/>
    <w:rsid w:val="008276A1"/>
    <w:rsid w:val="008304FF"/>
    <w:rsid w:val="0083079D"/>
    <w:rsid w:val="00830A35"/>
    <w:rsid w:val="00830D16"/>
    <w:rsid w:val="00830EC8"/>
    <w:rsid w:val="00830FF8"/>
    <w:rsid w:val="00831010"/>
    <w:rsid w:val="008310B9"/>
    <w:rsid w:val="00831102"/>
    <w:rsid w:val="008315C1"/>
    <w:rsid w:val="00832146"/>
    <w:rsid w:val="0083296E"/>
    <w:rsid w:val="00832D0E"/>
    <w:rsid w:val="00832DDC"/>
    <w:rsid w:val="00833189"/>
    <w:rsid w:val="00833376"/>
    <w:rsid w:val="0083386C"/>
    <w:rsid w:val="008338B2"/>
    <w:rsid w:val="008338F2"/>
    <w:rsid w:val="00833DC8"/>
    <w:rsid w:val="00833EFB"/>
    <w:rsid w:val="00833FCB"/>
    <w:rsid w:val="008341FC"/>
    <w:rsid w:val="00834488"/>
    <w:rsid w:val="0083456E"/>
    <w:rsid w:val="00835170"/>
    <w:rsid w:val="00835502"/>
    <w:rsid w:val="008357E1"/>
    <w:rsid w:val="00835C60"/>
    <w:rsid w:val="00835D5D"/>
    <w:rsid w:val="008362F9"/>
    <w:rsid w:val="008365BA"/>
    <w:rsid w:val="00836A35"/>
    <w:rsid w:val="00837110"/>
    <w:rsid w:val="008372F4"/>
    <w:rsid w:val="00837325"/>
    <w:rsid w:val="0083750C"/>
    <w:rsid w:val="00837ED6"/>
    <w:rsid w:val="00837F8F"/>
    <w:rsid w:val="008402E4"/>
    <w:rsid w:val="0084049C"/>
    <w:rsid w:val="00840C82"/>
    <w:rsid w:val="0084112E"/>
    <w:rsid w:val="00841DE3"/>
    <w:rsid w:val="008420BE"/>
    <w:rsid w:val="00842402"/>
    <w:rsid w:val="00842B01"/>
    <w:rsid w:val="008431F9"/>
    <w:rsid w:val="008433BD"/>
    <w:rsid w:val="00843806"/>
    <w:rsid w:val="00843843"/>
    <w:rsid w:val="00843E39"/>
    <w:rsid w:val="0084412A"/>
    <w:rsid w:val="0084419D"/>
    <w:rsid w:val="00844735"/>
    <w:rsid w:val="00844A4E"/>
    <w:rsid w:val="008458F1"/>
    <w:rsid w:val="00845A8E"/>
    <w:rsid w:val="00845B68"/>
    <w:rsid w:val="00846524"/>
    <w:rsid w:val="008468D8"/>
    <w:rsid w:val="00846B74"/>
    <w:rsid w:val="0084711D"/>
    <w:rsid w:val="0084719A"/>
    <w:rsid w:val="008501A4"/>
    <w:rsid w:val="00850293"/>
    <w:rsid w:val="00850458"/>
    <w:rsid w:val="00850803"/>
    <w:rsid w:val="00850ADF"/>
    <w:rsid w:val="00850CAA"/>
    <w:rsid w:val="00850D36"/>
    <w:rsid w:val="00850E59"/>
    <w:rsid w:val="00851507"/>
    <w:rsid w:val="008516D9"/>
    <w:rsid w:val="0085178D"/>
    <w:rsid w:val="008519D4"/>
    <w:rsid w:val="00851A57"/>
    <w:rsid w:val="0085214C"/>
    <w:rsid w:val="008526FE"/>
    <w:rsid w:val="00852E51"/>
    <w:rsid w:val="00852FEC"/>
    <w:rsid w:val="00853892"/>
    <w:rsid w:val="00853AE0"/>
    <w:rsid w:val="008542EE"/>
    <w:rsid w:val="008549CA"/>
    <w:rsid w:val="008549E5"/>
    <w:rsid w:val="008549F9"/>
    <w:rsid w:val="00854D1B"/>
    <w:rsid w:val="00854D21"/>
    <w:rsid w:val="00855737"/>
    <w:rsid w:val="008561AB"/>
    <w:rsid w:val="0085620B"/>
    <w:rsid w:val="008563D9"/>
    <w:rsid w:val="0085678E"/>
    <w:rsid w:val="00856B7C"/>
    <w:rsid w:val="00856DBF"/>
    <w:rsid w:val="00856DE2"/>
    <w:rsid w:val="00856FB1"/>
    <w:rsid w:val="008571BA"/>
    <w:rsid w:val="00857430"/>
    <w:rsid w:val="008574E3"/>
    <w:rsid w:val="00860049"/>
    <w:rsid w:val="0086055D"/>
    <w:rsid w:val="008612D2"/>
    <w:rsid w:val="008619DE"/>
    <w:rsid w:val="00861DE1"/>
    <w:rsid w:val="00861E0C"/>
    <w:rsid w:val="0086241A"/>
    <w:rsid w:val="008624F8"/>
    <w:rsid w:val="0086253F"/>
    <w:rsid w:val="00862B91"/>
    <w:rsid w:val="00862EA1"/>
    <w:rsid w:val="008634F5"/>
    <w:rsid w:val="0086364F"/>
    <w:rsid w:val="008637EA"/>
    <w:rsid w:val="00863B6B"/>
    <w:rsid w:val="00863E5F"/>
    <w:rsid w:val="00864173"/>
    <w:rsid w:val="00864775"/>
    <w:rsid w:val="00864A1B"/>
    <w:rsid w:val="008651EA"/>
    <w:rsid w:val="00865235"/>
    <w:rsid w:val="00865F03"/>
    <w:rsid w:val="008661FE"/>
    <w:rsid w:val="00866413"/>
    <w:rsid w:val="00867148"/>
    <w:rsid w:val="008671F4"/>
    <w:rsid w:val="00867897"/>
    <w:rsid w:val="00867C04"/>
    <w:rsid w:val="00867C1B"/>
    <w:rsid w:val="00867D0F"/>
    <w:rsid w:val="00867E38"/>
    <w:rsid w:val="00867FA3"/>
    <w:rsid w:val="008707CF"/>
    <w:rsid w:val="00870C1D"/>
    <w:rsid w:val="00870E35"/>
    <w:rsid w:val="00871374"/>
    <w:rsid w:val="00871622"/>
    <w:rsid w:val="0087167E"/>
    <w:rsid w:val="00871958"/>
    <w:rsid w:val="00871D12"/>
    <w:rsid w:val="00871DEC"/>
    <w:rsid w:val="00871EFA"/>
    <w:rsid w:val="008720B0"/>
    <w:rsid w:val="008726F8"/>
    <w:rsid w:val="0087282B"/>
    <w:rsid w:val="00872B0C"/>
    <w:rsid w:val="00873242"/>
    <w:rsid w:val="0087422A"/>
    <w:rsid w:val="0087426B"/>
    <w:rsid w:val="008743C4"/>
    <w:rsid w:val="008746A3"/>
    <w:rsid w:val="00874B15"/>
    <w:rsid w:val="00874CED"/>
    <w:rsid w:val="00874D1F"/>
    <w:rsid w:val="00874D78"/>
    <w:rsid w:val="00874F3A"/>
    <w:rsid w:val="008753E7"/>
    <w:rsid w:val="00875FF2"/>
    <w:rsid w:val="008762AB"/>
    <w:rsid w:val="00876801"/>
    <w:rsid w:val="0087706C"/>
    <w:rsid w:val="00877298"/>
    <w:rsid w:val="0087780A"/>
    <w:rsid w:val="008778CD"/>
    <w:rsid w:val="00877A97"/>
    <w:rsid w:val="00877EE2"/>
    <w:rsid w:val="0088067A"/>
    <w:rsid w:val="00880B10"/>
    <w:rsid w:val="00880DF8"/>
    <w:rsid w:val="00881E5D"/>
    <w:rsid w:val="008821ED"/>
    <w:rsid w:val="00882425"/>
    <w:rsid w:val="008832E1"/>
    <w:rsid w:val="008835B0"/>
    <w:rsid w:val="008838F7"/>
    <w:rsid w:val="00883DBD"/>
    <w:rsid w:val="00883FBF"/>
    <w:rsid w:val="00884EED"/>
    <w:rsid w:val="00884F20"/>
    <w:rsid w:val="0088587C"/>
    <w:rsid w:val="00885CE8"/>
    <w:rsid w:val="0088608F"/>
    <w:rsid w:val="008860C4"/>
    <w:rsid w:val="008861D4"/>
    <w:rsid w:val="00886572"/>
    <w:rsid w:val="008868EC"/>
    <w:rsid w:val="00887270"/>
    <w:rsid w:val="008874C6"/>
    <w:rsid w:val="00887BA2"/>
    <w:rsid w:val="00890895"/>
    <w:rsid w:val="008908B7"/>
    <w:rsid w:val="00890BFB"/>
    <w:rsid w:val="00891031"/>
    <w:rsid w:val="008914B4"/>
    <w:rsid w:val="00891A55"/>
    <w:rsid w:val="008920FE"/>
    <w:rsid w:val="00892653"/>
    <w:rsid w:val="00892917"/>
    <w:rsid w:val="00892A5D"/>
    <w:rsid w:val="00892ADC"/>
    <w:rsid w:val="00892B83"/>
    <w:rsid w:val="00892E0F"/>
    <w:rsid w:val="00893124"/>
    <w:rsid w:val="00893815"/>
    <w:rsid w:val="00894058"/>
    <w:rsid w:val="008947F6"/>
    <w:rsid w:val="00894A93"/>
    <w:rsid w:val="00894B5E"/>
    <w:rsid w:val="00894F14"/>
    <w:rsid w:val="00895655"/>
    <w:rsid w:val="00895D34"/>
    <w:rsid w:val="00895E97"/>
    <w:rsid w:val="0089665A"/>
    <w:rsid w:val="008968E9"/>
    <w:rsid w:val="0089718B"/>
    <w:rsid w:val="008974FB"/>
    <w:rsid w:val="008977C1"/>
    <w:rsid w:val="008A0361"/>
    <w:rsid w:val="008A05AE"/>
    <w:rsid w:val="008A07F9"/>
    <w:rsid w:val="008A0940"/>
    <w:rsid w:val="008A0A6C"/>
    <w:rsid w:val="008A110E"/>
    <w:rsid w:val="008A11AB"/>
    <w:rsid w:val="008A17D2"/>
    <w:rsid w:val="008A1E84"/>
    <w:rsid w:val="008A2479"/>
    <w:rsid w:val="008A294D"/>
    <w:rsid w:val="008A2CFA"/>
    <w:rsid w:val="008A2EB6"/>
    <w:rsid w:val="008A3010"/>
    <w:rsid w:val="008A335C"/>
    <w:rsid w:val="008A3764"/>
    <w:rsid w:val="008A3777"/>
    <w:rsid w:val="008A3AE9"/>
    <w:rsid w:val="008A3E84"/>
    <w:rsid w:val="008A4138"/>
    <w:rsid w:val="008A4162"/>
    <w:rsid w:val="008A48E3"/>
    <w:rsid w:val="008A4EBB"/>
    <w:rsid w:val="008A510B"/>
    <w:rsid w:val="008A5142"/>
    <w:rsid w:val="008A51C0"/>
    <w:rsid w:val="008A51EB"/>
    <w:rsid w:val="008A5417"/>
    <w:rsid w:val="008A55E3"/>
    <w:rsid w:val="008A5E3A"/>
    <w:rsid w:val="008A61F0"/>
    <w:rsid w:val="008A680E"/>
    <w:rsid w:val="008A695E"/>
    <w:rsid w:val="008A6AA8"/>
    <w:rsid w:val="008A71B0"/>
    <w:rsid w:val="008A72B2"/>
    <w:rsid w:val="008A775F"/>
    <w:rsid w:val="008A7917"/>
    <w:rsid w:val="008B012A"/>
    <w:rsid w:val="008B039A"/>
    <w:rsid w:val="008B04A0"/>
    <w:rsid w:val="008B0882"/>
    <w:rsid w:val="008B089A"/>
    <w:rsid w:val="008B0FE1"/>
    <w:rsid w:val="008B11F3"/>
    <w:rsid w:val="008B17ED"/>
    <w:rsid w:val="008B18AC"/>
    <w:rsid w:val="008B19CC"/>
    <w:rsid w:val="008B1AFC"/>
    <w:rsid w:val="008B1E42"/>
    <w:rsid w:val="008B1F28"/>
    <w:rsid w:val="008B21A0"/>
    <w:rsid w:val="008B232E"/>
    <w:rsid w:val="008B2514"/>
    <w:rsid w:val="008B2603"/>
    <w:rsid w:val="008B267A"/>
    <w:rsid w:val="008B2783"/>
    <w:rsid w:val="008B2D9B"/>
    <w:rsid w:val="008B3889"/>
    <w:rsid w:val="008B3934"/>
    <w:rsid w:val="008B3A11"/>
    <w:rsid w:val="008B3B0F"/>
    <w:rsid w:val="008B3C19"/>
    <w:rsid w:val="008B3E81"/>
    <w:rsid w:val="008B3EEC"/>
    <w:rsid w:val="008B42D3"/>
    <w:rsid w:val="008B4AFC"/>
    <w:rsid w:val="008B5AA0"/>
    <w:rsid w:val="008B5DB3"/>
    <w:rsid w:val="008B6248"/>
    <w:rsid w:val="008B67EB"/>
    <w:rsid w:val="008B69F7"/>
    <w:rsid w:val="008B6D13"/>
    <w:rsid w:val="008B74E7"/>
    <w:rsid w:val="008B7643"/>
    <w:rsid w:val="008B77BA"/>
    <w:rsid w:val="008B7E49"/>
    <w:rsid w:val="008C05A1"/>
    <w:rsid w:val="008C07A9"/>
    <w:rsid w:val="008C085B"/>
    <w:rsid w:val="008C0B52"/>
    <w:rsid w:val="008C0E45"/>
    <w:rsid w:val="008C0EDD"/>
    <w:rsid w:val="008C0F4C"/>
    <w:rsid w:val="008C1158"/>
    <w:rsid w:val="008C12DD"/>
    <w:rsid w:val="008C14B0"/>
    <w:rsid w:val="008C16B1"/>
    <w:rsid w:val="008C19FC"/>
    <w:rsid w:val="008C1AB3"/>
    <w:rsid w:val="008C1D8B"/>
    <w:rsid w:val="008C1ED0"/>
    <w:rsid w:val="008C209F"/>
    <w:rsid w:val="008C21D5"/>
    <w:rsid w:val="008C2596"/>
    <w:rsid w:val="008C266D"/>
    <w:rsid w:val="008C33D1"/>
    <w:rsid w:val="008C3954"/>
    <w:rsid w:val="008C3B16"/>
    <w:rsid w:val="008C4430"/>
    <w:rsid w:val="008C45E3"/>
    <w:rsid w:val="008C47C6"/>
    <w:rsid w:val="008C494B"/>
    <w:rsid w:val="008C49A0"/>
    <w:rsid w:val="008C4AE6"/>
    <w:rsid w:val="008C4F42"/>
    <w:rsid w:val="008C4F6D"/>
    <w:rsid w:val="008C52BC"/>
    <w:rsid w:val="008C587F"/>
    <w:rsid w:val="008C5C1D"/>
    <w:rsid w:val="008C5CBA"/>
    <w:rsid w:val="008C5D99"/>
    <w:rsid w:val="008C66C6"/>
    <w:rsid w:val="008C6831"/>
    <w:rsid w:val="008C6A19"/>
    <w:rsid w:val="008C6BD9"/>
    <w:rsid w:val="008C76FB"/>
    <w:rsid w:val="008C7B9E"/>
    <w:rsid w:val="008C7D67"/>
    <w:rsid w:val="008C7E01"/>
    <w:rsid w:val="008D0C1C"/>
    <w:rsid w:val="008D0E3A"/>
    <w:rsid w:val="008D1675"/>
    <w:rsid w:val="008D1777"/>
    <w:rsid w:val="008D1ECD"/>
    <w:rsid w:val="008D20D5"/>
    <w:rsid w:val="008D2120"/>
    <w:rsid w:val="008D2157"/>
    <w:rsid w:val="008D22BE"/>
    <w:rsid w:val="008D235F"/>
    <w:rsid w:val="008D23EE"/>
    <w:rsid w:val="008D25D0"/>
    <w:rsid w:val="008D2B5E"/>
    <w:rsid w:val="008D31F2"/>
    <w:rsid w:val="008D450A"/>
    <w:rsid w:val="008D57C8"/>
    <w:rsid w:val="008D5853"/>
    <w:rsid w:val="008D58EF"/>
    <w:rsid w:val="008D645C"/>
    <w:rsid w:val="008D66DF"/>
    <w:rsid w:val="008D67DD"/>
    <w:rsid w:val="008D6858"/>
    <w:rsid w:val="008D6AB4"/>
    <w:rsid w:val="008D6B6E"/>
    <w:rsid w:val="008D6E4D"/>
    <w:rsid w:val="008D7713"/>
    <w:rsid w:val="008E0538"/>
    <w:rsid w:val="008E0789"/>
    <w:rsid w:val="008E11DD"/>
    <w:rsid w:val="008E14D2"/>
    <w:rsid w:val="008E1527"/>
    <w:rsid w:val="008E1B67"/>
    <w:rsid w:val="008E1EF6"/>
    <w:rsid w:val="008E2008"/>
    <w:rsid w:val="008E2017"/>
    <w:rsid w:val="008E29BB"/>
    <w:rsid w:val="008E2D0F"/>
    <w:rsid w:val="008E2E6F"/>
    <w:rsid w:val="008E4035"/>
    <w:rsid w:val="008E4067"/>
    <w:rsid w:val="008E4921"/>
    <w:rsid w:val="008E4E32"/>
    <w:rsid w:val="008E4EF9"/>
    <w:rsid w:val="008E4F0C"/>
    <w:rsid w:val="008E4F4F"/>
    <w:rsid w:val="008E520E"/>
    <w:rsid w:val="008E5229"/>
    <w:rsid w:val="008E566D"/>
    <w:rsid w:val="008E58BB"/>
    <w:rsid w:val="008E5D63"/>
    <w:rsid w:val="008E5F49"/>
    <w:rsid w:val="008E691A"/>
    <w:rsid w:val="008E6967"/>
    <w:rsid w:val="008E6C62"/>
    <w:rsid w:val="008E6FDB"/>
    <w:rsid w:val="008E7A45"/>
    <w:rsid w:val="008E7CCD"/>
    <w:rsid w:val="008E7E2A"/>
    <w:rsid w:val="008E7F8E"/>
    <w:rsid w:val="008F0345"/>
    <w:rsid w:val="008F0AC5"/>
    <w:rsid w:val="008F0B83"/>
    <w:rsid w:val="008F0C3B"/>
    <w:rsid w:val="008F11CF"/>
    <w:rsid w:val="008F14E8"/>
    <w:rsid w:val="008F16BF"/>
    <w:rsid w:val="008F1737"/>
    <w:rsid w:val="008F18F1"/>
    <w:rsid w:val="008F1A51"/>
    <w:rsid w:val="008F1CBE"/>
    <w:rsid w:val="008F1CE3"/>
    <w:rsid w:val="008F1F2E"/>
    <w:rsid w:val="008F1F7F"/>
    <w:rsid w:val="008F23DC"/>
    <w:rsid w:val="008F24D3"/>
    <w:rsid w:val="008F24D8"/>
    <w:rsid w:val="008F250C"/>
    <w:rsid w:val="008F26A0"/>
    <w:rsid w:val="008F2716"/>
    <w:rsid w:val="008F2C3B"/>
    <w:rsid w:val="008F35FD"/>
    <w:rsid w:val="008F3650"/>
    <w:rsid w:val="008F36A0"/>
    <w:rsid w:val="008F4516"/>
    <w:rsid w:val="008F4558"/>
    <w:rsid w:val="008F47A9"/>
    <w:rsid w:val="008F4C21"/>
    <w:rsid w:val="008F4C9B"/>
    <w:rsid w:val="008F506D"/>
    <w:rsid w:val="008F5360"/>
    <w:rsid w:val="008F5656"/>
    <w:rsid w:val="008F61E1"/>
    <w:rsid w:val="008F6248"/>
    <w:rsid w:val="008F6671"/>
    <w:rsid w:val="008F6B72"/>
    <w:rsid w:val="008F6D74"/>
    <w:rsid w:val="008F6FB1"/>
    <w:rsid w:val="008F7165"/>
    <w:rsid w:val="008F744B"/>
    <w:rsid w:val="008F763E"/>
    <w:rsid w:val="008F7D77"/>
    <w:rsid w:val="0090020C"/>
    <w:rsid w:val="009003F7"/>
    <w:rsid w:val="00900D8D"/>
    <w:rsid w:val="0090151F"/>
    <w:rsid w:val="00901A1C"/>
    <w:rsid w:val="00901C9B"/>
    <w:rsid w:val="009020C4"/>
    <w:rsid w:val="009023DF"/>
    <w:rsid w:val="009024ED"/>
    <w:rsid w:val="00902969"/>
    <w:rsid w:val="00902B60"/>
    <w:rsid w:val="00902BCC"/>
    <w:rsid w:val="00903619"/>
    <w:rsid w:val="0090388D"/>
    <w:rsid w:val="00903C63"/>
    <w:rsid w:val="009046A5"/>
    <w:rsid w:val="00904885"/>
    <w:rsid w:val="00904BD1"/>
    <w:rsid w:val="00904D03"/>
    <w:rsid w:val="00904E62"/>
    <w:rsid w:val="00906074"/>
    <w:rsid w:val="00906226"/>
    <w:rsid w:val="009062F3"/>
    <w:rsid w:val="0090648E"/>
    <w:rsid w:val="0090652B"/>
    <w:rsid w:val="00906A58"/>
    <w:rsid w:val="00907176"/>
    <w:rsid w:val="00907285"/>
    <w:rsid w:val="009072F3"/>
    <w:rsid w:val="009078FD"/>
    <w:rsid w:val="00910025"/>
    <w:rsid w:val="009100C1"/>
    <w:rsid w:val="00910BDD"/>
    <w:rsid w:val="00911375"/>
    <w:rsid w:val="009115D1"/>
    <w:rsid w:val="009129B3"/>
    <w:rsid w:val="00912FBA"/>
    <w:rsid w:val="00913622"/>
    <w:rsid w:val="009136F2"/>
    <w:rsid w:val="00913BB9"/>
    <w:rsid w:val="00913F65"/>
    <w:rsid w:val="009142B1"/>
    <w:rsid w:val="00914529"/>
    <w:rsid w:val="009145EA"/>
    <w:rsid w:val="0091469F"/>
    <w:rsid w:val="009146F4"/>
    <w:rsid w:val="009148AB"/>
    <w:rsid w:val="00914D1F"/>
    <w:rsid w:val="0091527A"/>
    <w:rsid w:val="00915F1B"/>
    <w:rsid w:val="009161ED"/>
    <w:rsid w:val="00916742"/>
    <w:rsid w:val="00916996"/>
    <w:rsid w:val="00916A14"/>
    <w:rsid w:val="009170D8"/>
    <w:rsid w:val="009172A2"/>
    <w:rsid w:val="009173F9"/>
    <w:rsid w:val="0091742E"/>
    <w:rsid w:val="00917784"/>
    <w:rsid w:val="00917C50"/>
    <w:rsid w:val="00920031"/>
    <w:rsid w:val="0092020F"/>
    <w:rsid w:val="0092023F"/>
    <w:rsid w:val="00920A8B"/>
    <w:rsid w:val="00920BD8"/>
    <w:rsid w:val="009213EE"/>
    <w:rsid w:val="00921406"/>
    <w:rsid w:val="009219FF"/>
    <w:rsid w:val="00921A70"/>
    <w:rsid w:val="00921BDF"/>
    <w:rsid w:val="00921F11"/>
    <w:rsid w:val="009220F9"/>
    <w:rsid w:val="00922223"/>
    <w:rsid w:val="00922A4B"/>
    <w:rsid w:val="00922B92"/>
    <w:rsid w:val="00922C43"/>
    <w:rsid w:val="0092371E"/>
    <w:rsid w:val="009237C2"/>
    <w:rsid w:val="0092383B"/>
    <w:rsid w:val="00923909"/>
    <w:rsid w:val="00923A23"/>
    <w:rsid w:val="00923B9F"/>
    <w:rsid w:val="00923DB3"/>
    <w:rsid w:val="0092434D"/>
    <w:rsid w:val="009244A3"/>
    <w:rsid w:val="00924882"/>
    <w:rsid w:val="009248A7"/>
    <w:rsid w:val="00924D69"/>
    <w:rsid w:val="00924DC0"/>
    <w:rsid w:val="00924F07"/>
    <w:rsid w:val="00925417"/>
    <w:rsid w:val="009255FA"/>
    <w:rsid w:val="0092576A"/>
    <w:rsid w:val="009257A1"/>
    <w:rsid w:val="00925A91"/>
    <w:rsid w:val="00925B63"/>
    <w:rsid w:val="00925DA8"/>
    <w:rsid w:val="0092603E"/>
    <w:rsid w:val="00926487"/>
    <w:rsid w:val="00926822"/>
    <w:rsid w:val="00926A1E"/>
    <w:rsid w:val="00926F4F"/>
    <w:rsid w:val="00927616"/>
    <w:rsid w:val="00927A16"/>
    <w:rsid w:val="00927B92"/>
    <w:rsid w:val="0093002B"/>
    <w:rsid w:val="0093030A"/>
    <w:rsid w:val="009305EB"/>
    <w:rsid w:val="00930BBF"/>
    <w:rsid w:val="0093123B"/>
    <w:rsid w:val="0093184F"/>
    <w:rsid w:val="009318F2"/>
    <w:rsid w:val="00931942"/>
    <w:rsid w:val="0093213C"/>
    <w:rsid w:val="0093216D"/>
    <w:rsid w:val="00932198"/>
    <w:rsid w:val="00932BC0"/>
    <w:rsid w:val="00932F8A"/>
    <w:rsid w:val="0093310D"/>
    <w:rsid w:val="00933ACF"/>
    <w:rsid w:val="00933ED2"/>
    <w:rsid w:val="00934232"/>
    <w:rsid w:val="00934417"/>
    <w:rsid w:val="00934FD5"/>
    <w:rsid w:val="00936364"/>
    <w:rsid w:val="009368C2"/>
    <w:rsid w:val="00936915"/>
    <w:rsid w:val="00936D9E"/>
    <w:rsid w:val="00936F04"/>
    <w:rsid w:val="00937152"/>
    <w:rsid w:val="0093754A"/>
    <w:rsid w:val="00937B7E"/>
    <w:rsid w:val="009400F5"/>
    <w:rsid w:val="009405F3"/>
    <w:rsid w:val="0094083B"/>
    <w:rsid w:val="0094103E"/>
    <w:rsid w:val="00941207"/>
    <w:rsid w:val="009412D8"/>
    <w:rsid w:val="009419BF"/>
    <w:rsid w:val="00941AF0"/>
    <w:rsid w:val="00941EC3"/>
    <w:rsid w:val="00942952"/>
    <w:rsid w:val="009429E6"/>
    <w:rsid w:val="00942CAD"/>
    <w:rsid w:val="009431F2"/>
    <w:rsid w:val="009437B4"/>
    <w:rsid w:val="00943DF7"/>
    <w:rsid w:val="00943E62"/>
    <w:rsid w:val="00943FA9"/>
    <w:rsid w:val="009444B1"/>
    <w:rsid w:val="00945308"/>
    <w:rsid w:val="0094563D"/>
    <w:rsid w:val="0094593D"/>
    <w:rsid w:val="00945BAF"/>
    <w:rsid w:val="00946696"/>
    <w:rsid w:val="009469A6"/>
    <w:rsid w:val="00947664"/>
    <w:rsid w:val="00947800"/>
    <w:rsid w:val="009479C1"/>
    <w:rsid w:val="00947B07"/>
    <w:rsid w:val="00947B2B"/>
    <w:rsid w:val="00947DA4"/>
    <w:rsid w:val="00947F7B"/>
    <w:rsid w:val="00947FF5"/>
    <w:rsid w:val="0095033D"/>
    <w:rsid w:val="009504D2"/>
    <w:rsid w:val="0095069D"/>
    <w:rsid w:val="0095096A"/>
    <w:rsid w:val="00952063"/>
    <w:rsid w:val="00952198"/>
    <w:rsid w:val="009523C4"/>
    <w:rsid w:val="009527CC"/>
    <w:rsid w:val="009529CD"/>
    <w:rsid w:val="00952CCC"/>
    <w:rsid w:val="00952F22"/>
    <w:rsid w:val="009533C7"/>
    <w:rsid w:val="0095346D"/>
    <w:rsid w:val="0095350E"/>
    <w:rsid w:val="00953802"/>
    <w:rsid w:val="00953B66"/>
    <w:rsid w:val="0095499B"/>
    <w:rsid w:val="009549F7"/>
    <w:rsid w:val="009551B2"/>
    <w:rsid w:val="009553A9"/>
    <w:rsid w:val="009555D1"/>
    <w:rsid w:val="00955916"/>
    <w:rsid w:val="00955CF1"/>
    <w:rsid w:val="00955F01"/>
    <w:rsid w:val="009561F5"/>
    <w:rsid w:val="009577DF"/>
    <w:rsid w:val="009578E3"/>
    <w:rsid w:val="00957C30"/>
    <w:rsid w:val="00957D7C"/>
    <w:rsid w:val="00957DEA"/>
    <w:rsid w:val="0096021B"/>
    <w:rsid w:val="00961313"/>
    <w:rsid w:val="00961753"/>
    <w:rsid w:val="009617A8"/>
    <w:rsid w:val="00961950"/>
    <w:rsid w:val="00961ACC"/>
    <w:rsid w:val="00962296"/>
    <w:rsid w:val="009623C2"/>
    <w:rsid w:val="009628BD"/>
    <w:rsid w:val="00962A97"/>
    <w:rsid w:val="009632D8"/>
    <w:rsid w:val="009636DD"/>
    <w:rsid w:val="009638E3"/>
    <w:rsid w:val="00963CB0"/>
    <w:rsid w:val="00963FC9"/>
    <w:rsid w:val="0096477B"/>
    <w:rsid w:val="00964BEB"/>
    <w:rsid w:val="009655CB"/>
    <w:rsid w:val="0096586F"/>
    <w:rsid w:val="00965968"/>
    <w:rsid w:val="00965A47"/>
    <w:rsid w:val="00965CA5"/>
    <w:rsid w:val="00965DB3"/>
    <w:rsid w:val="00966014"/>
    <w:rsid w:val="0096614E"/>
    <w:rsid w:val="00966894"/>
    <w:rsid w:val="00966D22"/>
    <w:rsid w:val="00966F34"/>
    <w:rsid w:val="00966F6D"/>
    <w:rsid w:val="009673DF"/>
    <w:rsid w:val="00967BAE"/>
    <w:rsid w:val="00967C9F"/>
    <w:rsid w:val="00967D35"/>
    <w:rsid w:val="00967DB0"/>
    <w:rsid w:val="00967DD9"/>
    <w:rsid w:val="00970355"/>
    <w:rsid w:val="0097046D"/>
    <w:rsid w:val="00970965"/>
    <w:rsid w:val="00971108"/>
    <w:rsid w:val="009714A4"/>
    <w:rsid w:val="00971A13"/>
    <w:rsid w:val="00971BA7"/>
    <w:rsid w:val="00971C0C"/>
    <w:rsid w:val="00972333"/>
    <w:rsid w:val="0097256D"/>
    <w:rsid w:val="00972713"/>
    <w:rsid w:val="00972B58"/>
    <w:rsid w:val="00972C55"/>
    <w:rsid w:val="00973035"/>
    <w:rsid w:val="00973260"/>
    <w:rsid w:val="009733E5"/>
    <w:rsid w:val="00973A7F"/>
    <w:rsid w:val="009754C3"/>
    <w:rsid w:val="009755FE"/>
    <w:rsid w:val="00975D50"/>
    <w:rsid w:val="00975EEA"/>
    <w:rsid w:val="00976E53"/>
    <w:rsid w:val="00977B85"/>
    <w:rsid w:val="00977CCF"/>
    <w:rsid w:val="00977D0E"/>
    <w:rsid w:val="00977EF8"/>
    <w:rsid w:val="00980385"/>
    <w:rsid w:val="009805B7"/>
    <w:rsid w:val="00980747"/>
    <w:rsid w:val="00981106"/>
    <w:rsid w:val="0098135D"/>
    <w:rsid w:val="009817A5"/>
    <w:rsid w:val="00981CBB"/>
    <w:rsid w:val="009823CF"/>
    <w:rsid w:val="009825B9"/>
    <w:rsid w:val="00982C2C"/>
    <w:rsid w:val="00982E36"/>
    <w:rsid w:val="00982F43"/>
    <w:rsid w:val="009839A8"/>
    <w:rsid w:val="00983C0C"/>
    <w:rsid w:val="00984673"/>
    <w:rsid w:val="0098485D"/>
    <w:rsid w:val="00984975"/>
    <w:rsid w:val="009849DC"/>
    <w:rsid w:val="0098524D"/>
    <w:rsid w:val="0098572C"/>
    <w:rsid w:val="00985BE6"/>
    <w:rsid w:val="00986963"/>
    <w:rsid w:val="00986ABF"/>
    <w:rsid w:val="0098729E"/>
    <w:rsid w:val="0098741F"/>
    <w:rsid w:val="009875C1"/>
    <w:rsid w:val="00987C79"/>
    <w:rsid w:val="00987CA6"/>
    <w:rsid w:val="00990551"/>
    <w:rsid w:val="009906E6"/>
    <w:rsid w:val="009907C7"/>
    <w:rsid w:val="009908C1"/>
    <w:rsid w:val="009909F2"/>
    <w:rsid w:val="00990A81"/>
    <w:rsid w:val="00990C84"/>
    <w:rsid w:val="00990D7B"/>
    <w:rsid w:val="00990D96"/>
    <w:rsid w:val="00990E04"/>
    <w:rsid w:val="00990F0F"/>
    <w:rsid w:val="009915E6"/>
    <w:rsid w:val="009916AC"/>
    <w:rsid w:val="0099193A"/>
    <w:rsid w:val="00991A48"/>
    <w:rsid w:val="00991ABD"/>
    <w:rsid w:val="00991ED9"/>
    <w:rsid w:val="00991FBA"/>
    <w:rsid w:val="0099238E"/>
    <w:rsid w:val="0099287B"/>
    <w:rsid w:val="0099299D"/>
    <w:rsid w:val="0099299E"/>
    <w:rsid w:val="00992A14"/>
    <w:rsid w:val="00992EA0"/>
    <w:rsid w:val="00992F3F"/>
    <w:rsid w:val="009934C6"/>
    <w:rsid w:val="009935FE"/>
    <w:rsid w:val="0099366A"/>
    <w:rsid w:val="00993D6B"/>
    <w:rsid w:val="00994330"/>
    <w:rsid w:val="009943BE"/>
    <w:rsid w:val="009943E9"/>
    <w:rsid w:val="00994679"/>
    <w:rsid w:val="0099486C"/>
    <w:rsid w:val="00994CF7"/>
    <w:rsid w:val="00994D7E"/>
    <w:rsid w:val="00994F35"/>
    <w:rsid w:val="0099576C"/>
    <w:rsid w:val="00995FD6"/>
    <w:rsid w:val="009966A3"/>
    <w:rsid w:val="009968E3"/>
    <w:rsid w:val="00996B39"/>
    <w:rsid w:val="00996EC4"/>
    <w:rsid w:val="00997476"/>
    <w:rsid w:val="00997658"/>
    <w:rsid w:val="009976DA"/>
    <w:rsid w:val="00997852"/>
    <w:rsid w:val="00997C51"/>
    <w:rsid w:val="009A0A63"/>
    <w:rsid w:val="009A13CA"/>
    <w:rsid w:val="009A17AE"/>
    <w:rsid w:val="009A19FF"/>
    <w:rsid w:val="009A268B"/>
    <w:rsid w:val="009A2C2C"/>
    <w:rsid w:val="009A2DED"/>
    <w:rsid w:val="009A2E8C"/>
    <w:rsid w:val="009A347F"/>
    <w:rsid w:val="009A3A3D"/>
    <w:rsid w:val="009A3F1A"/>
    <w:rsid w:val="009A3FE4"/>
    <w:rsid w:val="009A586B"/>
    <w:rsid w:val="009A5E47"/>
    <w:rsid w:val="009A60A3"/>
    <w:rsid w:val="009A641A"/>
    <w:rsid w:val="009A6630"/>
    <w:rsid w:val="009A6E9B"/>
    <w:rsid w:val="009A745F"/>
    <w:rsid w:val="009A7465"/>
    <w:rsid w:val="009B03B8"/>
    <w:rsid w:val="009B0696"/>
    <w:rsid w:val="009B0709"/>
    <w:rsid w:val="009B0C42"/>
    <w:rsid w:val="009B1125"/>
    <w:rsid w:val="009B1333"/>
    <w:rsid w:val="009B1345"/>
    <w:rsid w:val="009B14AA"/>
    <w:rsid w:val="009B1DBA"/>
    <w:rsid w:val="009B1F5D"/>
    <w:rsid w:val="009B1FFB"/>
    <w:rsid w:val="009B2A3A"/>
    <w:rsid w:val="009B2E7E"/>
    <w:rsid w:val="009B2F38"/>
    <w:rsid w:val="009B31CE"/>
    <w:rsid w:val="009B3307"/>
    <w:rsid w:val="009B3D14"/>
    <w:rsid w:val="009B3D9D"/>
    <w:rsid w:val="009B3E2C"/>
    <w:rsid w:val="009B40C0"/>
    <w:rsid w:val="009B5F63"/>
    <w:rsid w:val="009B676C"/>
    <w:rsid w:val="009B6782"/>
    <w:rsid w:val="009B6788"/>
    <w:rsid w:val="009B6A99"/>
    <w:rsid w:val="009B7954"/>
    <w:rsid w:val="009C0372"/>
    <w:rsid w:val="009C0386"/>
    <w:rsid w:val="009C08C2"/>
    <w:rsid w:val="009C090E"/>
    <w:rsid w:val="009C1092"/>
    <w:rsid w:val="009C1C09"/>
    <w:rsid w:val="009C20F2"/>
    <w:rsid w:val="009C20FD"/>
    <w:rsid w:val="009C23D0"/>
    <w:rsid w:val="009C29A7"/>
    <w:rsid w:val="009C2A6F"/>
    <w:rsid w:val="009C3626"/>
    <w:rsid w:val="009C38C7"/>
    <w:rsid w:val="009C3952"/>
    <w:rsid w:val="009C3BC9"/>
    <w:rsid w:val="009C3C44"/>
    <w:rsid w:val="009C3C82"/>
    <w:rsid w:val="009C40A6"/>
    <w:rsid w:val="009C4EE3"/>
    <w:rsid w:val="009C5A8E"/>
    <w:rsid w:val="009C5E24"/>
    <w:rsid w:val="009C6413"/>
    <w:rsid w:val="009C6464"/>
    <w:rsid w:val="009C6FE4"/>
    <w:rsid w:val="009C754B"/>
    <w:rsid w:val="009C762C"/>
    <w:rsid w:val="009C7D40"/>
    <w:rsid w:val="009C7F2A"/>
    <w:rsid w:val="009D0140"/>
    <w:rsid w:val="009D035C"/>
    <w:rsid w:val="009D0FF2"/>
    <w:rsid w:val="009D1475"/>
    <w:rsid w:val="009D2417"/>
    <w:rsid w:val="009D2453"/>
    <w:rsid w:val="009D2685"/>
    <w:rsid w:val="009D2903"/>
    <w:rsid w:val="009D29D1"/>
    <w:rsid w:val="009D2B5D"/>
    <w:rsid w:val="009D2BD8"/>
    <w:rsid w:val="009D2CF3"/>
    <w:rsid w:val="009D31AE"/>
    <w:rsid w:val="009D31F9"/>
    <w:rsid w:val="009D3360"/>
    <w:rsid w:val="009D358A"/>
    <w:rsid w:val="009D374B"/>
    <w:rsid w:val="009D3EF5"/>
    <w:rsid w:val="009D409D"/>
    <w:rsid w:val="009D4338"/>
    <w:rsid w:val="009D434F"/>
    <w:rsid w:val="009D4966"/>
    <w:rsid w:val="009D49BF"/>
    <w:rsid w:val="009D4FB2"/>
    <w:rsid w:val="009D4FE2"/>
    <w:rsid w:val="009D51FE"/>
    <w:rsid w:val="009D5200"/>
    <w:rsid w:val="009D537A"/>
    <w:rsid w:val="009D5744"/>
    <w:rsid w:val="009D57A3"/>
    <w:rsid w:val="009D5BD7"/>
    <w:rsid w:val="009D5E27"/>
    <w:rsid w:val="009D66B9"/>
    <w:rsid w:val="009D6D1D"/>
    <w:rsid w:val="009D6E98"/>
    <w:rsid w:val="009D73A2"/>
    <w:rsid w:val="009D7444"/>
    <w:rsid w:val="009D7C73"/>
    <w:rsid w:val="009E02B5"/>
    <w:rsid w:val="009E02EE"/>
    <w:rsid w:val="009E0562"/>
    <w:rsid w:val="009E0CB7"/>
    <w:rsid w:val="009E0D9A"/>
    <w:rsid w:val="009E132B"/>
    <w:rsid w:val="009E17DD"/>
    <w:rsid w:val="009E1C7B"/>
    <w:rsid w:val="009E223B"/>
    <w:rsid w:val="009E2608"/>
    <w:rsid w:val="009E266C"/>
    <w:rsid w:val="009E277B"/>
    <w:rsid w:val="009E2DC1"/>
    <w:rsid w:val="009E2DED"/>
    <w:rsid w:val="009E3223"/>
    <w:rsid w:val="009E3236"/>
    <w:rsid w:val="009E3339"/>
    <w:rsid w:val="009E3504"/>
    <w:rsid w:val="009E3764"/>
    <w:rsid w:val="009E3918"/>
    <w:rsid w:val="009E3984"/>
    <w:rsid w:val="009E3ACA"/>
    <w:rsid w:val="009E3CFB"/>
    <w:rsid w:val="009E3D86"/>
    <w:rsid w:val="009E3F8D"/>
    <w:rsid w:val="009E40C0"/>
    <w:rsid w:val="009E4335"/>
    <w:rsid w:val="009E4767"/>
    <w:rsid w:val="009E4DE8"/>
    <w:rsid w:val="009E52BF"/>
    <w:rsid w:val="009E53BA"/>
    <w:rsid w:val="009E5BD9"/>
    <w:rsid w:val="009E5EDA"/>
    <w:rsid w:val="009E5F98"/>
    <w:rsid w:val="009E6483"/>
    <w:rsid w:val="009E65E7"/>
    <w:rsid w:val="009E69E2"/>
    <w:rsid w:val="009E6A9F"/>
    <w:rsid w:val="009E6BAB"/>
    <w:rsid w:val="009E6ED9"/>
    <w:rsid w:val="009E75B8"/>
    <w:rsid w:val="009E7B32"/>
    <w:rsid w:val="009E7D22"/>
    <w:rsid w:val="009E7F1A"/>
    <w:rsid w:val="009E7F99"/>
    <w:rsid w:val="009F009B"/>
    <w:rsid w:val="009F00BE"/>
    <w:rsid w:val="009F023A"/>
    <w:rsid w:val="009F077A"/>
    <w:rsid w:val="009F0B5A"/>
    <w:rsid w:val="009F0E20"/>
    <w:rsid w:val="009F163D"/>
    <w:rsid w:val="009F17ED"/>
    <w:rsid w:val="009F2345"/>
    <w:rsid w:val="009F241A"/>
    <w:rsid w:val="009F26EF"/>
    <w:rsid w:val="009F3428"/>
    <w:rsid w:val="009F3ADC"/>
    <w:rsid w:val="009F496D"/>
    <w:rsid w:val="009F4E23"/>
    <w:rsid w:val="009F53BD"/>
    <w:rsid w:val="009F58C1"/>
    <w:rsid w:val="009F5C13"/>
    <w:rsid w:val="009F6043"/>
    <w:rsid w:val="009F6379"/>
    <w:rsid w:val="009F63C1"/>
    <w:rsid w:val="009F65A2"/>
    <w:rsid w:val="009F6B85"/>
    <w:rsid w:val="009F6E0F"/>
    <w:rsid w:val="009F706F"/>
    <w:rsid w:val="009F7172"/>
    <w:rsid w:val="009F73F3"/>
    <w:rsid w:val="009F743E"/>
    <w:rsid w:val="009F756F"/>
    <w:rsid w:val="009F7BEF"/>
    <w:rsid w:val="009F7CA9"/>
    <w:rsid w:val="009F7F39"/>
    <w:rsid w:val="00A001CF"/>
    <w:rsid w:val="00A009BF"/>
    <w:rsid w:val="00A00DF6"/>
    <w:rsid w:val="00A015D0"/>
    <w:rsid w:val="00A0256C"/>
    <w:rsid w:val="00A02614"/>
    <w:rsid w:val="00A02C69"/>
    <w:rsid w:val="00A0362E"/>
    <w:rsid w:val="00A038A5"/>
    <w:rsid w:val="00A03B25"/>
    <w:rsid w:val="00A03EDC"/>
    <w:rsid w:val="00A04457"/>
    <w:rsid w:val="00A0500A"/>
    <w:rsid w:val="00A0516A"/>
    <w:rsid w:val="00A051D9"/>
    <w:rsid w:val="00A0595A"/>
    <w:rsid w:val="00A05BE8"/>
    <w:rsid w:val="00A0639E"/>
    <w:rsid w:val="00A0666D"/>
    <w:rsid w:val="00A07095"/>
    <w:rsid w:val="00A071E6"/>
    <w:rsid w:val="00A07A36"/>
    <w:rsid w:val="00A10559"/>
    <w:rsid w:val="00A105A1"/>
    <w:rsid w:val="00A10876"/>
    <w:rsid w:val="00A10C8F"/>
    <w:rsid w:val="00A10D5C"/>
    <w:rsid w:val="00A10EA5"/>
    <w:rsid w:val="00A1128B"/>
    <w:rsid w:val="00A116D5"/>
    <w:rsid w:val="00A11836"/>
    <w:rsid w:val="00A11BD6"/>
    <w:rsid w:val="00A11E50"/>
    <w:rsid w:val="00A12446"/>
    <w:rsid w:val="00A1277B"/>
    <w:rsid w:val="00A12A6B"/>
    <w:rsid w:val="00A12BE5"/>
    <w:rsid w:val="00A12C57"/>
    <w:rsid w:val="00A134B1"/>
    <w:rsid w:val="00A13718"/>
    <w:rsid w:val="00A13C25"/>
    <w:rsid w:val="00A13C58"/>
    <w:rsid w:val="00A140FA"/>
    <w:rsid w:val="00A15300"/>
    <w:rsid w:val="00A15522"/>
    <w:rsid w:val="00A15A8E"/>
    <w:rsid w:val="00A161DD"/>
    <w:rsid w:val="00A16220"/>
    <w:rsid w:val="00A1658A"/>
    <w:rsid w:val="00A166A4"/>
    <w:rsid w:val="00A166B6"/>
    <w:rsid w:val="00A16972"/>
    <w:rsid w:val="00A16985"/>
    <w:rsid w:val="00A16B71"/>
    <w:rsid w:val="00A16ECF"/>
    <w:rsid w:val="00A1730F"/>
    <w:rsid w:val="00A17B5A"/>
    <w:rsid w:val="00A17BBE"/>
    <w:rsid w:val="00A17CAD"/>
    <w:rsid w:val="00A17E6B"/>
    <w:rsid w:val="00A20041"/>
    <w:rsid w:val="00A20048"/>
    <w:rsid w:val="00A204B6"/>
    <w:rsid w:val="00A20640"/>
    <w:rsid w:val="00A20DA4"/>
    <w:rsid w:val="00A214A7"/>
    <w:rsid w:val="00A2182D"/>
    <w:rsid w:val="00A2200D"/>
    <w:rsid w:val="00A222D9"/>
    <w:rsid w:val="00A22B7F"/>
    <w:rsid w:val="00A22EE4"/>
    <w:rsid w:val="00A230EC"/>
    <w:rsid w:val="00A234E8"/>
    <w:rsid w:val="00A2383A"/>
    <w:rsid w:val="00A23DB7"/>
    <w:rsid w:val="00A23F23"/>
    <w:rsid w:val="00A245F0"/>
    <w:rsid w:val="00A2467F"/>
    <w:rsid w:val="00A247EE"/>
    <w:rsid w:val="00A24A21"/>
    <w:rsid w:val="00A24DF8"/>
    <w:rsid w:val="00A24DFB"/>
    <w:rsid w:val="00A258B0"/>
    <w:rsid w:val="00A25AEA"/>
    <w:rsid w:val="00A25D50"/>
    <w:rsid w:val="00A25F97"/>
    <w:rsid w:val="00A26B83"/>
    <w:rsid w:val="00A26F64"/>
    <w:rsid w:val="00A26F85"/>
    <w:rsid w:val="00A27134"/>
    <w:rsid w:val="00A278B5"/>
    <w:rsid w:val="00A27C7C"/>
    <w:rsid w:val="00A305F6"/>
    <w:rsid w:val="00A30953"/>
    <w:rsid w:val="00A3099B"/>
    <w:rsid w:val="00A30C68"/>
    <w:rsid w:val="00A31065"/>
    <w:rsid w:val="00A310A8"/>
    <w:rsid w:val="00A32134"/>
    <w:rsid w:val="00A32469"/>
    <w:rsid w:val="00A32543"/>
    <w:rsid w:val="00A32784"/>
    <w:rsid w:val="00A32A78"/>
    <w:rsid w:val="00A32CC3"/>
    <w:rsid w:val="00A32FA9"/>
    <w:rsid w:val="00A332AF"/>
    <w:rsid w:val="00A338A4"/>
    <w:rsid w:val="00A3390B"/>
    <w:rsid w:val="00A33EDA"/>
    <w:rsid w:val="00A33FBC"/>
    <w:rsid w:val="00A34231"/>
    <w:rsid w:val="00A344D9"/>
    <w:rsid w:val="00A348A5"/>
    <w:rsid w:val="00A34EAE"/>
    <w:rsid w:val="00A35380"/>
    <w:rsid w:val="00A35779"/>
    <w:rsid w:val="00A35D0E"/>
    <w:rsid w:val="00A35D73"/>
    <w:rsid w:val="00A36696"/>
    <w:rsid w:val="00A3688D"/>
    <w:rsid w:val="00A36ADF"/>
    <w:rsid w:val="00A36B44"/>
    <w:rsid w:val="00A36B51"/>
    <w:rsid w:val="00A370B9"/>
    <w:rsid w:val="00A372FC"/>
    <w:rsid w:val="00A37493"/>
    <w:rsid w:val="00A3762B"/>
    <w:rsid w:val="00A37653"/>
    <w:rsid w:val="00A37877"/>
    <w:rsid w:val="00A3788E"/>
    <w:rsid w:val="00A37A15"/>
    <w:rsid w:val="00A37A99"/>
    <w:rsid w:val="00A37AC6"/>
    <w:rsid w:val="00A37B5F"/>
    <w:rsid w:val="00A4009D"/>
    <w:rsid w:val="00A40476"/>
    <w:rsid w:val="00A40A0A"/>
    <w:rsid w:val="00A40DD6"/>
    <w:rsid w:val="00A40E44"/>
    <w:rsid w:val="00A40E61"/>
    <w:rsid w:val="00A410D9"/>
    <w:rsid w:val="00A411E9"/>
    <w:rsid w:val="00A41977"/>
    <w:rsid w:val="00A41A71"/>
    <w:rsid w:val="00A41BF6"/>
    <w:rsid w:val="00A41DCB"/>
    <w:rsid w:val="00A41E5A"/>
    <w:rsid w:val="00A420D2"/>
    <w:rsid w:val="00A42BA2"/>
    <w:rsid w:val="00A42BE0"/>
    <w:rsid w:val="00A42E08"/>
    <w:rsid w:val="00A42E94"/>
    <w:rsid w:val="00A43349"/>
    <w:rsid w:val="00A4337C"/>
    <w:rsid w:val="00A43C93"/>
    <w:rsid w:val="00A4499E"/>
    <w:rsid w:val="00A45225"/>
    <w:rsid w:val="00A45360"/>
    <w:rsid w:val="00A459D2"/>
    <w:rsid w:val="00A45AF8"/>
    <w:rsid w:val="00A45D0C"/>
    <w:rsid w:val="00A4668E"/>
    <w:rsid w:val="00A46B94"/>
    <w:rsid w:val="00A46D0B"/>
    <w:rsid w:val="00A4722B"/>
    <w:rsid w:val="00A4735F"/>
    <w:rsid w:val="00A478CD"/>
    <w:rsid w:val="00A47EA0"/>
    <w:rsid w:val="00A50013"/>
    <w:rsid w:val="00A50159"/>
    <w:rsid w:val="00A5042E"/>
    <w:rsid w:val="00A50765"/>
    <w:rsid w:val="00A509FA"/>
    <w:rsid w:val="00A50D4D"/>
    <w:rsid w:val="00A50E8C"/>
    <w:rsid w:val="00A512F5"/>
    <w:rsid w:val="00A51395"/>
    <w:rsid w:val="00A5140B"/>
    <w:rsid w:val="00A516EA"/>
    <w:rsid w:val="00A517DE"/>
    <w:rsid w:val="00A51B1D"/>
    <w:rsid w:val="00A530FB"/>
    <w:rsid w:val="00A538CC"/>
    <w:rsid w:val="00A53B78"/>
    <w:rsid w:val="00A53C75"/>
    <w:rsid w:val="00A53CE0"/>
    <w:rsid w:val="00A53D7E"/>
    <w:rsid w:val="00A53FA9"/>
    <w:rsid w:val="00A54153"/>
    <w:rsid w:val="00A54E1E"/>
    <w:rsid w:val="00A55800"/>
    <w:rsid w:val="00A55986"/>
    <w:rsid w:val="00A559B4"/>
    <w:rsid w:val="00A55E6A"/>
    <w:rsid w:val="00A56627"/>
    <w:rsid w:val="00A56D21"/>
    <w:rsid w:val="00A5758B"/>
    <w:rsid w:val="00A57A52"/>
    <w:rsid w:val="00A57F1D"/>
    <w:rsid w:val="00A61541"/>
    <w:rsid w:val="00A618A9"/>
    <w:rsid w:val="00A61CA8"/>
    <w:rsid w:val="00A61F58"/>
    <w:rsid w:val="00A62272"/>
    <w:rsid w:val="00A624C1"/>
    <w:rsid w:val="00A6303E"/>
    <w:rsid w:val="00A636FC"/>
    <w:rsid w:val="00A6402B"/>
    <w:rsid w:val="00A643BC"/>
    <w:rsid w:val="00A65269"/>
    <w:rsid w:val="00A65560"/>
    <w:rsid w:val="00A65764"/>
    <w:rsid w:val="00A657F9"/>
    <w:rsid w:val="00A65863"/>
    <w:rsid w:val="00A65897"/>
    <w:rsid w:val="00A659E6"/>
    <w:rsid w:val="00A65CBF"/>
    <w:rsid w:val="00A6615B"/>
    <w:rsid w:val="00A66B20"/>
    <w:rsid w:val="00A66BAF"/>
    <w:rsid w:val="00A67091"/>
    <w:rsid w:val="00A673D4"/>
    <w:rsid w:val="00A67642"/>
    <w:rsid w:val="00A67BD7"/>
    <w:rsid w:val="00A67DFD"/>
    <w:rsid w:val="00A70EE2"/>
    <w:rsid w:val="00A716AC"/>
    <w:rsid w:val="00A717EB"/>
    <w:rsid w:val="00A71A90"/>
    <w:rsid w:val="00A7231F"/>
    <w:rsid w:val="00A72732"/>
    <w:rsid w:val="00A72B82"/>
    <w:rsid w:val="00A72B8D"/>
    <w:rsid w:val="00A72FB4"/>
    <w:rsid w:val="00A743CB"/>
    <w:rsid w:val="00A74B8D"/>
    <w:rsid w:val="00A75C1F"/>
    <w:rsid w:val="00A76DE5"/>
    <w:rsid w:val="00A77110"/>
    <w:rsid w:val="00A77B37"/>
    <w:rsid w:val="00A77E1F"/>
    <w:rsid w:val="00A80331"/>
    <w:rsid w:val="00A805D8"/>
    <w:rsid w:val="00A80804"/>
    <w:rsid w:val="00A80CDF"/>
    <w:rsid w:val="00A810AC"/>
    <w:rsid w:val="00A810F1"/>
    <w:rsid w:val="00A8155B"/>
    <w:rsid w:val="00A8162F"/>
    <w:rsid w:val="00A819A6"/>
    <w:rsid w:val="00A81AC0"/>
    <w:rsid w:val="00A822A8"/>
    <w:rsid w:val="00A822CA"/>
    <w:rsid w:val="00A8285B"/>
    <w:rsid w:val="00A828ED"/>
    <w:rsid w:val="00A82A7E"/>
    <w:rsid w:val="00A82C8B"/>
    <w:rsid w:val="00A832CA"/>
    <w:rsid w:val="00A833E7"/>
    <w:rsid w:val="00A83780"/>
    <w:rsid w:val="00A83BD2"/>
    <w:rsid w:val="00A8451A"/>
    <w:rsid w:val="00A84CC1"/>
    <w:rsid w:val="00A8518B"/>
    <w:rsid w:val="00A85892"/>
    <w:rsid w:val="00A85CA6"/>
    <w:rsid w:val="00A85E57"/>
    <w:rsid w:val="00A8602D"/>
    <w:rsid w:val="00A8665E"/>
    <w:rsid w:val="00A86AE3"/>
    <w:rsid w:val="00A86B38"/>
    <w:rsid w:val="00A86C10"/>
    <w:rsid w:val="00A86C9A"/>
    <w:rsid w:val="00A8717D"/>
    <w:rsid w:val="00A87B09"/>
    <w:rsid w:val="00A87DEB"/>
    <w:rsid w:val="00A90547"/>
    <w:rsid w:val="00A906B8"/>
    <w:rsid w:val="00A9077E"/>
    <w:rsid w:val="00A909F0"/>
    <w:rsid w:val="00A9167D"/>
    <w:rsid w:val="00A9179B"/>
    <w:rsid w:val="00A91DC0"/>
    <w:rsid w:val="00A91E73"/>
    <w:rsid w:val="00A9233A"/>
    <w:rsid w:val="00A925FA"/>
    <w:rsid w:val="00A92941"/>
    <w:rsid w:val="00A92C85"/>
    <w:rsid w:val="00A92F5F"/>
    <w:rsid w:val="00A93110"/>
    <w:rsid w:val="00A9338B"/>
    <w:rsid w:val="00A935B0"/>
    <w:rsid w:val="00A93A1D"/>
    <w:rsid w:val="00A94093"/>
    <w:rsid w:val="00A941AF"/>
    <w:rsid w:val="00A94A60"/>
    <w:rsid w:val="00A94D59"/>
    <w:rsid w:val="00A94DC2"/>
    <w:rsid w:val="00A94E21"/>
    <w:rsid w:val="00A95739"/>
    <w:rsid w:val="00A95949"/>
    <w:rsid w:val="00A9605B"/>
    <w:rsid w:val="00A96438"/>
    <w:rsid w:val="00A96E22"/>
    <w:rsid w:val="00A97063"/>
    <w:rsid w:val="00A97112"/>
    <w:rsid w:val="00A97446"/>
    <w:rsid w:val="00A97586"/>
    <w:rsid w:val="00A97671"/>
    <w:rsid w:val="00A97DA5"/>
    <w:rsid w:val="00A97E9B"/>
    <w:rsid w:val="00A97FE2"/>
    <w:rsid w:val="00AA0241"/>
    <w:rsid w:val="00AA0A89"/>
    <w:rsid w:val="00AA0F43"/>
    <w:rsid w:val="00AA1257"/>
    <w:rsid w:val="00AA175D"/>
    <w:rsid w:val="00AA17DD"/>
    <w:rsid w:val="00AA1B22"/>
    <w:rsid w:val="00AA1C8A"/>
    <w:rsid w:val="00AA2078"/>
    <w:rsid w:val="00AA3065"/>
    <w:rsid w:val="00AA329A"/>
    <w:rsid w:val="00AA34BD"/>
    <w:rsid w:val="00AA369C"/>
    <w:rsid w:val="00AA3807"/>
    <w:rsid w:val="00AA3BFF"/>
    <w:rsid w:val="00AA3D89"/>
    <w:rsid w:val="00AA4405"/>
    <w:rsid w:val="00AA4B6B"/>
    <w:rsid w:val="00AA5283"/>
    <w:rsid w:val="00AA59A0"/>
    <w:rsid w:val="00AA6245"/>
    <w:rsid w:val="00AA69E0"/>
    <w:rsid w:val="00AA6D7B"/>
    <w:rsid w:val="00AA6DF7"/>
    <w:rsid w:val="00AA6E15"/>
    <w:rsid w:val="00AA70B6"/>
    <w:rsid w:val="00AA70F9"/>
    <w:rsid w:val="00AA74FA"/>
    <w:rsid w:val="00AA760B"/>
    <w:rsid w:val="00AA7B46"/>
    <w:rsid w:val="00AB0934"/>
    <w:rsid w:val="00AB0B3A"/>
    <w:rsid w:val="00AB185C"/>
    <w:rsid w:val="00AB1AF6"/>
    <w:rsid w:val="00AB1D5E"/>
    <w:rsid w:val="00AB1EC9"/>
    <w:rsid w:val="00AB2467"/>
    <w:rsid w:val="00AB24D3"/>
    <w:rsid w:val="00AB276B"/>
    <w:rsid w:val="00AB2861"/>
    <w:rsid w:val="00AB2BBB"/>
    <w:rsid w:val="00AB2D4A"/>
    <w:rsid w:val="00AB30FC"/>
    <w:rsid w:val="00AB3B0A"/>
    <w:rsid w:val="00AB434C"/>
    <w:rsid w:val="00AB44CE"/>
    <w:rsid w:val="00AB47B9"/>
    <w:rsid w:val="00AB48CF"/>
    <w:rsid w:val="00AB531B"/>
    <w:rsid w:val="00AB5FA7"/>
    <w:rsid w:val="00AB614C"/>
    <w:rsid w:val="00AB61BD"/>
    <w:rsid w:val="00AB63C4"/>
    <w:rsid w:val="00AB658A"/>
    <w:rsid w:val="00AB65AB"/>
    <w:rsid w:val="00AB65B3"/>
    <w:rsid w:val="00AB67EE"/>
    <w:rsid w:val="00AB688C"/>
    <w:rsid w:val="00AB6E98"/>
    <w:rsid w:val="00AB733C"/>
    <w:rsid w:val="00AB7515"/>
    <w:rsid w:val="00AB7ABD"/>
    <w:rsid w:val="00AC0121"/>
    <w:rsid w:val="00AC1021"/>
    <w:rsid w:val="00AC146A"/>
    <w:rsid w:val="00AC1636"/>
    <w:rsid w:val="00AC19AC"/>
    <w:rsid w:val="00AC1BDA"/>
    <w:rsid w:val="00AC2226"/>
    <w:rsid w:val="00AC2738"/>
    <w:rsid w:val="00AC2810"/>
    <w:rsid w:val="00AC292C"/>
    <w:rsid w:val="00AC336F"/>
    <w:rsid w:val="00AC3A05"/>
    <w:rsid w:val="00AC3D47"/>
    <w:rsid w:val="00AC414E"/>
    <w:rsid w:val="00AC4324"/>
    <w:rsid w:val="00AC4496"/>
    <w:rsid w:val="00AC4B56"/>
    <w:rsid w:val="00AC4EDE"/>
    <w:rsid w:val="00AC4EE7"/>
    <w:rsid w:val="00AC5046"/>
    <w:rsid w:val="00AC57C9"/>
    <w:rsid w:val="00AC59BA"/>
    <w:rsid w:val="00AC5EAD"/>
    <w:rsid w:val="00AC616E"/>
    <w:rsid w:val="00AC6A71"/>
    <w:rsid w:val="00AC7852"/>
    <w:rsid w:val="00AC7F3D"/>
    <w:rsid w:val="00AC7F51"/>
    <w:rsid w:val="00AD037B"/>
    <w:rsid w:val="00AD0746"/>
    <w:rsid w:val="00AD0B6B"/>
    <w:rsid w:val="00AD0B95"/>
    <w:rsid w:val="00AD0BDA"/>
    <w:rsid w:val="00AD13D5"/>
    <w:rsid w:val="00AD18FF"/>
    <w:rsid w:val="00AD198E"/>
    <w:rsid w:val="00AD1A81"/>
    <w:rsid w:val="00AD1B11"/>
    <w:rsid w:val="00AD1EA8"/>
    <w:rsid w:val="00AD224A"/>
    <w:rsid w:val="00AD2855"/>
    <w:rsid w:val="00AD2C44"/>
    <w:rsid w:val="00AD2EF9"/>
    <w:rsid w:val="00AD3240"/>
    <w:rsid w:val="00AD337A"/>
    <w:rsid w:val="00AD3669"/>
    <w:rsid w:val="00AD3A3B"/>
    <w:rsid w:val="00AD3B9D"/>
    <w:rsid w:val="00AD413F"/>
    <w:rsid w:val="00AD429D"/>
    <w:rsid w:val="00AD43AD"/>
    <w:rsid w:val="00AD472B"/>
    <w:rsid w:val="00AD47FA"/>
    <w:rsid w:val="00AD4A9C"/>
    <w:rsid w:val="00AD4BDD"/>
    <w:rsid w:val="00AD4C72"/>
    <w:rsid w:val="00AD4CFC"/>
    <w:rsid w:val="00AD5190"/>
    <w:rsid w:val="00AD53D0"/>
    <w:rsid w:val="00AD56A1"/>
    <w:rsid w:val="00AD5F73"/>
    <w:rsid w:val="00AD6097"/>
    <w:rsid w:val="00AD6131"/>
    <w:rsid w:val="00AD64CA"/>
    <w:rsid w:val="00AD66B7"/>
    <w:rsid w:val="00AD6BF2"/>
    <w:rsid w:val="00AD6DCE"/>
    <w:rsid w:val="00AD6DE3"/>
    <w:rsid w:val="00AD6E0A"/>
    <w:rsid w:val="00AD6EBE"/>
    <w:rsid w:val="00AD710F"/>
    <w:rsid w:val="00AE03B7"/>
    <w:rsid w:val="00AE03EF"/>
    <w:rsid w:val="00AE0627"/>
    <w:rsid w:val="00AE14D3"/>
    <w:rsid w:val="00AE177C"/>
    <w:rsid w:val="00AE198C"/>
    <w:rsid w:val="00AE1ADC"/>
    <w:rsid w:val="00AE1B39"/>
    <w:rsid w:val="00AE1C29"/>
    <w:rsid w:val="00AE1E5C"/>
    <w:rsid w:val="00AE2299"/>
    <w:rsid w:val="00AE2A16"/>
    <w:rsid w:val="00AE2A19"/>
    <w:rsid w:val="00AE2DDC"/>
    <w:rsid w:val="00AE349C"/>
    <w:rsid w:val="00AE36DC"/>
    <w:rsid w:val="00AE36F9"/>
    <w:rsid w:val="00AE3834"/>
    <w:rsid w:val="00AE3D3C"/>
    <w:rsid w:val="00AE45B7"/>
    <w:rsid w:val="00AE47A8"/>
    <w:rsid w:val="00AE4AA1"/>
    <w:rsid w:val="00AE501A"/>
    <w:rsid w:val="00AE5152"/>
    <w:rsid w:val="00AE52B2"/>
    <w:rsid w:val="00AE5422"/>
    <w:rsid w:val="00AE6148"/>
    <w:rsid w:val="00AE631B"/>
    <w:rsid w:val="00AE647D"/>
    <w:rsid w:val="00AE6AF3"/>
    <w:rsid w:val="00AE6E84"/>
    <w:rsid w:val="00AE753B"/>
    <w:rsid w:val="00AE75D0"/>
    <w:rsid w:val="00AE780E"/>
    <w:rsid w:val="00AE7B87"/>
    <w:rsid w:val="00AE7D52"/>
    <w:rsid w:val="00AE7FA1"/>
    <w:rsid w:val="00AF00D1"/>
    <w:rsid w:val="00AF0218"/>
    <w:rsid w:val="00AF0991"/>
    <w:rsid w:val="00AF09EA"/>
    <w:rsid w:val="00AF0D2C"/>
    <w:rsid w:val="00AF1332"/>
    <w:rsid w:val="00AF19C0"/>
    <w:rsid w:val="00AF1FAA"/>
    <w:rsid w:val="00AF20CD"/>
    <w:rsid w:val="00AF232F"/>
    <w:rsid w:val="00AF24C6"/>
    <w:rsid w:val="00AF2880"/>
    <w:rsid w:val="00AF3138"/>
    <w:rsid w:val="00AF325C"/>
    <w:rsid w:val="00AF32A6"/>
    <w:rsid w:val="00AF4D46"/>
    <w:rsid w:val="00AF4F33"/>
    <w:rsid w:val="00AF516B"/>
    <w:rsid w:val="00AF56BB"/>
    <w:rsid w:val="00AF5A8D"/>
    <w:rsid w:val="00AF665D"/>
    <w:rsid w:val="00AF6982"/>
    <w:rsid w:val="00AF6A2B"/>
    <w:rsid w:val="00AF6CDB"/>
    <w:rsid w:val="00AF7289"/>
    <w:rsid w:val="00AF77FE"/>
    <w:rsid w:val="00B00589"/>
    <w:rsid w:val="00B00886"/>
    <w:rsid w:val="00B00AAB"/>
    <w:rsid w:val="00B00D82"/>
    <w:rsid w:val="00B00D92"/>
    <w:rsid w:val="00B0150F"/>
    <w:rsid w:val="00B0178E"/>
    <w:rsid w:val="00B019BE"/>
    <w:rsid w:val="00B019F0"/>
    <w:rsid w:val="00B01E59"/>
    <w:rsid w:val="00B01F52"/>
    <w:rsid w:val="00B020BC"/>
    <w:rsid w:val="00B0214A"/>
    <w:rsid w:val="00B024DB"/>
    <w:rsid w:val="00B025ED"/>
    <w:rsid w:val="00B0310D"/>
    <w:rsid w:val="00B035BD"/>
    <w:rsid w:val="00B035E0"/>
    <w:rsid w:val="00B0362C"/>
    <w:rsid w:val="00B037F3"/>
    <w:rsid w:val="00B03A16"/>
    <w:rsid w:val="00B03CB4"/>
    <w:rsid w:val="00B0415C"/>
    <w:rsid w:val="00B04827"/>
    <w:rsid w:val="00B049AA"/>
    <w:rsid w:val="00B04CFE"/>
    <w:rsid w:val="00B04F8A"/>
    <w:rsid w:val="00B05BC0"/>
    <w:rsid w:val="00B05F0F"/>
    <w:rsid w:val="00B06148"/>
    <w:rsid w:val="00B0618F"/>
    <w:rsid w:val="00B06537"/>
    <w:rsid w:val="00B065E2"/>
    <w:rsid w:val="00B06782"/>
    <w:rsid w:val="00B06B0C"/>
    <w:rsid w:val="00B07176"/>
    <w:rsid w:val="00B0798D"/>
    <w:rsid w:val="00B07A75"/>
    <w:rsid w:val="00B10A19"/>
    <w:rsid w:val="00B10ABD"/>
    <w:rsid w:val="00B1126F"/>
    <w:rsid w:val="00B114D0"/>
    <w:rsid w:val="00B11776"/>
    <w:rsid w:val="00B11A07"/>
    <w:rsid w:val="00B11A90"/>
    <w:rsid w:val="00B11BA3"/>
    <w:rsid w:val="00B11E58"/>
    <w:rsid w:val="00B1201A"/>
    <w:rsid w:val="00B1205C"/>
    <w:rsid w:val="00B120C1"/>
    <w:rsid w:val="00B1259E"/>
    <w:rsid w:val="00B132A7"/>
    <w:rsid w:val="00B133A9"/>
    <w:rsid w:val="00B13791"/>
    <w:rsid w:val="00B13886"/>
    <w:rsid w:val="00B13891"/>
    <w:rsid w:val="00B13D1B"/>
    <w:rsid w:val="00B13FB2"/>
    <w:rsid w:val="00B14349"/>
    <w:rsid w:val="00B1460B"/>
    <w:rsid w:val="00B147C4"/>
    <w:rsid w:val="00B14AAB"/>
    <w:rsid w:val="00B14E52"/>
    <w:rsid w:val="00B1553E"/>
    <w:rsid w:val="00B1591B"/>
    <w:rsid w:val="00B15C54"/>
    <w:rsid w:val="00B15C9C"/>
    <w:rsid w:val="00B16105"/>
    <w:rsid w:val="00B16CEB"/>
    <w:rsid w:val="00B16CED"/>
    <w:rsid w:val="00B16FD0"/>
    <w:rsid w:val="00B1731B"/>
    <w:rsid w:val="00B1746F"/>
    <w:rsid w:val="00B174B0"/>
    <w:rsid w:val="00B17573"/>
    <w:rsid w:val="00B175A4"/>
    <w:rsid w:val="00B17BF3"/>
    <w:rsid w:val="00B17D53"/>
    <w:rsid w:val="00B20160"/>
    <w:rsid w:val="00B207DF"/>
    <w:rsid w:val="00B20AA7"/>
    <w:rsid w:val="00B20C26"/>
    <w:rsid w:val="00B20C77"/>
    <w:rsid w:val="00B20F5F"/>
    <w:rsid w:val="00B21056"/>
    <w:rsid w:val="00B214B9"/>
    <w:rsid w:val="00B2152E"/>
    <w:rsid w:val="00B21BD8"/>
    <w:rsid w:val="00B225D2"/>
    <w:rsid w:val="00B229A2"/>
    <w:rsid w:val="00B22F53"/>
    <w:rsid w:val="00B23129"/>
    <w:rsid w:val="00B231F2"/>
    <w:rsid w:val="00B234AD"/>
    <w:rsid w:val="00B235A4"/>
    <w:rsid w:val="00B23C56"/>
    <w:rsid w:val="00B23F9A"/>
    <w:rsid w:val="00B240AE"/>
    <w:rsid w:val="00B243C4"/>
    <w:rsid w:val="00B2450F"/>
    <w:rsid w:val="00B248F3"/>
    <w:rsid w:val="00B251CB"/>
    <w:rsid w:val="00B252D9"/>
    <w:rsid w:val="00B25DF4"/>
    <w:rsid w:val="00B26010"/>
    <w:rsid w:val="00B26692"/>
    <w:rsid w:val="00B267C1"/>
    <w:rsid w:val="00B26823"/>
    <w:rsid w:val="00B2698E"/>
    <w:rsid w:val="00B26AA9"/>
    <w:rsid w:val="00B26B99"/>
    <w:rsid w:val="00B26DB2"/>
    <w:rsid w:val="00B270EB"/>
    <w:rsid w:val="00B27175"/>
    <w:rsid w:val="00B27314"/>
    <w:rsid w:val="00B27739"/>
    <w:rsid w:val="00B27751"/>
    <w:rsid w:val="00B277DD"/>
    <w:rsid w:val="00B27853"/>
    <w:rsid w:val="00B27EAB"/>
    <w:rsid w:val="00B3018C"/>
    <w:rsid w:val="00B3020F"/>
    <w:rsid w:val="00B3021F"/>
    <w:rsid w:val="00B30220"/>
    <w:rsid w:val="00B30582"/>
    <w:rsid w:val="00B306AB"/>
    <w:rsid w:val="00B30774"/>
    <w:rsid w:val="00B307F8"/>
    <w:rsid w:val="00B3084D"/>
    <w:rsid w:val="00B31051"/>
    <w:rsid w:val="00B31180"/>
    <w:rsid w:val="00B31526"/>
    <w:rsid w:val="00B315C5"/>
    <w:rsid w:val="00B31809"/>
    <w:rsid w:val="00B31845"/>
    <w:rsid w:val="00B31D0D"/>
    <w:rsid w:val="00B326EF"/>
    <w:rsid w:val="00B3310F"/>
    <w:rsid w:val="00B3351B"/>
    <w:rsid w:val="00B335AE"/>
    <w:rsid w:val="00B339AF"/>
    <w:rsid w:val="00B33B27"/>
    <w:rsid w:val="00B33D01"/>
    <w:rsid w:val="00B33E70"/>
    <w:rsid w:val="00B33F38"/>
    <w:rsid w:val="00B33F58"/>
    <w:rsid w:val="00B33F64"/>
    <w:rsid w:val="00B340B8"/>
    <w:rsid w:val="00B3411D"/>
    <w:rsid w:val="00B3453C"/>
    <w:rsid w:val="00B34841"/>
    <w:rsid w:val="00B34C66"/>
    <w:rsid w:val="00B34CDD"/>
    <w:rsid w:val="00B34D40"/>
    <w:rsid w:val="00B3546E"/>
    <w:rsid w:val="00B355C5"/>
    <w:rsid w:val="00B3561D"/>
    <w:rsid w:val="00B356F6"/>
    <w:rsid w:val="00B365D2"/>
    <w:rsid w:val="00B36C4B"/>
    <w:rsid w:val="00B36C57"/>
    <w:rsid w:val="00B3724C"/>
    <w:rsid w:val="00B374FA"/>
    <w:rsid w:val="00B37A2A"/>
    <w:rsid w:val="00B37D05"/>
    <w:rsid w:val="00B409F7"/>
    <w:rsid w:val="00B40F40"/>
    <w:rsid w:val="00B41023"/>
    <w:rsid w:val="00B414E0"/>
    <w:rsid w:val="00B418E3"/>
    <w:rsid w:val="00B41928"/>
    <w:rsid w:val="00B41A9F"/>
    <w:rsid w:val="00B41E4E"/>
    <w:rsid w:val="00B4265D"/>
    <w:rsid w:val="00B4286C"/>
    <w:rsid w:val="00B428E3"/>
    <w:rsid w:val="00B42990"/>
    <w:rsid w:val="00B42B42"/>
    <w:rsid w:val="00B430AC"/>
    <w:rsid w:val="00B43661"/>
    <w:rsid w:val="00B43A2B"/>
    <w:rsid w:val="00B43B9E"/>
    <w:rsid w:val="00B43C57"/>
    <w:rsid w:val="00B43D88"/>
    <w:rsid w:val="00B440D0"/>
    <w:rsid w:val="00B44265"/>
    <w:rsid w:val="00B44452"/>
    <w:rsid w:val="00B4471F"/>
    <w:rsid w:val="00B4495C"/>
    <w:rsid w:val="00B44BC7"/>
    <w:rsid w:val="00B44C3B"/>
    <w:rsid w:val="00B45246"/>
    <w:rsid w:val="00B45634"/>
    <w:rsid w:val="00B456D0"/>
    <w:rsid w:val="00B4582A"/>
    <w:rsid w:val="00B45D4B"/>
    <w:rsid w:val="00B460D6"/>
    <w:rsid w:val="00B46397"/>
    <w:rsid w:val="00B464B0"/>
    <w:rsid w:val="00B4675C"/>
    <w:rsid w:val="00B47429"/>
    <w:rsid w:val="00B47974"/>
    <w:rsid w:val="00B47C23"/>
    <w:rsid w:val="00B47D0E"/>
    <w:rsid w:val="00B47F72"/>
    <w:rsid w:val="00B504C7"/>
    <w:rsid w:val="00B504F8"/>
    <w:rsid w:val="00B50890"/>
    <w:rsid w:val="00B50909"/>
    <w:rsid w:val="00B50AE4"/>
    <w:rsid w:val="00B50B90"/>
    <w:rsid w:val="00B51450"/>
    <w:rsid w:val="00B51E45"/>
    <w:rsid w:val="00B524B0"/>
    <w:rsid w:val="00B5280C"/>
    <w:rsid w:val="00B5297A"/>
    <w:rsid w:val="00B53582"/>
    <w:rsid w:val="00B53EB0"/>
    <w:rsid w:val="00B53F64"/>
    <w:rsid w:val="00B546DA"/>
    <w:rsid w:val="00B547AC"/>
    <w:rsid w:val="00B54A8F"/>
    <w:rsid w:val="00B557DE"/>
    <w:rsid w:val="00B55870"/>
    <w:rsid w:val="00B55F91"/>
    <w:rsid w:val="00B564B1"/>
    <w:rsid w:val="00B5677B"/>
    <w:rsid w:val="00B568A8"/>
    <w:rsid w:val="00B56CAD"/>
    <w:rsid w:val="00B56F0C"/>
    <w:rsid w:val="00B57706"/>
    <w:rsid w:val="00B578B3"/>
    <w:rsid w:val="00B57A2B"/>
    <w:rsid w:val="00B6082A"/>
    <w:rsid w:val="00B60ADF"/>
    <w:rsid w:val="00B61273"/>
    <w:rsid w:val="00B61387"/>
    <w:rsid w:val="00B614F5"/>
    <w:rsid w:val="00B61700"/>
    <w:rsid w:val="00B61B70"/>
    <w:rsid w:val="00B620E1"/>
    <w:rsid w:val="00B62C6F"/>
    <w:rsid w:val="00B6307C"/>
    <w:rsid w:val="00B635D8"/>
    <w:rsid w:val="00B63A35"/>
    <w:rsid w:val="00B63C4E"/>
    <w:rsid w:val="00B63C96"/>
    <w:rsid w:val="00B63F26"/>
    <w:rsid w:val="00B642F7"/>
    <w:rsid w:val="00B64308"/>
    <w:rsid w:val="00B64343"/>
    <w:rsid w:val="00B64C1B"/>
    <w:rsid w:val="00B64D1B"/>
    <w:rsid w:val="00B65078"/>
    <w:rsid w:val="00B6521D"/>
    <w:rsid w:val="00B65639"/>
    <w:rsid w:val="00B65700"/>
    <w:rsid w:val="00B6611C"/>
    <w:rsid w:val="00B665C7"/>
    <w:rsid w:val="00B665CB"/>
    <w:rsid w:val="00B66B89"/>
    <w:rsid w:val="00B66CF4"/>
    <w:rsid w:val="00B67200"/>
    <w:rsid w:val="00B676AE"/>
    <w:rsid w:val="00B67E33"/>
    <w:rsid w:val="00B67FD2"/>
    <w:rsid w:val="00B70469"/>
    <w:rsid w:val="00B704A3"/>
    <w:rsid w:val="00B70963"/>
    <w:rsid w:val="00B70E23"/>
    <w:rsid w:val="00B70F95"/>
    <w:rsid w:val="00B71A3F"/>
    <w:rsid w:val="00B720F5"/>
    <w:rsid w:val="00B7221B"/>
    <w:rsid w:val="00B72464"/>
    <w:rsid w:val="00B72CF7"/>
    <w:rsid w:val="00B731AC"/>
    <w:rsid w:val="00B737E4"/>
    <w:rsid w:val="00B73A43"/>
    <w:rsid w:val="00B73B44"/>
    <w:rsid w:val="00B74096"/>
    <w:rsid w:val="00B74190"/>
    <w:rsid w:val="00B74442"/>
    <w:rsid w:val="00B74F4F"/>
    <w:rsid w:val="00B750AF"/>
    <w:rsid w:val="00B75353"/>
    <w:rsid w:val="00B75364"/>
    <w:rsid w:val="00B753BD"/>
    <w:rsid w:val="00B75413"/>
    <w:rsid w:val="00B7565E"/>
    <w:rsid w:val="00B758B5"/>
    <w:rsid w:val="00B758C0"/>
    <w:rsid w:val="00B75999"/>
    <w:rsid w:val="00B75B71"/>
    <w:rsid w:val="00B75EDF"/>
    <w:rsid w:val="00B75F5E"/>
    <w:rsid w:val="00B760D8"/>
    <w:rsid w:val="00B7631A"/>
    <w:rsid w:val="00B76346"/>
    <w:rsid w:val="00B76DBC"/>
    <w:rsid w:val="00B7786E"/>
    <w:rsid w:val="00B77C5D"/>
    <w:rsid w:val="00B80ACD"/>
    <w:rsid w:val="00B81C0F"/>
    <w:rsid w:val="00B81CE3"/>
    <w:rsid w:val="00B81E80"/>
    <w:rsid w:val="00B82203"/>
    <w:rsid w:val="00B82438"/>
    <w:rsid w:val="00B8254A"/>
    <w:rsid w:val="00B82951"/>
    <w:rsid w:val="00B82AE9"/>
    <w:rsid w:val="00B82F00"/>
    <w:rsid w:val="00B82FFD"/>
    <w:rsid w:val="00B83262"/>
    <w:rsid w:val="00B83362"/>
    <w:rsid w:val="00B833F1"/>
    <w:rsid w:val="00B838E0"/>
    <w:rsid w:val="00B83B23"/>
    <w:rsid w:val="00B83D76"/>
    <w:rsid w:val="00B8401C"/>
    <w:rsid w:val="00B8432F"/>
    <w:rsid w:val="00B843AB"/>
    <w:rsid w:val="00B84734"/>
    <w:rsid w:val="00B86203"/>
    <w:rsid w:val="00B86D03"/>
    <w:rsid w:val="00B8758F"/>
    <w:rsid w:val="00B87D56"/>
    <w:rsid w:val="00B903E1"/>
    <w:rsid w:val="00B90635"/>
    <w:rsid w:val="00B91878"/>
    <w:rsid w:val="00B91B00"/>
    <w:rsid w:val="00B91DDF"/>
    <w:rsid w:val="00B91E00"/>
    <w:rsid w:val="00B91FCB"/>
    <w:rsid w:val="00B927E3"/>
    <w:rsid w:val="00B928B9"/>
    <w:rsid w:val="00B92971"/>
    <w:rsid w:val="00B931AC"/>
    <w:rsid w:val="00B9336D"/>
    <w:rsid w:val="00B933E1"/>
    <w:rsid w:val="00B9421C"/>
    <w:rsid w:val="00B94707"/>
    <w:rsid w:val="00B94915"/>
    <w:rsid w:val="00B94F6F"/>
    <w:rsid w:val="00B95192"/>
    <w:rsid w:val="00B95508"/>
    <w:rsid w:val="00B95CCA"/>
    <w:rsid w:val="00B95F0D"/>
    <w:rsid w:val="00B95FE2"/>
    <w:rsid w:val="00B9659C"/>
    <w:rsid w:val="00B9667B"/>
    <w:rsid w:val="00B969F5"/>
    <w:rsid w:val="00B96A01"/>
    <w:rsid w:val="00B97053"/>
    <w:rsid w:val="00B97254"/>
    <w:rsid w:val="00B972EE"/>
    <w:rsid w:val="00B9765F"/>
    <w:rsid w:val="00B976FF"/>
    <w:rsid w:val="00B97C7C"/>
    <w:rsid w:val="00B97C96"/>
    <w:rsid w:val="00BA01DE"/>
    <w:rsid w:val="00BA0C1B"/>
    <w:rsid w:val="00BA0C2C"/>
    <w:rsid w:val="00BA0D24"/>
    <w:rsid w:val="00BA100D"/>
    <w:rsid w:val="00BA10E6"/>
    <w:rsid w:val="00BA127A"/>
    <w:rsid w:val="00BA1355"/>
    <w:rsid w:val="00BA1EB4"/>
    <w:rsid w:val="00BA2257"/>
    <w:rsid w:val="00BA2885"/>
    <w:rsid w:val="00BA28B7"/>
    <w:rsid w:val="00BA29B4"/>
    <w:rsid w:val="00BA316B"/>
    <w:rsid w:val="00BA3624"/>
    <w:rsid w:val="00BA3D26"/>
    <w:rsid w:val="00BA3E22"/>
    <w:rsid w:val="00BA3FFF"/>
    <w:rsid w:val="00BA4359"/>
    <w:rsid w:val="00BA4867"/>
    <w:rsid w:val="00BA4934"/>
    <w:rsid w:val="00BA4B2D"/>
    <w:rsid w:val="00BA4CF3"/>
    <w:rsid w:val="00BA58AB"/>
    <w:rsid w:val="00BA625D"/>
    <w:rsid w:val="00BA6262"/>
    <w:rsid w:val="00BA6E36"/>
    <w:rsid w:val="00BA7145"/>
    <w:rsid w:val="00BA763E"/>
    <w:rsid w:val="00BA78EF"/>
    <w:rsid w:val="00BA7948"/>
    <w:rsid w:val="00BA7C87"/>
    <w:rsid w:val="00BA7D01"/>
    <w:rsid w:val="00BB0004"/>
    <w:rsid w:val="00BB0541"/>
    <w:rsid w:val="00BB1138"/>
    <w:rsid w:val="00BB1350"/>
    <w:rsid w:val="00BB19D0"/>
    <w:rsid w:val="00BB1AAB"/>
    <w:rsid w:val="00BB1F76"/>
    <w:rsid w:val="00BB25C5"/>
    <w:rsid w:val="00BB2BDF"/>
    <w:rsid w:val="00BB301C"/>
    <w:rsid w:val="00BB3104"/>
    <w:rsid w:val="00BB329B"/>
    <w:rsid w:val="00BB344F"/>
    <w:rsid w:val="00BB362A"/>
    <w:rsid w:val="00BB3673"/>
    <w:rsid w:val="00BB3CFA"/>
    <w:rsid w:val="00BB3D57"/>
    <w:rsid w:val="00BB3F6F"/>
    <w:rsid w:val="00BB44D3"/>
    <w:rsid w:val="00BB5016"/>
    <w:rsid w:val="00BB578D"/>
    <w:rsid w:val="00BB5A43"/>
    <w:rsid w:val="00BB5E12"/>
    <w:rsid w:val="00BB6492"/>
    <w:rsid w:val="00BB6501"/>
    <w:rsid w:val="00BB66C0"/>
    <w:rsid w:val="00BB70D1"/>
    <w:rsid w:val="00BB7116"/>
    <w:rsid w:val="00BB74FE"/>
    <w:rsid w:val="00BB7624"/>
    <w:rsid w:val="00BB7AED"/>
    <w:rsid w:val="00BB7D44"/>
    <w:rsid w:val="00BB7D60"/>
    <w:rsid w:val="00BB7EC1"/>
    <w:rsid w:val="00BC013C"/>
    <w:rsid w:val="00BC0A2F"/>
    <w:rsid w:val="00BC0A75"/>
    <w:rsid w:val="00BC0A7E"/>
    <w:rsid w:val="00BC0ED2"/>
    <w:rsid w:val="00BC1041"/>
    <w:rsid w:val="00BC1097"/>
    <w:rsid w:val="00BC14BB"/>
    <w:rsid w:val="00BC14CA"/>
    <w:rsid w:val="00BC17E2"/>
    <w:rsid w:val="00BC18AB"/>
    <w:rsid w:val="00BC19AB"/>
    <w:rsid w:val="00BC206A"/>
    <w:rsid w:val="00BC261F"/>
    <w:rsid w:val="00BC2739"/>
    <w:rsid w:val="00BC2A0B"/>
    <w:rsid w:val="00BC2CEC"/>
    <w:rsid w:val="00BC2D97"/>
    <w:rsid w:val="00BC3057"/>
    <w:rsid w:val="00BC3511"/>
    <w:rsid w:val="00BC363D"/>
    <w:rsid w:val="00BC3665"/>
    <w:rsid w:val="00BC37D0"/>
    <w:rsid w:val="00BC3BD9"/>
    <w:rsid w:val="00BC4006"/>
    <w:rsid w:val="00BC41BF"/>
    <w:rsid w:val="00BC4422"/>
    <w:rsid w:val="00BC447D"/>
    <w:rsid w:val="00BC451B"/>
    <w:rsid w:val="00BC4798"/>
    <w:rsid w:val="00BC4AC8"/>
    <w:rsid w:val="00BC4DEB"/>
    <w:rsid w:val="00BC4EB9"/>
    <w:rsid w:val="00BC54F8"/>
    <w:rsid w:val="00BC61A4"/>
    <w:rsid w:val="00BC61CE"/>
    <w:rsid w:val="00BC6B2C"/>
    <w:rsid w:val="00BC6B36"/>
    <w:rsid w:val="00BC6BF1"/>
    <w:rsid w:val="00BC6C15"/>
    <w:rsid w:val="00BC75BA"/>
    <w:rsid w:val="00BC75C9"/>
    <w:rsid w:val="00BC77B2"/>
    <w:rsid w:val="00BC7D05"/>
    <w:rsid w:val="00BC7F20"/>
    <w:rsid w:val="00BC7F34"/>
    <w:rsid w:val="00BD0223"/>
    <w:rsid w:val="00BD059A"/>
    <w:rsid w:val="00BD08F5"/>
    <w:rsid w:val="00BD09A4"/>
    <w:rsid w:val="00BD0A21"/>
    <w:rsid w:val="00BD0AF9"/>
    <w:rsid w:val="00BD1601"/>
    <w:rsid w:val="00BD1B31"/>
    <w:rsid w:val="00BD21ED"/>
    <w:rsid w:val="00BD28F9"/>
    <w:rsid w:val="00BD2CDE"/>
    <w:rsid w:val="00BD3040"/>
    <w:rsid w:val="00BD33C9"/>
    <w:rsid w:val="00BD3E34"/>
    <w:rsid w:val="00BD41C7"/>
    <w:rsid w:val="00BD4408"/>
    <w:rsid w:val="00BD44BB"/>
    <w:rsid w:val="00BD493B"/>
    <w:rsid w:val="00BD4BB0"/>
    <w:rsid w:val="00BD4C22"/>
    <w:rsid w:val="00BD5124"/>
    <w:rsid w:val="00BD5162"/>
    <w:rsid w:val="00BD53C4"/>
    <w:rsid w:val="00BD54C4"/>
    <w:rsid w:val="00BD5CB6"/>
    <w:rsid w:val="00BD6207"/>
    <w:rsid w:val="00BD6293"/>
    <w:rsid w:val="00BD6950"/>
    <w:rsid w:val="00BD6B32"/>
    <w:rsid w:val="00BD6F0E"/>
    <w:rsid w:val="00BD71B6"/>
    <w:rsid w:val="00BD7E6B"/>
    <w:rsid w:val="00BE00E6"/>
    <w:rsid w:val="00BE0175"/>
    <w:rsid w:val="00BE01B0"/>
    <w:rsid w:val="00BE02B4"/>
    <w:rsid w:val="00BE02E2"/>
    <w:rsid w:val="00BE0A64"/>
    <w:rsid w:val="00BE1550"/>
    <w:rsid w:val="00BE15CA"/>
    <w:rsid w:val="00BE18E8"/>
    <w:rsid w:val="00BE1D1E"/>
    <w:rsid w:val="00BE1F03"/>
    <w:rsid w:val="00BE20EB"/>
    <w:rsid w:val="00BE24E5"/>
    <w:rsid w:val="00BE2506"/>
    <w:rsid w:val="00BE2785"/>
    <w:rsid w:val="00BE2D06"/>
    <w:rsid w:val="00BE3077"/>
    <w:rsid w:val="00BE3347"/>
    <w:rsid w:val="00BE3565"/>
    <w:rsid w:val="00BE3BE4"/>
    <w:rsid w:val="00BE3CC6"/>
    <w:rsid w:val="00BE3F7D"/>
    <w:rsid w:val="00BE3FD2"/>
    <w:rsid w:val="00BE421C"/>
    <w:rsid w:val="00BE4371"/>
    <w:rsid w:val="00BE4A32"/>
    <w:rsid w:val="00BE4B32"/>
    <w:rsid w:val="00BE4C1E"/>
    <w:rsid w:val="00BE5131"/>
    <w:rsid w:val="00BE5239"/>
    <w:rsid w:val="00BE5412"/>
    <w:rsid w:val="00BE5D19"/>
    <w:rsid w:val="00BE5EB0"/>
    <w:rsid w:val="00BE60A2"/>
    <w:rsid w:val="00BE61A2"/>
    <w:rsid w:val="00BE6803"/>
    <w:rsid w:val="00BE6835"/>
    <w:rsid w:val="00BE6A8F"/>
    <w:rsid w:val="00BE707C"/>
    <w:rsid w:val="00BE7171"/>
    <w:rsid w:val="00BE73FE"/>
    <w:rsid w:val="00BE77F7"/>
    <w:rsid w:val="00BE7930"/>
    <w:rsid w:val="00BE7AEC"/>
    <w:rsid w:val="00BE7BA5"/>
    <w:rsid w:val="00BE7C37"/>
    <w:rsid w:val="00BE7ED3"/>
    <w:rsid w:val="00BF0515"/>
    <w:rsid w:val="00BF1025"/>
    <w:rsid w:val="00BF1168"/>
    <w:rsid w:val="00BF11A6"/>
    <w:rsid w:val="00BF16C5"/>
    <w:rsid w:val="00BF1756"/>
    <w:rsid w:val="00BF1DF9"/>
    <w:rsid w:val="00BF2026"/>
    <w:rsid w:val="00BF27E3"/>
    <w:rsid w:val="00BF2FB4"/>
    <w:rsid w:val="00BF3A88"/>
    <w:rsid w:val="00BF40C5"/>
    <w:rsid w:val="00BF4486"/>
    <w:rsid w:val="00BF48C2"/>
    <w:rsid w:val="00BF4A8C"/>
    <w:rsid w:val="00BF4AD9"/>
    <w:rsid w:val="00BF4E4C"/>
    <w:rsid w:val="00BF4F43"/>
    <w:rsid w:val="00BF5AE4"/>
    <w:rsid w:val="00BF61D3"/>
    <w:rsid w:val="00BF64B5"/>
    <w:rsid w:val="00BF698A"/>
    <w:rsid w:val="00BF6C61"/>
    <w:rsid w:val="00BF6EC8"/>
    <w:rsid w:val="00BF730F"/>
    <w:rsid w:val="00BF74C0"/>
    <w:rsid w:val="00BF764C"/>
    <w:rsid w:val="00BF7B8A"/>
    <w:rsid w:val="00BF7FFC"/>
    <w:rsid w:val="00C0004E"/>
    <w:rsid w:val="00C00331"/>
    <w:rsid w:val="00C004F9"/>
    <w:rsid w:val="00C0064D"/>
    <w:rsid w:val="00C006EA"/>
    <w:rsid w:val="00C006F3"/>
    <w:rsid w:val="00C00777"/>
    <w:rsid w:val="00C01227"/>
    <w:rsid w:val="00C0139E"/>
    <w:rsid w:val="00C01646"/>
    <w:rsid w:val="00C016FE"/>
    <w:rsid w:val="00C017A1"/>
    <w:rsid w:val="00C01A66"/>
    <w:rsid w:val="00C01D82"/>
    <w:rsid w:val="00C0204C"/>
    <w:rsid w:val="00C026F6"/>
    <w:rsid w:val="00C0283E"/>
    <w:rsid w:val="00C02A90"/>
    <w:rsid w:val="00C02AF8"/>
    <w:rsid w:val="00C02DA1"/>
    <w:rsid w:val="00C02DE2"/>
    <w:rsid w:val="00C033BE"/>
    <w:rsid w:val="00C03486"/>
    <w:rsid w:val="00C03A3D"/>
    <w:rsid w:val="00C03A6E"/>
    <w:rsid w:val="00C03F2C"/>
    <w:rsid w:val="00C03F87"/>
    <w:rsid w:val="00C03FD0"/>
    <w:rsid w:val="00C043B2"/>
    <w:rsid w:val="00C04663"/>
    <w:rsid w:val="00C04B2A"/>
    <w:rsid w:val="00C05AC8"/>
    <w:rsid w:val="00C05D2B"/>
    <w:rsid w:val="00C066CB"/>
    <w:rsid w:val="00C06D45"/>
    <w:rsid w:val="00C06D4E"/>
    <w:rsid w:val="00C073BF"/>
    <w:rsid w:val="00C07640"/>
    <w:rsid w:val="00C07BB5"/>
    <w:rsid w:val="00C07F3A"/>
    <w:rsid w:val="00C102C2"/>
    <w:rsid w:val="00C109D9"/>
    <w:rsid w:val="00C10B40"/>
    <w:rsid w:val="00C10C62"/>
    <w:rsid w:val="00C10D94"/>
    <w:rsid w:val="00C10F05"/>
    <w:rsid w:val="00C10FF7"/>
    <w:rsid w:val="00C116C3"/>
    <w:rsid w:val="00C117FA"/>
    <w:rsid w:val="00C118F0"/>
    <w:rsid w:val="00C11A3E"/>
    <w:rsid w:val="00C11E30"/>
    <w:rsid w:val="00C11FF5"/>
    <w:rsid w:val="00C1203D"/>
    <w:rsid w:val="00C12069"/>
    <w:rsid w:val="00C127DD"/>
    <w:rsid w:val="00C12B60"/>
    <w:rsid w:val="00C12CAD"/>
    <w:rsid w:val="00C13561"/>
    <w:rsid w:val="00C13D08"/>
    <w:rsid w:val="00C1419A"/>
    <w:rsid w:val="00C1424A"/>
    <w:rsid w:val="00C14416"/>
    <w:rsid w:val="00C14BDA"/>
    <w:rsid w:val="00C14DA8"/>
    <w:rsid w:val="00C15295"/>
    <w:rsid w:val="00C15651"/>
    <w:rsid w:val="00C15709"/>
    <w:rsid w:val="00C15B83"/>
    <w:rsid w:val="00C15C2D"/>
    <w:rsid w:val="00C15F6A"/>
    <w:rsid w:val="00C160F4"/>
    <w:rsid w:val="00C1643D"/>
    <w:rsid w:val="00C172C9"/>
    <w:rsid w:val="00C17406"/>
    <w:rsid w:val="00C1746C"/>
    <w:rsid w:val="00C17B68"/>
    <w:rsid w:val="00C17D78"/>
    <w:rsid w:val="00C17FB6"/>
    <w:rsid w:val="00C20082"/>
    <w:rsid w:val="00C2030C"/>
    <w:rsid w:val="00C2031B"/>
    <w:rsid w:val="00C20E9D"/>
    <w:rsid w:val="00C20EAB"/>
    <w:rsid w:val="00C210A3"/>
    <w:rsid w:val="00C217F8"/>
    <w:rsid w:val="00C2185B"/>
    <w:rsid w:val="00C21958"/>
    <w:rsid w:val="00C21E87"/>
    <w:rsid w:val="00C222ED"/>
    <w:rsid w:val="00C22323"/>
    <w:rsid w:val="00C2238F"/>
    <w:rsid w:val="00C224CE"/>
    <w:rsid w:val="00C22D42"/>
    <w:rsid w:val="00C2303B"/>
    <w:rsid w:val="00C23083"/>
    <w:rsid w:val="00C23232"/>
    <w:rsid w:val="00C236EE"/>
    <w:rsid w:val="00C238C3"/>
    <w:rsid w:val="00C238E1"/>
    <w:rsid w:val="00C2464A"/>
    <w:rsid w:val="00C246A7"/>
    <w:rsid w:val="00C247F0"/>
    <w:rsid w:val="00C24FDA"/>
    <w:rsid w:val="00C25922"/>
    <w:rsid w:val="00C25C92"/>
    <w:rsid w:val="00C25C9B"/>
    <w:rsid w:val="00C25DB8"/>
    <w:rsid w:val="00C260D6"/>
    <w:rsid w:val="00C26EBD"/>
    <w:rsid w:val="00C27406"/>
    <w:rsid w:val="00C27440"/>
    <w:rsid w:val="00C27519"/>
    <w:rsid w:val="00C27643"/>
    <w:rsid w:val="00C27A6B"/>
    <w:rsid w:val="00C30763"/>
    <w:rsid w:val="00C30BFE"/>
    <w:rsid w:val="00C30D95"/>
    <w:rsid w:val="00C30E52"/>
    <w:rsid w:val="00C31057"/>
    <w:rsid w:val="00C3138F"/>
    <w:rsid w:val="00C3147C"/>
    <w:rsid w:val="00C31B15"/>
    <w:rsid w:val="00C31C8C"/>
    <w:rsid w:val="00C320EB"/>
    <w:rsid w:val="00C321A4"/>
    <w:rsid w:val="00C32A62"/>
    <w:rsid w:val="00C32CB6"/>
    <w:rsid w:val="00C32E20"/>
    <w:rsid w:val="00C33295"/>
    <w:rsid w:val="00C33ECC"/>
    <w:rsid w:val="00C33F80"/>
    <w:rsid w:val="00C34034"/>
    <w:rsid w:val="00C349A2"/>
    <w:rsid w:val="00C34BE9"/>
    <w:rsid w:val="00C34D40"/>
    <w:rsid w:val="00C34F6C"/>
    <w:rsid w:val="00C3556D"/>
    <w:rsid w:val="00C356DA"/>
    <w:rsid w:val="00C358D4"/>
    <w:rsid w:val="00C36425"/>
    <w:rsid w:val="00C365BB"/>
    <w:rsid w:val="00C370CC"/>
    <w:rsid w:val="00C3736E"/>
    <w:rsid w:val="00C375F8"/>
    <w:rsid w:val="00C376CD"/>
    <w:rsid w:val="00C377DE"/>
    <w:rsid w:val="00C37977"/>
    <w:rsid w:val="00C37A57"/>
    <w:rsid w:val="00C37F88"/>
    <w:rsid w:val="00C4001D"/>
    <w:rsid w:val="00C4098B"/>
    <w:rsid w:val="00C40A1C"/>
    <w:rsid w:val="00C4122D"/>
    <w:rsid w:val="00C41820"/>
    <w:rsid w:val="00C41B09"/>
    <w:rsid w:val="00C41D1E"/>
    <w:rsid w:val="00C41ECD"/>
    <w:rsid w:val="00C420D9"/>
    <w:rsid w:val="00C426C2"/>
    <w:rsid w:val="00C42C36"/>
    <w:rsid w:val="00C42F79"/>
    <w:rsid w:val="00C43063"/>
    <w:rsid w:val="00C43547"/>
    <w:rsid w:val="00C43776"/>
    <w:rsid w:val="00C43A4C"/>
    <w:rsid w:val="00C43B92"/>
    <w:rsid w:val="00C43D29"/>
    <w:rsid w:val="00C43D8B"/>
    <w:rsid w:val="00C43E05"/>
    <w:rsid w:val="00C44141"/>
    <w:rsid w:val="00C4455C"/>
    <w:rsid w:val="00C448EB"/>
    <w:rsid w:val="00C44919"/>
    <w:rsid w:val="00C44946"/>
    <w:rsid w:val="00C449BC"/>
    <w:rsid w:val="00C44A0F"/>
    <w:rsid w:val="00C44A8B"/>
    <w:rsid w:val="00C44BB6"/>
    <w:rsid w:val="00C44C63"/>
    <w:rsid w:val="00C4500D"/>
    <w:rsid w:val="00C450FA"/>
    <w:rsid w:val="00C45336"/>
    <w:rsid w:val="00C453D6"/>
    <w:rsid w:val="00C4567B"/>
    <w:rsid w:val="00C45929"/>
    <w:rsid w:val="00C45D70"/>
    <w:rsid w:val="00C46354"/>
    <w:rsid w:val="00C4674C"/>
    <w:rsid w:val="00C46EF2"/>
    <w:rsid w:val="00C4720A"/>
    <w:rsid w:val="00C475BD"/>
    <w:rsid w:val="00C47782"/>
    <w:rsid w:val="00C477EA"/>
    <w:rsid w:val="00C4787C"/>
    <w:rsid w:val="00C47D87"/>
    <w:rsid w:val="00C47EE9"/>
    <w:rsid w:val="00C50080"/>
    <w:rsid w:val="00C507BF"/>
    <w:rsid w:val="00C509EF"/>
    <w:rsid w:val="00C50AC1"/>
    <w:rsid w:val="00C50E5D"/>
    <w:rsid w:val="00C50F31"/>
    <w:rsid w:val="00C51695"/>
    <w:rsid w:val="00C519A9"/>
    <w:rsid w:val="00C51DEB"/>
    <w:rsid w:val="00C51DF7"/>
    <w:rsid w:val="00C5203C"/>
    <w:rsid w:val="00C524C8"/>
    <w:rsid w:val="00C52581"/>
    <w:rsid w:val="00C528E7"/>
    <w:rsid w:val="00C52BEA"/>
    <w:rsid w:val="00C52E8D"/>
    <w:rsid w:val="00C52F90"/>
    <w:rsid w:val="00C5315B"/>
    <w:rsid w:val="00C53BF7"/>
    <w:rsid w:val="00C54194"/>
    <w:rsid w:val="00C54546"/>
    <w:rsid w:val="00C54758"/>
    <w:rsid w:val="00C54958"/>
    <w:rsid w:val="00C5511A"/>
    <w:rsid w:val="00C5522F"/>
    <w:rsid w:val="00C556B5"/>
    <w:rsid w:val="00C55978"/>
    <w:rsid w:val="00C559F9"/>
    <w:rsid w:val="00C55BCB"/>
    <w:rsid w:val="00C55F2B"/>
    <w:rsid w:val="00C56EF2"/>
    <w:rsid w:val="00C577FD"/>
    <w:rsid w:val="00C578B9"/>
    <w:rsid w:val="00C57A19"/>
    <w:rsid w:val="00C57F3A"/>
    <w:rsid w:val="00C60B02"/>
    <w:rsid w:val="00C60E4F"/>
    <w:rsid w:val="00C610F9"/>
    <w:rsid w:val="00C61429"/>
    <w:rsid w:val="00C61BE8"/>
    <w:rsid w:val="00C61E6D"/>
    <w:rsid w:val="00C61F3B"/>
    <w:rsid w:val="00C620D6"/>
    <w:rsid w:val="00C62504"/>
    <w:rsid w:val="00C6256D"/>
    <w:rsid w:val="00C625F7"/>
    <w:rsid w:val="00C6268F"/>
    <w:rsid w:val="00C626BB"/>
    <w:rsid w:val="00C627AF"/>
    <w:rsid w:val="00C62AD7"/>
    <w:rsid w:val="00C635D3"/>
    <w:rsid w:val="00C6382C"/>
    <w:rsid w:val="00C64690"/>
    <w:rsid w:val="00C6469F"/>
    <w:rsid w:val="00C64A7A"/>
    <w:rsid w:val="00C64B0C"/>
    <w:rsid w:val="00C64D37"/>
    <w:rsid w:val="00C65443"/>
    <w:rsid w:val="00C667A7"/>
    <w:rsid w:val="00C66936"/>
    <w:rsid w:val="00C66C0D"/>
    <w:rsid w:val="00C705FF"/>
    <w:rsid w:val="00C70BAC"/>
    <w:rsid w:val="00C70D45"/>
    <w:rsid w:val="00C70F64"/>
    <w:rsid w:val="00C7152D"/>
    <w:rsid w:val="00C71551"/>
    <w:rsid w:val="00C716E6"/>
    <w:rsid w:val="00C7174D"/>
    <w:rsid w:val="00C71B64"/>
    <w:rsid w:val="00C71F69"/>
    <w:rsid w:val="00C73944"/>
    <w:rsid w:val="00C73C4A"/>
    <w:rsid w:val="00C73D3A"/>
    <w:rsid w:val="00C74288"/>
    <w:rsid w:val="00C7482A"/>
    <w:rsid w:val="00C74861"/>
    <w:rsid w:val="00C74F0E"/>
    <w:rsid w:val="00C75217"/>
    <w:rsid w:val="00C7550A"/>
    <w:rsid w:val="00C75624"/>
    <w:rsid w:val="00C756B4"/>
    <w:rsid w:val="00C75DA9"/>
    <w:rsid w:val="00C75E34"/>
    <w:rsid w:val="00C760B0"/>
    <w:rsid w:val="00C7638A"/>
    <w:rsid w:val="00C76CA0"/>
    <w:rsid w:val="00C76CC5"/>
    <w:rsid w:val="00C76CD2"/>
    <w:rsid w:val="00C76CF1"/>
    <w:rsid w:val="00C772AC"/>
    <w:rsid w:val="00C77367"/>
    <w:rsid w:val="00C7740A"/>
    <w:rsid w:val="00C77A34"/>
    <w:rsid w:val="00C80B6D"/>
    <w:rsid w:val="00C80B95"/>
    <w:rsid w:val="00C8172B"/>
    <w:rsid w:val="00C81C02"/>
    <w:rsid w:val="00C81CD1"/>
    <w:rsid w:val="00C81DDE"/>
    <w:rsid w:val="00C81E1A"/>
    <w:rsid w:val="00C82118"/>
    <w:rsid w:val="00C821B4"/>
    <w:rsid w:val="00C82730"/>
    <w:rsid w:val="00C82C38"/>
    <w:rsid w:val="00C833F3"/>
    <w:rsid w:val="00C83518"/>
    <w:rsid w:val="00C83B2F"/>
    <w:rsid w:val="00C83F6D"/>
    <w:rsid w:val="00C83F87"/>
    <w:rsid w:val="00C84023"/>
    <w:rsid w:val="00C84288"/>
    <w:rsid w:val="00C84435"/>
    <w:rsid w:val="00C8463F"/>
    <w:rsid w:val="00C85453"/>
    <w:rsid w:val="00C85556"/>
    <w:rsid w:val="00C855B7"/>
    <w:rsid w:val="00C85707"/>
    <w:rsid w:val="00C85CD7"/>
    <w:rsid w:val="00C86224"/>
    <w:rsid w:val="00C862B2"/>
    <w:rsid w:val="00C8682C"/>
    <w:rsid w:val="00C86A21"/>
    <w:rsid w:val="00C86DC6"/>
    <w:rsid w:val="00C86E64"/>
    <w:rsid w:val="00C86F06"/>
    <w:rsid w:val="00C86FC7"/>
    <w:rsid w:val="00C87568"/>
    <w:rsid w:val="00C90264"/>
    <w:rsid w:val="00C903E8"/>
    <w:rsid w:val="00C90CBF"/>
    <w:rsid w:val="00C90F24"/>
    <w:rsid w:val="00C90FF2"/>
    <w:rsid w:val="00C9100B"/>
    <w:rsid w:val="00C9185F"/>
    <w:rsid w:val="00C91A56"/>
    <w:rsid w:val="00C92B64"/>
    <w:rsid w:val="00C92E2F"/>
    <w:rsid w:val="00C92E88"/>
    <w:rsid w:val="00C930C0"/>
    <w:rsid w:val="00C93365"/>
    <w:rsid w:val="00C939EB"/>
    <w:rsid w:val="00C93DCF"/>
    <w:rsid w:val="00C94272"/>
    <w:rsid w:val="00C942BE"/>
    <w:rsid w:val="00C94A34"/>
    <w:rsid w:val="00C94A4D"/>
    <w:rsid w:val="00C95255"/>
    <w:rsid w:val="00C954A7"/>
    <w:rsid w:val="00C9574A"/>
    <w:rsid w:val="00C95CF0"/>
    <w:rsid w:val="00C95CFE"/>
    <w:rsid w:val="00C95DB5"/>
    <w:rsid w:val="00C96094"/>
    <w:rsid w:val="00C97731"/>
    <w:rsid w:val="00C97CA0"/>
    <w:rsid w:val="00CA091B"/>
    <w:rsid w:val="00CA0B41"/>
    <w:rsid w:val="00CA128A"/>
    <w:rsid w:val="00CA17C8"/>
    <w:rsid w:val="00CA1AAC"/>
    <w:rsid w:val="00CA2CAE"/>
    <w:rsid w:val="00CA2CE5"/>
    <w:rsid w:val="00CA341C"/>
    <w:rsid w:val="00CA3864"/>
    <w:rsid w:val="00CA3B1E"/>
    <w:rsid w:val="00CA3C4C"/>
    <w:rsid w:val="00CA3D0B"/>
    <w:rsid w:val="00CA3D2D"/>
    <w:rsid w:val="00CA42EC"/>
    <w:rsid w:val="00CA4564"/>
    <w:rsid w:val="00CA4570"/>
    <w:rsid w:val="00CA4B45"/>
    <w:rsid w:val="00CA4F0A"/>
    <w:rsid w:val="00CA4F72"/>
    <w:rsid w:val="00CA4FFF"/>
    <w:rsid w:val="00CA5436"/>
    <w:rsid w:val="00CA5700"/>
    <w:rsid w:val="00CA5783"/>
    <w:rsid w:val="00CA5C36"/>
    <w:rsid w:val="00CA6B26"/>
    <w:rsid w:val="00CA72BF"/>
    <w:rsid w:val="00CA7322"/>
    <w:rsid w:val="00CA7490"/>
    <w:rsid w:val="00CA77D7"/>
    <w:rsid w:val="00CA7AAB"/>
    <w:rsid w:val="00CB0050"/>
    <w:rsid w:val="00CB01D5"/>
    <w:rsid w:val="00CB04B3"/>
    <w:rsid w:val="00CB06B7"/>
    <w:rsid w:val="00CB0B62"/>
    <w:rsid w:val="00CB0D05"/>
    <w:rsid w:val="00CB1487"/>
    <w:rsid w:val="00CB1869"/>
    <w:rsid w:val="00CB19FE"/>
    <w:rsid w:val="00CB1F18"/>
    <w:rsid w:val="00CB2019"/>
    <w:rsid w:val="00CB299B"/>
    <w:rsid w:val="00CB2A27"/>
    <w:rsid w:val="00CB2EED"/>
    <w:rsid w:val="00CB3739"/>
    <w:rsid w:val="00CB454F"/>
    <w:rsid w:val="00CB47E8"/>
    <w:rsid w:val="00CB480A"/>
    <w:rsid w:val="00CB4CE3"/>
    <w:rsid w:val="00CB4F83"/>
    <w:rsid w:val="00CB5385"/>
    <w:rsid w:val="00CB5466"/>
    <w:rsid w:val="00CB5471"/>
    <w:rsid w:val="00CB5743"/>
    <w:rsid w:val="00CB5918"/>
    <w:rsid w:val="00CB5E5A"/>
    <w:rsid w:val="00CB5F2E"/>
    <w:rsid w:val="00CB65A7"/>
    <w:rsid w:val="00CB7064"/>
    <w:rsid w:val="00CB7075"/>
    <w:rsid w:val="00CB7606"/>
    <w:rsid w:val="00CB78B2"/>
    <w:rsid w:val="00CB7A4B"/>
    <w:rsid w:val="00CB7D61"/>
    <w:rsid w:val="00CC017E"/>
    <w:rsid w:val="00CC029B"/>
    <w:rsid w:val="00CC08A4"/>
    <w:rsid w:val="00CC0A09"/>
    <w:rsid w:val="00CC0F27"/>
    <w:rsid w:val="00CC0FEB"/>
    <w:rsid w:val="00CC1071"/>
    <w:rsid w:val="00CC12EE"/>
    <w:rsid w:val="00CC1719"/>
    <w:rsid w:val="00CC1C76"/>
    <w:rsid w:val="00CC1CC2"/>
    <w:rsid w:val="00CC1D64"/>
    <w:rsid w:val="00CC1F21"/>
    <w:rsid w:val="00CC1F23"/>
    <w:rsid w:val="00CC1FFF"/>
    <w:rsid w:val="00CC244E"/>
    <w:rsid w:val="00CC269C"/>
    <w:rsid w:val="00CC26F4"/>
    <w:rsid w:val="00CC29F1"/>
    <w:rsid w:val="00CC2A6D"/>
    <w:rsid w:val="00CC2BDB"/>
    <w:rsid w:val="00CC2F09"/>
    <w:rsid w:val="00CC3597"/>
    <w:rsid w:val="00CC3AEB"/>
    <w:rsid w:val="00CC3D46"/>
    <w:rsid w:val="00CC3F40"/>
    <w:rsid w:val="00CC42F3"/>
    <w:rsid w:val="00CC4476"/>
    <w:rsid w:val="00CC4E3E"/>
    <w:rsid w:val="00CC5022"/>
    <w:rsid w:val="00CC513E"/>
    <w:rsid w:val="00CC5638"/>
    <w:rsid w:val="00CC5666"/>
    <w:rsid w:val="00CC58FE"/>
    <w:rsid w:val="00CC59DF"/>
    <w:rsid w:val="00CC5A49"/>
    <w:rsid w:val="00CC5F9A"/>
    <w:rsid w:val="00CC61B2"/>
    <w:rsid w:val="00CC65E6"/>
    <w:rsid w:val="00CC66FD"/>
    <w:rsid w:val="00CC6E31"/>
    <w:rsid w:val="00CC717B"/>
    <w:rsid w:val="00CD0326"/>
    <w:rsid w:val="00CD03CF"/>
    <w:rsid w:val="00CD04BD"/>
    <w:rsid w:val="00CD0563"/>
    <w:rsid w:val="00CD1775"/>
    <w:rsid w:val="00CD19A0"/>
    <w:rsid w:val="00CD1CED"/>
    <w:rsid w:val="00CD265C"/>
    <w:rsid w:val="00CD27F9"/>
    <w:rsid w:val="00CD2D2A"/>
    <w:rsid w:val="00CD2D3A"/>
    <w:rsid w:val="00CD2D78"/>
    <w:rsid w:val="00CD3338"/>
    <w:rsid w:val="00CD36AE"/>
    <w:rsid w:val="00CD380B"/>
    <w:rsid w:val="00CD3F55"/>
    <w:rsid w:val="00CD417A"/>
    <w:rsid w:val="00CD46AB"/>
    <w:rsid w:val="00CD4747"/>
    <w:rsid w:val="00CD4AE9"/>
    <w:rsid w:val="00CD61D2"/>
    <w:rsid w:val="00CD69C6"/>
    <w:rsid w:val="00CD6A44"/>
    <w:rsid w:val="00CD6C5F"/>
    <w:rsid w:val="00CD6CF0"/>
    <w:rsid w:val="00CD6EA1"/>
    <w:rsid w:val="00CD6F9A"/>
    <w:rsid w:val="00CD7D91"/>
    <w:rsid w:val="00CD7E4B"/>
    <w:rsid w:val="00CD7F04"/>
    <w:rsid w:val="00CD7F76"/>
    <w:rsid w:val="00CE00F7"/>
    <w:rsid w:val="00CE0624"/>
    <w:rsid w:val="00CE0709"/>
    <w:rsid w:val="00CE07C7"/>
    <w:rsid w:val="00CE0ED4"/>
    <w:rsid w:val="00CE13B6"/>
    <w:rsid w:val="00CE1C7C"/>
    <w:rsid w:val="00CE238B"/>
    <w:rsid w:val="00CE25B8"/>
    <w:rsid w:val="00CE27CB"/>
    <w:rsid w:val="00CE2A36"/>
    <w:rsid w:val="00CE2BD7"/>
    <w:rsid w:val="00CE2F0B"/>
    <w:rsid w:val="00CE338F"/>
    <w:rsid w:val="00CE3C3A"/>
    <w:rsid w:val="00CE43BA"/>
    <w:rsid w:val="00CE482B"/>
    <w:rsid w:val="00CE4940"/>
    <w:rsid w:val="00CE4B88"/>
    <w:rsid w:val="00CE5083"/>
    <w:rsid w:val="00CE541D"/>
    <w:rsid w:val="00CE5627"/>
    <w:rsid w:val="00CE5649"/>
    <w:rsid w:val="00CE5E76"/>
    <w:rsid w:val="00CE5F07"/>
    <w:rsid w:val="00CE5FAB"/>
    <w:rsid w:val="00CE5FFF"/>
    <w:rsid w:val="00CE60FF"/>
    <w:rsid w:val="00CE6840"/>
    <w:rsid w:val="00CE6C9F"/>
    <w:rsid w:val="00CE6F73"/>
    <w:rsid w:val="00CE734B"/>
    <w:rsid w:val="00CE738B"/>
    <w:rsid w:val="00CE7591"/>
    <w:rsid w:val="00CE77AE"/>
    <w:rsid w:val="00CE7C50"/>
    <w:rsid w:val="00CF058F"/>
    <w:rsid w:val="00CF0EFE"/>
    <w:rsid w:val="00CF1A4A"/>
    <w:rsid w:val="00CF20DF"/>
    <w:rsid w:val="00CF25E8"/>
    <w:rsid w:val="00CF2609"/>
    <w:rsid w:val="00CF28B5"/>
    <w:rsid w:val="00CF2994"/>
    <w:rsid w:val="00CF29FE"/>
    <w:rsid w:val="00CF31E1"/>
    <w:rsid w:val="00CF3212"/>
    <w:rsid w:val="00CF3548"/>
    <w:rsid w:val="00CF3734"/>
    <w:rsid w:val="00CF3801"/>
    <w:rsid w:val="00CF3F42"/>
    <w:rsid w:val="00CF3F6B"/>
    <w:rsid w:val="00CF40F0"/>
    <w:rsid w:val="00CF45F0"/>
    <w:rsid w:val="00CF48AF"/>
    <w:rsid w:val="00CF50CB"/>
    <w:rsid w:val="00CF567D"/>
    <w:rsid w:val="00CF57B9"/>
    <w:rsid w:val="00CF5961"/>
    <w:rsid w:val="00CF5A85"/>
    <w:rsid w:val="00CF5F87"/>
    <w:rsid w:val="00CF623B"/>
    <w:rsid w:val="00CF6288"/>
    <w:rsid w:val="00CF69FE"/>
    <w:rsid w:val="00CF6A11"/>
    <w:rsid w:val="00CF6A64"/>
    <w:rsid w:val="00CF6F4E"/>
    <w:rsid w:val="00CF7358"/>
    <w:rsid w:val="00CF7471"/>
    <w:rsid w:val="00CF78E0"/>
    <w:rsid w:val="00CF7B07"/>
    <w:rsid w:val="00CF7ED9"/>
    <w:rsid w:val="00D007B9"/>
    <w:rsid w:val="00D00F27"/>
    <w:rsid w:val="00D0118A"/>
    <w:rsid w:val="00D01B29"/>
    <w:rsid w:val="00D02721"/>
    <w:rsid w:val="00D02A8E"/>
    <w:rsid w:val="00D02BAE"/>
    <w:rsid w:val="00D03156"/>
    <w:rsid w:val="00D033CC"/>
    <w:rsid w:val="00D03A0F"/>
    <w:rsid w:val="00D03C37"/>
    <w:rsid w:val="00D04140"/>
    <w:rsid w:val="00D0422F"/>
    <w:rsid w:val="00D04485"/>
    <w:rsid w:val="00D044DE"/>
    <w:rsid w:val="00D04D8D"/>
    <w:rsid w:val="00D04DB2"/>
    <w:rsid w:val="00D05137"/>
    <w:rsid w:val="00D05287"/>
    <w:rsid w:val="00D05532"/>
    <w:rsid w:val="00D056ED"/>
    <w:rsid w:val="00D06018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2A2"/>
    <w:rsid w:val="00D07401"/>
    <w:rsid w:val="00D07736"/>
    <w:rsid w:val="00D0774A"/>
    <w:rsid w:val="00D07957"/>
    <w:rsid w:val="00D079BA"/>
    <w:rsid w:val="00D079E4"/>
    <w:rsid w:val="00D07AD0"/>
    <w:rsid w:val="00D07BD6"/>
    <w:rsid w:val="00D07C2A"/>
    <w:rsid w:val="00D07E85"/>
    <w:rsid w:val="00D104BA"/>
    <w:rsid w:val="00D104DC"/>
    <w:rsid w:val="00D10786"/>
    <w:rsid w:val="00D10AC2"/>
    <w:rsid w:val="00D10CAE"/>
    <w:rsid w:val="00D10E5C"/>
    <w:rsid w:val="00D10FC8"/>
    <w:rsid w:val="00D11139"/>
    <w:rsid w:val="00D112DE"/>
    <w:rsid w:val="00D113E2"/>
    <w:rsid w:val="00D114FC"/>
    <w:rsid w:val="00D11915"/>
    <w:rsid w:val="00D11A65"/>
    <w:rsid w:val="00D11D34"/>
    <w:rsid w:val="00D11DA1"/>
    <w:rsid w:val="00D1209F"/>
    <w:rsid w:val="00D129F1"/>
    <w:rsid w:val="00D12A23"/>
    <w:rsid w:val="00D13204"/>
    <w:rsid w:val="00D1341D"/>
    <w:rsid w:val="00D135FE"/>
    <w:rsid w:val="00D13F2A"/>
    <w:rsid w:val="00D13F46"/>
    <w:rsid w:val="00D15433"/>
    <w:rsid w:val="00D1552F"/>
    <w:rsid w:val="00D15540"/>
    <w:rsid w:val="00D1570A"/>
    <w:rsid w:val="00D15DD6"/>
    <w:rsid w:val="00D15F52"/>
    <w:rsid w:val="00D16087"/>
    <w:rsid w:val="00D16417"/>
    <w:rsid w:val="00D167C9"/>
    <w:rsid w:val="00D16A4A"/>
    <w:rsid w:val="00D1740D"/>
    <w:rsid w:val="00D174FD"/>
    <w:rsid w:val="00D175BE"/>
    <w:rsid w:val="00D178C8"/>
    <w:rsid w:val="00D17CFF"/>
    <w:rsid w:val="00D17F91"/>
    <w:rsid w:val="00D20233"/>
    <w:rsid w:val="00D20CE0"/>
    <w:rsid w:val="00D20E2B"/>
    <w:rsid w:val="00D213A7"/>
    <w:rsid w:val="00D21AEE"/>
    <w:rsid w:val="00D2253D"/>
    <w:rsid w:val="00D2267A"/>
    <w:rsid w:val="00D22A24"/>
    <w:rsid w:val="00D23106"/>
    <w:rsid w:val="00D2338F"/>
    <w:rsid w:val="00D2353B"/>
    <w:rsid w:val="00D23778"/>
    <w:rsid w:val="00D23CD0"/>
    <w:rsid w:val="00D23EF7"/>
    <w:rsid w:val="00D2420F"/>
    <w:rsid w:val="00D24268"/>
    <w:rsid w:val="00D249ED"/>
    <w:rsid w:val="00D25495"/>
    <w:rsid w:val="00D263B1"/>
    <w:rsid w:val="00D26636"/>
    <w:rsid w:val="00D2671B"/>
    <w:rsid w:val="00D268A3"/>
    <w:rsid w:val="00D26A2D"/>
    <w:rsid w:val="00D26EEC"/>
    <w:rsid w:val="00D27B50"/>
    <w:rsid w:val="00D27C0C"/>
    <w:rsid w:val="00D27D81"/>
    <w:rsid w:val="00D27E93"/>
    <w:rsid w:val="00D27EAB"/>
    <w:rsid w:val="00D30B1E"/>
    <w:rsid w:val="00D310BE"/>
    <w:rsid w:val="00D31284"/>
    <w:rsid w:val="00D312D7"/>
    <w:rsid w:val="00D31884"/>
    <w:rsid w:val="00D31993"/>
    <w:rsid w:val="00D31AE5"/>
    <w:rsid w:val="00D31CEF"/>
    <w:rsid w:val="00D31ED8"/>
    <w:rsid w:val="00D31FAC"/>
    <w:rsid w:val="00D321C0"/>
    <w:rsid w:val="00D32672"/>
    <w:rsid w:val="00D33358"/>
    <w:rsid w:val="00D33808"/>
    <w:rsid w:val="00D34407"/>
    <w:rsid w:val="00D349CA"/>
    <w:rsid w:val="00D34B25"/>
    <w:rsid w:val="00D35491"/>
    <w:rsid w:val="00D3574A"/>
    <w:rsid w:val="00D35953"/>
    <w:rsid w:val="00D35F2C"/>
    <w:rsid w:val="00D35FD4"/>
    <w:rsid w:val="00D36101"/>
    <w:rsid w:val="00D363FF"/>
    <w:rsid w:val="00D3670A"/>
    <w:rsid w:val="00D36778"/>
    <w:rsid w:val="00D36848"/>
    <w:rsid w:val="00D36850"/>
    <w:rsid w:val="00D36986"/>
    <w:rsid w:val="00D36B14"/>
    <w:rsid w:val="00D36C15"/>
    <w:rsid w:val="00D40721"/>
    <w:rsid w:val="00D40F36"/>
    <w:rsid w:val="00D41031"/>
    <w:rsid w:val="00D41138"/>
    <w:rsid w:val="00D41343"/>
    <w:rsid w:val="00D41A87"/>
    <w:rsid w:val="00D41D22"/>
    <w:rsid w:val="00D4249C"/>
    <w:rsid w:val="00D424E6"/>
    <w:rsid w:val="00D432E1"/>
    <w:rsid w:val="00D438CB"/>
    <w:rsid w:val="00D441EC"/>
    <w:rsid w:val="00D445A9"/>
    <w:rsid w:val="00D445E4"/>
    <w:rsid w:val="00D44A67"/>
    <w:rsid w:val="00D44E0F"/>
    <w:rsid w:val="00D450C7"/>
    <w:rsid w:val="00D4547D"/>
    <w:rsid w:val="00D45795"/>
    <w:rsid w:val="00D459B6"/>
    <w:rsid w:val="00D45B2C"/>
    <w:rsid w:val="00D46074"/>
    <w:rsid w:val="00D464C4"/>
    <w:rsid w:val="00D4656B"/>
    <w:rsid w:val="00D472B1"/>
    <w:rsid w:val="00D477AD"/>
    <w:rsid w:val="00D501D7"/>
    <w:rsid w:val="00D502FF"/>
    <w:rsid w:val="00D509CD"/>
    <w:rsid w:val="00D50CCE"/>
    <w:rsid w:val="00D50E56"/>
    <w:rsid w:val="00D5117C"/>
    <w:rsid w:val="00D517E1"/>
    <w:rsid w:val="00D51874"/>
    <w:rsid w:val="00D51E4C"/>
    <w:rsid w:val="00D51F52"/>
    <w:rsid w:val="00D5221E"/>
    <w:rsid w:val="00D52A3B"/>
    <w:rsid w:val="00D52D15"/>
    <w:rsid w:val="00D538A2"/>
    <w:rsid w:val="00D5413D"/>
    <w:rsid w:val="00D542E2"/>
    <w:rsid w:val="00D544C8"/>
    <w:rsid w:val="00D5494E"/>
    <w:rsid w:val="00D54E47"/>
    <w:rsid w:val="00D55467"/>
    <w:rsid w:val="00D554E9"/>
    <w:rsid w:val="00D55533"/>
    <w:rsid w:val="00D558EB"/>
    <w:rsid w:val="00D55B85"/>
    <w:rsid w:val="00D55CC1"/>
    <w:rsid w:val="00D5611D"/>
    <w:rsid w:val="00D565AC"/>
    <w:rsid w:val="00D56AE7"/>
    <w:rsid w:val="00D56F4A"/>
    <w:rsid w:val="00D570C5"/>
    <w:rsid w:val="00D573A9"/>
    <w:rsid w:val="00D57445"/>
    <w:rsid w:val="00D579A5"/>
    <w:rsid w:val="00D57B22"/>
    <w:rsid w:val="00D6007C"/>
    <w:rsid w:val="00D603B4"/>
    <w:rsid w:val="00D6042A"/>
    <w:rsid w:val="00D6065B"/>
    <w:rsid w:val="00D60685"/>
    <w:rsid w:val="00D60931"/>
    <w:rsid w:val="00D609C6"/>
    <w:rsid w:val="00D60AD3"/>
    <w:rsid w:val="00D60DB8"/>
    <w:rsid w:val="00D6117F"/>
    <w:rsid w:val="00D61877"/>
    <w:rsid w:val="00D61AB9"/>
    <w:rsid w:val="00D62D53"/>
    <w:rsid w:val="00D632D8"/>
    <w:rsid w:val="00D63539"/>
    <w:rsid w:val="00D63762"/>
    <w:rsid w:val="00D63D62"/>
    <w:rsid w:val="00D6424E"/>
    <w:rsid w:val="00D64671"/>
    <w:rsid w:val="00D64C22"/>
    <w:rsid w:val="00D653DF"/>
    <w:rsid w:val="00D65E0A"/>
    <w:rsid w:val="00D65E19"/>
    <w:rsid w:val="00D65E69"/>
    <w:rsid w:val="00D65F57"/>
    <w:rsid w:val="00D664BB"/>
    <w:rsid w:val="00D66959"/>
    <w:rsid w:val="00D66B2C"/>
    <w:rsid w:val="00D66C8E"/>
    <w:rsid w:val="00D6700B"/>
    <w:rsid w:val="00D67992"/>
    <w:rsid w:val="00D67AFD"/>
    <w:rsid w:val="00D67C33"/>
    <w:rsid w:val="00D67D5E"/>
    <w:rsid w:val="00D67D68"/>
    <w:rsid w:val="00D70070"/>
    <w:rsid w:val="00D70516"/>
    <w:rsid w:val="00D70894"/>
    <w:rsid w:val="00D70987"/>
    <w:rsid w:val="00D70AB0"/>
    <w:rsid w:val="00D70C4D"/>
    <w:rsid w:val="00D7161B"/>
    <w:rsid w:val="00D71CAE"/>
    <w:rsid w:val="00D721E5"/>
    <w:rsid w:val="00D727F7"/>
    <w:rsid w:val="00D7283B"/>
    <w:rsid w:val="00D728E1"/>
    <w:rsid w:val="00D72940"/>
    <w:rsid w:val="00D72C32"/>
    <w:rsid w:val="00D73877"/>
    <w:rsid w:val="00D73A53"/>
    <w:rsid w:val="00D7419A"/>
    <w:rsid w:val="00D741F0"/>
    <w:rsid w:val="00D746DD"/>
    <w:rsid w:val="00D748CA"/>
    <w:rsid w:val="00D74E32"/>
    <w:rsid w:val="00D74E9F"/>
    <w:rsid w:val="00D75085"/>
    <w:rsid w:val="00D7538B"/>
    <w:rsid w:val="00D75A6C"/>
    <w:rsid w:val="00D75B7B"/>
    <w:rsid w:val="00D75CA1"/>
    <w:rsid w:val="00D762F9"/>
    <w:rsid w:val="00D765FA"/>
    <w:rsid w:val="00D768E9"/>
    <w:rsid w:val="00D76903"/>
    <w:rsid w:val="00D77109"/>
    <w:rsid w:val="00D771B2"/>
    <w:rsid w:val="00D77567"/>
    <w:rsid w:val="00D776B7"/>
    <w:rsid w:val="00D77835"/>
    <w:rsid w:val="00D779F4"/>
    <w:rsid w:val="00D77C7F"/>
    <w:rsid w:val="00D80842"/>
    <w:rsid w:val="00D80B0F"/>
    <w:rsid w:val="00D80B1A"/>
    <w:rsid w:val="00D81269"/>
    <w:rsid w:val="00D81352"/>
    <w:rsid w:val="00D813E9"/>
    <w:rsid w:val="00D81524"/>
    <w:rsid w:val="00D81797"/>
    <w:rsid w:val="00D82507"/>
    <w:rsid w:val="00D8251B"/>
    <w:rsid w:val="00D82829"/>
    <w:rsid w:val="00D82A20"/>
    <w:rsid w:val="00D82B9E"/>
    <w:rsid w:val="00D836DA"/>
    <w:rsid w:val="00D839C8"/>
    <w:rsid w:val="00D839D1"/>
    <w:rsid w:val="00D83A9E"/>
    <w:rsid w:val="00D83ABA"/>
    <w:rsid w:val="00D83E87"/>
    <w:rsid w:val="00D845F8"/>
    <w:rsid w:val="00D85718"/>
    <w:rsid w:val="00D85769"/>
    <w:rsid w:val="00D85874"/>
    <w:rsid w:val="00D85A13"/>
    <w:rsid w:val="00D85C10"/>
    <w:rsid w:val="00D85C32"/>
    <w:rsid w:val="00D862B0"/>
    <w:rsid w:val="00D864C3"/>
    <w:rsid w:val="00D86845"/>
    <w:rsid w:val="00D87359"/>
    <w:rsid w:val="00D87451"/>
    <w:rsid w:val="00D877D1"/>
    <w:rsid w:val="00D877FC"/>
    <w:rsid w:val="00D879C7"/>
    <w:rsid w:val="00D9015E"/>
    <w:rsid w:val="00D90894"/>
    <w:rsid w:val="00D90AA2"/>
    <w:rsid w:val="00D90B98"/>
    <w:rsid w:val="00D90BB1"/>
    <w:rsid w:val="00D90C25"/>
    <w:rsid w:val="00D91081"/>
    <w:rsid w:val="00D91255"/>
    <w:rsid w:val="00D91282"/>
    <w:rsid w:val="00D914F2"/>
    <w:rsid w:val="00D91900"/>
    <w:rsid w:val="00D92A52"/>
    <w:rsid w:val="00D92C23"/>
    <w:rsid w:val="00D92D79"/>
    <w:rsid w:val="00D93535"/>
    <w:rsid w:val="00D9354D"/>
    <w:rsid w:val="00D937A5"/>
    <w:rsid w:val="00D93A39"/>
    <w:rsid w:val="00D93F8C"/>
    <w:rsid w:val="00D941C2"/>
    <w:rsid w:val="00D9492D"/>
    <w:rsid w:val="00D94D8B"/>
    <w:rsid w:val="00D9502B"/>
    <w:rsid w:val="00D958C6"/>
    <w:rsid w:val="00D9590A"/>
    <w:rsid w:val="00D95963"/>
    <w:rsid w:val="00D95DCF"/>
    <w:rsid w:val="00D96104"/>
    <w:rsid w:val="00D9641C"/>
    <w:rsid w:val="00D967E2"/>
    <w:rsid w:val="00D96807"/>
    <w:rsid w:val="00D9695E"/>
    <w:rsid w:val="00D96F5E"/>
    <w:rsid w:val="00D97228"/>
    <w:rsid w:val="00D97955"/>
    <w:rsid w:val="00D97CD4"/>
    <w:rsid w:val="00DA0B9D"/>
    <w:rsid w:val="00DA0C3B"/>
    <w:rsid w:val="00DA1125"/>
    <w:rsid w:val="00DA173A"/>
    <w:rsid w:val="00DA180D"/>
    <w:rsid w:val="00DA1B9B"/>
    <w:rsid w:val="00DA1CAA"/>
    <w:rsid w:val="00DA2DA3"/>
    <w:rsid w:val="00DA30BC"/>
    <w:rsid w:val="00DA3303"/>
    <w:rsid w:val="00DA3442"/>
    <w:rsid w:val="00DA3548"/>
    <w:rsid w:val="00DA3578"/>
    <w:rsid w:val="00DA360B"/>
    <w:rsid w:val="00DA3802"/>
    <w:rsid w:val="00DA387D"/>
    <w:rsid w:val="00DA3DBC"/>
    <w:rsid w:val="00DA3E27"/>
    <w:rsid w:val="00DA3F4F"/>
    <w:rsid w:val="00DA3FB0"/>
    <w:rsid w:val="00DA3FE8"/>
    <w:rsid w:val="00DA51FE"/>
    <w:rsid w:val="00DA53DA"/>
    <w:rsid w:val="00DA548E"/>
    <w:rsid w:val="00DA557B"/>
    <w:rsid w:val="00DA581D"/>
    <w:rsid w:val="00DA5C0A"/>
    <w:rsid w:val="00DA6C40"/>
    <w:rsid w:val="00DA6EE8"/>
    <w:rsid w:val="00DA7A7F"/>
    <w:rsid w:val="00DA7E4D"/>
    <w:rsid w:val="00DB05DE"/>
    <w:rsid w:val="00DB09E7"/>
    <w:rsid w:val="00DB0CF5"/>
    <w:rsid w:val="00DB0FF0"/>
    <w:rsid w:val="00DB13CB"/>
    <w:rsid w:val="00DB1646"/>
    <w:rsid w:val="00DB1A82"/>
    <w:rsid w:val="00DB1D62"/>
    <w:rsid w:val="00DB2019"/>
    <w:rsid w:val="00DB21C2"/>
    <w:rsid w:val="00DB2251"/>
    <w:rsid w:val="00DB22BD"/>
    <w:rsid w:val="00DB28BC"/>
    <w:rsid w:val="00DB29CD"/>
    <w:rsid w:val="00DB3260"/>
    <w:rsid w:val="00DB3319"/>
    <w:rsid w:val="00DB3403"/>
    <w:rsid w:val="00DB34CB"/>
    <w:rsid w:val="00DB35DF"/>
    <w:rsid w:val="00DB440C"/>
    <w:rsid w:val="00DB549B"/>
    <w:rsid w:val="00DB557A"/>
    <w:rsid w:val="00DB57CD"/>
    <w:rsid w:val="00DB5A99"/>
    <w:rsid w:val="00DB5B39"/>
    <w:rsid w:val="00DB677F"/>
    <w:rsid w:val="00DB6874"/>
    <w:rsid w:val="00DB696D"/>
    <w:rsid w:val="00DB6A47"/>
    <w:rsid w:val="00DB6F4F"/>
    <w:rsid w:val="00DB6FED"/>
    <w:rsid w:val="00DB73B5"/>
    <w:rsid w:val="00DB744E"/>
    <w:rsid w:val="00DB7D7C"/>
    <w:rsid w:val="00DB7E28"/>
    <w:rsid w:val="00DC00B2"/>
    <w:rsid w:val="00DC0353"/>
    <w:rsid w:val="00DC06D4"/>
    <w:rsid w:val="00DC0941"/>
    <w:rsid w:val="00DC0ACC"/>
    <w:rsid w:val="00DC0D00"/>
    <w:rsid w:val="00DC0E65"/>
    <w:rsid w:val="00DC0F81"/>
    <w:rsid w:val="00DC1384"/>
    <w:rsid w:val="00DC1730"/>
    <w:rsid w:val="00DC1B4E"/>
    <w:rsid w:val="00DC1D6C"/>
    <w:rsid w:val="00DC1E59"/>
    <w:rsid w:val="00DC20DD"/>
    <w:rsid w:val="00DC2202"/>
    <w:rsid w:val="00DC2616"/>
    <w:rsid w:val="00DC293C"/>
    <w:rsid w:val="00DC2D07"/>
    <w:rsid w:val="00DC3A5A"/>
    <w:rsid w:val="00DC3E60"/>
    <w:rsid w:val="00DC4A70"/>
    <w:rsid w:val="00DC4CC0"/>
    <w:rsid w:val="00DC57EC"/>
    <w:rsid w:val="00DC5C5E"/>
    <w:rsid w:val="00DC5CF8"/>
    <w:rsid w:val="00DC5FD7"/>
    <w:rsid w:val="00DC5FF2"/>
    <w:rsid w:val="00DC65D5"/>
    <w:rsid w:val="00DC663C"/>
    <w:rsid w:val="00DC6648"/>
    <w:rsid w:val="00DC668D"/>
    <w:rsid w:val="00DC6926"/>
    <w:rsid w:val="00DC69C2"/>
    <w:rsid w:val="00DC6C27"/>
    <w:rsid w:val="00DC6C48"/>
    <w:rsid w:val="00DC6FAD"/>
    <w:rsid w:val="00DC7003"/>
    <w:rsid w:val="00DC7D5F"/>
    <w:rsid w:val="00DC7D90"/>
    <w:rsid w:val="00DC7E00"/>
    <w:rsid w:val="00DC7E7E"/>
    <w:rsid w:val="00DD0187"/>
    <w:rsid w:val="00DD02AB"/>
    <w:rsid w:val="00DD02F4"/>
    <w:rsid w:val="00DD091F"/>
    <w:rsid w:val="00DD1064"/>
    <w:rsid w:val="00DD153C"/>
    <w:rsid w:val="00DD1C2C"/>
    <w:rsid w:val="00DD1F68"/>
    <w:rsid w:val="00DD2C01"/>
    <w:rsid w:val="00DD3509"/>
    <w:rsid w:val="00DD357C"/>
    <w:rsid w:val="00DD36DF"/>
    <w:rsid w:val="00DD3D87"/>
    <w:rsid w:val="00DD3DB1"/>
    <w:rsid w:val="00DD3E8D"/>
    <w:rsid w:val="00DD430B"/>
    <w:rsid w:val="00DD4A92"/>
    <w:rsid w:val="00DD531C"/>
    <w:rsid w:val="00DD5EF8"/>
    <w:rsid w:val="00DD5EFD"/>
    <w:rsid w:val="00DD6E6A"/>
    <w:rsid w:val="00DD76BC"/>
    <w:rsid w:val="00DD7EC5"/>
    <w:rsid w:val="00DE0008"/>
    <w:rsid w:val="00DE03FA"/>
    <w:rsid w:val="00DE067A"/>
    <w:rsid w:val="00DE0D24"/>
    <w:rsid w:val="00DE0D5B"/>
    <w:rsid w:val="00DE0D60"/>
    <w:rsid w:val="00DE0DF2"/>
    <w:rsid w:val="00DE1154"/>
    <w:rsid w:val="00DE12EE"/>
    <w:rsid w:val="00DE1901"/>
    <w:rsid w:val="00DE2401"/>
    <w:rsid w:val="00DE2AE8"/>
    <w:rsid w:val="00DE2F6C"/>
    <w:rsid w:val="00DE3180"/>
    <w:rsid w:val="00DE3393"/>
    <w:rsid w:val="00DE34F5"/>
    <w:rsid w:val="00DE35C7"/>
    <w:rsid w:val="00DE369B"/>
    <w:rsid w:val="00DE4130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FA"/>
    <w:rsid w:val="00DE5B7C"/>
    <w:rsid w:val="00DE6148"/>
    <w:rsid w:val="00DE66D1"/>
    <w:rsid w:val="00DE6A7F"/>
    <w:rsid w:val="00DE6A8C"/>
    <w:rsid w:val="00DE6D5D"/>
    <w:rsid w:val="00DE6F14"/>
    <w:rsid w:val="00DE74D9"/>
    <w:rsid w:val="00DE7595"/>
    <w:rsid w:val="00DE76BE"/>
    <w:rsid w:val="00DE7BE9"/>
    <w:rsid w:val="00DF010C"/>
    <w:rsid w:val="00DF01A1"/>
    <w:rsid w:val="00DF0572"/>
    <w:rsid w:val="00DF083A"/>
    <w:rsid w:val="00DF0F28"/>
    <w:rsid w:val="00DF1111"/>
    <w:rsid w:val="00DF18A9"/>
    <w:rsid w:val="00DF18EB"/>
    <w:rsid w:val="00DF1CD8"/>
    <w:rsid w:val="00DF29E5"/>
    <w:rsid w:val="00DF2A61"/>
    <w:rsid w:val="00DF2B4F"/>
    <w:rsid w:val="00DF3F8F"/>
    <w:rsid w:val="00DF424E"/>
    <w:rsid w:val="00DF4B90"/>
    <w:rsid w:val="00DF5669"/>
    <w:rsid w:val="00DF5853"/>
    <w:rsid w:val="00DF5B77"/>
    <w:rsid w:val="00DF664C"/>
    <w:rsid w:val="00DF678A"/>
    <w:rsid w:val="00DF6B3A"/>
    <w:rsid w:val="00DF6E52"/>
    <w:rsid w:val="00DF7193"/>
    <w:rsid w:val="00DF75CE"/>
    <w:rsid w:val="00DF7857"/>
    <w:rsid w:val="00DF79F1"/>
    <w:rsid w:val="00DF7A33"/>
    <w:rsid w:val="00E00DA3"/>
    <w:rsid w:val="00E00EC0"/>
    <w:rsid w:val="00E00EF6"/>
    <w:rsid w:val="00E010CA"/>
    <w:rsid w:val="00E01149"/>
    <w:rsid w:val="00E01CB0"/>
    <w:rsid w:val="00E02435"/>
    <w:rsid w:val="00E0269D"/>
    <w:rsid w:val="00E02883"/>
    <w:rsid w:val="00E032E0"/>
    <w:rsid w:val="00E0351D"/>
    <w:rsid w:val="00E03737"/>
    <w:rsid w:val="00E03E19"/>
    <w:rsid w:val="00E042A8"/>
    <w:rsid w:val="00E04397"/>
    <w:rsid w:val="00E043FB"/>
    <w:rsid w:val="00E045E4"/>
    <w:rsid w:val="00E048B8"/>
    <w:rsid w:val="00E05238"/>
    <w:rsid w:val="00E05E7B"/>
    <w:rsid w:val="00E06038"/>
    <w:rsid w:val="00E06DB0"/>
    <w:rsid w:val="00E06F0F"/>
    <w:rsid w:val="00E075B0"/>
    <w:rsid w:val="00E077CF"/>
    <w:rsid w:val="00E07862"/>
    <w:rsid w:val="00E101AE"/>
    <w:rsid w:val="00E103C3"/>
    <w:rsid w:val="00E106D2"/>
    <w:rsid w:val="00E108E9"/>
    <w:rsid w:val="00E10945"/>
    <w:rsid w:val="00E10CAB"/>
    <w:rsid w:val="00E11A9D"/>
    <w:rsid w:val="00E11D10"/>
    <w:rsid w:val="00E11F55"/>
    <w:rsid w:val="00E12430"/>
    <w:rsid w:val="00E12739"/>
    <w:rsid w:val="00E12951"/>
    <w:rsid w:val="00E133F9"/>
    <w:rsid w:val="00E135C6"/>
    <w:rsid w:val="00E13670"/>
    <w:rsid w:val="00E13A4B"/>
    <w:rsid w:val="00E13D7E"/>
    <w:rsid w:val="00E142F3"/>
    <w:rsid w:val="00E146EA"/>
    <w:rsid w:val="00E14833"/>
    <w:rsid w:val="00E14C95"/>
    <w:rsid w:val="00E15096"/>
    <w:rsid w:val="00E1517E"/>
    <w:rsid w:val="00E15212"/>
    <w:rsid w:val="00E154BF"/>
    <w:rsid w:val="00E1565F"/>
    <w:rsid w:val="00E157C2"/>
    <w:rsid w:val="00E160A9"/>
    <w:rsid w:val="00E160BA"/>
    <w:rsid w:val="00E161B2"/>
    <w:rsid w:val="00E163C0"/>
    <w:rsid w:val="00E163D1"/>
    <w:rsid w:val="00E16A59"/>
    <w:rsid w:val="00E16E93"/>
    <w:rsid w:val="00E17231"/>
    <w:rsid w:val="00E17625"/>
    <w:rsid w:val="00E17B02"/>
    <w:rsid w:val="00E17D8C"/>
    <w:rsid w:val="00E17F37"/>
    <w:rsid w:val="00E20225"/>
    <w:rsid w:val="00E20315"/>
    <w:rsid w:val="00E203CF"/>
    <w:rsid w:val="00E2049E"/>
    <w:rsid w:val="00E206A4"/>
    <w:rsid w:val="00E20A96"/>
    <w:rsid w:val="00E20DED"/>
    <w:rsid w:val="00E211D9"/>
    <w:rsid w:val="00E2159B"/>
    <w:rsid w:val="00E216C5"/>
    <w:rsid w:val="00E2183F"/>
    <w:rsid w:val="00E21FE3"/>
    <w:rsid w:val="00E22726"/>
    <w:rsid w:val="00E227BF"/>
    <w:rsid w:val="00E22953"/>
    <w:rsid w:val="00E22D68"/>
    <w:rsid w:val="00E22F5D"/>
    <w:rsid w:val="00E234EC"/>
    <w:rsid w:val="00E2359F"/>
    <w:rsid w:val="00E2393F"/>
    <w:rsid w:val="00E239AA"/>
    <w:rsid w:val="00E23AB3"/>
    <w:rsid w:val="00E23E9F"/>
    <w:rsid w:val="00E23EA8"/>
    <w:rsid w:val="00E2403F"/>
    <w:rsid w:val="00E2419E"/>
    <w:rsid w:val="00E2441B"/>
    <w:rsid w:val="00E24A45"/>
    <w:rsid w:val="00E24BB5"/>
    <w:rsid w:val="00E24E6F"/>
    <w:rsid w:val="00E25907"/>
    <w:rsid w:val="00E259DE"/>
    <w:rsid w:val="00E25A50"/>
    <w:rsid w:val="00E25E08"/>
    <w:rsid w:val="00E25E35"/>
    <w:rsid w:val="00E25F90"/>
    <w:rsid w:val="00E266E4"/>
    <w:rsid w:val="00E26C22"/>
    <w:rsid w:val="00E26F08"/>
    <w:rsid w:val="00E27271"/>
    <w:rsid w:val="00E27345"/>
    <w:rsid w:val="00E2753A"/>
    <w:rsid w:val="00E279D4"/>
    <w:rsid w:val="00E27D97"/>
    <w:rsid w:val="00E30030"/>
    <w:rsid w:val="00E300C1"/>
    <w:rsid w:val="00E301B6"/>
    <w:rsid w:val="00E303FF"/>
    <w:rsid w:val="00E307EE"/>
    <w:rsid w:val="00E309B3"/>
    <w:rsid w:val="00E312A4"/>
    <w:rsid w:val="00E31A81"/>
    <w:rsid w:val="00E32193"/>
    <w:rsid w:val="00E3235B"/>
    <w:rsid w:val="00E3253F"/>
    <w:rsid w:val="00E32D87"/>
    <w:rsid w:val="00E32EAC"/>
    <w:rsid w:val="00E33029"/>
    <w:rsid w:val="00E33173"/>
    <w:rsid w:val="00E33647"/>
    <w:rsid w:val="00E33F0B"/>
    <w:rsid w:val="00E3496A"/>
    <w:rsid w:val="00E34991"/>
    <w:rsid w:val="00E355E8"/>
    <w:rsid w:val="00E355EB"/>
    <w:rsid w:val="00E35B40"/>
    <w:rsid w:val="00E35BEE"/>
    <w:rsid w:val="00E36102"/>
    <w:rsid w:val="00E36DD5"/>
    <w:rsid w:val="00E371E5"/>
    <w:rsid w:val="00E37953"/>
    <w:rsid w:val="00E37DC8"/>
    <w:rsid w:val="00E40395"/>
    <w:rsid w:val="00E40427"/>
    <w:rsid w:val="00E4158B"/>
    <w:rsid w:val="00E415F7"/>
    <w:rsid w:val="00E41DD3"/>
    <w:rsid w:val="00E41E6E"/>
    <w:rsid w:val="00E4238D"/>
    <w:rsid w:val="00E42579"/>
    <w:rsid w:val="00E427B6"/>
    <w:rsid w:val="00E428EF"/>
    <w:rsid w:val="00E4306B"/>
    <w:rsid w:val="00E43177"/>
    <w:rsid w:val="00E4337E"/>
    <w:rsid w:val="00E436F6"/>
    <w:rsid w:val="00E43787"/>
    <w:rsid w:val="00E43BAD"/>
    <w:rsid w:val="00E43D9E"/>
    <w:rsid w:val="00E443C9"/>
    <w:rsid w:val="00E44753"/>
    <w:rsid w:val="00E44AF1"/>
    <w:rsid w:val="00E44DA5"/>
    <w:rsid w:val="00E44E3A"/>
    <w:rsid w:val="00E454FF"/>
    <w:rsid w:val="00E463E9"/>
    <w:rsid w:val="00E466D6"/>
    <w:rsid w:val="00E4670A"/>
    <w:rsid w:val="00E46A69"/>
    <w:rsid w:val="00E46DBA"/>
    <w:rsid w:val="00E470B0"/>
    <w:rsid w:val="00E47194"/>
    <w:rsid w:val="00E47212"/>
    <w:rsid w:val="00E476F3"/>
    <w:rsid w:val="00E477F0"/>
    <w:rsid w:val="00E479B5"/>
    <w:rsid w:val="00E47C7D"/>
    <w:rsid w:val="00E5003A"/>
    <w:rsid w:val="00E50356"/>
    <w:rsid w:val="00E5103E"/>
    <w:rsid w:val="00E51171"/>
    <w:rsid w:val="00E51331"/>
    <w:rsid w:val="00E51D28"/>
    <w:rsid w:val="00E51E8B"/>
    <w:rsid w:val="00E521A7"/>
    <w:rsid w:val="00E524C5"/>
    <w:rsid w:val="00E528E9"/>
    <w:rsid w:val="00E53811"/>
    <w:rsid w:val="00E538EC"/>
    <w:rsid w:val="00E5392C"/>
    <w:rsid w:val="00E54595"/>
    <w:rsid w:val="00E54608"/>
    <w:rsid w:val="00E547FA"/>
    <w:rsid w:val="00E54B33"/>
    <w:rsid w:val="00E54C69"/>
    <w:rsid w:val="00E5522A"/>
    <w:rsid w:val="00E552FF"/>
    <w:rsid w:val="00E5542B"/>
    <w:rsid w:val="00E55CCA"/>
    <w:rsid w:val="00E55F17"/>
    <w:rsid w:val="00E55F25"/>
    <w:rsid w:val="00E56029"/>
    <w:rsid w:val="00E56244"/>
    <w:rsid w:val="00E5650B"/>
    <w:rsid w:val="00E56E3B"/>
    <w:rsid w:val="00E57D25"/>
    <w:rsid w:val="00E6099D"/>
    <w:rsid w:val="00E60FE2"/>
    <w:rsid w:val="00E61A06"/>
    <w:rsid w:val="00E61C22"/>
    <w:rsid w:val="00E61D5F"/>
    <w:rsid w:val="00E62042"/>
    <w:rsid w:val="00E62831"/>
    <w:rsid w:val="00E62A15"/>
    <w:rsid w:val="00E62A64"/>
    <w:rsid w:val="00E62F86"/>
    <w:rsid w:val="00E63007"/>
    <w:rsid w:val="00E632B9"/>
    <w:rsid w:val="00E6382F"/>
    <w:rsid w:val="00E638ED"/>
    <w:rsid w:val="00E63AD9"/>
    <w:rsid w:val="00E63C6B"/>
    <w:rsid w:val="00E63DE7"/>
    <w:rsid w:val="00E64269"/>
    <w:rsid w:val="00E6435F"/>
    <w:rsid w:val="00E650C7"/>
    <w:rsid w:val="00E650E0"/>
    <w:rsid w:val="00E65137"/>
    <w:rsid w:val="00E6553F"/>
    <w:rsid w:val="00E6578E"/>
    <w:rsid w:val="00E65DFB"/>
    <w:rsid w:val="00E65E1A"/>
    <w:rsid w:val="00E6646B"/>
    <w:rsid w:val="00E66A41"/>
    <w:rsid w:val="00E66DA5"/>
    <w:rsid w:val="00E672B3"/>
    <w:rsid w:val="00E672E5"/>
    <w:rsid w:val="00E676EA"/>
    <w:rsid w:val="00E67772"/>
    <w:rsid w:val="00E67784"/>
    <w:rsid w:val="00E70272"/>
    <w:rsid w:val="00E7060D"/>
    <w:rsid w:val="00E707B3"/>
    <w:rsid w:val="00E708AF"/>
    <w:rsid w:val="00E709BB"/>
    <w:rsid w:val="00E70B97"/>
    <w:rsid w:val="00E70BC8"/>
    <w:rsid w:val="00E713DC"/>
    <w:rsid w:val="00E715CD"/>
    <w:rsid w:val="00E72365"/>
    <w:rsid w:val="00E7251D"/>
    <w:rsid w:val="00E7252F"/>
    <w:rsid w:val="00E728D4"/>
    <w:rsid w:val="00E72BB5"/>
    <w:rsid w:val="00E72D73"/>
    <w:rsid w:val="00E72F4E"/>
    <w:rsid w:val="00E7378D"/>
    <w:rsid w:val="00E73BEB"/>
    <w:rsid w:val="00E73D40"/>
    <w:rsid w:val="00E742A2"/>
    <w:rsid w:val="00E7444D"/>
    <w:rsid w:val="00E745CB"/>
    <w:rsid w:val="00E74699"/>
    <w:rsid w:val="00E75197"/>
    <w:rsid w:val="00E7540C"/>
    <w:rsid w:val="00E75571"/>
    <w:rsid w:val="00E756CC"/>
    <w:rsid w:val="00E75AB0"/>
    <w:rsid w:val="00E760F7"/>
    <w:rsid w:val="00E76548"/>
    <w:rsid w:val="00E767D6"/>
    <w:rsid w:val="00E77009"/>
    <w:rsid w:val="00E7714A"/>
    <w:rsid w:val="00E7725C"/>
    <w:rsid w:val="00E772B6"/>
    <w:rsid w:val="00E77315"/>
    <w:rsid w:val="00E7743A"/>
    <w:rsid w:val="00E77D45"/>
    <w:rsid w:val="00E77EF6"/>
    <w:rsid w:val="00E80186"/>
    <w:rsid w:val="00E8021E"/>
    <w:rsid w:val="00E80326"/>
    <w:rsid w:val="00E80360"/>
    <w:rsid w:val="00E8045E"/>
    <w:rsid w:val="00E80E1D"/>
    <w:rsid w:val="00E80E77"/>
    <w:rsid w:val="00E80F02"/>
    <w:rsid w:val="00E8113F"/>
    <w:rsid w:val="00E81680"/>
    <w:rsid w:val="00E819C7"/>
    <w:rsid w:val="00E81DF3"/>
    <w:rsid w:val="00E81FBB"/>
    <w:rsid w:val="00E82867"/>
    <w:rsid w:val="00E82914"/>
    <w:rsid w:val="00E8335D"/>
    <w:rsid w:val="00E8361A"/>
    <w:rsid w:val="00E838E4"/>
    <w:rsid w:val="00E83B50"/>
    <w:rsid w:val="00E84158"/>
    <w:rsid w:val="00E846CD"/>
    <w:rsid w:val="00E8489A"/>
    <w:rsid w:val="00E84F1D"/>
    <w:rsid w:val="00E851D1"/>
    <w:rsid w:val="00E853B2"/>
    <w:rsid w:val="00E854B5"/>
    <w:rsid w:val="00E8554B"/>
    <w:rsid w:val="00E8554C"/>
    <w:rsid w:val="00E856CC"/>
    <w:rsid w:val="00E85A51"/>
    <w:rsid w:val="00E85FB3"/>
    <w:rsid w:val="00E86089"/>
    <w:rsid w:val="00E86406"/>
    <w:rsid w:val="00E8663E"/>
    <w:rsid w:val="00E86867"/>
    <w:rsid w:val="00E869EC"/>
    <w:rsid w:val="00E874C3"/>
    <w:rsid w:val="00E874D7"/>
    <w:rsid w:val="00E87754"/>
    <w:rsid w:val="00E87B89"/>
    <w:rsid w:val="00E87BF0"/>
    <w:rsid w:val="00E9070B"/>
    <w:rsid w:val="00E90782"/>
    <w:rsid w:val="00E90EF8"/>
    <w:rsid w:val="00E91265"/>
    <w:rsid w:val="00E91374"/>
    <w:rsid w:val="00E916A3"/>
    <w:rsid w:val="00E91748"/>
    <w:rsid w:val="00E92394"/>
    <w:rsid w:val="00E92772"/>
    <w:rsid w:val="00E9290A"/>
    <w:rsid w:val="00E92A98"/>
    <w:rsid w:val="00E92D78"/>
    <w:rsid w:val="00E92F5B"/>
    <w:rsid w:val="00E931EB"/>
    <w:rsid w:val="00E9320C"/>
    <w:rsid w:val="00E9330C"/>
    <w:rsid w:val="00E9370E"/>
    <w:rsid w:val="00E9472D"/>
    <w:rsid w:val="00E948FD"/>
    <w:rsid w:val="00E94A87"/>
    <w:rsid w:val="00E94B91"/>
    <w:rsid w:val="00E95846"/>
    <w:rsid w:val="00E96029"/>
    <w:rsid w:val="00E96219"/>
    <w:rsid w:val="00E9632A"/>
    <w:rsid w:val="00E96C2A"/>
    <w:rsid w:val="00E96DC2"/>
    <w:rsid w:val="00EA0280"/>
    <w:rsid w:val="00EA0676"/>
    <w:rsid w:val="00EA06B7"/>
    <w:rsid w:val="00EA0711"/>
    <w:rsid w:val="00EA09B7"/>
    <w:rsid w:val="00EA0B63"/>
    <w:rsid w:val="00EA0CAE"/>
    <w:rsid w:val="00EA0D80"/>
    <w:rsid w:val="00EA131B"/>
    <w:rsid w:val="00EA1A85"/>
    <w:rsid w:val="00EA1D9E"/>
    <w:rsid w:val="00EA1F23"/>
    <w:rsid w:val="00EA23A3"/>
    <w:rsid w:val="00EA30ED"/>
    <w:rsid w:val="00EA354B"/>
    <w:rsid w:val="00EA3648"/>
    <w:rsid w:val="00EA3693"/>
    <w:rsid w:val="00EA3ACD"/>
    <w:rsid w:val="00EA3B7D"/>
    <w:rsid w:val="00EA3EB6"/>
    <w:rsid w:val="00EA4103"/>
    <w:rsid w:val="00EA4481"/>
    <w:rsid w:val="00EA4FC3"/>
    <w:rsid w:val="00EA61C9"/>
    <w:rsid w:val="00EA61E0"/>
    <w:rsid w:val="00EA6AC6"/>
    <w:rsid w:val="00EA79CB"/>
    <w:rsid w:val="00EA7A54"/>
    <w:rsid w:val="00EB01F6"/>
    <w:rsid w:val="00EB02B1"/>
    <w:rsid w:val="00EB037B"/>
    <w:rsid w:val="00EB0DBE"/>
    <w:rsid w:val="00EB0FAB"/>
    <w:rsid w:val="00EB10B1"/>
    <w:rsid w:val="00EB10F6"/>
    <w:rsid w:val="00EB161E"/>
    <w:rsid w:val="00EB1B51"/>
    <w:rsid w:val="00EB1DC8"/>
    <w:rsid w:val="00EB1DDE"/>
    <w:rsid w:val="00EB233A"/>
    <w:rsid w:val="00EB2366"/>
    <w:rsid w:val="00EB2775"/>
    <w:rsid w:val="00EB28E0"/>
    <w:rsid w:val="00EB2AD3"/>
    <w:rsid w:val="00EB30A0"/>
    <w:rsid w:val="00EB30D8"/>
    <w:rsid w:val="00EB3340"/>
    <w:rsid w:val="00EB36A5"/>
    <w:rsid w:val="00EB3B11"/>
    <w:rsid w:val="00EB4011"/>
    <w:rsid w:val="00EB42A9"/>
    <w:rsid w:val="00EB433E"/>
    <w:rsid w:val="00EB44C7"/>
    <w:rsid w:val="00EB4755"/>
    <w:rsid w:val="00EB4DAC"/>
    <w:rsid w:val="00EB50EC"/>
    <w:rsid w:val="00EB533B"/>
    <w:rsid w:val="00EB5450"/>
    <w:rsid w:val="00EB5AFF"/>
    <w:rsid w:val="00EB6192"/>
    <w:rsid w:val="00EB657B"/>
    <w:rsid w:val="00EB6AB6"/>
    <w:rsid w:val="00EB6E74"/>
    <w:rsid w:val="00EB74BC"/>
    <w:rsid w:val="00EB78A0"/>
    <w:rsid w:val="00EB78D4"/>
    <w:rsid w:val="00EB7F28"/>
    <w:rsid w:val="00EC0019"/>
    <w:rsid w:val="00EC013B"/>
    <w:rsid w:val="00EC04B4"/>
    <w:rsid w:val="00EC0706"/>
    <w:rsid w:val="00EC0748"/>
    <w:rsid w:val="00EC07A1"/>
    <w:rsid w:val="00EC0B20"/>
    <w:rsid w:val="00EC0E59"/>
    <w:rsid w:val="00EC1235"/>
    <w:rsid w:val="00EC128D"/>
    <w:rsid w:val="00EC185C"/>
    <w:rsid w:val="00EC18DE"/>
    <w:rsid w:val="00EC1A84"/>
    <w:rsid w:val="00EC1ADC"/>
    <w:rsid w:val="00EC1F31"/>
    <w:rsid w:val="00EC2908"/>
    <w:rsid w:val="00EC2C35"/>
    <w:rsid w:val="00EC2E47"/>
    <w:rsid w:val="00EC2ECA"/>
    <w:rsid w:val="00EC31AD"/>
    <w:rsid w:val="00EC322B"/>
    <w:rsid w:val="00EC3488"/>
    <w:rsid w:val="00EC3549"/>
    <w:rsid w:val="00EC43EC"/>
    <w:rsid w:val="00EC47C1"/>
    <w:rsid w:val="00EC4A7B"/>
    <w:rsid w:val="00EC509B"/>
    <w:rsid w:val="00EC528B"/>
    <w:rsid w:val="00EC5304"/>
    <w:rsid w:val="00EC5372"/>
    <w:rsid w:val="00EC5A39"/>
    <w:rsid w:val="00EC5DC2"/>
    <w:rsid w:val="00EC6259"/>
    <w:rsid w:val="00EC62FF"/>
    <w:rsid w:val="00EC6683"/>
    <w:rsid w:val="00EC6A28"/>
    <w:rsid w:val="00EC6CF3"/>
    <w:rsid w:val="00EC6D28"/>
    <w:rsid w:val="00EC7080"/>
    <w:rsid w:val="00EC70DC"/>
    <w:rsid w:val="00EC71E0"/>
    <w:rsid w:val="00EC73EE"/>
    <w:rsid w:val="00EC743A"/>
    <w:rsid w:val="00EC7606"/>
    <w:rsid w:val="00ED003C"/>
    <w:rsid w:val="00ED0B8D"/>
    <w:rsid w:val="00ED102B"/>
    <w:rsid w:val="00ED12CA"/>
    <w:rsid w:val="00ED13C9"/>
    <w:rsid w:val="00ED14CE"/>
    <w:rsid w:val="00ED16DE"/>
    <w:rsid w:val="00ED1957"/>
    <w:rsid w:val="00ED1A95"/>
    <w:rsid w:val="00ED1C46"/>
    <w:rsid w:val="00ED2157"/>
    <w:rsid w:val="00ED23FF"/>
    <w:rsid w:val="00ED26EC"/>
    <w:rsid w:val="00ED2FC0"/>
    <w:rsid w:val="00ED3037"/>
    <w:rsid w:val="00ED3320"/>
    <w:rsid w:val="00ED35B3"/>
    <w:rsid w:val="00ED3698"/>
    <w:rsid w:val="00ED3D3A"/>
    <w:rsid w:val="00ED3E4A"/>
    <w:rsid w:val="00ED4008"/>
    <w:rsid w:val="00ED414F"/>
    <w:rsid w:val="00ED4E01"/>
    <w:rsid w:val="00ED4FAF"/>
    <w:rsid w:val="00ED59A6"/>
    <w:rsid w:val="00ED6A15"/>
    <w:rsid w:val="00ED7514"/>
    <w:rsid w:val="00ED79B6"/>
    <w:rsid w:val="00ED79CF"/>
    <w:rsid w:val="00ED7C96"/>
    <w:rsid w:val="00ED7D8C"/>
    <w:rsid w:val="00ED7FB4"/>
    <w:rsid w:val="00EE0076"/>
    <w:rsid w:val="00EE0D7F"/>
    <w:rsid w:val="00EE0E9B"/>
    <w:rsid w:val="00EE1101"/>
    <w:rsid w:val="00EE1233"/>
    <w:rsid w:val="00EE13F1"/>
    <w:rsid w:val="00EE1405"/>
    <w:rsid w:val="00EE174C"/>
    <w:rsid w:val="00EE1800"/>
    <w:rsid w:val="00EE196B"/>
    <w:rsid w:val="00EE1BDF"/>
    <w:rsid w:val="00EE1EE5"/>
    <w:rsid w:val="00EE2ADA"/>
    <w:rsid w:val="00EE2B3C"/>
    <w:rsid w:val="00EE2E94"/>
    <w:rsid w:val="00EE30FC"/>
    <w:rsid w:val="00EE3115"/>
    <w:rsid w:val="00EE34D6"/>
    <w:rsid w:val="00EE36A1"/>
    <w:rsid w:val="00EE3988"/>
    <w:rsid w:val="00EE3D2E"/>
    <w:rsid w:val="00EE43F4"/>
    <w:rsid w:val="00EE43F7"/>
    <w:rsid w:val="00EE4757"/>
    <w:rsid w:val="00EE5657"/>
    <w:rsid w:val="00EE5DFE"/>
    <w:rsid w:val="00EE5EDA"/>
    <w:rsid w:val="00EE5FA2"/>
    <w:rsid w:val="00EE6049"/>
    <w:rsid w:val="00EE60EB"/>
    <w:rsid w:val="00EE6564"/>
    <w:rsid w:val="00EE6BDB"/>
    <w:rsid w:val="00EE6CC2"/>
    <w:rsid w:val="00EE6ECA"/>
    <w:rsid w:val="00EE73D3"/>
    <w:rsid w:val="00EE73F1"/>
    <w:rsid w:val="00EE79F5"/>
    <w:rsid w:val="00EE7CFA"/>
    <w:rsid w:val="00EE7DDB"/>
    <w:rsid w:val="00EF0038"/>
    <w:rsid w:val="00EF149E"/>
    <w:rsid w:val="00EF18B2"/>
    <w:rsid w:val="00EF1DDC"/>
    <w:rsid w:val="00EF1E5C"/>
    <w:rsid w:val="00EF2099"/>
    <w:rsid w:val="00EF2848"/>
    <w:rsid w:val="00EF31D8"/>
    <w:rsid w:val="00EF3502"/>
    <w:rsid w:val="00EF3B9B"/>
    <w:rsid w:val="00EF5E82"/>
    <w:rsid w:val="00EF60A0"/>
    <w:rsid w:val="00EF62B1"/>
    <w:rsid w:val="00EF6477"/>
    <w:rsid w:val="00EF6AE2"/>
    <w:rsid w:val="00EF6B41"/>
    <w:rsid w:val="00EF6ECC"/>
    <w:rsid w:val="00EF70C1"/>
    <w:rsid w:val="00EF77DE"/>
    <w:rsid w:val="00EF7B46"/>
    <w:rsid w:val="00EF7F1A"/>
    <w:rsid w:val="00F00879"/>
    <w:rsid w:val="00F009B9"/>
    <w:rsid w:val="00F00EB5"/>
    <w:rsid w:val="00F013D2"/>
    <w:rsid w:val="00F01769"/>
    <w:rsid w:val="00F020B7"/>
    <w:rsid w:val="00F024F7"/>
    <w:rsid w:val="00F029AE"/>
    <w:rsid w:val="00F02AE0"/>
    <w:rsid w:val="00F02D85"/>
    <w:rsid w:val="00F0383E"/>
    <w:rsid w:val="00F04918"/>
    <w:rsid w:val="00F04B3D"/>
    <w:rsid w:val="00F0505D"/>
    <w:rsid w:val="00F0520E"/>
    <w:rsid w:val="00F05D41"/>
    <w:rsid w:val="00F05D94"/>
    <w:rsid w:val="00F06559"/>
    <w:rsid w:val="00F065E1"/>
    <w:rsid w:val="00F06680"/>
    <w:rsid w:val="00F0673D"/>
    <w:rsid w:val="00F069F3"/>
    <w:rsid w:val="00F06EE2"/>
    <w:rsid w:val="00F07141"/>
    <w:rsid w:val="00F075B3"/>
    <w:rsid w:val="00F076F3"/>
    <w:rsid w:val="00F0782B"/>
    <w:rsid w:val="00F07BAA"/>
    <w:rsid w:val="00F07C72"/>
    <w:rsid w:val="00F10402"/>
    <w:rsid w:val="00F107A3"/>
    <w:rsid w:val="00F10853"/>
    <w:rsid w:val="00F1133A"/>
    <w:rsid w:val="00F11EEA"/>
    <w:rsid w:val="00F11EF0"/>
    <w:rsid w:val="00F123B8"/>
    <w:rsid w:val="00F125B0"/>
    <w:rsid w:val="00F12716"/>
    <w:rsid w:val="00F12760"/>
    <w:rsid w:val="00F127AA"/>
    <w:rsid w:val="00F12BAC"/>
    <w:rsid w:val="00F12BAD"/>
    <w:rsid w:val="00F131BC"/>
    <w:rsid w:val="00F132CC"/>
    <w:rsid w:val="00F13591"/>
    <w:rsid w:val="00F13C04"/>
    <w:rsid w:val="00F13D75"/>
    <w:rsid w:val="00F14572"/>
    <w:rsid w:val="00F14632"/>
    <w:rsid w:val="00F14956"/>
    <w:rsid w:val="00F158DE"/>
    <w:rsid w:val="00F15933"/>
    <w:rsid w:val="00F15A3E"/>
    <w:rsid w:val="00F15AFE"/>
    <w:rsid w:val="00F160E0"/>
    <w:rsid w:val="00F163B4"/>
    <w:rsid w:val="00F166B5"/>
    <w:rsid w:val="00F16948"/>
    <w:rsid w:val="00F16CCA"/>
    <w:rsid w:val="00F17174"/>
    <w:rsid w:val="00F17194"/>
    <w:rsid w:val="00F171F5"/>
    <w:rsid w:val="00F17245"/>
    <w:rsid w:val="00F172AF"/>
    <w:rsid w:val="00F173DC"/>
    <w:rsid w:val="00F17815"/>
    <w:rsid w:val="00F20005"/>
    <w:rsid w:val="00F209A5"/>
    <w:rsid w:val="00F20D36"/>
    <w:rsid w:val="00F20F4F"/>
    <w:rsid w:val="00F211F1"/>
    <w:rsid w:val="00F2139F"/>
    <w:rsid w:val="00F21BAE"/>
    <w:rsid w:val="00F21C13"/>
    <w:rsid w:val="00F220F5"/>
    <w:rsid w:val="00F222DC"/>
    <w:rsid w:val="00F22D0B"/>
    <w:rsid w:val="00F230FF"/>
    <w:rsid w:val="00F23108"/>
    <w:rsid w:val="00F23363"/>
    <w:rsid w:val="00F2375F"/>
    <w:rsid w:val="00F237AA"/>
    <w:rsid w:val="00F23995"/>
    <w:rsid w:val="00F23C3C"/>
    <w:rsid w:val="00F23EA8"/>
    <w:rsid w:val="00F23F08"/>
    <w:rsid w:val="00F2401C"/>
    <w:rsid w:val="00F24689"/>
    <w:rsid w:val="00F2480D"/>
    <w:rsid w:val="00F25097"/>
    <w:rsid w:val="00F2553B"/>
    <w:rsid w:val="00F2560E"/>
    <w:rsid w:val="00F25731"/>
    <w:rsid w:val="00F25757"/>
    <w:rsid w:val="00F25F59"/>
    <w:rsid w:val="00F2602C"/>
    <w:rsid w:val="00F26560"/>
    <w:rsid w:val="00F27279"/>
    <w:rsid w:val="00F275BC"/>
    <w:rsid w:val="00F27640"/>
    <w:rsid w:val="00F27A42"/>
    <w:rsid w:val="00F27F3B"/>
    <w:rsid w:val="00F27F6C"/>
    <w:rsid w:val="00F30303"/>
    <w:rsid w:val="00F303F8"/>
    <w:rsid w:val="00F30885"/>
    <w:rsid w:val="00F30B40"/>
    <w:rsid w:val="00F30B43"/>
    <w:rsid w:val="00F30D1C"/>
    <w:rsid w:val="00F31618"/>
    <w:rsid w:val="00F31CA7"/>
    <w:rsid w:val="00F31DE9"/>
    <w:rsid w:val="00F32170"/>
    <w:rsid w:val="00F32CAB"/>
    <w:rsid w:val="00F3336B"/>
    <w:rsid w:val="00F335BE"/>
    <w:rsid w:val="00F34040"/>
    <w:rsid w:val="00F3413F"/>
    <w:rsid w:val="00F3420C"/>
    <w:rsid w:val="00F34CA7"/>
    <w:rsid w:val="00F34CD5"/>
    <w:rsid w:val="00F34DCF"/>
    <w:rsid w:val="00F35113"/>
    <w:rsid w:val="00F354A8"/>
    <w:rsid w:val="00F367D1"/>
    <w:rsid w:val="00F367E8"/>
    <w:rsid w:val="00F3689A"/>
    <w:rsid w:val="00F36C55"/>
    <w:rsid w:val="00F36DAC"/>
    <w:rsid w:val="00F3755E"/>
    <w:rsid w:val="00F3764B"/>
    <w:rsid w:val="00F3765D"/>
    <w:rsid w:val="00F378D6"/>
    <w:rsid w:val="00F37DC8"/>
    <w:rsid w:val="00F4006A"/>
    <w:rsid w:val="00F403B7"/>
    <w:rsid w:val="00F4073B"/>
    <w:rsid w:val="00F40928"/>
    <w:rsid w:val="00F40FCF"/>
    <w:rsid w:val="00F4140E"/>
    <w:rsid w:val="00F41548"/>
    <w:rsid w:val="00F41B51"/>
    <w:rsid w:val="00F41BF4"/>
    <w:rsid w:val="00F41C7B"/>
    <w:rsid w:val="00F41F0D"/>
    <w:rsid w:val="00F42397"/>
    <w:rsid w:val="00F42F44"/>
    <w:rsid w:val="00F42F8F"/>
    <w:rsid w:val="00F4320C"/>
    <w:rsid w:val="00F434C1"/>
    <w:rsid w:val="00F43C35"/>
    <w:rsid w:val="00F43E1C"/>
    <w:rsid w:val="00F44019"/>
    <w:rsid w:val="00F4457C"/>
    <w:rsid w:val="00F44CC0"/>
    <w:rsid w:val="00F4524A"/>
    <w:rsid w:val="00F45296"/>
    <w:rsid w:val="00F45355"/>
    <w:rsid w:val="00F45584"/>
    <w:rsid w:val="00F458F1"/>
    <w:rsid w:val="00F4666D"/>
    <w:rsid w:val="00F4686C"/>
    <w:rsid w:val="00F46BEC"/>
    <w:rsid w:val="00F47C68"/>
    <w:rsid w:val="00F47FF8"/>
    <w:rsid w:val="00F5019B"/>
    <w:rsid w:val="00F505DD"/>
    <w:rsid w:val="00F50C1A"/>
    <w:rsid w:val="00F51046"/>
    <w:rsid w:val="00F51EE0"/>
    <w:rsid w:val="00F51F46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339E"/>
    <w:rsid w:val="00F535EF"/>
    <w:rsid w:val="00F53949"/>
    <w:rsid w:val="00F53C37"/>
    <w:rsid w:val="00F54606"/>
    <w:rsid w:val="00F547EE"/>
    <w:rsid w:val="00F54A97"/>
    <w:rsid w:val="00F5527F"/>
    <w:rsid w:val="00F5551A"/>
    <w:rsid w:val="00F55B2F"/>
    <w:rsid w:val="00F55E7F"/>
    <w:rsid w:val="00F55EC4"/>
    <w:rsid w:val="00F560C9"/>
    <w:rsid w:val="00F5647A"/>
    <w:rsid w:val="00F56579"/>
    <w:rsid w:val="00F5687A"/>
    <w:rsid w:val="00F56986"/>
    <w:rsid w:val="00F56F65"/>
    <w:rsid w:val="00F5717E"/>
    <w:rsid w:val="00F5755D"/>
    <w:rsid w:val="00F57614"/>
    <w:rsid w:val="00F57AF6"/>
    <w:rsid w:val="00F57F6E"/>
    <w:rsid w:val="00F601EB"/>
    <w:rsid w:val="00F60440"/>
    <w:rsid w:val="00F6051B"/>
    <w:rsid w:val="00F60705"/>
    <w:rsid w:val="00F608A3"/>
    <w:rsid w:val="00F609CF"/>
    <w:rsid w:val="00F60A96"/>
    <w:rsid w:val="00F60D34"/>
    <w:rsid w:val="00F61488"/>
    <w:rsid w:val="00F6149E"/>
    <w:rsid w:val="00F61CE1"/>
    <w:rsid w:val="00F61ECD"/>
    <w:rsid w:val="00F624FF"/>
    <w:rsid w:val="00F6256E"/>
    <w:rsid w:val="00F62B85"/>
    <w:rsid w:val="00F62E31"/>
    <w:rsid w:val="00F631E0"/>
    <w:rsid w:val="00F6336D"/>
    <w:rsid w:val="00F63FC7"/>
    <w:rsid w:val="00F6419E"/>
    <w:rsid w:val="00F646E6"/>
    <w:rsid w:val="00F64C15"/>
    <w:rsid w:val="00F64CD5"/>
    <w:rsid w:val="00F64E7B"/>
    <w:rsid w:val="00F651DC"/>
    <w:rsid w:val="00F6558E"/>
    <w:rsid w:val="00F655A1"/>
    <w:rsid w:val="00F657F9"/>
    <w:rsid w:val="00F65DD3"/>
    <w:rsid w:val="00F661C8"/>
    <w:rsid w:val="00F665BD"/>
    <w:rsid w:val="00F66827"/>
    <w:rsid w:val="00F66ACD"/>
    <w:rsid w:val="00F66D6E"/>
    <w:rsid w:val="00F66E37"/>
    <w:rsid w:val="00F671A5"/>
    <w:rsid w:val="00F671B0"/>
    <w:rsid w:val="00F675DD"/>
    <w:rsid w:val="00F6783E"/>
    <w:rsid w:val="00F6798A"/>
    <w:rsid w:val="00F705AC"/>
    <w:rsid w:val="00F70BD2"/>
    <w:rsid w:val="00F70D92"/>
    <w:rsid w:val="00F71193"/>
    <w:rsid w:val="00F7142D"/>
    <w:rsid w:val="00F7163F"/>
    <w:rsid w:val="00F72298"/>
    <w:rsid w:val="00F723B2"/>
    <w:rsid w:val="00F725D2"/>
    <w:rsid w:val="00F725E1"/>
    <w:rsid w:val="00F7289E"/>
    <w:rsid w:val="00F72C8E"/>
    <w:rsid w:val="00F73076"/>
    <w:rsid w:val="00F732FB"/>
    <w:rsid w:val="00F73F51"/>
    <w:rsid w:val="00F73F86"/>
    <w:rsid w:val="00F74D0B"/>
    <w:rsid w:val="00F7527F"/>
    <w:rsid w:val="00F755A5"/>
    <w:rsid w:val="00F75FAE"/>
    <w:rsid w:val="00F76381"/>
    <w:rsid w:val="00F76404"/>
    <w:rsid w:val="00F76C3B"/>
    <w:rsid w:val="00F76FA3"/>
    <w:rsid w:val="00F7735F"/>
    <w:rsid w:val="00F77486"/>
    <w:rsid w:val="00F77670"/>
    <w:rsid w:val="00F7772A"/>
    <w:rsid w:val="00F77B47"/>
    <w:rsid w:val="00F803CD"/>
    <w:rsid w:val="00F805D5"/>
    <w:rsid w:val="00F8128E"/>
    <w:rsid w:val="00F81D22"/>
    <w:rsid w:val="00F82074"/>
    <w:rsid w:val="00F82281"/>
    <w:rsid w:val="00F82B74"/>
    <w:rsid w:val="00F82C72"/>
    <w:rsid w:val="00F83048"/>
    <w:rsid w:val="00F8311C"/>
    <w:rsid w:val="00F8349A"/>
    <w:rsid w:val="00F835E4"/>
    <w:rsid w:val="00F837EB"/>
    <w:rsid w:val="00F83A49"/>
    <w:rsid w:val="00F83C68"/>
    <w:rsid w:val="00F83F39"/>
    <w:rsid w:val="00F84DC4"/>
    <w:rsid w:val="00F84DED"/>
    <w:rsid w:val="00F851D8"/>
    <w:rsid w:val="00F85A4C"/>
    <w:rsid w:val="00F85B0B"/>
    <w:rsid w:val="00F85F82"/>
    <w:rsid w:val="00F85F94"/>
    <w:rsid w:val="00F86227"/>
    <w:rsid w:val="00F86822"/>
    <w:rsid w:val="00F8695C"/>
    <w:rsid w:val="00F86A7A"/>
    <w:rsid w:val="00F872B6"/>
    <w:rsid w:val="00F87333"/>
    <w:rsid w:val="00F87609"/>
    <w:rsid w:val="00F876A0"/>
    <w:rsid w:val="00F878D6"/>
    <w:rsid w:val="00F87959"/>
    <w:rsid w:val="00F90047"/>
    <w:rsid w:val="00F902AF"/>
    <w:rsid w:val="00F90EEE"/>
    <w:rsid w:val="00F910CA"/>
    <w:rsid w:val="00F9138C"/>
    <w:rsid w:val="00F914DB"/>
    <w:rsid w:val="00F9166F"/>
    <w:rsid w:val="00F91D3F"/>
    <w:rsid w:val="00F91D7B"/>
    <w:rsid w:val="00F91E3E"/>
    <w:rsid w:val="00F91E85"/>
    <w:rsid w:val="00F92689"/>
    <w:rsid w:val="00F92885"/>
    <w:rsid w:val="00F930E6"/>
    <w:rsid w:val="00F93BC9"/>
    <w:rsid w:val="00F93D60"/>
    <w:rsid w:val="00F94626"/>
    <w:rsid w:val="00F946BF"/>
    <w:rsid w:val="00F9477F"/>
    <w:rsid w:val="00F949DE"/>
    <w:rsid w:val="00F94C7D"/>
    <w:rsid w:val="00F95558"/>
    <w:rsid w:val="00F96055"/>
    <w:rsid w:val="00F96996"/>
    <w:rsid w:val="00F96E49"/>
    <w:rsid w:val="00F9780A"/>
    <w:rsid w:val="00FA0104"/>
    <w:rsid w:val="00FA04DB"/>
    <w:rsid w:val="00FA0598"/>
    <w:rsid w:val="00FA08D9"/>
    <w:rsid w:val="00FA0C71"/>
    <w:rsid w:val="00FA1442"/>
    <w:rsid w:val="00FA1664"/>
    <w:rsid w:val="00FA1A70"/>
    <w:rsid w:val="00FA1C12"/>
    <w:rsid w:val="00FA1F86"/>
    <w:rsid w:val="00FA21E0"/>
    <w:rsid w:val="00FA290E"/>
    <w:rsid w:val="00FA30C1"/>
    <w:rsid w:val="00FA3452"/>
    <w:rsid w:val="00FA37CF"/>
    <w:rsid w:val="00FA390D"/>
    <w:rsid w:val="00FA3ED3"/>
    <w:rsid w:val="00FA4065"/>
    <w:rsid w:val="00FA424F"/>
    <w:rsid w:val="00FA42DB"/>
    <w:rsid w:val="00FA456A"/>
    <w:rsid w:val="00FA4EFC"/>
    <w:rsid w:val="00FA4F5A"/>
    <w:rsid w:val="00FA57F0"/>
    <w:rsid w:val="00FA590A"/>
    <w:rsid w:val="00FA5CC8"/>
    <w:rsid w:val="00FA6013"/>
    <w:rsid w:val="00FA626F"/>
    <w:rsid w:val="00FA66E5"/>
    <w:rsid w:val="00FA67AC"/>
    <w:rsid w:val="00FA68D5"/>
    <w:rsid w:val="00FA68F5"/>
    <w:rsid w:val="00FA6F75"/>
    <w:rsid w:val="00FA76E2"/>
    <w:rsid w:val="00FA7C9C"/>
    <w:rsid w:val="00FA7D49"/>
    <w:rsid w:val="00FB00D4"/>
    <w:rsid w:val="00FB075C"/>
    <w:rsid w:val="00FB092F"/>
    <w:rsid w:val="00FB0DE7"/>
    <w:rsid w:val="00FB125D"/>
    <w:rsid w:val="00FB1394"/>
    <w:rsid w:val="00FB13BC"/>
    <w:rsid w:val="00FB2B70"/>
    <w:rsid w:val="00FB2D01"/>
    <w:rsid w:val="00FB2E4F"/>
    <w:rsid w:val="00FB317F"/>
    <w:rsid w:val="00FB33DF"/>
    <w:rsid w:val="00FB3409"/>
    <w:rsid w:val="00FB364F"/>
    <w:rsid w:val="00FB3A85"/>
    <w:rsid w:val="00FB4156"/>
    <w:rsid w:val="00FB42DF"/>
    <w:rsid w:val="00FB4453"/>
    <w:rsid w:val="00FB482F"/>
    <w:rsid w:val="00FB4AD7"/>
    <w:rsid w:val="00FB4D79"/>
    <w:rsid w:val="00FB52A3"/>
    <w:rsid w:val="00FB568A"/>
    <w:rsid w:val="00FB5887"/>
    <w:rsid w:val="00FB5921"/>
    <w:rsid w:val="00FB5AF2"/>
    <w:rsid w:val="00FB5E21"/>
    <w:rsid w:val="00FB635B"/>
    <w:rsid w:val="00FB643B"/>
    <w:rsid w:val="00FB6835"/>
    <w:rsid w:val="00FB6B88"/>
    <w:rsid w:val="00FB6CCF"/>
    <w:rsid w:val="00FB72D4"/>
    <w:rsid w:val="00FB75E4"/>
    <w:rsid w:val="00FB763E"/>
    <w:rsid w:val="00FB7F64"/>
    <w:rsid w:val="00FC0269"/>
    <w:rsid w:val="00FC03EE"/>
    <w:rsid w:val="00FC0BE4"/>
    <w:rsid w:val="00FC11E6"/>
    <w:rsid w:val="00FC3882"/>
    <w:rsid w:val="00FC38A4"/>
    <w:rsid w:val="00FC39DF"/>
    <w:rsid w:val="00FC4065"/>
    <w:rsid w:val="00FC408D"/>
    <w:rsid w:val="00FC411F"/>
    <w:rsid w:val="00FC4698"/>
    <w:rsid w:val="00FC46AB"/>
    <w:rsid w:val="00FC47F7"/>
    <w:rsid w:val="00FC4A72"/>
    <w:rsid w:val="00FC4CF5"/>
    <w:rsid w:val="00FC4E12"/>
    <w:rsid w:val="00FC4F95"/>
    <w:rsid w:val="00FC5E25"/>
    <w:rsid w:val="00FC6279"/>
    <w:rsid w:val="00FC6476"/>
    <w:rsid w:val="00FC6492"/>
    <w:rsid w:val="00FC681D"/>
    <w:rsid w:val="00FC6FE6"/>
    <w:rsid w:val="00FC7390"/>
    <w:rsid w:val="00FC757E"/>
    <w:rsid w:val="00FC76EA"/>
    <w:rsid w:val="00FC7852"/>
    <w:rsid w:val="00FC79B8"/>
    <w:rsid w:val="00FC7A0D"/>
    <w:rsid w:val="00FC7CB5"/>
    <w:rsid w:val="00FC7D04"/>
    <w:rsid w:val="00FD08C8"/>
    <w:rsid w:val="00FD0958"/>
    <w:rsid w:val="00FD140E"/>
    <w:rsid w:val="00FD19EA"/>
    <w:rsid w:val="00FD1E7D"/>
    <w:rsid w:val="00FD254C"/>
    <w:rsid w:val="00FD2BAD"/>
    <w:rsid w:val="00FD2CDA"/>
    <w:rsid w:val="00FD2D7F"/>
    <w:rsid w:val="00FD3158"/>
    <w:rsid w:val="00FD3CE1"/>
    <w:rsid w:val="00FD3CFB"/>
    <w:rsid w:val="00FD3FD3"/>
    <w:rsid w:val="00FD419E"/>
    <w:rsid w:val="00FD432E"/>
    <w:rsid w:val="00FD48EC"/>
    <w:rsid w:val="00FD4B12"/>
    <w:rsid w:val="00FD4ED8"/>
    <w:rsid w:val="00FD51BC"/>
    <w:rsid w:val="00FD53FA"/>
    <w:rsid w:val="00FD5D32"/>
    <w:rsid w:val="00FD5F4C"/>
    <w:rsid w:val="00FD614C"/>
    <w:rsid w:val="00FD6568"/>
    <w:rsid w:val="00FD691B"/>
    <w:rsid w:val="00FD6B41"/>
    <w:rsid w:val="00FD6FBB"/>
    <w:rsid w:val="00FD74EF"/>
    <w:rsid w:val="00FD7B52"/>
    <w:rsid w:val="00FE0B88"/>
    <w:rsid w:val="00FE111D"/>
    <w:rsid w:val="00FE1269"/>
    <w:rsid w:val="00FE143B"/>
    <w:rsid w:val="00FE1D1F"/>
    <w:rsid w:val="00FE2227"/>
    <w:rsid w:val="00FE23E3"/>
    <w:rsid w:val="00FE2429"/>
    <w:rsid w:val="00FE2755"/>
    <w:rsid w:val="00FE2CB2"/>
    <w:rsid w:val="00FE3073"/>
    <w:rsid w:val="00FE3ACA"/>
    <w:rsid w:val="00FE3FF3"/>
    <w:rsid w:val="00FE4933"/>
    <w:rsid w:val="00FE4A6F"/>
    <w:rsid w:val="00FE4BBA"/>
    <w:rsid w:val="00FE4F50"/>
    <w:rsid w:val="00FE5539"/>
    <w:rsid w:val="00FE5559"/>
    <w:rsid w:val="00FE559F"/>
    <w:rsid w:val="00FE59EB"/>
    <w:rsid w:val="00FE5C3A"/>
    <w:rsid w:val="00FE5F5D"/>
    <w:rsid w:val="00FE6625"/>
    <w:rsid w:val="00FE6696"/>
    <w:rsid w:val="00FE6909"/>
    <w:rsid w:val="00FE6D65"/>
    <w:rsid w:val="00FE6F31"/>
    <w:rsid w:val="00FE7392"/>
    <w:rsid w:val="00FE7437"/>
    <w:rsid w:val="00FE7E38"/>
    <w:rsid w:val="00FE7ECA"/>
    <w:rsid w:val="00FE7EE0"/>
    <w:rsid w:val="00FF01D7"/>
    <w:rsid w:val="00FF032C"/>
    <w:rsid w:val="00FF0541"/>
    <w:rsid w:val="00FF0FB9"/>
    <w:rsid w:val="00FF15AF"/>
    <w:rsid w:val="00FF2131"/>
    <w:rsid w:val="00FF2507"/>
    <w:rsid w:val="00FF2B0A"/>
    <w:rsid w:val="00FF3102"/>
    <w:rsid w:val="00FF316D"/>
    <w:rsid w:val="00FF3749"/>
    <w:rsid w:val="00FF3B7D"/>
    <w:rsid w:val="00FF3F86"/>
    <w:rsid w:val="00FF4276"/>
    <w:rsid w:val="00FF4376"/>
    <w:rsid w:val="00FF524D"/>
    <w:rsid w:val="00FF538A"/>
    <w:rsid w:val="00FF53BD"/>
    <w:rsid w:val="00FF5D3A"/>
    <w:rsid w:val="00FF605E"/>
    <w:rsid w:val="00FF646B"/>
    <w:rsid w:val="00FF6957"/>
    <w:rsid w:val="00FF6BF9"/>
    <w:rsid w:val="00FF6C41"/>
    <w:rsid w:val="00FF6E57"/>
    <w:rsid w:val="00FF795B"/>
    <w:rsid w:val="00FF7AE3"/>
    <w:rsid w:val="00FF7CF2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D83DFA9"/>
  <w15:chartTrackingRefBased/>
  <w15:docId w15:val="{03B6772F-906E-4908-833A-C2EB5DD5C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F5A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A0EE2C782554EB6DD7709D62BB2A0" ma:contentTypeVersion="5" ma:contentTypeDescription="Create a new document." ma:contentTypeScope="" ma:versionID="8cfa7c2bd1ec99499a6b7f2790cbb3bb">
  <xsd:schema xmlns:xsd="http://www.w3.org/2001/XMLSchema" xmlns:xs="http://www.w3.org/2001/XMLSchema" xmlns:p="http://schemas.microsoft.com/office/2006/metadata/properties" xmlns:ns3="66dfc7de-b708-4e8e-8f7c-23e06c083a46" xmlns:ns4="557beebb-c69d-43e2-bfc0-4d0ae4c0b2f2" targetNamespace="http://schemas.microsoft.com/office/2006/metadata/properties" ma:root="true" ma:fieldsID="9ca7685be6e8299d522eb968ba526c55" ns3:_="" ns4:_="">
    <xsd:import namespace="66dfc7de-b708-4e8e-8f7c-23e06c083a46"/>
    <xsd:import namespace="557beebb-c69d-43e2-bfc0-4d0ae4c0b2f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fc7de-b708-4e8e-8f7c-23e06c083a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beebb-c69d-43e2-bfc0-4d0ae4c0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9FFAD-7D6A-41C9-BA4E-07A4D81742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7A513B-4275-46F1-8F3F-B1F5219B270A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66dfc7de-b708-4e8e-8f7c-23e06c083a46"/>
    <ds:schemaRef ds:uri="557beebb-c69d-43e2-bfc0-4d0ae4c0b2f2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7A3337D-F330-45EA-88DD-8AC27C170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fc7de-b708-4e8e-8f7c-23e06c083a46"/>
    <ds:schemaRef ds:uri="557beebb-c69d-43e2-bfc0-4d0ae4c0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868A0-AC12-4CAE-BE13-BCC37A620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5</Pages>
  <Words>1277</Words>
  <Characters>5042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Saisamorn, Chimyoo</cp:lastModifiedBy>
  <cp:revision>4</cp:revision>
  <cp:lastPrinted>2019-08-20T11:35:00Z</cp:lastPrinted>
  <dcterms:created xsi:type="dcterms:W3CDTF">2020-05-29T03:44:00Z</dcterms:created>
  <dcterms:modified xsi:type="dcterms:W3CDTF">2020-05-29T03:47:00Z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0x0101007CCA0EE2C782554EB6DD7709D62BB2A0</vt:lpwstr>
  </property>
</Properties>
</file>