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74D04" w14:textId="77777777" w:rsidR="001502AB" w:rsidRPr="00D81524" w:rsidRDefault="001502AB" w:rsidP="001502AB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8152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3C271C3" w14:textId="77777777" w:rsidR="001502AB" w:rsidRPr="00D81524" w:rsidRDefault="001502AB" w:rsidP="001502AB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6593217A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87824C7" w14:textId="2034D2B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1427CFDF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565E4EDD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การบริหารความเสี่ยง</w:t>
      </w:r>
    </w:p>
    <w:p w14:paraId="7B045E9B" w14:textId="7427930B" w:rsidR="001502AB" w:rsidRPr="00D81524" w:rsidRDefault="001F0E13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การวัด</w:t>
      </w:r>
      <w:r w:rsidR="007D0E40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มูลค่ายุติธรรม</w:t>
      </w:r>
    </w:p>
    <w:p w14:paraId="71AE56D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846841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p w14:paraId="54466EA6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ลูกหนี้ธุรกิจหลักทรัพย์</w:t>
      </w:r>
    </w:p>
    <w:p w14:paraId="2D0FBFA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สินทรัพย์และหนี้สินตราสารอนุพันธ์</w:t>
      </w:r>
    </w:p>
    <w:p w14:paraId="5038525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</w:p>
    <w:p w14:paraId="5F27A253" w14:textId="030931F1" w:rsidR="00C8172B" w:rsidRPr="00537EAD" w:rsidRDefault="001502AB" w:rsidP="00537EAD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E4C6E4C" w14:textId="77777777" w:rsidR="001502AB" w:rsidRPr="00D81524" w:rsidRDefault="007D0E40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ส่วนปรับปรุงอาคารเช่าและ</w:t>
      </w:r>
      <w:r w:rsidR="001502AB" w:rsidRPr="00D81524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2530254A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43134CE4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5679ABD5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14:paraId="14C1DE87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เจ้าหนี้ธุรกิจหลักทรัพย์</w:t>
      </w:r>
    </w:p>
    <w:p w14:paraId="6C8293D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ตราสารหนี้ที่ออก</w:t>
      </w:r>
    </w:p>
    <w:p w14:paraId="686EA526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</w:p>
    <w:p w14:paraId="77C2A15B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3E6FE9DA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666B162D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รายได้ค่านายหน้า</w:t>
      </w:r>
    </w:p>
    <w:p w14:paraId="353EBAAE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รายได้ค่าธรรมเนียมและบริการ</w:t>
      </w:r>
    </w:p>
    <w:p w14:paraId="428C6221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1E9D5951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15783D4A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40D3F096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1DC186E2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ค่าใช้จ่ายอื่น</w:t>
      </w:r>
    </w:p>
    <w:p w14:paraId="24603E2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B3D44E6" w14:textId="4D6C3AEF" w:rsidR="001502AB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2A8586D2" w14:textId="77777777" w:rsidR="008F506D" w:rsidRPr="00D81524" w:rsidRDefault="008F506D" w:rsidP="008F506D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1888E028" w14:textId="77777777" w:rsidR="001502AB" w:rsidRPr="00D81524" w:rsidRDefault="001502AB" w:rsidP="001502AB">
      <w:pPr>
        <w:pStyle w:val="IndexHeading1"/>
        <w:spacing w:after="0" w:line="240" w:lineRule="auto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br w:type="page"/>
      </w: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bookmarkStart w:id="0" w:name="_GoBack"/>
      <w:bookmarkEnd w:id="0"/>
      <w:r w:rsidRPr="00D8152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60C25A3" w14:textId="77777777" w:rsidR="001502AB" w:rsidRPr="00D81524" w:rsidRDefault="001502AB" w:rsidP="001502AB">
      <w:pPr>
        <w:pStyle w:val="index"/>
        <w:tabs>
          <w:tab w:val="clear" w:pos="1134"/>
          <w:tab w:val="num" w:pos="8620"/>
        </w:tabs>
        <w:spacing w:after="0" w:line="390" w:lineRule="exact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3DA58D5" w14:textId="77777777" w:rsidR="0026037C" w:rsidRPr="00D81524" w:rsidRDefault="0026037C" w:rsidP="0026037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242889CD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54A3B01" w14:textId="77777777" w:rsidR="001502AB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BC69258" w14:textId="6F4812AA" w:rsidR="00736348" w:rsidRPr="00D81524" w:rsidRDefault="00736348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BE912E9" w14:textId="77777777" w:rsidR="001502AB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A98F6B7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3D9436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BAB44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62CC3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0259B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F9363" w14:textId="6AF8AC7E" w:rsidR="00975D50" w:rsidRPr="00A31065" w:rsidRDefault="00CC5022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br w:type="page"/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</w:t>
      </w:r>
      <w:r w:rsidR="0073476B" w:rsidRPr="00A31065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การเงินเป็นส่วนหนึ่งของงบการเงิน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3F5FBFB" w14:textId="77777777" w:rsidR="00975D50" w:rsidRPr="00A3106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09CCF" w14:textId="3092F4D5" w:rsidR="00975D50" w:rsidRPr="00A31065" w:rsidRDefault="00A643B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>ง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บการเงินนี้ได้รับอนุมัติให้ออกงบการเงินจาก</w:t>
      </w:r>
      <w:r w:rsidR="00755D93" w:rsidRPr="00A31065">
        <w:rPr>
          <w:rFonts w:asciiTheme="majorBidi" w:hAnsiTheme="majorBidi" w:cstheme="majorBidi"/>
          <w:sz w:val="30"/>
          <w:szCs w:val="30"/>
          <w:cs/>
        </w:rPr>
        <w:t>คณะ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975D50"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="005E0EEE">
        <w:rPr>
          <w:rFonts w:ascii="Angsana New" w:hAnsi="Angsana New"/>
          <w:sz w:val="30"/>
          <w:szCs w:val="30"/>
        </w:rPr>
        <w:t>20</w:t>
      </w:r>
      <w:r w:rsidR="00E4337E" w:rsidRPr="003368DE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E4337E" w:rsidRPr="003368DE">
        <w:rPr>
          <w:rFonts w:ascii="Angsana New" w:hAnsi="Angsana New"/>
          <w:sz w:val="30"/>
          <w:szCs w:val="30"/>
        </w:rPr>
        <w:t xml:space="preserve"> </w:t>
      </w:r>
      <w:r w:rsidR="001F0E13" w:rsidRPr="001F0E13">
        <w:rPr>
          <w:rFonts w:ascii="Angsana New" w:hAnsi="Angsana New"/>
          <w:sz w:val="30"/>
          <w:szCs w:val="30"/>
        </w:rPr>
        <w:t>25</w:t>
      </w:r>
      <w:r w:rsidR="001F0E13" w:rsidRPr="001F0E13">
        <w:rPr>
          <w:rFonts w:ascii="Angsana New" w:hAnsi="Angsana New" w:hint="cs"/>
          <w:sz w:val="30"/>
          <w:szCs w:val="30"/>
        </w:rPr>
        <w:t>6</w:t>
      </w:r>
      <w:r w:rsidR="001F0E13" w:rsidRPr="001F0E13">
        <w:rPr>
          <w:rFonts w:ascii="Angsana New" w:hAnsi="Angsana New"/>
          <w:sz w:val="30"/>
          <w:szCs w:val="30"/>
        </w:rPr>
        <w:t>3</w:t>
      </w:r>
    </w:p>
    <w:p w14:paraId="141C75C3" w14:textId="77777777" w:rsidR="00975D50" w:rsidRPr="00A3106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E7509" w14:textId="514FB8EC" w:rsidR="00162C2C" w:rsidRPr="00A31065" w:rsidRDefault="001F0E13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62C2C" w:rsidRPr="00A31065">
        <w:rPr>
          <w:rFonts w:asciiTheme="majorBidi" w:hAnsiTheme="majorBidi" w:cstheme="majorBidi"/>
          <w:b/>
          <w:bCs/>
          <w:sz w:val="30"/>
          <w:szCs w:val="30"/>
        </w:rPr>
        <w:tab/>
      </w:r>
      <w:r w:rsidR="00162C2C" w:rsidRPr="00A310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4B3CA0C7" w14:textId="77777777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0C935" w14:textId="1ACF936F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>บริษัทหลักทรัพย์ ไทยพาณิชย์ จำกัด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“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จดทะเบียนตามประมวลกฎหมายแพ่งและพาณิชย์เมื่อวันที่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F0E13" w:rsidRPr="001F0E13">
        <w:rPr>
          <w:rFonts w:asciiTheme="majorBidi" w:hAnsiTheme="majorBidi" w:cstheme="majorBidi"/>
          <w:sz w:val="30"/>
          <w:szCs w:val="30"/>
        </w:rPr>
        <w:t>2538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7BF3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>มีที่อยู่จดทะเบียนสำนักงานใหญ่</w:t>
      </w:r>
      <w:r w:rsidR="00537EAD">
        <w:rPr>
          <w:rFonts w:asciiTheme="majorBidi" w:hAnsiTheme="majorBidi" w:cstheme="majorBidi" w:hint="cs"/>
          <w:spacing w:val="-4"/>
          <w:sz w:val="30"/>
          <w:szCs w:val="30"/>
          <w:cs/>
        </w:rPr>
        <w:t>ของบริษัท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>ตั้งอยู่เลขที่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0E13" w:rsidRPr="001F0E13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อาคาร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0E13" w:rsidRPr="001F0E13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ชั้น</w:t>
      </w:r>
      <w:r w:rsidR="001C315E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F0E13" w:rsidRPr="001F0E13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1C315E" w:rsidRPr="00A31065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0E13" w:rsidRPr="001F0E13">
        <w:rPr>
          <w:rFonts w:asciiTheme="majorBidi" w:hAnsiTheme="majorBidi" w:cstheme="majorBidi"/>
          <w:spacing w:val="-4"/>
          <w:sz w:val="30"/>
          <w:szCs w:val="30"/>
        </w:rPr>
        <w:t>20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- </w:t>
      </w:r>
      <w:r w:rsidR="001F0E13" w:rsidRPr="001F0E13">
        <w:rPr>
          <w:rFonts w:asciiTheme="majorBidi" w:hAnsiTheme="majorBidi" w:cstheme="majorBidi"/>
          <w:spacing w:val="-4"/>
          <w:sz w:val="30"/>
          <w:szCs w:val="30"/>
        </w:rPr>
        <w:t>21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>ไทยพาณิชย์ ปาร์ค พลาซ่า</w:t>
      </w:r>
      <w:r w:rsidR="004E688E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>ถนนรัชดาภิเษก เขตจตุจักร กรุงเทพมหานคร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0E13" w:rsidRPr="001F0E13">
        <w:rPr>
          <w:rFonts w:asciiTheme="majorBidi" w:hAnsiTheme="majorBidi" w:cstheme="majorBidi"/>
          <w:spacing w:val="-4"/>
          <w:sz w:val="30"/>
          <w:szCs w:val="30"/>
        </w:rPr>
        <w:t>10900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72501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1906C2" w:rsidRPr="00A31065">
        <w:rPr>
          <w:rFonts w:asciiTheme="majorBidi" w:hAnsiTheme="majorBidi" w:cstheme="majorBidi"/>
          <w:spacing w:val="-4"/>
          <w:sz w:val="30"/>
          <w:szCs w:val="30"/>
          <w:cs/>
        </w:rPr>
        <w:t>มีสาขา ได้แก่ สินธร เฉลิมนคร ถนนราษฎร์ยินดี</w:t>
      </w:r>
      <w:r w:rsidR="00552340" w:rsidRPr="00A310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906C2" w:rsidRPr="00A31065">
        <w:rPr>
          <w:rFonts w:asciiTheme="majorBidi" w:hAnsiTheme="majorBidi" w:cstheme="majorBidi"/>
          <w:spacing w:val="-4"/>
          <w:sz w:val="30"/>
          <w:szCs w:val="30"/>
          <w:cs/>
        </w:rPr>
        <w:t>(หาดใหญ่) ท่าแพ</w:t>
      </w:r>
      <w:r w:rsidR="00966F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(เชียงใหม่) เชียงใหม่</w:t>
      </w:r>
      <w:r w:rsidR="007A4D19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50B90" w:rsidRPr="00A31065">
        <w:rPr>
          <w:rFonts w:asciiTheme="majorBidi" w:hAnsiTheme="majorBidi" w:cstheme="majorBidi"/>
          <w:spacing w:val="-4"/>
          <w:sz w:val="30"/>
          <w:szCs w:val="30"/>
          <w:cs/>
        </w:rPr>
        <w:t>เซ็นทรัลพลาซ่าเวสต์เกต</w:t>
      </w:r>
      <w:r w:rsidR="004C16E2" w:rsidRPr="00A310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C16E2" w:rsidRPr="00A31065">
        <w:rPr>
          <w:rFonts w:asciiTheme="majorBidi" w:hAnsiTheme="majorBidi" w:cstheme="majorBidi"/>
          <w:spacing w:val="-4"/>
          <w:sz w:val="30"/>
          <w:szCs w:val="30"/>
          <w:cs/>
        </w:rPr>
        <w:t>เซ็นทรัลพลาซ่าปิ่นเกล้า</w:t>
      </w:r>
      <w:r w:rsidR="00966F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และรามาธิบดี</w:t>
      </w:r>
      <w:r w:rsidR="0026037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6037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สาขาที่ปิดดำเนินการในระหว่างปี </w:t>
      </w:r>
      <w:r w:rsidR="0026037C" w:rsidRPr="001F0E13">
        <w:rPr>
          <w:rFonts w:asciiTheme="majorBidi" w:hAnsiTheme="majorBidi" w:cstheme="majorBidi" w:hint="cs"/>
          <w:spacing w:val="-4"/>
          <w:sz w:val="30"/>
          <w:szCs w:val="30"/>
        </w:rPr>
        <w:t>2562</w:t>
      </w:r>
      <w:r w:rsidR="0026037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ได้แก่ </w:t>
      </w:r>
      <w:r w:rsidR="0026037C" w:rsidRPr="00A31065">
        <w:rPr>
          <w:rFonts w:asciiTheme="majorBidi" w:hAnsiTheme="majorBidi" w:cstheme="majorBidi"/>
          <w:spacing w:val="-4"/>
          <w:sz w:val="30"/>
          <w:szCs w:val="30"/>
          <w:cs/>
        </w:rPr>
        <w:t>รัชโยธิน</w:t>
      </w:r>
      <w:r w:rsidR="0026037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ศรีนครพิงก์ </w:t>
      </w:r>
      <w:r w:rsidR="0026037C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26037C">
        <w:rPr>
          <w:rFonts w:asciiTheme="majorBidi" w:hAnsiTheme="majorBidi" w:cstheme="majorBidi" w:hint="cs"/>
          <w:spacing w:val="-4"/>
          <w:sz w:val="30"/>
          <w:szCs w:val="30"/>
          <w:cs/>
        </w:rPr>
        <w:t>และศรีนครพิงก์</w:t>
      </w:r>
      <w:r w:rsidR="0026037C">
        <w:rPr>
          <w:rFonts w:asciiTheme="majorBidi" w:hAnsiTheme="majorBidi" w:cstheme="majorBidi"/>
          <w:spacing w:val="-4"/>
          <w:sz w:val="30"/>
          <w:szCs w:val="30"/>
        </w:rPr>
        <w:t xml:space="preserve"> 2</w:t>
      </w:r>
    </w:p>
    <w:p w14:paraId="7CC47039" w14:textId="77777777" w:rsidR="006636F0" w:rsidRPr="00A3106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123EF5" w14:textId="5EEE2EE6" w:rsidR="006636F0" w:rsidRPr="00A3106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6037C">
        <w:rPr>
          <w:rFonts w:asciiTheme="majorBidi" w:hAnsiTheme="majorBidi" w:cstheme="majorBidi"/>
          <w:spacing w:val="-2"/>
          <w:sz w:val="30"/>
          <w:szCs w:val="30"/>
          <w:cs/>
        </w:rPr>
        <w:t>บริษัทใหญ่ในระหว่าง</w:t>
      </w:r>
      <w:r w:rsidR="004766F0" w:rsidRPr="0026037C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26037C">
        <w:rPr>
          <w:rFonts w:asciiTheme="majorBidi" w:hAnsiTheme="majorBidi" w:cstheme="majorBidi"/>
          <w:spacing w:val="-2"/>
          <w:sz w:val="30"/>
          <w:szCs w:val="30"/>
          <w:cs/>
        </w:rPr>
        <w:t>ได้แก่ ธนาคารไทยพาณิชย์ จำกัด (มหาชน)</w:t>
      </w:r>
      <w:r w:rsidRPr="0026037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6037C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25796D" w:rsidRPr="0026037C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ถือหุ้นร้อยละ </w:t>
      </w:r>
      <w:r w:rsidR="001F0E13" w:rsidRPr="0026037C">
        <w:rPr>
          <w:rFonts w:asciiTheme="majorBidi" w:hAnsiTheme="majorBidi" w:cstheme="majorBidi" w:hint="cs"/>
          <w:spacing w:val="-2"/>
          <w:sz w:val="30"/>
          <w:szCs w:val="30"/>
        </w:rPr>
        <w:t>99</w:t>
      </w:r>
      <w:r w:rsidR="00384908" w:rsidRPr="0026037C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1F0E13" w:rsidRPr="0026037C">
        <w:rPr>
          <w:rFonts w:asciiTheme="majorBidi" w:hAnsiTheme="majorBidi" w:cstheme="majorBidi" w:hint="cs"/>
          <w:spacing w:val="-2"/>
          <w:sz w:val="30"/>
          <w:szCs w:val="30"/>
        </w:rPr>
        <w:t>9</w:t>
      </w:r>
      <w:r w:rsidRPr="0026037C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26037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6037C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ซึ่งเป็นนิติบุคคลที่จัดตั้งขึ้น</w:t>
      </w:r>
      <w:r w:rsidRPr="00A31065">
        <w:rPr>
          <w:rFonts w:asciiTheme="majorBidi" w:hAnsiTheme="majorBidi" w:cstheme="majorBidi"/>
          <w:sz w:val="30"/>
          <w:szCs w:val="30"/>
          <w:cs/>
        </w:rPr>
        <w:t>ในประเทศไทย</w:t>
      </w:r>
    </w:p>
    <w:p w14:paraId="32060769" w14:textId="77777777" w:rsidR="006636F0" w:rsidRPr="00A3106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708C9" w14:textId="79274C33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บริษัทดำเนินธุรกิจหลักเกี่ยวกับการเป็นนายหน้าซื้อขายหลักทรัพย์ การค้าหลักทรัพย์ การเป็นที่ปรึกษาการลงทุน การจัดจำหน่ายหลักทรัพย์ และการจัดการกองทุนส่วนบุคคล โดยได้รับใบอนุญาตประกอบธุรกิจหลักทรัพย์จากกระทรวงการคลังเมื่อวันที่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2538</w:t>
      </w:r>
    </w:p>
    <w:p w14:paraId="21F8BEFE" w14:textId="77777777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3E40C" w14:textId="02BC8640" w:rsidR="00B56CAD" w:rsidRPr="00384908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490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Pr="00384908">
        <w:rPr>
          <w:rFonts w:asciiTheme="majorBidi" w:hAnsiTheme="majorBidi" w:cstheme="majorBidi"/>
          <w:sz w:val="30"/>
          <w:szCs w:val="30"/>
        </w:rPr>
        <w:t xml:space="preserve"> </w:t>
      </w:r>
      <w:r w:rsidRPr="0038490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2548</w:t>
      </w:r>
      <w:r w:rsidRPr="0038490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และการเป็นผู้ค้าสัญญาซื้อขายล่วงหน้า</w:t>
      </w:r>
      <w:r w:rsidR="006636F0" w:rsidRPr="00384908">
        <w:rPr>
          <w:rFonts w:asciiTheme="majorBidi" w:hAnsiTheme="majorBidi" w:cstheme="majorBidi"/>
          <w:sz w:val="30"/>
          <w:szCs w:val="30"/>
          <w:cs/>
        </w:rPr>
        <w:t xml:space="preserve"> รายละเอียดของบริษัทย่อย ณ 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31</w:t>
      </w:r>
      <w:r w:rsidR="00E4337E" w:rsidRPr="003849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2562</w:t>
      </w:r>
      <w:r w:rsidR="00A76DE5" w:rsidRPr="0038490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F0E13" w:rsidRPr="001F0E13">
        <w:rPr>
          <w:rFonts w:asciiTheme="majorBidi" w:hAnsiTheme="majorBidi" w:cstheme="majorBidi"/>
          <w:sz w:val="30"/>
          <w:szCs w:val="30"/>
        </w:rPr>
        <w:t>2561</w:t>
      </w:r>
      <w:r w:rsidR="006636F0" w:rsidRPr="00384908">
        <w:rPr>
          <w:rFonts w:asciiTheme="majorBidi" w:hAnsiTheme="majorBidi" w:cstheme="majorBidi"/>
          <w:sz w:val="30"/>
          <w:szCs w:val="30"/>
          <w:cs/>
        </w:rPr>
        <w:t xml:space="preserve"> ได้เปิดเผยในหมายเหตุข้อ </w:t>
      </w:r>
      <w:r w:rsidR="001F0E13" w:rsidRPr="001F0E13">
        <w:rPr>
          <w:rFonts w:asciiTheme="majorBidi" w:hAnsiTheme="majorBidi" w:cstheme="majorBidi"/>
          <w:sz w:val="30"/>
          <w:szCs w:val="30"/>
        </w:rPr>
        <w:t>11</w:t>
      </w:r>
    </w:p>
    <w:p w14:paraId="1C108F08" w14:textId="77777777" w:rsidR="00B56CAD" w:rsidRPr="00A31065" w:rsidRDefault="00B56CAD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02385" w14:textId="7DC8E0E7" w:rsidR="00975D50" w:rsidRPr="00A31065" w:rsidRDefault="001F0E13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975D50" w:rsidRPr="00A31065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</w:t>
      </w:r>
      <w:r w:rsidR="0073476B" w:rsidRPr="00A31065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การจัดทำงบการเงิน</w:t>
      </w:r>
    </w:p>
    <w:p w14:paraId="72DF8EF6" w14:textId="77777777" w:rsidR="00B339AF" w:rsidRPr="00A31065" w:rsidRDefault="00B339AF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C7812" w14:textId="77777777" w:rsidR="00B339AF" w:rsidRPr="00A31065" w:rsidRDefault="00B339AF" w:rsidP="00D310BE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310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A310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1316F208" w14:textId="77777777" w:rsidR="001040B4" w:rsidRPr="00A31065" w:rsidRDefault="001040B4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FC5D0" w14:textId="03EFABED" w:rsidR="007A4D19" w:rsidRPr="00A31065" w:rsidRDefault="00B17BF3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7BF3">
        <w:rPr>
          <w:rFonts w:asciiTheme="majorBidi" w:hAnsi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B17BF3">
        <w:rPr>
          <w:rFonts w:asciiTheme="majorBidi" w:hAnsiTheme="majorBidi"/>
          <w:sz w:val="30"/>
          <w:szCs w:val="30"/>
          <w:cs/>
        </w:rPr>
        <w:t xml:space="preserve"> </w:t>
      </w:r>
      <w:r w:rsidR="008341FC" w:rsidRPr="00A3106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8341FC" w:rsidRPr="00A31065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>สำนักงาน</w:t>
      </w:r>
      <w:r w:rsidR="008341FC" w:rsidRPr="00A31065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5E5897"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="008341FC" w:rsidRPr="00A31065">
        <w:rPr>
          <w:rFonts w:asciiTheme="majorBidi" w:hAnsiTheme="majorBidi" w:cstheme="majorBidi"/>
          <w:sz w:val="30"/>
          <w:szCs w:val="30"/>
          <w:cs/>
        </w:rPr>
        <w:t>และได้แสดงรายการตามประกาศสำนักงานคณะกรรมการกำกับหลักทรัพย์และตลาดหลักทรัพย์</w:t>
      </w:r>
      <w:r w:rsidR="00187507" w:rsidRPr="00A31065">
        <w:rPr>
          <w:rFonts w:asciiTheme="majorBidi" w:hAnsiTheme="majorBidi" w:cstheme="majorBidi"/>
          <w:sz w:val="30"/>
          <w:szCs w:val="30"/>
          <w:cs/>
        </w:rPr>
        <w:t>ที่ สธ.</w:t>
      </w:r>
      <w:r w:rsidR="001F0E13" w:rsidRPr="001F0E13">
        <w:rPr>
          <w:rFonts w:asciiTheme="majorBidi" w:hAnsiTheme="majorBidi" w:cstheme="majorBidi"/>
          <w:sz w:val="30"/>
          <w:szCs w:val="30"/>
        </w:rPr>
        <w:t>22</w:t>
      </w:r>
      <w:r w:rsidR="000717B0" w:rsidRPr="00A31065">
        <w:rPr>
          <w:rFonts w:asciiTheme="majorBidi" w:hAnsiTheme="majorBidi" w:cstheme="majorBidi"/>
          <w:sz w:val="30"/>
          <w:szCs w:val="30"/>
          <w:cs/>
        </w:rPr>
        <w:t>/</w:t>
      </w:r>
      <w:r w:rsidR="001F0E13" w:rsidRPr="001F0E13">
        <w:rPr>
          <w:rFonts w:asciiTheme="majorBidi" w:hAnsiTheme="majorBidi" w:cstheme="majorBidi"/>
          <w:sz w:val="30"/>
          <w:szCs w:val="30"/>
        </w:rPr>
        <w:t>2559</w:t>
      </w:r>
      <w:r w:rsidR="000717B0" w:rsidRPr="00A310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1FC" w:rsidRPr="00A31065">
        <w:rPr>
          <w:rFonts w:asciiTheme="majorBidi" w:hAnsiTheme="majorBidi" w:cstheme="majorBidi"/>
          <w:sz w:val="30"/>
          <w:szCs w:val="30"/>
          <w:cs/>
        </w:rPr>
        <w:t>เรื่อง แบบ</w:t>
      </w:r>
      <w:r w:rsidR="005E5897" w:rsidRPr="00A31065">
        <w:rPr>
          <w:rFonts w:asciiTheme="majorBidi" w:hAnsiTheme="majorBidi" w:cstheme="majorBidi"/>
          <w:sz w:val="30"/>
          <w:szCs w:val="30"/>
          <w:cs/>
        </w:rPr>
        <w:t>งบการเงินสำหรับบริษัทหลักทรัพย์</w:t>
      </w:r>
      <w:r w:rsidR="00363202"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="00363202" w:rsidRPr="00A31065">
        <w:rPr>
          <w:rFonts w:asciiTheme="majorBidi" w:hAnsiTheme="majorBidi" w:cstheme="majorBidi"/>
          <w:sz w:val="30"/>
          <w:szCs w:val="30"/>
          <w:cs/>
        </w:rPr>
        <w:t xml:space="preserve">(ฉบับที่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</w:t>
      </w:r>
      <w:r w:rsidR="00363202" w:rsidRPr="00A31065">
        <w:rPr>
          <w:rFonts w:asciiTheme="majorBidi" w:hAnsiTheme="majorBidi" w:cstheme="majorBidi"/>
          <w:sz w:val="30"/>
          <w:szCs w:val="30"/>
          <w:cs/>
        </w:rPr>
        <w:t>)</w:t>
      </w:r>
      <w:r w:rsidR="005E5897"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="000E0B2F" w:rsidRPr="00A31065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</w:t>
      </w:r>
      <w:r w:rsidR="000E0B2F" w:rsidRPr="00A3106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1F0E13" w:rsidRPr="001F0E13">
        <w:rPr>
          <w:rFonts w:asciiTheme="majorBidi" w:hAnsiTheme="majorBidi" w:cstheme="majorBidi"/>
          <w:sz w:val="30"/>
          <w:szCs w:val="30"/>
        </w:rPr>
        <w:t>2559</w:t>
      </w:r>
    </w:p>
    <w:p w14:paraId="7964C381" w14:textId="77777777" w:rsidR="00D310BE" w:rsidRPr="00A31065" w:rsidRDefault="00D310BE" w:rsidP="002D484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9AD3150" w14:textId="78260D07" w:rsidR="002D4841" w:rsidRPr="001A17A8" w:rsidRDefault="002D4841" w:rsidP="002D484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3106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26037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31065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="001F0E13" w:rsidRPr="001F0E1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F0E13" w:rsidRPr="001F0E1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A310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B17BF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cs/>
          <w:lang w:bidi="th-TH"/>
        </w:rPr>
        <w:t>ซึ่งไม่มีผลกระทบอย่างมีสาระสำคัญต่อ</w:t>
      </w:r>
      <w:r w:rsidR="0026037C">
        <w:rPr>
          <w:rFonts w:asciiTheme="majorBidi" w:hAnsiTheme="majorBidi"/>
          <w:sz w:val="30"/>
          <w:szCs w:val="30"/>
          <w:lang w:bidi="th-TH"/>
        </w:rPr>
        <w:br/>
      </w:r>
      <w:r w:rsidR="00B17BF3" w:rsidRPr="00B17BF3">
        <w:rPr>
          <w:rFonts w:asciiTheme="majorBidi" w:hAnsiTheme="majorBidi" w:hint="cs"/>
          <w:sz w:val="30"/>
          <w:szCs w:val="30"/>
          <w:cs/>
          <w:lang w:bidi="th-TH"/>
        </w:rPr>
        <w:t>งบการเงินของกลุ่มบริษัท</w:t>
      </w:r>
      <w:r w:rsidR="00B17BF3" w:rsidRPr="00B17BF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cs/>
          <w:lang w:bidi="th-TH"/>
        </w:rPr>
        <w:t>ทั้งนี้กลุ่มบริษัทได้ปฏิบัติตามมาตรฐานการรายงานทางการเงิน</w:t>
      </w:r>
      <w:r w:rsidR="00B17BF3" w:rsidRPr="00B17BF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cs/>
          <w:lang w:bidi="th-TH"/>
        </w:rPr>
        <w:t>ฉบับที่</w:t>
      </w:r>
      <w:r w:rsidR="00B17BF3" w:rsidRPr="00B17BF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="00B17BF3" w:rsidRPr="00B17BF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cs/>
          <w:lang w:bidi="th-TH"/>
        </w:rPr>
        <w:t>เรื่อง</w:t>
      </w:r>
      <w:r w:rsidR="00B17BF3" w:rsidRPr="00B17BF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B17BF3" w:rsidRPr="003543FD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="00B17BF3" w:rsidRPr="00B17BF3">
        <w:rPr>
          <w:rFonts w:asciiTheme="majorBidi" w:hAnsiTheme="majorBidi"/>
          <w:sz w:val="30"/>
          <w:szCs w:val="30"/>
          <w:cs/>
          <w:lang w:bidi="th-TH"/>
        </w:rPr>
        <w:t xml:space="preserve"> (“</w:t>
      </w:r>
      <w:r w:rsidR="00B17BF3" w:rsidRPr="00B17BF3">
        <w:rPr>
          <w:rFonts w:asciiTheme="majorBidi" w:hAnsiTheme="majorBidi" w:cstheme="majorBidi"/>
          <w:sz w:val="30"/>
          <w:szCs w:val="30"/>
          <w:lang w:bidi="th-TH"/>
        </w:rPr>
        <w:t xml:space="preserve">TFRS </w:t>
      </w:r>
      <w:r w:rsidR="001F0E13" w:rsidRPr="001F0E13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="00B17BF3" w:rsidRPr="00B17BF3">
        <w:rPr>
          <w:rFonts w:asciiTheme="majorBidi" w:hAnsiTheme="majorBidi" w:cstheme="majorBidi"/>
          <w:sz w:val="30"/>
          <w:szCs w:val="30"/>
          <w:lang w:bidi="th-TH"/>
        </w:rPr>
        <w:t xml:space="preserve">”) </w:t>
      </w:r>
      <w:r w:rsidR="00B17BF3" w:rsidRPr="00B17BF3">
        <w:rPr>
          <w:rFonts w:asciiTheme="majorBidi" w:hAnsiTheme="majorBidi" w:hint="cs"/>
          <w:sz w:val="30"/>
          <w:szCs w:val="30"/>
          <w:cs/>
          <w:lang w:bidi="th-TH"/>
        </w:rPr>
        <w:t>เป็นครั้งแรกแทนมาตรฐานการบัญชี</w:t>
      </w:r>
      <w:r w:rsidR="00B17BF3" w:rsidRPr="00B17BF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cs/>
          <w:lang w:bidi="th-TH"/>
        </w:rPr>
        <w:t>ฉบับที่</w:t>
      </w:r>
      <w:r w:rsidR="00B17BF3" w:rsidRPr="00B17BF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  <w:lang w:val="en-US" w:bidi="th-TH"/>
        </w:rPr>
        <w:t>18</w:t>
      </w:r>
      <w:r w:rsidR="00B17BF3" w:rsidRPr="00B17BF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cs/>
          <w:lang w:bidi="th-TH"/>
        </w:rPr>
        <w:t>เรื่อง</w:t>
      </w:r>
      <w:r w:rsidR="00B17BF3" w:rsidRPr="00B17BF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B17BF3" w:rsidRPr="003543FD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รายได้</w:t>
      </w:r>
      <w:r w:rsidR="00B17BF3" w:rsidRPr="00B17BF3">
        <w:rPr>
          <w:rFonts w:asciiTheme="majorBidi" w:hAnsiTheme="majorBidi"/>
          <w:sz w:val="30"/>
          <w:szCs w:val="30"/>
          <w:cs/>
          <w:lang w:bidi="th-TH"/>
        </w:rPr>
        <w:t xml:space="preserve"> (“</w:t>
      </w:r>
      <w:r w:rsidR="00B17BF3" w:rsidRPr="00B17BF3">
        <w:rPr>
          <w:rFonts w:asciiTheme="majorBidi" w:hAnsiTheme="majorBidi" w:cstheme="majorBidi"/>
          <w:sz w:val="30"/>
          <w:szCs w:val="30"/>
          <w:lang w:bidi="th-TH"/>
        </w:rPr>
        <w:t xml:space="preserve">TAS </w:t>
      </w:r>
      <w:r w:rsidR="001F0E13" w:rsidRPr="001F0E13">
        <w:rPr>
          <w:rFonts w:asciiTheme="majorBidi" w:hAnsiTheme="majorBidi" w:cstheme="majorBidi"/>
          <w:sz w:val="30"/>
          <w:szCs w:val="30"/>
          <w:lang w:val="en-US" w:bidi="th-TH"/>
        </w:rPr>
        <w:t>18</w:t>
      </w:r>
      <w:r w:rsidR="00B17BF3" w:rsidRPr="00B17BF3">
        <w:rPr>
          <w:rFonts w:asciiTheme="majorBidi" w:hAnsiTheme="majorBidi" w:cstheme="majorBidi"/>
          <w:sz w:val="30"/>
          <w:szCs w:val="30"/>
          <w:lang w:bidi="th-TH"/>
        </w:rPr>
        <w:t xml:space="preserve">”) </w:t>
      </w:r>
      <w:r w:rsidR="00B17BF3" w:rsidRPr="00B17BF3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="00B17BF3" w:rsidRPr="00563BAB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การตีความมาตรฐานการรายงานทางการเงินที่เกี่ยวข้อง</w:t>
      </w:r>
      <w:r w:rsidR="00B17BF3" w:rsidRPr="00563BAB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="00B17BF3" w:rsidRPr="00563BAB">
        <w:rPr>
          <w:rFonts w:asciiTheme="majorBidi" w:hAnsiTheme="majorBidi" w:hint="cs"/>
          <w:spacing w:val="-6"/>
          <w:sz w:val="30"/>
          <w:szCs w:val="30"/>
          <w:cs/>
          <w:lang w:bidi="th-TH"/>
        </w:rPr>
        <w:t>รายละเอียดของนโยบายการบัญชีได้เปิดเผยในหมายเหตุข้อ</w:t>
      </w:r>
      <w:r w:rsidR="00B17BF3" w:rsidRPr="00563BAB">
        <w:rPr>
          <w:rFonts w:asciiTheme="majorBidi" w:hAnsiTheme="majorBidi"/>
          <w:spacing w:val="-6"/>
          <w:sz w:val="30"/>
          <w:szCs w:val="30"/>
          <w:cs/>
          <w:lang w:bidi="th-TH"/>
        </w:rPr>
        <w:t xml:space="preserve"> </w:t>
      </w:r>
      <w:r w:rsidR="001F0E13" w:rsidRPr="00563BAB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</w:t>
      </w:r>
      <w:r w:rsidR="00B17BF3" w:rsidRPr="00563BAB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="00B17BF3" w:rsidRPr="00563BA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(</w:t>
      </w:r>
      <w:r w:rsidR="0026037C" w:rsidRPr="00563BA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ข</w:t>
      </w:r>
      <w:r w:rsidR="00B17BF3" w:rsidRPr="00563BA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)</w:t>
      </w:r>
    </w:p>
    <w:p w14:paraId="744990DE" w14:textId="77777777" w:rsidR="00A31065" w:rsidRDefault="00A31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</w:p>
    <w:p w14:paraId="41AEDC2B" w14:textId="77A4E036" w:rsidR="00B17BF3" w:rsidRDefault="00B17BF3" w:rsidP="002D484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shd w:val="clear" w:color="auto" w:fill="FFFFFF"/>
        </w:rPr>
      </w:pPr>
      <w:r w:rsidRPr="0026037C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</w:rPr>
        <w:t>นอกจากนี้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</w:t>
      </w:r>
      <w:r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ปฏิบัติในการจัดทำงบการเงินนี้ก่อนวันที่มีผลบังคับใช้</w:t>
      </w:r>
      <w:r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มาตรฐานการรายงานทางการเงินที่ออกใหม่ที่เกี่ยวกับ</w:t>
      </w:r>
      <w:r w:rsidR="00537EAD">
        <w:rPr>
          <w:rFonts w:asciiTheme="majorBidi" w:hAnsiTheme="majorBidi"/>
          <w:sz w:val="30"/>
          <w:szCs w:val="30"/>
          <w:shd w:val="clear" w:color="auto" w:fill="FFFFFF"/>
          <w:cs/>
        </w:rPr>
        <w:br/>
      </w:r>
      <w:r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การดำเนินงานของกลุ่มบริษัทได้เปิดเผยในหมายเหตุข้อ</w:t>
      </w:r>
      <w:r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1F0E13" w:rsidRPr="001F0E13">
        <w:rPr>
          <w:rFonts w:asciiTheme="majorBidi" w:hAnsiTheme="majorBidi"/>
          <w:sz w:val="30"/>
          <w:szCs w:val="30"/>
          <w:shd w:val="clear" w:color="auto" w:fill="FFFFFF"/>
        </w:rPr>
        <w:t>3</w:t>
      </w:r>
      <w:r w:rsidR="00537EAD">
        <w:rPr>
          <w:rFonts w:asciiTheme="majorBidi" w:hAnsiTheme="majorBidi"/>
          <w:sz w:val="30"/>
          <w:szCs w:val="30"/>
          <w:shd w:val="clear" w:color="auto" w:fill="FFFFFF"/>
        </w:rPr>
        <w:t>5</w:t>
      </w:r>
    </w:p>
    <w:p w14:paraId="470CAECE" w14:textId="77777777" w:rsidR="00B17BF3" w:rsidRPr="00A31065" w:rsidRDefault="00B17BF3" w:rsidP="002D484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81D14" w14:textId="785B91B8" w:rsidR="002D4841" w:rsidRPr="00101CEA" w:rsidRDefault="002D4841" w:rsidP="007819C0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1F0E1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101CE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3E409103" w14:textId="77777777" w:rsidR="002D4841" w:rsidRPr="00D81524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7E699" w14:textId="14ACC938" w:rsidR="002D4841" w:rsidRPr="00A0362E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A0362E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งบการเงินนี้จัดทำเป็นเงินบาท</w:t>
      </w:r>
      <w:r w:rsidRPr="00A0362E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14:paraId="20265280" w14:textId="77777777" w:rsidR="002D4841" w:rsidRPr="00D81524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937C6F2" w14:textId="4598D4AA" w:rsidR="002D4841" w:rsidRPr="00101CEA" w:rsidRDefault="002D4841" w:rsidP="007819C0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1F0E1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6BD838EF" w14:textId="77777777" w:rsidR="002D4841" w:rsidRPr="00D81524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1EBFC7" w14:textId="4DC61964" w:rsidR="00161C3B" w:rsidRDefault="00A0362E" w:rsidP="00161C3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shd w:val="clear" w:color="auto" w:fill="FFFFFF"/>
        </w:rPr>
      </w:pP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ในการจัดทำงบการเงินให้เป็นไปตามมาตรฐานการรายงานทางการเงิน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ผู้บริหารใช้วิจารณญาณ</w:t>
      </w:r>
      <w:r w:rsidR="00543D7D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การประมาณการและข้อสมมติหลายประการ</w:t>
      </w:r>
      <w:r w:rsidR="00B17BF3"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ซึ่งมีผลกระทบต่อการ</w:t>
      </w:r>
      <w:r w:rsidR="00161C3B">
        <w:rPr>
          <w:rFonts w:asciiTheme="majorBidi" w:hAnsiTheme="majorBidi" w:hint="cs"/>
          <w:sz w:val="30"/>
          <w:szCs w:val="30"/>
          <w:shd w:val="clear" w:color="auto" w:fill="FFFFFF"/>
          <w:cs/>
        </w:rPr>
        <w:t>ปฏิบัติตาม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นโยบายการบัญชีของกลุ่มบริษัท</w:t>
      </w:r>
      <w:r w:rsidR="00161C3B">
        <w:rPr>
          <w:rFonts w:asciiTheme="majorBidi" w:hAnsiTheme="majorBidi" w:hint="cs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ทั้งนี้ผลที่เกิดขึ้นจริงอาจแตกต่างจากที่ประมาณการไว้</w:t>
      </w:r>
      <w:r w:rsidR="00B17BF3"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B17BF3"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9F94054" w14:textId="77777777" w:rsidR="00161C3B" w:rsidRDefault="00161C3B" w:rsidP="00161C3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</w:p>
    <w:p w14:paraId="3445C729" w14:textId="2F457C9C" w:rsidR="002D4841" w:rsidRPr="00501F70" w:rsidRDefault="002D4841" w:rsidP="001F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1F70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73F642C3" w14:textId="77777777" w:rsidR="002D4841" w:rsidRPr="005975E0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C2EFF" w14:textId="61352B44" w:rsidR="002D4841" w:rsidRDefault="002D4841" w:rsidP="001F0E13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62A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B17BF3">
        <w:rPr>
          <w:rFonts w:asciiTheme="majorBidi" w:hAnsiTheme="majorBidi" w:cstheme="majorBidi"/>
          <w:sz w:val="30"/>
          <w:szCs w:val="30"/>
        </w:rPr>
        <w:t xml:space="preserve"> </w:t>
      </w:r>
      <w:r w:rsidR="00B17BF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31</w:t>
      </w:r>
      <w:r w:rsidR="00B17BF3">
        <w:rPr>
          <w:rFonts w:asciiTheme="majorBidi" w:hAnsiTheme="majorBidi" w:cstheme="majorBidi"/>
          <w:sz w:val="30"/>
          <w:szCs w:val="30"/>
        </w:rPr>
        <w:t xml:space="preserve"> </w:t>
      </w:r>
      <w:r w:rsidR="00B17BF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2562</w:t>
      </w:r>
      <w:r w:rsidR="00B17BF3">
        <w:rPr>
          <w:rFonts w:asciiTheme="majorBidi" w:hAnsiTheme="majorBidi" w:cstheme="majorBidi"/>
          <w:sz w:val="30"/>
          <w:szCs w:val="30"/>
        </w:rPr>
        <w:t xml:space="preserve"> </w:t>
      </w:r>
      <w:r w:rsidRPr="0049662A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</w:t>
      </w:r>
      <w:r w:rsidR="00B17BF3">
        <w:rPr>
          <w:rFonts w:asciiTheme="majorBidi" w:hAnsiTheme="majorBidi" w:cstheme="majorBidi" w:hint="cs"/>
          <w:sz w:val="30"/>
          <w:szCs w:val="30"/>
          <w:cs/>
        </w:rPr>
        <w:t>จะส่งผล</w:t>
      </w:r>
      <w:r w:rsidRPr="0049662A">
        <w:rPr>
          <w:rFonts w:asciiTheme="majorBidi" w:hAnsiTheme="majorBidi" w:cstheme="majorBidi"/>
          <w:sz w:val="30"/>
          <w:szCs w:val="30"/>
          <w:cs/>
        </w:rPr>
        <w:t>ให้ต้องมีการปรับปรุง</w:t>
      </w:r>
      <w:r w:rsidR="009533C7">
        <w:rPr>
          <w:rFonts w:asciiTheme="majorBidi" w:hAnsiTheme="majorBidi" w:cstheme="majorBidi" w:hint="cs"/>
          <w:sz w:val="30"/>
          <w:szCs w:val="30"/>
          <w:cs/>
        </w:rPr>
        <w:t>ที่มีสาระสำคัญ</w:t>
      </w:r>
      <w:r w:rsidR="00161C3B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49662A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มูลค่าตามบัญชีของสินทรัพย์และหนี้สิน</w:t>
      </w:r>
      <w:r w:rsidR="00A0362E" w:rsidRPr="0049662A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E43D9E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9533C7">
        <w:rPr>
          <w:rFonts w:asciiTheme="majorBidi" w:hAnsiTheme="majorBidi" w:cstheme="majorBidi" w:hint="cs"/>
          <w:sz w:val="30"/>
          <w:szCs w:val="30"/>
          <w:cs/>
        </w:rPr>
        <w:t>บัญชีถัดไป</w:t>
      </w:r>
      <w:r w:rsidRPr="0049662A">
        <w:rPr>
          <w:rFonts w:asciiTheme="majorBidi" w:hAnsiTheme="majorBidi" w:cstheme="majorBidi"/>
          <w:sz w:val="30"/>
          <w:szCs w:val="30"/>
        </w:rPr>
        <w:t xml:space="preserve"> </w:t>
      </w:r>
      <w:r w:rsidRPr="0049662A">
        <w:rPr>
          <w:rFonts w:asciiTheme="majorBidi" w:hAnsiTheme="majorBidi" w:cstheme="majorBidi"/>
          <w:sz w:val="30"/>
          <w:szCs w:val="30"/>
          <w:cs/>
        </w:rPr>
        <w:t>ซึ่งได้เปิดเผยในหมายเหตุ</w:t>
      </w:r>
      <w:r w:rsidR="00161C3B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49662A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41462456" w14:textId="77777777" w:rsidR="00E73BEB" w:rsidRDefault="00E73BEB" w:rsidP="00E73BEB">
      <w:pPr>
        <w:pStyle w:val="BodyText"/>
        <w:tabs>
          <w:tab w:val="clear" w:pos="454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1530"/>
        <w:gridCol w:w="7560"/>
      </w:tblGrid>
      <w:tr w:rsidR="00E73BEB" w:rsidRPr="00891863" w14:paraId="56526BBB" w14:textId="77777777" w:rsidTr="005E0EEE">
        <w:tc>
          <w:tcPr>
            <w:tcW w:w="1530" w:type="dxa"/>
          </w:tcPr>
          <w:p w14:paraId="13AD8E6F" w14:textId="65DA98E6" w:rsidR="00E73BEB" w:rsidRPr="001F0E13" w:rsidRDefault="001F0E13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560" w:type="dxa"/>
          </w:tcPr>
          <w:p w14:paraId="043DEA4E" w14:textId="227FC500" w:rsidR="00E73BEB" w:rsidRPr="001F0E13" w:rsidRDefault="00E73BEB" w:rsidP="00E7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</w:t>
            </w:r>
            <w:r w:rsidR="0026037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F0E1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การประมาณการตามหลักคณิตศาสตร์ประกันภัย</w:t>
            </w:r>
          </w:p>
        </w:tc>
      </w:tr>
    </w:tbl>
    <w:p w14:paraId="27AA0C35" w14:textId="77777777" w:rsidR="005E0EEE" w:rsidRDefault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1D7089E" w14:textId="6812789D" w:rsidR="002D4841" w:rsidRPr="005975E0" w:rsidRDefault="001F0E13" w:rsidP="005975E0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2D4841" w:rsidRPr="005975E0">
        <w:rPr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นโยบายการบัญชีที่สำคัญ</w:t>
      </w:r>
    </w:p>
    <w:p w14:paraId="21725A2F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A8D2C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</w:p>
    <w:p w14:paraId="3906B17E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0D406D0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711643CF" w14:textId="77777777" w:rsidR="002D4841" w:rsidRPr="005975E0" w:rsidRDefault="002D4841" w:rsidP="005975E0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E344BC4" w14:textId="77777777" w:rsidR="002D4841" w:rsidRPr="005975E0" w:rsidRDefault="002D4841" w:rsidP="005975E0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5975E0">
        <w:rPr>
          <w:rFonts w:asciiTheme="majorBidi" w:hAnsiTheme="majorBidi" w:cstheme="majorBidi"/>
          <w:sz w:val="30"/>
          <w:szCs w:val="30"/>
        </w:rPr>
        <w:t>“</w:t>
      </w:r>
      <w:r w:rsidRPr="005975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975E0">
        <w:rPr>
          <w:rFonts w:asciiTheme="majorBidi" w:hAnsiTheme="majorBidi" w:cstheme="majorBidi"/>
          <w:sz w:val="30"/>
          <w:szCs w:val="30"/>
        </w:rPr>
        <w:t>”</w:t>
      </w:r>
      <w:r w:rsidRPr="005975E0">
        <w:rPr>
          <w:rFonts w:asciiTheme="majorBidi" w:hAnsiTheme="majorBidi" w:cstheme="majorBidi"/>
          <w:sz w:val="30"/>
          <w:szCs w:val="30"/>
          <w:cs/>
        </w:rPr>
        <w:t>)</w:t>
      </w:r>
    </w:p>
    <w:p w14:paraId="374B89E0" w14:textId="77777777" w:rsidR="002D4841" w:rsidRPr="005975E0" w:rsidRDefault="002D4841" w:rsidP="005975E0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67F530F6" w14:textId="77777777" w:rsidR="002D4841" w:rsidRPr="005975E0" w:rsidRDefault="002D4841" w:rsidP="005975E0">
      <w:pPr>
        <w:pStyle w:val="BodyText2"/>
        <w:ind w:left="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5975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4643E5C" w14:textId="77777777" w:rsidR="002D4841" w:rsidRPr="005975E0" w:rsidRDefault="002D4841" w:rsidP="005975E0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4B925F7" w14:textId="77777777" w:rsidR="002D4841" w:rsidRPr="005975E0" w:rsidRDefault="002D4841" w:rsidP="005975E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387DDD92" w14:textId="77777777" w:rsidR="0026037C" w:rsidRDefault="0026037C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F364B" w14:textId="1AB54DFF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B2298FD" w14:textId="77777777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77FDA2" w14:textId="3004F7F9" w:rsidR="00707B38" w:rsidRDefault="002D4841" w:rsidP="00707B3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9A9CB39" w14:textId="77777777" w:rsidR="00AF2880" w:rsidRDefault="00AF2880" w:rsidP="00707B3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FAC78FF" w14:textId="77777777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36A1C075" w14:textId="2D445D0E" w:rsidR="00124B65" w:rsidRDefault="0012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6611D78" w14:textId="77777777" w:rsidR="002D4841" w:rsidRPr="005975E0" w:rsidRDefault="002D4841" w:rsidP="005975E0">
      <w:pPr>
        <w:pStyle w:val="BodyText2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06B4840D" w14:textId="77777777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63A9926" w14:textId="77777777" w:rsidR="007819C0" w:rsidRDefault="002D4841" w:rsidP="00214373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0D3F4C04" w14:textId="6F12CEA2" w:rsidR="009533C7" w:rsidRDefault="00953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EA75742" w14:textId="77777777" w:rsidR="005E0EEE" w:rsidRDefault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0E27B72" w14:textId="5D86FD11" w:rsidR="002D4841" w:rsidRPr="005975E0" w:rsidRDefault="002D4841" w:rsidP="005975E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การสูญเสียการควบคุม</w:t>
      </w:r>
      <w:r w:rsidRPr="005975E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BA6B3C3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4AF02B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B557DE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6EC8188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20510" w14:textId="77777777" w:rsidR="002D4841" w:rsidRPr="005975E0" w:rsidRDefault="002D4841" w:rsidP="005975E0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2BF91BAB" w14:textId="77777777" w:rsidR="002D4841" w:rsidRPr="007C70B0" w:rsidRDefault="002D4841" w:rsidP="005975E0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sz w:val="30"/>
          <w:szCs w:val="30"/>
        </w:rPr>
      </w:pPr>
    </w:p>
    <w:p w14:paraId="0EA73555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</w:t>
      </w:r>
    </w:p>
    <w:p w14:paraId="3FB5B8EC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414AB" w14:textId="222245C1" w:rsidR="002D4841" w:rsidRPr="005975E0" w:rsidRDefault="002D4841" w:rsidP="005975E0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รายได้</w:t>
      </w:r>
    </w:p>
    <w:p w14:paraId="1B19C348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0ABBC" w14:textId="3974C558" w:rsidR="0026037C" w:rsidRPr="0026037C" w:rsidRDefault="0026037C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37C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รายได้รับรู้เมื่อลูกค้ามีอำนาจควบคุม</w:t>
      </w:r>
      <w:r>
        <w:rPr>
          <w:rFonts w:asciiTheme="majorBidi" w:hAnsiTheme="majorBidi" w:cstheme="majorBidi" w:hint="cs"/>
          <w:sz w:val="30"/>
          <w:szCs w:val="30"/>
          <w:cs/>
        </w:rPr>
        <w:t>ใ</w:t>
      </w:r>
      <w:r w:rsidRPr="0026037C">
        <w:rPr>
          <w:rFonts w:asciiTheme="majorBidi" w:hAnsiTheme="majorBidi" w:cstheme="majorBidi" w:hint="cs"/>
          <w:sz w:val="30"/>
          <w:szCs w:val="30"/>
          <w:cs/>
        </w:rPr>
        <w:t>นบริการด้วยจำนวนเงินที่สะท้อนถึงสิ่งตอบแทนที่บริษัทคาดว่าจะมีสิทธิได้รับซึ่งไม่รวมภาษีมูลค่าเพิ่ม</w:t>
      </w:r>
    </w:p>
    <w:p w14:paraId="251D2312" w14:textId="77777777" w:rsidR="0026037C" w:rsidRDefault="0026037C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656EDB" w14:textId="62E92429" w:rsidR="002D4841" w:rsidRPr="005975E0" w:rsidRDefault="001F0E13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2D4841" w:rsidRPr="005975E0">
        <w:rPr>
          <w:rFonts w:asciiTheme="majorBidi" w:hAnsiTheme="majorBidi" w:cstheme="majorBidi"/>
          <w:i/>
          <w:iCs/>
          <w:sz w:val="30"/>
          <w:szCs w:val="30"/>
          <w:cs/>
        </w:rPr>
        <w:t>ค่านายหน้า</w:t>
      </w:r>
    </w:p>
    <w:p w14:paraId="3C5AAF43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25FCC" w14:textId="511CBD1F" w:rsidR="002D4841" w:rsidRPr="0026037C" w:rsidRDefault="001F0E13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6037C">
        <w:rPr>
          <w:rFonts w:asciiTheme="majorBidi" w:hAnsiTheme="majorBidi" w:cstheme="majorBidi" w:hint="cs"/>
          <w:spacing w:val="-4"/>
          <w:sz w:val="30"/>
          <w:szCs w:val="30"/>
          <w:cs/>
        </w:rPr>
        <w:t>รายได้</w:t>
      </w:r>
      <w:r w:rsidR="002D4841" w:rsidRPr="0026037C">
        <w:rPr>
          <w:rFonts w:asciiTheme="majorBidi" w:hAnsiTheme="majorBidi" w:cstheme="majorBidi"/>
          <w:spacing w:val="-4"/>
          <w:sz w:val="30"/>
          <w:szCs w:val="30"/>
          <w:cs/>
        </w:rPr>
        <w:t>ค่านายหน้าจากการซื้อขายหลักทรัพย์และสัญญาซื้อขายล่วงหน้า</w:t>
      </w:r>
      <w:r w:rsidR="00452EE8">
        <w:rPr>
          <w:rFonts w:asciiTheme="majorBidi" w:hAnsiTheme="majorBidi" w:cstheme="majorBidi" w:hint="cs"/>
          <w:spacing w:val="-4"/>
          <w:sz w:val="30"/>
          <w:szCs w:val="30"/>
          <w:cs/>
        </w:rPr>
        <w:t>รับรู้ ณ เวลาใดเวลาหนึ่ง</w:t>
      </w:r>
    </w:p>
    <w:p w14:paraId="3C2219BC" w14:textId="77777777" w:rsidR="00214373" w:rsidRDefault="00214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3420842" w14:textId="2941766C" w:rsidR="002D4841" w:rsidRPr="005975E0" w:rsidRDefault="001F0E13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2D4841" w:rsidRPr="005975E0">
        <w:rPr>
          <w:rFonts w:asciiTheme="majorBidi" w:hAnsiTheme="majorBidi" w:cstheme="majorBidi"/>
          <w:i/>
          <w:iCs/>
          <w:sz w:val="30"/>
          <w:szCs w:val="30"/>
          <w:cs/>
        </w:rPr>
        <w:t>ค่าธรรมเนียมและบริการ</w:t>
      </w:r>
    </w:p>
    <w:p w14:paraId="17437FFB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60296" w14:textId="142B97C6" w:rsidR="002D4841" w:rsidRDefault="001F0E13" w:rsidP="009E3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="002D4841" w:rsidRPr="005975E0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="00787E89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 w:rsidR="009E3764">
        <w:rPr>
          <w:rFonts w:asciiTheme="majorBidi" w:hAnsiTheme="majorBidi" w:cstheme="majorBidi" w:hint="cs"/>
          <w:sz w:val="30"/>
          <w:szCs w:val="30"/>
          <w:cs/>
        </w:rPr>
        <w:t>รับรู้ตลอดช่วงเวลาหนึ่ง</w:t>
      </w:r>
      <w:r w:rsidR="00787E89">
        <w:rPr>
          <w:rFonts w:asciiTheme="majorBidi" w:hAnsiTheme="majorBidi" w:cstheme="majorBidi" w:hint="cs"/>
          <w:sz w:val="30"/>
          <w:szCs w:val="30"/>
          <w:cs/>
        </w:rPr>
        <w:t xml:space="preserve">หรือ ณ </w:t>
      </w:r>
      <w:r w:rsidR="005B546E">
        <w:rPr>
          <w:rFonts w:asciiTheme="majorBidi" w:hAnsiTheme="majorBidi" w:cstheme="majorBidi" w:hint="cs"/>
          <w:sz w:val="30"/>
          <w:szCs w:val="30"/>
          <w:cs/>
        </w:rPr>
        <w:t>เวลาใด</w:t>
      </w:r>
      <w:r w:rsidR="005B546E" w:rsidRPr="005B546E">
        <w:rPr>
          <w:rFonts w:asciiTheme="majorBidi" w:hAnsiTheme="majorBidi" w:cstheme="majorBidi" w:hint="cs"/>
          <w:sz w:val="30"/>
          <w:szCs w:val="30"/>
          <w:cs/>
        </w:rPr>
        <w:t>เวลาหนึ่ง</w:t>
      </w:r>
      <w:r w:rsidR="009E3764" w:rsidRPr="005B546E">
        <w:rPr>
          <w:rFonts w:asciiTheme="majorBidi" w:hAnsiTheme="majorBidi" w:cstheme="majorBidi" w:hint="cs"/>
          <w:sz w:val="30"/>
          <w:szCs w:val="30"/>
          <w:cs/>
        </w:rPr>
        <w:t>เมื่อได้ให้บริการ</w:t>
      </w:r>
    </w:p>
    <w:p w14:paraId="1A6BD5C7" w14:textId="77777777" w:rsidR="00826E57" w:rsidRDefault="00826E57" w:rsidP="009E3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A5F9C" w14:textId="1DC60F46" w:rsidR="00826E57" w:rsidRPr="00745A23" w:rsidRDefault="00A25F97" w:rsidP="009E3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5A2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การใช้สิทธิในการเข้าถึงแพลตฟอร์ม</w:t>
      </w:r>
    </w:p>
    <w:p w14:paraId="65BD3A9F" w14:textId="77777777" w:rsidR="00770CFD" w:rsidRDefault="00770CFD" w:rsidP="009E3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63BECA" w14:textId="07E7D831" w:rsidR="00770CFD" w:rsidRDefault="006F74B5" w:rsidP="009E3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รายได้จากการให้สิทธิ</w:t>
      </w:r>
      <w:r w:rsidR="00800CD8">
        <w:rPr>
          <w:rFonts w:asciiTheme="majorBidi" w:hAnsiTheme="majorBidi" w:cstheme="majorBidi" w:hint="cs"/>
          <w:sz w:val="30"/>
          <w:szCs w:val="30"/>
          <w:cs/>
        </w:rPr>
        <w:t>ลูกค้า</w:t>
      </w:r>
      <w:r w:rsidR="00E10CAB">
        <w:rPr>
          <w:rFonts w:asciiTheme="majorBidi" w:hAnsiTheme="majorBidi" w:cstheme="majorBidi" w:hint="cs"/>
          <w:sz w:val="30"/>
          <w:szCs w:val="30"/>
          <w:cs/>
        </w:rPr>
        <w:t>ในการเข้าถึงแพลตฟอร์มรับรู้ตลอดระยะเวลาการให้สิทธิ</w:t>
      </w:r>
    </w:p>
    <w:p w14:paraId="60435CFB" w14:textId="1352F78E" w:rsidR="005E0EEE" w:rsidRDefault="005E0EEE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1BE8F1FC" w14:textId="77777777" w:rsidR="00745A23" w:rsidRDefault="00745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6D5F3F" w14:textId="47EE4C11" w:rsidR="005E0EEE" w:rsidRPr="005975E0" w:rsidRDefault="005E0EEE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กำไรและผลตอบแทนจากเครื่องมือทางการเงิน</w:t>
      </w:r>
    </w:p>
    <w:p w14:paraId="3FEBC7A8" w14:textId="77777777" w:rsidR="005E0EEE" w:rsidRPr="005975E0" w:rsidRDefault="005E0EEE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754B7" w14:textId="77777777" w:rsidR="005E0EEE" w:rsidRPr="005975E0" w:rsidRDefault="005E0EEE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กำไรและผลตอบแทนจากเครื่องมือทางการเงินบันทึกในกำไรหรือขาดทุนตามเกณฑ์คงค้าง</w:t>
      </w:r>
    </w:p>
    <w:p w14:paraId="1E2009CF" w14:textId="77777777" w:rsidR="001F0E13" w:rsidRDefault="001F0E13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2A103D" w14:textId="1AF8F4AA" w:rsidR="001F0E13" w:rsidRDefault="00C8682C" w:rsidP="00C8682C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(ค)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C868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0F22B703" w14:textId="77777777" w:rsidR="00C8682C" w:rsidRPr="00C8682C" w:rsidRDefault="00C8682C" w:rsidP="00C8682C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B0B9A96" w14:textId="1D45E812" w:rsidR="002D4841" w:rsidRPr="005975E0" w:rsidRDefault="00C8682C" w:rsidP="00C86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682C">
        <w:rPr>
          <w:rFonts w:asciiTheme="majorBidi" w:hAnsiTheme="majorBidi" w:hint="cs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Pr="00C8682C">
        <w:rPr>
          <w:rFonts w:asciiTheme="majorBidi" w:hAnsiTheme="majorBidi"/>
          <w:sz w:val="30"/>
          <w:szCs w:val="30"/>
          <w:cs/>
        </w:rPr>
        <w:t xml:space="preserve"> </w:t>
      </w:r>
      <w:r w:rsidRPr="00C8682C">
        <w:rPr>
          <w:rFonts w:asciiTheme="majorBidi" w:hAnsiTheme="majorBidi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  <w:r w:rsidRPr="00C8682C">
        <w:rPr>
          <w:rFonts w:asciiTheme="majorBidi" w:hAnsiTheme="majorBidi"/>
          <w:sz w:val="30"/>
          <w:szCs w:val="30"/>
          <w:cs/>
        </w:rPr>
        <w:t xml:space="preserve"> </w:t>
      </w:r>
      <w:r w:rsidRPr="00C8682C">
        <w:rPr>
          <w:rFonts w:asciiTheme="majorBidi" w:hAnsiTheme="majorBidi" w:hint="cs"/>
          <w:sz w:val="30"/>
          <w:szCs w:val="30"/>
          <w:cs/>
        </w:rPr>
        <w:t>และดอกเบี้ยรับบันทึกในกำไรหรือขาดทุนตามเกณฑ์คงค้าง</w:t>
      </w:r>
      <w:r w:rsidR="002D4841" w:rsidRPr="005975E0">
        <w:rPr>
          <w:rFonts w:asciiTheme="majorBidi" w:hAnsiTheme="majorBidi" w:cstheme="majorBidi"/>
          <w:sz w:val="30"/>
          <w:szCs w:val="30"/>
          <w:cs/>
        </w:rPr>
        <w:t xml:space="preserve"> ยกเว้นกรณีที่ลูกหนี้ค้างชำระเงินต้นและดอกเบี้ยตั้งแต่สามเดือนขึ้นไปจะรับรู้ตามเกณฑ์เงินสด ซึ่งเป็นไปตามประกาศคณะกรรมการกำกับหลักทรัพย์และตลาดหลักทรัพย์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</w:t>
      </w:r>
    </w:p>
    <w:p w14:paraId="37366FC4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6A9509" w14:textId="688D25C7" w:rsidR="002D4841" w:rsidRPr="00AD5F73" w:rsidRDefault="002D4841" w:rsidP="00504552">
      <w:pPr>
        <w:pStyle w:val="AccPolicyHeading"/>
        <w:rPr>
          <w:cs/>
        </w:rPr>
      </w:pPr>
      <w:r w:rsidRPr="00AD5F73">
        <w:t>(</w:t>
      </w:r>
      <w:r w:rsidR="00C8682C">
        <w:rPr>
          <w:rFonts w:hint="cs"/>
          <w:cs/>
        </w:rPr>
        <w:t>ง</w:t>
      </w:r>
      <w:r w:rsidRPr="00AD5F73">
        <w:t>)</w:t>
      </w:r>
      <w:r w:rsidRPr="00AD5F73">
        <w:tab/>
      </w:r>
      <w:r w:rsidRPr="00AD5F73">
        <w:rPr>
          <w:cs/>
        </w:rPr>
        <w:t>ค่าใช้จ่าย</w:t>
      </w:r>
    </w:p>
    <w:p w14:paraId="19E44427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74363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5F73">
        <w:rPr>
          <w:rFonts w:asciiTheme="majorBidi" w:hAnsiTheme="majorBidi" w:cstheme="majorBidi"/>
          <w:sz w:val="30"/>
          <w:szCs w:val="30"/>
          <w:cs/>
        </w:rPr>
        <w:t>ค่าใช้จ่ายบันทึกในกำไร</w:t>
      </w:r>
      <w:r w:rsidR="007819C0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AD5F73">
        <w:rPr>
          <w:rFonts w:asciiTheme="majorBidi" w:hAnsiTheme="majorBidi" w:cstheme="majorBidi"/>
          <w:sz w:val="30"/>
          <w:szCs w:val="30"/>
          <w:cs/>
        </w:rPr>
        <w:t>ขาดทุนตามเกณฑ์คงค้าง</w:t>
      </w:r>
    </w:p>
    <w:p w14:paraId="48812826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E04F6" w14:textId="16329614" w:rsidR="002D4841" w:rsidRPr="00C8682C" w:rsidRDefault="00C8682C" w:rsidP="00C8682C">
      <w:pPr>
        <w:pStyle w:val="AccPolicyHeading"/>
      </w:pPr>
      <w:r w:rsidRPr="00C8682C">
        <w:rPr>
          <w:rFonts w:hint="cs"/>
          <w:cs/>
        </w:rPr>
        <w:t>(จ)</w:t>
      </w:r>
      <w:r w:rsidRPr="00C8682C">
        <w:rPr>
          <w:cs/>
        </w:rPr>
        <w:tab/>
      </w:r>
      <w:r w:rsidR="002D4841" w:rsidRPr="00AD5F73">
        <w:rPr>
          <w:cs/>
        </w:rPr>
        <w:t>สัญญาเช่าดำเนินงาน</w:t>
      </w:r>
    </w:p>
    <w:p w14:paraId="4F410BF6" w14:textId="77777777" w:rsidR="002D4841" w:rsidRPr="00AD5F73" w:rsidRDefault="002D4841" w:rsidP="00597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D74B7DC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5F73">
        <w:rPr>
          <w:rFonts w:asciiTheme="majorBidi" w:hAnsiTheme="majorBidi" w:cstheme="majorBidi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  <w:r w:rsidR="00B557DE">
        <w:rPr>
          <w:rFonts w:asciiTheme="majorBidi" w:hAnsiTheme="majorBidi" w:cstheme="majorBidi" w:hint="cs"/>
          <w:sz w:val="30"/>
          <w:szCs w:val="30"/>
          <w:cs/>
        </w:rPr>
        <w:t>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13890F86" w14:textId="291272E6" w:rsidR="00AF2880" w:rsidRPr="00693339" w:rsidRDefault="00AF2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5787A78" w14:textId="7D2B9AE9" w:rsidR="00C8682C" w:rsidRPr="00C8682C" w:rsidRDefault="00C8682C" w:rsidP="00C86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682C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29FF385E" w14:textId="77777777" w:rsidR="00C8682C" w:rsidRPr="00C8682C" w:rsidRDefault="00C8682C" w:rsidP="00C86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CEB96" w14:textId="35BC48AC" w:rsidR="00C8682C" w:rsidRPr="00C8682C" w:rsidRDefault="00C8682C" w:rsidP="00C86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682C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C868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682C">
        <w:rPr>
          <w:rFonts w:asciiTheme="majorBidi" w:hAnsiTheme="majorBidi" w:cstheme="majorBidi" w:hint="cs"/>
          <w:sz w:val="30"/>
          <w:szCs w:val="30"/>
          <w:cs/>
        </w:rPr>
        <w:t>วันที่เริ่มต้นข้อตกลง</w:t>
      </w:r>
      <w:r w:rsidRPr="00C868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347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8682C">
        <w:rPr>
          <w:rFonts w:asciiTheme="majorBidi" w:hAnsiTheme="majorBidi" w:cstheme="majorBidi" w:hint="cs"/>
          <w:sz w:val="30"/>
          <w:szCs w:val="30"/>
          <w:cs/>
        </w:rPr>
        <w:t>บริษัทจะพิจารณาว่าข้อตกลงดังกล่าวประกอบด้วยสัญญาเช่าหรือมีสัญญาเช่าเป็นส่วนประกอบหรือไม่</w:t>
      </w:r>
      <w:r w:rsidRPr="00C868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682C">
        <w:rPr>
          <w:rFonts w:asciiTheme="majorBidi" w:hAnsiTheme="majorBidi" w:cstheme="majorBidi" w:hint="cs"/>
          <w:sz w:val="30"/>
          <w:szCs w:val="30"/>
          <w:cs/>
        </w:rPr>
        <w:t>โดยพิจารณาจากสินทรัพย์ที่มีลักษณะเฉพาะเจาะจง</w:t>
      </w:r>
      <w:r w:rsidRPr="00C8682C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C8682C">
        <w:rPr>
          <w:rFonts w:asciiTheme="majorBidi" w:hAnsiTheme="majorBidi" w:cstheme="majorBidi" w:hint="cs"/>
          <w:sz w:val="30"/>
          <w:szCs w:val="30"/>
          <w:cs/>
        </w:rPr>
        <w:t>ถ้าการปฏิบัติตามข้อตกลงนั้นขึ้นอยู่กับการใช้สินทรัพย์ที่มีลักษณะเฉพาะเจาะจง</w:t>
      </w:r>
      <w:r w:rsidRPr="00C868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682C">
        <w:rPr>
          <w:rFonts w:asciiTheme="majorBidi" w:hAnsiTheme="majorBidi" w:cstheme="majorBidi" w:hint="cs"/>
          <w:sz w:val="30"/>
          <w:szCs w:val="30"/>
          <w:cs/>
        </w:rPr>
        <w:t>และข้อตกลงนั้นจะนำไปสู่สิทธิในการใช้สินทรัพย์</w:t>
      </w:r>
      <w:r w:rsidRPr="00C868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682C">
        <w:rPr>
          <w:rFonts w:asciiTheme="majorBidi" w:hAnsiTheme="majorBidi" w:cstheme="majorBidi" w:hint="cs"/>
          <w:sz w:val="30"/>
          <w:szCs w:val="30"/>
          <w:cs/>
        </w:rPr>
        <w:t>ถ้าทำให้</w:t>
      </w:r>
      <w:r w:rsidR="0040347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8682C">
        <w:rPr>
          <w:rFonts w:asciiTheme="majorBidi" w:hAnsiTheme="majorBidi" w:cstheme="majorBidi" w:hint="cs"/>
          <w:sz w:val="30"/>
          <w:szCs w:val="30"/>
          <w:cs/>
        </w:rPr>
        <w:t>บริษัทมีสิทธิในการควบคุมการใช้สินทรัพย์</w:t>
      </w:r>
    </w:p>
    <w:p w14:paraId="75780065" w14:textId="77777777" w:rsidR="00C8682C" w:rsidRDefault="00C86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94D716" w14:textId="772AF7F9" w:rsidR="002D4841" w:rsidRPr="00AD5F73" w:rsidRDefault="002D4841" w:rsidP="00504552">
      <w:pPr>
        <w:pStyle w:val="AccPolicyHeading"/>
      </w:pPr>
      <w:r w:rsidRPr="00AD5F73">
        <w:t>(</w:t>
      </w:r>
      <w:r w:rsidR="00C8682C">
        <w:rPr>
          <w:rFonts w:hint="cs"/>
          <w:cs/>
        </w:rPr>
        <w:t>ฉ</w:t>
      </w:r>
      <w:r w:rsidRPr="00AD5F73">
        <w:t>)</w:t>
      </w:r>
      <w:r w:rsidRPr="00AD5F73">
        <w:tab/>
      </w:r>
      <w:r w:rsidRPr="00AD5F73">
        <w:rPr>
          <w:cs/>
        </w:rPr>
        <w:t>เงินสดและรายการเทียบเท่าเงินสด</w:t>
      </w:r>
    </w:p>
    <w:p w14:paraId="3A0C1719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160C6" w14:textId="61FB20DE" w:rsidR="005E0EEE" w:rsidRDefault="002D4841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D5F7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AD5F73">
        <w:rPr>
          <w:rFonts w:asciiTheme="majorBidi" w:hAnsiTheme="majorBidi" w:cstheme="majorBidi"/>
          <w:sz w:val="30"/>
          <w:szCs w:val="30"/>
        </w:rPr>
        <w:br/>
      </w:r>
      <w:r w:rsidRPr="00AD5F73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="005E0EEE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br w:type="page"/>
      </w:r>
    </w:p>
    <w:p w14:paraId="499566D2" w14:textId="43CEBCE4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lastRenderedPageBreak/>
        <w:t>(</w:t>
      </w:r>
      <w:r w:rsidR="00C868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ช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)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ab/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ลูกหนี้ธุรกิจหลักทรัพย์</w:t>
      </w:r>
    </w:p>
    <w:p w14:paraId="03965711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6D34F" w14:textId="199E0CD3" w:rsidR="00A230EC" w:rsidRDefault="002D4841" w:rsidP="0012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5F7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 ได้แก่ ลูกหนี้จากการประกอบธุรกิจหลักทรัพย์ที่อยู่ระหว่างการเรียกชำระเงินตามปกติ</w:t>
      </w:r>
      <w:r w:rsidRPr="00AD5F73">
        <w:rPr>
          <w:rFonts w:asciiTheme="majorBidi" w:hAnsiTheme="majorBidi" w:cstheme="majorBidi"/>
          <w:sz w:val="30"/>
          <w:szCs w:val="30"/>
          <w:cs/>
        </w:rPr>
        <w:br/>
        <w:t>เงินให้กู้ยืมเพื่อซื้อหลักทรัพย์และลูกหนี้ซื้อหลักทรัพย์ที่ไม่สามารถชำระเงินภายในระยะเวลาที่กำหนด</w:t>
      </w:r>
    </w:p>
    <w:p w14:paraId="5F5EC548" w14:textId="77777777" w:rsidR="00707B38" w:rsidRDefault="00707B38" w:rsidP="0012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6A355703" w14:textId="51720B99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(</w:t>
      </w:r>
      <w:r w:rsidR="00C868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ซ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)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การยืมและให้ยืมหลักทรัพย์</w:t>
      </w:r>
    </w:p>
    <w:p w14:paraId="1B57FBB6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044FE" w14:textId="6B9E4D3D" w:rsidR="002D4841" w:rsidRPr="007819C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19C0">
        <w:rPr>
          <w:rFonts w:asciiTheme="majorBidi" w:hAnsiTheme="majorBidi" w:cstheme="majorBidi"/>
          <w:sz w:val="30"/>
          <w:szCs w:val="30"/>
          <w:cs/>
        </w:rPr>
        <w:t>กลุ่มบริษัทรับรู้ภาระที่ต้องส่งคืนหลักทรัพย์ที่ยืมมาเป็นเจ้าหนี้ธุรกิจหลักทรัพย์ในงบแสดงฐานะการเงิน และบันทึกการเปลี่ยนแปลงมูลค่าของการขายชอร์ตในกำไรหรือขาดทุน เงินสดที่นำไปวางเป็นหลักประกันแก่คู่สัญญาจะบันทึกในบัญชีลูกหนี้ทรัพย์สินวางประกัน และบันทึกค่าธรรมเนียมการยืมและการให้ยืมหลักทรัพย์ตามเกณฑ์</w:t>
      </w:r>
      <w:r w:rsidR="0068164E">
        <w:rPr>
          <w:rFonts w:asciiTheme="majorBidi" w:hAnsiTheme="majorBidi" w:cstheme="majorBidi"/>
          <w:sz w:val="30"/>
          <w:szCs w:val="30"/>
        </w:rPr>
        <w:br/>
      </w:r>
      <w:r w:rsidRPr="007819C0">
        <w:rPr>
          <w:rFonts w:asciiTheme="majorBidi" w:hAnsiTheme="majorBidi" w:cstheme="majorBidi"/>
          <w:sz w:val="30"/>
          <w:szCs w:val="30"/>
          <w:cs/>
        </w:rPr>
        <w:t>คงค้าง</w:t>
      </w:r>
    </w:p>
    <w:p w14:paraId="1D438FE1" w14:textId="77777777" w:rsidR="00CA4564" w:rsidRPr="00AD5F73" w:rsidRDefault="00CA4564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F368C7" w14:textId="21BFDE5B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(</w:t>
      </w:r>
      <w:r w:rsidR="00C868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ฌ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)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ab/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ค่าเผื่อหนี้สงสัยจะสูญ</w:t>
      </w:r>
    </w:p>
    <w:p w14:paraId="6C07836A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973A3" w14:textId="330611F9" w:rsidR="002D4841" w:rsidRPr="007819C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19C0">
        <w:rPr>
          <w:rFonts w:asciiTheme="majorBidi" w:hAnsiTheme="majorBidi" w:cstheme="majorBidi"/>
          <w:sz w:val="30"/>
          <w:szCs w:val="30"/>
          <w:cs/>
        </w:rPr>
        <w:t>กลุ่มบริษัทพิจารณาตั้งค่าเผื่อหนี้สงสัยจะสูญตามประกาศ</w:t>
      </w:r>
      <w:r w:rsidR="007F08D8">
        <w:rPr>
          <w:rFonts w:asciiTheme="majorBidi" w:hAnsiTheme="majorBidi" w:cstheme="majorBidi" w:hint="cs"/>
          <w:sz w:val="30"/>
          <w:szCs w:val="30"/>
          <w:cs/>
        </w:rPr>
        <w:t>สำนักงาน</w:t>
      </w:r>
      <w:r w:rsidRPr="007819C0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คณะกรรมการกำกับหลักทรัพย์และตลาดหลักทรัพย์ที่ กธ.</w:t>
      </w:r>
      <w:r w:rsidR="001F0E13" w:rsidRPr="001F0E13">
        <w:rPr>
          <w:rFonts w:asciiTheme="majorBidi" w:hAnsiTheme="majorBidi" w:cstheme="majorBidi"/>
          <w:sz w:val="30"/>
          <w:szCs w:val="30"/>
        </w:rPr>
        <w:t>33</w:t>
      </w:r>
      <w:r w:rsidRPr="007819C0">
        <w:rPr>
          <w:rFonts w:asciiTheme="majorBidi" w:hAnsiTheme="majorBidi" w:cstheme="majorBidi"/>
          <w:sz w:val="30"/>
          <w:szCs w:val="30"/>
          <w:cs/>
        </w:rPr>
        <w:t>/</w:t>
      </w:r>
      <w:r w:rsidR="001F0E13" w:rsidRPr="001F0E13">
        <w:rPr>
          <w:rFonts w:asciiTheme="majorBidi" w:hAnsiTheme="majorBidi" w:cstheme="majorBidi"/>
          <w:sz w:val="30"/>
          <w:szCs w:val="30"/>
        </w:rPr>
        <w:t>2543</w:t>
      </w:r>
      <w:r w:rsidRPr="007819C0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25</w:t>
      </w:r>
      <w:r w:rsidRPr="007819C0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2543</w:t>
      </w:r>
      <w:r w:rsidRPr="007819C0">
        <w:rPr>
          <w:rFonts w:asciiTheme="majorBidi" w:hAnsiTheme="majorBidi" w:cstheme="majorBidi"/>
          <w:sz w:val="30"/>
          <w:szCs w:val="30"/>
        </w:rPr>
        <w:t xml:space="preserve">, </w:t>
      </w:r>
      <w:r w:rsidRPr="007819C0">
        <w:rPr>
          <w:rFonts w:asciiTheme="majorBidi" w:hAnsiTheme="majorBidi" w:cstheme="majorBidi"/>
          <w:sz w:val="30"/>
          <w:szCs w:val="30"/>
          <w:cs/>
        </w:rPr>
        <w:t>กธ.</w:t>
      </w:r>
      <w:r w:rsidR="001F0E13" w:rsidRPr="001F0E13">
        <w:rPr>
          <w:rFonts w:asciiTheme="majorBidi" w:hAnsiTheme="majorBidi" w:cstheme="majorBidi"/>
          <w:sz w:val="30"/>
          <w:szCs w:val="30"/>
        </w:rPr>
        <w:t>5</w:t>
      </w:r>
      <w:r w:rsidRPr="007819C0">
        <w:rPr>
          <w:rFonts w:asciiTheme="majorBidi" w:hAnsiTheme="majorBidi" w:cstheme="majorBidi"/>
          <w:sz w:val="30"/>
          <w:szCs w:val="30"/>
          <w:cs/>
        </w:rPr>
        <w:t>/</w:t>
      </w:r>
      <w:r w:rsidR="001F0E13" w:rsidRPr="001F0E13">
        <w:rPr>
          <w:rFonts w:asciiTheme="majorBidi" w:hAnsiTheme="majorBidi" w:cstheme="majorBidi"/>
          <w:sz w:val="30"/>
          <w:szCs w:val="30"/>
        </w:rPr>
        <w:t>2544</w:t>
      </w:r>
      <w:r w:rsidRPr="007819C0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15</w:t>
      </w:r>
      <w:r w:rsidRPr="007819C0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F0E13" w:rsidRPr="001F0E13">
        <w:rPr>
          <w:rFonts w:asciiTheme="majorBidi" w:hAnsiTheme="majorBidi" w:cstheme="majorBidi"/>
          <w:sz w:val="30"/>
          <w:szCs w:val="30"/>
        </w:rPr>
        <w:t>2545</w:t>
      </w:r>
      <w:r w:rsidRPr="007819C0">
        <w:rPr>
          <w:rFonts w:asciiTheme="majorBidi" w:hAnsiTheme="majorBidi" w:cstheme="majorBidi"/>
          <w:sz w:val="30"/>
          <w:szCs w:val="30"/>
          <w:cs/>
        </w:rPr>
        <w:t xml:space="preserve"> และ กธ.</w:t>
      </w:r>
      <w:r w:rsidR="001F0E13" w:rsidRPr="001F0E13">
        <w:rPr>
          <w:rFonts w:asciiTheme="majorBidi" w:hAnsiTheme="majorBidi" w:cstheme="majorBidi"/>
          <w:sz w:val="30"/>
          <w:szCs w:val="30"/>
        </w:rPr>
        <w:t>29</w:t>
      </w:r>
      <w:r w:rsidRPr="007819C0">
        <w:rPr>
          <w:rFonts w:asciiTheme="majorBidi" w:hAnsiTheme="majorBidi" w:cstheme="majorBidi"/>
          <w:sz w:val="30"/>
          <w:szCs w:val="30"/>
          <w:cs/>
        </w:rPr>
        <w:t>/</w:t>
      </w:r>
      <w:r w:rsidR="001F0E13" w:rsidRPr="001F0E13">
        <w:rPr>
          <w:rFonts w:asciiTheme="majorBidi" w:hAnsiTheme="majorBidi" w:cstheme="majorBidi"/>
          <w:sz w:val="30"/>
          <w:szCs w:val="30"/>
        </w:rPr>
        <w:t>2560</w:t>
      </w:r>
      <w:r w:rsidRPr="007819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164E">
        <w:rPr>
          <w:rFonts w:asciiTheme="majorBidi" w:hAnsiTheme="majorBidi" w:cstheme="majorBidi"/>
          <w:sz w:val="30"/>
          <w:szCs w:val="30"/>
        </w:rPr>
        <w:br/>
      </w:r>
      <w:r w:rsidRPr="007819C0">
        <w:rPr>
          <w:rFonts w:asciiTheme="majorBidi" w:hAnsiTheme="majorBidi" w:cstheme="majorBidi"/>
          <w:sz w:val="30"/>
          <w:szCs w:val="30"/>
          <w:cs/>
        </w:rPr>
        <w:t>ลงวันที่</w:t>
      </w:r>
      <w:r w:rsidR="007F08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</w:rPr>
        <w:t>8</w:t>
      </w:r>
      <w:r w:rsidRPr="007819C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2560</w:t>
      </w:r>
      <w:r w:rsidR="007819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19C0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12FCF">
        <w:rPr>
          <w:rFonts w:asciiTheme="majorBidi" w:hAnsiTheme="majorBidi" w:cstheme="majorBidi"/>
          <w:sz w:val="30"/>
          <w:szCs w:val="30"/>
        </w:rPr>
        <w:t xml:space="preserve"> </w:t>
      </w:r>
      <w:r w:rsidRPr="007819C0">
        <w:rPr>
          <w:rFonts w:asciiTheme="majorBidi" w:hAnsiTheme="majorBidi" w:cstheme="majorBidi"/>
          <w:sz w:val="30"/>
          <w:szCs w:val="30"/>
          <w:cs/>
        </w:rPr>
        <w:t xml:space="preserve">การจัดทำบัญชีเกี่ยวกับลูกหนี้ด้อยคุณภาพของบริษัทหลักทรัพย์ โดยกลุ่มบริษัทจัดชั้นลูกหนี้ธุรกิจหลักทรัพย์ด้อยคุณภาพเป็น </w:t>
      </w:r>
      <w:r w:rsidR="001F0E13" w:rsidRPr="001F0E13">
        <w:rPr>
          <w:rFonts w:asciiTheme="majorBidi" w:hAnsiTheme="majorBidi" w:cstheme="majorBidi"/>
          <w:sz w:val="30"/>
          <w:szCs w:val="30"/>
        </w:rPr>
        <w:t>3</w:t>
      </w:r>
      <w:r w:rsidRPr="007819C0">
        <w:rPr>
          <w:rFonts w:asciiTheme="majorBidi" w:hAnsiTheme="majorBidi" w:cstheme="majorBidi"/>
          <w:sz w:val="30"/>
          <w:szCs w:val="30"/>
          <w:cs/>
        </w:rPr>
        <w:t xml:space="preserve"> ประเภท คือ มูลหนี้จัดชั้นสูญ มูลหนี้จัดชั้นสงสัย และมูลหนี้จัดชั้นต่ำกว่ามาตรฐานโดยให้ตัดจำหน่ายมูลหนี้จัดชั้นสูญออกจากบัญชีทันที</w:t>
      </w:r>
      <w:r w:rsidRPr="007819C0">
        <w:rPr>
          <w:rFonts w:asciiTheme="majorBidi" w:hAnsiTheme="majorBidi" w:cstheme="majorBidi"/>
          <w:sz w:val="30"/>
          <w:szCs w:val="30"/>
        </w:rPr>
        <w:t xml:space="preserve"> </w:t>
      </w:r>
      <w:r w:rsidRPr="007819C0">
        <w:rPr>
          <w:rFonts w:asciiTheme="majorBidi" w:hAnsiTheme="majorBidi" w:cstheme="majorBidi"/>
          <w:sz w:val="30"/>
          <w:szCs w:val="30"/>
          <w:cs/>
        </w:rPr>
        <w:t>และตั้งค่าเผื่อหนี้สงสัยจะสูญอัตราไม่ต่ำกว่า</w:t>
      </w:r>
      <w:r w:rsidR="00025581">
        <w:rPr>
          <w:rFonts w:asciiTheme="majorBidi" w:hAnsiTheme="majorBidi" w:cstheme="majorBidi"/>
          <w:sz w:val="30"/>
          <w:szCs w:val="30"/>
          <w:cs/>
        </w:rPr>
        <w:br/>
      </w:r>
      <w:r w:rsidRPr="007819C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100</w:t>
      </w:r>
      <w:r w:rsidRPr="007819C0">
        <w:rPr>
          <w:rFonts w:asciiTheme="majorBidi" w:hAnsiTheme="majorBidi" w:cstheme="majorBidi"/>
          <w:sz w:val="30"/>
          <w:szCs w:val="30"/>
          <w:cs/>
        </w:rPr>
        <w:t xml:space="preserve"> ของมูลหนี้จัดชั้นสงสัยทั้งจำนวน และไม่ต้องตั้งค่าเผื่อหนี้สงสัยจะสูญสำหรับมูลหนี้จัดชั้นต่ำกว่ามาตรฐานที่มีหลักประกันคุ้มหนี้ โดยมีการกำหนดหลักเกณฑ์การคำนวณมูลค่าหลักประกันตามประเภท และระยะเวลาที่มีการประเมินราคาของหลักประกัน</w:t>
      </w:r>
    </w:p>
    <w:p w14:paraId="57E6376A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B972" w14:textId="0ABFBC56" w:rsidR="002D4841" w:rsidRPr="00CA4564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564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ค่าเผื่อหนี้สงสัยจะสูญสำหรับ</w:t>
      </w:r>
      <w:r w:rsidR="001A6997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E70B97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CA4564">
        <w:rPr>
          <w:rFonts w:asciiTheme="majorBidi" w:hAnsiTheme="majorBidi" w:cstheme="majorBidi"/>
          <w:sz w:val="30"/>
          <w:szCs w:val="30"/>
          <w:cs/>
        </w:rPr>
        <w:t>เป็นหนี้สูญและหนี้สงสัยจะสูญในกำไรหรือขาดทุน</w:t>
      </w:r>
    </w:p>
    <w:p w14:paraId="3C1F1F62" w14:textId="77777777" w:rsidR="00D93535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1103CBB2" w14:textId="625A7019" w:rsidR="002D4841" w:rsidRPr="00AD5F73" w:rsidRDefault="002D4841" w:rsidP="00AD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(</w:t>
      </w:r>
      <w:r w:rsidR="00C868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ญ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)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สินทรัพย์และหนี้สินตราสารอนุพันธ์</w:t>
      </w:r>
    </w:p>
    <w:p w14:paraId="59AA1E04" w14:textId="77777777" w:rsidR="002D4841" w:rsidRPr="00CA4564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6E4E5BB0" w14:textId="73DEC95D" w:rsidR="002D4841" w:rsidRPr="00CA4564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564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สินทรัพย์และหนี้สินตราสารอนุพันธ์จะถูกบันทึกบัญชี</w:t>
      </w:r>
      <w:r w:rsidR="00F42F8F">
        <w:rPr>
          <w:rFonts w:asciiTheme="majorBidi" w:hAnsiTheme="majorBidi" w:cstheme="majorBidi" w:hint="cs"/>
          <w:sz w:val="30"/>
          <w:szCs w:val="30"/>
          <w:cs/>
        </w:rPr>
        <w:t>เมื่อเริ่ม</w:t>
      </w:r>
      <w:r w:rsidRPr="00CA4564">
        <w:rPr>
          <w:rFonts w:asciiTheme="majorBidi" w:hAnsiTheme="majorBidi" w:cstheme="majorBidi"/>
          <w:sz w:val="30"/>
          <w:szCs w:val="30"/>
          <w:cs/>
        </w:rPr>
        <w:t>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4F205FC7" w14:textId="1B535F67" w:rsidR="00707B38" w:rsidRDefault="00707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807446A" w14:textId="77777777" w:rsidR="002D4841" w:rsidRPr="00CA4564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564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มูลค่ายุติธรรมของออปชั่นในการซื้อหรือขายหลักทรัพย์ถือตามราคาอ้างอิงของนายหน้า ณ วันที่รายงาน ราคาอ้างอิงเหล่านั้นสามารถทดสอบหาความสมเหตุสมผลได้ โดยการคิดลดประมาณการกระแสเงินสดในอนาคต ภายใต้ข้อกำหนดต่าง ๆ และวันสิ้นสุดของแต่ละสัญญา และโดยการใช้อัตราดอกเบี้ยในท้องตลาดของเครื่องมือทางการเงินที่คล้ายคลึงกัน ณ วันที่รายงาน</w:t>
      </w:r>
    </w:p>
    <w:p w14:paraId="39D8584C" w14:textId="77777777" w:rsidR="002C04E9" w:rsidRDefault="002C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3BC02185" w14:textId="315232FE" w:rsidR="002D4841" w:rsidRPr="002C04E9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C04E9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กลุ่มบริษัทออกหุ้นกู้อนุพันธ์ </w:t>
      </w:r>
      <w:r w:rsidRPr="002C04E9">
        <w:rPr>
          <w:rFonts w:asciiTheme="majorBidi" w:hAnsiTheme="majorBidi" w:cstheme="majorBidi"/>
          <w:sz w:val="30"/>
          <w:szCs w:val="30"/>
        </w:rPr>
        <w:t xml:space="preserve">(Structured notes) </w:t>
      </w:r>
      <w:r w:rsidRPr="002C04E9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ซึ่งประกอบด้วยรายการเงินกู้ยืมหลัก </w:t>
      </w:r>
      <w:r w:rsidRPr="002C04E9">
        <w:rPr>
          <w:rFonts w:asciiTheme="majorBidi" w:hAnsiTheme="majorBidi" w:cstheme="majorBidi"/>
          <w:sz w:val="30"/>
          <w:szCs w:val="30"/>
        </w:rPr>
        <w:t xml:space="preserve">(Host borrowing transaction) </w:t>
      </w:r>
      <w:r w:rsidRPr="002C04E9">
        <w:rPr>
          <w:rFonts w:asciiTheme="majorBidi" w:hAnsiTheme="majorBidi" w:cstheme="majorBidi"/>
          <w:sz w:val="30"/>
          <w:szCs w:val="30"/>
          <w:cs/>
        </w:rPr>
        <w:t xml:space="preserve">และอนุพันธ์แฝง </w:t>
      </w:r>
      <w:r w:rsidRPr="002C04E9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2C04E9">
        <w:rPr>
          <w:rFonts w:asciiTheme="majorBidi" w:hAnsiTheme="majorBidi" w:cstheme="majorBidi"/>
          <w:sz w:val="30"/>
          <w:szCs w:val="30"/>
          <w:cs/>
        </w:rPr>
        <w:t>โดยอนุพันธ์แฝงจะถูกแยกออกจากรายการเงินกู้ยืมหลักและรับรู้ด้วยมูลค่ายุติธรรมเป็นสินทรัพย์</w:t>
      </w:r>
      <w:r w:rsidRPr="002C04E9">
        <w:rPr>
          <w:rFonts w:asciiTheme="majorBidi" w:hAnsiTheme="majorBidi" w:cstheme="majorBidi"/>
          <w:sz w:val="30"/>
          <w:szCs w:val="30"/>
        </w:rPr>
        <w:t>/</w:t>
      </w:r>
      <w:r w:rsidRPr="002C04E9">
        <w:rPr>
          <w:rFonts w:asciiTheme="majorBidi" w:hAnsiTheme="majorBidi" w:cstheme="majorBidi"/>
          <w:sz w:val="30"/>
          <w:szCs w:val="30"/>
          <w:cs/>
        </w:rPr>
        <w:t>หนี้สินตราสารอนุพันธ์ในงบแสดงฐานะการเงิน</w:t>
      </w:r>
      <w:r w:rsidR="00CC61B2">
        <w:rPr>
          <w:rFonts w:asciiTheme="majorBidi" w:hAnsiTheme="majorBidi" w:cstheme="majorBidi"/>
          <w:sz w:val="30"/>
          <w:szCs w:val="30"/>
        </w:rPr>
        <w:t xml:space="preserve"> </w:t>
      </w:r>
      <w:r w:rsidRPr="002C04E9">
        <w:rPr>
          <w:rFonts w:asciiTheme="majorBidi" w:hAnsiTheme="majorBidi" w:cstheme="majorBidi"/>
          <w:sz w:val="30"/>
          <w:szCs w:val="30"/>
          <w:cs/>
        </w:rPr>
        <w:t>มูลค่ายุติธรรมของอนุพันธ์แฝงคำนวณ</w:t>
      </w:r>
      <w:r w:rsidR="00B7046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C04E9">
        <w:rPr>
          <w:rFonts w:asciiTheme="majorBidi" w:hAnsiTheme="majorBidi" w:cstheme="majorBidi"/>
          <w:sz w:val="30"/>
          <w:szCs w:val="30"/>
          <w:cs/>
        </w:rPr>
        <w:t>แบบจำลองที่เหมาะสม ซึ่งใช้ข้อมูลที่หาได้จากตลาดอ้างอิง</w:t>
      </w:r>
      <w:r w:rsidR="00CA4564" w:rsidRPr="002C04E9">
        <w:rPr>
          <w:rFonts w:asciiTheme="majorBidi" w:hAnsiTheme="majorBidi" w:cstheme="majorBidi"/>
          <w:sz w:val="30"/>
          <w:szCs w:val="30"/>
        </w:rPr>
        <w:t xml:space="preserve"> </w:t>
      </w:r>
      <w:r w:rsidRPr="002C04E9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การเปลี่ยนแปลงในมูลค่ายุติธรรมของอนุพันธ์แฝง บันทึก</w:t>
      </w:r>
      <w:r w:rsidR="00DA2DA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2C04E9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</w:t>
      </w:r>
      <w:r w:rsidR="00DC2616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2C04E9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</w:p>
    <w:p w14:paraId="54D2B0D9" w14:textId="77777777" w:rsidR="002D4841" w:rsidRPr="002C04E9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D76440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2F2DC8E9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816E6F" w14:textId="1748ECA3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กลุ่มบริษัทบันทึกภาระจากใบสำคัญแสดงสิทธิอนุพันธ์ที่กลุ่มบริษัทเป็นผู้ออก</w:t>
      </w:r>
      <w:r w:rsidR="009244A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9577DF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463E9">
        <w:rPr>
          <w:rFonts w:asciiTheme="majorBidi" w:hAnsiTheme="majorBidi" w:cstheme="majorBidi" w:hint="cs"/>
          <w:sz w:val="30"/>
          <w:szCs w:val="30"/>
          <w:cs/>
        </w:rPr>
        <w:t>ตราสารอนุพันธ์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และรับรู้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การเปลี่ยนแปลงของมูลค่ายุติธรรมในกำไรหรือขาดทุน มูลค่ายุติธรรมของใบสำคัญแสดงสิทธิอนุพันธ์</w:t>
      </w:r>
      <w:r w:rsidR="00565EA7">
        <w:rPr>
          <w:rFonts w:asciiTheme="majorBidi" w:hAnsiTheme="majorBidi" w:cstheme="majorBidi" w:hint="cs"/>
          <w:sz w:val="30"/>
          <w:szCs w:val="30"/>
          <w:cs/>
        </w:rPr>
        <w:t>จะใช้</w:t>
      </w:r>
      <w:r w:rsidRPr="009577DF">
        <w:rPr>
          <w:rFonts w:asciiTheme="majorBidi" w:hAnsiTheme="majorBidi" w:cstheme="majorBidi"/>
          <w:sz w:val="30"/>
          <w:szCs w:val="30"/>
          <w:cs/>
        </w:rPr>
        <w:t>ราคาเสนอขาย</w:t>
      </w:r>
      <w:r w:rsidR="00614198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D36D8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565EA7">
        <w:rPr>
          <w:rFonts w:asciiTheme="majorBidi" w:hAnsiTheme="majorBidi" w:cstheme="majorBidi" w:hint="cs"/>
          <w:sz w:val="30"/>
          <w:szCs w:val="30"/>
          <w:cs/>
        </w:rPr>
        <w:t>ที่รายงาน</w:t>
      </w:r>
    </w:p>
    <w:p w14:paraId="22765F5C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50764" w14:textId="6D413E6C" w:rsidR="002D4841" w:rsidRPr="00193E9B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C868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ฎ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ab/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เงินลงทุน</w:t>
      </w:r>
    </w:p>
    <w:p w14:paraId="37695F4B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9A386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</w:p>
    <w:p w14:paraId="35833F5F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22E460" w14:textId="3371D594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เงินลงทุนในบริษัทย่อยในงบการเงินเฉพาะกิจการบันทึกบัญชีโดยใช้วิธีราคาทุน</w:t>
      </w:r>
    </w:p>
    <w:p w14:paraId="609FE794" w14:textId="77777777" w:rsidR="00D93535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183F526" w14:textId="687FB793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6E60B195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8987DC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4EC027A5" w14:textId="074C7CE0" w:rsidR="00707B38" w:rsidRDefault="00707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DE936A8" w14:textId="796BB8AC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00D997C0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และการเปลี่ยนแปลงบันทึกโดยตรงในส่วนของเจ้าของ ส่วนผลขาดทุนจากการด้อยค่ารับรู้ในกำไรหรือขาดทุน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จะรับรู้ผลกำไรหรือขาดทุนสะสมที่เคยบันทึกในส่วนของเจ้าของโดยตรงเข้ากำไรหรือขาดทุน ในกรณีที่เป็นเงินลงทุนประเภทที่มีดอกเบี้ยจะต้องบันทึกดอกเบี้ยในกำไรหรือขาดทุนโดยวิธีอัตราดอกเบี้ยที่แท้จริง</w:t>
      </w:r>
    </w:p>
    <w:p w14:paraId="369F51D4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30AE2" w14:textId="6FF5C092" w:rsidR="002D484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0A954F61" w14:textId="77777777" w:rsidR="005E2BB5" w:rsidRPr="009577DF" w:rsidRDefault="005E2BB5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12F676" w14:textId="50150776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</w:t>
      </w:r>
      <w:r w:rsidR="0017243D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9577DF">
        <w:rPr>
          <w:rFonts w:asciiTheme="majorBidi" w:hAnsiTheme="majorBidi" w:cstheme="majorBidi"/>
          <w:sz w:val="30"/>
          <w:szCs w:val="30"/>
          <w:cs/>
        </w:rPr>
        <w:t>เพื่อค้าและ</w:t>
      </w:r>
      <w:r w:rsidR="003738CE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9577DF">
        <w:rPr>
          <w:rFonts w:asciiTheme="majorBidi" w:hAnsiTheme="majorBidi" w:cstheme="majorBidi"/>
          <w:sz w:val="30"/>
          <w:szCs w:val="30"/>
          <w:cs/>
        </w:rPr>
        <w:t>เผื่อขายจะใช้ราคาเสนอซื้อ ณ วันที่รายงาน</w:t>
      </w:r>
    </w:p>
    <w:p w14:paraId="7B85C582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F718B7" w14:textId="6C0791DD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037C1481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B3B2E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03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14:paraId="778A34E4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BFF39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Pr="009577DF">
        <w:rPr>
          <w:rFonts w:asciiTheme="majorBidi" w:hAnsiTheme="majorBidi" w:cstheme="majorBidi"/>
          <w:sz w:val="30"/>
          <w:szCs w:val="30"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291AF2DE" w14:textId="77777777" w:rsidR="00D93535" w:rsidRPr="00A909F0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E3FB3B" w14:textId="3AD63076" w:rsidR="002D4841" w:rsidRPr="00193E9B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C868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ฏ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ทรัพย์สินรอการขาย</w:t>
      </w:r>
    </w:p>
    <w:p w14:paraId="0A29ABFA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7495E" w14:textId="01994B26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ทรัพย์สินรอการขาย</w:t>
      </w:r>
      <w:r w:rsidR="00CC5638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="00326327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9577DF">
        <w:rPr>
          <w:rFonts w:asciiTheme="majorBidi" w:hAnsiTheme="majorBidi" w:cstheme="majorBidi"/>
          <w:sz w:val="30"/>
          <w:szCs w:val="30"/>
          <w:cs/>
        </w:rPr>
        <w:t>ราคาทุนหักขาดทุนจากการด้อยค่า</w:t>
      </w:r>
    </w:p>
    <w:p w14:paraId="57DC69D1" w14:textId="7E4863ED" w:rsidR="00707B38" w:rsidRDefault="00707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D49F82" w14:textId="42144741" w:rsidR="002D4841" w:rsidRPr="00193E9B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C868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ฐ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B557D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ส่วนปรับปรุงอาคารเช่าและ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6EF83A28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BFB01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6939338C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B6810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333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353FE5C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51F361" w14:textId="63F52F00" w:rsidR="005E2BB5" w:rsidRDefault="00B557DE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="002D4841" w:rsidRPr="009577DF">
        <w:rPr>
          <w:rFonts w:asciiTheme="majorBidi" w:hAnsiTheme="majorBidi" w:cstheme="majorBidi"/>
          <w:sz w:val="30"/>
          <w:szCs w:val="30"/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21D44BD7" w14:textId="77777777" w:rsidR="00C8682C" w:rsidRDefault="00C8682C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F28F8D" w14:textId="5196E6B3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ราคาทุนรวมถึงต้นทุนทางตรงที่เกี่ยวข้องกับการได้มาของสินทรัพย์และต้นทุนทางตรงอื่น ๆ ที่เกี่ยวข้องกับ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br/>
        <w:t>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442BDE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การขนย้าย</w:t>
      </w:r>
      <w:r w:rsidRPr="00442B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90BBD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67A00B7" w14:textId="77777777" w:rsidR="002D4841" w:rsidRPr="009577DF" w:rsidRDefault="002D4841" w:rsidP="005E2BB5">
      <w:pPr>
        <w:autoSpaceDE w:val="0"/>
        <w:autoSpaceDN w:val="0"/>
        <w:adjustRightInd w:val="0"/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A6D48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t>ส่วนประกอบของรายการ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0BF464A" w14:textId="77777777" w:rsidR="005E2BB5" w:rsidRDefault="005E2BB5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F84446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t>กำไรหรือขาดทุนจากการจำหน่าย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 xml:space="preserve">อุปกรณ์ โดยรับรู้ในกำไรหรือขาดทุน </w:t>
      </w:r>
    </w:p>
    <w:p w14:paraId="135FFE89" w14:textId="77777777" w:rsidR="00193E9B" w:rsidRPr="009577DF" w:rsidRDefault="00193E9B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B47DB9" w14:textId="686E348B" w:rsidR="002D4841" w:rsidRPr="009577DF" w:rsidRDefault="002D4841" w:rsidP="005E2BB5">
      <w:pPr>
        <w:spacing w:line="360" w:lineRule="exact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B4805A2" w14:textId="77777777" w:rsidR="002D4841" w:rsidRPr="009577DF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D197B" w14:textId="22840053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อุปกรณ์ที่เกิดขึ้นเป็นประจำจะรับรู้ในกำไรหรือขาดทุนเมื่อเกิดขึ้น</w:t>
      </w:r>
    </w:p>
    <w:p w14:paraId="32974074" w14:textId="77777777" w:rsidR="00D93535" w:rsidRPr="00C556B5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F906187" w14:textId="3A2E7010" w:rsidR="002D4841" w:rsidRPr="009577DF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0FA6B83" w14:textId="77777777" w:rsidR="002D4841" w:rsidRPr="009577DF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B309E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อุปกรณ์ ซึ่งประกอบด้วย</w:t>
      </w:r>
      <w:r w:rsidR="00F17815" w:rsidRPr="00442BDE">
        <w:rPr>
          <w:rFonts w:asciiTheme="majorBidi" w:eastAsia="Calibri" w:hAnsiTheme="majorBidi" w:cstheme="majorBidi"/>
          <w:sz w:val="30"/>
          <w:szCs w:val="30"/>
        </w:rPr>
        <w:br/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442B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C8507CC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688F441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6F0F1E9A" w14:textId="77777777" w:rsidR="002D4841" w:rsidRPr="009577DF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4" w:type="dxa"/>
        <w:tblInd w:w="270" w:type="dxa"/>
        <w:tblLook w:val="0000" w:firstRow="0" w:lastRow="0" w:firstColumn="0" w:lastColumn="0" w:noHBand="0" w:noVBand="0"/>
      </w:tblPr>
      <w:tblGrid>
        <w:gridCol w:w="5447"/>
        <w:gridCol w:w="1591"/>
        <w:gridCol w:w="2466"/>
      </w:tblGrid>
      <w:tr w:rsidR="002D4841" w:rsidRPr="00D81524" w14:paraId="6B92093A" w14:textId="77777777" w:rsidTr="009577DF">
        <w:tc>
          <w:tcPr>
            <w:tcW w:w="5447" w:type="dxa"/>
            <w:vAlign w:val="bottom"/>
          </w:tcPr>
          <w:p w14:paraId="3215F49B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91" w:type="dxa"/>
          </w:tcPr>
          <w:p w14:paraId="0F559F20" w14:textId="7AA069EA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4841"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D4841"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2C646AB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0C090427" w14:textId="77777777" w:rsidTr="009577DF">
        <w:tc>
          <w:tcPr>
            <w:tcW w:w="5447" w:type="dxa"/>
            <w:vAlign w:val="bottom"/>
          </w:tcPr>
          <w:p w14:paraId="5C78E09E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91" w:type="dxa"/>
          </w:tcPr>
          <w:p w14:paraId="244DF2A1" w14:textId="27E225E3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D61CD2C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565344AE" w14:textId="77777777" w:rsidTr="009577DF">
        <w:tc>
          <w:tcPr>
            <w:tcW w:w="5447" w:type="dxa"/>
            <w:vAlign w:val="bottom"/>
          </w:tcPr>
          <w:p w14:paraId="50F1069D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591" w:type="dxa"/>
          </w:tcPr>
          <w:p w14:paraId="49978296" w14:textId="4E35D490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4841" w:rsidRPr="00D8152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4798E41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60CAE2CA" w14:textId="77777777" w:rsidTr="009577DF">
        <w:tc>
          <w:tcPr>
            <w:tcW w:w="5447" w:type="dxa"/>
            <w:vAlign w:val="bottom"/>
          </w:tcPr>
          <w:p w14:paraId="537EA4B8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91" w:type="dxa"/>
          </w:tcPr>
          <w:p w14:paraId="3C821B0F" w14:textId="65D546A6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654DDB9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6B3E64" w14:textId="77777777" w:rsidR="002D4841" w:rsidRPr="005C7E38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56875" w14:textId="77777777" w:rsidR="002D4841" w:rsidRPr="005C7E38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กลุ่มบริษัทไม่คิดค่าเสื่อมราคาสำหรับสินทรัพย์ที่อยู่ระหว่างการติดตั้ง</w:t>
      </w:r>
    </w:p>
    <w:p w14:paraId="4CC51A15" w14:textId="3C16E96B" w:rsidR="002D4841" w:rsidRPr="005C7E38" w:rsidRDefault="002D4841" w:rsidP="005C7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</w:t>
      </w:r>
      <w:r w:rsidRPr="005C7E38">
        <w:rPr>
          <w:rFonts w:asciiTheme="majorBidi" w:hAnsiTheme="majorBidi" w:cstheme="majorBidi"/>
          <w:sz w:val="30"/>
          <w:szCs w:val="30"/>
        </w:rPr>
        <w:br/>
      </w:r>
      <w:r w:rsidRPr="005C7E38">
        <w:rPr>
          <w:rFonts w:asciiTheme="majorBidi" w:hAnsiTheme="majorBidi" w:cstheme="majorBidi"/>
          <w:sz w:val="30"/>
          <w:szCs w:val="30"/>
          <w:cs/>
        </w:rPr>
        <w:t>รอบปีบัญชีและปรับปรุงตามความเหมาะสม</w:t>
      </w:r>
    </w:p>
    <w:p w14:paraId="40867FB4" w14:textId="77777777" w:rsidR="002D4841" w:rsidRPr="005C7E38" w:rsidRDefault="002D4841" w:rsidP="005C7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E01B3" w14:textId="2789D2A9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C868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ฑ</w:t>
      </w: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19F3D352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EB979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7E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7C1E28C6" w14:textId="77777777" w:rsidR="002D4841" w:rsidRPr="005C7E38" w:rsidRDefault="002D4841" w:rsidP="00957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1C07FA" w14:textId="77777777" w:rsidR="005E0EEE" w:rsidRDefault="002D4841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6AA62E34" w14:textId="77777777" w:rsidR="005E0EEE" w:rsidRDefault="005E0EEE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24E9C2" w14:textId="646AA76F" w:rsidR="002D4841" w:rsidRPr="005E0EEE" w:rsidRDefault="002D4841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5C7E3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Pr="005C7E3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Pr="005C7E3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และนำสินทรัพย์มาใช้ประโยชน์หรือนำมาขายได้ รายจ่ายในการพัฒนารับรู้เป็นสินทรัพย์รวมถึงต้นทุนสำหรับวัตถุดิบ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ส่วนหนึ่งของราคาทุนของสินทรัพย์ รายจ่ายในการพัฒนาอื่นรับรู้ในกำไรหรือขาดทุนเมื่อเกิดขึ้น</w:t>
      </w:r>
    </w:p>
    <w:p w14:paraId="63289EA7" w14:textId="77777777" w:rsidR="00D93535" w:rsidRDefault="00D9353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85B4B14" w14:textId="1D10A1B0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</w:t>
      </w:r>
      <w:r w:rsidR="00C64D37">
        <w:rPr>
          <w:rFonts w:asciiTheme="majorBidi" w:eastAsia="Calibri" w:hAnsiTheme="majorBidi" w:cstheme="majorBidi" w:hint="cs"/>
          <w:sz w:val="30"/>
          <w:szCs w:val="30"/>
          <w:cs/>
        </w:rPr>
        <w:t>ผล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ขาดทุนจาก</w:t>
      </w:r>
      <w:r w:rsidR="009E376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การด้อยค่า</w:t>
      </w:r>
      <w:r w:rsidR="00C64D37">
        <w:rPr>
          <w:rFonts w:asciiTheme="majorBidi" w:eastAsia="Calibri" w:hAnsiTheme="majorBidi" w:cstheme="majorBidi" w:hint="cs"/>
          <w:sz w:val="30"/>
          <w:szCs w:val="30"/>
          <w:cs/>
        </w:rPr>
        <w:t>สะสม</w:t>
      </w:r>
    </w:p>
    <w:p w14:paraId="2217AE89" w14:textId="77777777" w:rsidR="0060593E" w:rsidRPr="005C7E38" w:rsidRDefault="0060593E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54521E46" w14:textId="3708DC96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5C7E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  <w:r w:rsidR="00E80F02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="003F2915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ๆ</w:t>
      </w:r>
    </w:p>
    <w:p w14:paraId="6D604881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A7E57" w14:textId="543F3B70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834488">
        <w:rPr>
          <w:rFonts w:asciiTheme="majorBidi" w:hAnsiTheme="majorBidi" w:cstheme="majorBidi" w:hint="cs"/>
          <w:sz w:val="30"/>
          <w:szCs w:val="30"/>
          <w:cs/>
        </w:rPr>
        <w:t xml:space="preserve"> ๆ </w:t>
      </w:r>
      <w:r w:rsidRPr="005C7E38">
        <w:rPr>
          <w:rFonts w:asciiTheme="majorBidi" w:hAnsiTheme="majorBidi" w:cstheme="majorBidi"/>
          <w:sz w:val="30"/>
          <w:szCs w:val="30"/>
          <w:cs/>
        </w:rPr>
        <w:t>ที่กลุ่มบริษัทซื้อมาและมีอายุการใช้งานจำกัดวัดมูลค่าด้วยราคาทุนหักค่าตัดจำหน่ายสะสมและ</w:t>
      </w:r>
      <w:r w:rsidR="00F23F08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5C7E38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9E3764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5382545D" w14:textId="286D5070" w:rsidR="006E4247" w:rsidRDefault="006E4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9EB4887" w14:textId="77777777" w:rsidR="002D4841" w:rsidRPr="005C7E38" w:rsidRDefault="002D4841" w:rsidP="009577DF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24A4D97" w14:textId="77777777" w:rsidR="002D4841" w:rsidRPr="005C7E38" w:rsidRDefault="002D4841" w:rsidP="009577D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8F7EEF" w14:textId="5BB731E5" w:rsidR="00025581" w:rsidRDefault="002D4841" w:rsidP="009577D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</w:t>
      </w:r>
      <w:r w:rsidR="00721A8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21A8F">
        <w:rPr>
          <w:rFonts w:asciiTheme="majorBidi" w:eastAsia="Calibri" w:hAnsiTheme="majorBidi" w:cstheme="majorBidi" w:hint="cs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  <w:r w:rsidR="006E424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1E020E70" w14:textId="1DF0674C" w:rsidR="00025581" w:rsidRDefault="00025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66F0D93B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ค่าตัดจำหน่าย</w:t>
      </w:r>
    </w:p>
    <w:p w14:paraId="40CA8C7E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7C925E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0707FCC3" w14:textId="77777777" w:rsidR="00D93535" w:rsidRPr="005D7C78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842BEA6" w14:textId="77777777" w:rsidR="00C8682C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              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225E67AA" w14:textId="77777777" w:rsidR="00C8682C" w:rsidRDefault="00C8682C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88BCC" w14:textId="1ABBA4E6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</w:t>
      </w:r>
      <w:r w:rsidR="00C8682C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C7E38">
        <w:rPr>
          <w:rFonts w:asciiTheme="majorBidi" w:hAnsiTheme="majorBidi" w:cstheme="majorBidi"/>
          <w:sz w:val="30"/>
          <w:szCs w:val="30"/>
          <w:cs/>
        </w:rPr>
        <w:t>ปัจจุบันและ</w:t>
      </w:r>
      <w:r w:rsidR="00721A8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C7E38">
        <w:rPr>
          <w:rFonts w:asciiTheme="majorBidi" w:hAnsiTheme="majorBidi" w:cstheme="majorBidi"/>
          <w:sz w:val="30"/>
          <w:szCs w:val="30"/>
          <w:cs/>
        </w:rPr>
        <w:t>เปรียบเทียบแสดงได้ดังนี้</w:t>
      </w:r>
    </w:p>
    <w:p w14:paraId="2397EB7A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4" w:type="dxa"/>
        <w:tblInd w:w="450" w:type="dxa"/>
        <w:tblLook w:val="0000" w:firstRow="0" w:lastRow="0" w:firstColumn="0" w:lastColumn="0" w:noHBand="0" w:noVBand="0"/>
      </w:tblPr>
      <w:tblGrid>
        <w:gridCol w:w="5267"/>
        <w:gridCol w:w="1591"/>
        <w:gridCol w:w="2466"/>
      </w:tblGrid>
      <w:tr w:rsidR="002D4841" w:rsidRPr="009577DF" w14:paraId="1D28C7BF" w14:textId="77777777" w:rsidTr="005C7E38">
        <w:tc>
          <w:tcPr>
            <w:tcW w:w="5267" w:type="dxa"/>
            <w:vAlign w:val="bottom"/>
          </w:tcPr>
          <w:p w14:paraId="16315D0C" w14:textId="77777777" w:rsidR="002D4841" w:rsidRPr="009577DF" w:rsidRDefault="002D4841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591" w:type="dxa"/>
          </w:tcPr>
          <w:p w14:paraId="7ECB51E6" w14:textId="34B2FA0C" w:rsidR="002D4841" w:rsidRPr="009577DF" w:rsidRDefault="001F0E13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911DBC4" w14:textId="77777777" w:rsidR="002D4841" w:rsidRPr="009577DF" w:rsidRDefault="002D4841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9577DF" w14:paraId="4B78AF34" w14:textId="77777777" w:rsidTr="005C7E38">
        <w:tc>
          <w:tcPr>
            <w:tcW w:w="5267" w:type="dxa"/>
            <w:vAlign w:val="bottom"/>
          </w:tcPr>
          <w:p w14:paraId="4083A02F" w14:textId="77777777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591" w:type="dxa"/>
          </w:tcPr>
          <w:p w14:paraId="14A514F3" w14:textId="111535A3" w:rsidR="006E4247" w:rsidRPr="009577DF" w:rsidRDefault="001A43DB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D57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57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6" w:type="dxa"/>
          </w:tcPr>
          <w:p w14:paraId="1C217B02" w14:textId="77777777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9577DF" w14:paraId="2CDC2419" w14:textId="77777777" w:rsidTr="005C7E38">
        <w:tc>
          <w:tcPr>
            <w:tcW w:w="5267" w:type="dxa"/>
            <w:vAlign w:val="bottom"/>
          </w:tcPr>
          <w:p w14:paraId="6FE62F8F" w14:textId="2CD353CC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F23F08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การใช้ซอฟต์แวร์</w:t>
            </w:r>
          </w:p>
        </w:tc>
        <w:tc>
          <w:tcPr>
            <w:tcW w:w="1591" w:type="dxa"/>
          </w:tcPr>
          <w:p w14:paraId="6CBB80B3" w14:textId="1966D6A4" w:rsidR="006E4247" w:rsidRPr="009577DF" w:rsidRDefault="001F0E13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66" w:type="dxa"/>
          </w:tcPr>
          <w:p w14:paraId="704547B0" w14:textId="77777777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461A1FC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8FFE4B" w14:textId="70107B17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กลุ่มบริษัทไม่คิดค่าตัดจำหน่ายสำหรับซอฟต์แวร์ที่อยู่ระหว่างการ</w:t>
      </w:r>
      <w:r w:rsidR="009E3764">
        <w:rPr>
          <w:rFonts w:asciiTheme="majorBidi" w:hAnsiTheme="majorBidi" w:cstheme="majorBidi" w:hint="cs"/>
          <w:sz w:val="30"/>
          <w:szCs w:val="30"/>
          <w:cs/>
        </w:rPr>
        <w:t>พัฒนาและติดตั้ง</w:t>
      </w:r>
    </w:p>
    <w:p w14:paraId="2F1B2A23" w14:textId="77777777" w:rsidR="00A230EC" w:rsidRPr="005D7C78" w:rsidRDefault="00A230EC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2C3E9B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และมูลค่าคงเหลือจะได้รับการทบทวนทุกสิ้นรอบปีบัญชีและปรับปรุงตามความเหมาะสม</w:t>
      </w:r>
    </w:p>
    <w:p w14:paraId="7C6AA6FF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956F56" w14:textId="1369E90C" w:rsidR="002D4841" w:rsidRPr="005C7E38" w:rsidRDefault="002D4841" w:rsidP="00957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C868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ฒ</w:t>
      </w: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</w:p>
    <w:p w14:paraId="59DD02E5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9CF30" w14:textId="77777777" w:rsidR="0060593E" w:rsidRDefault="002D4841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C8682C"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7F963B9B" w14:textId="77777777" w:rsidR="0060593E" w:rsidRDefault="0060593E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2D1E6" w14:textId="32218DEF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  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4C4ED92C" w14:textId="74F5867D" w:rsidR="005D7C78" w:rsidRDefault="005D7C78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BD0C5" w14:textId="77777777" w:rsidR="0060593E" w:rsidRDefault="0060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81F8F1E" w14:textId="3A5E8908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ซึ่งได้บันทึกในส่วนของเจ้าของ และมีความชัดเจนว่าสินทรัพย์ดังกล่าวมีการด้อยค่า ขาดทุนซึ่งเคยบันทึกในส่วนของเจ้าของ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5316D03F" w14:textId="77777777" w:rsidR="00EC1A84" w:rsidRDefault="00EC1A84" w:rsidP="009577DF">
      <w:pPr>
        <w:pStyle w:val="BodyText"/>
        <w:tabs>
          <w:tab w:val="clear" w:pos="454"/>
          <w:tab w:val="left" w:pos="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A129D36" w14:textId="751C207A" w:rsidR="002D4841" w:rsidRPr="009577DF" w:rsidRDefault="002D4841" w:rsidP="009577DF">
      <w:pPr>
        <w:pStyle w:val="BodyText"/>
        <w:tabs>
          <w:tab w:val="clear" w:pos="454"/>
          <w:tab w:val="left" w:pos="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577DF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7261343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DA15F" w14:textId="2D58D0B9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</w:t>
      </w:r>
      <w:r w:rsidR="00256BCF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9577DF">
        <w:rPr>
          <w:rFonts w:asciiTheme="majorBidi" w:hAnsiTheme="majorBidi" w:cstheme="majorBidi"/>
          <w:sz w:val="30"/>
          <w:szCs w:val="30"/>
          <w:cs/>
        </w:rPr>
        <w:t>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</w:t>
      </w:r>
      <w:r w:rsidR="00EC1A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คิดลดด้วยอัตราดอกเบี้ยที่แท้จริง</w:t>
      </w:r>
    </w:p>
    <w:p w14:paraId="47E47D8C" w14:textId="77777777" w:rsidR="006E4247" w:rsidRDefault="006E4247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B13B01" w14:textId="212F240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</w:t>
      </w:r>
      <w:r w:rsidR="00120A48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9577DF">
        <w:rPr>
          <w:rFonts w:asciiTheme="majorBidi" w:hAnsiTheme="majorBidi" w:cstheme="majorBidi"/>
          <w:sz w:val="30"/>
          <w:szCs w:val="30"/>
          <w:cs/>
        </w:rPr>
        <w:t>เผื่อขาย</w:t>
      </w:r>
      <w:r w:rsidR="00EC1A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คำนวณโดยอ้างอิงถึงมูลค่ายุติธรรม</w:t>
      </w:r>
    </w:p>
    <w:p w14:paraId="6131525A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1415A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8A500CC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D1C698C" w14:textId="52FC4AB1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460A1F16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5E899" w14:textId="6BBF33A0" w:rsidR="005E0EEE" w:rsidRDefault="002D4841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</w:t>
      </w:r>
      <w:r w:rsidR="00100F11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9577DF">
        <w:rPr>
          <w:rFonts w:asciiTheme="majorBidi" w:hAnsiTheme="majorBidi" w:cstheme="majorBidi"/>
          <w:sz w:val="30"/>
          <w:szCs w:val="30"/>
          <w:cs/>
        </w:rPr>
        <w:t>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</w:t>
      </w:r>
      <w:r w:rsidR="00100F11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9577DF">
        <w:rPr>
          <w:rFonts w:asciiTheme="majorBidi" w:hAnsiTheme="majorBidi" w:cstheme="majorBidi"/>
          <w:sz w:val="30"/>
          <w:szCs w:val="30"/>
          <w:cs/>
        </w:rPr>
        <w:t>เผื่อขาย                   การกลับรายการจะถูกรับรู้โดยตรงในกำไรขาดทุนเบ็ดเสร็จอื่น</w:t>
      </w:r>
      <w:r w:rsidR="005E0EEE">
        <w:rPr>
          <w:rFonts w:asciiTheme="majorBidi" w:hAnsiTheme="majorBidi" w:cstheme="majorBidi"/>
          <w:sz w:val="30"/>
          <w:szCs w:val="30"/>
        </w:rPr>
        <w:br w:type="page"/>
      </w:r>
    </w:p>
    <w:p w14:paraId="62F5D5F0" w14:textId="75B67F5C" w:rsidR="00025581" w:rsidRDefault="002D4841" w:rsidP="00025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ขาดทุนจากการด้อยค่าของสินทรัพย์ที่ไม่ใช่สินทรัพย์ทางการเงินอื่น ๆ ที่เคยรับรู้ใน</w:t>
      </w:r>
      <w:r w:rsidR="00F403B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ก่อนจะถูกประเมิน ณ 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</w:t>
      </w:r>
      <w:r w:rsidRPr="009E3764">
        <w:rPr>
          <w:rFonts w:asciiTheme="majorBidi" w:hAnsiTheme="majorBidi" w:cstheme="majorBidi"/>
          <w:spacing w:val="-4"/>
          <w:sz w:val="30"/>
          <w:szCs w:val="30"/>
          <w:cs/>
        </w:rPr>
        <w:t>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เสมือนหนึ่งไม่เคยมีการบันทึกขาดทุนจากการด้อยค่ามาก่อน</w:t>
      </w:r>
    </w:p>
    <w:p w14:paraId="204A47C2" w14:textId="77777777" w:rsidR="00707B38" w:rsidRDefault="00707B38" w:rsidP="00025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3A8CB7" w14:textId="129BCABF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EC1A8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ณ</w:t>
      </w: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ผลประโยชน์ของพนักงาน </w:t>
      </w:r>
    </w:p>
    <w:p w14:paraId="6435375F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A311E" w14:textId="77777777" w:rsidR="002D4841" w:rsidRPr="009577DF" w:rsidRDefault="002D4841" w:rsidP="009577DF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7E5B4488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1002F" w14:textId="46D5CFBE" w:rsidR="002D4841" w:rsidRPr="009577DF" w:rsidRDefault="002D4841" w:rsidP="009577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</w:t>
      </w:r>
      <w:r w:rsidR="00EC1A84">
        <w:rPr>
          <w:rFonts w:asciiTheme="majorBidi" w:hAnsiTheme="majorBidi" w:cstheme="majorBidi" w:hint="cs"/>
          <w:i/>
          <w:sz w:val="30"/>
          <w:szCs w:val="30"/>
          <w:cs/>
        </w:rPr>
        <w:t>ในกำไรหรือขาดทุน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ในรอบระยะเวลาที่พนักงานได้ทำงานให้กับกิจการ</w:t>
      </w:r>
    </w:p>
    <w:p w14:paraId="3A50B868" w14:textId="77777777" w:rsidR="005005D2" w:rsidRDefault="00500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5BF4380" w14:textId="47BF4F20" w:rsidR="002D4841" w:rsidRPr="009577DF" w:rsidRDefault="002D4841" w:rsidP="009577DF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58D578C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46BBB" w14:textId="05632641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EC1A84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 w:rsidR="00EC1A84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</w:p>
    <w:p w14:paraId="69859E8D" w14:textId="77777777" w:rsidR="002D4841" w:rsidRPr="005E1746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07B36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6723A759" w14:textId="77777777" w:rsidR="002D4841" w:rsidRPr="005E1746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D7EE47" w14:textId="563174CA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กลุ่มบริษัทกำหนดดอกเบี้ยจ่ายของ</w:t>
      </w:r>
      <w:r w:rsidRPr="009577DF">
        <w:rPr>
          <w:rFonts w:asciiTheme="majorBidi" w:hAnsiTheme="majorBidi" w:cstheme="majorBidi"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EC1A84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ในกำไรหรือขาดทุน</w:t>
      </w:r>
    </w:p>
    <w:p w14:paraId="3FDCF7AE" w14:textId="77777777" w:rsidR="002D4841" w:rsidRPr="005E1746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252B92" w14:textId="6205433F" w:rsidR="005E0EEE" w:rsidRDefault="002D4841" w:rsidP="005E0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 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  <w:r w:rsidR="005E0EE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B6197B" w14:textId="77777777" w:rsidR="00186500" w:rsidRPr="00866987" w:rsidRDefault="00186500" w:rsidP="0018650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14:paraId="76FC6769" w14:textId="77777777" w:rsidR="00186500" w:rsidRPr="00F61F5E" w:rsidRDefault="00186500" w:rsidP="00186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C181E48" w14:textId="6A909003" w:rsidR="00186500" w:rsidRPr="00866987" w:rsidRDefault="00186500" w:rsidP="0018650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</w:t>
      </w:r>
      <w:r w:rsidRPr="00211E0A">
        <w:rPr>
          <w:rFonts w:ascii="Angsana New" w:hAnsi="Angsana New" w:hint="cs"/>
          <w:i/>
          <w:sz w:val="30"/>
          <w:szCs w:val="30"/>
          <w:cs/>
        </w:rPr>
        <w:t>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211E0A">
        <w:rPr>
          <w:rFonts w:ascii="Angsana New" w:hAnsi="Angsana New"/>
          <w:i/>
          <w:sz w:val="30"/>
          <w:szCs w:val="30"/>
          <w:cs/>
        </w:rPr>
        <w:t xml:space="preserve"> </w:t>
      </w:r>
      <w:r w:rsidRPr="00211E0A">
        <w:rPr>
          <w:rFonts w:ascii="Angsana New" w:hAnsi="Angsana New" w:hint="cs"/>
          <w:i/>
          <w:sz w:val="30"/>
          <w:szCs w:val="30"/>
          <w:cs/>
        </w:rPr>
        <w:t xml:space="preserve">หรือเมื่อกลุ่มบริษัทรับรู้ต้นทุนสำหรับการปรับโครงสร้าง </w:t>
      </w:r>
      <w:r w:rsidRPr="00211E0A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1F0E13" w:rsidRPr="001F0E13">
        <w:rPr>
          <w:rFonts w:ascii="Angsana New" w:hAnsi="Angsana New"/>
          <w:iCs/>
          <w:sz w:val="30"/>
          <w:szCs w:val="30"/>
        </w:rPr>
        <w:t>12</w:t>
      </w:r>
      <w:r w:rsidRPr="00211E0A">
        <w:rPr>
          <w:rFonts w:ascii="Angsana New" w:hAnsi="Angsana New"/>
          <w:i/>
          <w:sz w:val="30"/>
          <w:szCs w:val="30"/>
        </w:rPr>
        <w:t xml:space="preserve"> </w:t>
      </w:r>
      <w:r w:rsidRPr="00211E0A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211E0A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211E0A">
        <w:rPr>
          <w:rFonts w:ascii="Angsana New" w:hAnsi="Angsana New"/>
          <w:i/>
          <w:sz w:val="30"/>
          <w:szCs w:val="30"/>
          <w:cs/>
        </w:rPr>
        <w:t>รายงาน</w:t>
      </w:r>
      <w:r w:rsidRPr="00211E0A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7BF37A70" w14:textId="77777777" w:rsidR="00EC1A84" w:rsidRDefault="00EC1A84" w:rsidP="009577DF">
      <w:pPr>
        <w:tabs>
          <w:tab w:val="clear" w:pos="907"/>
          <w:tab w:val="left" w:pos="540"/>
        </w:tabs>
        <w:spacing w:line="240" w:lineRule="auto"/>
        <w:ind w:left="313" w:right="-23" w:firstLine="2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E6C72A" w14:textId="038042D5" w:rsidR="002D4841" w:rsidRPr="00504552" w:rsidRDefault="002D4841" w:rsidP="009577DF">
      <w:pPr>
        <w:tabs>
          <w:tab w:val="clear" w:pos="907"/>
          <w:tab w:val="left" w:pos="540"/>
        </w:tabs>
        <w:spacing w:line="240" w:lineRule="auto"/>
        <w:ind w:left="313" w:right="-23" w:firstLine="2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 w:rsidR="00EC1A84"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ะยะสั้นของพนักงาน</w:t>
      </w:r>
    </w:p>
    <w:p w14:paraId="4C7378B7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AD1E3" w14:textId="2A6D72E7" w:rsidR="0002558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04552">
        <w:rPr>
          <w:rFonts w:asciiTheme="majorBidi" w:hAnsiTheme="majorBidi" w:cstheme="majorBidi"/>
          <w:sz w:val="30"/>
          <w:szCs w:val="30"/>
        </w:rPr>
        <w:t xml:space="preserve"> </w:t>
      </w:r>
      <w:r w:rsidRPr="0050455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</w:t>
      </w:r>
      <w:r w:rsidR="00D6007C">
        <w:rPr>
          <w:rFonts w:asciiTheme="majorBidi" w:hAnsiTheme="majorBidi" w:cstheme="majorBidi"/>
          <w:sz w:val="30"/>
          <w:szCs w:val="30"/>
          <w:cs/>
        </w:rPr>
        <w:br/>
      </w:r>
      <w:r w:rsidRPr="00504552">
        <w:rPr>
          <w:rFonts w:asciiTheme="majorBidi" w:hAnsiTheme="majorBidi" w:cstheme="majorBidi"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3DDCDD3" w14:textId="77777777" w:rsidR="00211E0A" w:rsidRDefault="00211E0A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4FB69" w14:textId="1E3E9772" w:rsidR="002D4841" w:rsidRPr="00504552" w:rsidRDefault="00186500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2D4841"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EC1A8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</w:t>
      </w:r>
      <w:r w:rsidR="002D4841"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2D4841"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5E8DA18A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B2663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721A8F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04552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17C9C73" w14:textId="6244C202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9E26C" w14:textId="0A9618D5" w:rsidR="00EC1A84" w:rsidRPr="00D24268" w:rsidRDefault="00EC1A84" w:rsidP="00D2426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2426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70401AAE" w14:textId="77777777" w:rsidR="00EC1A84" w:rsidRPr="00EC1A84" w:rsidRDefault="00EC1A84" w:rsidP="00EC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4C700F" w14:textId="1B8632A5" w:rsidR="00EC1A84" w:rsidRPr="00EC1A84" w:rsidRDefault="00B614F5" w:rsidP="00EC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EC1A84" w:rsidRPr="00EC1A84">
        <w:rPr>
          <w:rFonts w:ascii="Angsana New" w:hAnsi="Angsana New"/>
          <w:sz w:val="30"/>
          <w:szCs w:val="30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C1A84" w:rsidRPr="00EC1A84">
        <w:rPr>
          <w:rFonts w:ascii="Angsana New" w:hAnsi="Angsana New"/>
          <w:sz w:val="30"/>
          <w:szCs w:val="30"/>
        </w:rPr>
        <w:t>3</w:t>
      </w:r>
      <w:r w:rsidR="00EC1A84" w:rsidRPr="00EC1A84">
        <w:rPr>
          <w:rFonts w:ascii="Angsana New" w:hAnsi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1D73CA31" w14:textId="77777777" w:rsidR="00EC1A84" w:rsidRPr="00EC1A84" w:rsidRDefault="00EC1A84" w:rsidP="00EC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206C00" w14:textId="77777777" w:rsidR="00EC1A84" w:rsidRPr="00EC1A84" w:rsidRDefault="00EC1A84" w:rsidP="00EC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1A84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Pr="00EC1A84">
        <w:rPr>
          <w:rFonts w:ascii="Angsana New" w:hAnsi="Angsana New"/>
          <w:sz w:val="30"/>
          <w:szCs w:val="30"/>
          <w:cs/>
        </w:rPr>
        <w:br/>
        <w:t>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Pr="00EC1A84">
        <w:rPr>
          <w:rFonts w:ascii="Angsana New" w:hAnsi="Angsana New"/>
          <w:sz w:val="30"/>
          <w:szCs w:val="30"/>
          <w:cs/>
        </w:rPr>
        <w:br/>
        <w:t xml:space="preserve"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6643BC8D" w14:textId="5D92A27E" w:rsidR="00EC1A84" w:rsidRPr="00EC1A84" w:rsidRDefault="00EC1A84" w:rsidP="00EC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1A84">
        <w:rPr>
          <w:rFonts w:ascii="Angsana New" w:hAnsi="Angsana New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4FA56269" w14:textId="77777777" w:rsidR="00EC1A84" w:rsidRPr="00EC1A84" w:rsidRDefault="00EC1A84" w:rsidP="00EC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BD3349" w14:textId="19FB233E" w:rsidR="00EC1A84" w:rsidRPr="00EC1A84" w:rsidRDefault="00EC1A84" w:rsidP="00EC1A84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C1A84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Pr="00EC1A84">
        <w:rPr>
          <w:rFonts w:ascii="Angsana New" w:hAnsi="Angsana New"/>
          <w:sz w:val="30"/>
          <w:szCs w:val="30"/>
          <w:cs/>
          <w:lang w:val="th-TH"/>
        </w:rPr>
        <w:t xml:space="preserve">วัดมูลค่ายุติธรรมของสินทรัพย์หรือหนี้สิน </w:t>
      </w:r>
      <w:r w:rsidR="0057711C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EC1A84">
        <w:rPr>
          <w:rFonts w:ascii="Angsana New" w:hAnsi="Angsana New"/>
          <w:sz w:val="30"/>
          <w:szCs w:val="30"/>
          <w:cs/>
          <w:lang w:val="th-TH"/>
        </w:rPr>
        <w:t xml:space="preserve">บริษัทใช้ข้อมูลที่สามารถสังเกตได้ให้มากที่สุดเท่าที่จะทำได้ 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 xml:space="preserve">                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มูลค่ายุติธรรมเหล่านี้ถูกจัดประเภท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ในแต่ละ</w:t>
      </w:r>
      <w:r w:rsidRPr="00EC1A84">
        <w:rPr>
          <w:rFonts w:ascii="Angsana New" w:hAnsi="Angsana New"/>
          <w:sz w:val="30"/>
          <w:szCs w:val="30"/>
          <w:cs/>
          <w:lang w:val="th-TH"/>
        </w:rPr>
        <w:t>ลำดับชั้น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มูลค่ายุติธรรมตามข้อมูลที่ใช้ในการประเมินมูลค่าดังนี้</w:t>
      </w:r>
    </w:p>
    <w:p w14:paraId="73652287" w14:textId="77777777" w:rsidR="00EC1A84" w:rsidRPr="00EC1A84" w:rsidRDefault="00EC1A84" w:rsidP="00EC1A84">
      <w:pPr>
        <w:ind w:left="540"/>
        <w:jc w:val="thaiDistribute"/>
        <w:rPr>
          <w:rFonts w:ascii="Angsana New" w:hAnsi="Angsana New"/>
          <w:sz w:val="30"/>
          <w:szCs w:val="30"/>
          <w:rtl/>
          <w:cs/>
          <w:lang w:val="th-TH"/>
        </w:rPr>
      </w:pPr>
    </w:p>
    <w:p w14:paraId="09EA78ED" w14:textId="77777777" w:rsidR="00EC1A84" w:rsidRPr="00EC1A84" w:rsidRDefault="00EC1A84" w:rsidP="00EC1A8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1A84">
        <w:rPr>
          <w:rFonts w:ascii="Angsana New" w:hAnsi="Angsana New"/>
          <w:sz w:val="30"/>
          <w:szCs w:val="30"/>
          <w:cs/>
        </w:rPr>
        <w:t>ข้อมูลระดับ</w:t>
      </w:r>
      <w:r w:rsidRPr="00EC1A84">
        <w:rPr>
          <w:rFonts w:ascii="Angsana New" w:hAnsi="Angsana New"/>
          <w:sz w:val="30"/>
          <w:szCs w:val="30"/>
        </w:rPr>
        <w:t xml:space="preserve"> 1  </w:t>
      </w:r>
      <w:r w:rsidRPr="00EC1A84">
        <w:rPr>
          <w:rFonts w:ascii="Angsana New" w:hAnsi="Angsana New"/>
          <w:sz w:val="30"/>
          <w:szCs w:val="30"/>
        </w:rPr>
        <w:tab/>
      </w:r>
      <w:r w:rsidRPr="00EC1A84">
        <w:rPr>
          <w:rFonts w:ascii="Angsana New" w:hAnsi="Angsana New"/>
          <w:sz w:val="30"/>
          <w:szCs w:val="30"/>
          <w:cs/>
        </w:rPr>
        <w:t>เป็นราคาเสนอซื้อ</w:t>
      </w:r>
      <w:r w:rsidRPr="00EC1A84">
        <w:rPr>
          <w:rFonts w:ascii="Angsana New" w:hAnsi="Angsana New" w:hint="cs"/>
          <w:sz w:val="30"/>
          <w:szCs w:val="30"/>
          <w:cs/>
        </w:rPr>
        <w:t xml:space="preserve">ขายในตลาดที่มีสภาพคล่องสำหรับสินทรัพย์หรือหนี้สินอย่างเดียวกัน </w:t>
      </w:r>
    </w:p>
    <w:p w14:paraId="032DD486" w14:textId="1CE78CC4" w:rsidR="00EC1A84" w:rsidRPr="00EC1A84" w:rsidRDefault="00EC1A84" w:rsidP="00EC1A8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  <w:lang w:val="th-TH"/>
        </w:rPr>
      </w:pPr>
      <w:r w:rsidRPr="005E1746">
        <w:rPr>
          <w:rFonts w:ascii="Angsana New" w:hAnsi="Angsana New"/>
          <w:position w:val="1"/>
          <w:sz w:val="30"/>
          <w:szCs w:val="30"/>
          <w:cs/>
          <w:lang w:val="th-TH"/>
        </w:rPr>
        <w:t>ข้อมูล</w:t>
      </w:r>
      <w:r w:rsidRPr="005E1746">
        <w:rPr>
          <w:rFonts w:ascii="Angsana New" w:hAnsi="Angsana New"/>
          <w:position w:val="1"/>
          <w:sz w:val="30"/>
          <w:szCs w:val="30"/>
          <w:cs/>
        </w:rPr>
        <w:t>ระดับ</w:t>
      </w:r>
      <w:r w:rsidR="009E3764" w:rsidRPr="005E1746">
        <w:rPr>
          <w:rFonts w:ascii="Angsana New" w:hAnsi="Angsana New" w:hint="cs"/>
          <w:position w:val="1"/>
          <w:sz w:val="30"/>
          <w:szCs w:val="30"/>
          <w:cs/>
        </w:rPr>
        <w:t xml:space="preserve"> </w:t>
      </w:r>
      <w:r w:rsidRPr="005E1746">
        <w:rPr>
          <w:rFonts w:ascii="Angsana New" w:hAnsi="Angsana New"/>
          <w:position w:val="1"/>
          <w:sz w:val="30"/>
          <w:szCs w:val="30"/>
        </w:rPr>
        <w:t>2</w:t>
      </w:r>
      <w:r w:rsidRPr="00EC1A84">
        <w:rPr>
          <w:rFonts w:ascii="Angsana New" w:hAnsi="Angsana New"/>
          <w:spacing w:val="-6"/>
          <w:position w:val="1"/>
          <w:sz w:val="30"/>
          <w:szCs w:val="30"/>
        </w:rPr>
        <w:tab/>
      </w:r>
      <w:r w:rsidRPr="00EC1A84">
        <w:rPr>
          <w:rFonts w:ascii="Angsana New" w:hAnsi="Angsana New"/>
          <w:spacing w:val="-6"/>
          <w:position w:val="1"/>
          <w:sz w:val="30"/>
          <w:szCs w:val="30"/>
          <w:cs/>
        </w:rPr>
        <w:t>เป็นข้อมูลอื่นที่สังเกตได้โดยตรง</w:t>
      </w:r>
      <w:r w:rsidRPr="00EC1A84">
        <w:rPr>
          <w:rFonts w:ascii="Angsana New" w:hAnsi="Angsana New" w:hint="cs"/>
          <w:spacing w:val="-6"/>
          <w:position w:val="1"/>
          <w:sz w:val="30"/>
          <w:szCs w:val="30"/>
          <w:cs/>
        </w:rPr>
        <w:t>หรือโดยอ้อมสำหรับสินทรัพย์นั้นหรือหนี้สินนั้นนอกเหนือ</w:t>
      </w:r>
      <w:r w:rsidRPr="00EC1A84">
        <w:rPr>
          <w:rFonts w:ascii="Angsana New" w:hAnsi="Angsana New" w:hint="cs"/>
          <w:sz w:val="30"/>
          <w:szCs w:val="30"/>
          <w:cs/>
        </w:rPr>
        <w:t xml:space="preserve">               จากราคาเสนอซื้อขายซึ่งรวมอยู่ในข้อมูลระดับ </w:t>
      </w:r>
      <w:r w:rsidRPr="00EC1A84">
        <w:rPr>
          <w:rFonts w:ascii="Angsana New" w:hAnsi="Angsana New"/>
          <w:sz w:val="30"/>
          <w:szCs w:val="30"/>
        </w:rPr>
        <w:t xml:space="preserve">1 </w:t>
      </w:r>
      <w:r w:rsidRPr="00EC1A84">
        <w:rPr>
          <w:rFonts w:ascii="Angsana New" w:hAnsi="Angsana New"/>
          <w:sz w:val="30"/>
          <w:szCs w:val="30"/>
          <w:cs/>
        </w:rPr>
        <w:t xml:space="preserve"> </w:t>
      </w:r>
    </w:p>
    <w:p w14:paraId="103EC38B" w14:textId="77777777" w:rsidR="00EC1A84" w:rsidRPr="00EC1A84" w:rsidRDefault="00EC1A84" w:rsidP="00EC1A8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EC1A84">
        <w:rPr>
          <w:rFonts w:ascii="Angsana New" w:hAnsi="Angsana New"/>
          <w:sz w:val="30"/>
          <w:szCs w:val="30"/>
          <w:cs/>
          <w:lang w:val="th-TH"/>
        </w:rPr>
        <w:t>ข้อมูลระดับ</w:t>
      </w:r>
      <w:r w:rsidRPr="00EC1A84">
        <w:rPr>
          <w:rFonts w:ascii="Angsana New" w:hAnsi="Angsana New"/>
          <w:sz w:val="30"/>
          <w:szCs w:val="30"/>
        </w:rPr>
        <w:t xml:space="preserve"> 3</w:t>
      </w:r>
      <w:r w:rsidRPr="00EC1A84">
        <w:rPr>
          <w:rFonts w:ascii="Angsana New" w:hAnsi="Angsana New"/>
          <w:sz w:val="30"/>
          <w:szCs w:val="30"/>
        </w:rPr>
        <w:tab/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ข้อมูลที่ใช้</w:t>
      </w:r>
      <w:r w:rsidRPr="00EC1A84">
        <w:rPr>
          <w:rFonts w:ascii="Angsana New" w:hAnsi="Angsana New"/>
          <w:sz w:val="30"/>
          <w:szCs w:val="30"/>
          <w:cs/>
          <w:lang w:val="th-TH"/>
        </w:rPr>
        <w:t>เป็นข้อมูล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ที่ไม่สามารถสังเกตได้สำหรับสินทรัพย์หรือหนี้สินนั้น</w:t>
      </w:r>
    </w:p>
    <w:p w14:paraId="52E05B14" w14:textId="77777777" w:rsidR="00EC1A84" w:rsidRPr="00EC1A84" w:rsidRDefault="00EC1A84" w:rsidP="00EC1A8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412E5DC" w14:textId="77777777" w:rsidR="00EC1A84" w:rsidRPr="00EC1A84" w:rsidRDefault="00EC1A84" w:rsidP="00EC1A84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C1A84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408E95C" w14:textId="77777777" w:rsidR="00EC1A84" w:rsidRPr="00EC1A84" w:rsidRDefault="00EC1A84" w:rsidP="00EC1A8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4ED505A" w14:textId="05009FFD" w:rsidR="00EC1A84" w:rsidRPr="00EC1A84" w:rsidRDefault="00C2030C" w:rsidP="00EC1A84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EC1A84" w:rsidRPr="00EC1A84">
        <w:rPr>
          <w:rFonts w:ascii="Angsana New" w:hAnsi="Angsana New"/>
          <w:sz w:val="30"/>
          <w:szCs w:val="30"/>
          <w:cs/>
        </w:rPr>
        <w:t xml:space="preserve"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02D3BF84" w14:textId="1066D6F0" w:rsidR="00EC1A84" w:rsidRDefault="00EC1A84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92FF3C" w14:textId="6DE87D95" w:rsidR="00AA69E0" w:rsidRPr="00504552" w:rsidRDefault="00AA69E0" w:rsidP="00AA6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ถ</w:t>
      </w: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การหักกลบ</w:t>
      </w:r>
    </w:p>
    <w:p w14:paraId="7C021EEC" w14:textId="77777777" w:rsidR="00AA69E0" w:rsidRDefault="00AA69E0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6930C0" w14:textId="77777777" w:rsidR="00B13791" w:rsidRDefault="00B13791" w:rsidP="00B13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สินทรัพย์และหนี้สินทางการเงินแสดงยอดคงเหลือสุทธิในงบแสดงฐานะการเงิน เมื่อกิจการมีสิทธิตามกฎหมายในการนำสินทรัพย์และหนี้สินดังกล่าวหักกลบหนี้กัน และกิจการตั้งใจที่จะรับชำระจำนวนดังกล่าวด้วยยอดสุทธิ หรือตั้งใจที่จะรับชำระสินทรัพย์และจ่ายชำระหนี้ในเวลาเดียวกัน</w:t>
      </w:r>
    </w:p>
    <w:p w14:paraId="06E006D2" w14:textId="77777777" w:rsidR="00AA69E0" w:rsidRDefault="00AA69E0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AC49E" w14:textId="41F7285C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0F501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</w:t>
      </w: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เงินตราต่างประเทศ</w:t>
      </w:r>
    </w:p>
    <w:p w14:paraId="5AA596E5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AC38F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54CFBCC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49974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7F5FB088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456DB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การดำเนินงานโดยใช้อัตราแลกเปลี่ยน ณ วันนั้น</w:t>
      </w:r>
    </w:p>
    <w:p w14:paraId="6284D65D" w14:textId="30A857E9" w:rsidR="00707B38" w:rsidRDefault="00707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D20A094" w14:textId="77777777" w:rsidR="002D4841" w:rsidRPr="00504552" w:rsidRDefault="002D4841" w:rsidP="009577D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A77E716" w14:textId="588CEB75" w:rsidR="00211E0A" w:rsidRPr="00BB7624" w:rsidRDefault="00211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E25ED20" w14:textId="5C615981" w:rsidR="002D4841" w:rsidRPr="009577DF" w:rsidRDefault="002D4841" w:rsidP="00504552">
      <w:pPr>
        <w:pStyle w:val="AccPolicyHeading"/>
      </w:pPr>
      <w:r w:rsidRPr="009577DF">
        <w:t>(</w:t>
      </w:r>
      <w:r w:rsidR="00594367">
        <w:rPr>
          <w:rFonts w:hint="cs"/>
          <w:cs/>
        </w:rPr>
        <w:t>ธ</w:t>
      </w:r>
      <w:r w:rsidRPr="009577DF">
        <w:t>)</w:t>
      </w:r>
      <w:r w:rsidRPr="009577DF">
        <w:tab/>
      </w:r>
      <w:r w:rsidRPr="009577DF">
        <w:rPr>
          <w:cs/>
        </w:rPr>
        <w:t>ภาษีเงินได้</w:t>
      </w:r>
    </w:p>
    <w:p w14:paraId="7006D23E" w14:textId="77777777" w:rsidR="002D4841" w:rsidRPr="00BB7624" w:rsidRDefault="002D4841" w:rsidP="009577DF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BC8AC2" w14:textId="57DAF625" w:rsidR="002D4841" w:rsidRPr="009577DF" w:rsidRDefault="002D4841" w:rsidP="009577DF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</w:t>
      </w:r>
      <w:r w:rsidR="009533C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ประกอบด้วยภาษีเงินได้ของ</w:t>
      </w:r>
      <w:r w:rsidR="00C70D4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="00C70D4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หรือรายการที่รับรู้โดยตรงในส่วนของเจ้าของหรือกำไรขาดทุนเบ็ดเสร็จอื่น</w:t>
      </w:r>
    </w:p>
    <w:p w14:paraId="6C242697" w14:textId="77777777" w:rsidR="002D4841" w:rsidRPr="00BB7624" w:rsidRDefault="002D4841" w:rsidP="009577DF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96132" w14:textId="58A0BD7B" w:rsidR="002D4841" w:rsidRPr="009577DF" w:rsidRDefault="002D4841" w:rsidP="009577DF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C70D4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</w:t>
      </w:r>
      <w:r w:rsidR="00025581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="00C70D4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9533C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ก่อน ๆ</w:t>
      </w:r>
    </w:p>
    <w:p w14:paraId="31429C33" w14:textId="77777777" w:rsidR="002D4841" w:rsidRPr="00BB7624" w:rsidRDefault="002D4841" w:rsidP="009577DF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6F0C9E" w14:textId="2991EA08" w:rsidR="002D4841" w:rsidRPr="009577DF" w:rsidRDefault="002D4841" w:rsidP="009577DF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</w:t>
      </w:r>
      <w:r w:rsidRPr="00F17815">
        <w:rPr>
          <w:rFonts w:asciiTheme="majorBidi" w:hAnsiTheme="majorBidi" w:cstheme="majorBidi"/>
          <w:spacing w:val="-6"/>
          <w:sz w:val="30"/>
          <w:szCs w:val="30"/>
          <w:cs/>
        </w:rPr>
        <w:t>รายการนั้นไม่มีผลกระทบต่อกำไรขาดทุนทางบัญชีหรือทางภาษี</w:t>
      </w:r>
      <w:r w:rsidRPr="00F1781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17815">
        <w:rPr>
          <w:rFonts w:asciiTheme="majorBidi" w:hAnsiTheme="majorBidi" w:cstheme="majorBidi"/>
          <w:spacing w:val="-6"/>
          <w:sz w:val="30"/>
          <w:szCs w:val="30"/>
          <w:cs/>
        </w:rPr>
        <w:t>และผลแตกต่างที่เกี่ยวข้องกับเงินลงทุนในบริษัทย่อย</w:t>
      </w:r>
      <w:r w:rsidRPr="009577DF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3643FD2A" w14:textId="77777777" w:rsidR="002D4841" w:rsidRPr="00BB7624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540015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9577DF">
        <w:rPr>
          <w:rFonts w:asciiTheme="majorBidi" w:hAnsiTheme="majorBidi" w:cstheme="majorBidi"/>
          <w:sz w:val="30"/>
          <w:szCs w:val="30"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577DF">
        <w:rPr>
          <w:rFonts w:asciiTheme="majorBidi" w:hAnsiTheme="majorBidi" w:cstheme="majorBidi"/>
          <w:spacing w:val="-4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</w:t>
      </w:r>
      <w:r w:rsidRPr="009577DF">
        <w:rPr>
          <w:rFonts w:asciiTheme="majorBidi" w:hAnsiTheme="majorBidi" w:cstheme="majorBidi"/>
          <w:sz w:val="30"/>
          <w:szCs w:val="30"/>
          <w:cs/>
        </w:rPr>
        <w:t>เวลาที่รายงาน</w:t>
      </w:r>
    </w:p>
    <w:p w14:paraId="56941EF0" w14:textId="77777777" w:rsidR="002D4841" w:rsidRPr="00BB7624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FC28E1B" w14:textId="00744487" w:rsidR="006E4247" w:rsidRDefault="002D4841" w:rsidP="0002558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7CFCA935" w14:textId="4D5AB6C0" w:rsidR="00211E0A" w:rsidRPr="00BB7624" w:rsidRDefault="00211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5D27EA6" w14:textId="6FEC9273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</w:t>
      </w:r>
      <w:r w:rsidR="00C70D4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</w:t>
      </w:r>
      <w:r w:rsidRPr="009577DF">
        <w:rPr>
          <w:rFonts w:asciiTheme="majorBidi" w:hAnsiTheme="majorBidi" w:cstheme="majorBidi"/>
          <w:spacing w:val="-2"/>
          <w:sz w:val="30"/>
          <w:szCs w:val="30"/>
          <w:cs/>
        </w:rPr>
        <w:t>พื้นฐาน</w:t>
      </w:r>
      <w:r w:rsidR="003F4648">
        <w:rPr>
          <w:rFonts w:asciiTheme="majorBidi" w:hAnsiTheme="majorBidi" w:cstheme="majorBidi"/>
          <w:spacing w:val="-2"/>
          <w:sz w:val="30"/>
          <w:szCs w:val="30"/>
        </w:rPr>
        <w:br/>
      </w:r>
      <w:r w:rsidRPr="009577DF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การประมาณการและข้อสมมติ และอาจจะเกี่ยวข้องกับการตัดสินใจเกี่ยวกับเหตุการณ์ในอนาคต ข้อมูลใหม่ ๆ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 w:rsidR="00C70D4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ที่เกิดการเปลี่ยนแปลง</w:t>
      </w:r>
    </w:p>
    <w:p w14:paraId="273BBBD7" w14:textId="119B9B48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C70D4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ปัจจุบันมาหักกลบกับหนี้สินภาษีเงินได้ของ</w:t>
      </w:r>
      <w:r w:rsidR="00C70D4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="009E37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C70D4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3B317CB" w14:textId="61BB357E" w:rsidR="00C70D45" w:rsidRDefault="00C7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1CCB1FC" w14:textId="19A0CE5C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</w:t>
      </w:r>
      <w:r w:rsidR="009E3764"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การกลับรายการผลแตกต่างชั่วคราวที่เกี่ยวข้องกัน</w:t>
      </w:r>
      <w:r w:rsidR="00C70D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ดังนั้นกำไรเพื่อเสียภาษีในอนาคตหลังปรับปรุงการกลับรายการผลแตกต่างชั่วคราวที่พิจารณาจากแผนธุรกิจของ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4D4C9F0" w14:textId="23439ECE" w:rsidR="002D4841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401A3" w14:textId="24DBAE12" w:rsidR="002D4841" w:rsidRPr="009577DF" w:rsidRDefault="002D4841" w:rsidP="00504552">
      <w:pPr>
        <w:pStyle w:val="AccPolicyHeading"/>
      </w:pPr>
      <w:r w:rsidRPr="009577DF">
        <w:t>(</w:t>
      </w:r>
      <w:r w:rsidR="00C1419A">
        <w:rPr>
          <w:rFonts w:hint="cs"/>
          <w:cs/>
        </w:rPr>
        <w:t>น</w:t>
      </w:r>
      <w:r w:rsidRPr="009577DF">
        <w:t>)</w:t>
      </w:r>
      <w:r w:rsidRPr="009577DF">
        <w:rPr>
          <w:cs/>
        </w:rPr>
        <w:tab/>
        <w:t>กำไรต่อหุ้น</w:t>
      </w:r>
    </w:p>
    <w:p w14:paraId="0BCF9107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FB5F9C" w14:textId="1AB1AF0D" w:rsidR="002D4841" w:rsidRDefault="002D4841" w:rsidP="009577DF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กำไรต่อหุ้นขั้นพื้นฐานคำนวณโดยการหารกำไรของ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ผู้ถือหุ้นสามัญของบริษัทด้วยจำนวนหุ้นสามัญที่ออกจำหน่าย</w:t>
      </w:r>
    </w:p>
    <w:p w14:paraId="70A48B34" w14:textId="737D3CE7" w:rsidR="00652FF4" w:rsidRDefault="00652FF4" w:rsidP="009577DF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6984E7" w14:textId="5050103E" w:rsidR="00652FF4" w:rsidRPr="00707B38" w:rsidRDefault="00652FF4" w:rsidP="00707B38">
      <w:pPr>
        <w:pStyle w:val="AccPolicyHeading"/>
        <w:rPr>
          <w:cs/>
        </w:rPr>
      </w:pPr>
      <w:r w:rsidRPr="00707B38">
        <w:rPr>
          <w:rFonts w:hint="cs"/>
          <w:cs/>
        </w:rPr>
        <w:t>(</w:t>
      </w:r>
      <w:r w:rsidR="00C1419A">
        <w:rPr>
          <w:rFonts w:hint="cs"/>
          <w:cs/>
        </w:rPr>
        <w:t>บ</w:t>
      </w:r>
      <w:r w:rsidR="00927616" w:rsidRPr="00707B38">
        <w:rPr>
          <w:rFonts w:hint="cs"/>
          <w:cs/>
        </w:rPr>
        <w:t>)</w:t>
      </w:r>
      <w:r w:rsidR="00707B38" w:rsidRPr="00707B38">
        <w:rPr>
          <w:cs/>
        </w:rPr>
        <w:tab/>
      </w:r>
      <w:r w:rsidRPr="00707B38">
        <w:rPr>
          <w:cs/>
        </w:rPr>
        <w:t>บุคคลหรือกิจการที่เกี่ยวข้องกัน</w:t>
      </w:r>
    </w:p>
    <w:p w14:paraId="551C9424" w14:textId="77777777" w:rsidR="00652FF4" w:rsidRPr="00652FF4" w:rsidRDefault="00652FF4" w:rsidP="00652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696633B" w14:textId="7905F77F" w:rsidR="00652FF4" w:rsidRPr="00927616" w:rsidRDefault="00652FF4" w:rsidP="00927616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  <w:cs/>
        </w:rPr>
      </w:pPr>
      <w:r w:rsidRPr="00652FF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C70D45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652FF4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C70D45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652FF4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A8FA1A4" w14:textId="77777777" w:rsidR="002D4841" w:rsidRPr="009577DF" w:rsidRDefault="002D4841" w:rsidP="009577DF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8CC5E" w14:textId="668AB6F1" w:rsidR="002D4841" w:rsidRPr="009577DF" w:rsidRDefault="002D4841" w:rsidP="00504552">
      <w:pPr>
        <w:pStyle w:val="AccPolicyHeading"/>
      </w:pPr>
      <w:r w:rsidRPr="009577DF">
        <w:t>(</w:t>
      </w:r>
      <w:r w:rsidR="00C1419A">
        <w:rPr>
          <w:rFonts w:hint="cs"/>
          <w:cs/>
        </w:rPr>
        <w:t>ป</w:t>
      </w:r>
      <w:r w:rsidRPr="009577DF">
        <w:t>)</w:t>
      </w:r>
      <w:r w:rsidRPr="009577DF">
        <w:rPr>
          <w:cs/>
        </w:rPr>
        <w:tab/>
      </w:r>
      <w:bookmarkStart w:id="1" w:name="_Hlk37273958"/>
      <w:r w:rsidRPr="009577DF">
        <w:rPr>
          <w:cs/>
          <w:lang w:val="th-TH"/>
        </w:rPr>
        <w:t>รายงานทางการเงินจำแนกตามส่วนงาน</w:t>
      </w:r>
    </w:p>
    <w:p w14:paraId="15053068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2EAE8" w14:textId="0937F9DD" w:rsidR="00927616" w:rsidRDefault="00C70D45" w:rsidP="009577DF">
      <w:pPr>
        <w:spacing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  <w:r w:rsidRPr="00C70D45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</w:t>
      </w:r>
      <w:r w:rsidR="00610FC3">
        <w:rPr>
          <w:rFonts w:asciiTheme="majorBidi" w:hAnsiTheme="majorBidi" w:hint="cs"/>
          <w:sz w:val="30"/>
          <w:szCs w:val="30"/>
          <w:cs/>
        </w:rPr>
        <w:t>ประธานเจ้าหน้าที่บริหาร</w:t>
      </w:r>
      <w:r w:rsidRPr="00C70D45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 w:rsidR="00C64690">
        <w:rPr>
          <w:rFonts w:asciiTheme="majorBidi" w:hAnsiTheme="majorBidi" w:hint="cs"/>
          <w:sz w:val="30"/>
          <w:szCs w:val="30"/>
          <w:cs/>
        </w:rPr>
        <w:t>(ผู้มีอำนาจ</w:t>
      </w:r>
      <w:r w:rsidR="00231C1F">
        <w:rPr>
          <w:rFonts w:asciiTheme="majorBidi" w:hAnsiTheme="majorBidi" w:hint="cs"/>
          <w:sz w:val="30"/>
          <w:szCs w:val="30"/>
          <w:cs/>
        </w:rPr>
        <w:t>ตัดสินใจสูงสุดด้าน</w:t>
      </w:r>
      <w:r w:rsidR="00D445E4">
        <w:rPr>
          <w:rFonts w:asciiTheme="majorBidi" w:hAnsiTheme="majorBidi"/>
          <w:sz w:val="30"/>
          <w:szCs w:val="30"/>
          <w:cs/>
        </w:rPr>
        <w:br/>
      </w:r>
      <w:r w:rsidR="00231C1F">
        <w:rPr>
          <w:rFonts w:asciiTheme="majorBidi" w:hAnsiTheme="majorBidi" w:hint="cs"/>
          <w:sz w:val="30"/>
          <w:szCs w:val="30"/>
          <w:cs/>
        </w:rPr>
        <w:t>การดำเนินงาน)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 w:rsidRPr="00C70D45">
        <w:rPr>
          <w:rFonts w:asciiTheme="majorBidi" w:hAnsiTheme="majorBidi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bookmarkEnd w:id="1"/>
    <w:p w14:paraId="72562FD5" w14:textId="77777777" w:rsidR="00C70D45" w:rsidRDefault="00C70D45" w:rsidP="009577DF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4C661" w14:textId="66001C61" w:rsidR="002D4841" w:rsidRPr="009577DF" w:rsidRDefault="001F0E13" w:rsidP="009577DF">
      <w:pPr>
        <w:tabs>
          <w:tab w:val="clear" w:pos="227"/>
          <w:tab w:val="clear" w:pos="454"/>
          <w:tab w:val="clear" w:pos="680"/>
          <w:tab w:val="left" w:pos="540"/>
          <w:tab w:val="left" w:pos="630"/>
          <w:tab w:val="left" w:pos="126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0E13">
        <w:rPr>
          <w:rFonts w:asciiTheme="majorBidi" w:hAnsiTheme="majorBidi" w:cstheme="majorBidi"/>
          <w:b/>
          <w:sz w:val="30"/>
          <w:szCs w:val="30"/>
        </w:rPr>
        <w:lastRenderedPageBreak/>
        <w:t>4</w:t>
      </w:r>
      <w:r w:rsidR="002D4841" w:rsidRPr="009577DF">
        <w:rPr>
          <w:rFonts w:asciiTheme="majorBidi" w:hAnsiTheme="majorBidi" w:cstheme="majorBidi"/>
          <w:b/>
          <w:sz w:val="30"/>
          <w:szCs w:val="30"/>
        </w:rPr>
        <w:tab/>
      </w:r>
      <w:r w:rsidR="002D4841" w:rsidRPr="009577DF">
        <w:rPr>
          <w:rFonts w:asciiTheme="majorBidi" w:hAnsiTheme="majorBidi" w:cstheme="majorBidi"/>
          <w:bCs/>
          <w:sz w:val="30"/>
          <w:szCs w:val="30"/>
          <w:cs/>
        </w:rPr>
        <w:t>การบริหารความเสี่ยง</w:t>
      </w:r>
    </w:p>
    <w:p w14:paraId="310B6217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ED796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7D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061570E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558B75" w14:textId="7935B3F7" w:rsidR="002D4841" w:rsidRPr="009577DF" w:rsidRDefault="002D4841" w:rsidP="009577DF">
      <w:pPr>
        <w:pStyle w:val="BodyText2"/>
        <w:tabs>
          <w:tab w:val="left" w:pos="540"/>
        </w:tabs>
        <w:ind w:left="540" w:right="72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</w:t>
      </w:r>
      <w:r w:rsidR="002075D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9577DF">
        <w:rPr>
          <w:rFonts w:asciiTheme="majorBidi" w:hAnsiTheme="majorBidi" w:cstheme="majorBidi"/>
          <w:sz w:val="30"/>
          <w:szCs w:val="30"/>
          <w:cs/>
        </w:rPr>
        <w:t>อัตราดอกเบี้ย อัตราแลกเปลี่ยน</w:t>
      </w:r>
      <w:r w:rsidRPr="009577DF">
        <w:rPr>
          <w:rFonts w:asciiTheme="majorBidi" w:hAnsiTheme="majorBidi" w:cstheme="majorBidi"/>
          <w:spacing w:val="-2"/>
          <w:sz w:val="30"/>
          <w:szCs w:val="30"/>
          <w:cs/>
        </w:rPr>
        <w:t>เงินตราต่างประเทศ ราคาเงินลงทุนประเภทตราสารทุน ราคาอนุพันธ์ และจากการไม่ปฏิบัติตามข้อกำหนดตามสัญญาของคู่สัญญา</w:t>
      </w:r>
    </w:p>
    <w:p w14:paraId="6B5A558D" w14:textId="77777777" w:rsidR="009E3764" w:rsidRPr="00EB6E74" w:rsidRDefault="009E3764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84E90" w14:textId="4919518C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577D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2D3AD28A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BC502" w14:textId="2860805C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นโยบายของคณะกรรมการ</w:t>
      </w:r>
      <w:r w:rsidR="00C70D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คือการดำรงฐานเงินทุนที่เพียงพอเพื่อการดำเนินงานทางธุรกิจอย่างต่อเนื่องในอนาคต คณะกรรมการได้มีการกำกับดูแลผลตอบแทนจากการลงทุนและระดับการจ่ายเงินปันผลให้แก่ผู้ถือหุ้นสามัญ</w:t>
      </w:r>
    </w:p>
    <w:p w14:paraId="21C2FDDD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4EA62" w14:textId="77777777" w:rsidR="00EB7F28" w:rsidRPr="009577DF" w:rsidRDefault="00EB7F28" w:rsidP="00EB7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53507FFA" w14:textId="77777777" w:rsidR="00EB7F28" w:rsidRPr="009577DF" w:rsidRDefault="00EB7F28" w:rsidP="00EB7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4A7382" w14:textId="5BCB446A" w:rsidR="00EB7F28" w:rsidRDefault="00EB7F28" w:rsidP="00EB7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กลุ่มบริษัทอาจเผชิญความเสี่ยงด้านสภาพคล่องเมื่อกลุ่มบริษัทไม่สามารถเปลี่ยนสินทรัพย์</w:t>
      </w:r>
      <w:r w:rsidR="002075D8">
        <w:rPr>
          <w:rFonts w:asciiTheme="majorBidi" w:hAnsiTheme="majorBidi" w:cstheme="majorBidi" w:hint="cs"/>
          <w:sz w:val="30"/>
          <w:szCs w:val="30"/>
          <w:cs/>
        </w:rPr>
        <w:t>ที่ถือครอง</w:t>
      </w:r>
      <w:r w:rsidRPr="009577DF">
        <w:rPr>
          <w:rFonts w:asciiTheme="majorBidi" w:hAnsiTheme="majorBidi" w:cstheme="majorBidi"/>
          <w:sz w:val="30"/>
          <w:szCs w:val="30"/>
          <w:cs/>
        </w:rPr>
        <w:t>เป็นเงินสดและ</w:t>
      </w:r>
      <w:r w:rsidRPr="009577DF">
        <w:rPr>
          <w:rFonts w:asciiTheme="majorBidi" w:hAnsiTheme="majorBidi" w:cstheme="majorBidi"/>
          <w:sz w:val="30"/>
          <w:szCs w:val="30"/>
        </w:rPr>
        <w:t>/</w:t>
      </w:r>
      <w:r w:rsidRPr="009577DF">
        <w:rPr>
          <w:rFonts w:asciiTheme="majorBidi" w:hAnsiTheme="majorBidi" w:cstheme="majorBidi"/>
          <w:sz w:val="30"/>
          <w:szCs w:val="30"/>
          <w:cs/>
        </w:rPr>
        <w:t>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ตามกำหนด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ทั้งนี้เพื่อลดความเสี่ยงด้านสภาพคล่องกลุ่มบริษัทมีนโยบายความเสี่ยงด้านสภาพคล่องซึ่งถือเป็นแนวทางปฏิบัติด้านการบริหารสภาพคล่องของกลุ่มบริษัทให้อยู่ในระดับที่ยอมรับได้ รวมถึงการจัดทำแผนการจัดหาเงินทุนฉุกเฉินเพื่อรองรับกรณีที่กลุ่มบริษัทมีความต้องการใช้เงินทุนฉุกเฉิน ทั้งนี้กลุ่มบริษัทสามารถดำรงอั</w:t>
      </w:r>
      <w:r w:rsidRPr="00D6007C">
        <w:rPr>
          <w:rFonts w:asciiTheme="majorBidi" w:hAnsiTheme="majorBidi" w:cstheme="majorBidi"/>
          <w:spacing w:val="-6"/>
          <w:sz w:val="30"/>
          <w:szCs w:val="30"/>
          <w:cs/>
        </w:rPr>
        <w:t>ตราส่วนเงินกองทุนสภาพคล่องสุทธิให้เป็นไปตามเกณฑ์ได้ โดยกลุ่มบริษัทได้มีการกำหนดระดับเพดานความเสี่ยง</w:t>
      </w:r>
      <w:r w:rsidRPr="009577DF">
        <w:rPr>
          <w:rFonts w:asciiTheme="majorBidi" w:hAnsiTheme="majorBidi" w:cstheme="majorBidi"/>
          <w:sz w:val="30"/>
          <w:szCs w:val="30"/>
          <w:cs/>
        </w:rPr>
        <w:t>เพื่อการควบคุมและติดตามระดับเงินกองทุนสภาพคล่องสุทธิของกลุ่มบริษัทอย่างสม่ำเสมอโดย</w:t>
      </w:r>
      <w:r w:rsidR="00A9338B">
        <w:rPr>
          <w:rFonts w:asciiTheme="majorBidi" w:hAnsiTheme="majorBidi" w:cstheme="majorBidi" w:hint="cs"/>
          <w:sz w:val="30"/>
          <w:szCs w:val="30"/>
          <w:cs/>
        </w:rPr>
        <w:t>ฝ่ายบริหาร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ความเสี่ยง นอกจากนี้กลุ่มบริษัทได้รับการสนับสนุนด้านวงเงินกู้หมุนเวียนจากธนาคารไทยพาณิชย์ จำกัด </w:t>
      </w:r>
      <w:r w:rsidRPr="009577DF">
        <w:rPr>
          <w:rFonts w:asciiTheme="majorBidi" w:hAnsiTheme="majorBidi" w:cstheme="majorBidi"/>
          <w:sz w:val="30"/>
          <w:szCs w:val="30"/>
        </w:rPr>
        <w:t>(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มหาชน) เพื่อรองรับการดำรงเงินกองทุนสภาพคล่อง </w:t>
      </w:r>
      <w:r w:rsidRPr="009577DF">
        <w:rPr>
          <w:rFonts w:asciiTheme="majorBidi" w:hAnsiTheme="majorBidi" w:cstheme="majorBidi"/>
          <w:sz w:val="30"/>
          <w:szCs w:val="30"/>
        </w:rPr>
        <w:t xml:space="preserve">(NCR) </w:t>
      </w:r>
      <w:r w:rsidRPr="009577DF">
        <w:rPr>
          <w:rFonts w:asciiTheme="majorBidi" w:hAnsiTheme="majorBidi" w:cstheme="majorBidi"/>
          <w:sz w:val="30"/>
          <w:szCs w:val="30"/>
          <w:cs/>
        </w:rPr>
        <w:t>ของกลุ่มบริษัทในสภาวะการณ์ฉุกเฉินให้เป็นไปตามเกณฑ์ที่สำนักงานคณะกรรมการกำกับหลักทรัพย์และตลาดหลักทรัพย์กำหนด</w:t>
      </w:r>
    </w:p>
    <w:p w14:paraId="200C7B10" w14:textId="19D9E583" w:rsidR="0060593E" w:rsidRDefault="0060593E" w:rsidP="00EB7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282421" w14:textId="77777777" w:rsidR="0060593E" w:rsidRDefault="0060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091BEA8" w14:textId="4B2CC255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</w:t>
      </w:r>
      <w:r w:rsidR="003C454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9577D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อัตราดอกเบี้ย</w:t>
      </w:r>
    </w:p>
    <w:p w14:paraId="024C15CA" w14:textId="77777777" w:rsidR="002D4841" w:rsidRPr="00F17815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DE6ED3" w14:textId="5D7094DD" w:rsidR="008F26A0" w:rsidRDefault="002D4841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="00400622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9577DF">
        <w:rPr>
          <w:rFonts w:asciiTheme="majorBidi" w:hAnsiTheme="majorBidi" w:cstheme="majorBidi"/>
          <w:sz w:val="30"/>
          <w:szCs w:val="30"/>
          <w:cs/>
        </w:rPr>
        <w:t>อัตราดอกเบี้ย หมายถึง</w:t>
      </w:r>
      <w:r w:rsidR="00D574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</w:t>
      </w:r>
      <w:r w:rsidR="00400622" w:rsidRPr="00400622">
        <w:rPr>
          <w:rFonts w:asciiTheme="majorBidi" w:hAnsiTheme="majorBidi" w:hint="cs"/>
          <w:sz w:val="30"/>
          <w:szCs w:val="30"/>
          <w:cs/>
        </w:rPr>
        <w:t>สินทรัพย์และหนี้สินทางการเงินที่อาจทำให้กลุ่มบริษัทมีความเสี่ยงจากอัตราดอกเบี้ย</w:t>
      </w:r>
      <w:r w:rsidR="00400622" w:rsidRPr="00400622">
        <w:rPr>
          <w:rFonts w:asciiTheme="majorBidi" w:hAnsiTheme="majorBidi"/>
          <w:sz w:val="30"/>
          <w:szCs w:val="30"/>
          <w:cs/>
        </w:rPr>
        <w:t xml:space="preserve"> </w:t>
      </w:r>
      <w:r w:rsidR="00400622" w:rsidRPr="00400622">
        <w:rPr>
          <w:rFonts w:asciiTheme="majorBidi" w:hAnsiTheme="majorBidi" w:hint="cs"/>
          <w:sz w:val="30"/>
          <w:szCs w:val="30"/>
          <w:cs/>
        </w:rPr>
        <w:t>ได้แก่</w:t>
      </w:r>
      <w:r w:rsidR="00400622" w:rsidRPr="00400622">
        <w:rPr>
          <w:rFonts w:asciiTheme="majorBidi" w:hAnsiTheme="majorBidi"/>
          <w:sz w:val="30"/>
          <w:szCs w:val="30"/>
          <w:cs/>
        </w:rPr>
        <w:t xml:space="preserve"> </w:t>
      </w:r>
      <w:r w:rsidR="00400622" w:rsidRPr="00400622">
        <w:rPr>
          <w:rFonts w:asciiTheme="majorBidi" w:hAnsiTheme="majorBidi" w:hint="cs"/>
          <w:sz w:val="30"/>
          <w:szCs w:val="30"/>
          <w:cs/>
        </w:rPr>
        <w:t>เงินฝากธนาคาร</w:t>
      </w:r>
      <w:r w:rsidR="00400622" w:rsidRPr="00400622">
        <w:rPr>
          <w:rFonts w:asciiTheme="majorBidi" w:hAnsiTheme="majorBidi"/>
          <w:sz w:val="30"/>
          <w:szCs w:val="30"/>
          <w:cs/>
        </w:rPr>
        <w:t xml:space="preserve"> </w:t>
      </w:r>
      <w:r w:rsidR="00400622" w:rsidRPr="00400622">
        <w:rPr>
          <w:rFonts w:asciiTheme="majorBidi" w:hAnsiTheme="majorBidi" w:hint="cs"/>
          <w:sz w:val="30"/>
          <w:szCs w:val="30"/>
          <w:cs/>
        </w:rPr>
        <w:t>เงินฝากที่จ่ายให้กับลูกค้าในบัญชีค้าหลักทรัพย์ประเภทต่าง</w:t>
      </w:r>
      <w:r w:rsidR="00565EA7">
        <w:rPr>
          <w:rFonts w:asciiTheme="majorBidi" w:hAnsiTheme="majorBidi" w:hint="cs"/>
          <w:sz w:val="30"/>
          <w:szCs w:val="30"/>
          <w:cs/>
        </w:rPr>
        <w:t xml:space="preserve"> </w:t>
      </w:r>
      <w:r w:rsidR="00400622" w:rsidRPr="00400622">
        <w:rPr>
          <w:rFonts w:asciiTheme="majorBidi" w:hAnsiTheme="majorBidi" w:hint="cs"/>
          <w:sz w:val="30"/>
          <w:szCs w:val="30"/>
          <w:cs/>
        </w:rPr>
        <w:t>ๆ</w:t>
      </w:r>
      <w:r w:rsidR="00400622" w:rsidRPr="00400622">
        <w:rPr>
          <w:rFonts w:asciiTheme="majorBidi" w:hAnsiTheme="majorBidi"/>
          <w:sz w:val="30"/>
          <w:szCs w:val="30"/>
          <w:cs/>
        </w:rPr>
        <w:t xml:space="preserve"> </w:t>
      </w:r>
      <w:r w:rsidR="00400622" w:rsidRPr="00400622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</w:t>
      </w:r>
      <w:r w:rsidR="00400622" w:rsidRPr="00400622">
        <w:rPr>
          <w:rFonts w:asciiTheme="majorBidi" w:hAnsiTheme="majorBidi"/>
          <w:sz w:val="30"/>
          <w:szCs w:val="30"/>
          <w:cs/>
        </w:rPr>
        <w:t xml:space="preserve"> </w:t>
      </w:r>
      <w:r w:rsidR="00400622" w:rsidRPr="00400622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400622" w:rsidRPr="00400622">
        <w:rPr>
          <w:rFonts w:asciiTheme="majorBidi" w:hAnsiTheme="majorBidi"/>
          <w:sz w:val="30"/>
          <w:szCs w:val="30"/>
          <w:cs/>
        </w:rPr>
        <w:t xml:space="preserve"> </w:t>
      </w:r>
      <w:r w:rsidR="00400622" w:rsidRPr="00400622">
        <w:rPr>
          <w:rFonts w:asciiTheme="majorBidi" w:hAnsiTheme="majorBidi" w:hint="cs"/>
          <w:sz w:val="30"/>
          <w:szCs w:val="30"/>
          <w:cs/>
        </w:rPr>
        <w:t>และตราสารหนี้ที่ออก</w:t>
      </w:r>
    </w:p>
    <w:p w14:paraId="17B93FFA" w14:textId="77777777" w:rsidR="00966F6D" w:rsidRDefault="00966F6D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021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1080"/>
        <w:gridCol w:w="1080"/>
        <w:gridCol w:w="990"/>
        <w:gridCol w:w="1110"/>
        <w:gridCol w:w="981"/>
        <w:gridCol w:w="910"/>
      </w:tblGrid>
      <w:tr w:rsidR="008F26A0" w:rsidRPr="00D81524" w14:paraId="04432509" w14:textId="77777777" w:rsidTr="00D836DA">
        <w:trPr>
          <w:tblHeader/>
        </w:trPr>
        <w:tc>
          <w:tcPr>
            <w:tcW w:w="2880" w:type="dxa"/>
          </w:tcPr>
          <w:p w14:paraId="13E0DAF2" w14:textId="77777777" w:rsidR="008F26A0" w:rsidRPr="00D81524" w:rsidRDefault="008F26A0" w:rsidP="0070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141" w:type="dxa"/>
            <w:gridSpan w:val="7"/>
          </w:tcPr>
          <w:p w14:paraId="343C317C" w14:textId="77777777" w:rsidR="008F26A0" w:rsidRPr="00D81524" w:rsidRDefault="008F26A0" w:rsidP="008F26A0">
            <w:pPr>
              <w:pStyle w:val="BodyText"/>
              <w:spacing w:after="0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F26A0" w:rsidRPr="00D81524" w14:paraId="04743132" w14:textId="77777777" w:rsidTr="00D836DA">
        <w:trPr>
          <w:tblHeader/>
        </w:trPr>
        <w:tc>
          <w:tcPr>
            <w:tcW w:w="2880" w:type="dxa"/>
          </w:tcPr>
          <w:p w14:paraId="1EF08C95" w14:textId="77777777" w:rsidR="008F26A0" w:rsidRPr="00D81524" w:rsidRDefault="008F26A0" w:rsidP="0070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141" w:type="dxa"/>
            <w:gridSpan w:val="7"/>
          </w:tcPr>
          <w:p w14:paraId="0D4E0075" w14:textId="6055BE49" w:rsidR="008F26A0" w:rsidRPr="00D81524" w:rsidRDefault="001F0E13" w:rsidP="008F26A0">
            <w:pPr>
              <w:pStyle w:val="BodyText"/>
              <w:spacing w:after="0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C70D45" w:rsidRPr="00D81524" w14:paraId="20F76D6F" w14:textId="77777777" w:rsidTr="00065023">
        <w:trPr>
          <w:tblHeader/>
        </w:trPr>
        <w:tc>
          <w:tcPr>
            <w:tcW w:w="2880" w:type="dxa"/>
          </w:tcPr>
          <w:p w14:paraId="788FF07A" w14:textId="77777777" w:rsidR="00C70D45" w:rsidRPr="00D81524" w:rsidRDefault="00C70D45" w:rsidP="0070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140" w:type="dxa"/>
            <w:gridSpan w:val="4"/>
          </w:tcPr>
          <w:p w14:paraId="0D5E97BE" w14:textId="0FB24F6F" w:rsidR="00C70D45" w:rsidRPr="00D81524" w:rsidRDefault="00C70D45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ระยะเวลา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ที่ครบกำหนดชำระ</w:t>
            </w:r>
            <w:r w:rsidR="00EC6CF3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ภายใน</w:t>
            </w:r>
            <w:r w:rsidR="00694F3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="00694F3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694F3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0" w:type="dxa"/>
          </w:tcPr>
          <w:p w14:paraId="00F00DB9" w14:textId="77777777" w:rsidR="00C70D45" w:rsidRPr="00D81524" w:rsidRDefault="00C70D45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144B2071" w14:textId="77777777" w:rsidR="00C70D45" w:rsidRPr="00D81524" w:rsidRDefault="00C70D45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0" w:type="dxa"/>
          </w:tcPr>
          <w:p w14:paraId="2128454D" w14:textId="77777777" w:rsidR="00C70D45" w:rsidRPr="00D81524" w:rsidRDefault="00C70D45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8F26A0" w:rsidRPr="00D81524" w14:paraId="40943ED0" w14:textId="77777777" w:rsidTr="00065023">
        <w:trPr>
          <w:tblHeader/>
        </w:trPr>
        <w:tc>
          <w:tcPr>
            <w:tcW w:w="2880" w:type="dxa"/>
          </w:tcPr>
          <w:p w14:paraId="1200D00E" w14:textId="77777777" w:rsidR="008F26A0" w:rsidRPr="00D81524" w:rsidRDefault="008F26A0" w:rsidP="0070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43A6A59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00EBA31" w14:textId="243AC235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009A5D2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2D2B2FB9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10" w:type="dxa"/>
          </w:tcPr>
          <w:p w14:paraId="6CD29C27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66BD7D1A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0" w:type="dxa"/>
          </w:tcPr>
          <w:p w14:paraId="0E752EE2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8F26A0" w:rsidRPr="00D81524" w14:paraId="13ECB452" w14:textId="77777777" w:rsidTr="00065023">
        <w:trPr>
          <w:tblHeader/>
        </w:trPr>
        <w:tc>
          <w:tcPr>
            <w:tcW w:w="2880" w:type="dxa"/>
          </w:tcPr>
          <w:p w14:paraId="123A7992" w14:textId="77777777" w:rsidR="008F26A0" w:rsidRPr="00D81524" w:rsidRDefault="008F26A0" w:rsidP="0070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8569EDE" w14:textId="77777777" w:rsidR="008F26A0" w:rsidRPr="00D81524" w:rsidRDefault="008F26A0" w:rsidP="008F26A0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ปรับขึ้นลง</w:t>
            </w:r>
          </w:p>
        </w:tc>
        <w:tc>
          <w:tcPr>
            <w:tcW w:w="1080" w:type="dxa"/>
          </w:tcPr>
          <w:p w14:paraId="5E1999C4" w14:textId="4383A57F" w:rsidR="008F26A0" w:rsidRPr="00D81524" w:rsidRDefault="00A344D9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1080" w:type="dxa"/>
          </w:tcPr>
          <w:p w14:paraId="172CDC5B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2F0E54F8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10" w:type="dxa"/>
          </w:tcPr>
          <w:p w14:paraId="53DE73A0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1806B08C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10" w:type="dxa"/>
          </w:tcPr>
          <w:p w14:paraId="53AFA228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8F26A0" w:rsidRPr="00D81524" w14:paraId="37980851" w14:textId="77777777" w:rsidTr="00065023">
        <w:trPr>
          <w:tblHeader/>
        </w:trPr>
        <w:tc>
          <w:tcPr>
            <w:tcW w:w="2880" w:type="dxa"/>
          </w:tcPr>
          <w:p w14:paraId="7ACE74D1" w14:textId="77777777" w:rsidR="008F26A0" w:rsidRPr="00D81524" w:rsidRDefault="008F26A0" w:rsidP="0070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D647D9F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080" w:type="dxa"/>
          </w:tcPr>
          <w:p w14:paraId="733414CD" w14:textId="6BAEF22B" w:rsidR="008F26A0" w:rsidRPr="00D81524" w:rsidRDefault="00A344D9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1080" w:type="dxa"/>
          </w:tcPr>
          <w:p w14:paraId="300EE6B9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990" w:type="dxa"/>
          </w:tcPr>
          <w:p w14:paraId="46B61090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10" w:type="dxa"/>
          </w:tcPr>
          <w:p w14:paraId="51A6377B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81" w:type="dxa"/>
          </w:tcPr>
          <w:p w14:paraId="70AB5B59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10" w:type="dxa"/>
          </w:tcPr>
          <w:p w14:paraId="78DC5439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8F26A0" w:rsidRPr="00D81524" w14:paraId="171A81A8" w14:textId="77777777" w:rsidTr="00065023">
        <w:trPr>
          <w:tblHeader/>
        </w:trPr>
        <w:tc>
          <w:tcPr>
            <w:tcW w:w="2880" w:type="dxa"/>
          </w:tcPr>
          <w:p w14:paraId="5E83DDC5" w14:textId="77777777" w:rsidR="008F26A0" w:rsidRPr="00D81524" w:rsidRDefault="008F26A0" w:rsidP="0070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40" w:type="dxa"/>
            <w:gridSpan w:val="4"/>
          </w:tcPr>
          <w:p w14:paraId="03DFC050" w14:textId="77777777" w:rsidR="008F26A0" w:rsidRPr="00D81524" w:rsidRDefault="008F26A0" w:rsidP="008F26A0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001" w:type="dxa"/>
            <w:gridSpan w:val="3"/>
          </w:tcPr>
          <w:p w14:paraId="39E16633" w14:textId="77777777" w:rsidR="008F26A0" w:rsidRPr="00D81524" w:rsidRDefault="008F26A0" w:rsidP="008F26A0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F26A0" w:rsidRPr="00D81524" w14:paraId="11105D3A" w14:textId="77777777" w:rsidTr="00065023">
        <w:tc>
          <w:tcPr>
            <w:tcW w:w="2880" w:type="dxa"/>
            <w:shd w:val="clear" w:color="auto" w:fill="auto"/>
          </w:tcPr>
          <w:p w14:paraId="6EECB650" w14:textId="77777777" w:rsidR="008F26A0" w:rsidRPr="00D81524" w:rsidRDefault="008F26A0" w:rsidP="0070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0A1B0251" w14:textId="77777777" w:rsidR="008F26A0" w:rsidRPr="00D81524" w:rsidRDefault="008F26A0" w:rsidP="008F26A0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9349C97" w14:textId="77777777" w:rsidR="008F26A0" w:rsidRPr="00D81524" w:rsidRDefault="008F26A0" w:rsidP="008F26A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2682B6B" w14:textId="77777777" w:rsidR="008F26A0" w:rsidRPr="00D81524" w:rsidRDefault="008F26A0" w:rsidP="008F26A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1566430" w14:textId="77777777" w:rsidR="008F26A0" w:rsidRPr="00D81524" w:rsidRDefault="008F26A0" w:rsidP="008F26A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1110" w:type="dxa"/>
            <w:shd w:val="clear" w:color="auto" w:fill="auto"/>
          </w:tcPr>
          <w:p w14:paraId="1A4E67C0" w14:textId="77777777" w:rsidR="008F26A0" w:rsidRPr="00D81524" w:rsidRDefault="008F26A0" w:rsidP="008F26A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981" w:type="dxa"/>
            <w:shd w:val="clear" w:color="auto" w:fill="auto"/>
          </w:tcPr>
          <w:p w14:paraId="4CEEE0EE" w14:textId="77777777" w:rsidR="008F26A0" w:rsidRPr="00D81524" w:rsidRDefault="008F26A0" w:rsidP="008F26A0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910" w:type="dxa"/>
            <w:shd w:val="clear" w:color="auto" w:fill="auto"/>
          </w:tcPr>
          <w:p w14:paraId="0337DC70" w14:textId="77777777" w:rsidR="008F26A0" w:rsidRPr="00D81524" w:rsidRDefault="008F26A0" w:rsidP="008F26A0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DD153C" w:rsidRPr="00D81524" w14:paraId="7EE0884B" w14:textId="77777777" w:rsidTr="00065023">
        <w:tc>
          <w:tcPr>
            <w:tcW w:w="2880" w:type="dxa"/>
            <w:shd w:val="clear" w:color="auto" w:fill="auto"/>
          </w:tcPr>
          <w:p w14:paraId="5C0E200D" w14:textId="574A2881" w:rsidR="00DD153C" w:rsidRPr="00D81524" w:rsidRDefault="007F4AB9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24F07255" w14:textId="23DA1CF8" w:rsidR="00DD153C" w:rsidRPr="00C70D45" w:rsidRDefault="00270F3A" w:rsidP="007F4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217,529</w:t>
            </w:r>
          </w:p>
        </w:tc>
        <w:tc>
          <w:tcPr>
            <w:tcW w:w="1080" w:type="dxa"/>
            <w:shd w:val="clear" w:color="auto" w:fill="auto"/>
          </w:tcPr>
          <w:p w14:paraId="375EF807" w14:textId="20747EB9" w:rsidR="00DD153C" w:rsidRPr="00C70D45" w:rsidRDefault="001F0E13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DD153C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15DF384" w14:textId="78160860" w:rsidR="00DD153C" w:rsidRPr="00C70D45" w:rsidRDefault="001F0E13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756</w:t>
            </w:r>
            <w:r w:rsidR="00DD153C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70F3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1C53FA07" w14:textId="0390FF6F" w:rsidR="00DD153C" w:rsidRPr="00C70D45" w:rsidRDefault="00270F3A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1,074,090</w:t>
            </w:r>
          </w:p>
        </w:tc>
        <w:tc>
          <w:tcPr>
            <w:tcW w:w="1110" w:type="dxa"/>
            <w:shd w:val="clear" w:color="auto" w:fill="auto"/>
          </w:tcPr>
          <w:p w14:paraId="5CABA7AC" w14:textId="38D8E313" w:rsidR="00DD153C" w:rsidRPr="00C70D45" w:rsidRDefault="001F0E13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 w:rsidR="00DD153C"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38</w:t>
            </w:r>
          </w:p>
        </w:tc>
        <w:tc>
          <w:tcPr>
            <w:tcW w:w="981" w:type="dxa"/>
            <w:shd w:val="clear" w:color="auto" w:fill="auto"/>
          </w:tcPr>
          <w:p w14:paraId="404C561D" w14:textId="332C8C18" w:rsidR="00DD153C" w:rsidRPr="00C70D45" w:rsidRDefault="00270F3A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0.65</w:t>
            </w:r>
          </w:p>
        </w:tc>
        <w:tc>
          <w:tcPr>
            <w:tcW w:w="910" w:type="dxa"/>
            <w:shd w:val="clear" w:color="auto" w:fill="auto"/>
          </w:tcPr>
          <w:p w14:paraId="4B906E33" w14:textId="589866E9" w:rsidR="00DD153C" w:rsidRPr="00C70D45" w:rsidRDefault="00EB3B11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1.28</w:t>
            </w:r>
          </w:p>
        </w:tc>
      </w:tr>
      <w:tr w:rsidR="00DD153C" w:rsidRPr="00D81524" w14:paraId="4C7484AA" w14:textId="77777777" w:rsidTr="00065023">
        <w:tc>
          <w:tcPr>
            <w:tcW w:w="2880" w:type="dxa"/>
            <w:shd w:val="clear" w:color="auto" w:fill="auto"/>
          </w:tcPr>
          <w:p w14:paraId="06D9A96C" w14:textId="77777777" w:rsidR="00DD153C" w:rsidRPr="00D81524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ัญ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ชีและ</w:t>
            </w:r>
          </w:p>
          <w:p w14:paraId="67455798" w14:textId="77777777" w:rsidR="00DD153C" w:rsidRPr="00D81524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บริษัทหลักทรัพย์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186128" w14:textId="77777777" w:rsidR="00DD153C" w:rsidRPr="00C70D45" w:rsidRDefault="00DD153C" w:rsidP="007F4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44E997" w14:textId="69542FF8" w:rsidR="00DD153C" w:rsidRPr="00C70D45" w:rsidRDefault="00DD153C" w:rsidP="007F4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C12145" w14:textId="77777777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B06E83" w14:textId="55264EA6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8C68AA" w14:textId="6BC95515" w:rsidR="00DD153C" w:rsidRPr="00C70D45" w:rsidRDefault="001F0E13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DD153C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9809C4" w14:textId="01E4B32B" w:rsidR="00DD153C" w:rsidRPr="00C70D45" w:rsidRDefault="001F0E13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DD153C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B4649BE" w14:textId="77777777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A52BB06" w14:textId="4287C55B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AB0AE6" w14:textId="77777777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1FB52BF0" w14:textId="55CE0766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BFEB8FB" w14:textId="77777777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4D93934" w14:textId="560B68B9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DD153C" w:rsidRPr="00D81524" w14:paraId="2576D966" w14:textId="77777777" w:rsidTr="00065023">
        <w:tc>
          <w:tcPr>
            <w:tcW w:w="2880" w:type="dxa"/>
            <w:shd w:val="clear" w:color="auto" w:fill="auto"/>
          </w:tcPr>
          <w:p w14:paraId="2D124281" w14:textId="77777777" w:rsidR="00DD153C" w:rsidRPr="00D81524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990" w:type="dxa"/>
            <w:shd w:val="clear" w:color="auto" w:fill="auto"/>
          </w:tcPr>
          <w:p w14:paraId="308E130D" w14:textId="43FFDCBA" w:rsidR="00DD153C" w:rsidRPr="00C70D45" w:rsidRDefault="004437BC" w:rsidP="0044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1,240,317</w:t>
            </w:r>
          </w:p>
        </w:tc>
        <w:tc>
          <w:tcPr>
            <w:tcW w:w="1080" w:type="dxa"/>
            <w:shd w:val="clear" w:color="auto" w:fill="auto"/>
          </w:tcPr>
          <w:p w14:paraId="557D9870" w14:textId="49C39BF8" w:rsidR="00DD153C" w:rsidRPr="00C70D45" w:rsidRDefault="004437BC" w:rsidP="004437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4DDBCD" w14:textId="79D5BAEF" w:rsidR="00DD153C" w:rsidRPr="00C70D45" w:rsidRDefault="001F0E13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D153C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DD153C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990" w:type="dxa"/>
            <w:shd w:val="clear" w:color="auto" w:fill="auto"/>
          </w:tcPr>
          <w:p w14:paraId="1BF61C85" w14:textId="75412615" w:rsidR="00DD153C" w:rsidRPr="00C70D45" w:rsidRDefault="001F0E13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D153C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DD153C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1110" w:type="dxa"/>
            <w:shd w:val="clear" w:color="auto" w:fill="auto"/>
          </w:tcPr>
          <w:p w14:paraId="4BB0D403" w14:textId="4531EACE" w:rsidR="00DD153C" w:rsidRPr="00C70D45" w:rsidRDefault="00EC013B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5.10 - 6.25</w:t>
            </w:r>
          </w:p>
        </w:tc>
        <w:tc>
          <w:tcPr>
            <w:tcW w:w="981" w:type="dxa"/>
            <w:shd w:val="clear" w:color="auto" w:fill="auto"/>
          </w:tcPr>
          <w:p w14:paraId="59C24BAF" w14:textId="1A04F5EF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0DDE5530" w14:textId="3EF78086" w:rsidR="00DD153C" w:rsidRPr="00C70D45" w:rsidRDefault="00816830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5.73</w:t>
            </w:r>
          </w:p>
        </w:tc>
      </w:tr>
      <w:tr w:rsidR="00DD153C" w:rsidRPr="00D81524" w14:paraId="7469938A" w14:textId="77777777" w:rsidTr="00E160A9">
        <w:trPr>
          <w:trHeight w:val="68"/>
        </w:trPr>
        <w:tc>
          <w:tcPr>
            <w:tcW w:w="2880" w:type="dxa"/>
            <w:shd w:val="clear" w:color="auto" w:fill="auto"/>
          </w:tcPr>
          <w:p w14:paraId="5B7ED20E" w14:textId="77777777" w:rsidR="00DD153C" w:rsidRPr="00D81524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990" w:type="dxa"/>
            <w:shd w:val="clear" w:color="auto" w:fill="auto"/>
          </w:tcPr>
          <w:p w14:paraId="2B4D3F2D" w14:textId="6D626BDA" w:rsidR="00DD153C" w:rsidRPr="00C70D45" w:rsidRDefault="00DD153C" w:rsidP="007F4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7D5DE4" w14:textId="73D088BF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87C4AD" w14:textId="5F192E52" w:rsidR="00DD153C" w:rsidRPr="00C70D45" w:rsidRDefault="001F0E13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DD153C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695</w:t>
            </w:r>
          </w:p>
        </w:tc>
        <w:tc>
          <w:tcPr>
            <w:tcW w:w="990" w:type="dxa"/>
            <w:shd w:val="clear" w:color="auto" w:fill="auto"/>
          </w:tcPr>
          <w:p w14:paraId="3C90FA50" w14:textId="41BB0C98" w:rsidR="00DD153C" w:rsidRPr="00C70D45" w:rsidRDefault="001F0E13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DD153C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695</w:t>
            </w:r>
          </w:p>
        </w:tc>
        <w:tc>
          <w:tcPr>
            <w:tcW w:w="1110" w:type="dxa"/>
            <w:shd w:val="clear" w:color="auto" w:fill="auto"/>
          </w:tcPr>
          <w:p w14:paraId="20DFA442" w14:textId="052C04E6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3EAD3F9C" w14:textId="04C48DF4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176E1007" w14:textId="03867091" w:rsidR="00DD153C" w:rsidRPr="00C70D45" w:rsidRDefault="00DD153C" w:rsidP="00DD1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13A4" w:rsidRPr="00D81524" w14:paraId="648DD662" w14:textId="77777777" w:rsidTr="00AE6148">
        <w:tc>
          <w:tcPr>
            <w:tcW w:w="2880" w:type="dxa"/>
            <w:shd w:val="clear" w:color="auto" w:fill="auto"/>
          </w:tcPr>
          <w:p w14:paraId="114DFB6A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90" w:type="dxa"/>
            <w:shd w:val="clear" w:color="auto" w:fill="auto"/>
          </w:tcPr>
          <w:p w14:paraId="77B2C2BC" w14:textId="5B566992" w:rsidR="006113A4" w:rsidRPr="006113A4" w:rsidRDefault="00BC2739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168,572</w:t>
            </w:r>
          </w:p>
        </w:tc>
        <w:tc>
          <w:tcPr>
            <w:tcW w:w="1080" w:type="dxa"/>
            <w:shd w:val="clear" w:color="auto" w:fill="auto"/>
          </w:tcPr>
          <w:p w14:paraId="1FE58D1A" w14:textId="16DD4B40" w:rsidR="006113A4" w:rsidRPr="006113A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6113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62DA03" w14:textId="3ECEEC56" w:rsidR="006113A4" w:rsidRPr="00C70D45" w:rsidRDefault="00BC2739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1,668,420</w:t>
            </w:r>
          </w:p>
        </w:tc>
        <w:tc>
          <w:tcPr>
            <w:tcW w:w="990" w:type="dxa"/>
            <w:shd w:val="clear" w:color="auto" w:fill="auto"/>
          </w:tcPr>
          <w:p w14:paraId="1F528E71" w14:textId="1E8F1EB4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6,992</w:t>
            </w:r>
          </w:p>
        </w:tc>
        <w:tc>
          <w:tcPr>
            <w:tcW w:w="1110" w:type="dxa"/>
            <w:shd w:val="clear" w:color="auto" w:fill="auto"/>
          </w:tcPr>
          <w:p w14:paraId="3D2F475D" w14:textId="0D4E0FF7" w:rsidR="006113A4" w:rsidRPr="00C70D45" w:rsidRDefault="00BC2739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43</w:t>
            </w: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59D18B1B" w14:textId="201577FC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56D28038" w14:textId="3D6B751E" w:rsidR="006113A4" w:rsidRPr="00C70D45" w:rsidRDefault="00AE6148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3.65</w:t>
            </w:r>
          </w:p>
        </w:tc>
      </w:tr>
      <w:tr w:rsidR="006113A4" w:rsidRPr="00D81524" w14:paraId="74D8172E" w14:textId="77777777" w:rsidTr="00065023">
        <w:tc>
          <w:tcPr>
            <w:tcW w:w="2880" w:type="dxa"/>
            <w:shd w:val="clear" w:color="auto" w:fill="auto"/>
          </w:tcPr>
          <w:p w14:paraId="306658FA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61702D75" w14:textId="00BD6E41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8CDC03" w14:textId="7E3B51E1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E13841" w14:textId="107B6F84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26,990</w:t>
            </w:r>
          </w:p>
        </w:tc>
        <w:tc>
          <w:tcPr>
            <w:tcW w:w="990" w:type="dxa"/>
            <w:shd w:val="clear" w:color="auto" w:fill="auto"/>
          </w:tcPr>
          <w:p w14:paraId="1837F54D" w14:textId="13A4041E" w:rsidR="006113A4" w:rsidRPr="00C70D45" w:rsidRDefault="006113A4" w:rsidP="0061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26,990</w:t>
            </w:r>
          </w:p>
        </w:tc>
        <w:tc>
          <w:tcPr>
            <w:tcW w:w="1110" w:type="dxa"/>
            <w:shd w:val="clear" w:color="auto" w:fill="auto"/>
          </w:tcPr>
          <w:p w14:paraId="35CA3CBA" w14:textId="1E3619A0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2A88766D" w14:textId="1C81C11B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5033F8AE" w14:textId="38D9E234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</w:tr>
      <w:tr w:rsidR="006113A4" w:rsidRPr="00010458" w14:paraId="4AB48ED0" w14:textId="77777777" w:rsidTr="00065023">
        <w:tc>
          <w:tcPr>
            <w:tcW w:w="2880" w:type="dxa"/>
            <w:shd w:val="clear" w:color="auto" w:fill="auto"/>
          </w:tcPr>
          <w:p w14:paraId="20FE361A" w14:textId="77777777" w:rsidR="006113A4" w:rsidRPr="008B3C19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36E369F" w14:textId="77777777" w:rsidR="006113A4" w:rsidRPr="008B3C19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324DEC" w14:textId="77777777" w:rsidR="006113A4" w:rsidRPr="008B3C19" w:rsidRDefault="006113A4" w:rsidP="0061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E4409C" w14:textId="77777777" w:rsidR="006113A4" w:rsidRPr="008B3C19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8F6D66" w14:textId="77777777" w:rsidR="006113A4" w:rsidRPr="008B3C19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10" w:type="dxa"/>
            <w:shd w:val="clear" w:color="auto" w:fill="auto"/>
          </w:tcPr>
          <w:p w14:paraId="6E64BBE4" w14:textId="77777777" w:rsidR="006113A4" w:rsidRPr="008B3C19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298911DD" w14:textId="77777777" w:rsidR="006113A4" w:rsidRPr="008B3C19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10" w:type="dxa"/>
            <w:shd w:val="clear" w:color="auto" w:fill="auto"/>
          </w:tcPr>
          <w:p w14:paraId="0A7F24D4" w14:textId="77777777" w:rsidR="006113A4" w:rsidRPr="008B3C19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6113A4" w:rsidRPr="00D81524" w14:paraId="78409B36" w14:textId="77777777" w:rsidTr="00065023">
        <w:tc>
          <w:tcPr>
            <w:tcW w:w="2880" w:type="dxa"/>
            <w:shd w:val="clear" w:color="auto" w:fill="auto"/>
          </w:tcPr>
          <w:p w14:paraId="0BD7AB71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6BD8B469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8E2058" w14:textId="77777777" w:rsidR="006113A4" w:rsidRPr="00D81524" w:rsidRDefault="006113A4" w:rsidP="0061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7BC815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162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5DB787B2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10" w:type="dxa"/>
            <w:shd w:val="clear" w:color="auto" w:fill="auto"/>
          </w:tcPr>
          <w:p w14:paraId="64DDAF19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27934074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10" w:type="dxa"/>
            <w:shd w:val="clear" w:color="auto" w:fill="auto"/>
          </w:tcPr>
          <w:p w14:paraId="571C6AF8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6113A4" w:rsidRPr="00D81524" w14:paraId="21500E3A" w14:textId="77777777" w:rsidTr="00065023">
        <w:tc>
          <w:tcPr>
            <w:tcW w:w="2880" w:type="dxa"/>
            <w:shd w:val="clear" w:color="auto" w:fill="auto"/>
          </w:tcPr>
          <w:p w14:paraId="618F4EC4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เจ้าหนี้สำนักหักบัญชีและ</w:t>
            </w:r>
          </w:p>
          <w:p w14:paraId="51CDA1A0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บริษัทหลักทรัพย์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A36F8C" w14:textId="77777777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409066" w14:textId="49FB3C27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3F8C65" w14:textId="77777777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642730" w14:textId="0EF9CB92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036174" w14:textId="77777777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F016C6" w14:textId="7FEE6896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797,308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BE832D" w14:textId="77777777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617422" w14:textId="4A3DBFE5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797,308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D02143E" w14:textId="77777777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37D20343" w14:textId="53CF929F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D38C097" w14:textId="77777777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4D3AB54" w14:textId="65415119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5D109AC" w14:textId="77777777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53C0AA3F" w14:textId="0F6CB9F1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13A4" w:rsidRPr="00D81524" w14:paraId="525A1C93" w14:textId="77777777" w:rsidTr="00065023">
        <w:tc>
          <w:tcPr>
            <w:tcW w:w="2880" w:type="dxa"/>
            <w:shd w:val="clear" w:color="auto" w:fill="auto"/>
          </w:tcPr>
          <w:p w14:paraId="173E8AA9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990" w:type="dxa"/>
            <w:shd w:val="clear" w:color="auto" w:fill="auto"/>
          </w:tcPr>
          <w:p w14:paraId="555A22BA" w14:textId="59261DB4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DF30F49" w14:textId="264E635A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9E5BED" w14:textId="24DEFA30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1,073,574</w:t>
            </w:r>
          </w:p>
        </w:tc>
        <w:tc>
          <w:tcPr>
            <w:tcW w:w="990" w:type="dxa"/>
            <w:shd w:val="clear" w:color="auto" w:fill="auto"/>
          </w:tcPr>
          <w:p w14:paraId="06398F68" w14:textId="20667DE1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1,073,574</w:t>
            </w:r>
          </w:p>
        </w:tc>
        <w:tc>
          <w:tcPr>
            <w:tcW w:w="1110" w:type="dxa"/>
            <w:shd w:val="clear" w:color="auto" w:fill="auto"/>
          </w:tcPr>
          <w:p w14:paraId="693F4971" w14:textId="4FB5E404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3BF16AE3" w14:textId="0FF943EC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379E6374" w14:textId="68AF7FBC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13A4" w:rsidRPr="00D81524" w14:paraId="60BF6F16" w14:textId="77777777" w:rsidTr="00065023">
        <w:tc>
          <w:tcPr>
            <w:tcW w:w="2880" w:type="dxa"/>
            <w:shd w:val="clear" w:color="auto" w:fill="auto"/>
          </w:tcPr>
          <w:p w14:paraId="66071F86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990" w:type="dxa"/>
            <w:shd w:val="clear" w:color="auto" w:fill="auto"/>
          </w:tcPr>
          <w:p w14:paraId="3A5135A4" w14:textId="2FC448AF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83A5E0" w14:textId="18251EF1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7F5F49" w14:textId="5B44AF45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151,792</w:t>
            </w:r>
          </w:p>
        </w:tc>
        <w:tc>
          <w:tcPr>
            <w:tcW w:w="990" w:type="dxa"/>
            <w:shd w:val="clear" w:color="auto" w:fill="auto"/>
          </w:tcPr>
          <w:p w14:paraId="2A77565A" w14:textId="53DF2150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151,792</w:t>
            </w:r>
          </w:p>
        </w:tc>
        <w:tc>
          <w:tcPr>
            <w:tcW w:w="1110" w:type="dxa"/>
            <w:shd w:val="clear" w:color="auto" w:fill="auto"/>
          </w:tcPr>
          <w:p w14:paraId="3F388493" w14:textId="7069279E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7642D8FC" w14:textId="0D21C606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7D8B36BA" w14:textId="63B67DC3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13A4" w:rsidRPr="00D81524" w14:paraId="5CC8E9E1" w14:textId="77777777" w:rsidTr="00065023">
        <w:tc>
          <w:tcPr>
            <w:tcW w:w="2880" w:type="dxa"/>
            <w:shd w:val="clear" w:color="auto" w:fill="auto"/>
          </w:tcPr>
          <w:p w14:paraId="2B158007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990" w:type="dxa"/>
            <w:shd w:val="clear" w:color="auto" w:fill="auto"/>
          </w:tcPr>
          <w:p w14:paraId="72DD48A2" w14:textId="6B039AC6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38629E" w14:textId="595E8161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1,596,447</w:t>
            </w:r>
          </w:p>
        </w:tc>
        <w:tc>
          <w:tcPr>
            <w:tcW w:w="1080" w:type="dxa"/>
            <w:shd w:val="clear" w:color="auto" w:fill="auto"/>
          </w:tcPr>
          <w:p w14:paraId="442C134D" w14:textId="5ED7C731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ED4AE2" w14:textId="3647385E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1,596,447</w:t>
            </w:r>
          </w:p>
        </w:tc>
        <w:tc>
          <w:tcPr>
            <w:tcW w:w="1110" w:type="dxa"/>
            <w:shd w:val="clear" w:color="auto" w:fill="auto"/>
          </w:tcPr>
          <w:p w14:paraId="4F5EBF1B" w14:textId="3A0388B2" w:rsidR="006113A4" w:rsidRPr="00C70D45" w:rsidRDefault="006113A4" w:rsidP="006113A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00D64415" w14:textId="079D22DC" w:rsidR="006113A4" w:rsidRPr="00065023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</w:pP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00</w:t>
            </w: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- 1.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  <w:t>*</w:t>
            </w:r>
          </w:p>
        </w:tc>
        <w:tc>
          <w:tcPr>
            <w:tcW w:w="910" w:type="dxa"/>
            <w:shd w:val="clear" w:color="auto" w:fill="auto"/>
          </w:tcPr>
          <w:p w14:paraId="36FE81DE" w14:textId="6A51D3B4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13A4" w:rsidRPr="00D81524" w14:paraId="483F81F2" w14:textId="77777777" w:rsidTr="00065023">
        <w:tc>
          <w:tcPr>
            <w:tcW w:w="2880" w:type="dxa"/>
            <w:shd w:val="clear" w:color="auto" w:fill="auto"/>
          </w:tcPr>
          <w:p w14:paraId="22C145F1" w14:textId="77777777" w:rsidR="006113A4" w:rsidRPr="00D81524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6BA4E2EC" w14:textId="60339AAC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FA276AA" w14:textId="36C1A31C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AF2636" w14:textId="3FEB8618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175,363</w:t>
            </w:r>
          </w:p>
        </w:tc>
        <w:tc>
          <w:tcPr>
            <w:tcW w:w="990" w:type="dxa"/>
            <w:shd w:val="clear" w:color="auto" w:fill="auto"/>
          </w:tcPr>
          <w:p w14:paraId="08599FEA" w14:textId="4718526A" w:rsidR="006113A4" w:rsidRPr="00C70D45" w:rsidRDefault="006113A4" w:rsidP="0061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175,363</w:t>
            </w:r>
          </w:p>
        </w:tc>
        <w:tc>
          <w:tcPr>
            <w:tcW w:w="1110" w:type="dxa"/>
            <w:shd w:val="clear" w:color="auto" w:fill="auto"/>
          </w:tcPr>
          <w:p w14:paraId="7158939F" w14:textId="03751CA5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6E241CC4" w14:textId="3ED89C1D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7A707B84" w14:textId="16E9EAE4" w:rsidR="006113A4" w:rsidRPr="00C70D45" w:rsidRDefault="006113A4" w:rsidP="00611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</w:tbl>
    <w:p w14:paraId="23222C86" w14:textId="77777777" w:rsidR="00486D52" w:rsidRDefault="00486D52" w:rsidP="00927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rPr>
          <w:rFonts w:asciiTheme="majorBidi" w:hAnsiTheme="majorBidi" w:cstheme="majorBidi"/>
          <w:sz w:val="24"/>
          <w:szCs w:val="24"/>
          <w:vertAlign w:val="superscript"/>
          <w:lang w:val="th-TH"/>
        </w:rPr>
      </w:pPr>
    </w:p>
    <w:p w14:paraId="0478EE39" w14:textId="0DB8DA58" w:rsidR="008F26A0" w:rsidRDefault="00AC1BDA" w:rsidP="00927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rPr>
          <w:rFonts w:asciiTheme="majorBidi" w:hAnsiTheme="majorBidi" w:cstheme="majorBidi"/>
          <w:sz w:val="24"/>
          <w:szCs w:val="24"/>
          <w:lang w:val="th-TH"/>
        </w:rPr>
      </w:pPr>
      <w:r w:rsidRPr="00D81524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D81524">
        <w:rPr>
          <w:rFonts w:asciiTheme="majorBidi" w:hAnsiTheme="majorBidi" w:cstheme="majorBidi"/>
          <w:spacing w:val="-4"/>
          <w:sz w:val="24"/>
          <w:szCs w:val="24"/>
          <w:cs/>
          <w:lang w:val="th-TH"/>
        </w:rPr>
        <w:tab/>
      </w:r>
      <w:r w:rsidR="00065023"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="00065023"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="00065023"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="00065023"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61E96A31" w14:textId="4A84ECD5" w:rsidR="00270F3A" w:rsidRDefault="00270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10159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2739"/>
        <w:gridCol w:w="1077"/>
        <w:gridCol w:w="1085"/>
        <w:gridCol w:w="1137"/>
        <w:gridCol w:w="1084"/>
        <w:gridCol w:w="1113"/>
        <w:gridCol w:w="999"/>
        <w:gridCol w:w="906"/>
        <w:gridCol w:w="19"/>
      </w:tblGrid>
      <w:tr w:rsidR="00AC1BDA" w:rsidRPr="00D81524" w14:paraId="2C681761" w14:textId="77777777" w:rsidTr="007F4AB9">
        <w:trPr>
          <w:gridAfter w:val="1"/>
          <w:wAfter w:w="19" w:type="dxa"/>
          <w:tblHeader/>
        </w:trPr>
        <w:tc>
          <w:tcPr>
            <w:tcW w:w="2739" w:type="dxa"/>
          </w:tcPr>
          <w:p w14:paraId="0214817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401" w:type="dxa"/>
            <w:gridSpan w:val="7"/>
          </w:tcPr>
          <w:p w14:paraId="67B88235" w14:textId="77777777" w:rsidR="00AC1BDA" w:rsidRPr="00D81524" w:rsidRDefault="00AC1BDA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C1BDA" w:rsidRPr="00D81524" w14:paraId="2E2582FB" w14:textId="77777777" w:rsidTr="007F4AB9">
        <w:trPr>
          <w:gridAfter w:val="1"/>
          <w:wAfter w:w="19" w:type="dxa"/>
          <w:tblHeader/>
        </w:trPr>
        <w:tc>
          <w:tcPr>
            <w:tcW w:w="2739" w:type="dxa"/>
          </w:tcPr>
          <w:p w14:paraId="3055B2D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401" w:type="dxa"/>
            <w:gridSpan w:val="7"/>
          </w:tcPr>
          <w:p w14:paraId="62BAAA56" w14:textId="1A1079BA" w:rsidR="00AC1BDA" w:rsidRPr="00D81524" w:rsidRDefault="001F0E13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C70D45" w:rsidRPr="00D81524" w14:paraId="22499A7A" w14:textId="77777777" w:rsidTr="007F4AB9">
        <w:trPr>
          <w:gridAfter w:val="1"/>
          <w:wAfter w:w="19" w:type="dxa"/>
          <w:tblHeader/>
        </w:trPr>
        <w:tc>
          <w:tcPr>
            <w:tcW w:w="2739" w:type="dxa"/>
          </w:tcPr>
          <w:p w14:paraId="2653E023" w14:textId="77777777" w:rsidR="00C70D45" w:rsidRPr="00D81524" w:rsidRDefault="00C70D45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383" w:type="dxa"/>
            <w:gridSpan w:val="4"/>
          </w:tcPr>
          <w:p w14:paraId="7E22A853" w14:textId="501F4812" w:rsidR="00C70D45" w:rsidRPr="00D81524" w:rsidRDefault="00C70D45" w:rsidP="00C70D45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ระยะเวลา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ที่ครบกำหนดชำระ</w:t>
            </w:r>
            <w:r w:rsidR="009916AC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ภายใน </w:t>
            </w:r>
            <w:r w:rsidR="009916A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9916A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3" w:type="dxa"/>
          </w:tcPr>
          <w:p w14:paraId="12A06DB8" w14:textId="77777777" w:rsidR="00C70D45" w:rsidRPr="00D81524" w:rsidRDefault="00C70D45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2F9DDF2C" w14:textId="77777777" w:rsidR="00C70D45" w:rsidRPr="00D81524" w:rsidRDefault="00C70D45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6" w:type="dxa"/>
          </w:tcPr>
          <w:p w14:paraId="56875EB8" w14:textId="77777777" w:rsidR="00C70D45" w:rsidRPr="00D81524" w:rsidRDefault="00C70D45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7299BDAA" w14:textId="77777777" w:rsidTr="007F4AB9">
        <w:trPr>
          <w:gridAfter w:val="1"/>
          <w:wAfter w:w="19" w:type="dxa"/>
          <w:tblHeader/>
        </w:trPr>
        <w:tc>
          <w:tcPr>
            <w:tcW w:w="2739" w:type="dxa"/>
          </w:tcPr>
          <w:p w14:paraId="7CB807C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7" w:type="dxa"/>
          </w:tcPr>
          <w:p w14:paraId="3B0FEFE8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5" w:type="dxa"/>
          </w:tcPr>
          <w:p w14:paraId="6D73662E" w14:textId="2D1509B9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7" w:type="dxa"/>
          </w:tcPr>
          <w:p w14:paraId="7F23D6D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4" w:type="dxa"/>
          </w:tcPr>
          <w:p w14:paraId="1CF4DD2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13" w:type="dxa"/>
          </w:tcPr>
          <w:p w14:paraId="78D5EBA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41BF2E0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6" w:type="dxa"/>
          </w:tcPr>
          <w:p w14:paraId="5E54B46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6F74B6F0" w14:textId="77777777" w:rsidTr="007F4AB9">
        <w:trPr>
          <w:gridAfter w:val="1"/>
          <w:wAfter w:w="19" w:type="dxa"/>
          <w:tblHeader/>
        </w:trPr>
        <w:tc>
          <w:tcPr>
            <w:tcW w:w="2739" w:type="dxa"/>
          </w:tcPr>
          <w:p w14:paraId="0F0E125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7" w:type="dxa"/>
          </w:tcPr>
          <w:p w14:paraId="29E1E5D3" w14:textId="77777777" w:rsidR="00AC1BDA" w:rsidRPr="00D81524" w:rsidRDefault="00AC1BDA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ปรับขึ้นลง</w:t>
            </w:r>
          </w:p>
        </w:tc>
        <w:tc>
          <w:tcPr>
            <w:tcW w:w="1085" w:type="dxa"/>
          </w:tcPr>
          <w:p w14:paraId="5A3AAA2A" w14:textId="1B3523C9" w:rsidR="00AC1BDA" w:rsidRPr="00D81524" w:rsidRDefault="009916AC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1137" w:type="dxa"/>
          </w:tcPr>
          <w:p w14:paraId="179EF749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4" w:type="dxa"/>
          </w:tcPr>
          <w:p w14:paraId="48815FD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13" w:type="dxa"/>
          </w:tcPr>
          <w:p w14:paraId="2645CCE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5ED1F2E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6" w:type="dxa"/>
          </w:tcPr>
          <w:p w14:paraId="375FC0D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0100F93A" w14:textId="77777777" w:rsidTr="007F4AB9">
        <w:trPr>
          <w:gridAfter w:val="1"/>
          <w:wAfter w:w="19" w:type="dxa"/>
          <w:tblHeader/>
        </w:trPr>
        <w:tc>
          <w:tcPr>
            <w:tcW w:w="2739" w:type="dxa"/>
          </w:tcPr>
          <w:p w14:paraId="6B9B0B0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7" w:type="dxa"/>
          </w:tcPr>
          <w:p w14:paraId="3603C0EC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085" w:type="dxa"/>
          </w:tcPr>
          <w:p w14:paraId="490CF76C" w14:textId="0ABCCF8D" w:rsidR="00AC1BDA" w:rsidRPr="00D81524" w:rsidRDefault="009916AC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1137" w:type="dxa"/>
          </w:tcPr>
          <w:p w14:paraId="117CD45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4" w:type="dxa"/>
          </w:tcPr>
          <w:p w14:paraId="7CEAA28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13" w:type="dxa"/>
          </w:tcPr>
          <w:p w14:paraId="5069491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99" w:type="dxa"/>
          </w:tcPr>
          <w:p w14:paraId="7224E41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6" w:type="dxa"/>
          </w:tcPr>
          <w:p w14:paraId="0C50560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AC1BDA" w:rsidRPr="00D81524" w14:paraId="6CFB1846" w14:textId="77777777" w:rsidTr="007F4AB9">
        <w:trPr>
          <w:tblHeader/>
        </w:trPr>
        <w:tc>
          <w:tcPr>
            <w:tcW w:w="2739" w:type="dxa"/>
          </w:tcPr>
          <w:p w14:paraId="1D65DFC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83" w:type="dxa"/>
            <w:gridSpan w:val="4"/>
          </w:tcPr>
          <w:p w14:paraId="684636CC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037" w:type="dxa"/>
            <w:gridSpan w:val="4"/>
          </w:tcPr>
          <w:p w14:paraId="68B11838" w14:textId="77777777" w:rsidR="00AC1BDA" w:rsidRPr="00D81524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C1BDA" w:rsidRPr="00D81524" w14:paraId="084B9717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77DF1FE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77" w:type="dxa"/>
          </w:tcPr>
          <w:p w14:paraId="45D7BF1A" w14:textId="77777777" w:rsidR="00AC1BDA" w:rsidRPr="00D81524" w:rsidRDefault="00AC1BDA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0CB2EBA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DCC46BA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4" w:type="dxa"/>
          </w:tcPr>
          <w:p w14:paraId="70C2070A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13" w:type="dxa"/>
          </w:tcPr>
          <w:p w14:paraId="5E94FC2F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9" w:type="dxa"/>
          </w:tcPr>
          <w:p w14:paraId="149B8EBD" w14:textId="77777777" w:rsidR="00AC1BDA" w:rsidRPr="00D81524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6" w:type="dxa"/>
          </w:tcPr>
          <w:p w14:paraId="2EBF9F36" w14:textId="77777777" w:rsidR="00AC1BDA" w:rsidRPr="00D81524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27B385D1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72873A86" w14:textId="3C929DF5" w:rsidR="00AC1BDA" w:rsidRPr="00D81524" w:rsidRDefault="007F4AB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shd w:val="clear" w:color="auto" w:fill="auto"/>
          </w:tcPr>
          <w:p w14:paraId="48DD2515" w14:textId="69DB983F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1085" w:type="dxa"/>
            <w:shd w:val="clear" w:color="auto" w:fill="auto"/>
          </w:tcPr>
          <w:p w14:paraId="66E480F3" w14:textId="0FD6157C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37" w:type="dxa"/>
            <w:shd w:val="clear" w:color="auto" w:fill="auto"/>
          </w:tcPr>
          <w:p w14:paraId="6733E0D0" w14:textId="1F2912CB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049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1084" w:type="dxa"/>
            <w:shd w:val="clear" w:color="auto" w:fill="auto"/>
          </w:tcPr>
          <w:p w14:paraId="4C44730A" w14:textId="2B176A90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1113" w:type="dxa"/>
            <w:shd w:val="clear" w:color="auto" w:fill="auto"/>
          </w:tcPr>
          <w:p w14:paraId="78FE1A8D" w14:textId="69555BFB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38</w:t>
            </w:r>
          </w:p>
        </w:tc>
        <w:tc>
          <w:tcPr>
            <w:tcW w:w="999" w:type="dxa"/>
            <w:shd w:val="clear" w:color="auto" w:fill="auto"/>
          </w:tcPr>
          <w:p w14:paraId="474D7DD8" w14:textId="4733BDD9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906" w:type="dxa"/>
            <w:shd w:val="clear" w:color="auto" w:fill="auto"/>
          </w:tcPr>
          <w:p w14:paraId="02E1B398" w14:textId="565DD3A8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30</w:t>
            </w:r>
          </w:p>
        </w:tc>
      </w:tr>
      <w:tr w:rsidR="00AC1BDA" w:rsidRPr="00D81524" w14:paraId="73E8C485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2D21743A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ัญ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ชีและ</w:t>
            </w:r>
          </w:p>
          <w:p w14:paraId="7774A29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บริษัทหลักทรัพย์</w:t>
            </w:r>
          </w:p>
        </w:tc>
        <w:tc>
          <w:tcPr>
            <w:tcW w:w="1077" w:type="dxa"/>
            <w:shd w:val="clear" w:color="auto" w:fill="auto"/>
          </w:tcPr>
          <w:p w14:paraId="508F878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4F10E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4D480CA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19B52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5548C27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590268" w14:textId="19263000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084" w:type="dxa"/>
            <w:shd w:val="clear" w:color="auto" w:fill="auto"/>
          </w:tcPr>
          <w:p w14:paraId="68BE2BF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A8A66C" w14:textId="10C57BFD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113" w:type="dxa"/>
            <w:shd w:val="clear" w:color="auto" w:fill="auto"/>
          </w:tcPr>
          <w:p w14:paraId="7B05705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1AB2F9F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F2D570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69703B2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119AF77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0113E94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05D1C4A3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43C814F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77" w:type="dxa"/>
            <w:shd w:val="clear" w:color="auto" w:fill="auto"/>
          </w:tcPr>
          <w:p w14:paraId="6DD8DCEF" w14:textId="31D68228" w:rsidR="00AC1BDA" w:rsidRPr="00D81524" w:rsidRDefault="00DD02AB" w:rsidP="00DD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1085" w:type="dxa"/>
            <w:shd w:val="clear" w:color="auto" w:fill="auto"/>
          </w:tcPr>
          <w:p w14:paraId="33A0A62D" w14:textId="0D4C15AC" w:rsidR="00AC1BDA" w:rsidRPr="00D81524" w:rsidRDefault="00DD02AB" w:rsidP="00DD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3513CECF" w14:textId="776514FD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1084" w:type="dxa"/>
            <w:shd w:val="clear" w:color="auto" w:fill="auto"/>
          </w:tcPr>
          <w:p w14:paraId="53F1B975" w14:textId="56475674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768</w:t>
            </w:r>
          </w:p>
        </w:tc>
        <w:tc>
          <w:tcPr>
            <w:tcW w:w="1113" w:type="dxa"/>
            <w:shd w:val="clear" w:color="auto" w:fill="auto"/>
          </w:tcPr>
          <w:p w14:paraId="7B64AAAC" w14:textId="6B890BF2" w:rsidR="00AC1BDA" w:rsidRPr="00D81524" w:rsidRDefault="00C2031B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10</w:t>
            </w: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</w:t>
            </w: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25</w:t>
            </w:r>
          </w:p>
        </w:tc>
        <w:tc>
          <w:tcPr>
            <w:tcW w:w="999" w:type="dxa"/>
            <w:shd w:val="clear" w:color="auto" w:fill="auto"/>
          </w:tcPr>
          <w:p w14:paraId="5FF47B46" w14:textId="6A267D39" w:rsidR="00AC1BDA" w:rsidRPr="00D81524" w:rsidRDefault="00C2031B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412A10C2" w14:textId="047BE358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39</w:t>
            </w:r>
          </w:p>
        </w:tc>
      </w:tr>
      <w:tr w:rsidR="00AC1BDA" w:rsidRPr="00D81524" w14:paraId="7A2C5932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5B7152B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077" w:type="dxa"/>
            <w:shd w:val="clear" w:color="auto" w:fill="auto"/>
          </w:tcPr>
          <w:p w14:paraId="25801F5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3F3EF7B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DB105C8" w14:textId="2189F651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084" w:type="dxa"/>
            <w:shd w:val="clear" w:color="auto" w:fill="auto"/>
          </w:tcPr>
          <w:p w14:paraId="3B37CA9C" w14:textId="5E704200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113" w:type="dxa"/>
            <w:shd w:val="clear" w:color="auto" w:fill="auto"/>
          </w:tcPr>
          <w:p w14:paraId="66648D6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A90796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538D98D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75124829" w14:textId="77777777" w:rsidTr="00F73F51">
        <w:trPr>
          <w:gridAfter w:val="1"/>
          <w:wAfter w:w="19" w:type="dxa"/>
        </w:trPr>
        <w:tc>
          <w:tcPr>
            <w:tcW w:w="2739" w:type="dxa"/>
          </w:tcPr>
          <w:p w14:paraId="1266DA1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077" w:type="dxa"/>
            <w:shd w:val="clear" w:color="auto" w:fill="auto"/>
          </w:tcPr>
          <w:p w14:paraId="0ECA4342" w14:textId="1E1957B1" w:rsidR="00AC1BDA" w:rsidRPr="00D81524" w:rsidRDefault="001F0E13" w:rsidP="00751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FD31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1085" w:type="dxa"/>
            <w:shd w:val="clear" w:color="auto" w:fill="auto"/>
          </w:tcPr>
          <w:p w14:paraId="008301B7" w14:textId="0BDB1E24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FD31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137" w:type="dxa"/>
            <w:shd w:val="clear" w:color="auto" w:fill="auto"/>
          </w:tcPr>
          <w:p w14:paraId="3CE56894" w14:textId="04C1791F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004</w:t>
            </w:r>
            <w:r w:rsidR="00FD31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1084" w:type="dxa"/>
            <w:shd w:val="clear" w:color="auto" w:fill="auto"/>
          </w:tcPr>
          <w:p w14:paraId="47E9B7DA" w14:textId="5DCB916F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1113" w:type="dxa"/>
            <w:shd w:val="clear" w:color="auto" w:fill="auto"/>
          </w:tcPr>
          <w:p w14:paraId="6C3F1370" w14:textId="73AE3AF1" w:rsidR="00AC1BDA" w:rsidRPr="00D81524" w:rsidRDefault="001F0E13" w:rsidP="00203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600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20344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36</w:t>
            </w:r>
            <w:r w:rsidR="0020344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</w:t>
            </w:r>
            <w:r w:rsidR="0020344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85</w:t>
            </w:r>
          </w:p>
        </w:tc>
        <w:tc>
          <w:tcPr>
            <w:tcW w:w="999" w:type="dxa"/>
            <w:shd w:val="clear" w:color="auto" w:fill="auto"/>
          </w:tcPr>
          <w:p w14:paraId="4AD9A972" w14:textId="654C1BE2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20344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51</w:t>
            </w:r>
          </w:p>
        </w:tc>
        <w:tc>
          <w:tcPr>
            <w:tcW w:w="906" w:type="dxa"/>
            <w:shd w:val="clear" w:color="auto" w:fill="auto"/>
          </w:tcPr>
          <w:p w14:paraId="1B465AB3" w14:textId="00399D65" w:rsidR="00AC1BDA" w:rsidRPr="00D81524" w:rsidRDefault="00F73F51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1.15</w:t>
            </w:r>
          </w:p>
        </w:tc>
      </w:tr>
      <w:tr w:rsidR="00AC1BDA" w:rsidRPr="00D81524" w14:paraId="425D1FF3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5967438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077" w:type="dxa"/>
            <w:shd w:val="clear" w:color="auto" w:fill="auto"/>
          </w:tcPr>
          <w:p w14:paraId="69959A6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2B50785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49269506" w14:textId="53E1F220" w:rsidR="00AC1BDA" w:rsidRPr="00D81524" w:rsidRDefault="001F0E13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1084" w:type="dxa"/>
            <w:shd w:val="clear" w:color="auto" w:fill="auto"/>
          </w:tcPr>
          <w:p w14:paraId="682FF014" w14:textId="1433B662" w:rsidR="00AC1BDA" w:rsidRPr="00D81524" w:rsidRDefault="001F0E13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1113" w:type="dxa"/>
            <w:shd w:val="clear" w:color="auto" w:fill="auto"/>
          </w:tcPr>
          <w:p w14:paraId="121A147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0D910ED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10F2817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</w:tr>
      <w:tr w:rsidR="00AC1BDA" w:rsidRPr="00D81524" w14:paraId="154AE5D6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099F7AD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077" w:type="dxa"/>
            <w:shd w:val="clear" w:color="auto" w:fill="auto"/>
          </w:tcPr>
          <w:p w14:paraId="4637F0C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6B1CF35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0B0EDEF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shd w:val="clear" w:color="auto" w:fill="auto"/>
          </w:tcPr>
          <w:p w14:paraId="2EA4B7AD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</w:tcPr>
          <w:p w14:paraId="0027372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999" w:type="dxa"/>
            <w:shd w:val="clear" w:color="auto" w:fill="auto"/>
          </w:tcPr>
          <w:p w14:paraId="7B7A80D7" w14:textId="77777777" w:rsidR="00AC1BDA" w:rsidRPr="006164D9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6" w:type="dxa"/>
            <w:shd w:val="clear" w:color="auto" w:fill="auto"/>
          </w:tcPr>
          <w:p w14:paraId="25ADBD7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</w:tr>
      <w:tr w:rsidR="00AC1BDA" w:rsidRPr="00D81524" w14:paraId="45DFF620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7560078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77" w:type="dxa"/>
            <w:shd w:val="clear" w:color="auto" w:fill="auto"/>
          </w:tcPr>
          <w:p w14:paraId="000D962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14:paraId="2445C3AA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3700968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1C25A82F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6BB1DEE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9" w:type="dxa"/>
            <w:shd w:val="clear" w:color="auto" w:fill="auto"/>
          </w:tcPr>
          <w:p w14:paraId="21C116D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6" w:type="dxa"/>
            <w:shd w:val="clear" w:color="auto" w:fill="auto"/>
          </w:tcPr>
          <w:p w14:paraId="0796F92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AC1BDA" w:rsidRPr="00D81524" w14:paraId="4E78DCF6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3BF1F7A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เจ้าหนี้สำนักหักบัญชีและ</w:t>
            </w:r>
          </w:p>
          <w:p w14:paraId="4CB5925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บริษัทหลักทรัพย์</w:t>
            </w:r>
          </w:p>
        </w:tc>
        <w:tc>
          <w:tcPr>
            <w:tcW w:w="1077" w:type="dxa"/>
            <w:shd w:val="clear" w:color="auto" w:fill="auto"/>
          </w:tcPr>
          <w:p w14:paraId="6CBBC59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97C4E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2B6917B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BF02C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FDA2A1E" w14:textId="27EF301E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F8E7FC3" w14:textId="19F77E30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1113" w:type="dxa"/>
            <w:shd w:val="clear" w:color="auto" w:fill="auto"/>
          </w:tcPr>
          <w:p w14:paraId="78C844E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3607ABA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F50205E" w14:textId="77777777" w:rsidR="00AC1BDA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1FF6B10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55F2558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CC8CD4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72EAFEED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0DC1A8F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077" w:type="dxa"/>
            <w:shd w:val="clear" w:color="auto" w:fill="auto"/>
          </w:tcPr>
          <w:p w14:paraId="597C4FF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1114AC1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119F33F" w14:textId="155A2012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1084" w:type="dxa"/>
            <w:shd w:val="clear" w:color="auto" w:fill="auto"/>
          </w:tcPr>
          <w:p w14:paraId="3B95A761" w14:textId="4642F0BD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1113" w:type="dxa"/>
            <w:shd w:val="clear" w:color="auto" w:fill="auto"/>
          </w:tcPr>
          <w:p w14:paraId="774318D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41DD45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6766EEF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5A07AB73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3C42D1F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077" w:type="dxa"/>
            <w:shd w:val="clear" w:color="auto" w:fill="auto"/>
          </w:tcPr>
          <w:p w14:paraId="6A7CF08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6244D0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49ACB5AD" w14:textId="170C8B2B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1084" w:type="dxa"/>
            <w:shd w:val="clear" w:color="auto" w:fill="auto"/>
          </w:tcPr>
          <w:p w14:paraId="01C29268" w14:textId="5D94700D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1113" w:type="dxa"/>
            <w:shd w:val="clear" w:color="auto" w:fill="auto"/>
          </w:tcPr>
          <w:p w14:paraId="20774A1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B632C6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46AC4609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058747DA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73492EF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1077" w:type="dxa"/>
            <w:shd w:val="clear" w:color="auto" w:fill="auto"/>
          </w:tcPr>
          <w:p w14:paraId="599CCCC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6F687D33" w14:textId="75B7F3E1" w:rsidR="00AC1BDA" w:rsidRPr="00D81524" w:rsidRDefault="001F0E13" w:rsidP="00386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C1B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AC1B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137" w:type="dxa"/>
            <w:shd w:val="clear" w:color="auto" w:fill="auto"/>
          </w:tcPr>
          <w:p w14:paraId="1698135A" w14:textId="53BC9DA9" w:rsidR="00AC1BDA" w:rsidRPr="00D81524" w:rsidRDefault="00AC1BDA" w:rsidP="00203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14:paraId="632B270E" w14:textId="700BF931" w:rsidR="00AC1BDA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113" w:type="dxa"/>
            <w:shd w:val="clear" w:color="auto" w:fill="auto"/>
          </w:tcPr>
          <w:p w14:paraId="0986293E" w14:textId="4C87DA7B" w:rsidR="00AC1BDA" w:rsidRPr="00D81524" w:rsidRDefault="00065023" w:rsidP="006164D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7AE8EB3D" w14:textId="36EAA3D0" w:rsidR="00AC1BDA" w:rsidRPr="00065023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AC1BD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22</w:t>
            </w:r>
            <w:r w:rsidR="00AC1BD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90</w:t>
            </w:r>
            <w:r w:rsidR="00065023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  <w:t>*</w:t>
            </w:r>
          </w:p>
        </w:tc>
        <w:tc>
          <w:tcPr>
            <w:tcW w:w="906" w:type="dxa"/>
            <w:shd w:val="clear" w:color="auto" w:fill="auto"/>
          </w:tcPr>
          <w:p w14:paraId="54957A7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3B011340" w14:textId="77777777" w:rsidTr="007F4AB9">
        <w:trPr>
          <w:gridAfter w:val="1"/>
          <w:wAfter w:w="19" w:type="dxa"/>
        </w:trPr>
        <w:tc>
          <w:tcPr>
            <w:tcW w:w="2739" w:type="dxa"/>
          </w:tcPr>
          <w:p w14:paraId="31DC20E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77" w:type="dxa"/>
            <w:shd w:val="clear" w:color="auto" w:fill="auto"/>
          </w:tcPr>
          <w:p w14:paraId="64E72C49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139ADBB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36EBC43D" w14:textId="6434FD75" w:rsidR="00AC1BDA" w:rsidRPr="00D81524" w:rsidRDefault="001F0E13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103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844</w:t>
            </w:r>
          </w:p>
        </w:tc>
        <w:tc>
          <w:tcPr>
            <w:tcW w:w="1084" w:type="dxa"/>
            <w:shd w:val="clear" w:color="auto" w:fill="auto"/>
          </w:tcPr>
          <w:p w14:paraId="0DD419F3" w14:textId="08BCAD81" w:rsidR="00AC1BDA" w:rsidRPr="00D81524" w:rsidRDefault="001F0E13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AC1BDA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113" w:type="dxa"/>
            <w:shd w:val="clear" w:color="auto" w:fill="auto"/>
          </w:tcPr>
          <w:p w14:paraId="1CF4453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20F07F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75B1A48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</w:tbl>
    <w:p w14:paraId="68B18A91" w14:textId="77777777" w:rsidR="00946696" w:rsidRDefault="00946696" w:rsidP="00AC1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24"/>
          <w:szCs w:val="24"/>
          <w:vertAlign w:val="superscript"/>
          <w:lang w:val="th-TH"/>
        </w:rPr>
      </w:pPr>
    </w:p>
    <w:p w14:paraId="4DD9A136" w14:textId="7F1DD7BF" w:rsidR="00AC1BDA" w:rsidRDefault="00AC1BDA" w:rsidP="00AC1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24"/>
          <w:szCs w:val="24"/>
          <w:lang w:val="th-TH"/>
        </w:rPr>
      </w:pPr>
      <w:r w:rsidRPr="00D81524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D81524">
        <w:rPr>
          <w:rFonts w:asciiTheme="majorBidi" w:hAnsiTheme="majorBidi" w:cstheme="majorBidi"/>
          <w:spacing w:val="-4"/>
          <w:sz w:val="24"/>
          <w:szCs w:val="24"/>
          <w:cs/>
          <w:lang w:val="th-TH"/>
        </w:rPr>
        <w:tab/>
      </w:r>
      <w:r w:rsidR="00065023"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="00065023"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="00065023"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="00065023"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5A47BF6F" w14:textId="596F24A9" w:rsidR="00270F3A" w:rsidRDefault="00270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0090" w:type="dxa"/>
        <w:tblLayout w:type="fixed"/>
        <w:tblLook w:val="0000" w:firstRow="0" w:lastRow="0" w:firstColumn="0" w:lastColumn="0" w:noHBand="0" w:noVBand="0"/>
      </w:tblPr>
      <w:tblGrid>
        <w:gridCol w:w="2694"/>
        <w:gridCol w:w="1079"/>
        <w:gridCol w:w="1081"/>
        <w:gridCol w:w="1171"/>
        <w:gridCol w:w="1081"/>
        <w:gridCol w:w="1170"/>
        <w:gridCol w:w="900"/>
        <w:gridCol w:w="904"/>
        <w:gridCol w:w="10"/>
      </w:tblGrid>
      <w:tr w:rsidR="00AC1BDA" w:rsidRPr="00D81524" w14:paraId="451743EE" w14:textId="77777777" w:rsidTr="009916AC">
        <w:trPr>
          <w:tblHeader/>
        </w:trPr>
        <w:tc>
          <w:tcPr>
            <w:tcW w:w="2694" w:type="dxa"/>
          </w:tcPr>
          <w:p w14:paraId="05435F09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7396" w:type="dxa"/>
            <w:gridSpan w:val="8"/>
          </w:tcPr>
          <w:p w14:paraId="04A18FD3" w14:textId="77777777" w:rsidR="00AC1BDA" w:rsidRPr="00D81524" w:rsidRDefault="00AC1BDA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1BDA" w:rsidRPr="00D81524" w14:paraId="2F115A00" w14:textId="77777777" w:rsidTr="009916AC">
        <w:trPr>
          <w:tblHeader/>
        </w:trPr>
        <w:tc>
          <w:tcPr>
            <w:tcW w:w="2694" w:type="dxa"/>
          </w:tcPr>
          <w:p w14:paraId="2895D6B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396" w:type="dxa"/>
            <w:gridSpan w:val="8"/>
          </w:tcPr>
          <w:p w14:paraId="175B9289" w14:textId="0E5A8A13" w:rsidR="00AC1BDA" w:rsidRPr="00D81524" w:rsidRDefault="001F0E13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486D52" w:rsidRPr="00D81524" w14:paraId="31F4A305" w14:textId="77777777" w:rsidTr="009916AC">
        <w:trPr>
          <w:gridAfter w:val="1"/>
          <w:wAfter w:w="10" w:type="dxa"/>
          <w:tblHeader/>
        </w:trPr>
        <w:tc>
          <w:tcPr>
            <w:tcW w:w="2694" w:type="dxa"/>
          </w:tcPr>
          <w:p w14:paraId="3211A51B" w14:textId="77777777" w:rsidR="00486D52" w:rsidRPr="00D81524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412" w:type="dxa"/>
            <w:gridSpan w:val="4"/>
          </w:tcPr>
          <w:p w14:paraId="38073D36" w14:textId="05324191" w:rsidR="00486D52" w:rsidRPr="00D81524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ระยะเวลา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ที่ครบกำหนดชำระ</w:t>
            </w:r>
            <w:r w:rsidR="009916AC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ภายใน </w:t>
            </w:r>
            <w:r w:rsidR="009916A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9916A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08C418A9" w14:textId="77777777" w:rsidR="00486D52" w:rsidRPr="00D81524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5F2CF47" w14:textId="77777777" w:rsidR="00486D52" w:rsidRPr="00D81524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4" w:type="dxa"/>
          </w:tcPr>
          <w:p w14:paraId="2F06C65D" w14:textId="77777777" w:rsidR="00486D52" w:rsidRPr="00D81524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72F32AD7" w14:textId="77777777" w:rsidTr="009916AC">
        <w:trPr>
          <w:gridAfter w:val="1"/>
          <w:wAfter w:w="10" w:type="dxa"/>
          <w:tblHeader/>
        </w:trPr>
        <w:tc>
          <w:tcPr>
            <w:tcW w:w="2694" w:type="dxa"/>
          </w:tcPr>
          <w:p w14:paraId="111ECA5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</w:tcPr>
          <w:p w14:paraId="65461991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1" w:type="dxa"/>
          </w:tcPr>
          <w:p w14:paraId="4D4FA9F7" w14:textId="5243B1AC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1" w:type="dxa"/>
          </w:tcPr>
          <w:p w14:paraId="04383DDA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1" w:type="dxa"/>
          </w:tcPr>
          <w:p w14:paraId="7CA994D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10C08C6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5D6DBD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4" w:type="dxa"/>
          </w:tcPr>
          <w:p w14:paraId="5EBC256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590D1FDC" w14:textId="77777777" w:rsidTr="009916AC">
        <w:trPr>
          <w:gridAfter w:val="1"/>
          <w:wAfter w:w="10" w:type="dxa"/>
          <w:tblHeader/>
        </w:trPr>
        <w:tc>
          <w:tcPr>
            <w:tcW w:w="2694" w:type="dxa"/>
          </w:tcPr>
          <w:p w14:paraId="75BF7F2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</w:tcPr>
          <w:p w14:paraId="4E7ED1F7" w14:textId="77777777" w:rsidR="00AC1BDA" w:rsidRPr="00D81524" w:rsidRDefault="00AC1BDA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ปรับขึ้นลง</w:t>
            </w:r>
          </w:p>
        </w:tc>
        <w:tc>
          <w:tcPr>
            <w:tcW w:w="1081" w:type="dxa"/>
          </w:tcPr>
          <w:p w14:paraId="7249CADE" w14:textId="120E5F63" w:rsidR="00AC1BDA" w:rsidRPr="00D81524" w:rsidRDefault="009916AC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1171" w:type="dxa"/>
          </w:tcPr>
          <w:p w14:paraId="13F8943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1" w:type="dxa"/>
          </w:tcPr>
          <w:p w14:paraId="425A0B3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136D410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639F2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4" w:type="dxa"/>
          </w:tcPr>
          <w:p w14:paraId="45DD623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3260EA1E" w14:textId="77777777" w:rsidTr="009916AC">
        <w:trPr>
          <w:gridAfter w:val="1"/>
          <w:wAfter w:w="10" w:type="dxa"/>
          <w:tblHeader/>
        </w:trPr>
        <w:tc>
          <w:tcPr>
            <w:tcW w:w="2694" w:type="dxa"/>
          </w:tcPr>
          <w:p w14:paraId="678C12E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</w:tcPr>
          <w:p w14:paraId="03BD71C0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081" w:type="dxa"/>
          </w:tcPr>
          <w:p w14:paraId="15C179B7" w14:textId="368C6974" w:rsidR="00AC1BDA" w:rsidRPr="00D81524" w:rsidRDefault="009916AC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1171" w:type="dxa"/>
          </w:tcPr>
          <w:p w14:paraId="3A67265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1" w:type="dxa"/>
          </w:tcPr>
          <w:p w14:paraId="2236AEA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70" w:type="dxa"/>
          </w:tcPr>
          <w:p w14:paraId="26D7D8D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</w:tcPr>
          <w:p w14:paraId="41A7BB6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4" w:type="dxa"/>
          </w:tcPr>
          <w:p w14:paraId="5ACE2B5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AC1BDA" w:rsidRPr="00D81524" w14:paraId="115D569A" w14:textId="77777777" w:rsidTr="009916AC">
        <w:trPr>
          <w:gridAfter w:val="1"/>
          <w:wAfter w:w="10" w:type="dxa"/>
          <w:tblHeader/>
        </w:trPr>
        <w:tc>
          <w:tcPr>
            <w:tcW w:w="2694" w:type="dxa"/>
          </w:tcPr>
          <w:p w14:paraId="4B02480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12" w:type="dxa"/>
            <w:gridSpan w:val="4"/>
          </w:tcPr>
          <w:p w14:paraId="319136AA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974" w:type="dxa"/>
            <w:gridSpan w:val="3"/>
          </w:tcPr>
          <w:p w14:paraId="2AEAEB9B" w14:textId="77777777" w:rsidR="00AC1BDA" w:rsidRPr="00D81524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C1BDA" w:rsidRPr="00D81524" w14:paraId="5B27E760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44D01BC0" w14:textId="77777777" w:rsidR="00AC1BDA" w:rsidRPr="00C70D4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79" w:type="dxa"/>
          </w:tcPr>
          <w:p w14:paraId="7EC56B5D" w14:textId="77777777" w:rsidR="00AC1BDA" w:rsidRPr="00C70D45" w:rsidRDefault="00AC1BDA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6B4CE16" w14:textId="77777777" w:rsidR="00AC1BDA" w:rsidRPr="00C70D45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1531336" w14:textId="77777777" w:rsidR="00AC1BDA" w:rsidRPr="00C70D45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1" w:type="dxa"/>
          </w:tcPr>
          <w:p w14:paraId="3B14C3C7" w14:textId="77777777" w:rsidR="00AC1BDA" w:rsidRPr="00C70D45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6A775DF" w14:textId="77777777" w:rsidR="00AC1BDA" w:rsidRPr="00C70D45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0161B7EB" w14:textId="77777777" w:rsidR="00AC1BDA" w:rsidRPr="00C70D45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4" w:type="dxa"/>
          </w:tcPr>
          <w:p w14:paraId="1CD965ED" w14:textId="77777777" w:rsidR="00AC1BDA" w:rsidRPr="00C70D45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B47B9" w:rsidRPr="00D81524" w14:paraId="4119F2E9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0EFA0FDA" w14:textId="0E893F7A" w:rsidR="00AB47B9" w:rsidRPr="00C70D45" w:rsidRDefault="007F4AB9" w:rsidP="007F4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 w:firstLine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</w:tcPr>
          <w:p w14:paraId="2A3EE083" w14:textId="1B6103B4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 w:hint="cs"/>
                <w:sz w:val="24"/>
                <w:szCs w:val="24"/>
              </w:rPr>
              <w:t>588</w:t>
            </w:r>
          </w:p>
        </w:tc>
        <w:tc>
          <w:tcPr>
            <w:tcW w:w="1081" w:type="dxa"/>
          </w:tcPr>
          <w:p w14:paraId="4937C28D" w14:textId="2DB1E60D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1" w:type="dxa"/>
          </w:tcPr>
          <w:p w14:paraId="7B2F8791" w14:textId="3AEB5137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756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541</w:t>
            </w:r>
          </w:p>
        </w:tc>
        <w:tc>
          <w:tcPr>
            <w:tcW w:w="1081" w:type="dxa"/>
          </w:tcPr>
          <w:p w14:paraId="6970B88A" w14:textId="5C86C93B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857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170" w:type="dxa"/>
            <w:shd w:val="clear" w:color="auto" w:fill="auto"/>
          </w:tcPr>
          <w:p w14:paraId="24647182" w14:textId="69B94C3E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38</w:t>
            </w:r>
          </w:p>
        </w:tc>
        <w:tc>
          <w:tcPr>
            <w:tcW w:w="900" w:type="dxa"/>
            <w:shd w:val="clear" w:color="auto" w:fill="auto"/>
          </w:tcPr>
          <w:p w14:paraId="3C6346DE" w14:textId="1A05B869" w:rsidR="00AB47B9" w:rsidRPr="00C70D45" w:rsidRDefault="00270F3A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0.65</w:t>
            </w:r>
          </w:p>
        </w:tc>
        <w:tc>
          <w:tcPr>
            <w:tcW w:w="904" w:type="dxa"/>
            <w:shd w:val="clear" w:color="auto" w:fill="auto"/>
          </w:tcPr>
          <w:p w14:paraId="47A286CB" w14:textId="293E1E8C" w:rsidR="00AB47B9" w:rsidRPr="00C70D45" w:rsidRDefault="00EB3B11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1.28</w:t>
            </w:r>
          </w:p>
        </w:tc>
      </w:tr>
      <w:tr w:rsidR="00AB47B9" w:rsidRPr="00D81524" w14:paraId="684DCA7A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1B88B455" w14:textId="500A9382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C70D45">
              <w:rPr>
                <w:rFonts w:asciiTheme="majorBidi" w:hAnsiTheme="majorBidi" w:cstheme="majorBidi"/>
                <w:sz w:val="24"/>
                <w:szCs w:val="24"/>
                <w:cs/>
              </w:rPr>
              <w:t>ัญ</w:t>
            </w: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ชีและ</w:t>
            </w:r>
            <w:r w:rsidR="004234A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br/>
            </w: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บริษัทหลักทรัพย์</w:t>
            </w:r>
          </w:p>
        </w:tc>
        <w:tc>
          <w:tcPr>
            <w:tcW w:w="1079" w:type="dxa"/>
            <w:vAlign w:val="bottom"/>
          </w:tcPr>
          <w:p w14:paraId="37FCBDB6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F5BB5" w14:textId="7606D012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1" w:type="dxa"/>
            <w:vAlign w:val="bottom"/>
          </w:tcPr>
          <w:p w14:paraId="7E694463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A044B7" w14:textId="277181ED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5E78F081" w14:textId="15358987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1081" w:type="dxa"/>
            <w:vAlign w:val="bottom"/>
          </w:tcPr>
          <w:p w14:paraId="60AF5E67" w14:textId="3C6AF491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437A07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2BA324A4" w14:textId="0FAD2E6B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DA8A7A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1497AE2E" w14:textId="37FF285D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2BC3A8C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51168735" w14:textId="1A1EF7A3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DD02AB" w:rsidRPr="00D81524" w14:paraId="3A343094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0B5D9C71" w14:textId="77777777" w:rsidR="00DD02AB" w:rsidRPr="00C70D45" w:rsidRDefault="00DD02AB" w:rsidP="00DD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79" w:type="dxa"/>
          </w:tcPr>
          <w:p w14:paraId="214740AB" w14:textId="26C388A8" w:rsidR="00DD02AB" w:rsidRPr="00C70D45" w:rsidRDefault="00DD02AB" w:rsidP="00DD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1,240,317</w:t>
            </w:r>
          </w:p>
        </w:tc>
        <w:tc>
          <w:tcPr>
            <w:tcW w:w="1081" w:type="dxa"/>
          </w:tcPr>
          <w:p w14:paraId="45889AA4" w14:textId="5DF5E805" w:rsidR="00DD02AB" w:rsidRPr="00C70D45" w:rsidRDefault="00DD02AB" w:rsidP="00DD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24A15A19" w14:textId="15708188" w:rsidR="00DD02AB" w:rsidRPr="00C70D45" w:rsidRDefault="00DD02AB" w:rsidP="00DD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1,949,153</w:t>
            </w:r>
          </w:p>
        </w:tc>
        <w:tc>
          <w:tcPr>
            <w:tcW w:w="1081" w:type="dxa"/>
          </w:tcPr>
          <w:p w14:paraId="5D0A46B9" w14:textId="06B10F41" w:rsidR="00DD02AB" w:rsidRPr="00C70D45" w:rsidRDefault="00DD02AB" w:rsidP="00DD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3,189,470</w:t>
            </w:r>
          </w:p>
        </w:tc>
        <w:tc>
          <w:tcPr>
            <w:tcW w:w="1170" w:type="dxa"/>
            <w:shd w:val="clear" w:color="auto" w:fill="auto"/>
          </w:tcPr>
          <w:p w14:paraId="6E4818A5" w14:textId="23348913" w:rsidR="00DD02AB" w:rsidRPr="00C70D45" w:rsidRDefault="00C2031B" w:rsidP="00C20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5.10 - 6.25</w:t>
            </w:r>
          </w:p>
        </w:tc>
        <w:tc>
          <w:tcPr>
            <w:tcW w:w="900" w:type="dxa"/>
            <w:shd w:val="clear" w:color="auto" w:fill="auto"/>
          </w:tcPr>
          <w:p w14:paraId="5EE6724B" w14:textId="2C81C335" w:rsidR="00DD02AB" w:rsidRPr="00C70D45" w:rsidRDefault="00C2031B" w:rsidP="00DD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49BB86EE" w14:textId="05807BFF" w:rsidR="00DD02AB" w:rsidRPr="00C70D45" w:rsidRDefault="00816830" w:rsidP="00DD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5.73</w:t>
            </w:r>
          </w:p>
        </w:tc>
      </w:tr>
      <w:tr w:rsidR="00AB47B9" w:rsidRPr="00D81524" w14:paraId="5CF1BDA6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7F38689E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079" w:type="dxa"/>
          </w:tcPr>
          <w:p w14:paraId="321260D9" w14:textId="54AB1196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061A2A98" w14:textId="41CE7CC3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34E0C0D1" w14:textId="6C56DA5F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695</w:t>
            </w:r>
          </w:p>
        </w:tc>
        <w:tc>
          <w:tcPr>
            <w:tcW w:w="1081" w:type="dxa"/>
          </w:tcPr>
          <w:p w14:paraId="2D51E339" w14:textId="5185F1EB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695</w:t>
            </w:r>
          </w:p>
        </w:tc>
        <w:tc>
          <w:tcPr>
            <w:tcW w:w="1170" w:type="dxa"/>
            <w:shd w:val="clear" w:color="auto" w:fill="auto"/>
          </w:tcPr>
          <w:p w14:paraId="3986DE9E" w14:textId="40200DE4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617363C" w14:textId="28C1C696" w:rsidR="00AB47B9" w:rsidRPr="00BC2739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C2739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43883F50" w14:textId="2CEC2B68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B47B9" w:rsidRPr="00D81524" w14:paraId="70A2323D" w14:textId="77777777" w:rsidTr="00AE6148">
        <w:trPr>
          <w:gridAfter w:val="1"/>
          <w:wAfter w:w="10" w:type="dxa"/>
        </w:trPr>
        <w:tc>
          <w:tcPr>
            <w:tcW w:w="2694" w:type="dxa"/>
          </w:tcPr>
          <w:p w14:paraId="41055E20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079" w:type="dxa"/>
            <w:shd w:val="clear" w:color="auto" w:fill="auto"/>
          </w:tcPr>
          <w:p w14:paraId="05F8BCC8" w14:textId="2EB4FCF4" w:rsidR="00AB47B9" w:rsidRPr="00BC2739" w:rsidRDefault="00BC2739" w:rsidP="00BC2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C2739">
              <w:rPr>
                <w:rFonts w:asciiTheme="majorBidi" w:hAnsiTheme="majorBidi" w:cstheme="majorBidi"/>
                <w:sz w:val="24"/>
                <w:szCs w:val="24"/>
              </w:rPr>
              <w:t>168,572</w:t>
            </w:r>
          </w:p>
        </w:tc>
        <w:tc>
          <w:tcPr>
            <w:tcW w:w="1081" w:type="dxa"/>
            <w:shd w:val="clear" w:color="auto" w:fill="auto"/>
          </w:tcPr>
          <w:p w14:paraId="326EFF40" w14:textId="1ED80B29" w:rsidR="00AB47B9" w:rsidRPr="00BC2739" w:rsidRDefault="00BC2739" w:rsidP="00BC2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BC27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674315BC" w14:textId="519B15D4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C2739">
              <w:rPr>
                <w:rFonts w:asciiTheme="majorBidi" w:hAnsiTheme="majorBidi" w:cstheme="majorBidi"/>
                <w:sz w:val="24"/>
                <w:szCs w:val="24"/>
              </w:rPr>
              <w:t>63,927</w:t>
            </w:r>
          </w:p>
        </w:tc>
        <w:tc>
          <w:tcPr>
            <w:tcW w:w="1081" w:type="dxa"/>
          </w:tcPr>
          <w:p w14:paraId="13A5C52F" w14:textId="2B1B8C56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832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1170" w:type="dxa"/>
            <w:shd w:val="clear" w:color="auto" w:fill="auto"/>
          </w:tcPr>
          <w:p w14:paraId="598A6787" w14:textId="58E4A8A0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AB47B9"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="00BC2739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43</w:t>
            </w:r>
            <w:r w:rsidR="00AB47B9"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</w:t>
            </w:r>
            <w:r w:rsidR="00BC2739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="00AB47B9"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="00D70516"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  <w:r w:rsidR="00BC2739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2DB27C83" w14:textId="170580AD" w:rsidR="00AB47B9" w:rsidRPr="00BC2739" w:rsidRDefault="00270F3A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C2739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335F7898" w14:textId="4A59D9AD" w:rsidR="00AB47B9" w:rsidRPr="00C70D45" w:rsidRDefault="00AE6148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3.65</w:t>
            </w:r>
          </w:p>
        </w:tc>
      </w:tr>
      <w:tr w:rsidR="00AB47B9" w:rsidRPr="006310D9" w14:paraId="210816AA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196E31E4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079" w:type="dxa"/>
          </w:tcPr>
          <w:p w14:paraId="337CC8AD" w14:textId="729611EC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552B6E50" w14:textId="023A75E3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7E33C841" w14:textId="43AB3BAD" w:rsidR="00AB47B9" w:rsidRPr="00C70D45" w:rsidRDefault="006113A4" w:rsidP="00AB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10,195</w:t>
            </w:r>
          </w:p>
        </w:tc>
        <w:tc>
          <w:tcPr>
            <w:tcW w:w="1081" w:type="dxa"/>
          </w:tcPr>
          <w:p w14:paraId="2396539C" w14:textId="0DF33ACB" w:rsidR="00AB47B9" w:rsidRPr="00C70D45" w:rsidRDefault="006113A4" w:rsidP="00AB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10,195</w:t>
            </w:r>
          </w:p>
        </w:tc>
        <w:tc>
          <w:tcPr>
            <w:tcW w:w="1170" w:type="dxa"/>
            <w:shd w:val="clear" w:color="auto" w:fill="auto"/>
          </w:tcPr>
          <w:p w14:paraId="59125406" w14:textId="1F765419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F2E478B" w14:textId="1984FEA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1D7B5F6A" w14:textId="1E2A0FA8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</w:tr>
      <w:tr w:rsidR="00AB47B9" w:rsidRPr="00D81524" w14:paraId="7A84A7E3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4E5A313A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</w:tcPr>
          <w:p w14:paraId="751F641F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050E23C" w14:textId="77777777" w:rsidR="00AB47B9" w:rsidRPr="00C70D45" w:rsidRDefault="00AB47B9" w:rsidP="00AB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A040411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71CEC13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B995DF5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5B65DAA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4" w:type="dxa"/>
            <w:shd w:val="clear" w:color="auto" w:fill="auto"/>
          </w:tcPr>
          <w:p w14:paraId="50341E8B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AB47B9" w:rsidRPr="00D81524" w14:paraId="63341F51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4E29B729" w14:textId="7186BD6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79" w:type="dxa"/>
          </w:tcPr>
          <w:p w14:paraId="316477F0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659F612" w14:textId="77777777" w:rsidR="00AB47B9" w:rsidRPr="00C70D45" w:rsidRDefault="00AB47B9" w:rsidP="00AB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442001B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1" w:type="dxa"/>
          </w:tcPr>
          <w:p w14:paraId="230AF77C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76C50445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F41BC0E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4" w:type="dxa"/>
            <w:shd w:val="clear" w:color="auto" w:fill="auto"/>
          </w:tcPr>
          <w:p w14:paraId="17D861FF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AB47B9" w:rsidRPr="00D81524" w14:paraId="027A87D1" w14:textId="77777777" w:rsidTr="009916AC">
        <w:trPr>
          <w:gridAfter w:val="1"/>
          <w:wAfter w:w="10" w:type="dxa"/>
        </w:trPr>
        <w:tc>
          <w:tcPr>
            <w:tcW w:w="2694" w:type="dxa"/>
            <w:vAlign w:val="bottom"/>
          </w:tcPr>
          <w:p w14:paraId="61A262A8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79" w:type="dxa"/>
            <w:vAlign w:val="bottom"/>
          </w:tcPr>
          <w:p w14:paraId="4EA76258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A71214" w14:textId="06749A4C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1" w:type="dxa"/>
            <w:vAlign w:val="bottom"/>
          </w:tcPr>
          <w:p w14:paraId="424FFE4C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84896" w14:textId="11DB754A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2B2F5CE5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6B15C8" w14:textId="70916521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797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1081" w:type="dxa"/>
            <w:vAlign w:val="bottom"/>
          </w:tcPr>
          <w:p w14:paraId="7A9A6E85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829464" w14:textId="2B3F0E97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797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C7B54E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1583B418" w14:textId="55833106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FC9C28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B3D55AD" w14:textId="09FF705E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78684B7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F5BDEAD" w14:textId="6E9E2DA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B47B9" w:rsidRPr="00D81524" w14:paraId="61AD374C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31B8FEDF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079" w:type="dxa"/>
          </w:tcPr>
          <w:p w14:paraId="21166F5B" w14:textId="454A6351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74BAC554" w14:textId="51D0F9CF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3C312E76" w14:textId="0315873F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1081" w:type="dxa"/>
          </w:tcPr>
          <w:p w14:paraId="45D043F3" w14:textId="609855EE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1170" w:type="dxa"/>
            <w:shd w:val="clear" w:color="auto" w:fill="auto"/>
          </w:tcPr>
          <w:p w14:paraId="61CBAE5F" w14:textId="26324FEF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DED5E55" w14:textId="73315784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7648CB53" w14:textId="46F75F09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B47B9" w:rsidRPr="00D81524" w14:paraId="78A15C80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4D2F3A19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079" w:type="dxa"/>
          </w:tcPr>
          <w:p w14:paraId="27D4A29B" w14:textId="1B05AE52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236EDFC3" w14:textId="43FD2F4B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6F8B124E" w14:textId="2B9D9544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1081" w:type="dxa"/>
          </w:tcPr>
          <w:p w14:paraId="454A2BB4" w14:textId="1AD1D20C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1170" w:type="dxa"/>
            <w:shd w:val="clear" w:color="auto" w:fill="auto"/>
          </w:tcPr>
          <w:p w14:paraId="497B6B7C" w14:textId="3C6BC12F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ED75EBF" w14:textId="0CDEEEA9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475A920A" w14:textId="5F7680EA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B47B9" w:rsidRPr="00D81524" w14:paraId="7E252377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616696A8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1079" w:type="dxa"/>
          </w:tcPr>
          <w:p w14:paraId="37AE841F" w14:textId="603C81B3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3D0F71FA" w14:textId="3C96F6F5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1171" w:type="dxa"/>
          </w:tcPr>
          <w:p w14:paraId="1494600F" w14:textId="56F1CEE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1B35E9EE" w14:textId="64C28806" w:rsidR="00AB47B9" w:rsidRPr="00C70D45" w:rsidRDefault="001F0E13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6310D9" w:rsidRPr="00C70D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0D45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1170" w:type="dxa"/>
            <w:shd w:val="clear" w:color="auto" w:fill="auto"/>
          </w:tcPr>
          <w:p w14:paraId="7E5C1810" w14:textId="41BAF423" w:rsidR="00AB47B9" w:rsidRPr="00C70D45" w:rsidRDefault="00065023" w:rsidP="000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E141E64" w14:textId="7EA60288" w:rsidR="00AB47B9" w:rsidRPr="00065023" w:rsidRDefault="00D70516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</w:pP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00</w:t>
            </w: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- 1.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  <w:r w:rsidRPr="00D7051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 w:rsidR="00065023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  <w:t>*</w:t>
            </w:r>
          </w:p>
        </w:tc>
        <w:tc>
          <w:tcPr>
            <w:tcW w:w="904" w:type="dxa"/>
            <w:shd w:val="clear" w:color="auto" w:fill="auto"/>
          </w:tcPr>
          <w:p w14:paraId="54DEB07A" w14:textId="3AFFB68C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B47B9" w:rsidRPr="00C06D4E" w14:paraId="71FD7997" w14:textId="77777777" w:rsidTr="009916AC">
        <w:trPr>
          <w:gridAfter w:val="1"/>
          <w:wAfter w:w="10" w:type="dxa"/>
        </w:trPr>
        <w:tc>
          <w:tcPr>
            <w:tcW w:w="2694" w:type="dxa"/>
          </w:tcPr>
          <w:p w14:paraId="71CE82B0" w14:textId="7777777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79" w:type="dxa"/>
          </w:tcPr>
          <w:p w14:paraId="1A78A0E3" w14:textId="7F0AEDC0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20C0DD30" w14:textId="614FD73C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21F2412C" w14:textId="063D71A2" w:rsidR="00AB47B9" w:rsidRPr="00C70D45" w:rsidRDefault="001F0E13" w:rsidP="00AB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</w:t>
            </w:r>
            <w:r w:rsidR="0051350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</w:t>
            </w:r>
            <w:r w:rsidR="00AB47B9"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513502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254</w:t>
            </w:r>
          </w:p>
        </w:tc>
        <w:tc>
          <w:tcPr>
            <w:tcW w:w="1081" w:type="dxa"/>
          </w:tcPr>
          <w:p w14:paraId="65BAFA71" w14:textId="032858D6" w:rsidR="00AB47B9" w:rsidRPr="00C70D45" w:rsidRDefault="00513502" w:rsidP="00AB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</w:t>
            </w: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254</w:t>
            </w:r>
          </w:p>
        </w:tc>
        <w:tc>
          <w:tcPr>
            <w:tcW w:w="1170" w:type="dxa"/>
          </w:tcPr>
          <w:p w14:paraId="5126A980" w14:textId="0252F17C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53417548" w14:textId="4306D8F8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4" w:type="dxa"/>
          </w:tcPr>
          <w:p w14:paraId="113D2692" w14:textId="78BE8167" w:rsidR="00AB47B9" w:rsidRPr="00C70D45" w:rsidRDefault="00AB47B9" w:rsidP="00AB4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70D4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</w:tbl>
    <w:p w14:paraId="5964E448" w14:textId="77777777" w:rsidR="00946696" w:rsidRDefault="00946696" w:rsidP="00AC1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24"/>
          <w:szCs w:val="24"/>
          <w:vertAlign w:val="superscript"/>
          <w:lang w:val="th-TH"/>
        </w:rPr>
      </w:pPr>
    </w:p>
    <w:p w14:paraId="13077149" w14:textId="3E027096" w:rsidR="00270F3A" w:rsidRDefault="00AC1BDA" w:rsidP="0006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30"/>
          <w:szCs w:val="30"/>
          <w:cs/>
        </w:rPr>
      </w:pPr>
      <w:r w:rsidRPr="00D81524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D81524">
        <w:rPr>
          <w:rFonts w:asciiTheme="majorBidi" w:hAnsiTheme="majorBidi" w:cstheme="majorBidi"/>
          <w:spacing w:val="-4"/>
          <w:sz w:val="24"/>
          <w:szCs w:val="24"/>
          <w:cs/>
          <w:lang w:val="th-TH"/>
        </w:rPr>
        <w:tab/>
      </w:r>
      <w:r w:rsidR="00065023"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="00065023"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="00065023"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="00065023"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  <w:r w:rsidR="00270F3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0077" w:type="dxa"/>
        <w:tblLayout w:type="fixed"/>
        <w:tblLook w:val="0000" w:firstRow="0" w:lastRow="0" w:firstColumn="0" w:lastColumn="0" w:noHBand="0" w:noVBand="0"/>
      </w:tblPr>
      <w:tblGrid>
        <w:gridCol w:w="2696"/>
        <w:gridCol w:w="1079"/>
        <w:gridCol w:w="1083"/>
        <w:gridCol w:w="1164"/>
        <w:gridCol w:w="1082"/>
        <w:gridCol w:w="1170"/>
        <w:gridCol w:w="900"/>
        <w:gridCol w:w="903"/>
      </w:tblGrid>
      <w:tr w:rsidR="006164D9" w:rsidRPr="00D81524" w14:paraId="5F43AC46" w14:textId="77777777" w:rsidTr="007F4AB9">
        <w:trPr>
          <w:tblHeader/>
        </w:trPr>
        <w:tc>
          <w:tcPr>
            <w:tcW w:w="2696" w:type="dxa"/>
          </w:tcPr>
          <w:p w14:paraId="690BF6F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7381" w:type="dxa"/>
            <w:gridSpan w:val="7"/>
          </w:tcPr>
          <w:p w14:paraId="0B0F2679" w14:textId="77777777" w:rsidR="006164D9" w:rsidRPr="00D81524" w:rsidRDefault="006164D9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64D9" w:rsidRPr="00D81524" w14:paraId="77D81CB1" w14:textId="77777777" w:rsidTr="007F4AB9">
        <w:trPr>
          <w:tblHeader/>
        </w:trPr>
        <w:tc>
          <w:tcPr>
            <w:tcW w:w="2696" w:type="dxa"/>
          </w:tcPr>
          <w:p w14:paraId="4234DBB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381" w:type="dxa"/>
            <w:gridSpan w:val="7"/>
          </w:tcPr>
          <w:p w14:paraId="00DEA121" w14:textId="67D238FC" w:rsidR="006164D9" w:rsidRPr="00D81524" w:rsidRDefault="001F0E13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486D52" w:rsidRPr="00D81524" w14:paraId="7E63E5C3" w14:textId="77777777" w:rsidTr="007F4AB9">
        <w:trPr>
          <w:tblHeader/>
        </w:trPr>
        <w:tc>
          <w:tcPr>
            <w:tcW w:w="2696" w:type="dxa"/>
          </w:tcPr>
          <w:p w14:paraId="15418009" w14:textId="77777777" w:rsidR="00486D52" w:rsidRPr="00D81524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408" w:type="dxa"/>
            <w:gridSpan w:val="4"/>
          </w:tcPr>
          <w:p w14:paraId="62DFF1B0" w14:textId="3EA5BC7F" w:rsidR="00486D52" w:rsidRPr="00D81524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ระยะเวลา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ที่ครบกำหนดชำระ</w:t>
            </w:r>
            <w:r w:rsidR="009916AC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ภายใน </w:t>
            </w:r>
            <w:r w:rsidR="009916A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9916A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4447DE87" w14:textId="77777777" w:rsidR="00486D52" w:rsidRPr="00D81524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30C8F9" w14:textId="77777777" w:rsidR="00486D52" w:rsidRPr="00D81524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2E9AA976" w14:textId="77777777" w:rsidR="00486D52" w:rsidRPr="00D81524" w:rsidRDefault="00486D52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6164D9" w:rsidRPr="00D81524" w14:paraId="2C96F367" w14:textId="77777777" w:rsidTr="007F4AB9">
        <w:trPr>
          <w:tblHeader/>
        </w:trPr>
        <w:tc>
          <w:tcPr>
            <w:tcW w:w="2696" w:type="dxa"/>
          </w:tcPr>
          <w:p w14:paraId="5972582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</w:tcPr>
          <w:p w14:paraId="12ABF894" w14:textId="77777777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6A6C12A4" w14:textId="1FC52D70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64" w:type="dxa"/>
          </w:tcPr>
          <w:p w14:paraId="4F14055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2" w:type="dxa"/>
          </w:tcPr>
          <w:p w14:paraId="4E1E3D7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7929BE8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7FEE67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33E9D4D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6164D9" w:rsidRPr="00D81524" w14:paraId="5F0284AD" w14:textId="77777777" w:rsidTr="007F4AB9">
        <w:trPr>
          <w:tblHeader/>
        </w:trPr>
        <w:tc>
          <w:tcPr>
            <w:tcW w:w="2696" w:type="dxa"/>
          </w:tcPr>
          <w:p w14:paraId="3604923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</w:tcPr>
          <w:p w14:paraId="6869C249" w14:textId="77777777" w:rsidR="006164D9" w:rsidRPr="00D81524" w:rsidRDefault="006164D9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ปรับขึ้นลง</w:t>
            </w:r>
          </w:p>
        </w:tc>
        <w:tc>
          <w:tcPr>
            <w:tcW w:w="1083" w:type="dxa"/>
          </w:tcPr>
          <w:p w14:paraId="3C4F4BDA" w14:textId="56448875" w:rsidR="006164D9" w:rsidRPr="00D81524" w:rsidRDefault="009916AC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1164" w:type="dxa"/>
          </w:tcPr>
          <w:p w14:paraId="491DC22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2" w:type="dxa"/>
          </w:tcPr>
          <w:p w14:paraId="15AE822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62C4C5A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1E042B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3" w:type="dxa"/>
          </w:tcPr>
          <w:p w14:paraId="036BF0D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6164D9" w:rsidRPr="00D81524" w14:paraId="07B37A5B" w14:textId="77777777" w:rsidTr="007F4AB9">
        <w:trPr>
          <w:tblHeader/>
        </w:trPr>
        <w:tc>
          <w:tcPr>
            <w:tcW w:w="2696" w:type="dxa"/>
          </w:tcPr>
          <w:p w14:paraId="7EA8B94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</w:tcPr>
          <w:p w14:paraId="29D82611" w14:textId="77777777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083" w:type="dxa"/>
          </w:tcPr>
          <w:p w14:paraId="64393536" w14:textId="447EBCC9" w:rsidR="006164D9" w:rsidRPr="00D81524" w:rsidRDefault="009916AC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1164" w:type="dxa"/>
          </w:tcPr>
          <w:p w14:paraId="01BB4D0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2" w:type="dxa"/>
          </w:tcPr>
          <w:p w14:paraId="0987F64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70" w:type="dxa"/>
          </w:tcPr>
          <w:p w14:paraId="3FFF62E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</w:tcPr>
          <w:p w14:paraId="4382EED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3" w:type="dxa"/>
          </w:tcPr>
          <w:p w14:paraId="1112578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6164D9" w:rsidRPr="00D81524" w14:paraId="45687AF6" w14:textId="77777777" w:rsidTr="007F4AB9">
        <w:trPr>
          <w:tblHeader/>
        </w:trPr>
        <w:tc>
          <w:tcPr>
            <w:tcW w:w="2696" w:type="dxa"/>
          </w:tcPr>
          <w:p w14:paraId="0B69B90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08" w:type="dxa"/>
            <w:gridSpan w:val="4"/>
          </w:tcPr>
          <w:p w14:paraId="71EBC4FD" w14:textId="77777777" w:rsidR="006164D9" w:rsidRPr="00D81524" w:rsidRDefault="006164D9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973" w:type="dxa"/>
            <w:gridSpan w:val="3"/>
          </w:tcPr>
          <w:p w14:paraId="7CF10562" w14:textId="77777777" w:rsidR="006164D9" w:rsidRPr="00D81524" w:rsidRDefault="006164D9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164D9" w:rsidRPr="00D81524" w14:paraId="3E406842" w14:textId="77777777" w:rsidTr="007F4AB9">
        <w:tc>
          <w:tcPr>
            <w:tcW w:w="2696" w:type="dxa"/>
          </w:tcPr>
          <w:p w14:paraId="5441FAAB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79" w:type="dxa"/>
          </w:tcPr>
          <w:p w14:paraId="023A6105" w14:textId="77777777" w:rsidR="006164D9" w:rsidRPr="00D81524" w:rsidRDefault="006164D9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4A8A9B4" w14:textId="77777777" w:rsidR="006164D9" w:rsidRPr="00D81524" w:rsidRDefault="006164D9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5830A4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2" w:type="dxa"/>
          </w:tcPr>
          <w:p w14:paraId="2F2F076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A3B2B85" w14:textId="77777777" w:rsidR="006164D9" w:rsidRPr="00D81524" w:rsidRDefault="006164D9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0B015CE5" w14:textId="77777777" w:rsidR="006164D9" w:rsidRPr="00D81524" w:rsidRDefault="006164D9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4E556CEC" w14:textId="77777777" w:rsidR="006164D9" w:rsidRPr="00D81524" w:rsidRDefault="006164D9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6164D9" w:rsidRPr="00D81524" w14:paraId="5229C19C" w14:textId="77777777" w:rsidTr="007F4AB9">
        <w:tc>
          <w:tcPr>
            <w:tcW w:w="2696" w:type="dxa"/>
          </w:tcPr>
          <w:p w14:paraId="4DA080B9" w14:textId="5DA17F8C" w:rsidR="006164D9" w:rsidRPr="00D81524" w:rsidRDefault="007F4AB9" w:rsidP="007F4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 w:firstLine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เทียบเท่าเงินสด</w:t>
            </w:r>
          </w:p>
        </w:tc>
        <w:tc>
          <w:tcPr>
            <w:tcW w:w="1079" w:type="dxa"/>
          </w:tcPr>
          <w:p w14:paraId="2177242B" w14:textId="144B7470" w:rsidR="006164D9" w:rsidRPr="00D81524" w:rsidRDefault="001F0E13" w:rsidP="00751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1083" w:type="dxa"/>
          </w:tcPr>
          <w:p w14:paraId="72B35771" w14:textId="1B2B012A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64" w:type="dxa"/>
          </w:tcPr>
          <w:p w14:paraId="652E7160" w14:textId="046D0202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048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1082" w:type="dxa"/>
          </w:tcPr>
          <w:p w14:paraId="41C05C4C" w14:textId="4DECB96D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1170" w:type="dxa"/>
            <w:shd w:val="clear" w:color="auto" w:fill="FFFFFF"/>
          </w:tcPr>
          <w:p w14:paraId="0BA1A315" w14:textId="0315B2E0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38</w:t>
            </w:r>
          </w:p>
        </w:tc>
        <w:tc>
          <w:tcPr>
            <w:tcW w:w="900" w:type="dxa"/>
            <w:shd w:val="clear" w:color="auto" w:fill="FFFFFF"/>
          </w:tcPr>
          <w:p w14:paraId="52FA1D71" w14:textId="4014AD0B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903" w:type="dxa"/>
            <w:shd w:val="clear" w:color="auto" w:fill="FFFFFF"/>
          </w:tcPr>
          <w:p w14:paraId="60485675" w14:textId="439DB9D7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31</w:t>
            </w:r>
          </w:p>
        </w:tc>
      </w:tr>
      <w:tr w:rsidR="006164D9" w:rsidRPr="00D81524" w14:paraId="16283A23" w14:textId="77777777" w:rsidTr="007F4AB9">
        <w:tc>
          <w:tcPr>
            <w:tcW w:w="2696" w:type="dxa"/>
          </w:tcPr>
          <w:p w14:paraId="26F56839" w14:textId="561F42F8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ัญ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ชีและ</w:t>
            </w:r>
            <w:r w:rsidR="00C4500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br/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บริษัทหลักทรัพย์</w:t>
            </w:r>
          </w:p>
        </w:tc>
        <w:tc>
          <w:tcPr>
            <w:tcW w:w="1079" w:type="dxa"/>
            <w:vAlign w:val="bottom"/>
          </w:tcPr>
          <w:p w14:paraId="2FAC116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253758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69C9266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D2110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  <w:vAlign w:val="bottom"/>
          </w:tcPr>
          <w:p w14:paraId="69E35549" w14:textId="18AC25AE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082" w:type="dxa"/>
            <w:vAlign w:val="bottom"/>
          </w:tcPr>
          <w:p w14:paraId="514BD05F" w14:textId="4EBE82B5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6485BA34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9455A18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749E389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4ECD13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  <w:shd w:val="clear" w:color="auto" w:fill="FFFFFF"/>
            <w:vAlign w:val="bottom"/>
          </w:tcPr>
          <w:p w14:paraId="3C2404C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CD8044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64D9" w:rsidRPr="00D81524" w14:paraId="45AED30D" w14:textId="77777777" w:rsidTr="007F4AB9">
        <w:tc>
          <w:tcPr>
            <w:tcW w:w="2696" w:type="dxa"/>
          </w:tcPr>
          <w:p w14:paraId="204B023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79" w:type="dxa"/>
          </w:tcPr>
          <w:p w14:paraId="78A1E0D5" w14:textId="2C2FBCE6" w:rsidR="006164D9" w:rsidRPr="00D81524" w:rsidRDefault="00DD02AB" w:rsidP="00A41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1083" w:type="dxa"/>
          </w:tcPr>
          <w:p w14:paraId="753B4330" w14:textId="31B63E9A" w:rsidR="006164D9" w:rsidRPr="00D81524" w:rsidRDefault="00DD02AB" w:rsidP="00DD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14:paraId="7D8D735B" w14:textId="562AC221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1082" w:type="dxa"/>
          </w:tcPr>
          <w:p w14:paraId="368F720E" w14:textId="0E4F0823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768</w:t>
            </w:r>
          </w:p>
        </w:tc>
        <w:tc>
          <w:tcPr>
            <w:tcW w:w="1170" w:type="dxa"/>
            <w:shd w:val="clear" w:color="auto" w:fill="FFFFFF"/>
          </w:tcPr>
          <w:p w14:paraId="381750A3" w14:textId="0152CBBC" w:rsidR="006164D9" w:rsidRPr="00D81524" w:rsidRDefault="00074EA0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10</w:t>
            </w: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</w:t>
            </w: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25</w:t>
            </w:r>
          </w:p>
        </w:tc>
        <w:tc>
          <w:tcPr>
            <w:tcW w:w="900" w:type="dxa"/>
            <w:shd w:val="clear" w:color="auto" w:fill="FFFFFF"/>
          </w:tcPr>
          <w:p w14:paraId="717D56FA" w14:textId="605E922F" w:rsidR="006164D9" w:rsidRPr="00D81524" w:rsidRDefault="00074EA0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  <w:shd w:val="clear" w:color="auto" w:fill="FFFFFF"/>
          </w:tcPr>
          <w:p w14:paraId="707EA5E2" w14:textId="2632AA38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39</w:t>
            </w:r>
          </w:p>
        </w:tc>
      </w:tr>
      <w:tr w:rsidR="006164D9" w:rsidRPr="00D81524" w14:paraId="59B4B354" w14:textId="77777777" w:rsidTr="007F4AB9">
        <w:tc>
          <w:tcPr>
            <w:tcW w:w="2696" w:type="dxa"/>
          </w:tcPr>
          <w:p w14:paraId="5EE36E9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079" w:type="dxa"/>
          </w:tcPr>
          <w:p w14:paraId="5617758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14:paraId="5D044C27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14:paraId="08EA5009" w14:textId="4FE20F71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082" w:type="dxa"/>
          </w:tcPr>
          <w:p w14:paraId="200D10E9" w14:textId="2FD13080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170" w:type="dxa"/>
          </w:tcPr>
          <w:p w14:paraId="304E717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4C64C71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</w:tcPr>
          <w:p w14:paraId="5137834B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FD3158" w:rsidRPr="00D81524" w14:paraId="02404EB3" w14:textId="77777777" w:rsidTr="00F73F51">
        <w:tc>
          <w:tcPr>
            <w:tcW w:w="2696" w:type="dxa"/>
          </w:tcPr>
          <w:p w14:paraId="04508A9D" w14:textId="77777777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079" w:type="dxa"/>
          </w:tcPr>
          <w:p w14:paraId="20E26E7F" w14:textId="7F347A76" w:rsidR="00FD3158" w:rsidRPr="00D81524" w:rsidRDefault="001F0E13" w:rsidP="00751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FD31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1083" w:type="dxa"/>
          </w:tcPr>
          <w:p w14:paraId="29B5C03A" w14:textId="24CBA003" w:rsidR="00FD3158" w:rsidRPr="00D81524" w:rsidRDefault="001F0E13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FD31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164" w:type="dxa"/>
          </w:tcPr>
          <w:p w14:paraId="3C9C2C7D" w14:textId="0966E896" w:rsidR="00FD3158" w:rsidRPr="00D81524" w:rsidRDefault="001F0E13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D31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991</w:t>
            </w:r>
            <w:r w:rsidR="00FD31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082" w:type="dxa"/>
          </w:tcPr>
          <w:p w14:paraId="4E6392D2" w14:textId="5D203051" w:rsidR="00FD3158" w:rsidRPr="00D81524" w:rsidRDefault="001F0E13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D3158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="00FD3158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1170" w:type="dxa"/>
          </w:tcPr>
          <w:p w14:paraId="5D047334" w14:textId="2D958326" w:rsidR="00FD3158" w:rsidRPr="00D81524" w:rsidRDefault="001F0E13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FD315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36</w:t>
            </w:r>
            <w:r w:rsidR="00FD315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</w:t>
            </w:r>
            <w:r w:rsidR="00FD315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85</w:t>
            </w:r>
          </w:p>
        </w:tc>
        <w:tc>
          <w:tcPr>
            <w:tcW w:w="900" w:type="dxa"/>
          </w:tcPr>
          <w:p w14:paraId="0EC487D5" w14:textId="3C0A8E0F" w:rsidR="00FD3158" w:rsidRPr="00D81524" w:rsidRDefault="001F0E13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FD315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51</w:t>
            </w:r>
          </w:p>
        </w:tc>
        <w:tc>
          <w:tcPr>
            <w:tcW w:w="903" w:type="dxa"/>
            <w:shd w:val="clear" w:color="auto" w:fill="auto"/>
          </w:tcPr>
          <w:p w14:paraId="249BA61C" w14:textId="7E312C6C" w:rsidR="00FD3158" w:rsidRPr="00D81524" w:rsidRDefault="00F73F51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1.15</w:t>
            </w:r>
          </w:p>
        </w:tc>
      </w:tr>
      <w:tr w:rsidR="006164D9" w:rsidRPr="00D81524" w14:paraId="79FAF420" w14:textId="77777777" w:rsidTr="00F73F51">
        <w:tc>
          <w:tcPr>
            <w:tcW w:w="2696" w:type="dxa"/>
          </w:tcPr>
          <w:p w14:paraId="7817EA4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079" w:type="dxa"/>
          </w:tcPr>
          <w:p w14:paraId="4883FAB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14:paraId="0A371E1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14:paraId="7F8B4F98" w14:textId="5ED288CF" w:rsidR="006164D9" w:rsidRPr="00D81524" w:rsidRDefault="001F0E13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1082" w:type="dxa"/>
          </w:tcPr>
          <w:p w14:paraId="1E796D3C" w14:textId="56B8FD35" w:rsidR="006164D9" w:rsidRPr="00D81524" w:rsidRDefault="001F0E13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1170" w:type="dxa"/>
          </w:tcPr>
          <w:p w14:paraId="336069B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0" w:type="dxa"/>
          </w:tcPr>
          <w:p w14:paraId="14C57AC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770445E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</w:tr>
      <w:tr w:rsidR="006164D9" w:rsidRPr="00D81524" w14:paraId="26E78D97" w14:textId="77777777" w:rsidTr="007F4AB9">
        <w:tc>
          <w:tcPr>
            <w:tcW w:w="2696" w:type="dxa"/>
          </w:tcPr>
          <w:p w14:paraId="2B7472D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</w:tcPr>
          <w:p w14:paraId="2D65E497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8FF49D3" w14:textId="77777777" w:rsidR="006164D9" w:rsidRPr="00D81524" w:rsidRDefault="006164D9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34BFFCB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444FDDB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46FA77E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11D67D0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3" w:type="dxa"/>
          </w:tcPr>
          <w:p w14:paraId="6C878AD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6164D9" w:rsidRPr="00D81524" w14:paraId="5E5531D0" w14:textId="77777777" w:rsidTr="007F4AB9">
        <w:tc>
          <w:tcPr>
            <w:tcW w:w="2696" w:type="dxa"/>
          </w:tcPr>
          <w:p w14:paraId="1C2FA802" w14:textId="4AAD32E8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79" w:type="dxa"/>
          </w:tcPr>
          <w:p w14:paraId="6B4D198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7D886B1" w14:textId="77777777" w:rsidR="006164D9" w:rsidRPr="00D81524" w:rsidRDefault="006164D9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8B3EE8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2" w:type="dxa"/>
          </w:tcPr>
          <w:p w14:paraId="49D2435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226DAD48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649D6CB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3" w:type="dxa"/>
          </w:tcPr>
          <w:p w14:paraId="0661506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6164D9" w:rsidRPr="00D81524" w14:paraId="3852D196" w14:textId="77777777" w:rsidTr="007F4AB9">
        <w:tc>
          <w:tcPr>
            <w:tcW w:w="2696" w:type="dxa"/>
            <w:vAlign w:val="bottom"/>
          </w:tcPr>
          <w:p w14:paraId="0564E89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79" w:type="dxa"/>
            <w:vAlign w:val="bottom"/>
          </w:tcPr>
          <w:p w14:paraId="0B3B64D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973A6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4A78BA1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A48B0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  <w:vAlign w:val="bottom"/>
          </w:tcPr>
          <w:p w14:paraId="4575CA21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D83E3C" w14:textId="7C8658AB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1082" w:type="dxa"/>
            <w:vAlign w:val="bottom"/>
          </w:tcPr>
          <w:p w14:paraId="4CD8735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CEA262" w14:textId="27D6AE31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1170" w:type="dxa"/>
            <w:vAlign w:val="bottom"/>
          </w:tcPr>
          <w:p w14:paraId="60385D2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6D5A429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vAlign w:val="bottom"/>
          </w:tcPr>
          <w:p w14:paraId="3AB94EC8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21023D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  <w:vAlign w:val="bottom"/>
          </w:tcPr>
          <w:p w14:paraId="703C29D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F1D765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64D9" w:rsidRPr="00D81524" w14:paraId="3EB07808" w14:textId="77777777" w:rsidTr="007F4AB9">
        <w:tc>
          <w:tcPr>
            <w:tcW w:w="2696" w:type="dxa"/>
          </w:tcPr>
          <w:p w14:paraId="5C3F2E5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079" w:type="dxa"/>
          </w:tcPr>
          <w:p w14:paraId="7EE2EC44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14:paraId="628EF34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14:paraId="2117A6F6" w14:textId="1ECE70BF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1082" w:type="dxa"/>
          </w:tcPr>
          <w:p w14:paraId="236CFFBD" w14:textId="39E10CF1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1170" w:type="dxa"/>
          </w:tcPr>
          <w:p w14:paraId="279BBD5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1CBC927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</w:tcPr>
          <w:p w14:paraId="094BDED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64D9" w:rsidRPr="00D81524" w14:paraId="7E71D484" w14:textId="77777777" w:rsidTr="007F4AB9">
        <w:tc>
          <w:tcPr>
            <w:tcW w:w="2696" w:type="dxa"/>
          </w:tcPr>
          <w:p w14:paraId="12F99EE7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079" w:type="dxa"/>
          </w:tcPr>
          <w:p w14:paraId="0D51CF2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14:paraId="1684A65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14:paraId="79EF3B83" w14:textId="5DD43CEA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1082" w:type="dxa"/>
          </w:tcPr>
          <w:p w14:paraId="69CB08D9" w14:textId="19A1AD70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1170" w:type="dxa"/>
          </w:tcPr>
          <w:p w14:paraId="2D1F5B34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26FAA2B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</w:tcPr>
          <w:p w14:paraId="78415BF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64D9" w:rsidRPr="00D81524" w14:paraId="2A3E5C08" w14:textId="77777777" w:rsidTr="007F4AB9">
        <w:tc>
          <w:tcPr>
            <w:tcW w:w="2696" w:type="dxa"/>
          </w:tcPr>
          <w:p w14:paraId="6FF2B85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1079" w:type="dxa"/>
          </w:tcPr>
          <w:p w14:paraId="4D980E6B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14:paraId="5D6E0D17" w14:textId="5476A5CF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164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6164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164" w:type="dxa"/>
          </w:tcPr>
          <w:p w14:paraId="61F90C9C" w14:textId="0742D17E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14:paraId="2A65B409" w14:textId="028F301C" w:rsidR="006164D9" w:rsidRPr="00D81524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170" w:type="dxa"/>
          </w:tcPr>
          <w:p w14:paraId="1AB87E4F" w14:textId="779124C1" w:rsidR="006164D9" w:rsidRPr="00D81524" w:rsidRDefault="00065023" w:rsidP="006164D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32D269A7" w14:textId="76CD5EBB" w:rsidR="006164D9" w:rsidRPr="00065023" w:rsidRDefault="001F0E13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6164D9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22</w:t>
            </w:r>
            <w:r w:rsidR="006164D9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- 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.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90</w:t>
            </w:r>
            <w:r w:rsidR="00065023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ja-JP"/>
              </w:rPr>
              <w:t>*</w:t>
            </w:r>
          </w:p>
        </w:tc>
        <w:tc>
          <w:tcPr>
            <w:tcW w:w="903" w:type="dxa"/>
          </w:tcPr>
          <w:p w14:paraId="4D2BF40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64D9" w:rsidRPr="00D81524" w14:paraId="5C4D184C" w14:textId="77777777" w:rsidTr="007F4AB9">
        <w:tc>
          <w:tcPr>
            <w:tcW w:w="2696" w:type="dxa"/>
          </w:tcPr>
          <w:p w14:paraId="355D796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79" w:type="dxa"/>
          </w:tcPr>
          <w:p w14:paraId="5E07E7E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14:paraId="705816D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14:paraId="7E71A127" w14:textId="06F18204" w:rsidR="006164D9" w:rsidRPr="00D81524" w:rsidRDefault="001F0E13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97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549</w:t>
            </w:r>
          </w:p>
        </w:tc>
        <w:tc>
          <w:tcPr>
            <w:tcW w:w="1082" w:type="dxa"/>
          </w:tcPr>
          <w:p w14:paraId="68404E06" w14:textId="40C4447B" w:rsidR="006164D9" w:rsidRPr="00D81524" w:rsidRDefault="001F0E13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1F0E13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6164D9" w:rsidRPr="00D815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F0E13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  <w:tc>
          <w:tcPr>
            <w:tcW w:w="1170" w:type="dxa"/>
          </w:tcPr>
          <w:p w14:paraId="05FE3BF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054E0E0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3" w:type="dxa"/>
          </w:tcPr>
          <w:p w14:paraId="1E7DD47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</w:tbl>
    <w:p w14:paraId="3F802C8C" w14:textId="77777777" w:rsidR="00946696" w:rsidRPr="005455A6" w:rsidRDefault="00946696" w:rsidP="00616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16"/>
          <w:szCs w:val="16"/>
          <w:vertAlign w:val="superscript"/>
          <w:lang w:val="th-TH"/>
        </w:rPr>
      </w:pPr>
    </w:p>
    <w:p w14:paraId="5848424B" w14:textId="654DD0BD" w:rsidR="006164D9" w:rsidRDefault="006164D9" w:rsidP="00616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24"/>
          <w:szCs w:val="24"/>
          <w:lang w:val="th-TH"/>
        </w:rPr>
      </w:pPr>
      <w:r w:rsidRPr="00D81524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D81524">
        <w:rPr>
          <w:rFonts w:asciiTheme="majorBidi" w:hAnsiTheme="majorBidi" w:cstheme="majorBidi"/>
          <w:spacing w:val="-4"/>
          <w:sz w:val="24"/>
          <w:szCs w:val="24"/>
          <w:cs/>
          <w:lang w:val="th-TH"/>
        </w:rPr>
        <w:tab/>
      </w:r>
      <w:r w:rsidR="00065023"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="00065023"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="00065023"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="00065023"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2ACBE89B" w14:textId="497B7340" w:rsidR="006164D9" w:rsidRPr="00CB0B62" w:rsidRDefault="006164D9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55F1CA99" w14:textId="77777777" w:rsidR="00C52E8D" w:rsidRPr="00D81524" w:rsidRDefault="00C52E8D" w:rsidP="00C52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ความเสี่ยงด้านการให้สินเชื่อ</w:t>
      </w:r>
    </w:p>
    <w:p w14:paraId="37F62AFF" w14:textId="77777777" w:rsidR="00C52E8D" w:rsidRPr="00CB0B62" w:rsidRDefault="00C52E8D" w:rsidP="00C52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sz w:val="22"/>
          <w:szCs w:val="22"/>
        </w:rPr>
      </w:pPr>
    </w:p>
    <w:p w14:paraId="28047C3C" w14:textId="3F200D6E" w:rsidR="005455A6" w:rsidRDefault="00C52E8D" w:rsidP="00545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กลุ่มบริษัทมีความเสี่ยงด้านการให้สินเชื่อที่เกี่ยวเนื่องกับลูกหนี้ธุรกิจหลักทรัพย์ เงินให้กู้ยืม </w:t>
      </w:r>
      <w:r w:rsidR="00DD6E6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ลูกหนี้อื่น </w:t>
      </w:r>
      <w:r w:rsidR="005455A6">
        <w:rPr>
          <w:rFonts w:asciiTheme="majorBidi" w:hAnsiTheme="majorBidi" w:cstheme="majorBidi"/>
          <w:sz w:val="30"/>
          <w:szCs w:val="30"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กลุ่มบริษัทพิจารณากำหนดวงเงินสินเชื่อสำหรับลูกค้าหรือคู่สัญญา โดยวิเคราะห์ฐานะทางการเงินของลูกค้าหรือคู่สัญญาอย่างสม่ำเสมอ ทั้งนี้เพื่อลดความเสี่ยงด้านการให้สินเชื่อ กลุ่มบริษัทมีนโยบายความเสี่ยงด้านการให้สินเชื่อซึ่งถือเป็นแนวทางในการควบคุมความเสี่ยงที่อาจเกิดขึ้นจากการผิดนัดชำระราคาของลูกค้า และความเสี่ยงจากการปล่อยกู้ผ่านบัญชีเครดิตบาลานซ์</w:t>
      </w:r>
      <w:r w:rsidRPr="00D81524">
        <w:rPr>
          <w:rFonts w:asciiTheme="majorBid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</w:rPr>
        <w:t>นอกจากนี้กลุ่มบริษัทได้จัดตั้งคณะกรรมการพิจารณากลั่นกรองสินเชื่อ ทำหน้าที่พิจารณานโยบายด้านเครดิต ประเด็นที่เกี่ยวข้องด้านเครดิต รวมถึงกำหนดรายชื่อหลักทรัพย์ ปริมาณการกระจุกตัวที่เหมาะสม โดยกลุ่มบริษัทมีแนวทางคัดเลือกหลักทรัพย์ที่มีคุณภาพโดยพิจารณาจากปัจจัยพื้นฐาน และสภาพคล่องของหลักทรัพย์เพื่อการปล่อยกู้หลักทรัพย์ที่ดี และสามารถควบคุมความเสี่ยงด้านการให้สินเชื่อของกลุ่มบริษัทให้อยู่ในระดับที่ยอมรับได้ ทั้งนี้มูลค่าสูงสุดที่กลุ่มบริษัทอาจได้รับผลกระทบจากการให้สินเชื่อ หรือสูญเสียเนื่องจากการผิดนัดชำระของคู่สัญญาได้แสดงไว้ในงบแสดงฐานะการเงิน</w:t>
      </w:r>
      <w:r w:rsidR="005455A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C5A5E1" w14:textId="77777777" w:rsidR="001459F6" w:rsidRPr="00E163D1" w:rsidRDefault="001459F6" w:rsidP="00145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3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ความเสี่ยงด้านสภาวะตลาด</w:t>
      </w:r>
    </w:p>
    <w:p w14:paraId="2C797385" w14:textId="77777777" w:rsidR="001459F6" w:rsidRPr="00E163D1" w:rsidRDefault="001459F6" w:rsidP="00145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1736F" w14:textId="77777777" w:rsidR="001459F6" w:rsidRPr="00E163D1" w:rsidRDefault="001459F6" w:rsidP="00145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63D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กลุ่มบริษัทมีความเสี่ยงด้านตลาดที่เกี่ยวเนื่องกับพอร์ตการลงทุนของกลุ่มบริษัท ซึ่งอาจได้รับผลกระทบจาก</w:t>
      </w:r>
      <w:r w:rsidRPr="00E163D1">
        <w:rPr>
          <w:rFonts w:asciiTheme="majorBidi" w:hAnsiTheme="majorBidi" w:cstheme="majorBidi"/>
          <w:sz w:val="30"/>
          <w:szCs w:val="30"/>
        </w:rPr>
        <w:br/>
      </w:r>
      <w:r w:rsidRPr="00E163D1">
        <w:rPr>
          <w:rFonts w:asciiTheme="majorBidi" w:hAnsiTheme="majorBidi" w:cstheme="majorBidi"/>
          <w:sz w:val="30"/>
          <w:szCs w:val="30"/>
          <w:cs/>
        </w:rPr>
        <w:t>การเปลี่ยนแปลงของปัจจัยด้านตลาด อย่างไรก็ตามกลุ่มบริษัทกำหนดให้มีกรอบการบริหารความเสี่ยงด้านตลาด เพดานการลงทุน และระดับความเสี่ยงที่ยอมรับได้ ซึ่งผ่านการพิจารณาให้ความเห็นชอบจากคณะกรรมการบริหาร</w:t>
      </w:r>
      <w:r w:rsidRPr="00E163D1">
        <w:rPr>
          <w:rFonts w:asciiTheme="majorBidi" w:hAnsiTheme="majorBidi" w:cstheme="majorBidi"/>
          <w:sz w:val="30"/>
          <w:szCs w:val="30"/>
          <w:cs/>
        </w:rPr>
        <w:br/>
        <w:t>ความเสี่ยง และอนุมัติโดยคณะกรรมการบริษัท</w:t>
      </w:r>
      <w:r w:rsidRPr="00E163D1">
        <w:rPr>
          <w:rFonts w:asciiTheme="majorBidi" w:hAnsiTheme="majorBidi" w:cstheme="majorBidi"/>
          <w:sz w:val="30"/>
          <w:szCs w:val="30"/>
        </w:rPr>
        <w:t xml:space="preserve"> </w:t>
      </w:r>
      <w:r w:rsidRPr="00E163D1">
        <w:rPr>
          <w:rFonts w:asciiTheme="majorBidi" w:hAnsiTheme="majorBidi" w:cstheme="majorBidi"/>
          <w:sz w:val="30"/>
          <w:szCs w:val="30"/>
          <w:cs/>
        </w:rPr>
        <w:t>ทั้งนี้การบริหารความเสี่ยงสำหรับพอร์ตการลงทุนของกลุ่มบริษัทจะอยู่ภายในเงื่อนไขและข้อกำหนดที่ได้ระบุในนโยบายบริหารความเสี่ยงด้านตลาดและนโยบายการลงทุนของ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163D1">
        <w:rPr>
          <w:rFonts w:asciiTheme="majorBidi" w:hAnsiTheme="majorBidi" w:cstheme="majorBidi"/>
          <w:sz w:val="30"/>
          <w:szCs w:val="30"/>
          <w:cs/>
        </w:rPr>
        <w:t>กลุ่มบริษัท ภายใต้การดูแลและรายงานอย่างใกล้ชิดโดยหน่วยงานสนับสนุนด้านบริหารความเสี่ยงตามแนวทางที่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163D1">
        <w:rPr>
          <w:rFonts w:asciiTheme="majorBidi" w:hAnsiTheme="majorBidi" w:cstheme="majorBidi"/>
          <w:sz w:val="30"/>
          <w:szCs w:val="30"/>
          <w:cs/>
        </w:rPr>
        <w:t>กลุ่มบริษัทกำหนด</w:t>
      </w:r>
    </w:p>
    <w:p w14:paraId="3AB8D3E3" w14:textId="77777777" w:rsidR="00C03FD0" w:rsidRPr="00FA424F" w:rsidRDefault="00C03FD0" w:rsidP="0048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A5EC1" w14:textId="77777777" w:rsidR="00486D52" w:rsidRPr="00E163D1" w:rsidRDefault="00486D52" w:rsidP="0048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3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ความเสี่ยงจากเงินตราต่างประเทศ </w:t>
      </w:r>
    </w:p>
    <w:p w14:paraId="0D820D4C" w14:textId="77777777" w:rsidR="00486D52" w:rsidRPr="00E163D1" w:rsidRDefault="00486D52" w:rsidP="0048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0F067" w14:textId="7FA0F89F" w:rsidR="00507575" w:rsidRDefault="00C7740A" w:rsidP="0048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740A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Pr="00C7740A">
        <w:rPr>
          <w:rFonts w:asciiTheme="majorBidi" w:hAnsiTheme="majorBidi"/>
          <w:sz w:val="30"/>
          <w:szCs w:val="30"/>
          <w:cs/>
        </w:rPr>
        <w:t xml:space="preserve"> </w:t>
      </w:r>
      <w:r w:rsidRPr="00C7740A">
        <w:rPr>
          <w:rFonts w:asciiTheme="majorBidi" w:hAnsiTheme="majorBidi" w:hint="cs"/>
          <w:sz w:val="30"/>
          <w:szCs w:val="30"/>
          <w:cs/>
        </w:rPr>
        <w:t>อันเป็นผลมาจากการมีสินทรัพย์และหนี้สินทางการเงินที่เป็นเงินตราต่างประเทศ</w:t>
      </w:r>
      <w:r w:rsidRPr="00C7740A">
        <w:rPr>
          <w:rFonts w:asciiTheme="majorBidi" w:hAnsiTheme="majorBidi"/>
          <w:sz w:val="30"/>
          <w:szCs w:val="30"/>
          <w:cs/>
        </w:rPr>
        <w:t xml:space="preserve"> </w:t>
      </w:r>
      <w:r w:rsidRPr="00C7740A">
        <w:rPr>
          <w:rFonts w:asciiTheme="majorBidi" w:hAnsiTheme="majorBidi" w:hint="cs"/>
          <w:sz w:val="30"/>
          <w:szCs w:val="30"/>
          <w:cs/>
        </w:rPr>
        <w:t>โดยแสดงเป็นสกุลเงินบาทดังนี้</w:t>
      </w:r>
    </w:p>
    <w:p w14:paraId="14CCC917" w14:textId="77777777" w:rsidR="00C7740A" w:rsidRDefault="00C7740A" w:rsidP="0048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274"/>
        <w:gridCol w:w="181"/>
        <w:gridCol w:w="1165"/>
        <w:gridCol w:w="180"/>
        <w:gridCol w:w="1260"/>
        <w:gridCol w:w="180"/>
        <w:gridCol w:w="1170"/>
        <w:gridCol w:w="181"/>
        <w:gridCol w:w="1170"/>
      </w:tblGrid>
      <w:tr w:rsidR="0044487E" w:rsidRPr="0080154F" w14:paraId="634F2FE9" w14:textId="77777777" w:rsidTr="005933F0">
        <w:trPr>
          <w:cantSplit/>
          <w:trHeight w:val="20"/>
          <w:tblHeader/>
        </w:trPr>
        <w:tc>
          <w:tcPr>
            <w:tcW w:w="3330" w:type="dxa"/>
            <w:shd w:val="clear" w:color="auto" w:fill="auto"/>
          </w:tcPr>
          <w:p w14:paraId="3B486926" w14:textId="77777777" w:rsidR="0044487E" w:rsidRPr="00B141AA" w:rsidRDefault="0044487E" w:rsidP="00FD5F4C">
            <w:pPr>
              <w:ind w:right="-27"/>
              <w:rPr>
                <w:i/>
                <w:iCs/>
                <w:color w:val="0000FF"/>
                <w:shd w:val="clear" w:color="auto" w:fill="E0E0E0"/>
              </w:rPr>
            </w:pPr>
          </w:p>
        </w:tc>
        <w:tc>
          <w:tcPr>
            <w:tcW w:w="274" w:type="dxa"/>
            <w:shd w:val="clear" w:color="auto" w:fill="auto"/>
          </w:tcPr>
          <w:p w14:paraId="63F6A82D" w14:textId="77777777" w:rsidR="0044487E" w:rsidRPr="00B141AA" w:rsidRDefault="0044487E" w:rsidP="00FD5F4C">
            <w:pPr>
              <w:outlineLvl w:val="0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089EAA3B" w14:textId="77777777" w:rsidR="0044487E" w:rsidRPr="00B141AA" w:rsidRDefault="0044487E" w:rsidP="00FD5F4C">
            <w:pPr>
              <w:outlineLvl w:val="0"/>
              <w:rPr>
                <w:i/>
                <w:iCs/>
                <w:color w:val="0000FF"/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49F551C8" w14:textId="3FE529AD" w:rsidR="0044487E" w:rsidRPr="002D62F0" w:rsidRDefault="00427B04" w:rsidP="00FD5F4C">
            <w:pPr>
              <w:pStyle w:val="acctmergecolhdg"/>
              <w:spacing w:line="240" w:lineRule="atLeast"/>
              <w:ind w:left="-79" w:right="-79"/>
              <w:rPr>
                <w:sz w:val="18"/>
                <w:szCs w:val="16"/>
                <w:highlight w:val="yellow"/>
              </w:rPr>
            </w:pPr>
            <w:r w:rsidRPr="007A691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44487E" w:rsidRPr="0080154F" w14:paraId="02DD0EEF" w14:textId="77777777" w:rsidTr="005933F0">
        <w:trPr>
          <w:cantSplit/>
          <w:trHeight w:val="20"/>
          <w:tblHeader/>
        </w:trPr>
        <w:tc>
          <w:tcPr>
            <w:tcW w:w="3330" w:type="dxa"/>
            <w:shd w:val="clear" w:color="auto" w:fill="auto"/>
          </w:tcPr>
          <w:p w14:paraId="6FEDD7B5" w14:textId="77777777" w:rsidR="0044487E" w:rsidRPr="00B141AA" w:rsidRDefault="0044487E" w:rsidP="00FD5F4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18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12792155" w14:textId="77777777" w:rsidR="0044487E" w:rsidRPr="00B141AA" w:rsidRDefault="0044487E" w:rsidP="00FD5F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18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4C0086FB" w14:textId="77777777" w:rsidR="0044487E" w:rsidRPr="00B141AA" w:rsidRDefault="0044487E" w:rsidP="00FD5F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18"/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4B472180" w14:textId="77777777" w:rsidR="0044487E" w:rsidRPr="00AA3FFC" w:rsidRDefault="0044487E" w:rsidP="00FD5F4C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6"/>
                <w:lang w:val="en-US" w:bidi="th-TH"/>
              </w:rPr>
            </w:pPr>
            <w:r w:rsidRPr="00AA3FF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AA3FF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44487E" w:rsidRPr="0080154F" w14:paraId="120C0676" w14:textId="77777777" w:rsidTr="005933F0">
        <w:trPr>
          <w:cantSplit/>
          <w:trHeight w:val="20"/>
          <w:tblHeader/>
        </w:trPr>
        <w:tc>
          <w:tcPr>
            <w:tcW w:w="3330" w:type="dxa"/>
            <w:shd w:val="clear" w:color="auto" w:fill="auto"/>
          </w:tcPr>
          <w:p w14:paraId="75929BB8" w14:textId="77777777" w:rsidR="0044487E" w:rsidRPr="00CB6DF9" w:rsidRDefault="0044487E" w:rsidP="00FD5F4C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rPr>
                <w:b/>
                <w:bCs/>
                <w:i/>
                <w:iCs/>
                <w:sz w:val="18"/>
                <w:szCs w:val="16"/>
              </w:rPr>
            </w:pPr>
            <w:r w:rsidRPr="007A6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  <w:r w:rsidRPr="007A6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6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A6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A6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46CEB31" w14:textId="77777777" w:rsidR="0044487E" w:rsidRPr="00CB6DF9" w:rsidRDefault="0044487E" w:rsidP="00FD5F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 w:val="18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31877F42" w14:textId="77777777" w:rsidR="0044487E" w:rsidRPr="00CB6DF9" w:rsidRDefault="0044487E" w:rsidP="00FD5F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18"/>
                <w:szCs w:val="16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629D341" w14:textId="65A819CB" w:rsidR="0044487E" w:rsidRPr="00057189" w:rsidRDefault="0044487E" w:rsidP="00FD5F4C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28"/>
                <w:szCs w:val="28"/>
                <w:lang w:bidi="th-TH"/>
              </w:rPr>
            </w:pPr>
            <w:r w:rsidRPr="0005718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D4FB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A3B01" w14:textId="77777777" w:rsidR="0044487E" w:rsidRPr="00057189" w:rsidRDefault="0044487E" w:rsidP="00FD5F4C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D67FC4" w14:textId="6B3E2F4A" w:rsidR="0044487E" w:rsidRPr="00057189" w:rsidRDefault="009D4FB2" w:rsidP="00FD5F4C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  <w:lang w:val="fr-FR"/>
              </w:rPr>
            </w:pPr>
            <w:r w:rsidRPr="0005718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57189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F032FB" w14:textId="77777777" w:rsidR="0044487E" w:rsidRPr="00057189" w:rsidRDefault="0044487E" w:rsidP="00FD5F4C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0AA8A" w14:textId="77777777" w:rsidR="0044487E" w:rsidRPr="00602A08" w:rsidRDefault="0044487E" w:rsidP="00FD5F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  <w:p w14:paraId="71FB446D" w14:textId="436046AC" w:rsidR="0044487E" w:rsidRPr="00971122" w:rsidDel="0080154F" w:rsidRDefault="0044487E" w:rsidP="00D81352">
            <w:pPr>
              <w:pStyle w:val="acctmergecolhdg"/>
              <w:spacing w:line="240" w:lineRule="auto"/>
              <w:ind w:right="-73"/>
              <w:rPr>
                <w:sz w:val="28"/>
                <w:szCs w:val="28"/>
                <w:cs/>
                <w:lang w:val="en-US" w:bidi="th-TH"/>
              </w:rPr>
            </w:pPr>
            <w:r w:rsidRPr="00971122">
              <w:rPr>
                <w:rFonts w:hint="cs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7CF0B3" w14:textId="77777777" w:rsidR="0044487E" w:rsidRPr="00971122" w:rsidRDefault="0044487E" w:rsidP="00FD5F4C">
            <w:pPr>
              <w:pStyle w:val="acctmergecolhdg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2ADA79" w14:textId="77777777" w:rsidR="0044487E" w:rsidRPr="00971122" w:rsidRDefault="0044487E" w:rsidP="00FD5F4C">
            <w:pPr>
              <w:pStyle w:val="acctmergecolhdg"/>
              <w:spacing w:line="240" w:lineRule="auto"/>
              <w:rPr>
                <w:sz w:val="28"/>
                <w:szCs w:val="28"/>
                <w:cs/>
                <w:lang w:val="en-US" w:bidi="th-TH"/>
              </w:rPr>
            </w:pPr>
            <w:r w:rsidRPr="00971122">
              <w:rPr>
                <w:rFonts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44487E" w:rsidRPr="0080154F" w14:paraId="773502C4" w14:textId="77777777" w:rsidTr="005933F0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7260A0AD" w14:textId="77777777" w:rsidR="0044487E" w:rsidRPr="007A6911" w:rsidRDefault="0044487E" w:rsidP="00FD5F4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0000F574" w14:textId="77777777" w:rsidR="0044487E" w:rsidRPr="00B141AA" w:rsidRDefault="0044487E" w:rsidP="00FD5F4C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3FD50622" w14:textId="77777777" w:rsidR="0044487E" w:rsidRPr="00B141AA" w:rsidRDefault="0044487E" w:rsidP="00FD5F4C">
            <w:pPr>
              <w:rPr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6A591985" w14:textId="77777777" w:rsidR="0044487E" w:rsidRDefault="0044487E" w:rsidP="00FD5F4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18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5718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5718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44487E" w:rsidRPr="0080154F" w14:paraId="3465D678" w14:textId="77777777" w:rsidTr="005933F0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27D74220" w14:textId="77777777" w:rsidR="0044487E" w:rsidRPr="007A6911" w:rsidRDefault="0044487E" w:rsidP="00FD5F4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122">
              <w:rPr>
                <w:rFonts w:asciiTheme="majorBidi" w:hAnsiTheme="majorBidi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08109F78" w14:textId="77777777" w:rsidR="0044487E" w:rsidRPr="00B141AA" w:rsidRDefault="0044487E" w:rsidP="00FD5F4C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00C269E8" w14:textId="77777777" w:rsidR="0044487E" w:rsidRPr="00B141AA" w:rsidRDefault="0044487E" w:rsidP="00FD5F4C">
            <w:pPr>
              <w:rPr>
                <w:szCs w:val="16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D659C4F" w14:textId="023453AC" w:rsidR="0044487E" w:rsidRPr="00D60AD3" w:rsidRDefault="006A3207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35C60" w:rsidRPr="00D60AD3">
              <w:rPr>
                <w:rFonts w:asciiTheme="majorBidi" w:hAnsiTheme="majorBidi" w:cstheme="majorBidi"/>
                <w:sz w:val="28"/>
                <w:szCs w:val="28"/>
              </w:rPr>
              <w:t>5,027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2A50EC" w14:textId="77777777" w:rsidR="0044487E" w:rsidRPr="00D60AD3" w:rsidRDefault="0044487E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6F6B51" w14:textId="0C547F6F" w:rsidR="0044487E" w:rsidRPr="00D60AD3" w:rsidRDefault="00C0139E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33,340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74C663" w14:textId="77777777" w:rsidR="0044487E" w:rsidRPr="00D60AD3" w:rsidRDefault="0044487E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EB9424" w14:textId="7E4DE27B" w:rsidR="0044487E" w:rsidRPr="00D60AD3" w:rsidRDefault="00352F2A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7,8</w:t>
            </w:r>
            <w:r w:rsidR="000A1D00" w:rsidRPr="00D60AD3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79EEA30" w14:textId="77777777" w:rsidR="0044487E" w:rsidRPr="00D60AD3" w:rsidRDefault="0044487E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B2DB8" w14:textId="2B8E203A" w:rsidR="0044487E" w:rsidRPr="00D60AD3" w:rsidRDefault="00286FEC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76,245</w:t>
            </w:r>
          </w:p>
        </w:tc>
      </w:tr>
      <w:tr w:rsidR="0044487E" w:rsidRPr="0080154F" w14:paraId="4CF3E900" w14:textId="77777777" w:rsidTr="005933F0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41E17F47" w14:textId="7930E12E" w:rsidR="0044487E" w:rsidRPr="00B141AA" w:rsidRDefault="00427B04" w:rsidP="00FD5F4C">
            <w:pPr>
              <w:rPr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02DC9DCA" w14:textId="77777777" w:rsidR="0044487E" w:rsidRPr="00B141AA" w:rsidRDefault="0044487E" w:rsidP="00FD5F4C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649DFD70" w14:textId="77777777" w:rsidR="0044487E" w:rsidRPr="00B141AA" w:rsidRDefault="0044487E" w:rsidP="00FD5F4C">
            <w:pPr>
              <w:rPr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08E3B" w14:textId="0A662E52" w:rsidR="0044487E" w:rsidRPr="00D60AD3" w:rsidRDefault="00D60AD3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56DE" w:rsidRPr="00D60AD3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883FBF" w:rsidRPr="00D60A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956DE" w:rsidRPr="00D60AD3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Pr="00D60AD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D1E10" w14:textId="77777777" w:rsidR="0044487E" w:rsidRPr="00D60AD3" w:rsidRDefault="0044487E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7213B" w14:textId="3924A885" w:rsidR="0044487E" w:rsidRPr="00D60AD3" w:rsidRDefault="00FD2BAD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F2B0F8" w14:textId="77777777" w:rsidR="0044487E" w:rsidRPr="00D60AD3" w:rsidRDefault="0044487E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C0071" w14:textId="230CCABC" w:rsidR="0044487E" w:rsidRPr="00D60AD3" w:rsidRDefault="00D60AD3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D6938" w:rsidRPr="00D60AD3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D60AD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D29F3E6" w14:textId="77777777" w:rsidR="0044487E" w:rsidRPr="00D60AD3" w:rsidRDefault="0044487E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E9A58" w14:textId="5FF3DBDA" w:rsidR="0044487E" w:rsidRPr="00D60AD3" w:rsidRDefault="00D60AD3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6FEC" w:rsidRPr="00D60AD3">
              <w:rPr>
                <w:rFonts w:asciiTheme="majorBidi" w:hAnsiTheme="majorBidi" w:cstheme="majorBidi"/>
                <w:sz w:val="28"/>
                <w:szCs w:val="28"/>
              </w:rPr>
              <w:t>34,847</w:t>
            </w:r>
            <w:r w:rsidRPr="00D60AD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4487E" w:rsidRPr="0080154F" w14:paraId="3C1FC39A" w14:textId="77777777" w:rsidTr="005933F0">
        <w:trPr>
          <w:cantSplit/>
        </w:trPr>
        <w:tc>
          <w:tcPr>
            <w:tcW w:w="3785" w:type="dxa"/>
            <w:gridSpan w:val="3"/>
            <w:shd w:val="clear" w:color="auto" w:fill="auto"/>
          </w:tcPr>
          <w:p w14:paraId="443E8655" w14:textId="77777777" w:rsidR="0044487E" w:rsidRPr="00B141AA" w:rsidRDefault="0044487E" w:rsidP="00FD5F4C">
            <w:pPr>
              <w:tabs>
                <w:tab w:val="right" w:pos="4601"/>
              </w:tabs>
              <w:rPr>
                <w:b/>
                <w:bCs/>
                <w:szCs w:val="16"/>
                <w:lang w:val="fr-FR"/>
              </w:rPr>
            </w:pPr>
            <w:r w:rsidRPr="007A69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B442D9" w14:textId="67EF060A" w:rsidR="0044487E" w:rsidRPr="00D60AD3" w:rsidRDefault="00D60AD3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53BBF" w14:textId="77777777" w:rsidR="0044487E" w:rsidRPr="00D60AD3" w:rsidRDefault="0044487E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20213" w14:textId="384A9D02" w:rsidR="0044487E" w:rsidRPr="00D60AD3" w:rsidRDefault="00B50AE4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67E21" w14:textId="77777777" w:rsidR="0044487E" w:rsidRPr="00D60AD3" w:rsidRDefault="0044487E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168B2" w14:textId="14DF3A73" w:rsidR="0044487E" w:rsidRPr="00D60AD3" w:rsidRDefault="00642033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D60AD3"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CA2AB0" w14:textId="77777777" w:rsidR="0044487E" w:rsidRPr="00D60AD3" w:rsidRDefault="0044487E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D485D9" w14:textId="79525E0D" w:rsidR="0044487E" w:rsidRPr="00D60AD3" w:rsidRDefault="00D60AD3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41,398</w:t>
            </w:r>
          </w:p>
        </w:tc>
      </w:tr>
    </w:tbl>
    <w:p w14:paraId="54632045" w14:textId="77777777" w:rsidR="00C7740A" w:rsidRDefault="00C7740A" w:rsidP="0048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274"/>
        <w:gridCol w:w="181"/>
        <w:gridCol w:w="1165"/>
        <w:gridCol w:w="180"/>
        <w:gridCol w:w="1260"/>
        <w:gridCol w:w="180"/>
        <w:gridCol w:w="1170"/>
        <w:gridCol w:w="181"/>
        <w:gridCol w:w="1170"/>
      </w:tblGrid>
      <w:tr w:rsidR="00427B04" w:rsidRPr="0080154F" w14:paraId="40C9F6F1" w14:textId="77777777" w:rsidTr="005933F0">
        <w:trPr>
          <w:cantSplit/>
          <w:trHeight w:val="20"/>
          <w:tblHeader/>
        </w:trPr>
        <w:tc>
          <w:tcPr>
            <w:tcW w:w="3330" w:type="dxa"/>
            <w:shd w:val="clear" w:color="auto" w:fill="auto"/>
          </w:tcPr>
          <w:p w14:paraId="0FD6DC1C" w14:textId="77777777" w:rsidR="00427B04" w:rsidRPr="00B141AA" w:rsidRDefault="00427B04" w:rsidP="00FD5F4C">
            <w:pPr>
              <w:ind w:right="-27"/>
              <w:rPr>
                <w:i/>
                <w:iCs/>
                <w:color w:val="0000FF"/>
                <w:shd w:val="clear" w:color="auto" w:fill="E0E0E0"/>
              </w:rPr>
            </w:pPr>
          </w:p>
        </w:tc>
        <w:tc>
          <w:tcPr>
            <w:tcW w:w="274" w:type="dxa"/>
            <w:shd w:val="clear" w:color="auto" w:fill="auto"/>
          </w:tcPr>
          <w:p w14:paraId="40C6E488" w14:textId="77777777" w:rsidR="00427B04" w:rsidRPr="00B141AA" w:rsidRDefault="00427B04" w:rsidP="00FD5F4C">
            <w:pPr>
              <w:outlineLvl w:val="0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2939FE63" w14:textId="77777777" w:rsidR="00427B04" w:rsidRPr="00B141AA" w:rsidRDefault="00427B04" w:rsidP="00FD5F4C">
            <w:pPr>
              <w:outlineLvl w:val="0"/>
              <w:rPr>
                <w:i/>
                <w:iCs/>
                <w:color w:val="0000FF"/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30E0F2A8" w14:textId="6650D820" w:rsidR="00427B04" w:rsidRPr="002D62F0" w:rsidRDefault="00427B04" w:rsidP="00FD5F4C">
            <w:pPr>
              <w:pStyle w:val="acctmergecolhdg"/>
              <w:spacing w:line="240" w:lineRule="atLeast"/>
              <w:ind w:left="-79" w:right="-79"/>
              <w:rPr>
                <w:sz w:val="18"/>
                <w:szCs w:val="16"/>
                <w:highlight w:val="yellow"/>
                <w:cs/>
                <w:lang w:bidi="th-TH"/>
              </w:rPr>
            </w:pPr>
            <w:r w:rsidRPr="007A691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427B04" w:rsidRPr="0080154F" w14:paraId="6420E2E0" w14:textId="77777777" w:rsidTr="005933F0">
        <w:trPr>
          <w:cantSplit/>
          <w:trHeight w:val="20"/>
          <w:tblHeader/>
        </w:trPr>
        <w:tc>
          <w:tcPr>
            <w:tcW w:w="3330" w:type="dxa"/>
            <w:shd w:val="clear" w:color="auto" w:fill="auto"/>
          </w:tcPr>
          <w:p w14:paraId="1F134236" w14:textId="77777777" w:rsidR="00427B04" w:rsidRPr="00B141AA" w:rsidRDefault="00427B04" w:rsidP="00FD5F4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18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40DFD01C" w14:textId="77777777" w:rsidR="00427B04" w:rsidRPr="00B141AA" w:rsidRDefault="00427B04" w:rsidP="00FD5F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18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653F8861" w14:textId="77777777" w:rsidR="00427B04" w:rsidRPr="00B141AA" w:rsidRDefault="00427B04" w:rsidP="00FD5F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18"/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515FD2A5" w14:textId="66CC270C" w:rsidR="00427B04" w:rsidRPr="00AA3FFC" w:rsidRDefault="00427B04" w:rsidP="00FD5F4C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6"/>
                <w:lang w:val="en-US" w:bidi="th-TH"/>
              </w:rPr>
            </w:pPr>
            <w:r w:rsidRPr="00AA3FF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427B04" w:rsidRPr="0080154F" w14:paraId="04B500FA" w14:textId="77777777" w:rsidTr="005933F0">
        <w:trPr>
          <w:cantSplit/>
          <w:trHeight w:val="20"/>
          <w:tblHeader/>
        </w:trPr>
        <w:tc>
          <w:tcPr>
            <w:tcW w:w="3330" w:type="dxa"/>
            <w:shd w:val="clear" w:color="auto" w:fill="auto"/>
          </w:tcPr>
          <w:p w14:paraId="5CAC8A88" w14:textId="77777777" w:rsidR="00427B04" w:rsidRPr="00CB6DF9" w:rsidRDefault="00427B04" w:rsidP="00FD5F4C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rPr>
                <w:b/>
                <w:bCs/>
                <w:i/>
                <w:iCs/>
                <w:sz w:val="18"/>
                <w:szCs w:val="16"/>
              </w:rPr>
            </w:pPr>
            <w:r w:rsidRPr="007A6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สินทรัพย์และหนี้สินที่เป็นเงินตราต่างประเทศ</w:t>
            </w:r>
            <w:r w:rsidRPr="007A6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A6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A6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A6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24B7778" w14:textId="77777777" w:rsidR="00427B04" w:rsidRPr="00CB6DF9" w:rsidRDefault="00427B04" w:rsidP="00FD5F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 w:val="18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04331E4C" w14:textId="77777777" w:rsidR="00427B04" w:rsidRPr="00CB6DF9" w:rsidRDefault="00427B04" w:rsidP="00FD5F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18"/>
                <w:szCs w:val="16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81E0C12" w14:textId="113D9A52" w:rsidR="00427B04" w:rsidRPr="00057189" w:rsidRDefault="00427B04" w:rsidP="00FD5F4C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28"/>
                <w:szCs w:val="28"/>
                <w:lang w:bidi="th-TH"/>
              </w:rPr>
            </w:pPr>
            <w:r w:rsidRPr="0005718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D4FB2" w:rsidRPr="009D4FB2">
              <w:rPr>
                <w:rFonts w:hint="cs"/>
                <w:sz w:val="28"/>
                <w:szCs w:val="28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C1ECCC" w14:textId="77777777" w:rsidR="00427B04" w:rsidRPr="00057189" w:rsidRDefault="00427B04" w:rsidP="00FD5F4C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A63B47" w14:textId="6D9B4029" w:rsidR="00427B04" w:rsidRPr="00057189" w:rsidRDefault="009D4FB2" w:rsidP="00FD5F4C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  <w:lang w:val="fr-FR"/>
              </w:rPr>
            </w:pPr>
            <w:r w:rsidRPr="0005718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57189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3D05A9" w14:textId="77777777" w:rsidR="00427B04" w:rsidRPr="00057189" w:rsidRDefault="00427B04" w:rsidP="00FD5F4C">
            <w:pPr>
              <w:pStyle w:val="acctmergecolhdg"/>
              <w:spacing w:line="240" w:lineRule="auto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0EE967" w14:textId="77777777" w:rsidR="00427B04" w:rsidRPr="00602A08" w:rsidRDefault="00427B04" w:rsidP="00FD5F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  <w:p w14:paraId="701CF96B" w14:textId="585786C0" w:rsidR="00427B04" w:rsidRPr="00971122" w:rsidDel="0080154F" w:rsidRDefault="00427B04" w:rsidP="00B3020F">
            <w:pPr>
              <w:pStyle w:val="acctmergecolhdg"/>
              <w:spacing w:line="240" w:lineRule="auto"/>
              <w:ind w:right="-73"/>
              <w:rPr>
                <w:sz w:val="28"/>
                <w:szCs w:val="28"/>
                <w:cs/>
                <w:lang w:val="en-US" w:bidi="th-TH"/>
              </w:rPr>
            </w:pPr>
            <w:r w:rsidRPr="00971122">
              <w:rPr>
                <w:rFonts w:hint="cs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997862" w14:textId="77777777" w:rsidR="00427B04" w:rsidRPr="00971122" w:rsidRDefault="00427B04" w:rsidP="00FD5F4C">
            <w:pPr>
              <w:pStyle w:val="acctmergecolhdg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ABFA7A" w14:textId="77777777" w:rsidR="00427B04" w:rsidRPr="00971122" w:rsidRDefault="00427B04" w:rsidP="00FD5F4C">
            <w:pPr>
              <w:pStyle w:val="acctmergecolhdg"/>
              <w:spacing w:line="240" w:lineRule="auto"/>
              <w:rPr>
                <w:sz w:val="28"/>
                <w:szCs w:val="28"/>
                <w:cs/>
                <w:lang w:val="en-US" w:bidi="th-TH"/>
              </w:rPr>
            </w:pPr>
            <w:r w:rsidRPr="00971122">
              <w:rPr>
                <w:rFonts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427B04" w:rsidRPr="0080154F" w14:paraId="629E7AB3" w14:textId="77777777" w:rsidTr="005933F0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2EF3249A" w14:textId="77777777" w:rsidR="00427B04" w:rsidRPr="007A6911" w:rsidRDefault="00427B04" w:rsidP="00FD5F4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40D0011C" w14:textId="77777777" w:rsidR="00427B04" w:rsidRPr="00B141AA" w:rsidRDefault="00427B04" w:rsidP="00FD5F4C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06C76EDC" w14:textId="77777777" w:rsidR="00427B04" w:rsidRPr="00B141AA" w:rsidRDefault="00427B04" w:rsidP="00FD5F4C">
            <w:pPr>
              <w:rPr>
                <w:szCs w:val="16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2BF49FAD" w14:textId="77777777" w:rsidR="00427B04" w:rsidRDefault="00427B04" w:rsidP="00FD5F4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18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5718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5718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427B04" w:rsidRPr="0080154F" w14:paraId="03A52823" w14:textId="77777777" w:rsidTr="007F1277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74D61079" w14:textId="77777777" w:rsidR="00427B04" w:rsidRPr="007A6911" w:rsidRDefault="00427B04" w:rsidP="00FD5F4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122">
              <w:rPr>
                <w:rFonts w:asciiTheme="majorBidi" w:hAnsiTheme="majorBidi" w:hint="cs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5342DDEE" w14:textId="77777777" w:rsidR="00427B04" w:rsidRPr="00B141AA" w:rsidRDefault="00427B04" w:rsidP="00FD5F4C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4748C38F" w14:textId="77777777" w:rsidR="00427B04" w:rsidRPr="00B141AA" w:rsidRDefault="00427B04" w:rsidP="00FD5F4C">
            <w:pPr>
              <w:rPr>
                <w:szCs w:val="16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D832575" w14:textId="4794736C" w:rsidR="00427B04" w:rsidRPr="00D60AD3" w:rsidRDefault="003475A4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40D18C" w14:textId="77777777" w:rsidR="00427B04" w:rsidRPr="00D60AD3" w:rsidRDefault="00427B04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B3ABBF" w14:textId="2C61ED8F" w:rsidR="00427B04" w:rsidRPr="00D60AD3" w:rsidRDefault="00824208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20,475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D08797" w14:textId="77777777" w:rsidR="00427B04" w:rsidRPr="00D60AD3" w:rsidRDefault="00427B04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EE9774" w14:textId="19F1BC35" w:rsidR="00427B04" w:rsidRPr="00D60AD3" w:rsidRDefault="00465DE7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6,6</w:t>
            </w:r>
            <w:r w:rsidR="00DC5FD7" w:rsidRPr="00D60AD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3510AF" w14:textId="77777777" w:rsidR="00427B04" w:rsidRPr="00D60AD3" w:rsidRDefault="00427B04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CDF7B9" w14:textId="04DDA19C" w:rsidR="00427B04" w:rsidRPr="00D60AD3" w:rsidRDefault="00EF0038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27,36</w:t>
            </w:r>
            <w:r w:rsidR="00DE6A7F" w:rsidRPr="00D60AD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24208" w:rsidRPr="0080154F" w14:paraId="03394A87" w14:textId="77777777" w:rsidTr="007F1277">
        <w:trPr>
          <w:cantSplit/>
          <w:trHeight w:val="20"/>
        </w:trPr>
        <w:tc>
          <w:tcPr>
            <w:tcW w:w="3330" w:type="dxa"/>
            <w:shd w:val="clear" w:color="auto" w:fill="auto"/>
          </w:tcPr>
          <w:p w14:paraId="72017578" w14:textId="77777777" w:rsidR="00824208" w:rsidRPr="00B141AA" w:rsidRDefault="00824208" w:rsidP="00824208">
            <w:pPr>
              <w:rPr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274" w:type="dxa"/>
            <w:shd w:val="clear" w:color="auto" w:fill="auto"/>
          </w:tcPr>
          <w:p w14:paraId="3D04639F" w14:textId="77777777" w:rsidR="00824208" w:rsidRPr="00B141AA" w:rsidRDefault="00824208" w:rsidP="00824208">
            <w:pPr>
              <w:jc w:val="center"/>
              <w:rPr>
                <w:i/>
                <w:iCs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6C6E9B4F" w14:textId="77777777" w:rsidR="00824208" w:rsidRPr="00B141AA" w:rsidRDefault="00824208" w:rsidP="00824208">
            <w:pPr>
              <w:rPr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909A7" w14:textId="0363B913" w:rsidR="00824208" w:rsidRPr="00D60AD3" w:rsidRDefault="00D60AD3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06D1" w:rsidRPr="00D60AD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016B2" w:rsidRPr="00D60AD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043180" w14:textId="77777777" w:rsidR="00824208" w:rsidRPr="00D60AD3" w:rsidRDefault="00824208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BA935" w14:textId="7B7D398D" w:rsidR="00824208" w:rsidRPr="00D60AD3" w:rsidRDefault="00333606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C72874" w14:textId="77777777" w:rsidR="00824208" w:rsidRPr="00D60AD3" w:rsidRDefault="00824208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A794" w14:textId="1005856B" w:rsidR="00824208" w:rsidRPr="00D60AD3" w:rsidRDefault="00D60AD3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3606" w:rsidRPr="00D60AD3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394D6DE" w14:textId="77777777" w:rsidR="00824208" w:rsidRPr="00D60AD3" w:rsidRDefault="00824208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3F777" w14:textId="1E93977E" w:rsidR="00824208" w:rsidRPr="00D60AD3" w:rsidRDefault="00D60AD3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B1AF6" w:rsidRPr="00D60AD3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4208" w:rsidRPr="0080154F" w14:paraId="17D2FABD" w14:textId="77777777" w:rsidTr="007F1277">
        <w:trPr>
          <w:cantSplit/>
        </w:trPr>
        <w:tc>
          <w:tcPr>
            <w:tcW w:w="3785" w:type="dxa"/>
            <w:gridSpan w:val="3"/>
            <w:shd w:val="clear" w:color="auto" w:fill="auto"/>
          </w:tcPr>
          <w:p w14:paraId="47ECDCA8" w14:textId="77777777" w:rsidR="00824208" w:rsidRPr="00B141AA" w:rsidRDefault="00824208" w:rsidP="00824208">
            <w:pPr>
              <w:tabs>
                <w:tab w:val="right" w:pos="4601"/>
              </w:tabs>
              <w:rPr>
                <w:b/>
                <w:bCs/>
                <w:szCs w:val="16"/>
                <w:lang w:val="fr-FR"/>
              </w:rPr>
            </w:pPr>
            <w:r w:rsidRPr="007A69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9FB0A" w14:textId="7790C930" w:rsidR="00824208" w:rsidRPr="00D60AD3" w:rsidRDefault="00D60AD3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808F98" w14:textId="77777777" w:rsidR="00824208" w:rsidRPr="00D60AD3" w:rsidRDefault="00824208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16F57" w14:textId="72DB5537" w:rsidR="00824208" w:rsidRPr="00D60AD3" w:rsidRDefault="00824208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E9547D" w14:textId="77777777" w:rsidR="00824208" w:rsidRPr="00D60AD3" w:rsidRDefault="00824208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B313A" w14:textId="1DD46957" w:rsidR="00824208" w:rsidRPr="00D60AD3" w:rsidRDefault="00D60AD3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6,149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27C548A" w14:textId="77777777" w:rsidR="00824208" w:rsidRPr="00D60AD3" w:rsidRDefault="00824208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3FD23" w14:textId="79920C9E" w:rsidR="00824208" w:rsidRPr="00D60AD3" w:rsidRDefault="00EF0038" w:rsidP="00D60A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60A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</w:t>
            </w:r>
          </w:p>
        </w:tc>
      </w:tr>
    </w:tbl>
    <w:p w14:paraId="448A6344" w14:textId="0C0EFD93" w:rsidR="00C70D45" w:rsidRDefault="00C70D45" w:rsidP="00C7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0F219" w14:textId="21CC9487" w:rsidR="002D4841" w:rsidRPr="00E163D1" w:rsidRDefault="001F0E13" w:rsidP="007F4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2D4841" w:rsidRPr="00E163D1">
        <w:rPr>
          <w:rFonts w:asciiTheme="majorBidi" w:hAnsiTheme="majorBidi" w:cstheme="majorBidi"/>
          <w:b/>
          <w:bCs/>
          <w:sz w:val="30"/>
          <w:szCs w:val="30"/>
        </w:rPr>
        <w:tab/>
      </w:r>
      <w:r w:rsidR="00486D52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การวัด</w:t>
      </w:r>
      <w:r w:rsidR="001D6D02">
        <w:rPr>
          <w:rFonts w:asciiTheme="majorBidi" w:hAnsiTheme="majorBidi" w:cstheme="majorBidi" w:hint="cs"/>
          <w:b/>
          <w:bCs/>
          <w:sz w:val="30"/>
          <w:szCs w:val="30"/>
          <w:cs/>
        </w:rPr>
        <w:t>มูลค่ายุติธรรม</w:t>
      </w:r>
    </w:p>
    <w:p w14:paraId="2DAD5C18" w14:textId="77777777" w:rsidR="002D4841" w:rsidRPr="00E163D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  <w:tab w:val="left" w:pos="959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2BD96" w14:textId="77777777" w:rsidR="002D4841" w:rsidRPr="00D81524" w:rsidRDefault="002D4841" w:rsidP="00F9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decimal" w:pos="9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D81524">
        <w:rPr>
          <w:rFonts w:asciiTheme="majorBidi" w:hAnsiTheme="majorBidi" w:cstheme="majorBidi"/>
          <w:sz w:val="30"/>
          <w:szCs w:val="30"/>
          <w:cs/>
        </w:rPr>
        <w:br/>
        <w:t>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A201E86" w14:textId="77777777" w:rsidR="002D4841" w:rsidRPr="00D81524" w:rsidRDefault="002D4841" w:rsidP="00F41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3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170"/>
        <w:gridCol w:w="1170"/>
        <w:gridCol w:w="1170"/>
        <w:gridCol w:w="1103"/>
      </w:tblGrid>
      <w:tr w:rsidR="00605A7D" w:rsidRPr="00D81524" w14:paraId="716233DD" w14:textId="77777777" w:rsidTr="006D7F0B">
        <w:trPr>
          <w:cantSplit/>
          <w:tblHeader/>
        </w:trPr>
        <w:tc>
          <w:tcPr>
            <w:tcW w:w="4140" w:type="dxa"/>
            <w:shd w:val="clear" w:color="auto" w:fill="auto"/>
          </w:tcPr>
          <w:p w14:paraId="1D3FDE69" w14:textId="77777777" w:rsidR="00605A7D" w:rsidRPr="00245154" w:rsidRDefault="00605A7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3" w:type="dxa"/>
            <w:gridSpan w:val="5"/>
          </w:tcPr>
          <w:p w14:paraId="364432EB" w14:textId="77777777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E5412" w:rsidRPr="00D81524" w14:paraId="1892FD5A" w14:textId="77777777" w:rsidTr="006D7F0B">
        <w:trPr>
          <w:cantSplit/>
          <w:tblHeader/>
        </w:trPr>
        <w:tc>
          <w:tcPr>
            <w:tcW w:w="4140" w:type="dxa"/>
            <w:shd w:val="clear" w:color="auto" w:fill="auto"/>
          </w:tcPr>
          <w:p w14:paraId="210972A9" w14:textId="77777777" w:rsidR="00BE5412" w:rsidRPr="00245154" w:rsidRDefault="00BE5412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3" w:type="dxa"/>
            <w:gridSpan w:val="5"/>
          </w:tcPr>
          <w:p w14:paraId="02808C4C" w14:textId="0D65F513" w:rsidR="00BE5412" w:rsidRPr="00DB1D62" w:rsidRDefault="00BE5412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1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B1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41F0D" w:rsidRPr="00D81524" w14:paraId="7C44805E" w14:textId="77777777" w:rsidTr="006D7F0B">
        <w:trPr>
          <w:cantSplit/>
          <w:tblHeader/>
        </w:trPr>
        <w:tc>
          <w:tcPr>
            <w:tcW w:w="4140" w:type="dxa"/>
            <w:shd w:val="clear" w:color="auto" w:fill="auto"/>
          </w:tcPr>
          <w:p w14:paraId="3F86ED9F" w14:textId="77777777" w:rsidR="00F41F0D" w:rsidRPr="00245154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56D12B" w14:textId="77777777" w:rsidR="00F41F0D" w:rsidRPr="00245154" w:rsidRDefault="00F41F0D" w:rsidP="00F41F0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35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4613" w:type="dxa"/>
            <w:gridSpan w:val="4"/>
          </w:tcPr>
          <w:p w14:paraId="3BA32162" w14:textId="77777777" w:rsidR="00F41F0D" w:rsidRPr="00245154" w:rsidRDefault="00F41F0D" w:rsidP="00F41F0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41F0D" w:rsidRPr="00D81524" w14:paraId="119D772F" w14:textId="77777777" w:rsidTr="006D7F0B">
        <w:trPr>
          <w:cantSplit/>
          <w:tblHeader/>
        </w:trPr>
        <w:tc>
          <w:tcPr>
            <w:tcW w:w="4140" w:type="dxa"/>
            <w:shd w:val="clear" w:color="auto" w:fill="auto"/>
          </w:tcPr>
          <w:p w14:paraId="6AFD9932" w14:textId="77777777" w:rsidR="00F41F0D" w:rsidRPr="00245154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EB0788" w14:textId="77777777" w:rsidR="00F41F0D" w:rsidRPr="00EA354B" w:rsidRDefault="00F41F0D" w:rsidP="00F41F0D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35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170" w:type="dxa"/>
          </w:tcPr>
          <w:p w14:paraId="5C8CA354" w14:textId="603B470B" w:rsidR="00F41F0D" w:rsidRPr="00245154" w:rsidRDefault="00F41F0D" w:rsidP="00F41F0D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170" w:type="dxa"/>
          </w:tcPr>
          <w:p w14:paraId="1A62ACD4" w14:textId="7A51C21A" w:rsidR="00F41F0D" w:rsidRPr="00245154" w:rsidRDefault="00F41F0D" w:rsidP="00F41F0D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568CF64A" w14:textId="26D43D1F" w:rsidR="00F41F0D" w:rsidRPr="00245154" w:rsidRDefault="00F41F0D" w:rsidP="00F41F0D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03" w:type="dxa"/>
          </w:tcPr>
          <w:p w14:paraId="78D15457" w14:textId="77777777" w:rsidR="00F41F0D" w:rsidRPr="00245154" w:rsidRDefault="00F41F0D" w:rsidP="00F41F0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41F0D" w:rsidRPr="00D81524" w14:paraId="64E7854C" w14:textId="77777777" w:rsidTr="006D7F0B">
        <w:trPr>
          <w:cantSplit/>
          <w:tblHeader/>
        </w:trPr>
        <w:tc>
          <w:tcPr>
            <w:tcW w:w="4140" w:type="dxa"/>
            <w:shd w:val="clear" w:color="auto" w:fill="auto"/>
          </w:tcPr>
          <w:p w14:paraId="60F1F700" w14:textId="77777777" w:rsidR="00F41F0D" w:rsidRPr="00245154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3" w:type="dxa"/>
            <w:gridSpan w:val="5"/>
          </w:tcPr>
          <w:p w14:paraId="3D9DAC4B" w14:textId="77777777" w:rsidR="00F41F0D" w:rsidRPr="00245154" w:rsidRDefault="00F41F0D" w:rsidP="00F41F0D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F748F" w:rsidRPr="00D81524" w14:paraId="2D4D9702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17118E61" w14:textId="77777777" w:rsidR="004F748F" w:rsidRDefault="004F748F" w:rsidP="0030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09608928" w14:textId="3A1D74AB" w:rsidR="004F748F" w:rsidRPr="00245154" w:rsidRDefault="004F748F" w:rsidP="0030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0" w:type="dxa"/>
          </w:tcPr>
          <w:p w14:paraId="577A7548" w14:textId="77777777" w:rsidR="004F748F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23C60" w14:textId="77777777" w:rsidR="004F748F" w:rsidRPr="00245154" w:rsidRDefault="004F748F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02F3F5" w14:textId="77777777" w:rsidR="004F748F" w:rsidRPr="00245154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5E9FA" w14:textId="77777777" w:rsidR="004F748F" w:rsidRPr="00245154" w:rsidRDefault="004F748F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9FDEBD8" w14:textId="77777777" w:rsidR="004F748F" w:rsidRPr="00245154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502" w:rsidRPr="00D81524" w14:paraId="34FD3EF2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1DE4A5B9" w14:textId="77777777" w:rsidR="00513502" w:rsidRPr="007522C2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67B671C3" w14:textId="68ABB021" w:rsidR="00513502" w:rsidRPr="00245154" w:rsidRDefault="00513502" w:rsidP="00513502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170" w:type="dxa"/>
          </w:tcPr>
          <w:p w14:paraId="5D373196" w14:textId="1D90D947" w:rsidR="00513502" w:rsidRPr="00245154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97628FA" w14:textId="58EC32DC" w:rsidR="00513502" w:rsidRPr="00245154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170" w:type="dxa"/>
          </w:tcPr>
          <w:p w14:paraId="350EBE5C" w14:textId="7868195B" w:rsidR="00513502" w:rsidRPr="00245154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11A9AA77" w14:textId="4CA1A66D" w:rsidR="00513502" w:rsidRPr="00245154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513502" w:rsidRPr="00D81524" w14:paraId="2BA81C54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726487BA" w14:textId="77777777" w:rsidR="00513502" w:rsidRPr="00245154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080" w:type="dxa"/>
          </w:tcPr>
          <w:p w14:paraId="15B7E528" w14:textId="707A92DD" w:rsidR="00513502" w:rsidRPr="00245154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170" w:type="dxa"/>
          </w:tcPr>
          <w:p w14:paraId="4ADEE94D" w14:textId="29611E60" w:rsidR="00513502" w:rsidRPr="00245154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170" w:type="dxa"/>
          </w:tcPr>
          <w:p w14:paraId="64A90A88" w14:textId="0DD7068B" w:rsidR="00513502" w:rsidRPr="00245154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170" w:type="dxa"/>
          </w:tcPr>
          <w:p w14:paraId="44060243" w14:textId="0D22C8C8" w:rsidR="00513502" w:rsidRPr="00245154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35918BAC" w14:textId="0A7D62AC" w:rsidR="00513502" w:rsidRPr="00245154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513502" w:rsidRPr="00D81524" w14:paraId="145F7EDD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6B5389FF" w14:textId="77777777" w:rsidR="00513502" w:rsidRPr="00245154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7EE1E069" w14:textId="073F14F0" w:rsidR="00513502" w:rsidRPr="00245154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170" w:type="dxa"/>
          </w:tcPr>
          <w:p w14:paraId="3A6B2830" w14:textId="1A12F45C" w:rsidR="00513502" w:rsidRPr="00245154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BF17FA5" w14:textId="64353799" w:rsidR="00513502" w:rsidRPr="00245154" w:rsidRDefault="00513502" w:rsidP="00513502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170" w:type="dxa"/>
          </w:tcPr>
          <w:p w14:paraId="3ABABE59" w14:textId="68A2E20A" w:rsidR="00513502" w:rsidRPr="00245154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29253B45" w14:textId="4BC68455" w:rsidR="00513502" w:rsidRPr="00245154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513502" w:rsidRPr="00D81524" w14:paraId="32ACDF98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2E92B1FD" w14:textId="77777777" w:rsidR="00513502" w:rsidRPr="007522C2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4CC2F83F" w14:textId="19CF7D89" w:rsidR="00513502" w:rsidRPr="00245154" w:rsidRDefault="00513502" w:rsidP="00513502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1170" w:type="dxa"/>
          </w:tcPr>
          <w:p w14:paraId="6EBA71B5" w14:textId="7854BBA5" w:rsidR="00513502" w:rsidRPr="00245154" w:rsidRDefault="00D70516" w:rsidP="00D7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1A93162" w14:textId="5C0BB24F" w:rsidR="00513502" w:rsidRPr="00245154" w:rsidRDefault="00513502" w:rsidP="00513502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70516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170" w:type="dxa"/>
          </w:tcPr>
          <w:p w14:paraId="52D81D32" w14:textId="2CCB8D82" w:rsidR="00513502" w:rsidRPr="00245154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47E4E187" w14:textId="180085FA" w:rsidR="00513502" w:rsidRPr="00245154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B676AE" w:rsidRPr="00D81524" w14:paraId="2A92C900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17A2AE12" w14:textId="77777777" w:rsidR="00B676AE" w:rsidRPr="00245154" w:rsidRDefault="00B676AE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FC96C5" w14:textId="77777777" w:rsidR="00B676AE" w:rsidRPr="001F0E13" w:rsidRDefault="00B676AE" w:rsidP="00513502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0E02E" w14:textId="77777777" w:rsidR="00B676AE" w:rsidRPr="00153203" w:rsidRDefault="00B676AE" w:rsidP="00D7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150BAA" w14:textId="77777777" w:rsidR="00B676AE" w:rsidRPr="001F0E13" w:rsidRDefault="00B676AE" w:rsidP="00513502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D797C" w14:textId="77777777" w:rsidR="00B676AE" w:rsidRPr="00153203" w:rsidRDefault="00B676AE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9DA6648" w14:textId="77777777" w:rsidR="00B676AE" w:rsidRPr="001F0E13" w:rsidRDefault="00B676AE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48F" w:rsidRPr="00D81524" w14:paraId="03815BCD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6109FA15" w14:textId="77777777" w:rsidR="004F748F" w:rsidRDefault="004F748F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724DA718" w14:textId="45D03EE7" w:rsidR="004F748F" w:rsidRDefault="004F748F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3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080" w:type="dxa"/>
          </w:tcPr>
          <w:p w14:paraId="28102BF2" w14:textId="77777777" w:rsidR="004F748F" w:rsidRPr="00965A47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72AFDE" w14:textId="77777777" w:rsidR="004F748F" w:rsidRPr="00245154" w:rsidRDefault="004F748F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D1A008" w14:textId="77777777" w:rsidR="004F748F" w:rsidRPr="00965A47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51837" w14:textId="77777777" w:rsidR="004F748F" w:rsidRPr="00965A47" w:rsidRDefault="004F748F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EAED07F" w14:textId="77777777" w:rsidR="004F748F" w:rsidRPr="00965A47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502" w:rsidRPr="00D81524" w14:paraId="54685D11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4690B802" w14:textId="77777777" w:rsidR="00513502" w:rsidRPr="00965A47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0" w:type="dxa"/>
          </w:tcPr>
          <w:p w14:paraId="38F00383" w14:textId="4A791FFD" w:rsidR="00513502" w:rsidRPr="00965A47" w:rsidRDefault="00022A53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7,974</w:t>
            </w:r>
          </w:p>
        </w:tc>
        <w:tc>
          <w:tcPr>
            <w:tcW w:w="1170" w:type="dxa"/>
          </w:tcPr>
          <w:p w14:paraId="6AC389CF" w14:textId="667E727C" w:rsidR="00513502" w:rsidRPr="00245154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86D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A8AC681" w14:textId="1BFAFA75" w:rsidR="00513502" w:rsidRPr="00965A47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86D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8EE29D0" w14:textId="59D0C0A3" w:rsidR="00513502" w:rsidRPr="00F4006A" w:rsidRDefault="00F4006A" w:rsidP="0051350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00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7,886</w:t>
            </w:r>
          </w:p>
        </w:tc>
        <w:tc>
          <w:tcPr>
            <w:tcW w:w="1103" w:type="dxa"/>
          </w:tcPr>
          <w:p w14:paraId="13C7006F" w14:textId="59F3C4F7" w:rsidR="00513502" w:rsidRPr="00F4006A" w:rsidRDefault="00F4006A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06A">
              <w:rPr>
                <w:rFonts w:asciiTheme="majorBidi" w:hAnsiTheme="majorBidi" w:cstheme="majorBidi"/>
                <w:sz w:val="30"/>
                <w:szCs w:val="30"/>
              </w:rPr>
              <w:t>7,886</w:t>
            </w:r>
          </w:p>
        </w:tc>
      </w:tr>
      <w:tr w:rsidR="00513502" w:rsidRPr="00D81524" w14:paraId="28B6500B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42C73E9A" w14:textId="77777777" w:rsidR="00513502" w:rsidRPr="00623B05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70B96339" w14:textId="082A2AE0" w:rsidR="00513502" w:rsidRPr="00965A47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170" w:type="dxa"/>
          </w:tcPr>
          <w:p w14:paraId="13207447" w14:textId="54BB9A55" w:rsidR="00513502" w:rsidRPr="00245154" w:rsidRDefault="00513502" w:rsidP="005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F1970ED" w14:textId="12753809" w:rsidR="00513502" w:rsidRPr="00965A47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0AD3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170" w:type="dxa"/>
          </w:tcPr>
          <w:p w14:paraId="6E0E2995" w14:textId="2DC9EB9D" w:rsidR="00513502" w:rsidRPr="00FF646B" w:rsidRDefault="00513502" w:rsidP="00D7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305E3224" w14:textId="4F2C830F" w:rsidR="00513502" w:rsidRPr="00965A47" w:rsidRDefault="00513502" w:rsidP="0051350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0AD3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</w:tbl>
    <w:p w14:paraId="75297BFA" w14:textId="77777777" w:rsidR="00217986" w:rsidRPr="00711520" w:rsidRDefault="00217986" w:rsidP="00EA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  <w:tab w:val="decimal" w:pos="9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6DC6F55" w14:textId="77777777" w:rsidR="00CE7C50" w:rsidRDefault="00CE7C50">
      <w:r>
        <w:br w:type="page"/>
      </w: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170"/>
        <w:gridCol w:w="1080"/>
        <w:gridCol w:w="1260"/>
        <w:gridCol w:w="1080"/>
      </w:tblGrid>
      <w:tr w:rsidR="00605A7D" w:rsidRPr="00D81524" w14:paraId="43C214EB" w14:textId="77777777" w:rsidTr="00BC54F8">
        <w:trPr>
          <w:cantSplit/>
          <w:tblHeader/>
        </w:trPr>
        <w:tc>
          <w:tcPr>
            <w:tcW w:w="4140" w:type="dxa"/>
            <w:shd w:val="clear" w:color="auto" w:fill="auto"/>
          </w:tcPr>
          <w:p w14:paraId="538618AF" w14:textId="77777777" w:rsidR="00605A7D" w:rsidRPr="00245154" w:rsidRDefault="00605A7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5A6DDCF2" w14:textId="77777777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B1D62" w:rsidRPr="00D81524" w14:paraId="25500A6F" w14:textId="77777777" w:rsidTr="00BC54F8">
        <w:trPr>
          <w:cantSplit/>
          <w:tblHeader/>
        </w:trPr>
        <w:tc>
          <w:tcPr>
            <w:tcW w:w="4140" w:type="dxa"/>
            <w:shd w:val="clear" w:color="auto" w:fill="auto"/>
          </w:tcPr>
          <w:p w14:paraId="225CE1C4" w14:textId="77777777" w:rsidR="00DB1D62" w:rsidRPr="00245154" w:rsidRDefault="00DB1D62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604DD778" w14:textId="757AE33F" w:rsidR="00DB1D62" w:rsidRPr="00DB1D62" w:rsidRDefault="00DB1D62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1D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F41F0D" w:rsidRPr="00D81524" w14:paraId="437D2EC8" w14:textId="77777777" w:rsidTr="00BC54F8">
        <w:trPr>
          <w:cantSplit/>
          <w:tblHeader/>
        </w:trPr>
        <w:tc>
          <w:tcPr>
            <w:tcW w:w="4140" w:type="dxa"/>
            <w:shd w:val="clear" w:color="auto" w:fill="auto"/>
          </w:tcPr>
          <w:p w14:paraId="0FE8463F" w14:textId="77777777" w:rsidR="00F41F0D" w:rsidRPr="00245154" w:rsidRDefault="00F41F0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DBA9BD" w14:textId="77777777" w:rsidR="00F41F0D" w:rsidRPr="00245154" w:rsidRDefault="00F41F0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5A7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4590" w:type="dxa"/>
            <w:gridSpan w:val="4"/>
          </w:tcPr>
          <w:p w14:paraId="720BA31B" w14:textId="77777777" w:rsidR="00F41F0D" w:rsidRPr="00245154" w:rsidRDefault="00F41F0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05A7D" w:rsidRPr="00D81524" w14:paraId="57F0F891" w14:textId="77777777" w:rsidTr="00BC54F8">
        <w:trPr>
          <w:cantSplit/>
          <w:tblHeader/>
        </w:trPr>
        <w:tc>
          <w:tcPr>
            <w:tcW w:w="4140" w:type="dxa"/>
            <w:shd w:val="clear" w:color="auto" w:fill="auto"/>
          </w:tcPr>
          <w:p w14:paraId="34787EC1" w14:textId="77777777" w:rsidR="00605A7D" w:rsidRPr="00245154" w:rsidRDefault="00605A7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A392A0" w14:textId="77777777" w:rsidR="00605A7D" w:rsidRPr="00605A7D" w:rsidRDefault="00605A7D" w:rsidP="00605A7D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5A7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170" w:type="dxa"/>
          </w:tcPr>
          <w:p w14:paraId="573CB5CD" w14:textId="4C8C8F3C" w:rsidR="00605A7D" w:rsidRPr="00245154" w:rsidRDefault="00605A7D" w:rsidP="00605A7D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</w:tcPr>
          <w:p w14:paraId="4F1763B8" w14:textId="34143DF9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</w:tcPr>
          <w:p w14:paraId="4F597969" w14:textId="38F00AC2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36939CBE" w14:textId="77777777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5A7D" w:rsidRPr="00D81524" w14:paraId="2C1B8CE3" w14:textId="77777777" w:rsidTr="00BC54F8">
        <w:trPr>
          <w:cantSplit/>
          <w:tblHeader/>
        </w:trPr>
        <w:tc>
          <w:tcPr>
            <w:tcW w:w="4140" w:type="dxa"/>
            <w:shd w:val="clear" w:color="auto" w:fill="auto"/>
          </w:tcPr>
          <w:p w14:paraId="527CC0D2" w14:textId="77777777" w:rsidR="00605A7D" w:rsidRPr="00245154" w:rsidRDefault="00605A7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16FE1295" w14:textId="77777777" w:rsidR="00605A7D" w:rsidRPr="00245154" w:rsidRDefault="00605A7D" w:rsidP="00605A7D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646B" w:rsidRPr="00D81524" w14:paraId="6A67782A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712EFCC2" w14:textId="77777777" w:rsidR="00E26F08" w:rsidRDefault="00E26F08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2ABFC24F" w14:textId="32A3940A" w:rsidR="00FF646B" w:rsidRPr="00245154" w:rsidRDefault="00E26F08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0" w:type="dxa"/>
          </w:tcPr>
          <w:p w14:paraId="198E0FCB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08FF9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A02A43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207E8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638A1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46B" w:rsidRPr="00D81524" w14:paraId="1866F731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33716EDB" w14:textId="77777777" w:rsidR="00FF646B" w:rsidRPr="00623B05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21B68AFF" w14:textId="13DAD09E" w:rsidR="00FF646B" w:rsidRPr="00245154" w:rsidRDefault="001F0E13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170" w:type="dxa"/>
          </w:tcPr>
          <w:p w14:paraId="72FF1E64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03DE6A7" w14:textId="30BA8AC5" w:rsidR="00FF646B" w:rsidRPr="00245154" w:rsidRDefault="001F0E13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260" w:type="dxa"/>
          </w:tcPr>
          <w:p w14:paraId="21C6661E" w14:textId="77777777" w:rsidR="00FF646B" w:rsidRPr="00245154" w:rsidRDefault="00FF646B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3485162" w14:textId="3499FCF4" w:rsidR="00FF646B" w:rsidRPr="00245154" w:rsidRDefault="001F0E13" w:rsidP="00FF646B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FF646B" w:rsidRPr="00D81524" w14:paraId="608C04E8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4125DD6E" w14:textId="77777777" w:rsidR="00FF646B" w:rsidRPr="00245154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080" w:type="dxa"/>
          </w:tcPr>
          <w:p w14:paraId="64AC9B80" w14:textId="3897C325" w:rsidR="00FF646B" w:rsidRPr="00245154" w:rsidRDefault="001F0E13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F6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 w:rsidR="00FF6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170" w:type="dxa"/>
          </w:tcPr>
          <w:p w14:paraId="4CD675D6" w14:textId="28E54234" w:rsidR="00FF646B" w:rsidRPr="00245154" w:rsidRDefault="001F0E13" w:rsidP="00FF646B">
            <w:pPr>
              <w:tabs>
                <w:tab w:val="clear" w:pos="907"/>
                <w:tab w:val="left" w:pos="91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61E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5A7361A4" w14:textId="1E08DA1E" w:rsidR="00FF646B" w:rsidRPr="00245154" w:rsidRDefault="001F0E13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761E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1775B4AF" w14:textId="77777777" w:rsidR="00FF646B" w:rsidRPr="00245154" w:rsidRDefault="00FF646B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9A16AD4" w14:textId="4EC6C221" w:rsidR="00FF646B" w:rsidRPr="00245154" w:rsidRDefault="001F0E13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FF646B" w:rsidRPr="00D81524" w14:paraId="263B800E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76A51377" w14:textId="77777777" w:rsidR="00FF646B" w:rsidRPr="00245154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35E8BE9B" w14:textId="62CB64F8" w:rsidR="00FF646B" w:rsidRPr="00245154" w:rsidRDefault="001F0E13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F6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170" w:type="dxa"/>
          </w:tcPr>
          <w:p w14:paraId="3CE51C3F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C7971DB" w14:textId="402DB3AB" w:rsidR="00FF646B" w:rsidRPr="00245154" w:rsidRDefault="001F0E13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260" w:type="dxa"/>
          </w:tcPr>
          <w:p w14:paraId="1A11B7A7" w14:textId="77777777" w:rsidR="00FF646B" w:rsidRPr="00245154" w:rsidRDefault="00FF646B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4BF3405" w14:textId="5B277AAD" w:rsidR="00FF646B" w:rsidRPr="00245154" w:rsidRDefault="001F0E13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FF646B" w:rsidRPr="00D81524" w14:paraId="768DF1B9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53AC6390" w14:textId="77777777" w:rsidR="00FF646B" w:rsidRPr="00623B05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17747A49" w14:textId="07399809" w:rsidR="00FF646B" w:rsidRPr="00245154" w:rsidRDefault="001F0E13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689</w:t>
            </w:r>
            <w:r w:rsidR="00FF6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170" w:type="dxa"/>
          </w:tcPr>
          <w:p w14:paraId="6A83F65E" w14:textId="2B665160" w:rsidR="00FF646B" w:rsidRPr="00245154" w:rsidRDefault="001F0E13" w:rsidP="00FF646B">
            <w:pPr>
              <w:tabs>
                <w:tab w:val="clear" w:pos="907"/>
                <w:tab w:val="left" w:pos="91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080" w:type="dxa"/>
          </w:tcPr>
          <w:p w14:paraId="638F68A9" w14:textId="1DE6ABC9" w:rsidR="00FF646B" w:rsidRPr="00245154" w:rsidRDefault="001F0E13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609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260" w:type="dxa"/>
          </w:tcPr>
          <w:p w14:paraId="0FAF068C" w14:textId="77777777" w:rsidR="00FF646B" w:rsidRPr="00245154" w:rsidRDefault="00FF646B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89AD298" w14:textId="26E646B2" w:rsidR="00FF646B" w:rsidRPr="00245154" w:rsidRDefault="001F0E13" w:rsidP="00FF646B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689</w:t>
            </w:r>
            <w:r w:rsidR="00FF646B" w:rsidRPr="00245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FF646B" w:rsidRPr="00D81524" w14:paraId="1D7E4CD0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3E7F449D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3377FEFF" w14:textId="77777777" w:rsidR="00FF646B" w:rsidRPr="00245154" w:rsidRDefault="00FF646B" w:rsidP="00FF646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F646B" w:rsidRPr="00D81524" w14:paraId="139D0207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23919715" w14:textId="77777777" w:rsidR="00E26F08" w:rsidRDefault="00E26F08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3F01A907" w14:textId="235DC065" w:rsidR="00FF646B" w:rsidRPr="00623B05" w:rsidRDefault="00E26F08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080" w:type="dxa"/>
          </w:tcPr>
          <w:p w14:paraId="3DBE5739" w14:textId="77777777" w:rsidR="00FF646B" w:rsidRPr="009A586B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24EBD7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8718C" w14:textId="77777777" w:rsidR="00FF646B" w:rsidRPr="009A586B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8C48C" w14:textId="77777777" w:rsidR="00FF646B" w:rsidRPr="009A586B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93401" w14:textId="77777777" w:rsidR="00FF646B" w:rsidRPr="009A586B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46B" w:rsidRPr="00D81524" w14:paraId="5064A3A8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724DD1D3" w14:textId="77777777" w:rsidR="00FF646B" w:rsidRPr="009A586B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เงินลงทุนที่จะถือ</w:t>
            </w: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จนครบกำหนด</w:t>
            </w:r>
          </w:p>
        </w:tc>
        <w:tc>
          <w:tcPr>
            <w:tcW w:w="1080" w:type="dxa"/>
          </w:tcPr>
          <w:p w14:paraId="2E7777B3" w14:textId="1ACFA213" w:rsidR="00FF646B" w:rsidRPr="009A586B" w:rsidRDefault="001F0E13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="00FF646B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170" w:type="dxa"/>
          </w:tcPr>
          <w:p w14:paraId="3837E52B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35F85FA" w14:textId="7742C537" w:rsidR="00FF646B" w:rsidRPr="009A586B" w:rsidRDefault="001F0E13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="00FF646B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260" w:type="dxa"/>
          </w:tcPr>
          <w:p w14:paraId="12A39C1E" w14:textId="77777777" w:rsidR="00FF646B" w:rsidRPr="009A586B" w:rsidRDefault="00FF646B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9A8EBA3" w14:textId="7F117B88" w:rsidR="00FF646B" w:rsidRPr="009A586B" w:rsidRDefault="001F0E13" w:rsidP="00FF646B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="00FF646B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FF646B" w:rsidRPr="00D81524" w14:paraId="647A8103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3FE73CE6" w14:textId="77777777" w:rsidR="00FF646B" w:rsidRPr="009A586B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0" w:type="dxa"/>
          </w:tcPr>
          <w:p w14:paraId="2518075E" w14:textId="6567F308" w:rsidR="00FF646B" w:rsidRPr="009A586B" w:rsidRDefault="001F0E13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FF646B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170" w:type="dxa"/>
          </w:tcPr>
          <w:p w14:paraId="25DF6363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5F49653" w14:textId="77777777" w:rsidR="00FF646B" w:rsidRPr="009A586B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3379AF6" w14:textId="593384DF" w:rsidR="00FF646B" w:rsidRPr="00FF646B" w:rsidRDefault="001F0E13" w:rsidP="00FF646B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FF646B" w:rsidRPr="00F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080" w:type="dxa"/>
          </w:tcPr>
          <w:p w14:paraId="57409AAB" w14:textId="6AD4C882" w:rsidR="00FF646B" w:rsidRPr="009A586B" w:rsidRDefault="001F0E13" w:rsidP="00FF646B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FF646B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</w:tr>
      <w:tr w:rsidR="00FF646B" w:rsidRPr="00D81524" w14:paraId="43BAB021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4AB449B3" w14:textId="77777777" w:rsidR="00FF646B" w:rsidRPr="00623B05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017C2A4E" w14:textId="3AF38EBE" w:rsidR="00FF646B" w:rsidRPr="009A586B" w:rsidRDefault="001F0E13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F646B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FF646B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170" w:type="dxa"/>
          </w:tcPr>
          <w:p w14:paraId="136F9063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A02D339" w14:textId="4B697153" w:rsidR="00FF646B" w:rsidRPr="009A586B" w:rsidRDefault="001F0E13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 w:rsidR="00FF646B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260" w:type="dxa"/>
          </w:tcPr>
          <w:p w14:paraId="196E0BF6" w14:textId="743030EB" w:rsidR="00FF646B" w:rsidRPr="00FF646B" w:rsidRDefault="001F0E13" w:rsidP="00FF646B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F646B" w:rsidRPr="00F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534</w:t>
            </w:r>
            <w:r w:rsidR="00FF646B" w:rsidRPr="00F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080" w:type="dxa"/>
          </w:tcPr>
          <w:p w14:paraId="2DCD9ADC" w14:textId="1437FFE0" w:rsidR="00FF646B" w:rsidRPr="009A586B" w:rsidRDefault="001F0E13" w:rsidP="00FF646B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F646B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FF646B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</w:tbl>
    <w:p w14:paraId="73B831BD" w14:textId="575FFC4E" w:rsidR="00513502" w:rsidRDefault="0051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170"/>
        <w:gridCol w:w="1080"/>
        <w:gridCol w:w="1260"/>
        <w:gridCol w:w="1080"/>
      </w:tblGrid>
      <w:tr w:rsidR="00DD2C01" w:rsidRPr="00D81524" w14:paraId="69D80B17" w14:textId="77777777" w:rsidTr="00AE47A8">
        <w:trPr>
          <w:cantSplit/>
          <w:tblHeader/>
        </w:trPr>
        <w:tc>
          <w:tcPr>
            <w:tcW w:w="4140" w:type="dxa"/>
            <w:shd w:val="clear" w:color="auto" w:fill="auto"/>
          </w:tcPr>
          <w:p w14:paraId="676BD8A0" w14:textId="77777777" w:rsidR="00DD2C01" w:rsidRPr="00C51695" w:rsidRDefault="00DD2C01" w:rsidP="00DD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2F62515C" w14:textId="77777777" w:rsidR="00DD2C01" w:rsidRPr="00C51695" w:rsidRDefault="00DD2C01" w:rsidP="00DD2C0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6739" w:rsidRPr="00D81524" w14:paraId="7656AD33" w14:textId="77777777" w:rsidTr="00193680">
        <w:trPr>
          <w:cantSplit/>
          <w:tblHeader/>
        </w:trPr>
        <w:tc>
          <w:tcPr>
            <w:tcW w:w="4140" w:type="dxa"/>
            <w:shd w:val="clear" w:color="auto" w:fill="auto"/>
          </w:tcPr>
          <w:p w14:paraId="3E90AF31" w14:textId="77777777" w:rsidR="00046739" w:rsidRPr="00C51695" w:rsidRDefault="00046739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729918BB" w14:textId="7CC5850C" w:rsidR="00046739" w:rsidRPr="00C51695" w:rsidRDefault="00D13204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</w:tr>
      <w:tr w:rsidR="00F41F0D" w:rsidRPr="00D81524" w14:paraId="56F49435" w14:textId="77777777" w:rsidTr="00AE47A8">
        <w:trPr>
          <w:cantSplit/>
          <w:tblHeader/>
        </w:trPr>
        <w:tc>
          <w:tcPr>
            <w:tcW w:w="4140" w:type="dxa"/>
            <w:shd w:val="clear" w:color="auto" w:fill="auto"/>
          </w:tcPr>
          <w:p w14:paraId="20CA7DF0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4E2E7E" w14:textId="77777777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590" w:type="dxa"/>
            <w:gridSpan w:val="4"/>
          </w:tcPr>
          <w:p w14:paraId="395A4422" w14:textId="77777777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41F0D" w:rsidRPr="00D81524" w14:paraId="14B9A867" w14:textId="77777777" w:rsidTr="00AE47A8">
        <w:trPr>
          <w:cantSplit/>
          <w:tblHeader/>
        </w:trPr>
        <w:tc>
          <w:tcPr>
            <w:tcW w:w="4140" w:type="dxa"/>
            <w:shd w:val="clear" w:color="auto" w:fill="auto"/>
          </w:tcPr>
          <w:p w14:paraId="7FE69682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28F096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59A291F8" w14:textId="31B2CA04" w:rsidR="00F41F0D" w:rsidRPr="00C51695" w:rsidRDefault="00F41F0D" w:rsidP="00F41F0D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tLeast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516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CC6AB03" w14:textId="3E539EB1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516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7C9B7CB6" w14:textId="5F8BB9C4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516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  <w:vAlign w:val="bottom"/>
          </w:tcPr>
          <w:p w14:paraId="740C3E29" w14:textId="77777777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41F0D" w:rsidRPr="00D81524" w14:paraId="749F3DAD" w14:textId="77777777" w:rsidTr="00AE47A8">
        <w:trPr>
          <w:cantSplit/>
          <w:tblHeader/>
        </w:trPr>
        <w:tc>
          <w:tcPr>
            <w:tcW w:w="4140" w:type="dxa"/>
            <w:shd w:val="clear" w:color="auto" w:fill="auto"/>
          </w:tcPr>
          <w:p w14:paraId="317E347C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51B0544F" w14:textId="77777777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646B" w:rsidRPr="00D81524" w14:paraId="169DDD9C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6FCF529C" w14:textId="77777777" w:rsidR="00FF646B" w:rsidRDefault="00FF646B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31B797FE" w14:textId="63849184" w:rsidR="00FF646B" w:rsidRPr="00C51695" w:rsidRDefault="00FF646B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0" w:type="dxa"/>
          </w:tcPr>
          <w:p w14:paraId="6B4EBB38" w14:textId="77777777" w:rsidR="00FF646B" w:rsidRDefault="00FF646B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714C47" w14:textId="77777777" w:rsidR="00FF646B" w:rsidRPr="00C51695" w:rsidRDefault="00FF646B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8203B" w14:textId="77777777" w:rsidR="00FF646B" w:rsidRPr="00C51695" w:rsidRDefault="00FF646B" w:rsidP="004F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92225" w14:textId="77777777" w:rsidR="00FF646B" w:rsidRPr="00C51695" w:rsidRDefault="00FF646B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FAD73" w14:textId="77777777" w:rsidR="00FF646B" w:rsidRPr="00C51695" w:rsidRDefault="00FF646B" w:rsidP="004F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53C" w:rsidRPr="00D81524" w14:paraId="0F80C7F4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56714B08" w14:textId="77777777" w:rsidR="00DD153C" w:rsidRPr="00623B05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53585C61" w14:textId="73F71D67" w:rsidR="00DD153C" w:rsidRPr="00C51695" w:rsidRDefault="001F0E13" w:rsidP="00DD153C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DD153C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170" w:type="dxa"/>
          </w:tcPr>
          <w:p w14:paraId="7FDCD358" w14:textId="315024FA" w:rsidR="00DD153C" w:rsidRPr="00C51695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5A4DC91" w14:textId="4E39621F" w:rsidR="00DD153C" w:rsidRPr="00C51695" w:rsidRDefault="001F0E13" w:rsidP="00DD153C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548FA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260" w:type="dxa"/>
          </w:tcPr>
          <w:p w14:paraId="30AE7B6C" w14:textId="2FA5BD69" w:rsidR="00DD153C" w:rsidRPr="00C51695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0C1A26C" w14:textId="6E9138EB" w:rsidR="00DD153C" w:rsidRPr="00C51695" w:rsidRDefault="001F0E13" w:rsidP="00DD153C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548FA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DD153C" w:rsidRPr="00D81524" w14:paraId="55EB24CD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5A839064" w14:textId="77777777" w:rsidR="00DD153C" w:rsidRPr="00C51695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080" w:type="dxa"/>
          </w:tcPr>
          <w:p w14:paraId="04472160" w14:textId="1BC8ED9D" w:rsidR="00DD153C" w:rsidRPr="00153203" w:rsidRDefault="001F0E13" w:rsidP="00DD153C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4BA8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="00524BA8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170" w:type="dxa"/>
          </w:tcPr>
          <w:p w14:paraId="37D81992" w14:textId="4DCD3E45" w:rsidR="00DD153C" w:rsidRPr="00153203" w:rsidRDefault="001F0E13" w:rsidP="00DD153C">
            <w:pPr>
              <w:tabs>
                <w:tab w:val="clear" w:pos="907"/>
                <w:tab w:val="left" w:pos="91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4BA8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="00524BA8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080" w:type="dxa"/>
          </w:tcPr>
          <w:p w14:paraId="7859CAA1" w14:textId="411DE5AC" w:rsidR="00DD153C" w:rsidRPr="00153203" w:rsidRDefault="001F0E13" w:rsidP="00DD153C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="00524BA8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260" w:type="dxa"/>
          </w:tcPr>
          <w:p w14:paraId="27BF8577" w14:textId="76010116" w:rsidR="00DD153C" w:rsidRPr="00153203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96FED2F" w14:textId="105321FF" w:rsidR="00DD153C" w:rsidRPr="00153203" w:rsidRDefault="001F0E13" w:rsidP="00DD153C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4BA8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="00524BA8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DD153C" w:rsidRPr="00D81524" w14:paraId="7C834AFF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38EFA8B6" w14:textId="77777777" w:rsidR="00DD153C" w:rsidRPr="00C51695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5D281898" w14:textId="171720B9" w:rsidR="00DD153C" w:rsidRPr="00153203" w:rsidRDefault="001F0E13" w:rsidP="00DD153C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24BA8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170" w:type="dxa"/>
          </w:tcPr>
          <w:p w14:paraId="66446E2F" w14:textId="49A2F037" w:rsidR="00DD153C" w:rsidRPr="00153203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A4401A6" w14:textId="0B9273AA" w:rsidR="00DD153C" w:rsidRPr="00153203" w:rsidRDefault="001F0E13" w:rsidP="00DD153C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24BA8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260" w:type="dxa"/>
          </w:tcPr>
          <w:p w14:paraId="4E0031D1" w14:textId="3D9DA923" w:rsidR="00DD153C" w:rsidRPr="00153203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8840A12" w14:textId="2645DF4C" w:rsidR="00DD153C" w:rsidRPr="00153203" w:rsidRDefault="001F0E13" w:rsidP="00DD153C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24BA8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DD153C" w:rsidRPr="00D81524" w14:paraId="0A67B5CB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53E11F95" w14:textId="77777777" w:rsidR="00DD153C" w:rsidRPr="00623B05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7E857636" w14:textId="3FB9225A" w:rsidR="00DD153C" w:rsidRPr="00153203" w:rsidRDefault="001F0E13" w:rsidP="00DD153C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153203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1170" w:type="dxa"/>
          </w:tcPr>
          <w:p w14:paraId="6114E2B6" w14:textId="330F9896" w:rsidR="00DD153C" w:rsidRPr="00153203" w:rsidRDefault="00D70516" w:rsidP="00D7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94A4BF0" w14:textId="3C7A1B12" w:rsidR="00DD153C" w:rsidRPr="00153203" w:rsidRDefault="001F0E13" w:rsidP="00DD153C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153203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70516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260" w:type="dxa"/>
          </w:tcPr>
          <w:p w14:paraId="32501EA4" w14:textId="7E227386" w:rsidR="00DD153C" w:rsidRPr="00153203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532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6B43525" w14:textId="721FDB9A" w:rsidR="00DD153C" w:rsidRPr="00153203" w:rsidRDefault="001F0E13" w:rsidP="00DD153C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153203" w:rsidRPr="001532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DD153C" w:rsidRPr="00D81524" w14:paraId="1C2894FB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47B5EF0F" w14:textId="77777777" w:rsidR="00DD153C" w:rsidRPr="00C51695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29A0E2C6" w14:textId="77777777" w:rsidR="00DD153C" w:rsidRPr="005548FA" w:rsidRDefault="00DD153C" w:rsidP="00DD153C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DD153C" w:rsidRPr="00D81524" w14:paraId="11A69936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044A36EE" w14:textId="77777777" w:rsidR="00DD153C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6D0F04C0" w14:textId="2E29F44C" w:rsidR="00DD153C" w:rsidRPr="00623B05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080" w:type="dxa"/>
          </w:tcPr>
          <w:p w14:paraId="74363B86" w14:textId="77777777" w:rsidR="00DD153C" w:rsidRPr="009A586B" w:rsidRDefault="00DD153C" w:rsidP="00DD153C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967498" w14:textId="77777777" w:rsidR="00DD153C" w:rsidRPr="00C51695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3E13C" w14:textId="77777777" w:rsidR="00DD153C" w:rsidRPr="009A586B" w:rsidRDefault="00DD153C" w:rsidP="00DD153C">
            <w:pPr>
              <w:spacing w:line="240" w:lineRule="auto"/>
              <w:ind w:right="1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E4717E" w14:textId="77777777" w:rsidR="00DD153C" w:rsidRPr="009A586B" w:rsidRDefault="00DD153C" w:rsidP="00DD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2DF8A" w14:textId="77777777" w:rsidR="00DD153C" w:rsidRPr="009A586B" w:rsidRDefault="00DD153C" w:rsidP="00DD153C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203" w:rsidRPr="00D81524" w14:paraId="255E2E0F" w14:textId="77777777" w:rsidTr="00486D52">
        <w:trPr>
          <w:cantSplit/>
        </w:trPr>
        <w:tc>
          <w:tcPr>
            <w:tcW w:w="4140" w:type="dxa"/>
            <w:shd w:val="clear" w:color="auto" w:fill="auto"/>
          </w:tcPr>
          <w:p w14:paraId="1C0AC0C1" w14:textId="77777777" w:rsidR="00153203" w:rsidRPr="009A586B" w:rsidRDefault="00153203" w:rsidP="001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0" w:type="dxa"/>
          </w:tcPr>
          <w:p w14:paraId="63917C36" w14:textId="5404E721" w:rsidR="00153203" w:rsidRPr="00486D52" w:rsidRDefault="001F0E13" w:rsidP="0015320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6D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53203" w:rsidRPr="00486D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6D52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170" w:type="dxa"/>
          </w:tcPr>
          <w:p w14:paraId="5F570420" w14:textId="6AE3CA19" w:rsidR="00153203" w:rsidRPr="00486D52" w:rsidRDefault="00153203" w:rsidP="001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86D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84617AB" w14:textId="3FCD240F" w:rsidR="00153203" w:rsidRPr="00486D52" w:rsidRDefault="00153203" w:rsidP="00153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86D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06BF02" w14:textId="4332605C" w:rsidR="00153203" w:rsidRPr="00F4524A" w:rsidRDefault="00022A53" w:rsidP="0015320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524A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F4524A" w:rsidRPr="00F4524A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080" w:type="dxa"/>
            <w:shd w:val="clear" w:color="auto" w:fill="auto"/>
          </w:tcPr>
          <w:p w14:paraId="31DA78EF" w14:textId="7FF92CE0" w:rsidR="00153203" w:rsidRPr="00F4524A" w:rsidRDefault="00022A53" w:rsidP="00153203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524A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F4524A" w:rsidRPr="00F4524A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BA7145" w:rsidRPr="00D81524" w14:paraId="6E67597F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2919C8FF" w14:textId="77777777" w:rsidR="00BA7145" w:rsidRPr="00623B05" w:rsidRDefault="00BA7145" w:rsidP="00BA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5D40A66B" w14:textId="53EF3BF9" w:rsidR="00BA7145" w:rsidRPr="009A586B" w:rsidRDefault="001F0E13" w:rsidP="00BA71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7145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="00BA7145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170" w:type="dxa"/>
          </w:tcPr>
          <w:p w14:paraId="143D312A" w14:textId="5A0FFAF2" w:rsidR="00BA7145" w:rsidRPr="00C51695" w:rsidRDefault="00BA7145" w:rsidP="00BA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A93C704" w14:textId="49A7BA30" w:rsidR="00BA7145" w:rsidRPr="009A586B" w:rsidRDefault="001F0E13" w:rsidP="00BA7145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7145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="00BA7145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0AD3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260" w:type="dxa"/>
          </w:tcPr>
          <w:p w14:paraId="6246A51D" w14:textId="4AC6F5CB" w:rsidR="00BA7145" w:rsidRPr="00623B05" w:rsidRDefault="00BA7145" w:rsidP="00BA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B39405F" w14:textId="5690D3C3" w:rsidR="00BA7145" w:rsidRPr="009A586B" w:rsidRDefault="001F0E13" w:rsidP="00BA7145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7145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="00BA7145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0AD3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</w:tbl>
    <w:p w14:paraId="0F8E1E86" w14:textId="5A35AD8E" w:rsidR="00623B05" w:rsidRDefault="00623B05" w:rsidP="00F41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170"/>
        <w:gridCol w:w="1080"/>
        <w:gridCol w:w="1260"/>
        <w:gridCol w:w="1080"/>
      </w:tblGrid>
      <w:tr w:rsidR="00DD2C01" w:rsidRPr="00783AC9" w14:paraId="551359AC" w14:textId="77777777" w:rsidTr="00711520">
        <w:trPr>
          <w:cantSplit/>
          <w:tblHeader/>
        </w:trPr>
        <w:tc>
          <w:tcPr>
            <w:tcW w:w="4140" w:type="dxa"/>
            <w:shd w:val="clear" w:color="auto" w:fill="auto"/>
          </w:tcPr>
          <w:p w14:paraId="166B2AF3" w14:textId="77777777" w:rsidR="00DD2C01" w:rsidRPr="00783AC9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285B63E0" w14:textId="77777777" w:rsidR="00DD2C01" w:rsidRPr="00783AC9" w:rsidRDefault="00DD2C01" w:rsidP="00711520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3204" w:rsidRPr="00783AC9" w14:paraId="1517E178" w14:textId="77777777" w:rsidTr="00711520">
        <w:trPr>
          <w:cantSplit/>
          <w:tblHeader/>
        </w:trPr>
        <w:tc>
          <w:tcPr>
            <w:tcW w:w="4140" w:type="dxa"/>
            <w:shd w:val="clear" w:color="auto" w:fill="auto"/>
          </w:tcPr>
          <w:p w14:paraId="1314AA35" w14:textId="77777777" w:rsidR="00D13204" w:rsidRPr="00783AC9" w:rsidRDefault="00D13204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1AD26921" w14:textId="1078C123" w:rsidR="00D13204" w:rsidRPr="00D13204" w:rsidRDefault="00D13204" w:rsidP="00711520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132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F41F0D" w:rsidRPr="00783AC9" w14:paraId="4D5B33AF" w14:textId="77777777" w:rsidTr="00711520">
        <w:trPr>
          <w:cantSplit/>
          <w:tblHeader/>
        </w:trPr>
        <w:tc>
          <w:tcPr>
            <w:tcW w:w="4140" w:type="dxa"/>
            <w:shd w:val="clear" w:color="auto" w:fill="auto"/>
          </w:tcPr>
          <w:p w14:paraId="786BB688" w14:textId="77777777" w:rsidR="00F41F0D" w:rsidRPr="00783AC9" w:rsidRDefault="00F41F0D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467A96" w14:textId="77777777" w:rsidR="00F41F0D" w:rsidRPr="00783AC9" w:rsidRDefault="00F41F0D" w:rsidP="00711520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2C0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4590" w:type="dxa"/>
            <w:gridSpan w:val="4"/>
          </w:tcPr>
          <w:p w14:paraId="45D9BE02" w14:textId="77777777" w:rsidR="00F41F0D" w:rsidRPr="00783AC9" w:rsidRDefault="00F41F0D" w:rsidP="00711520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D2C01" w:rsidRPr="00783AC9" w14:paraId="317CBFFF" w14:textId="77777777" w:rsidTr="00711520">
        <w:trPr>
          <w:cantSplit/>
          <w:tblHeader/>
        </w:trPr>
        <w:tc>
          <w:tcPr>
            <w:tcW w:w="4140" w:type="dxa"/>
            <w:shd w:val="clear" w:color="auto" w:fill="auto"/>
          </w:tcPr>
          <w:p w14:paraId="3EDA9C10" w14:textId="77777777" w:rsidR="00DD2C01" w:rsidRPr="00783AC9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A1E355" w14:textId="77777777" w:rsidR="00DD2C01" w:rsidRPr="00DD2C01" w:rsidRDefault="00DD2C01" w:rsidP="0071152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C0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170" w:type="dxa"/>
          </w:tcPr>
          <w:p w14:paraId="549B25B2" w14:textId="2B9D136F" w:rsidR="00DD2C01" w:rsidRPr="00783AC9" w:rsidRDefault="00DD2C01" w:rsidP="00711520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tLeast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</w:tcPr>
          <w:p w14:paraId="5F01F421" w14:textId="41D78420" w:rsidR="00DD2C01" w:rsidRPr="00783AC9" w:rsidRDefault="00DD2C01" w:rsidP="00711520">
            <w:pPr>
              <w:pStyle w:val="acctfourfigures"/>
              <w:tabs>
                <w:tab w:val="decimal" w:pos="-85"/>
              </w:tabs>
              <w:spacing w:line="240" w:lineRule="atLeast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</w:tcPr>
          <w:p w14:paraId="68FF875A" w14:textId="4EF343DA" w:rsidR="00DD2C01" w:rsidRPr="00783AC9" w:rsidRDefault="00DD2C01" w:rsidP="00711520">
            <w:pPr>
              <w:pStyle w:val="acctfourfigures"/>
              <w:tabs>
                <w:tab w:val="decimal" w:pos="-85"/>
              </w:tabs>
              <w:spacing w:line="240" w:lineRule="atLeast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3A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2DF88115" w14:textId="77777777" w:rsidR="00DD2C01" w:rsidRPr="00783AC9" w:rsidRDefault="00DD2C01" w:rsidP="00711520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D2C01" w:rsidRPr="00783AC9" w14:paraId="4B7C3CE4" w14:textId="77777777" w:rsidTr="00711520">
        <w:trPr>
          <w:cantSplit/>
          <w:tblHeader/>
        </w:trPr>
        <w:tc>
          <w:tcPr>
            <w:tcW w:w="4140" w:type="dxa"/>
            <w:shd w:val="clear" w:color="auto" w:fill="auto"/>
          </w:tcPr>
          <w:p w14:paraId="19DE6A69" w14:textId="77777777" w:rsidR="00DD2C01" w:rsidRPr="00783AC9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04A510A5" w14:textId="77777777" w:rsidR="00DD2C01" w:rsidRPr="00783AC9" w:rsidRDefault="00DD2C01" w:rsidP="00711520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3B05" w:rsidRPr="00783AC9" w14:paraId="0DABFD2E" w14:textId="77777777" w:rsidTr="00711520">
        <w:trPr>
          <w:cantSplit/>
        </w:trPr>
        <w:tc>
          <w:tcPr>
            <w:tcW w:w="4140" w:type="dxa"/>
            <w:shd w:val="clear" w:color="auto" w:fill="auto"/>
          </w:tcPr>
          <w:p w14:paraId="63DFD65E" w14:textId="77777777" w:rsidR="00E26F08" w:rsidRDefault="00E26F08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30DD6C0D" w14:textId="1D2FC78A" w:rsidR="00623B05" w:rsidRPr="00783AC9" w:rsidRDefault="00E26F08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0" w:type="dxa"/>
          </w:tcPr>
          <w:p w14:paraId="3986F575" w14:textId="77777777" w:rsidR="00623B05" w:rsidRPr="00783AC9" w:rsidRDefault="00623B05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34EF7" w14:textId="77777777" w:rsidR="00623B05" w:rsidRPr="00783AC9" w:rsidRDefault="00623B05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91BD2" w14:textId="77777777" w:rsidR="00623B05" w:rsidRPr="00783AC9" w:rsidRDefault="00623B05" w:rsidP="00711520">
            <w:pPr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2D02B4" w14:textId="77777777" w:rsidR="00623B05" w:rsidRPr="00783AC9" w:rsidRDefault="00623B05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DB52B" w14:textId="77777777" w:rsidR="00623B05" w:rsidRPr="00783AC9" w:rsidRDefault="00623B05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2C01" w:rsidRPr="00783AC9" w14:paraId="60CDC1D8" w14:textId="77777777" w:rsidTr="00711520">
        <w:trPr>
          <w:cantSplit/>
        </w:trPr>
        <w:tc>
          <w:tcPr>
            <w:tcW w:w="4140" w:type="dxa"/>
            <w:shd w:val="clear" w:color="auto" w:fill="auto"/>
          </w:tcPr>
          <w:p w14:paraId="6BB0D56B" w14:textId="77777777" w:rsidR="00DD2C01" w:rsidRPr="00623B05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79F85C35" w14:textId="38125671" w:rsidR="00DD2C01" w:rsidRPr="00783AC9" w:rsidRDefault="001F0E13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170" w:type="dxa"/>
          </w:tcPr>
          <w:p w14:paraId="47F664A6" w14:textId="77777777" w:rsidR="00DD2C01" w:rsidRPr="00783AC9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28016D6" w14:textId="1766AF1A" w:rsidR="00DD2C01" w:rsidRPr="00783AC9" w:rsidRDefault="001F0E13" w:rsidP="00711520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260" w:type="dxa"/>
          </w:tcPr>
          <w:p w14:paraId="16F8E41D" w14:textId="77777777" w:rsidR="00DD2C01" w:rsidRPr="00783AC9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553F43D" w14:textId="28D5D4AC" w:rsidR="00DD2C01" w:rsidRPr="00783AC9" w:rsidRDefault="001F0E13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DD2C01" w:rsidRPr="00783AC9" w14:paraId="5CD28BB9" w14:textId="77777777" w:rsidTr="00711520">
        <w:trPr>
          <w:cantSplit/>
        </w:trPr>
        <w:tc>
          <w:tcPr>
            <w:tcW w:w="4140" w:type="dxa"/>
            <w:shd w:val="clear" w:color="auto" w:fill="auto"/>
          </w:tcPr>
          <w:p w14:paraId="509254B5" w14:textId="77777777" w:rsidR="00DD2C01" w:rsidRPr="00783AC9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080" w:type="dxa"/>
          </w:tcPr>
          <w:p w14:paraId="18C88A69" w14:textId="1F130B57" w:rsidR="00DD2C01" w:rsidRPr="00783AC9" w:rsidRDefault="001F0E13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170" w:type="dxa"/>
          </w:tcPr>
          <w:p w14:paraId="60728BC6" w14:textId="422FC299" w:rsidR="00DD2C01" w:rsidRPr="00783AC9" w:rsidRDefault="001F0E13" w:rsidP="00761EA5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61E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25691C86" w14:textId="3EA49ACE" w:rsidR="00DD2C01" w:rsidRPr="00783AC9" w:rsidRDefault="001F0E13" w:rsidP="00711520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761E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4C78023E" w14:textId="77777777" w:rsidR="00DD2C01" w:rsidRPr="00783AC9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2FADBE4" w14:textId="480C88D3" w:rsidR="00DD2C01" w:rsidRPr="00783AC9" w:rsidRDefault="001F0E13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DD2C01" w:rsidRPr="00783AC9" w14:paraId="16CA7596" w14:textId="77777777" w:rsidTr="00711520">
        <w:trPr>
          <w:cantSplit/>
        </w:trPr>
        <w:tc>
          <w:tcPr>
            <w:tcW w:w="4140" w:type="dxa"/>
            <w:shd w:val="clear" w:color="auto" w:fill="auto"/>
          </w:tcPr>
          <w:p w14:paraId="14472681" w14:textId="77777777" w:rsidR="00DD2C01" w:rsidRPr="00783AC9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089CE4BB" w14:textId="04F8AB61" w:rsidR="00DD2C01" w:rsidRPr="00783AC9" w:rsidRDefault="001F0E13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170" w:type="dxa"/>
          </w:tcPr>
          <w:p w14:paraId="05FF8073" w14:textId="77777777" w:rsidR="00DD2C01" w:rsidRPr="00783AC9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5EF7D31" w14:textId="12E7FC58" w:rsidR="00DD2C01" w:rsidRPr="00783AC9" w:rsidRDefault="001F0E13" w:rsidP="00711520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260" w:type="dxa"/>
          </w:tcPr>
          <w:p w14:paraId="3FA28A3B" w14:textId="77777777" w:rsidR="00DD2C01" w:rsidRPr="00783AC9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99DD392" w14:textId="6C8AB888" w:rsidR="00DD2C01" w:rsidRPr="00783AC9" w:rsidRDefault="001F0E13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DD2C01" w:rsidRPr="00783AC9" w14:paraId="451116DA" w14:textId="77777777" w:rsidTr="00711520">
        <w:trPr>
          <w:cantSplit/>
        </w:trPr>
        <w:tc>
          <w:tcPr>
            <w:tcW w:w="4140" w:type="dxa"/>
            <w:shd w:val="clear" w:color="auto" w:fill="auto"/>
          </w:tcPr>
          <w:p w14:paraId="700DC465" w14:textId="77777777" w:rsidR="00DD2C01" w:rsidRPr="00623B05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5B344CC7" w14:textId="683FD9AA" w:rsidR="00DD2C01" w:rsidRPr="00783AC9" w:rsidRDefault="001F0E13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689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170" w:type="dxa"/>
          </w:tcPr>
          <w:p w14:paraId="00725254" w14:textId="483D1567" w:rsidR="00DD2C01" w:rsidRPr="00783AC9" w:rsidRDefault="001F0E13" w:rsidP="00711520">
            <w:pPr>
              <w:tabs>
                <w:tab w:val="clear" w:pos="907"/>
                <w:tab w:val="left" w:pos="91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080" w:type="dxa"/>
          </w:tcPr>
          <w:p w14:paraId="3CCD0070" w14:textId="109DBA62" w:rsidR="00DD2C01" w:rsidRPr="00783AC9" w:rsidRDefault="001F0E13" w:rsidP="00711520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609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260" w:type="dxa"/>
          </w:tcPr>
          <w:p w14:paraId="1F968AB4" w14:textId="77777777" w:rsidR="00DD2C01" w:rsidRPr="00783AC9" w:rsidRDefault="00DD2C01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D53DB4D" w14:textId="41AEE763" w:rsidR="00DD2C01" w:rsidRPr="00783AC9" w:rsidRDefault="001F0E13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689</w:t>
            </w:r>
            <w:r w:rsidR="00DD2C01" w:rsidRPr="00783A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6D7F0B" w:rsidRPr="00783AC9" w14:paraId="2336C4D2" w14:textId="77777777" w:rsidTr="00711520">
        <w:trPr>
          <w:cantSplit/>
        </w:trPr>
        <w:tc>
          <w:tcPr>
            <w:tcW w:w="4140" w:type="dxa"/>
            <w:shd w:val="clear" w:color="auto" w:fill="auto"/>
          </w:tcPr>
          <w:p w14:paraId="0AD460BC" w14:textId="77777777" w:rsidR="006D7F0B" w:rsidRPr="00783AC9" w:rsidRDefault="006D7F0B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8FCF5C" w14:textId="77777777" w:rsidR="006D7F0B" w:rsidRPr="00783AC9" w:rsidRDefault="006D7F0B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2C5B3" w14:textId="77777777" w:rsidR="006D7F0B" w:rsidRPr="00783AC9" w:rsidRDefault="006D7F0B" w:rsidP="00711520">
            <w:pPr>
              <w:tabs>
                <w:tab w:val="clear" w:pos="907"/>
                <w:tab w:val="left" w:pos="91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75699" w14:textId="77777777" w:rsidR="006D7F0B" w:rsidRPr="00783AC9" w:rsidRDefault="006D7F0B" w:rsidP="00711520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01D4B7" w14:textId="77777777" w:rsidR="006D7F0B" w:rsidRPr="00783AC9" w:rsidRDefault="006D7F0B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4A65F8" w14:textId="77777777" w:rsidR="006D7F0B" w:rsidRPr="00783AC9" w:rsidRDefault="006D7F0B" w:rsidP="00711520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B05" w:rsidRPr="00783AC9" w14:paraId="2DC60409" w14:textId="77777777" w:rsidTr="00711520">
        <w:trPr>
          <w:cantSplit/>
        </w:trPr>
        <w:tc>
          <w:tcPr>
            <w:tcW w:w="4140" w:type="dxa"/>
            <w:shd w:val="clear" w:color="auto" w:fill="auto"/>
          </w:tcPr>
          <w:p w14:paraId="389326D6" w14:textId="77777777" w:rsidR="00E26F08" w:rsidRDefault="00E26F08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42D40599" w14:textId="0045AC53" w:rsidR="00623B05" w:rsidRDefault="00E26F08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080" w:type="dxa"/>
          </w:tcPr>
          <w:p w14:paraId="5AE7884F" w14:textId="77777777" w:rsidR="00623B05" w:rsidRPr="009A586B" w:rsidRDefault="00623B05" w:rsidP="0071152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534B5" w14:textId="77777777" w:rsidR="00623B05" w:rsidRPr="00783AC9" w:rsidRDefault="00623B05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A4072D" w14:textId="77777777" w:rsidR="00623B05" w:rsidRPr="009A586B" w:rsidRDefault="00623B05" w:rsidP="00711520">
            <w:pPr>
              <w:spacing w:line="240" w:lineRule="auto"/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B43A43" w14:textId="77777777" w:rsidR="00623B05" w:rsidRPr="009A586B" w:rsidRDefault="00623B05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C1247" w14:textId="77777777" w:rsidR="00623B05" w:rsidRPr="009A586B" w:rsidRDefault="00623B05" w:rsidP="0071152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F0D" w:rsidRPr="00783AC9" w14:paraId="729CAC5F" w14:textId="77777777" w:rsidTr="00711520">
        <w:trPr>
          <w:cantSplit/>
        </w:trPr>
        <w:tc>
          <w:tcPr>
            <w:tcW w:w="4140" w:type="dxa"/>
            <w:shd w:val="clear" w:color="auto" w:fill="auto"/>
          </w:tcPr>
          <w:p w14:paraId="076F3C75" w14:textId="77777777" w:rsidR="00F41F0D" w:rsidRPr="009A586B" w:rsidRDefault="00F41F0D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เงินลงทุนที่จะถือ</w:t>
            </w: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จนครบกำหนด</w:t>
            </w:r>
          </w:p>
        </w:tc>
        <w:tc>
          <w:tcPr>
            <w:tcW w:w="1080" w:type="dxa"/>
          </w:tcPr>
          <w:p w14:paraId="516F07FB" w14:textId="1C46602F" w:rsidR="00F41F0D" w:rsidRPr="009A586B" w:rsidRDefault="001F0E13" w:rsidP="0071152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170" w:type="dxa"/>
          </w:tcPr>
          <w:p w14:paraId="2B91F9DB" w14:textId="77777777" w:rsidR="00F41F0D" w:rsidRPr="00783AC9" w:rsidRDefault="00F41F0D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A2B1FF3" w14:textId="27F3D546" w:rsidR="00F41F0D" w:rsidRPr="009A586B" w:rsidRDefault="001F0E13" w:rsidP="00711520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260" w:type="dxa"/>
          </w:tcPr>
          <w:p w14:paraId="03757B82" w14:textId="77777777" w:rsidR="00F41F0D" w:rsidRPr="009A586B" w:rsidRDefault="00F41F0D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D0FCF9E" w14:textId="37124208" w:rsidR="00F41F0D" w:rsidRPr="009A586B" w:rsidRDefault="001F0E13" w:rsidP="0071152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F41F0D" w:rsidRPr="00783AC9" w14:paraId="040A2502" w14:textId="77777777" w:rsidTr="00711520">
        <w:trPr>
          <w:cantSplit/>
        </w:trPr>
        <w:tc>
          <w:tcPr>
            <w:tcW w:w="4140" w:type="dxa"/>
            <w:shd w:val="clear" w:color="auto" w:fill="auto"/>
          </w:tcPr>
          <w:p w14:paraId="7F8DBFC1" w14:textId="77777777" w:rsidR="00F41F0D" w:rsidRPr="009A586B" w:rsidRDefault="00F41F0D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0" w:type="dxa"/>
          </w:tcPr>
          <w:p w14:paraId="7C024A11" w14:textId="225667E4" w:rsidR="00F41F0D" w:rsidRPr="009A586B" w:rsidRDefault="001F0E13" w:rsidP="0071152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1170" w:type="dxa"/>
          </w:tcPr>
          <w:p w14:paraId="7EE07139" w14:textId="77777777" w:rsidR="00F41F0D" w:rsidRPr="00783AC9" w:rsidRDefault="00F41F0D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3648C13" w14:textId="77777777" w:rsidR="00F41F0D" w:rsidRPr="009A586B" w:rsidRDefault="00F41F0D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35E6BD3" w14:textId="06AED9B5" w:rsidR="00F41F0D" w:rsidRPr="009A586B" w:rsidRDefault="001F0E13" w:rsidP="007115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1080" w:type="dxa"/>
          </w:tcPr>
          <w:p w14:paraId="185B5CF7" w14:textId="210BB233" w:rsidR="00F41F0D" w:rsidRPr="009A586B" w:rsidRDefault="001F0E13" w:rsidP="0071152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F41F0D" w:rsidRPr="00783AC9" w14:paraId="709AA1E8" w14:textId="77777777" w:rsidTr="00711520">
        <w:trPr>
          <w:cantSplit/>
        </w:trPr>
        <w:tc>
          <w:tcPr>
            <w:tcW w:w="4140" w:type="dxa"/>
            <w:shd w:val="clear" w:color="auto" w:fill="auto"/>
          </w:tcPr>
          <w:p w14:paraId="143A76D3" w14:textId="77777777" w:rsidR="00F41F0D" w:rsidRPr="00623B05" w:rsidRDefault="00F41F0D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21ED3FDD" w14:textId="77761D3D" w:rsidR="00F41F0D" w:rsidRPr="009A586B" w:rsidRDefault="001F0E13" w:rsidP="0071152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170" w:type="dxa"/>
          </w:tcPr>
          <w:p w14:paraId="25B7D881" w14:textId="77777777" w:rsidR="00F41F0D" w:rsidRPr="00783AC9" w:rsidRDefault="00F41F0D" w:rsidP="00711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8F990D3" w14:textId="0E61688C" w:rsidR="00F41F0D" w:rsidRPr="009A586B" w:rsidRDefault="001F0E13" w:rsidP="00711520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260" w:type="dxa"/>
          </w:tcPr>
          <w:p w14:paraId="3935BED4" w14:textId="5C9BCE77" w:rsidR="00F41F0D" w:rsidRPr="009A586B" w:rsidRDefault="001F0E13" w:rsidP="0071152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080" w:type="dxa"/>
          </w:tcPr>
          <w:p w14:paraId="5DE68C20" w14:textId="4304EC0F" w:rsidR="00F41F0D" w:rsidRPr="009A586B" w:rsidRDefault="001F0E13" w:rsidP="00711520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F41F0D" w:rsidRPr="009A5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</w:tbl>
    <w:p w14:paraId="6B345EBC" w14:textId="77777777" w:rsidR="007522C2" w:rsidRDefault="007522C2" w:rsidP="009A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392EF" w14:textId="77777777" w:rsidR="00CE7C50" w:rsidRDefault="00CE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422BE7" w14:textId="3EC65509" w:rsidR="002D4841" w:rsidRDefault="002D4841" w:rsidP="00BC5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9A586B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409B290A" w14:textId="77777777" w:rsidR="00D93A39" w:rsidRPr="0071670F" w:rsidRDefault="00D93A39" w:rsidP="009A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480"/>
      </w:tblGrid>
      <w:tr w:rsidR="007522C2" w14:paraId="141911C9" w14:textId="77777777" w:rsidTr="00D26EEC">
        <w:tc>
          <w:tcPr>
            <w:tcW w:w="2700" w:type="dxa"/>
          </w:tcPr>
          <w:p w14:paraId="6D6A95DD" w14:textId="3F775E3D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6480" w:type="dxa"/>
          </w:tcPr>
          <w:p w14:paraId="2D042C02" w14:textId="616730E3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  <w:r w:rsidRPr="0071670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ของลูกหนี้ธุรกิจหลักทรัพย์</w:t>
            </w: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มีมูลค่าใกล้เคียงกับมูลค่าตามบัญชี</w:t>
            </w: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เนื่องจากลูกหนี้ธุรกิจหลักทรัพย์มีระยะเวลาสั้นและอัตราดอกเบี้ยเป็นไปตามราคาตลาด</w:t>
            </w:r>
          </w:p>
        </w:tc>
      </w:tr>
      <w:tr w:rsidR="007522C2" w14:paraId="7EE421D9" w14:textId="77777777" w:rsidTr="00D26EEC">
        <w:tc>
          <w:tcPr>
            <w:tcW w:w="2700" w:type="dxa"/>
          </w:tcPr>
          <w:p w14:paraId="720958E1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0" w:type="dxa"/>
          </w:tcPr>
          <w:p w14:paraId="6BA39DA8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2C2" w14:paraId="2FE518C2" w14:textId="77777777" w:rsidTr="00D26EEC">
        <w:tc>
          <w:tcPr>
            <w:tcW w:w="2700" w:type="dxa"/>
          </w:tcPr>
          <w:p w14:paraId="1B8242AC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6480" w:type="dxa"/>
          </w:tcPr>
          <w:p w14:paraId="6F447262" w14:textId="46AB7A9A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มูลค่ายุติธรรมสำหรับสินทรัพย์ตราสารอนุพันธ์ที่ซื้อขายนอกตลาดหลักทรัพย์ อ้างอิงราคาจากนายหน้าในตลาดที่มีสภาพคล่อง </w:t>
            </w:r>
            <w:r w:rsidR="00CE5FFF" w:rsidRPr="00CE5FFF">
              <w:rPr>
                <w:rFonts w:asciiTheme="majorBidi" w:hAnsiTheme="majorBidi" w:hint="cs"/>
                <w:sz w:val="30"/>
                <w:szCs w:val="30"/>
                <w:cs/>
              </w:rPr>
              <w:t>หรือ</w:t>
            </w:r>
            <w:r w:rsidR="00CE5FFF"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E5FFF" w:rsidRPr="00CE5FFF">
              <w:rPr>
                <w:rFonts w:asciiTheme="majorBidi" w:hAnsiTheme="majorBidi" w:hint="cs"/>
                <w:sz w:val="30"/>
                <w:szCs w:val="30"/>
                <w:cs/>
              </w:rPr>
              <w:t>จากผู้ให้บริการข้อมูลที่มีความน่าเชื่อถือ</w:t>
            </w:r>
            <w:r w:rsidR="00CE5FFF"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E5FFF" w:rsidRPr="00CE5FFF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มูลค่ายุติธรรมสะท้อนผลกระทบของความเสี่ยงด้านเครดิตของคู่สัญญา </w:t>
            </w:r>
          </w:p>
        </w:tc>
      </w:tr>
      <w:tr w:rsidR="007522C2" w14:paraId="35ACA9EC" w14:textId="77777777" w:rsidTr="00D26EEC">
        <w:tc>
          <w:tcPr>
            <w:tcW w:w="2700" w:type="dxa"/>
          </w:tcPr>
          <w:p w14:paraId="1E884A73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0" w:type="dxa"/>
          </w:tcPr>
          <w:p w14:paraId="6D9CDBE4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2C2" w14:paraId="126FDD87" w14:textId="77777777" w:rsidTr="00D26EEC">
        <w:tc>
          <w:tcPr>
            <w:tcW w:w="2700" w:type="dxa"/>
          </w:tcPr>
          <w:p w14:paraId="4363C229" w14:textId="15B16FCD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6480" w:type="dxa"/>
          </w:tcPr>
          <w:p w14:paraId="651C86E5" w14:textId="55F81018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สำหรับเงินลงทุนเพื่อค้า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  <w:r w:rsid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ใช้ราคาเสนอซื้อที่ประกาศโดยตลาดหลักทรัพย์แห่งประเทศไทย ณ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  <w:r w:rsid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ที่รายงาน</w:t>
            </w:r>
          </w:p>
        </w:tc>
      </w:tr>
      <w:tr w:rsidR="00AE47A8" w14:paraId="132027B8" w14:textId="77777777" w:rsidTr="00D26EEC">
        <w:tc>
          <w:tcPr>
            <w:tcW w:w="2700" w:type="dxa"/>
          </w:tcPr>
          <w:p w14:paraId="1621D59B" w14:textId="77777777" w:rsidR="00AE47A8" w:rsidRPr="0071670F" w:rsidRDefault="00AE47A8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0" w:type="dxa"/>
          </w:tcPr>
          <w:p w14:paraId="2B0C54DB" w14:textId="77777777" w:rsidR="00AE47A8" w:rsidRPr="0071670F" w:rsidRDefault="00AE47A8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2C2" w14:paraId="456A4A8C" w14:textId="77777777" w:rsidTr="00D26EEC">
        <w:tc>
          <w:tcPr>
            <w:tcW w:w="2700" w:type="dxa"/>
          </w:tcPr>
          <w:p w14:paraId="755FE269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6480" w:type="dxa"/>
          </w:tcPr>
          <w:p w14:paraId="7A7DC137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สำหรับเงินลงทุนเพื่อค้า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ตราสารหนี้คำนวณจากราคาตราสารหนี้ที่ไม่รวมดอกเบี้ยค้างรับของสมาคมตลาดตราสารหนี้ไทย</w:t>
            </w:r>
          </w:p>
        </w:tc>
      </w:tr>
      <w:tr w:rsidR="007522C2" w14:paraId="36539865" w14:textId="77777777" w:rsidTr="00D26EEC">
        <w:trPr>
          <w:trHeight w:val="353"/>
        </w:trPr>
        <w:tc>
          <w:tcPr>
            <w:tcW w:w="2700" w:type="dxa"/>
          </w:tcPr>
          <w:p w14:paraId="19BAC889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DABE3EC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2C2" w14:paraId="3D1EC074" w14:textId="77777777" w:rsidTr="00D26EEC">
        <w:tc>
          <w:tcPr>
            <w:tcW w:w="2700" w:type="dxa"/>
          </w:tcPr>
          <w:p w14:paraId="400A355B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6480" w:type="dxa"/>
          </w:tcPr>
          <w:p w14:paraId="62ADB5A7" w14:textId="20FAB9EA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มูลค่ายุติธรรมสำหรับเงินลงทุนเผื่อขายคำนวณจากมูลค่าสินทรัพย์สุทธิ </w:t>
            </w:r>
            <w:r w:rsidRPr="0071670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716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  <w:r w:rsid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ที่รายงาน</w:t>
            </w:r>
          </w:p>
        </w:tc>
      </w:tr>
      <w:tr w:rsidR="007522C2" w14:paraId="7E3756E1" w14:textId="77777777" w:rsidTr="00D26EEC">
        <w:tc>
          <w:tcPr>
            <w:tcW w:w="2700" w:type="dxa"/>
          </w:tcPr>
          <w:p w14:paraId="5FC9F47C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1B52AC9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2C2" w14:paraId="25996BE7" w14:textId="77777777" w:rsidTr="00D26EEC">
        <w:tc>
          <w:tcPr>
            <w:tcW w:w="2700" w:type="dxa"/>
          </w:tcPr>
          <w:p w14:paraId="128886B2" w14:textId="73BE31DF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6480" w:type="dxa"/>
          </w:tcPr>
          <w:p w14:paraId="1AA4212D" w14:textId="628C27E1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ของเงินลงทุนที่จะถือจนครบกำหนดคำนวณจากราคาตราสารหนี้ที่ไม่รวมดอกเบี้ยค้างรับของสมาคมตลาดตราสารหนี้ไทย</w:t>
            </w:r>
          </w:p>
        </w:tc>
      </w:tr>
      <w:tr w:rsidR="0071670F" w14:paraId="49F294E2" w14:textId="77777777" w:rsidTr="00D26EEC">
        <w:tc>
          <w:tcPr>
            <w:tcW w:w="2700" w:type="dxa"/>
          </w:tcPr>
          <w:p w14:paraId="271CC8A8" w14:textId="77777777" w:rsidR="0071670F" w:rsidRPr="0071670F" w:rsidRDefault="0071670F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0" w:type="dxa"/>
          </w:tcPr>
          <w:p w14:paraId="164AAD99" w14:textId="77777777" w:rsidR="0071670F" w:rsidRPr="0071670F" w:rsidRDefault="0071670F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7522C2" w14:paraId="54233288" w14:textId="77777777" w:rsidTr="00D26EEC">
        <w:tc>
          <w:tcPr>
            <w:tcW w:w="2700" w:type="dxa"/>
          </w:tcPr>
          <w:p w14:paraId="047FE309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6480" w:type="dxa"/>
          </w:tcPr>
          <w:p w14:paraId="39357DAD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มูลค่ายุติธรรมของเงินลงทุนทั่วไปแสดงด้วยมูลค่าตามบัญชีสุทธิ</w:t>
            </w:r>
          </w:p>
        </w:tc>
      </w:tr>
      <w:tr w:rsidR="007522C2" w14:paraId="4586364D" w14:textId="77777777" w:rsidTr="00D26EEC">
        <w:tc>
          <w:tcPr>
            <w:tcW w:w="2700" w:type="dxa"/>
          </w:tcPr>
          <w:p w14:paraId="431E0568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1C24962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2C2" w14:paraId="6913E191" w14:textId="77777777" w:rsidTr="00D26EEC">
        <w:tc>
          <w:tcPr>
            <w:tcW w:w="2700" w:type="dxa"/>
          </w:tcPr>
          <w:p w14:paraId="48DE11FF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480" w:type="dxa"/>
          </w:tcPr>
          <w:p w14:paraId="0A653E4E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ของเจ้าหนี้ธุรกิจหลักทรัพย์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มีมูลค่าใกล้เคียงกับมูลค่าตามบัญชี</w:t>
            </w:r>
            <w:r w:rsidRPr="00565E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เนื่องจากเจ้าหนี้ธุรกิจหลักทรัพย์มีระยะเวลาสั้นและอัตราดอกเบี้ยเป็นไปตามราคาตลาด</w:t>
            </w:r>
          </w:p>
        </w:tc>
      </w:tr>
      <w:tr w:rsidR="007522C2" w14:paraId="725EA386" w14:textId="77777777" w:rsidTr="00D26EEC">
        <w:tc>
          <w:tcPr>
            <w:tcW w:w="2700" w:type="dxa"/>
          </w:tcPr>
          <w:p w14:paraId="2380CCF3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434299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EA7" w14:paraId="6F26F1A3" w14:textId="77777777" w:rsidTr="00D26EEC">
        <w:tc>
          <w:tcPr>
            <w:tcW w:w="2700" w:type="dxa"/>
          </w:tcPr>
          <w:p w14:paraId="35B00643" w14:textId="77777777" w:rsidR="00565EA7" w:rsidRPr="0071670F" w:rsidRDefault="00565EA7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CED1AB9" w14:textId="77777777" w:rsidR="00565EA7" w:rsidRPr="0071670F" w:rsidRDefault="00565EA7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2C2" w14:paraId="752E1216" w14:textId="77777777" w:rsidTr="00D26EEC">
        <w:tc>
          <w:tcPr>
            <w:tcW w:w="2700" w:type="dxa"/>
          </w:tcPr>
          <w:p w14:paraId="6FC435B0" w14:textId="64725E98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หนี้สินตราสารอนุพันธ์</w:t>
            </w:r>
          </w:p>
        </w:tc>
        <w:tc>
          <w:tcPr>
            <w:tcW w:w="6480" w:type="dxa"/>
          </w:tcPr>
          <w:p w14:paraId="554C8F9B" w14:textId="5723C4FC" w:rsidR="007522C2" w:rsidRPr="0071670F" w:rsidRDefault="007522C2" w:rsidP="00565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มูลค่ายุติธรรมสำหรับหนี้สินตราสารอนุพันธ์ซึ่งไม่มีสภาพคล่องคำนวณจากราคา</w:t>
            </w:r>
            <w:r w:rsidR="004E79D9" w:rsidRP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ปิด ณ </w:t>
            </w:r>
            <w:r w:rsidR="00565EA7" w:rsidRP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วันที่รายงาน</w:t>
            </w:r>
            <w:r w:rsidR="004E79D9" w:rsidRP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หรือ</w:t>
            </w:r>
            <w:r w:rsidR="00E51331" w:rsidRP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ดัชนีกลุ่มหลักทรัพย์อ้างอิง</w:t>
            </w:r>
            <w:r w:rsidR="004E79D9" w:rsidRP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จากผู้ให้บริการข้อมูลที่มีความน่าเชื่อถือ</w:t>
            </w:r>
          </w:p>
        </w:tc>
      </w:tr>
      <w:tr w:rsidR="000C15C2" w14:paraId="72F44455" w14:textId="77777777" w:rsidTr="00D26EEC">
        <w:tc>
          <w:tcPr>
            <w:tcW w:w="2700" w:type="dxa"/>
          </w:tcPr>
          <w:p w14:paraId="18FE72E3" w14:textId="77777777" w:rsidR="000C15C2" w:rsidRPr="0071670F" w:rsidRDefault="000C15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0" w:type="dxa"/>
          </w:tcPr>
          <w:p w14:paraId="748A2682" w14:textId="77777777" w:rsidR="000C15C2" w:rsidRPr="0071670F" w:rsidRDefault="000C15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2C2" w14:paraId="72E62C70" w14:textId="77777777" w:rsidTr="00D26EEC">
        <w:tc>
          <w:tcPr>
            <w:tcW w:w="2700" w:type="dxa"/>
          </w:tcPr>
          <w:p w14:paraId="358C56EC" w14:textId="77777777" w:rsidR="007522C2" w:rsidRPr="0071670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6480" w:type="dxa"/>
          </w:tcPr>
          <w:p w14:paraId="63EF6AEF" w14:textId="3515B794" w:rsidR="007522C2" w:rsidRPr="0071670F" w:rsidRDefault="007522C2" w:rsidP="007522C2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มูลค่ายุติธรรมของตราสารหนี้ที่ออกแสดงด้วยมูลค่าตามบัญชีรวมมูลค่ายุติธรรมของอนุพันธ์แฝง</w:t>
            </w:r>
          </w:p>
        </w:tc>
      </w:tr>
    </w:tbl>
    <w:p w14:paraId="6278403B" w14:textId="77777777" w:rsidR="006E64E5" w:rsidRPr="00CE7C50" w:rsidRDefault="006E64E5" w:rsidP="007522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797"/>
          <w:tab w:val="left" w:pos="8080"/>
          <w:tab w:val="left" w:pos="8222"/>
        </w:tabs>
        <w:spacing w:after="0" w:line="350" w:lineRule="exact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589E2C1" w14:textId="59AB4D65" w:rsidR="002D4841" w:rsidRPr="00D81524" w:rsidRDefault="001F0E13" w:rsidP="007522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797"/>
          <w:tab w:val="left" w:pos="8080"/>
          <w:tab w:val="left" w:pos="8222"/>
        </w:tabs>
        <w:spacing w:after="0" w:line="350" w:lineRule="exact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0E13">
        <w:rPr>
          <w:rFonts w:asciiTheme="majorBidi" w:hAnsiTheme="majorBidi" w:cstheme="majorBidi"/>
          <w:b/>
          <w:sz w:val="30"/>
          <w:szCs w:val="30"/>
        </w:rPr>
        <w:t>6</w:t>
      </w:r>
      <w:r w:rsidR="002D4841" w:rsidRPr="00D81524">
        <w:rPr>
          <w:rFonts w:asciiTheme="majorBidi" w:hAnsiTheme="majorBidi" w:cstheme="majorBidi"/>
          <w:bCs/>
          <w:sz w:val="30"/>
          <w:szCs w:val="30"/>
        </w:rPr>
        <w:tab/>
      </w:r>
      <w:r w:rsidR="002D4841" w:rsidRPr="00D81524">
        <w:rPr>
          <w:rFonts w:asciiTheme="majorBidi" w:hAnsiTheme="majorBidi" w:cstheme="majorBidi"/>
          <w:bCs/>
          <w:sz w:val="30"/>
          <w:szCs w:val="30"/>
          <w:cs/>
        </w:rPr>
        <w:t>เงินสดและรายการเทียบเท่าเงินสด</w:t>
      </w:r>
    </w:p>
    <w:p w14:paraId="25CCDA30" w14:textId="77777777" w:rsidR="002D4841" w:rsidRPr="00BB5A43" w:rsidRDefault="002D4841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52"/>
        <w:gridCol w:w="236"/>
        <w:gridCol w:w="1177"/>
        <w:gridCol w:w="243"/>
        <w:gridCol w:w="1107"/>
        <w:gridCol w:w="243"/>
        <w:gridCol w:w="1182"/>
      </w:tblGrid>
      <w:tr w:rsidR="002D4841" w:rsidRPr="00D81524" w14:paraId="287C6020" w14:textId="77777777" w:rsidTr="00EB10B1">
        <w:tc>
          <w:tcPr>
            <w:tcW w:w="3780" w:type="dxa"/>
            <w:vAlign w:val="bottom"/>
          </w:tcPr>
          <w:p w14:paraId="3EDB2646" w14:textId="77777777" w:rsidR="002D4841" w:rsidRPr="00D81524" w:rsidRDefault="002D4841" w:rsidP="00C95C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7858262A" w14:textId="77777777" w:rsidR="002D4841" w:rsidRPr="00D81524" w:rsidRDefault="002D4841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68BD182F" w14:textId="77777777" w:rsidR="002D4841" w:rsidRPr="00D81524" w:rsidRDefault="002D4841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2" w:type="dxa"/>
            <w:gridSpan w:val="3"/>
          </w:tcPr>
          <w:p w14:paraId="3955B7E3" w14:textId="77777777" w:rsidR="002D4841" w:rsidRPr="00D81524" w:rsidRDefault="002D4841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F50CB" w:rsidRPr="00D81524" w14:paraId="52AF9B71" w14:textId="77777777" w:rsidTr="00EB10B1">
        <w:tc>
          <w:tcPr>
            <w:tcW w:w="3780" w:type="dxa"/>
            <w:vAlign w:val="bottom"/>
          </w:tcPr>
          <w:p w14:paraId="2640036E" w14:textId="77777777" w:rsidR="00CF50CB" w:rsidRPr="00D81524" w:rsidRDefault="00CF50CB" w:rsidP="00C95C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D05D72" w14:textId="6DAD5858" w:rsidR="00CF50CB" w:rsidRPr="00D81524" w:rsidRDefault="001F0E13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549D80A8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</w:tcPr>
          <w:p w14:paraId="395D873F" w14:textId="1319F091" w:rsidR="00CF50CB" w:rsidRPr="00D81524" w:rsidRDefault="001F0E13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3" w:type="dxa"/>
          </w:tcPr>
          <w:p w14:paraId="541A5580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114EF2A2" w14:textId="4C4483FF" w:rsidR="00CF50CB" w:rsidRPr="00D81524" w:rsidRDefault="001F0E13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3" w:type="dxa"/>
          </w:tcPr>
          <w:p w14:paraId="1CBEF03E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14:paraId="6413479F" w14:textId="47D7FF19" w:rsidR="00CF50CB" w:rsidRPr="00D81524" w:rsidRDefault="001F0E13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CF50CB" w:rsidRPr="00D81524" w14:paraId="265E94E5" w14:textId="77777777" w:rsidTr="00EB10B1">
        <w:tc>
          <w:tcPr>
            <w:tcW w:w="3780" w:type="dxa"/>
          </w:tcPr>
          <w:p w14:paraId="35EB217B" w14:textId="77777777" w:rsidR="00CF50CB" w:rsidRPr="00D81524" w:rsidRDefault="00CF50CB" w:rsidP="00C95C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340" w:type="dxa"/>
            <w:gridSpan w:val="7"/>
          </w:tcPr>
          <w:p w14:paraId="187046F3" w14:textId="77777777" w:rsidR="00CF50CB" w:rsidRPr="00D81524" w:rsidRDefault="00CF50CB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F17" w:rsidRPr="00D81524" w14:paraId="6F0D9BE9" w14:textId="77777777" w:rsidTr="00983C0C">
        <w:tc>
          <w:tcPr>
            <w:tcW w:w="3780" w:type="dxa"/>
          </w:tcPr>
          <w:p w14:paraId="1582ED03" w14:textId="77777777" w:rsidR="00242F17" w:rsidRPr="00D81524" w:rsidRDefault="00242F17" w:rsidP="00242F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152" w:type="dxa"/>
            <w:shd w:val="clear" w:color="auto" w:fill="auto"/>
          </w:tcPr>
          <w:p w14:paraId="5ACB3B12" w14:textId="5B33FF54" w:rsidR="00242F17" w:rsidRPr="00983C0C" w:rsidRDefault="00983C0C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41A5F71B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705B149" w14:textId="5983A103" w:rsidR="00242F17" w:rsidRPr="00D81524" w:rsidRDefault="001F0E13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43" w:type="dxa"/>
          </w:tcPr>
          <w:p w14:paraId="506EF544" w14:textId="77777777" w:rsidR="00242F17" w:rsidRPr="00D81524" w:rsidRDefault="00242F17" w:rsidP="0024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BC410F0" w14:textId="638CA6C2" w:rsidR="00242F17" w:rsidRPr="00D81524" w:rsidRDefault="001F0E13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3" w:type="dxa"/>
          </w:tcPr>
          <w:p w14:paraId="3BCA9BDB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6CA0423" w14:textId="5F53CA05" w:rsidR="00242F17" w:rsidRPr="00D81524" w:rsidRDefault="001F0E13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242F17" w:rsidRPr="00D81524" w14:paraId="4B57B374" w14:textId="77777777" w:rsidTr="00983C0C">
        <w:tc>
          <w:tcPr>
            <w:tcW w:w="3780" w:type="dxa"/>
          </w:tcPr>
          <w:p w14:paraId="78233ABE" w14:textId="77777777" w:rsidR="00242F17" w:rsidRPr="00D81524" w:rsidRDefault="00242F17" w:rsidP="00242F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เงินฝากธนาคารกระแสรายวันและออมทรัพย์</w:t>
            </w:r>
          </w:p>
        </w:tc>
        <w:tc>
          <w:tcPr>
            <w:tcW w:w="1152" w:type="dxa"/>
            <w:shd w:val="clear" w:color="auto" w:fill="auto"/>
          </w:tcPr>
          <w:p w14:paraId="7A918A06" w14:textId="5AA58B53" w:rsidR="00242F17" w:rsidRPr="00983C0C" w:rsidRDefault="00983C0C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1,835,181</w:t>
            </w:r>
          </w:p>
        </w:tc>
        <w:tc>
          <w:tcPr>
            <w:tcW w:w="236" w:type="dxa"/>
          </w:tcPr>
          <w:p w14:paraId="3C6903E3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3C6F11C" w14:textId="1D3484AA" w:rsidR="00242F17" w:rsidRPr="00D81524" w:rsidRDefault="001F0E13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2F17"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242F17"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43" w:type="dxa"/>
          </w:tcPr>
          <w:p w14:paraId="221C8A41" w14:textId="77777777" w:rsidR="00242F17" w:rsidRPr="00D81524" w:rsidRDefault="00242F17" w:rsidP="0024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BF0933D" w14:textId="5EA0FA49" w:rsidR="00242F17" w:rsidRPr="00D81524" w:rsidRDefault="001F0E13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2F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3C0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242F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43" w:type="dxa"/>
          </w:tcPr>
          <w:p w14:paraId="174D6AC5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1005D8B8" w14:textId="76D3EC45" w:rsidR="00242F17" w:rsidRPr="00D81524" w:rsidRDefault="001F0E13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2F17"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281</w:t>
            </w:r>
            <w:r w:rsidR="00242F17"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242F17" w:rsidRPr="00D81524" w14:paraId="6E7E21C7" w14:textId="77777777" w:rsidTr="00983C0C">
        <w:tc>
          <w:tcPr>
            <w:tcW w:w="3780" w:type="dxa"/>
          </w:tcPr>
          <w:p w14:paraId="7E8C5436" w14:textId="694A03A9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ตั๋วเงินระยะสั้นที่อายุไม่เกิน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auto"/>
          </w:tcPr>
          <w:p w14:paraId="68878B1C" w14:textId="77777777" w:rsidR="00242F17" w:rsidRPr="00983C0C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F095CD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2AFB123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92B797C" w14:textId="77777777" w:rsidR="00242F17" w:rsidRPr="00D81524" w:rsidRDefault="00242F17" w:rsidP="0024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3E067DB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2FD2648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4B27D50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17" w:rsidRPr="00D81524" w14:paraId="6C11083E" w14:textId="77777777" w:rsidTr="00983C0C">
        <w:tc>
          <w:tcPr>
            <w:tcW w:w="3780" w:type="dxa"/>
          </w:tcPr>
          <w:p w14:paraId="77E2C693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นับจากวันที่ได้มา</w:t>
            </w:r>
          </w:p>
        </w:tc>
        <w:tc>
          <w:tcPr>
            <w:tcW w:w="1152" w:type="dxa"/>
            <w:shd w:val="clear" w:color="auto" w:fill="auto"/>
          </w:tcPr>
          <w:p w14:paraId="51E8FC33" w14:textId="52EE7C4A" w:rsidR="00242F17" w:rsidRPr="00983C0C" w:rsidRDefault="00983C0C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722001AC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0ED18D2" w14:textId="346A849E" w:rsidR="00242F17" w:rsidRPr="00D81524" w:rsidRDefault="001F0E13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242F17"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2DE1B83" w14:textId="77777777" w:rsidR="00242F17" w:rsidRPr="00D81524" w:rsidRDefault="00242F17" w:rsidP="0024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DD247A9" w14:textId="3F5DA40D" w:rsidR="00242F17" w:rsidRPr="00D81524" w:rsidRDefault="00983C0C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43" w:type="dxa"/>
          </w:tcPr>
          <w:p w14:paraId="5713D46B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EC8E54A" w14:textId="2938B351" w:rsidR="00242F17" w:rsidRPr="00D81524" w:rsidRDefault="001F0E13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242F17"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42F17" w:rsidRPr="00D81524" w14:paraId="0A094396" w14:textId="77777777" w:rsidTr="00983C0C">
        <w:tc>
          <w:tcPr>
            <w:tcW w:w="3780" w:type="dxa"/>
          </w:tcPr>
          <w:p w14:paraId="647633D9" w14:textId="77777777" w:rsidR="00242F17" w:rsidRPr="00D81524" w:rsidRDefault="00242F17" w:rsidP="00242F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AFF974" w14:textId="3D92419B" w:rsidR="00242F17" w:rsidRPr="00983C0C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861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B01A703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971100E" w14:textId="597298DE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072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181CD91" w14:textId="77777777" w:rsidR="00242F17" w:rsidRPr="00D81524" w:rsidRDefault="00242F17" w:rsidP="0024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BB7FD68" w14:textId="235C6BF4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861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C814E6E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7AAAF06" w14:textId="114F0208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072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42F17" w:rsidRPr="00D81524" w14:paraId="2355B63A" w14:textId="77777777" w:rsidTr="00983C0C">
        <w:tc>
          <w:tcPr>
            <w:tcW w:w="3780" w:type="dxa"/>
          </w:tcPr>
          <w:p w14:paraId="20729322" w14:textId="77777777" w:rsidR="00242F17" w:rsidRPr="00D81524" w:rsidRDefault="00242F17" w:rsidP="00242F17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33752" w14:textId="79DDDC3D" w:rsidR="00242F17" w:rsidRPr="00983C0C" w:rsidRDefault="00983C0C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1,074,090</w:t>
            </w:r>
          </w:p>
        </w:tc>
        <w:tc>
          <w:tcPr>
            <w:tcW w:w="236" w:type="dxa"/>
          </w:tcPr>
          <w:p w14:paraId="52EE38ED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ACAC5" w14:textId="73102C68" w:rsidR="00242F17" w:rsidRPr="00D81524" w:rsidRDefault="001F0E13" w:rsidP="0024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42F17" w:rsidRPr="00D8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  <w:r w:rsidR="00242F17" w:rsidRPr="00D8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43" w:type="dxa"/>
            <w:vAlign w:val="bottom"/>
          </w:tcPr>
          <w:p w14:paraId="7111A5E7" w14:textId="77777777" w:rsidR="00242F17" w:rsidRPr="00D81524" w:rsidRDefault="00242F17" w:rsidP="00242F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D1693EA" w14:textId="44D59BE5" w:rsidR="00242F17" w:rsidRPr="00D81524" w:rsidRDefault="001F0E13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</w:t>
            </w:r>
            <w:r w:rsidR="00242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43" w:type="dxa"/>
          </w:tcPr>
          <w:p w14:paraId="763561BB" w14:textId="77777777" w:rsidR="00242F17" w:rsidRPr="00D81524" w:rsidRDefault="00242F17" w:rsidP="00242F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8F32815" w14:textId="5F033EB9" w:rsidR="00242F17" w:rsidRPr="00D81524" w:rsidRDefault="001F0E13" w:rsidP="0024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42F17" w:rsidRPr="00D8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242F17" w:rsidRPr="00D8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</w:tr>
    </w:tbl>
    <w:p w14:paraId="18E0895D" w14:textId="77777777" w:rsidR="002D4841" w:rsidRPr="00C95CFE" w:rsidRDefault="002D4841" w:rsidP="001C384B">
      <w:pPr>
        <w:pStyle w:val="BodyText2"/>
        <w:tabs>
          <w:tab w:val="left" w:pos="540"/>
        </w:tabs>
        <w:spacing w:line="350" w:lineRule="exact"/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8E2B4" w14:textId="03247A9E" w:rsidR="002D4841" w:rsidRPr="00C95CFE" w:rsidRDefault="001F0E13" w:rsidP="00C95C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797"/>
          <w:tab w:val="left" w:pos="8080"/>
          <w:tab w:val="left" w:pos="8222"/>
        </w:tabs>
        <w:spacing w:after="0"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0E13">
        <w:rPr>
          <w:rFonts w:asciiTheme="majorBidi" w:hAnsiTheme="majorBidi" w:cstheme="majorBidi"/>
          <w:b/>
          <w:sz w:val="30"/>
          <w:szCs w:val="30"/>
        </w:rPr>
        <w:t>7</w:t>
      </w:r>
      <w:r w:rsidR="002D4841" w:rsidRPr="00C95CFE">
        <w:rPr>
          <w:rFonts w:asciiTheme="majorBidi" w:hAnsiTheme="majorBidi" w:cstheme="majorBidi"/>
          <w:b/>
          <w:sz w:val="30"/>
          <w:szCs w:val="30"/>
          <w:cs/>
        </w:rPr>
        <w:tab/>
      </w:r>
      <w:r w:rsidR="002D4841" w:rsidRPr="00C95CFE">
        <w:rPr>
          <w:rFonts w:asciiTheme="majorBidi" w:hAnsiTheme="majorBidi" w:cstheme="majorBidi"/>
          <w:bCs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25FDBCE7" w14:textId="77777777" w:rsidR="002D4841" w:rsidRPr="00C95CFE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36"/>
        <w:gridCol w:w="1627"/>
      </w:tblGrid>
      <w:tr w:rsidR="002D4841" w:rsidRPr="00C95CFE" w14:paraId="71D3E2F7" w14:textId="77777777" w:rsidTr="00C95CFE">
        <w:tc>
          <w:tcPr>
            <w:tcW w:w="5670" w:type="dxa"/>
          </w:tcPr>
          <w:p w14:paraId="1244B586" w14:textId="77777777" w:rsidR="002D4841" w:rsidRPr="00C95CFE" w:rsidRDefault="002D484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14:paraId="70F493B8" w14:textId="77777777" w:rsidR="002D4841" w:rsidRPr="00C95CFE" w:rsidRDefault="002D4841" w:rsidP="00C95CFE">
            <w:pPr>
              <w:pStyle w:val="acctfourfigures"/>
              <w:tabs>
                <w:tab w:val="clear" w:pos="765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6A760F" w:rsidRPr="00C95CFE" w14:paraId="607FE59A" w14:textId="77777777" w:rsidTr="00C95CFE">
        <w:tc>
          <w:tcPr>
            <w:tcW w:w="5670" w:type="dxa"/>
          </w:tcPr>
          <w:p w14:paraId="36FC1E1F" w14:textId="77777777" w:rsidR="006A760F" w:rsidRPr="00C95CFE" w:rsidRDefault="006A760F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1C5B24" w14:textId="6B93F9EA" w:rsidR="006A760F" w:rsidRPr="00C95CFE" w:rsidRDefault="001F0E13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37E11951" w14:textId="77777777" w:rsidR="006A760F" w:rsidRPr="00C95CFE" w:rsidRDefault="006A760F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7" w:type="dxa"/>
          </w:tcPr>
          <w:p w14:paraId="51951CD5" w14:textId="16910B5B" w:rsidR="006A760F" w:rsidRPr="00C95CFE" w:rsidRDefault="001F0E13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D4841" w:rsidRPr="00C95CFE" w14:paraId="1F142244" w14:textId="77777777" w:rsidTr="00C95CFE">
        <w:tc>
          <w:tcPr>
            <w:tcW w:w="5670" w:type="dxa"/>
          </w:tcPr>
          <w:p w14:paraId="25983710" w14:textId="77777777" w:rsidR="002D4841" w:rsidRPr="00C95CFE" w:rsidRDefault="002D484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14:paraId="5B852CCA" w14:textId="77777777" w:rsidR="002D4841" w:rsidRPr="00C95CFE" w:rsidRDefault="002D484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06DC" w:rsidRPr="00C95CFE" w14:paraId="764755CB" w14:textId="77777777" w:rsidTr="00C95CFE">
        <w:tc>
          <w:tcPr>
            <w:tcW w:w="5670" w:type="dxa"/>
          </w:tcPr>
          <w:p w14:paraId="62735F38" w14:textId="77777777" w:rsidR="004F06DC" w:rsidRPr="00C95CFE" w:rsidRDefault="004F06DC" w:rsidP="004F06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ลูกหนี้สำนักหักบัญชี </w:t>
            </w:r>
          </w:p>
        </w:tc>
        <w:tc>
          <w:tcPr>
            <w:tcW w:w="1620" w:type="dxa"/>
          </w:tcPr>
          <w:p w14:paraId="7F18E359" w14:textId="07DA46C9" w:rsidR="004F06DC" w:rsidRPr="00C95CFE" w:rsidRDefault="001F0E13" w:rsidP="004F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705</w:t>
            </w:r>
            <w:r w:rsidR="004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515</w:t>
            </w:r>
          </w:p>
        </w:tc>
        <w:tc>
          <w:tcPr>
            <w:tcW w:w="236" w:type="dxa"/>
          </w:tcPr>
          <w:p w14:paraId="78D6BEC5" w14:textId="77777777" w:rsidR="004F06DC" w:rsidRPr="00C95CFE" w:rsidRDefault="004F06DC" w:rsidP="004F06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61618C11" w14:textId="6FB2574D" w:rsidR="004F06DC" w:rsidRPr="00C95CFE" w:rsidRDefault="001F0E13" w:rsidP="004F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 w:rsidR="004F06DC"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</w:tr>
      <w:tr w:rsidR="004F06DC" w:rsidRPr="00C95CFE" w14:paraId="4494A26A" w14:textId="77777777" w:rsidTr="00C95CFE">
        <w:tc>
          <w:tcPr>
            <w:tcW w:w="5670" w:type="dxa"/>
          </w:tcPr>
          <w:p w14:paraId="29B342FC" w14:textId="77777777" w:rsidR="004F06DC" w:rsidRPr="00C95CFE" w:rsidRDefault="004F06DC" w:rsidP="004F06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ลูกหนี้บริษัทหลักทรัพย์ต่างประเทศ </w:t>
            </w:r>
          </w:p>
        </w:tc>
        <w:tc>
          <w:tcPr>
            <w:tcW w:w="1620" w:type="dxa"/>
          </w:tcPr>
          <w:p w14:paraId="5D1D894C" w14:textId="5C1657BB" w:rsidR="004F06DC" w:rsidRPr="00C95CFE" w:rsidRDefault="001F0E13" w:rsidP="004F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878</w:t>
            </w:r>
            <w:r w:rsidR="004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483</w:t>
            </w:r>
          </w:p>
        </w:tc>
        <w:tc>
          <w:tcPr>
            <w:tcW w:w="236" w:type="dxa"/>
          </w:tcPr>
          <w:p w14:paraId="51291AF3" w14:textId="77777777" w:rsidR="004F06DC" w:rsidRPr="00C95CFE" w:rsidRDefault="004F06DC" w:rsidP="004F06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30FBBD29" w14:textId="607F8308" w:rsidR="004F06DC" w:rsidRPr="00C95CFE" w:rsidRDefault="001F0E13" w:rsidP="004F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06DC"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4F06DC"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</w:tr>
      <w:tr w:rsidR="004F06DC" w:rsidRPr="00C95CFE" w14:paraId="2F94BFB2" w14:textId="77777777" w:rsidTr="00C95CFE">
        <w:tc>
          <w:tcPr>
            <w:tcW w:w="5670" w:type="dxa"/>
          </w:tcPr>
          <w:p w14:paraId="15279227" w14:textId="77777777" w:rsidR="004F06DC" w:rsidRPr="00C95CFE" w:rsidRDefault="004F06DC" w:rsidP="004F06DC">
            <w:pPr>
              <w:tabs>
                <w:tab w:val="clear" w:pos="227"/>
                <w:tab w:val="clear" w:pos="454"/>
                <w:tab w:val="left" w:pos="82"/>
                <w:tab w:val="left" w:pos="172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ลูกหนี้สำนักหักบัญชี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620" w:type="dxa"/>
          </w:tcPr>
          <w:p w14:paraId="2A1EAD3F" w14:textId="6D777A41" w:rsidR="004F06DC" w:rsidRPr="00C95CFE" w:rsidRDefault="004F06DC" w:rsidP="004F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F0E13" w:rsidRPr="001F0E13">
              <w:rPr>
                <w:rFonts w:asciiTheme="majorBidi" w:hAnsiTheme="majorBidi" w:cstheme="majorBidi" w:hint="cs"/>
                <w:sz w:val="30"/>
                <w:szCs w:val="30"/>
              </w:rPr>
              <w:t>419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1F0E13" w:rsidRPr="001F0E13">
              <w:rPr>
                <w:rFonts w:asciiTheme="majorBidi" w:hAnsiTheme="majorBidi" w:cstheme="majorBidi" w:hint="cs"/>
                <w:sz w:val="30"/>
                <w:szCs w:val="30"/>
              </w:rPr>
              <w:t>899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5E923DF" w14:textId="77777777" w:rsidR="004F06DC" w:rsidRPr="00C95CFE" w:rsidRDefault="004F06DC" w:rsidP="004F06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0C1227FD" w14:textId="7885E823" w:rsidR="004F06DC" w:rsidRPr="00C95CFE" w:rsidRDefault="004F06DC" w:rsidP="004F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038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F06DC" w:rsidRPr="00C95CFE" w14:paraId="237C5C68" w14:textId="77777777" w:rsidTr="00C95CFE">
        <w:tc>
          <w:tcPr>
            <w:tcW w:w="5670" w:type="dxa"/>
          </w:tcPr>
          <w:p w14:paraId="788ADEA3" w14:textId="77777777" w:rsidR="004F06DC" w:rsidRPr="00C95CFE" w:rsidRDefault="004F06DC" w:rsidP="004F06DC">
            <w:pPr>
              <w:tabs>
                <w:tab w:val="clear" w:pos="454"/>
                <w:tab w:val="left" w:pos="387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C95CFE">
              <w:rPr>
                <w:rFonts w:asciiTheme="majorBidi" w:hAnsiTheme="majorBidi" w:cstheme="majorBidi"/>
                <w:b/>
                <w:spacing w:val="4"/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C95CF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ในนาม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บริษัทเพื่อลูกค้า</w:t>
            </w:r>
          </w:p>
        </w:tc>
        <w:tc>
          <w:tcPr>
            <w:tcW w:w="1620" w:type="dxa"/>
          </w:tcPr>
          <w:p w14:paraId="028BFE4B" w14:textId="3E42B114" w:rsidR="004F06DC" w:rsidRPr="00C95CFE" w:rsidRDefault="004F06DC" w:rsidP="004F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F0E13" w:rsidRPr="001F0E13">
              <w:rPr>
                <w:rFonts w:asciiTheme="majorBidi" w:hAnsiTheme="majorBidi" w:cstheme="majorBidi" w:hint="cs"/>
                <w:sz w:val="30"/>
                <w:szCs w:val="30"/>
              </w:rPr>
              <w:t>820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1F0E13" w:rsidRPr="001F0E13">
              <w:rPr>
                <w:rFonts w:asciiTheme="majorBidi" w:hAnsiTheme="majorBidi" w:cstheme="majorBidi" w:hint="cs"/>
                <w:sz w:val="30"/>
                <w:szCs w:val="30"/>
              </w:rPr>
              <w:t>583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FA72616" w14:textId="77777777" w:rsidR="004F06DC" w:rsidRPr="00C95CFE" w:rsidRDefault="004F06DC" w:rsidP="004F06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A6D0597" w14:textId="74D3F0DA" w:rsidR="004F06DC" w:rsidRPr="00C95CFE" w:rsidRDefault="004F06DC" w:rsidP="004F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F06DC" w:rsidRPr="00C95CFE" w14:paraId="3517E8CD" w14:textId="77777777" w:rsidTr="00C95CFE">
        <w:tc>
          <w:tcPr>
            <w:tcW w:w="5670" w:type="dxa"/>
          </w:tcPr>
          <w:p w14:paraId="74F1C07E" w14:textId="77777777" w:rsidR="004F06DC" w:rsidRPr="00C95CFE" w:rsidRDefault="004F06DC" w:rsidP="004F06DC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72A33F" w14:textId="5AD00EE7" w:rsidR="004F06DC" w:rsidRPr="00C95CFE" w:rsidRDefault="001F0E13" w:rsidP="004F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343</w:t>
            </w:r>
            <w:r w:rsidR="00801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236" w:type="dxa"/>
            <w:vAlign w:val="bottom"/>
          </w:tcPr>
          <w:p w14:paraId="3DEDA34B" w14:textId="77777777" w:rsidR="004F06DC" w:rsidRPr="00C95CFE" w:rsidRDefault="004F06DC" w:rsidP="004F06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609E5461" w14:textId="04DD8788" w:rsidR="004F06DC" w:rsidRPr="00C95CFE" w:rsidRDefault="001F0E13" w:rsidP="004F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  <w:r w:rsidR="004F06DC"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</w:tr>
    </w:tbl>
    <w:p w14:paraId="714AD8F6" w14:textId="77777777" w:rsidR="002D4841" w:rsidRPr="00C95CFE" w:rsidRDefault="002D4841" w:rsidP="00C95CFE">
      <w:pPr>
        <w:pStyle w:val="BodyText2"/>
        <w:tabs>
          <w:tab w:val="left" w:pos="540"/>
        </w:tabs>
        <w:ind w:left="540" w:right="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F586E28" w14:textId="77777777" w:rsidR="00AD413F" w:rsidRDefault="00AD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7BC45B82" w14:textId="619A811F" w:rsidR="002D4841" w:rsidRPr="00C95CFE" w:rsidRDefault="001F0E13" w:rsidP="00C95C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sz w:val="30"/>
          <w:szCs w:val="30"/>
        </w:rPr>
        <w:lastRenderedPageBreak/>
        <w:t>8</w:t>
      </w:r>
      <w:r w:rsidR="002D4841" w:rsidRPr="00C95CFE">
        <w:rPr>
          <w:rFonts w:asciiTheme="majorBidi" w:hAnsiTheme="majorBidi" w:cstheme="majorBidi"/>
          <w:bCs/>
          <w:sz w:val="30"/>
          <w:szCs w:val="30"/>
        </w:rPr>
        <w:tab/>
      </w:r>
      <w:r w:rsidR="002D4841" w:rsidRPr="00C95CFE">
        <w:rPr>
          <w:rFonts w:asciiTheme="majorBidi" w:hAnsiTheme="majorBidi" w:cstheme="majorBidi"/>
          <w:bCs/>
          <w:sz w:val="30"/>
          <w:szCs w:val="30"/>
          <w:cs/>
        </w:rPr>
        <w:t>ลูกหนี้ธุรกิจหลักทรัพย์</w:t>
      </w:r>
    </w:p>
    <w:p w14:paraId="36F7955F" w14:textId="77777777" w:rsidR="002D4841" w:rsidRPr="00C95CFE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36"/>
        <w:gridCol w:w="1627"/>
      </w:tblGrid>
      <w:tr w:rsidR="002D4841" w:rsidRPr="00C95CFE" w14:paraId="5D9F073E" w14:textId="77777777" w:rsidTr="00C95CFE">
        <w:tc>
          <w:tcPr>
            <w:tcW w:w="5670" w:type="dxa"/>
          </w:tcPr>
          <w:p w14:paraId="532A1CD3" w14:textId="77777777" w:rsidR="002D4841" w:rsidRPr="00C95CFE" w:rsidRDefault="002D484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14:paraId="11A0B727" w14:textId="77777777" w:rsidR="002D4841" w:rsidRPr="00C95CFE" w:rsidRDefault="002D4841" w:rsidP="00C95CFE">
            <w:pPr>
              <w:pStyle w:val="acctfourfigures"/>
              <w:tabs>
                <w:tab w:val="clear" w:pos="765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1501FB" w:rsidRPr="00C95CFE" w14:paraId="7ECE5F02" w14:textId="77777777" w:rsidTr="00C95CFE">
        <w:tc>
          <w:tcPr>
            <w:tcW w:w="5670" w:type="dxa"/>
          </w:tcPr>
          <w:p w14:paraId="38E5B894" w14:textId="77777777" w:rsidR="001501FB" w:rsidRPr="00C95CFE" w:rsidRDefault="001501FB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FE6E48C" w14:textId="0035415D" w:rsidR="001501FB" w:rsidRPr="00C95CFE" w:rsidRDefault="00C8172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37DAC672" w14:textId="77777777" w:rsidR="001501FB" w:rsidRPr="00C95CFE" w:rsidRDefault="001501F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</w:tcPr>
          <w:p w14:paraId="5EFBD95B" w14:textId="05F2AD55" w:rsidR="001501FB" w:rsidRPr="00C95CFE" w:rsidRDefault="00C8172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D4841" w:rsidRPr="00C95CFE" w14:paraId="38722CD9" w14:textId="77777777" w:rsidTr="00C95CFE">
        <w:tc>
          <w:tcPr>
            <w:tcW w:w="5670" w:type="dxa"/>
          </w:tcPr>
          <w:p w14:paraId="2ED21A1B" w14:textId="77777777" w:rsidR="002D4841" w:rsidRPr="00C95CFE" w:rsidRDefault="002D484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14:paraId="4D4057B9" w14:textId="77777777" w:rsidR="002D4841" w:rsidRPr="00C95CFE" w:rsidRDefault="002D484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AC1" w:rsidRPr="00C95CFE" w14:paraId="4AA537B0" w14:textId="77777777" w:rsidTr="00C95CFE">
        <w:tc>
          <w:tcPr>
            <w:tcW w:w="5670" w:type="dxa"/>
          </w:tcPr>
          <w:p w14:paraId="0F2F561B" w14:textId="77777777" w:rsidR="006D7AC1" w:rsidRPr="00C95CFE" w:rsidRDefault="006D7AC1" w:rsidP="006D7AC1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20" w:type="dxa"/>
          </w:tcPr>
          <w:p w14:paraId="2606F20C" w14:textId="7F2FC453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0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922</w:t>
            </w:r>
            <w:r w:rsidR="00050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36" w:type="dxa"/>
          </w:tcPr>
          <w:p w14:paraId="73807E96" w14:textId="77777777" w:rsidR="006D7AC1" w:rsidRPr="00C95CFE" w:rsidRDefault="006D7AC1" w:rsidP="006D7A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3854498" w14:textId="40FA872A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D7AC1"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6D7AC1"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</w:tr>
      <w:tr w:rsidR="006D7AC1" w:rsidRPr="00C95CFE" w14:paraId="257E4492" w14:textId="77777777" w:rsidTr="00C95CFE">
        <w:tc>
          <w:tcPr>
            <w:tcW w:w="5670" w:type="dxa"/>
          </w:tcPr>
          <w:p w14:paraId="3F5624D1" w14:textId="77777777" w:rsidR="006D7AC1" w:rsidRPr="00C95CFE" w:rsidRDefault="006D7AC1" w:rsidP="006D7AC1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20" w:type="dxa"/>
          </w:tcPr>
          <w:p w14:paraId="66CF4382" w14:textId="316ECD8C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0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="00050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36" w:type="dxa"/>
          </w:tcPr>
          <w:p w14:paraId="385DCD69" w14:textId="77777777" w:rsidR="006D7AC1" w:rsidRPr="00C95CFE" w:rsidRDefault="006D7AC1" w:rsidP="006D7A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019E004D" w14:textId="140DC153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AC1"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6D7AC1"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</w:tr>
      <w:tr w:rsidR="006D7AC1" w:rsidRPr="00C95CFE" w14:paraId="0EE04C9A" w14:textId="77777777" w:rsidTr="00C95CFE">
        <w:tc>
          <w:tcPr>
            <w:tcW w:w="5670" w:type="dxa"/>
          </w:tcPr>
          <w:p w14:paraId="78194A29" w14:textId="77777777" w:rsidR="006D7AC1" w:rsidRPr="00C95CFE" w:rsidRDefault="006D7AC1" w:rsidP="006D7A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620" w:type="dxa"/>
          </w:tcPr>
          <w:p w14:paraId="7D3F0A47" w14:textId="0AC34EE7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50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36" w:type="dxa"/>
          </w:tcPr>
          <w:p w14:paraId="767A464B" w14:textId="77777777" w:rsidR="006D7AC1" w:rsidRPr="00C95CFE" w:rsidRDefault="006D7AC1" w:rsidP="006D7A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4BE798DE" w14:textId="7786714E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D7AC1"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</w:tr>
      <w:tr w:rsidR="006D7AC1" w:rsidRPr="00C95CFE" w14:paraId="677D864B" w14:textId="77777777" w:rsidTr="00C95CFE">
        <w:tc>
          <w:tcPr>
            <w:tcW w:w="5670" w:type="dxa"/>
          </w:tcPr>
          <w:p w14:paraId="7A3EF610" w14:textId="77777777" w:rsidR="006D7AC1" w:rsidRPr="00C95CFE" w:rsidRDefault="006D7AC1" w:rsidP="006D7A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C72AECF" w14:textId="24713802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6D7AC1"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36" w:type="dxa"/>
          </w:tcPr>
          <w:p w14:paraId="36A923BA" w14:textId="77777777" w:rsidR="006D7AC1" w:rsidRPr="00C95CFE" w:rsidRDefault="006D7AC1" w:rsidP="006D7A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1CC58F6" w14:textId="178526D7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6D7AC1"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</w:tr>
      <w:tr w:rsidR="006D7AC1" w:rsidRPr="00C95CFE" w14:paraId="1A5321E6" w14:textId="77777777" w:rsidTr="00C95CFE">
        <w:tc>
          <w:tcPr>
            <w:tcW w:w="5670" w:type="dxa"/>
          </w:tcPr>
          <w:p w14:paraId="5595DC89" w14:textId="77777777" w:rsidR="006D7AC1" w:rsidRPr="00C95CFE" w:rsidRDefault="006D7AC1" w:rsidP="006D7A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13A662F" w14:textId="0AACBDF7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50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="00050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36" w:type="dxa"/>
          </w:tcPr>
          <w:p w14:paraId="686F00EC" w14:textId="77777777" w:rsidR="006D7AC1" w:rsidRPr="00C95CFE" w:rsidRDefault="006D7AC1" w:rsidP="006D7A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58354A6" w14:textId="6557705B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D7AC1"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6D7AC1"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6D7AC1" w:rsidRPr="00C95CFE" w14:paraId="650F99E6" w14:textId="77777777" w:rsidTr="00C95CFE">
        <w:tc>
          <w:tcPr>
            <w:tcW w:w="5670" w:type="dxa"/>
          </w:tcPr>
          <w:p w14:paraId="024833E0" w14:textId="77777777" w:rsidR="006D7AC1" w:rsidRPr="00C95CFE" w:rsidRDefault="006D7AC1" w:rsidP="006D7A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บวก</w:t>
            </w: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620" w:type="dxa"/>
          </w:tcPr>
          <w:p w14:paraId="26FAB825" w14:textId="4A6083F4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D7AC1"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36" w:type="dxa"/>
          </w:tcPr>
          <w:p w14:paraId="7B773DE1" w14:textId="77777777" w:rsidR="006D7AC1" w:rsidRPr="00C95CFE" w:rsidRDefault="006D7AC1" w:rsidP="006D7A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88DDACC" w14:textId="4367CAB5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D7AC1"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6D7AC1" w:rsidRPr="00C95CFE" w14:paraId="2D678606" w14:textId="77777777" w:rsidTr="00C95CFE">
        <w:tc>
          <w:tcPr>
            <w:tcW w:w="5670" w:type="dxa"/>
          </w:tcPr>
          <w:p w14:paraId="22900BEF" w14:textId="77777777" w:rsidR="006D7AC1" w:rsidRPr="00C95CFE" w:rsidRDefault="006D7AC1" w:rsidP="006D7A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26A193" w14:textId="43F51A8B" w:rsidR="006D7AC1" w:rsidRPr="00C95CFE" w:rsidRDefault="006D7AC1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Pr="00C95C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113E65" w14:textId="77777777" w:rsidR="006D7AC1" w:rsidRPr="00C95CFE" w:rsidRDefault="006D7AC1" w:rsidP="006D7A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493992A" w14:textId="4774DB5F" w:rsidR="006D7AC1" w:rsidRPr="00C95CFE" w:rsidRDefault="006D7AC1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C95C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 w:rsidRPr="00C95C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7AC1" w:rsidRPr="00C95CFE" w14:paraId="37F8C9F4" w14:textId="77777777" w:rsidTr="00C95CFE">
        <w:tc>
          <w:tcPr>
            <w:tcW w:w="5670" w:type="dxa"/>
          </w:tcPr>
          <w:p w14:paraId="778D5CA2" w14:textId="77777777" w:rsidR="006D7AC1" w:rsidRPr="00C95CFE" w:rsidRDefault="006D7AC1" w:rsidP="006D7AC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27A57F" w14:textId="2A7FE3EB" w:rsidR="006D7AC1" w:rsidRPr="00C95CFE" w:rsidRDefault="001F0E13" w:rsidP="006D7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50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  <w:r w:rsidR="00050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236" w:type="dxa"/>
          </w:tcPr>
          <w:p w14:paraId="5D04A950" w14:textId="77777777" w:rsidR="006D7AC1" w:rsidRPr="00C95CFE" w:rsidRDefault="006D7AC1" w:rsidP="006D7A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16E05A66" w14:textId="40E6B5C2" w:rsidR="006D7AC1" w:rsidRPr="00C95CFE" w:rsidRDefault="001F0E13" w:rsidP="006D7AC1">
            <w:pPr>
              <w:tabs>
                <w:tab w:val="decimal" w:pos="127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D7AC1" w:rsidRPr="00C95C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</w:t>
            </w:r>
            <w:r w:rsidR="006D7AC1" w:rsidRPr="00C95C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</w:p>
        </w:tc>
      </w:tr>
    </w:tbl>
    <w:p w14:paraId="5E6879BE" w14:textId="597EF3FB" w:rsidR="003C304E" w:rsidRDefault="003C3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F876CC8" w14:textId="25C7741F" w:rsidR="002D4841" w:rsidRPr="003C304E" w:rsidRDefault="002D4841" w:rsidP="003C3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304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</w:rPr>
        <w:t>31</w:t>
      </w:r>
      <w:r w:rsidR="008C1D8B" w:rsidRPr="008C1D8B">
        <w:rPr>
          <w:rFonts w:asciiTheme="majorBidi" w:hAnsiTheme="majorBidi" w:cstheme="majorBidi"/>
          <w:sz w:val="30"/>
          <w:szCs w:val="30"/>
        </w:rPr>
        <w:t xml:space="preserve"> </w:t>
      </w:r>
      <w:r w:rsidR="008C1D8B" w:rsidRPr="008C1D8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2562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304E">
        <w:rPr>
          <w:rFonts w:asciiTheme="majorBidi" w:hAnsiTheme="majorBidi" w:cstheme="majorBidi"/>
          <w:sz w:val="30"/>
          <w:szCs w:val="30"/>
          <w:cs/>
        </w:rPr>
        <w:t>ระยะเวลาปกติของการให้สินเชื่อแก่ลูก</w:t>
      </w:r>
      <w:r w:rsidR="001C384B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3C304E">
        <w:rPr>
          <w:rFonts w:asciiTheme="majorBidi" w:hAnsiTheme="majorBidi" w:cstheme="majorBidi"/>
          <w:sz w:val="30"/>
          <w:szCs w:val="30"/>
          <w:cs/>
        </w:rPr>
        <w:t>ซื้อหลักทรัพย์ด้วยเงินสดของกลุ่มบริษัท</w:t>
      </w:r>
      <w:r w:rsidRPr="003C304E">
        <w:rPr>
          <w:rFonts w:asciiTheme="majorBidi" w:hAnsiTheme="majorBidi" w:cstheme="majorBidi"/>
          <w:sz w:val="30"/>
          <w:szCs w:val="30"/>
        </w:rPr>
        <w:br/>
      </w:r>
      <w:r w:rsidRPr="003C304E">
        <w:rPr>
          <w:rFonts w:asciiTheme="majorBidi" w:hAnsiTheme="majorBidi" w:cstheme="majorBidi"/>
          <w:sz w:val="30"/>
          <w:szCs w:val="30"/>
          <w:cs/>
        </w:rPr>
        <w:t>และบริษัท คือ</w:t>
      </w:r>
      <w:r w:rsidR="008171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0E13" w:rsidRPr="001F0E13">
        <w:rPr>
          <w:rFonts w:asciiTheme="majorBidi" w:hAnsiTheme="majorBidi" w:cstheme="majorBidi" w:hint="cs"/>
          <w:sz w:val="30"/>
          <w:szCs w:val="30"/>
        </w:rPr>
        <w:t>2</w:t>
      </w:r>
      <w:r w:rsidR="008171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C304E">
        <w:rPr>
          <w:rFonts w:asciiTheme="majorBidi" w:hAnsiTheme="majorBidi" w:cstheme="majorBidi"/>
          <w:sz w:val="30"/>
          <w:szCs w:val="30"/>
          <w:cs/>
        </w:rPr>
        <w:t>วันทำการนับจากวันที่ลูกค้าสั่งซื้อ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3C304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วันทำการ) </w:t>
      </w:r>
    </w:p>
    <w:p w14:paraId="652F9299" w14:textId="40AB0591" w:rsidR="00BB5A43" w:rsidRDefault="00BB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53D4C0F" w14:textId="6C8FA44F" w:rsidR="007522C2" w:rsidRDefault="002D4841" w:rsidP="003C3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304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31</w:t>
      </w:r>
      <w:r w:rsidR="00F125B0" w:rsidRPr="00F125B0">
        <w:rPr>
          <w:rFonts w:asciiTheme="majorBidi" w:hAnsiTheme="majorBidi" w:cstheme="majorBidi"/>
          <w:sz w:val="30"/>
          <w:szCs w:val="30"/>
        </w:rPr>
        <w:t xml:space="preserve"> </w:t>
      </w:r>
      <w:r w:rsidR="00F125B0" w:rsidRPr="00F125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2562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304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กลุ่มบริษัทและบริษัทมีลูกหนี้ธุรกิจหลักทรัพย์ที่ระงับการรับรู้รายได้รวมดอกเบี้ยค้างรับจำนวน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</w:rPr>
        <w:t>6</w:t>
      </w:r>
      <w:r w:rsidR="00983C0C">
        <w:rPr>
          <w:rFonts w:asciiTheme="majorBidi" w:hAnsiTheme="majorBidi" w:cstheme="majorBidi"/>
          <w:sz w:val="30"/>
          <w:szCs w:val="30"/>
        </w:rPr>
        <w:t>5</w:t>
      </w:r>
      <w:r w:rsidR="001659DE">
        <w:rPr>
          <w:rFonts w:asciiTheme="majorBidi" w:hAnsiTheme="majorBidi" w:cstheme="majorBidi"/>
          <w:sz w:val="30"/>
          <w:szCs w:val="30"/>
        </w:rPr>
        <w:t>.</w:t>
      </w:r>
      <w:r w:rsidR="00983C0C">
        <w:rPr>
          <w:rFonts w:asciiTheme="majorBidi" w:hAnsiTheme="majorBidi" w:cstheme="majorBidi"/>
          <w:sz w:val="30"/>
          <w:szCs w:val="30"/>
        </w:rPr>
        <w:t>9</w:t>
      </w:r>
      <w:r w:rsidR="001659DE">
        <w:rPr>
          <w:rFonts w:asciiTheme="majorBidi" w:hAnsiTheme="majorBidi" w:cstheme="majorBidi"/>
          <w:sz w:val="30"/>
          <w:szCs w:val="30"/>
        </w:rPr>
        <w:t xml:space="preserve"> </w:t>
      </w:r>
      <w:r w:rsidRPr="003C304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3C304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66</w:t>
      </w:r>
      <w:r w:rsidRPr="003C304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 </w:t>
      </w:r>
      <w:r w:rsidRPr="003C304E">
        <w:rPr>
          <w:rFonts w:asciiTheme="majorBidi" w:hAnsiTheme="majorBidi" w:cstheme="majorBidi"/>
          <w:sz w:val="30"/>
          <w:szCs w:val="30"/>
          <w:cs/>
        </w:rPr>
        <w:t>ซึ่งกลุ่มบริษัทและบริษัทได้ตั้งค่าเผื่อหนี้สงสัยจะสูญสำหรับมูลหนี้รวมดอกเบี้ยค้างรับที่จัดชั้นทั้งจำนวนแล้วตามประกาศ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การจัดทำบัญชีเกี่ยวกับลูกหนี้ด้อยคุณภาพของบริษัทหลักทรัพย์ดังนี้</w:t>
      </w:r>
    </w:p>
    <w:p w14:paraId="372678C3" w14:textId="471CF9F1" w:rsidR="007522C2" w:rsidRDefault="00752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ECEB1D4" w14:textId="77777777" w:rsidR="002D4841" w:rsidRPr="00D81524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080"/>
        <w:gridCol w:w="180"/>
        <w:gridCol w:w="1080"/>
        <w:gridCol w:w="180"/>
        <w:gridCol w:w="1080"/>
        <w:gridCol w:w="180"/>
        <w:gridCol w:w="1080"/>
        <w:gridCol w:w="198"/>
        <w:gridCol w:w="1062"/>
        <w:gridCol w:w="180"/>
        <w:gridCol w:w="1080"/>
      </w:tblGrid>
      <w:tr w:rsidR="002D4841" w:rsidRPr="00D81524" w14:paraId="56711E5E" w14:textId="77777777" w:rsidTr="005D2A44">
        <w:trPr>
          <w:cantSplit/>
        </w:trPr>
        <w:tc>
          <w:tcPr>
            <w:tcW w:w="1800" w:type="dxa"/>
          </w:tcPr>
          <w:p w14:paraId="0A890CFA" w14:textId="77777777" w:rsidR="002D4841" w:rsidRPr="00D81524" w:rsidRDefault="002D4841" w:rsidP="00643DDD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14:paraId="46C38925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D4841" w:rsidRPr="00D81524" w14:paraId="0C996B8A" w14:textId="77777777" w:rsidTr="005D2A44">
        <w:trPr>
          <w:cantSplit/>
        </w:trPr>
        <w:tc>
          <w:tcPr>
            <w:tcW w:w="1800" w:type="dxa"/>
          </w:tcPr>
          <w:p w14:paraId="4CA6D264" w14:textId="77777777" w:rsidR="002D4841" w:rsidRPr="00D81524" w:rsidRDefault="002D4841" w:rsidP="00643DDD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5"/>
          </w:tcPr>
          <w:p w14:paraId="36E222CA" w14:textId="2C64B00F" w:rsidR="002D4841" w:rsidRPr="00D81524" w:rsidRDefault="001F0E13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0E1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1C5D7EC5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5"/>
          </w:tcPr>
          <w:p w14:paraId="49D507CF" w14:textId="2ECF477A" w:rsidR="002D4841" w:rsidRPr="00D81524" w:rsidRDefault="001F0E13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0E13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2D4841" w:rsidRPr="00D81524" w14:paraId="5293B2A2" w14:textId="77777777" w:rsidTr="005D2A44">
        <w:trPr>
          <w:cantSplit/>
        </w:trPr>
        <w:tc>
          <w:tcPr>
            <w:tcW w:w="1800" w:type="dxa"/>
          </w:tcPr>
          <w:p w14:paraId="74BF50B7" w14:textId="77777777" w:rsidR="002D4841" w:rsidRPr="00D81524" w:rsidRDefault="002D4841" w:rsidP="00643DDD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A88768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03861EE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119A1C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4521C48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13D684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มูลหนี้สุทธิ</w:t>
            </w:r>
          </w:p>
        </w:tc>
        <w:tc>
          <w:tcPr>
            <w:tcW w:w="180" w:type="dxa"/>
          </w:tcPr>
          <w:p w14:paraId="3D19500F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211B94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" w:type="dxa"/>
          </w:tcPr>
          <w:p w14:paraId="042BC53A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1E39E7FD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E8584F1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49D596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มูลหนี้สุทธิ</w:t>
            </w:r>
          </w:p>
        </w:tc>
      </w:tr>
      <w:tr w:rsidR="002D4841" w:rsidRPr="00D81524" w14:paraId="5FD3C87F" w14:textId="77777777" w:rsidTr="005D2A44">
        <w:trPr>
          <w:cantSplit/>
        </w:trPr>
        <w:tc>
          <w:tcPr>
            <w:tcW w:w="1800" w:type="dxa"/>
          </w:tcPr>
          <w:p w14:paraId="0738D436" w14:textId="77777777" w:rsidR="002D4841" w:rsidRPr="00D81524" w:rsidRDefault="002D4841" w:rsidP="00643DDD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31C98D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30DE6F6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76242CF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FA9D810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D2C7FC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หลังหัก</w:t>
            </w:r>
          </w:p>
        </w:tc>
        <w:tc>
          <w:tcPr>
            <w:tcW w:w="180" w:type="dxa"/>
          </w:tcPr>
          <w:p w14:paraId="6E4EF738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6F1607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" w:type="dxa"/>
          </w:tcPr>
          <w:p w14:paraId="4EACFFF4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5DE425AE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4866F96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4738C23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หลังหัก</w:t>
            </w:r>
          </w:p>
        </w:tc>
      </w:tr>
      <w:tr w:rsidR="002D4841" w:rsidRPr="00D81524" w14:paraId="76D9FA24" w14:textId="77777777" w:rsidTr="005D2A44">
        <w:tc>
          <w:tcPr>
            <w:tcW w:w="1800" w:type="dxa"/>
          </w:tcPr>
          <w:p w14:paraId="5ABF894D" w14:textId="77777777" w:rsidR="002D4841" w:rsidRPr="00D81524" w:rsidRDefault="002D4841" w:rsidP="00643DDD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032EA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มูลหนี้</w:t>
            </w:r>
          </w:p>
        </w:tc>
        <w:tc>
          <w:tcPr>
            <w:tcW w:w="180" w:type="dxa"/>
          </w:tcPr>
          <w:p w14:paraId="7221BB25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3156BAA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80" w:type="dxa"/>
          </w:tcPr>
          <w:p w14:paraId="37D00318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2137B3F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80" w:type="dxa"/>
          </w:tcPr>
          <w:p w14:paraId="006BFD54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9E2200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มูลหนี้</w:t>
            </w:r>
          </w:p>
        </w:tc>
        <w:tc>
          <w:tcPr>
            <w:tcW w:w="198" w:type="dxa"/>
          </w:tcPr>
          <w:p w14:paraId="02F3CCAC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5DFF816E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80" w:type="dxa"/>
          </w:tcPr>
          <w:p w14:paraId="2E15337A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E64A9FB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</w:p>
        </w:tc>
      </w:tr>
      <w:tr w:rsidR="002D4841" w:rsidRPr="00D81524" w14:paraId="6E9A4CD3" w14:textId="77777777" w:rsidTr="005D2A44">
        <w:tc>
          <w:tcPr>
            <w:tcW w:w="1800" w:type="dxa"/>
          </w:tcPr>
          <w:p w14:paraId="235E2FF1" w14:textId="77777777" w:rsidR="002D4841" w:rsidRPr="00D81524" w:rsidRDefault="002D4841" w:rsidP="00643DDD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1E393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รวมดอกเบี้ย</w:t>
            </w:r>
          </w:p>
        </w:tc>
        <w:tc>
          <w:tcPr>
            <w:tcW w:w="180" w:type="dxa"/>
          </w:tcPr>
          <w:p w14:paraId="196472FE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9C4607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</w:t>
            </w:r>
          </w:p>
        </w:tc>
        <w:tc>
          <w:tcPr>
            <w:tcW w:w="180" w:type="dxa"/>
          </w:tcPr>
          <w:p w14:paraId="2F374686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6993D32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</w:t>
            </w:r>
          </w:p>
        </w:tc>
        <w:tc>
          <w:tcPr>
            <w:tcW w:w="180" w:type="dxa"/>
          </w:tcPr>
          <w:p w14:paraId="6FCDA20B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ECE7C01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รวมดอกเบี้ย</w:t>
            </w:r>
          </w:p>
        </w:tc>
        <w:tc>
          <w:tcPr>
            <w:tcW w:w="198" w:type="dxa"/>
          </w:tcPr>
          <w:p w14:paraId="1277FD85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04591EA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</w:t>
            </w:r>
          </w:p>
        </w:tc>
        <w:tc>
          <w:tcPr>
            <w:tcW w:w="180" w:type="dxa"/>
          </w:tcPr>
          <w:p w14:paraId="27FB7322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47CB0DF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</w:t>
            </w:r>
          </w:p>
        </w:tc>
      </w:tr>
      <w:tr w:rsidR="002D4841" w:rsidRPr="00D81524" w14:paraId="23A0A6EC" w14:textId="77777777" w:rsidTr="005D2A44">
        <w:tc>
          <w:tcPr>
            <w:tcW w:w="1800" w:type="dxa"/>
          </w:tcPr>
          <w:p w14:paraId="3082378F" w14:textId="77777777" w:rsidR="002D4841" w:rsidRPr="00D81524" w:rsidRDefault="002D4841" w:rsidP="00643DDD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80" w:type="dxa"/>
          </w:tcPr>
          <w:p w14:paraId="0E9A3B00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80" w:type="dxa"/>
          </w:tcPr>
          <w:p w14:paraId="4DD61E81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5D1AD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</w:tcPr>
          <w:p w14:paraId="50DBC475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0C9D3D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</w:tcPr>
          <w:p w14:paraId="70F8F3BD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9AB9DE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98" w:type="dxa"/>
          </w:tcPr>
          <w:p w14:paraId="67D5BE0C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0DE8BA5D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</w:tcPr>
          <w:p w14:paraId="344239C2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BAE9540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จะสูญ</w:t>
            </w:r>
          </w:p>
        </w:tc>
      </w:tr>
      <w:tr w:rsidR="002D4841" w:rsidRPr="00D81524" w14:paraId="7A8C904E" w14:textId="77777777" w:rsidTr="005D2A44">
        <w:tc>
          <w:tcPr>
            <w:tcW w:w="1800" w:type="dxa"/>
          </w:tcPr>
          <w:p w14:paraId="65306A26" w14:textId="77777777" w:rsidR="002D4841" w:rsidRPr="00D81524" w:rsidRDefault="002D4841" w:rsidP="00643DDD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0" w:type="dxa"/>
            <w:gridSpan w:val="11"/>
          </w:tcPr>
          <w:p w14:paraId="0D65196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1739C" w:rsidRPr="00D81524" w14:paraId="1DB10E70" w14:textId="77777777" w:rsidTr="005D2A44">
        <w:tc>
          <w:tcPr>
            <w:tcW w:w="1800" w:type="dxa"/>
          </w:tcPr>
          <w:p w14:paraId="7D890541" w14:textId="77777777" w:rsidR="0051739C" w:rsidRPr="00D81524" w:rsidRDefault="0051739C" w:rsidP="0051739C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81524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D8152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มูลหนี้จัดชั้นปกติ</w:t>
            </w:r>
          </w:p>
        </w:tc>
        <w:tc>
          <w:tcPr>
            <w:tcW w:w="1080" w:type="dxa"/>
          </w:tcPr>
          <w:p w14:paraId="0C9B97CF" w14:textId="1CC7753B" w:rsidR="0051739C" w:rsidRPr="00D81524" w:rsidRDefault="001F0E13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0E1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173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sz w:val="26"/>
                <w:szCs w:val="26"/>
              </w:rPr>
              <w:t>189</w:t>
            </w:r>
            <w:r w:rsidR="005173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983C0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481BAA27" w14:textId="77777777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85B7EB8" w14:textId="1940EA48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194FE8" w14:textId="77777777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B1B42CE" w14:textId="231C40D5" w:rsidR="0051739C" w:rsidRPr="00D81524" w:rsidRDefault="001F0E13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0E1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51739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26"/>
                <w:szCs w:val="26"/>
              </w:rPr>
              <w:t>189</w:t>
            </w:r>
            <w:r w:rsidR="0051739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26"/>
                <w:szCs w:val="26"/>
              </w:rPr>
              <w:t>47</w:t>
            </w:r>
            <w:r w:rsidR="00983C0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5FDEDCA2" w14:textId="77777777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3C3202D" w14:textId="0F7B2801" w:rsidR="0051739C" w:rsidRPr="00D81524" w:rsidRDefault="001F0E13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0E1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1739C" w:rsidRPr="00D815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 w:rsidR="0051739C" w:rsidRPr="00D815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198" w:type="dxa"/>
          </w:tcPr>
          <w:p w14:paraId="6FB61258" w14:textId="77777777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36EABC6B" w14:textId="77777777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4B37D9" w14:textId="77777777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AA7E02" w14:textId="448198AE" w:rsidR="0051739C" w:rsidRPr="00D81524" w:rsidRDefault="001F0E13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0E1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1739C" w:rsidRPr="00D815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 w:rsidR="0051739C" w:rsidRPr="00D815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</w:tr>
      <w:tr w:rsidR="0051739C" w:rsidRPr="00D81524" w14:paraId="297B43C4" w14:textId="77777777" w:rsidTr="005D2A44">
        <w:tc>
          <w:tcPr>
            <w:tcW w:w="1800" w:type="dxa"/>
          </w:tcPr>
          <w:p w14:paraId="2C838DF8" w14:textId="77777777" w:rsidR="0051739C" w:rsidRPr="00D81524" w:rsidRDefault="0051739C" w:rsidP="0051739C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D8152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มูลหนี้จัดชั้นสงสัย</w:t>
            </w:r>
          </w:p>
        </w:tc>
        <w:tc>
          <w:tcPr>
            <w:tcW w:w="1080" w:type="dxa"/>
          </w:tcPr>
          <w:p w14:paraId="4DEA2E2C" w14:textId="1FF459E8" w:rsidR="0051739C" w:rsidRPr="00D81524" w:rsidRDefault="001F0E13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0E13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51739C" w:rsidRPr="00D815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180" w:type="dxa"/>
          </w:tcPr>
          <w:p w14:paraId="2BFA27FA" w14:textId="77777777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ind w:lef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DC5B11" w14:textId="7BBFFEB5" w:rsidR="0051739C" w:rsidRPr="00D81524" w:rsidRDefault="006E64E5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5173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26"/>
                <w:szCs w:val="26"/>
              </w:rPr>
              <w:t>916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E9E6C53" w14:textId="77777777" w:rsidR="0051739C" w:rsidRPr="00D81524" w:rsidRDefault="0051739C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E7B20" w14:textId="748C3A72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B665B2" w14:textId="77777777" w:rsidR="0051739C" w:rsidRPr="00D81524" w:rsidRDefault="0051739C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684D27" w14:textId="7EA6CF3C" w:rsidR="0051739C" w:rsidRPr="00D81524" w:rsidRDefault="001F0E13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0E13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51739C" w:rsidRPr="00D815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198" w:type="dxa"/>
          </w:tcPr>
          <w:p w14:paraId="0264DC2A" w14:textId="77777777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ind w:lef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25EE8A2" w14:textId="09C7D72E" w:rsidR="0051739C" w:rsidRPr="00D81524" w:rsidRDefault="006E64E5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51739C" w:rsidRPr="00D815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26"/>
                <w:szCs w:val="26"/>
              </w:rPr>
              <w:t>007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E0F8398" w14:textId="77777777" w:rsidR="0051739C" w:rsidRPr="00D81524" w:rsidRDefault="0051739C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38289F" w14:textId="77777777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1739C" w:rsidRPr="00D81524" w14:paraId="60863E38" w14:textId="77777777" w:rsidTr="005D2A44">
        <w:tc>
          <w:tcPr>
            <w:tcW w:w="1800" w:type="dxa"/>
          </w:tcPr>
          <w:p w14:paraId="78E36E2C" w14:textId="77777777" w:rsidR="0051739C" w:rsidRPr="00D81524" w:rsidRDefault="0051739C" w:rsidP="0051739C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068220" w14:textId="4C3AFBA2" w:rsidR="0051739C" w:rsidRPr="00D81524" w:rsidRDefault="001F0E13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173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</w:t>
            </w:r>
            <w:r w:rsidR="005173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  <w:r w:rsidR="00983C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3CBACE15" w14:textId="77777777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ind w:lef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80C7E7" w14:textId="56DCE2BF" w:rsidR="0051739C" w:rsidRPr="00D81524" w:rsidRDefault="006E64E5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  <w:r w:rsidR="005173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881E5AD" w14:textId="77777777" w:rsidR="0051739C" w:rsidRPr="00D81524" w:rsidRDefault="0051739C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4E1E2" w14:textId="47171FCA" w:rsidR="0051739C" w:rsidRPr="00D81524" w:rsidRDefault="001F0E13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</w:t>
            </w:r>
            <w:r w:rsidR="005173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189</w:t>
            </w:r>
            <w:r w:rsidR="005173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47</w:t>
            </w:r>
            <w:r w:rsidR="00983C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356A723E" w14:textId="77777777" w:rsidR="0051739C" w:rsidRPr="00D81524" w:rsidRDefault="0051739C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AD97E1" w14:textId="37443405" w:rsidR="0051739C" w:rsidRPr="00D81524" w:rsidRDefault="001F0E13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51739C"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325</w:t>
            </w:r>
            <w:r w:rsidR="0051739C"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775</w:t>
            </w:r>
          </w:p>
        </w:tc>
        <w:tc>
          <w:tcPr>
            <w:tcW w:w="198" w:type="dxa"/>
          </w:tcPr>
          <w:p w14:paraId="51A86708" w14:textId="77777777" w:rsidR="0051739C" w:rsidRPr="00D81524" w:rsidRDefault="0051739C" w:rsidP="0051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ind w:lef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4858502" w14:textId="7A53CAE2" w:rsidR="0051739C" w:rsidRPr="00D81524" w:rsidRDefault="006E64E5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  <w:r w:rsidR="0051739C"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14C752B" w14:textId="77777777" w:rsidR="0051739C" w:rsidRPr="00D81524" w:rsidRDefault="0051739C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7CB7C" w14:textId="1E3A6434" w:rsidR="0051739C" w:rsidRPr="00D81524" w:rsidRDefault="001F0E13" w:rsidP="005173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51739C"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259</w:t>
            </w:r>
            <w:r w:rsidR="0051739C"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768</w:t>
            </w:r>
          </w:p>
        </w:tc>
      </w:tr>
    </w:tbl>
    <w:p w14:paraId="190DD305" w14:textId="77777777" w:rsidR="00251348" w:rsidRPr="00BB5A43" w:rsidRDefault="00251348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53724" w14:textId="77777777" w:rsidR="002D4841" w:rsidRPr="00D81524" w:rsidRDefault="002D4841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ค่าเผื่อหนี้สงสัยจะสูญ</w:t>
      </w:r>
    </w:p>
    <w:p w14:paraId="40012F21" w14:textId="77777777" w:rsidR="00A41E5A" w:rsidRPr="00BB5A43" w:rsidRDefault="00A41E5A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65"/>
        <w:gridCol w:w="270"/>
        <w:gridCol w:w="1665"/>
      </w:tblGrid>
      <w:tr w:rsidR="002D4841" w:rsidRPr="00D81524" w14:paraId="7136D7FD" w14:textId="77777777" w:rsidTr="000337F5">
        <w:trPr>
          <w:trHeight w:val="70"/>
        </w:trPr>
        <w:tc>
          <w:tcPr>
            <w:tcW w:w="5580" w:type="dxa"/>
            <w:vAlign w:val="bottom"/>
          </w:tcPr>
          <w:p w14:paraId="0879D0AB" w14:textId="77777777" w:rsidR="002D4841" w:rsidRPr="00D81524" w:rsidRDefault="002D4841" w:rsidP="00A41E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4446F521" w14:textId="77777777" w:rsidR="002D4841" w:rsidRPr="00D81524" w:rsidRDefault="002D4841" w:rsidP="00A41E5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E7714A" w:rsidRPr="00D81524" w14:paraId="63AA3D80" w14:textId="77777777" w:rsidTr="000337F5">
        <w:trPr>
          <w:trHeight w:val="317"/>
        </w:trPr>
        <w:tc>
          <w:tcPr>
            <w:tcW w:w="5580" w:type="dxa"/>
            <w:vAlign w:val="bottom"/>
          </w:tcPr>
          <w:p w14:paraId="4471F755" w14:textId="77777777" w:rsidR="00E7714A" w:rsidRPr="00D81524" w:rsidRDefault="00E7714A" w:rsidP="00A41E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632A4F3E" w14:textId="05FF96B3" w:rsidR="00E7714A" w:rsidRPr="00D81524" w:rsidRDefault="001F0E13" w:rsidP="00A41E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92EF5C8" w14:textId="77777777" w:rsidR="00E7714A" w:rsidRPr="00D81524" w:rsidRDefault="00E7714A" w:rsidP="00A41E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5" w:type="dxa"/>
          </w:tcPr>
          <w:p w14:paraId="4997E7F3" w14:textId="2A657C88" w:rsidR="00E7714A" w:rsidRPr="00D81524" w:rsidRDefault="001F0E13" w:rsidP="00A41E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D4841" w:rsidRPr="00D81524" w14:paraId="7445BE1D" w14:textId="77777777" w:rsidTr="000337F5">
        <w:trPr>
          <w:trHeight w:val="317"/>
        </w:trPr>
        <w:tc>
          <w:tcPr>
            <w:tcW w:w="5580" w:type="dxa"/>
            <w:vAlign w:val="bottom"/>
          </w:tcPr>
          <w:p w14:paraId="15064ABE" w14:textId="77777777" w:rsidR="002D4841" w:rsidRPr="00D81524" w:rsidRDefault="002D4841" w:rsidP="00A41E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2D6E1C70" w14:textId="77777777" w:rsidR="002D4841" w:rsidRPr="00D81524" w:rsidRDefault="002D4841" w:rsidP="00A41E5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C1D64" w:rsidRPr="00D81524" w14:paraId="003A5FAE" w14:textId="77777777" w:rsidTr="000337F5">
        <w:tc>
          <w:tcPr>
            <w:tcW w:w="5580" w:type="dxa"/>
          </w:tcPr>
          <w:p w14:paraId="329B5F0A" w14:textId="45819D65" w:rsidR="00CC1D64" w:rsidRPr="00D81524" w:rsidRDefault="00CC1D64" w:rsidP="00A41E5A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ยอดต้นปี</w:t>
            </w:r>
          </w:p>
        </w:tc>
        <w:tc>
          <w:tcPr>
            <w:tcW w:w="1665" w:type="dxa"/>
          </w:tcPr>
          <w:p w14:paraId="0D99C9E5" w14:textId="54FAC20C" w:rsidR="00CC1D64" w:rsidRPr="00D81524" w:rsidRDefault="001F0E13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CC1D64"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270" w:type="dxa"/>
          </w:tcPr>
          <w:p w14:paraId="5FE2FFB3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27867FF" w14:textId="332741B6" w:rsidR="00CC1D64" w:rsidRPr="00D81524" w:rsidRDefault="001F0E13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CC1D64" w:rsidRPr="00D8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</w:tr>
      <w:tr w:rsidR="00CC1D64" w:rsidRPr="00D81524" w14:paraId="35B651AB" w14:textId="77777777" w:rsidTr="000337F5">
        <w:tc>
          <w:tcPr>
            <w:tcW w:w="5580" w:type="dxa"/>
          </w:tcPr>
          <w:p w14:paraId="5A7558F9" w14:textId="366CA317" w:rsidR="00CC1D64" w:rsidRPr="00D81524" w:rsidRDefault="00C8172B" w:rsidP="00A41E5A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CC1D64"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หนี้สงสัยจะสูญ </w:t>
            </w:r>
          </w:p>
        </w:tc>
        <w:tc>
          <w:tcPr>
            <w:tcW w:w="1665" w:type="dxa"/>
          </w:tcPr>
          <w:p w14:paraId="62E31C3A" w14:textId="71969EAD" w:rsidR="00CC1D64" w:rsidRPr="00D81524" w:rsidRDefault="00BB301C" w:rsidP="00BB30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7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F0E13" w:rsidRPr="001F0E13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DBEC825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5B10FC92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C1D64" w:rsidRPr="00D81524" w14:paraId="7A9C71D4" w14:textId="77777777" w:rsidTr="000337F5">
        <w:tc>
          <w:tcPr>
            <w:tcW w:w="5580" w:type="dxa"/>
          </w:tcPr>
          <w:p w14:paraId="2E67E4CA" w14:textId="6AACFC5B" w:rsidR="00CC1D64" w:rsidRPr="00D81524" w:rsidRDefault="00CC1D64" w:rsidP="00A41E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62C0E0CA" w14:textId="03CD2586" w:rsidR="00CC1D64" w:rsidRPr="00D81524" w:rsidRDefault="001F0E13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65</w:t>
            </w:r>
            <w:r w:rsidR="00BB30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1C7C8332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6FC1D886" w14:textId="0E95D28E" w:rsidR="00CC1D64" w:rsidRPr="00D81524" w:rsidRDefault="001F0E13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CC1D64"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</w:tr>
    </w:tbl>
    <w:p w14:paraId="5EC7DA9C" w14:textId="77777777" w:rsidR="002D4841" w:rsidRPr="00D81524" w:rsidRDefault="002D4841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852677" w14:textId="3DAD6E1D" w:rsidR="002D4841" w:rsidRPr="00D81524" w:rsidRDefault="001F0E13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2" w:name="_Hlk519778231"/>
      <w:r w:rsidRPr="001F0E13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2D4841" w:rsidRPr="00D81524">
        <w:rPr>
          <w:rFonts w:asciiTheme="majorBidi" w:hAnsiTheme="majorBidi" w:cstheme="majorBidi"/>
          <w:b/>
          <w:bCs/>
          <w:sz w:val="30"/>
          <w:szCs w:val="30"/>
          <w:cs/>
        </w:rPr>
        <w:tab/>
        <w:t>สินทรัพย์และหนี้สินตราสารอนุพันธ์</w:t>
      </w:r>
    </w:p>
    <w:p w14:paraId="1021974C" w14:textId="77777777" w:rsidR="002D4841" w:rsidRPr="00D81524" w:rsidRDefault="002D4841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270"/>
        <w:gridCol w:w="1530"/>
        <w:gridCol w:w="270"/>
        <w:gridCol w:w="1440"/>
      </w:tblGrid>
      <w:tr w:rsidR="002D4841" w:rsidRPr="00D81524" w14:paraId="2EFCCDD0" w14:textId="77777777" w:rsidTr="00C66C0D">
        <w:trPr>
          <w:trHeight w:val="70"/>
        </w:trPr>
        <w:tc>
          <w:tcPr>
            <w:tcW w:w="4230" w:type="dxa"/>
            <w:vAlign w:val="bottom"/>
          </w:tcPr>
          <w:p w14:paraId="73B60005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282BAF9C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D4841" w:rsidRPr="00D81524" w14:paraId="55D5D7F8" w14:textId="77777777" w:rsidTr="00C66C0D">
        <w:trPr>
          <w:trHeight w:val="70"/>
        </w:trPr>
        <w:tc>
          <w:tcPr>
            <w:tcW w:w="4230" w:type="dxa"/>
            <w:vAlign w:val="bottom"/>
          </w:tcPr>
          <w:p w14:paraId="33706BBF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7AE2474A" w14:textId="3D8FAE2F" w:rsidR="002D4841" w:rsidRPr="00D81524" w:rsidRDefault="001F0E13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2D4841" w:rsidRPr="00D81524" w14:paraId="796D2300" w14:textId="77777777" w:rsidTr="00C66C0D">
        <w:trPr>
          <w:trHeight w:val="70"/>
        </w:trPr>
        <w:tc>
          <w:tcPr>
            <w:tcW w:w="4230" w:type="dxa"/>
            <w:vAlign w:val="bottom"/>
          </w:tcPr>
          <w:p w14:paraId="07CB2920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7F576E9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3EDF8AA8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0D729D9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2D4841" w:rsidRPr="00D81524" w14:paraId="2A83A93A" w14:textId="77777777" w:rsidTr="00C66C0D">
        <w:trPr>
          <w:trHeight w:val="70"/>
        </w:trPr>
        <w:tc>
          <w:tcPr>
            <w:tcW w:w="4230" w:type="dxa"/>
            <w:vAlign w:val="bottom"/>
          </w:tcPr>
          <w:p w14:paraId="6AE4A78A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FC52BD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4AFF155F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6E3A8E4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270" w:type="dxa"/>
          </w:tcPr>
          <w:p w14:paraId="56D30253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780D1FA3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2D4841" w:rsidRPr="00D81524" w14:paraId="2A6C9C1E" w14:textId="77777777" w:rsidTr="00C66C0D">
        <w:trPr>
          <w:trHeight w:val="70"/>
        </w:trPr>
        <w:tc>
          <w:tcPr>
            <w:tcW w:w="4230" w:type="dxa"/>
            <w:vAlign w:val="bottom"/>
          </w:tcPr>
          <w:p w14:paraId="17FFD709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4CE93A41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D4841" w:rsidRPr="00D81524" w14:paraId="5E3B66C6" w14:textId="77777777" w:rsidTr="00C66C0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23ADEFD6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ตราสารอนุพันธ์เพื่อค้า</w:t>
            </w:r>
          </w:p>
        </w:tc>
        <w:tc>
          <w:tcPr>
            <w:tcW w:w="4950" w:type="dxa"/>
            <w:gridSpan w:val="5"/>
            <w:shd w:val="clear" w:color="auto" w:fill="auto"/>
          </w:tcPr>
          <w:p w14:paraId="62D69C6A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E6F31" w:rsidRPr="00D81524" w14:paraId="0BC9B7FA" w14:textId="77777777" w:rsidTr="00C66C0D">
        <w:trPr>
          <w:trHeight w:val="410"/>
        </w:trPr>
        <w:tc>
          <w:tcPr>
            <w:tcW w:w="4230" w:type="dxa"/>
            <w:shd w:val="clear" w:color="auto" w:fill="auto"/>
          </w:tcPr>
          <w:p w14:paraId="27E292B9" w14:textId="77777777" w:rsidR="00FE6F31" w:rsidRPr="00D81524" w:rsidRDefault="00FE6F31" w:rsidP="00FE6F3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ออปชั่น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23800D" w14:textId="196A20FA" w:rsidR="00FE6F31" w:rsidRPr="00D81524" w:rsidRDefault="001F0E13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50</w:t>
            </w:r>
            <w:r w:rsidR="00FE6F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F43914" w14:textId="26603004" w:rsidR="00FE6F31" w:rsidRPr="00D81524" w:rsidRDefault="00FE6F31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3EA39B" w14:textId="3E32F58C" w:rsidR="00FE6F31" w:rsidRPr="00D81524" w:rsidRDefault="001F0E13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151</w:t>
            </w:r>
            <w:r w:rsidR="00FE6F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176E83" w14:textId="77777777" w:rsidR="00FE6F31" w:rsidRPr="00D81524" w:rsidRDefault="00FE6F31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F78583" w14:textId="5C15075A" w:rsidR="00FE6F31" w:rsidRPr="00DF5853" w:rsidRDefault="001F0E13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FE6F31" w:rsidRPr="00DF58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505</w:t>
            </w:r>
            <w:r w:rsidR="00FE6F31" w:rsidRPr="00DF58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842</w:t>
            </w:r>
          </w:p>
        </w:tc>
      </w:tr>
      <w:tr w:rsidR="00FE6F31" w:rsidRPr="00D81524" w14:paraId="60DF5C4B" w14:textId="77777777" w:rsidTr="00C66C0D">
        <w:trPr>
          <w:trHeight w:val="410"/>
        </w:trPr>
        <w:tc>
          <w:tcPr>
            <w:tcW w:w="4230" w:type="dxa"/>
            <w:shd w:val="clear" w:color="auto" w:fill="auto"/>
          </w:tcPr>
          <w:p w14:paraId="54A3ACF0" w14:textId="77777777" w:rsidR="00FE6F31" w:rsidRPr="00D81524" w:rsidRDefault="00FE6F31" w:rsidP="00FE6F3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2E5918" w14:textId="4620FB70" w:rsidR="00FE6F31" w:rsidRPr="00D81524" w:rsidRDefault="00FE6F31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1CA264" w14:textId="7A5AC59C" w:rsidR="00FE6F31" w:rsidRPr="00D81524" w:rsidRDefault="00FE6F31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8ECAC4" w14:textId="68F5ED00" w:rsidR="00FE6F31" w:rsidRPr="00D81524" w:rsidRDefault="001F0E13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05A562" w14:textId="77777777" w:rsidR="00FE6F31" w:rsidRPr="00D81524" w:rsidRDefault="00FE6F31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A674E5" w14:textId="2104234B" w:rsidR="00FE6F31" w:rsidRPr="00DF5853" w:rsidRDefault="001F0E13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DF5853" w:rsidRPr="00DF58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936</w:t>
            </w:r>
          </w:p>
        </w:tc>
      </w:tr>
      <w:tr w:rsidR="00FE6F31" w:rsidRPr="00D81524" w14:paraId="514A32F8" w14:textId="77777777" w:rsidTr="00C66C0D">
        <w:trPr>
          <w:trHeight w:val="410"/>
        </w:trPr>
        <w:tc>
          <w:tcPr>
            <w:tcW w:w="4230" w:type="dxa"/>
            <w:shd w:val="clear" w:color="auto" w:fill="auto"/>
          </w:tcPr>
          <w:p w14:paraId="73E480AF" w14:textId="77777777" w:rsidR="00FE6F31" w:rsidRPr="00D81524" w:rsidRDefault="00FE6F31" w:rsidP="00FE6F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29B8CE" w14:textId="1C318099" w:rsidR="00FE6F31" w:rsidRPr="00D81524" w:rsidRDefault="001F0E13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50</w:t>
            </w:r>
            <w:r w:rsidR="00FE6F3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695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A37ACB" w14:textId="7B875548" w:rsidR="00FE6F31" w:rsidRPr="00D81524" w:rsidRDefault="00FE6F31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AAB448" w14:textId="73771DC0" w:rsidR="00FE6F31" w:rsidRPr="00D81524" w:rsidRDefault="001F0E13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151</w:t>
            </w:r>
            <w:r w:rsidR="00FE6F3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792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D315C8" w14:textId="77777777" w:rsidR="00FE6F31" w:rsidRPr="00D81524" w:rsidRDefault="00FE6F31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F77B84" w14:textId="23F58A14" w:rsidR="00FE6F31" w:rsidRPr="00DF5853" w:rsidRDefault="001F0E13" w:rsidP="00FE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DF5853" w:rsidRPr="00DF58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512</w:t>
            </w:r>
            <w:r w:rsidR="00DF5853" w:rsidRPr="00DF58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778</w:t>
            </w:r>
          </w:p>
        </w:tc>
      </w:tr>
      <w:bookmarkEnd w:id="2"/>
    </w:tbl>
    <w:p w14:paraId="269240E4" w14:textId="77777777" w:rsidR="001A10FC" w:rsidRPr="00D81524" w:rsidRDefault="001A10FC" w:rsidP="002D4841">
      <w:pPr>
        <w:pStyle w:val="BodyText2"/>
        <w:tabs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270"/>
        <w:gridCol w:w="1530"/>
        <w:gridCol w:w="270"/>
        <w:gridCol w:w="1440"/>
      </w:tblGrid>
      <w:tr w:rsidR="002D4841" w:rsidRPr="00D81524" w14:paraId="1D531C92" w14:textId="77777777" w:rsidTr="00362B9E">
        <w:trPr>
          <w:trHeight w:val="70"/>
        </w:trPr>
        <w:tc>
          <w:tcPr>
            <w:tcW w:w="4230" w:type="dxa"/>
            <w:vAlign w:val="bottom"/>
          </w:tcPr>
          <w:p w14:paraId="53D03AC7" w14:textId="5405891D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950" w:type="dxa"/>
            <w:gridSpan w:val="5"/>
          </w:tcPr>
          <w:p w14:paraId="766BB6DC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B56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D4841" w:rsidRPr="00D81524" w14:paraId="185F058E" w14:textId="77777777" w:rsidTr="00362B9E">
        <w:trPr>
          <w:trHeight w:val="70"/>
        </w:trPr>
        <w:tc>
          <w:tcPr>
            <w:tcW w:w="4230" w:type="dxa"/>
            <w:vAlign w:val="bottom"/>
          </w:tcPr>
          <w:p w14:paraId="187BD041" w14:textId="77777777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60F0FE77" w14:textId="53142473" w:rsidR="002D4841" w:rsidRPr="00FB568A" w:rsidRDefault="001F0E13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2561</w:t>
            </w:r>
          </w:p>
        </w:tc>
      </w:tr>
      <w:tr w:rsidR="002D4841" w:rsidRPr="00D81524" w14:paraId="055B8E17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1064E8C3" w14:textId="77777777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0A4241F5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2AE90190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47EDB592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2D4841" w:rsidRPr="00D81524" w14:paraId="3F0CEA2D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2466B8FC" w14:textId="77777777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D370F8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31A19045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E28670F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270" w:type="dxa"/>
          </w:tcPr>
          <w:p w14:paraId="0F066293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030056C1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2D4841" w:rsidRPr="00D81524" w14:paraId="0387A1EA" w14:textId="77777777" w:rsidTr="00362B9E">
        <w:trPr>
          <w:trHeight w:val="70"/>
        </w:trPr>
        <w:tc>
          <w:tcPr>
            <w:tcW w:w="4230" w:type="dxa"/>
            <w:vAlign w:val="bottom"/>
          </w:tcPr>
          <w:p w14:paraId="6D80A5CD" w14:textId="77777777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7B659810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B56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FB56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B56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D4841" w:rsidRPr="00D81524" w14:paraId="6259261C" w14:textId="77777777" w:rsidTr="00362B9E">
        <w:trPr>
          <w:trHeight w:val="70"/>
        </w:trPr>
        <w:tc>
          <w:tcPr>
            <w:tcW w:w="4230" w:type="dxa"/>
            <w:vAlign w:val="bottom"/>
          </w:tcPr>
          <w:p w14:paraId="055B4A7B" w14:textId="77777777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6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ตราสารอนุพันธ์เพื่อค้า</w:t>
            </w:r>
          </w:p>
        </w:tc>
        <w:tc>
          <w:tcPr>
            <w:tcW w:w="4950" w:type="dxa"/>
            <w:gridSpan w:val="5"/>
          </w:tcPr>
          <w:p w14:paraId="1A44F434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E7714A" w:rsidRPr="00D81524" w14:paraId="52EAC745" w14:textId="77777777" w:rsidTr="00FB568A">
        <w:trPr>
          <w:trHeight w:val="410"/>
        </w:trPr>
        <w:tc>
          <w:tcPr>
            <w:tcW w:w="4230" w:type="dxa"/>
          </w:tcPr>
          <w:p w14:paraId="1117FB5B" w14:textId="77777777" w:rsidR="00E7714A" w:rsidRPr="00FB568A" w:rsidRDefault="00E7714A" w:rsidP="00FB568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</w:rPr>
              <w:t>ออปชั่น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29D36" w14:textId="50217CAE" w:rsidR="00E7714A" w:rsidRPr="00FB568A" w:rsidRDefault="001F0E13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="00E7714A"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260193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173FE3" w14:textId="66D83226" w:rsidR="00E7714A" w:rsidRPr="00FB568A" w:rsidRDefault="001F0E13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607</w:t>
            </w:r>
            <w:r w:rsidR="00E7714A"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FADF5A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574B25" w14:textId="3A6438F4" w:rsidR="00E7714A" w:rsidRPr="00FB568A" w:rsidRDefault="001F0E13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E7714A"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636</w:t>
            </w:r>
            <w:r w:rsidR="00E7714A"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711</w:t>
            </w:r>
          </w:p>
        </w:tc>
      </w:tr>
      <w:tr w:rsidR="00E7714A" w:rsidRPr="00D81524" w14:paraId="1FA3D2B7" w14:textId="77777777" w:rsidTr="00FB568A">
        <w:trPr>
          <w:trHeight w:val="410"/>
        </w:trPr>
        <w:tc>
          <w:tcPr>
            <w:tcW w:w="4230" w:type="dxa"/>
          </w:tcPr>
          <w:p w14:paraId="13EB9396" w14:textId="77777777" w:rsidR="00E7714A" w:rsidRPr="00FB568A" w:rsidRDefault="00E7714A" w:rsidP="00FB568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899C16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35D37A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FEE735" w14:textId="48F3FB25" w:rsidR="00E7714A" w:rsidRPr="00FB568A" w:rsidRDefault="001F0E13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</w:t>
            </w:r>
            <w:r w:rsidR="00E7714A"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F8A7B6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46A139" w14:textId="6DE85099" w:rsidR="00E7714A" w:rsidRPr="00FB568A" w:rsidRDefault="001F0E13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7714A"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531</w:t>
            </w:r>
            <w:r w:rsidR="00E7714A"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327</w:t>
            </w:r>
          </w:p>
        </w:tc>
      </w:tr>
      <w:tr w:rsidR="00E7714A" w:rsidRPr="00D81524" w14:paraId="50004145" w14:textId="77777777" w:rsidTr="00FB568A">
        <w:trPr>
          <w:trHeight w:val="410"/>
        </w:trPr>
        <w:tc>
          <w:tcPr>
            <w:tcW w:w="4230" w:type="dxa"/>
          </w:tcPr>
          <w:p w14:paraId="6AD77A23" w14:textId="77777777" w:rsidR="00E7714A" w:rsidRPr="00FB568A" w:rsidRDefault="00E7714A" w:rsidP="00FB56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68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7591BD" w14:textId="61C4CC35" w:rsidR="00E7714A" w:rsidRPr="00FB568A" w:rsidRDefault="001F0E13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90</w:t>
            </w:r>
            <w:r w:rsidR="00E7714A" w:rsidRPr="00FB56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64F7C6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8220EC" w14:textId="5FE5722A" w:rsidR="00E7714A" w:rsidRPr="00FB568A" w:rsidRDefault="001F0E13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689</w:t>
            </w:r>
            <w:r w:rsidR="00E7714A" w:rsidRPr="00FB56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35EE34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000D04" w14:textId="0B6F8CEF" w:rsidR="00E7714A" w:rsidRPr="00FB568A" w:rsidRDefault="001F0E13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E7714A" w:rsidRPr="00FB56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168</w:t>
            </w:r>
            <w:r w:rsidR="00E7714A" w:rsidRPr="00FB56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038</w:t>
            </w:r>
          </w:p>
        </w:tc>
      </w:tr>
    </w:tbl>
    <w:p w14:paraId="52081B5E" w14:textId="77777777" w:rsidR="00137BF7" w:rsidRDefault="00137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2A1169D7" w14:textId="5985AE37" w:rsidR="002D4841" w:rsidRPr="00D81524" w:rsidRDefault="001F0E13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C8172B">
        <w:rPr>
          <w:rFonts w:asciiTheme="majorBidi" w:hAnsiTheme="majorBidi" w:cstheme="majorBidi"/>
          <w:b/>
          <w:sz w:val="30"/>
          <w:szCs w:val="30"/>
        </w:rPr>
        <w:lastRenderedPageBreak/>
        <w:t>10</w:t>
      </w:r>
      <w:r w:rsidR="002D4841" w:rsidRPr="00D81524">
        <w:rPr>
          <w:rFonts w:asciiTheme="majorBidi" w:hAnsiTheme="majorBidi" w:cstheme="majorBidi"/>
          <w:b/>
          <w:sz w:val="30"/>
          <w:szCs w:val="30"/>
        </w:rPr>
        <w:tab/>
      </w:r>
      <w:r w:rsidR="002D4841" w:rsidRPr="00D81524">
        <w:rPr>
          <w:rFonts w:asciiTheme="majorBidi" w:hAnsiTheme="majorBidi" w:cstheme="majorBidi"/>
          <w:bCs/>
          <w:sz w:val="30"/>
          <w:szCs w:val="30"/>
          <w:cs/>
        </w:rPr>
        <w:t>เงินลงทุน</w:t>
      </w:r>
    </w:p>
    <w:p w14:paraId="7916343E" w14:textId="77777777" w:rsidR="002D4841" w:rsidRPr="0060593E" w:rsidRDefault="002D4841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</w:rPr>
      </w:pPr>
    </w:p>
    <w:p w14:paraId="63DF383D" w14:textId="0297CD7A" w:rsidR="002D4841" w:rsidRPr="00D81524" w:rsidRDefault="001F0E13" w:rsidP="00202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0E13">
        <w:rPr>
          <w:rFonts w:asciiTheme="majorBidi" w:hAnsiTheme="majorBidi" w:cstheme="majorBidi"/>
          <w:sz w:val="30"/>
          <w:szCs w:val="30"/>
        </w:rPr>
        <w:t>10</w:t>
      </w:r>
      <w:r w:rsidR="002D4841" w:rsidRPr="00D81524">
        <w:rPr>
          <w:rFonts w:asciiTheme="majorBidi" w:hAnsiTheme="majorBidi" w:cstheme="majorBidi"/>
          <w:sz w:val="30"/>
          <w:szCs w:val="30"/>
        </w:rPr>
        <w:t>.</w:t>
      </w:r>
      <w:r w:rsidRPr="001F0E13">
        <w:rPr>
          <w:rFonts w:asciiTheme="majorBidi" w:hAnsiTheme="majorBidi" w:cstheme="majorBidi"/>
          <w:sz w:val="30"/>
          <w:szCs w:val="30"/>
        </w:rPr>
        <w:t>1</w:t>
      </w:r>
      <w:r w:rsidR="002D4841" w:rsidRPr="00D81524">
        <w:rPr>
          <w:rFonts w:asciiTheme="majorBidi" w:hAnsiTheme="majorBidi" w:cstheme="majorBidi"/>
          <w:sz w:val="30"/>
          <w:szCs w:val="30"/>
        </w:rPr>
        <w:tab/>
      </w:r>
      <w:r w:rsidR="002D4841" w:rsidRPr="00D81524">
        <w:rPr>
          <w:rFonts w:asciiTheme="majorBidi" w:hAnsiTheme="majorBidi" w:cstheme="majorBidi"/>
          <w:sz w:val="30"/>
          <w:szCs w:val="30"/>
          <w:cs/>
        </w:rPr>
        <w:t>ราคาทุน/ทุนตัดจำหน่าย และมูลค่ายุติธรรม</w:t>
      </w:r>
    </w:p>
    <w:p w14:paraId="057D76F9" w14:textId="77777777" w:rsidR="002D4841" w:rsidRPr="0060593E" w:rsidRDefault="002D4841" w:rsidP="0060593E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54"/>
        <w:gridCol w:w="6"/>
        <w:gridCol w:w="180"/>
        <w:gridCol w:w="1260"/>
        <w:gridCol w:w="180"/>
        <w:gridCol w:w="1260"/>
      </w:tblGrid>
      <w:tr w:rsidR="002D4841" w:rsidRPr="00D81524" w14:paraId="69F9C2D1" w14:textId="77777777" w:rsidTr="007522C2">
        <w:trPr>
          <w:trHeight w:val="20"/>
          <w:tblHeader/>
        </w:trPr>
        <w:tc>
          <w:tcPr>
            <w:tcW w:w="3510" w:type="dxa"/>
          </w:tcPr>
          <w:p w14:paraId="3949D6C5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8"/>
          </w:tcPr>
          <w:p w14:paraId="60C112C4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4841" w:rsidRPr="00D81524" w14:paraId="6818D177" w14:textId="77777777" w:rsidTr="007522C2">
        <w:trPr>
          <w:trHeight w:val="20"/>
          <w:tblHeader/>
        </w:trPr>
        <w:tc>
          <w:tcPr>
            <w:tcW w:w="3510" w:type="dxa"/>
          </w:tcPr>
          <w:p w14:paraId="2DB3AF0F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</w:tcPr>
          <w:p w14:paraId="614F91D6" w14:textId="0B8727AC" w:rsidR="002D4841" w:rsidRPr="002022E8" w:rsidRDefault="001F0E13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6" w:type="dxa"/>
            <w:gridSpan w:val="2"/>
          </w:tcPr>
          <w:p w14:paraId="449AB235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DB37191" w14:textId="1CC23AC4" w:rsidR="002D4841" w:rsidRPr="002022E8" w:rsidRDefault="001F0E13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2561</w:t>
            </w:r>
          </w:p>
        </w:tc>
      </w:tr>
      <w:tr w:rsidR="002D4841" w:rsidRPr="00D81524" w14:paraId="5AE5B822" w14:textId="77777777" w:rsidTr="007522C2">
        <w:trPr>
          <w:trHeight w:val="20"/>
          <w:tblHeader/>
        </w:trPr>
        <w:tc>
          <w:tcPr>
            <w:tcW w:w="3510" w:type="dxa"/>
          </w:tcPr>
          <w:p w14:paraId="1B28C3EF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F16B6A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80" w:type="dxa"/>
          </w:tcPr>
          <w:p w14:paraId="19B26ED8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6D5303D2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4C687B3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50B3F8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80" w:type="dxa"/>
          </w:tcPr>
          <w:p w14:paraId="0615180D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2484E03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D4841" w:rsidRPr="00D81524" w14:paraId="6E6B0905" w14:textId="77777777" w:rsidTr="007522C2">
        <w:trPr>
          <w:trHeight w:val="20"/>
          <w:tblHeader/>
        </w:trPr>
        <w:tc>
          <w:tcPr>
            <w:tcW w:w="3510" w:type="dxa"/>
          </w:tcPr>
          <w:p w14:paraId="39D5D1AF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D9FE8A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80" w:type="dxa"/>
          </w:tcPr>
          <w:p w14:paraId="7806D769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982CAD6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14:paraId="69AC3899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F044304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80" w:type="dxa"/>
          </w:tcPr>
          <w:p w14:paraId="318BA67A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7E6EBC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D4841" w:rsidRPr="00D81524" w14:paraId="3F6422E7" w14:textId="77777777" w:rsidTr="007522C2">
        <w:trPr>
          <w:trHeight w:val="20"/>
          <w:tblHeader/>
        </w:trPr>
        <w:tc>
          <w:tcPr>
            <w:tcW w:w="3510" w:type="dxa"/>
          </w:tcPr>
          <w:p w14:paraId="1B460625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8"/>
          </w:tcPr>
          <w:p w14:paraId="686680B2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841" w:rsidRPr="00D81524" w14:paraId="7209002B" w14:textId="77777777" w:rsidTr="00804A0D">
        <w:trPr>
          <w:trHeight w:val="20"/>
        </w:trPr>
        <w:tc>
          <w:tcPr>
            <w:tcW w:w="3510" w:type="dxa"/>
          </w:tcPr>
          <w:p w14:paraId="7F9BC384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</w:tcPr>
          <w:p w14:paraId="15A8A9B9" w14:textId="77777777" w:rsidR="002D4841" w:rsidRPr="002022E8" w:rsidRDefault="002D484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283E0F9" w14:textId="77777777" w:rsidR="002D4841" w:rsidRPr="002022E8" w:rsidRDefault="002D484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85A5DDE" w14:textId="77777777" w:rsidR="002D4841" w:rsidRPr="002022E8" w:rsidRDefault="002D484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DCFC3F9" w14:textId="77777777" w:rsidR="002D4841" w:rsidRPr="002022E8" w:rsidRDefault="002D484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9E0C64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84DFF23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41E55D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035D" w:rsidRPr="00D81524" w14:paraId="6ACBBFAF" w14:textId="77777777" w:rsidTr="00804A0D">
        <w:trPr>
          <w:trHeight w:val="20"/>
        </w:trPr>
        <w:tc>
          <w:tcPr>
            <w:tcW w:w="3510" w:type="dxa"/>
          </w:tcPr>
          <w:p w14:paraId="5E58543A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7DA41068" w14:textId="09B362A6" w:rsidR="0037035D" w:rsidRPr="00983C0C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35D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740</w:t>
            </w:r>
            <w:r w:rsidR="0037035D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80" w:type="dxa"/>
          </w:tcPr>
          <w:p w14:paraId="1A164FBC" w14:textId="77777777" w:rsidR="0037035D" w:rsidRPr="00983C0C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4FD8CC7" w14:textId="1EA23D05" w:rsidR="0037035D" w:rsidRPr="00983C0C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35D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599</w:t>
            </w:r>
            <w:r w:rsidR="0037035D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0" w:type="dxa"/>
          </w:tcPr>
          <w:p w14:paraId="6E0E91F2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01E115" w14:textId="4729C06D" w:rsidR="0037035D" w:rsidRPr="002022E8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35D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="0037035D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  <w:tc>
          <w:tcPr>
            <w:tcW w:w="180" w:type="dxa"/>
          </w:tcPr>
          <w:p w14:paraId="2324B953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65EB2" w14:textId="0EE36794" w:rsidR="0037035D" w:rsidRPr="002022E8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35D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="0037035D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61E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7035D" w:rsidRPr="00D81524" w14:paraId="3734FB38" w14:textId="77777777" w:rsidTr="00804A0D">
        <w:trPr>
          <w:trHeight w:val="20"/>
        </w:trPr>
        <w:tc>
          <w:tcPr>
            <w:tcW w:w="3510" w:type="dxa"/>
          </w:tcPr>
          <w:p w14:paraId="2585816E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0DC31F52" w14:textId="198CFD5E" w:rsidR="0037035D" w:rsidRPr="00983C0C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7035D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37035D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180" w:type="dxa"/>
          </w:tcPr>
          <w:p w14:paraId="119555C6" w14:textId="77777777" w:rsidR="0037035D" w:rsidRPr="00983C0C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9083D43" w14:textId="7EA23DD9" w:rsidR="0037035D" w:rsidRPr="00983C0C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7035D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268</w:t>
            </w:r>
            <w:r w:rsidR="0037035D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="003913B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C22ECE3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2E68720" w14:textId="2287F9E0" w:rsidR="0037035D" w:rsidRPr="002022E8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7035D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="0037035D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180" w:type="dxa"/>
          </w:tcPr>
          <w:p w14:paraId="00DA951F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7661B" w14:textId="13371BBF" w:rsidR="0037035D" w:rsidRPr="002022E8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7035D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="0037035D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761E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7035D" w:rsidRPr="00D81524" w14:paraId="7382DFD0" w14:textId="77777777" w:rsidTr="00804A0D">
        <w:trPr>
          <w:trHeight w:val="20"/>
        </w:trPr>
        <w:tc>
          <w:tcPr>
            <w:tcW w:w="3510" w:type="dxa"/>
          </w:tcPr>
          <w:p w14:paraId="06965762" w14:textId="31A7112B" w:rsidR="0037035D" w:rsidRPr="002022E8" w:rsidRDefault="00137BF7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E45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) /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="0037035D"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37035D"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14:paraId="50A2FB61" w14:textId="52FE6F46" w:rsidR="0037035D" w:rsidRPr="00983C0C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7929B99" w14:textId="77777777" w:rsidR="0037035D" w:rsidRPr="00983C0C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E67EA83" w14:textId="6C147BFF" w:rsidR="0037035D" w:rsidRPr="00983C0C" w:rsidRDefault="0037035D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9C8AB1" w14:textId="77777777" w:rsidR="0037035D" w:rsidRPr="002022E8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817FBE" w14:textId="66A7F1B3" w:rsidR="0037035D" w:rsidRPr="002022E8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37035D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180" w:type="dxa"/>
          </w:tcPr>
          <w:p w14:paraId="4E0E74E3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A712A4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035D" w:rsidRPr="00D81524" w14:paraId="03817F40" w14:textId="77777777" w:rsidTr="00804A0D">
        <w:trPr>
          <w:trHeight w:val="20"/>
        </w:trPr>
        <w:tc>
          <w:tcPr>
            <w:tcW w:w="3510" w:type="dxa"/>
          </w:tcPr>
          <w:p w14:paraId="7ED11E47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260" w:type="dxa"/>
          </w:tcPr>
          <w:p w14:paraId="37838367" w14:textId="20B9E5B6" w:rsidR="0037035D" w:rsidRPr="00983C0C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059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B54D8C4" w14:textId="77777777" w:rsidR="0037035D" w:rsidRPr="00983C0C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10CA296" w14:textId="37C39FEB" w:rsidR="0037035D" w:rsidRPr="00983C0C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059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CC5FDA1" w14:textId="77777777" w:rsidR="0037035D" w:rsidRPr="002022E8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9FD89D" w14:textId="30B311FC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45D1AF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9E776" w14:textId="60D7B338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035D" w:rsidRPr="00D81524" w14:paraId="60C74D44" w14:textId="77777777" w:rsidTr="00804A0D">
        <w:trPr>
          <w:trHeight w:val="20"/>
        </w:trPr>
        <w:tc>
          <w:tcPr>
            <w:tcW w:w="3510" w:type="dxa"/>
          </w:tcPr>
          <w:p w14:paraId="19FB6483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รวมเงินลงทุนเพื่อค้าสุทธิ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4BBA26" w14:textId="1A324D94" w:rsidR="0037035D" w:rsidRPr="00983C0C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7035D"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  <w:r w:rsidR="0037035D"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180" w:type="dxa"/>
          </w:tcPr>
          <w:p w14:paraId="6031255C" w14:textId="77777777" w:rsidR="0037035D" w:rsidRPr="00983C0C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3274B" w14:textId="7351D915" w:rsidR="0037035D" w:rsidRPr="00983C0C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7035D"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</w:t>
            </w:r>
            <w:r w:rsidR="0037035D"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180" w:type="dxa"/>
          </w:tcPr>
          <w:p w14:paraId="54B73F29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FEFCB6" w14:textId="6791EEAE" w:rsidR="0037035D" w:rsidRPr="002022E8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7035D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  <w:r w:rsidR="0037035D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180" w:type="dxa"/>
          </w:tcPr>
          <w:p w14:paraId="15318C6A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E47E20" w14:textId="6408E916" w:rsidR="0037035D" w:rsidRPr="002022E8" w:rsidRDefault="001F0E13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7035D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  <w:r w:rsidR="0037035D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</w:tr>
      <w:tr w:rsidR="0037035D" w:rsidRPr="0060593E" w14:paraId="69B08C56" w14:textId="77777777" w:rsidTr="00804A0D">
        <w:trPr>
          <w:trHeight w:val="20"/>
        </w:trPr>
        <w:tc>
          <w:tcPr>
            <w:tcW w:w="3510" w:type="dxa"/>
          </w:tcPr>
          <w:p w14:paraId="58EC1A05" w14:textId="77777777" w:rsidR="0037035D" w:rsidRPr="0060593E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4AF165E" w14:textId="77777777" w:rsidR="0037035D" w:rsidRPr="0060593E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BFA0B35" w14:textId="77777777" w:rsidR="0037035D" w:rsidRPr="0060593E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428CE238" w14:textId="77777777" w:rsidR="0037035D" w:rsidRPr="0060593E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1CF62D3" w14:textId="77777777" w:rsidR="0037035D" w:rsidRPr="0060593E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C0F0261" w14:textId="77777777" w:rsidR="0037035D" w:rsidRPr="0060593E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66DB3940" w14:textId="77777777" w:rsidR="0037035D" w:rsidRPr="0060593E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3302964" w14:textId="77777777" w:rsidR="0037035D" w:rsidRPr="0060593E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7035D" w:rsidRPr="00D81524" w14:paraId="2ED26AEF" w14:textId="77777777" w:rsidTr="00804A0D">
        <w:trPr>
          <w:trHeight w:val="20"/>
        </w:trPr>
        <w:tc>
          <w:tcPr>
            <w:tcW w:w="3510" w:type="dxa"/>
          </w:tcPr>
          <w:p w14:paraId="3504A320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60" w:type="dxa"/>
          </w:tcPr>
          <w:p w14:paraId="0DF2D1FA" w14:textId="77777777" w:rsidR="0037035D" w:rsidRPr="00983C0C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76E2502" w14:textId="77777777" w:rsidR="0037035D" w:rsidRPr="00983C0C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78E989E" w14:textId="77777777" w:rsidR="0037035D" w:rsidRPr="00983C0C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481A589" w14:textId="77777777" w:rsidR="0037035D" w:rsidRPr="002022E8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B86532" w14:textId="77777777" w:rsidR="0037035D" w:rsidRPr="002022E8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90EDC46" w14:textId="77777777" w:rsidR="0037035D" w:rsidRPr="002022E8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252A3E" w14:textId="77777777" w:rsidR="0037035D" w:rsidRPr="002022E8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3D60" w:rsidRPr="00D81524" w14:paraId="63C04116" w14:textId="77777777" w:rsidTr="00804A0D">
        <w:trPr>
          <w:trHeight w:val="20"/>
        </w:trPr>
        <w:tc>
          <w:tcPr>
            <w:tcW w:w="3510" w:type="dxa"/>
          </w:tcPr>
          <w:p w14:paraId="595D2791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65C3D039" w14:textId="61ADD047" w:rsidR="00F93D60" w:rsidRPr="00983C0C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93D60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C70BA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2417FFCA" w14:textId="77777777" w:rsidR="00F93D60" w:rsidRPr="00983C0C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7BC9D22" w14:textId="31204640" w:rsidR="00F93D60" w:rsidRPr="00983C0C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93D60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80" w:type="dxa"/>
          </w:tcPr>
          <w:p w14:paraId="29E4F666" w14:textId="77777777" w:rsidR="00F93D60" w:rsidRPr="002022E8" w:rsidRDefault="00F93D60" w:rsidP="00F93D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FCD60C0" w14:textId="45583123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80" w:type="dxa"/>
            <w:vAlign w:val="bottom"/>
          </w:tcPr>
          <w:p w14:paraId="15057A59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335E95" w14:textId="485A3623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F93D60" w:rsidRPr="00D81524" w14:paraId="162D4CF8" w14:textId="77777777" w:rsidTr="00804A0D">
        <w:trPr>
          <w:trHeight w:val="20"/>
        </w:trPr>
        <w:tc>
          <w:tcPr>
            <w:tcW w:w="3510" w:type="dxa"/>
          </w:tcPr>
          <w:p w14:paraId="618DC35B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14:paraId="168C5626" w14:textId="238E9C8D" w:rsidR="00F93D60" w:rsidRPr="00983C0C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3D60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70B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20D1AC59" w14:textId="77777777" w:rsidR="00F93D60" w:rsidRPr="00983C0C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6CDA32E" w14:textId="0F3813BE" w:rsidR="00F93D60" w:rsidRPr="00983C0C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F9F52D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53F948B" w14:textId="0E715577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180" w:type="dxa"/>
            <w:vAlign w:val="bottom"/>
          </w:tcPr>
          <w:p w14:paraId="33326021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9E9E57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D60" w:rsidRPr="00D81524" w14:paraId="62FDAEAA" w14:textId="77777777" w:rsidTr="00804A0D">
        <w:trPr>
          <w:trHeight w:val="20"/>
        </w:trPr>
        <w:tc>
          <w:tcPr>
            <w:tcW w:w="3510" w:type="dxa"/>
          </w:tcPr>
          <w:p w14:paraId="62EE8601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D23D" w14:textId="617F28FD" w:rsidR="00F93D60" w:rsidRPr="00983C0C" w:rsidRDefault="00A86C1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3D60"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983C0C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269745C" w14:textId="77777777" w:rsidR="00F93D60" w:rsidRPr="00983C0C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2A1AD30" w14:textId="755A1F56" w:rsidR="00F93D60" w:rsidRPr="00983C0C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7DD404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3B8588" w14:textId="2682E56E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B7E7158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CF2CFC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D60" w:rsidRPr="00D81524" w14:paraId="5A666BA0" w14:textId="77777777" w:rsidTr="00804A0D">
        <w:trPr>
          <w:trHeight w:val="161"/>
        </w:trPr>
        <w:tc>
          <w:tcPr>
            <w:tcW w:w="3510" w:type="dxa"/>
          </w:tcPr>
          <w:p w14:paraId="392297FC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รวมเงินลงทุนเผื่อขายสุทธิ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2D6B6B" w14:textId="39887A00" w:rsidR="00F93D60" w:rsidRPr="00983C0C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F93D60"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80" w:type="dxa"/>
          </w:tcPr>
          <w:p w14:paraId="0C7EF603" w14:textId="77777777" w:rsidR="00F93D60" w:rsidRPr="00983C0C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09A97" w14:textId="496A7E3F" w:rsidR="00F93D60" w:rsidRPr="00983C0C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F93D60"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80" w:type="dxa"/>
          </w:tcPr>
          <w:p w14:paraId="7B279A53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584B94" w14:textId="6B34B609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F93D6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180" w:type="dxa"/>
          </w:tcPr>
          <w:p w14:paraId="0B583620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21166E" w14:textId="6F60A4BE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F93D6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</w:tr>
      <w:tr w:rsidR="0037035D" w:rsidRPr="0060593E" w14:paraId="3773B6B2" w14:textId="77777777" w:rsidTr="00804A0D">
        <w:trPr>
          <w:trHeight w:val="233"/>
        </w:trPr>
        <w:tc>
          <w:tcPr>
            <w:tcW w:w="3510" w:type="dxa"/>
          </w:tcPr>
          <w:p w14:paraId="263BC805" w14:textId="77777777" w:rsidR="0037035D" w:rsidRPr="0060593E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E753B0F" w14:textId="77777777" w:rsidR="0037035D" w:rsidRPr="0060593E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267A715" w14:textId="77777777" w:rsidR="0037035D" w:rsidRPr="0060593E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D81BB66" w14:textId="77777777" w:rsidR="0037035D" w:rsidRPr="0060593E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24FF320A" w14:textId="77777777" w:rsidR="0037035D" w:rsidRPr="0060593E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D2F7861" w14:textId="77777777" w:rsidR="0037035D" w:rsidRPr="0060593E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12A1DC5" w14:textId="77777777" w:rsidR="0037035D" w:rsidRPr="0060593E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7C4E435" w14:textId="77777777" w:rsidR="0037035D" w:rsidRPr="0060593E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7035D" w:rsidRPr="00D81524" w14:paraId="0785DD27" w14:textId="77777777" w:rsidTr="00804A0D">
        <w:trPr>
          <w:trHeight w:val="20"/>
        </w:trPr>
        <w:tc>
          <w:tcPr>
            <w:tcW w:w="3510" w:type="dxa"/>
          </w:tcPr>
          <w:p w14:paraId="6D34A4A7" w14:textId="77777777" w:rsidR="0037035D" w:rsidRPr="002022E8" w:rsidRDefault="0037035D" w:rsidP="0037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260" w:type="dxa"/>
          </w:tcPr>
          <w:p w14:paraId="179D7A47" w14:textId="77777777" w:rsidR="0037035D" w:rsidRPr="00983C0C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F68C6F2" w14:textId="77777777" w:rsidR="0037035D" w:rsidRPr="00983C0C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41A4DA87" w14:textId="77777777" w:rsidR="0037035D" w:rsidRPr="00983C0C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C6031C0" w14:textId="77777777" w:rsidR="0037035D" w:rsidRPr="002022E8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61823E" w14:textId="77777777" w:rsidR="0037035D" w:rsidRPr="002022E8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4CE6927" w14:textId="77777777" w:rsidR="0037035D" w:rsidRPr="002022E8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A4D4D6" w14:textId="77777777" w:rsidR="0037035D" w:rsidRPr="002022E8" w:rsidRDefault="0037035D" w:rsidP="003703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3C0C" w:rsidRPr="00D81524" w14:paraId="13B54B7B" w14:textId="77777777" w:rsidTr="00804A0D">
        <w:trPr>
          <w:trHeight w:val="20"/>
        </w:trPr>
        <w:tc>
          <w:tcPr>
            <w:tcW w:w="3510" w:type="dxa"/>
          </w:tcPr>
          <w:p w14:paraId="3581D89E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เงินลงทุนในหลักทรัพย์รัฐบาล</w:t>
            </w:r>
          </w:p>
        </w:tc>
        <w:tc>
          <w:tcPr>
            <w:tcW w:w="1260" w:type="dxa"/>
          </w:tcPr>
          <w:p w14:paraId="515FE8C2" w14:textId="44D1BBE5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713FA1" w14:textId="77777777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EA2E591" w14:textId="09703331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4DE2F6" w14:textId="77777777" w:rsidR="00983C0C" w:rsidRPr="002022E8" w:rsidRDefault="00983C0C" w:rsidP="00983C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08D7CD" w14:textId="3B9102B3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534BA48B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F456DE" w14:textId="2F20710D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983C0C" w:rsidRPr="00D81524" w14:paraId="5CD245A9" w14:textId="77777777" w:rsidTr="00804A0D">
        <w:trPr>
          <w:trHeight w:val="20"/>
        </w:trPr>
        <w:tc>
          <w:tcPr>
            <w:tcW w:w="3510" w:type="dxa"/>
          </w:tcPr>
          <w:p w14:paraId="2D1D7671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558ED6" w14:textId="3D221995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559404" w14:textId="77777777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51C22FC" w14:textId="39640113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770CF7" w14:textId="77777777" w:rsidR="00983C0C" w:rsidRPr="002022E8" w:rsidRDefault="00983C0C" w:rsidP="00983C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393D63" w14:textId="455F8671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3F5011E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8A302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3C0C" w:rsidRPr="00D81524" w14:paraId="110B047A" w14:textId="77777777" w:rsidTr="00804A0D">
        <w:trPr>
          <w:trHeight w:val="20"/>
        </w:trPr>
        <w:tc>
          <w:tcPr>
            <w:tcW w:w="3510" w:type="dxa"/>
          </w:tcPr>
          <w:p w14:paraId="09C75E9B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51D9A" w14:textId="603C375A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CD66C0" w14:textId="77777777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BAA5E" w14:textId="66122EA3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F3B116" w14:textId="77777777" w:rsidR="00983C0C" w:rsidRPr="002022E8" w:rsidRDefault="00983C0C" w:rsidP="00983C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DD8A22" w14:textId="64965C25" w:rsidR="00983C0C" w:rsidRPr="002022E8" w:rsidRDefault="00983C0C" w:rsidP="00983C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180" w:type="dxa"/>
          </w:tcPr>
          <w:p w14:paraId="5B091EFB" w14:textId="77777777" w:rsidR="00983C0C" w:rsidRPr="002022E8" w:rsidRDefault="00983C0C" w:rsidP="00983C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F65AEE" w14:textId="513C2996" w:rsidR="00983C0C" w:rsidRPr="002022E8" w:rsidRDefault="00983C0C" w:rsidP="00983C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</w:tr>
      <w:tr w:rsidR="00D544C8" w:rsidRPr="0060593E" w14:paraId="3A3AB854" w14:textId="77777777" w:rsidTr="00804A0D">
        <w:trPr>
          <w:trHeight w:val="20"/>
        </w:trPr>
        <w:tc>
          <w:tcPr>
            <w:tcW w:w="3510" w:type="dxa"/>
          </w:tcPr>
          <w:p w14:paraId="6EB76FA5" w14:textId="77777777" w:rsidR="00D544C8" w:rsidRPr="0060593E" w:rsidRDefault="00D544C8" w:rsidP="00D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42F70B" w14:textId="77777777" w:rsidR="00D544C8" w:rsidRPr="0060593E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A0C1C44" w14:textId="77777777" w:rsidR="00D544C8" w:rsidRPr="0060593E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DA52A2D" w14:textId="77777777" w:rsidR="00D544C8" w:rsidRPr="0060593E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444FF982" w14:textId="77777777" w:rsidR="00D544C8" w:rsidRPr="0060593E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23BF20" w14:textId="77777777" w:rsidR="00D544C8" w:rsidRPr="0060593E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56812BB" w14:textId="77777777" w:rsidR="00D544C8" w:rsidRPr="0060593E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A35D2F" w14:textId="77777777" w:rsidR="00D544C8" w:rsidRPr="0060593E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544C8" w:rsidRPr="00D81524" w14:paraId="15D18213" w14:textId="77777777" w:rsidTr="00804A0D">
        <w:trPr>
          <w:trHeight w:val="20"/>
        </w:trPr>
        <w:tc>
          <w:tcPr>
            <w:tcW w:w="3510" w:type="dxa"/>
          </w:tcPr>
          <w:p w14:paraId="79BE49DA" w14:textId="77777777" w:rsidR="00D544C8" w:rsidRPr="002022E8" w:rsidRDefault="00D544C8" w:rsidP="00D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260" w:type="dxa"/>
          </w:tcPr>
          <w:p w14:paraId="14241A26" w14:textId="77777777" w:rsidR="00D544C8" w:rsidRPr="00983C0C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80BD149" w14:textId="77777777" w:rsidR="00D544C8" w:rsidRPr="00983C0C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0868C12E" w14:textId="77777777" w:rsidR="00D544C8" w:rsidRPr="00983C0C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5C7A527" w14:textId="77777777" w:rsidR="00D544C8" w:rsidRPr="002022E8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179FC9" w14:textId="77777777" w:rsidR="00D544C8" w:rsidRPr="002022E8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059BAF5" w14:textId="77777777" w:rsidR="00D544C8" w:rsidRPr="002022E8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663A25" w14:textId="77777777" w:rsidR="00D544C8" w:rsidRPr="002022E8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44C8" w:rsidRPr="00D81524" w14:paraId="61210271" w14:textId="77777777" w:rsidTr="00804A0D">
        <w:trPr>
          <w:trHeight w:val="20"/>
        </w:trPr>
        <w:tc>
          <w:tcPr>
            <w:tcW w:w="3510" w:type="dxa"/>
          </w:tcPr>
          <w:p w14:paraId="2177C435" w14:textId="77777777" w:rsidR="00D544C8" w:rsidRPr="002022E8" w:rsidRDefault="00D544C8" w:rsidP="00D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AAEECAA" w14:textId="7DF6C8B7" w:rsidR="00D544C8" w:rsidRPr="00983C0C" w:rsidRDefault="00983C0C" w:rsidP="00D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16,979</w:t>
            </w:r>
          </w:p>
        </w:tc>
        <w:tc>
          <w:tcPr>
            <w:tcW w:w="180" w:type="dxa"/>
          </w:tcPr>
          <w:p w14:paraId="73B9ED34" w14:textId="77777777" w:rsidR="00D544C8" w:rsidRPr="00983C0C" w:rsidRDefault="00D544C8" w:rsidP="00D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ECDCD9D" w14:textId="053F64EB" w:rsidR="00D544C8" w:rsidRPr="00983C0C" w:rsidRDefault="00565E64" w:rsidP="00D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7,886</w:t>
            </w:r>
          </w:p>
        </w:tc>
        <w:tc>
          <w:tcPr>
            <w:tcW w:w="180" w:type="dxa"/>
          </w:tcPr>
          <w:p w14:paraId="7855E543" w14:textId="77777777" w:rsidR="00D544C8" w:rsidRPr="00D544C8" w:rsidRDefault="00D544C8" w:rsidP="00D544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492464" w14:textId="4A523FD4" w:rsidR="00D544C8" w:rsidRPr="002022E8" w:rsidRDefault="001F0E13" w:rsidP="00D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544C8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80" w:type="dxa"/>
            <w:shd w:val="clear" w:color="auto" w:fill="auto"/>
          </w:tcPr>
          <w:p w14:paraId="1B05DD48" w14:textId="77777777" w:rsidR="00D544C8" w:rsidRPr="002022E8" w:rsidRDefault="00D544C8" w:rsidP="00D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06DB89" w14:textId="018EA509" w:rsidR="00D544C8" w:rsidRPr="002022E8" w:rsidRDefault="001F0E13" w:rsidP="00D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544C8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</w:tr>
      <w:tr w:rsidR="00983C0C" w:rsidRPr="00D81524" w14:paraId="07A48094" w14:textId="77777777" w:rsidTr="00804A0D">
        <w:trPr>
          <w:trHeight w:val="20"/>
        </w:trPr>
        <w:tc>
          <w:tcPr>
            <w:tcW w:w="3510" w:type="dxa"/>
          </w:tcPr>
          <w:p w14:paraId="513BF51C" w14:textId="0A58F2F6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</w:tcPr>
          <w:p w14:paraId="04370A2B" w14:textId="3A8D7D17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 w:rsidRPr="00983C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8DC2AD" w14:textId="77777777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F724363" w14:textId="64273109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FECF4" w14:textId="77777777" w:rsidR="00983C0C" w:rsidRPr="00D544C8" w:rsidRDefault="00983C0C" w:rsidP="00983C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822B21" w14:textId="4F587E2C" w:rsidR="00983C0C" w:rsidRPr="001F0E13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BD4657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4037AC" w14:textId="5B8CA087" w:rsidR="00983C0C" w:rsidRPr="001F0E13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3C0C" w:rsidRPr="00D81524" w14:paraId="6F047ABB" w14:textId="77777777" w:rsidTr="00804A0D">
        <w:trPr>
          <w:trHeight w:val="20"/>
        </w:trPr>
        <w:tc>
          <w:tcPr>
            <w:tcW w:w="3510" w:type="dxa"/>
          </w:tcPr>
          <w:p w14:paraId="4A678390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2F1557" w14:textId="1C5C7AC0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7,974</w:t>
            </w:r>
          </w:p>
        </w:tc>
        <w:tc>
          <w:tcPr>
            <w:tcW w:w="180" w:type="dxa"/>
          </w:tcPr>
          <w:p w14:paraId="29525EE8" w14:textId="77777777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FBBE1" w14:textId="1D7465D4" w:rsidR="00983C0C" w:rsidRPr="00983C0C" w:rsidRDefault="00565E64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7,886</w:t>
            </w:r>
          </w:p>
        </w:tc>
        <w:tc>
          <w:tcPr>
            <w:tcW w:w="180" w:type="dxa"/>
          </w:tcPr>
          <w:p w14:paraId="6EA7878B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07D369" w14:textId="47BDF9C8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180" w:type="dxa"/>
            <w:shd w:val="clear" w:color="auto" w:fill="auto"/>
          </w:tcPr>
          <w:p w14:paraId="43463CFC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9E6137" w14:textId="26C5B21E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</w:tr>
      <w:tr w:rsidR="00983C0C" w:rsidRPr="0060593E" w14:paraId="2C439463" w14:textId="77777777" w:rsidTr="00804A0D">
        <w:trPr>
          <w:trHeight w:val="20"/>
        </w:trPr>
        <w:tc>
          <w:tcPr>
            <w:tcW w:w="3510" w:type="dxa"/>
          </w:tcPr>
          <w:p w14:paraId="19E54C99" w14:textId="77777777" w:rsidR="00983C0C" w:rsidRPr="0060593E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B85C62" w14:textId="77777777" w:rsidR="00983C0C" w:rsidRPr="0060593E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17BCC411" w14:textId="77777777" w:rsidR="00983C0C" w:rsidRPr="0060593E" w:rsidRDefault="00983C0C" w:rsidP="00983C0C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BA76F3" w14:textId="77777777" w:rsidR="00983C0C" w:rsidRPr="0060593E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F7219A6" w14:textId="77777777" w:rsidR="00983C0C" w:rsidRPr="0060593E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4ED930" w14:textId="77777777" w:rsidR="00983C0C" w:rsidRPr="0060593E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76EEBEDB" w14:textId="77777777" w:rsidR="00983C0C" w:rsidRPr="0060593E" w:rsidRDefault="00983C0C" w:rsidP="00983C0C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1CCF25" w14:textId="77777777" w:rsidR="00983C0C" w:rsidRPr="0060593E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3C0C" w:rsidRPr="00D81524" w14:paraId="6DFCE71C" w14:textId="77777777" w:rsidTr="00804A0D">
        <w:trPr>
          <w:trHeight w:val="20"/>
        </w:trPr>
        <w:tc>
          <w:tcPr>
            <w:tcW w:w="3510" w:type="dxa"/>
          </w:tcPr>
          <w:p w14:paraId="37A05A8E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DBEC318" w14:textId="0AD18846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83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180" w:type="dxa"/>
            <w:vAlign w:val="bottom"/>
          </w:tcPr>
          <w:p w14:paraId="3A4F2A77" w14:textId="77777777" w:rsidR="00983C0C" w:rsidRPr="00983C0C" w:rsidRDefault="00983C0C" w:rsidP="00983C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1CDA4B" w14:textId="4F8A2BDA" w:rsidR="00983C0C" w:rsidRPr="00983C0C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</w:t>
            </w:r>
            <w:r w:rsidR="00F31618" w:rsidRPr="00F31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316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,904</w:t>
            </w:r>
          </w:p>
        </w:tc>
        <w:tc>
          <w:tcPr>
            <w:tcW w:w="180" w:type="dxa"/>
          </w:tcPr>
          <w:p w14:paraId="0FEF3887" w14:textId="77777777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585F3E" w14:textId="67CB0853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180" w:type="dxa"/>
            <w:vAlign w:val="bottom"/>
          </w:tcPr>
          <w:p w14:paraId="444AC350" w14:textId="77777777" w:rsidR="00983C0C" w:rsidRPr="002022E8" w:rsidRDefault="00983C0C" w:rsidP="00983C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339C39" w14:textId="253F58A2" w:rsidR="00983C0C" w:rsidRPr="002022E8" w:rsidRDefault="00983C0C" w:rsidP="0098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533</w:t>
            </w:r>
            <w:r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426</w:t>
            </w:r>
          </w:p>
        </w:tc>
      </w:tr>
    </w:tbl>
    <w:p w14:paraId="5A6E17A2" w14:textId="26101C54" w:rsidR="002D4841" w:rsidRPr="00C8172B" w:rsidRDefault="002D4841" w:rsidP="002D4841">
      <w:pPr>
        <w:pStyle w:val="BodyText2"/>
        <w:ind w:left="1080" w:right="18" w:firstLine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1460EF" w:rsidRPr="002022E8" w14:paraId="6B20365F" w14:textId="77777777" w:rsidTr="001460EF">
        <w:trPr>
          <w:trHeight w:val="416"/>
          <w:tblHeader/>
        </w:trPr>
        <w:tc>
          <w:tcPr>
            <w:tcW w:w="3510" w:type="dxa"/>
          </w:tcPr>
          <w:p w14:paraId="6205A65D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lastRenderedPageBreak/>
              <w:br w:type="page"/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580" w:type="dxa"/>
            <w:gridSpan w:val="7"/>
          </w:tcPr>
          <w:p w14:paraId="0DCC2125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0EF" w:rsidRPr="002022E8" w14:paraId="2D5EAA7D" w14:textId="77777777" w:rsidTr="001460EF">
        <w:trPr>
          <w:trHeight w:val="20"/>
          <w:tblHeader/>
        </w:trPr>
        <w:tc>
          <w:tcPr>
            <w:tcW w:w="3510" w:type="dxa"/>
          </w:tcPr>
          <w:p w14:paraId="4DD2C19D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95A7B7A" w14:textId="247FB6D4" w:rsidR="001460EF" w:rsidRPr="002022E8" w:rsidRDefault="001F0E13" w:rsidP="00B17BF3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F3FD030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E228540" w14:textId="53A6644F" w:rsidR="001460EF" w:rsidRPr="002022E8" w:rsidRDefault="001F0E13" w:rsidP="00B17BF3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2561</w:t>
            </w:r>
          </w:p>
        </w:tc>
      </w:tr>
      <w:tr w:rsidR="001460EF" w:rsidRPr="002022E8" w14:paraId="48CF6B0F" w14:textId="77777777" w:rsidTr="001460EF">
        <w:trPr>
          <w:trHeight w:val="20"/>
          <w:tblHeader/>
        </w:trPr>
        <w:tc>
          <w:tcPr>
            <w:tcW w:w="3510" w:type="dxa"/>
          </w:tcPr>
          <w:p w14:paraId="23BF46C4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0AA05F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80" w:type="dxa"/>
          </w:tcPr>
          <w:p w14:paraId="3EB74E2E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3F0352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16F14A4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77A5BB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80" w:type="dxa"/>
          </w:tcPr>
          <w:p w14:paraId="321DBBB8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B751F1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60EF" w:rsidRPr="002022E8" w14:paraId="3905DFC3" w14:textId="77777777" w:rsidTr="001460EF">
        <w:trPr>
          <w:trHeight w:val="20"/>
          <w:tblHeader/>
        </w:trPr>
        <w:tc>
          <w:tcPr>
            <w:tcW w:w="3510" w:type="dxa"/>
          </w:tcPr>
          <w:p w14:paraId="584AF67D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DF03A8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80" w:type="dxa"/>
          </w:tcPr>
          <w:p w14:paraId="5C9C3399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74602D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14:paraId="5E9A9841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CFE3D5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80" w:type="dxa"/>
          </w:tcPr>
          <w:p w14:paraId="216443A3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83955D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460EF" w:rsidRPr="002022E8" w14:paraId="163E6354" w14:textId="77777777" w:rsidTr="001460EF">
        <w:trPr>
          <w:trHeight w:val="20"/>
          <w:tblHeader/>
        </w:trPr>
        <w:tc>
          <w:tcPr>
            <w:tcW w:w="3510" w:type="dxa"/>
          </w:tcPr>
          <w:p w14:paraId="3166008D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12FEA5B" w14:textId="77777777" w:rsidR="001460EF" w:rsidRPr="002022E8" w:rsidRDefault="001460EF" w:rsidP="00B17BF3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60EF" w:rsidRPr="002022E8" w14:paraId="6B7BAC2E" w14:textId="77777777" w:rsidTr="00B17BF3">
        <w:trPr>
          <w:trHeight w:val="20"/>
        </w:trPr>
        <w:tc>
          <w:tcPr>
            <w:tcW w:w="3510" w:type="dxa"/>
          </w:tcPr>
          <w:p w14:paraId="72753ED1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</w:tcPr>
          <w:p w14:paraId="16F7C5B3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A681B8D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F5BA8D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C029441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FE6411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F51D3F0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13C9060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3D60" w:rsidRPr="002022E8" w14:paraId="68CC2A4E" w14:textId="77777777" w:rsidTr="00B17BF3">
        <w:trPr>
          <w:trHeight w:val="20"/>
        </w:trPr>
        <w:tc>
          <w:tcPr>
            <w:tcW w:w="3510" w:type="dxa"/>
          </w:tcPr>
          <w:p w14:paraId="028963D7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6BC7DDC9" w14:textId="5D395CAE" w:rsidR="00F93D60" w:rsidRPr="00F93D60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93D60"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740</w:t>
            </w:r>
            <w:r w:rsidR="00F93D60"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961</w:t>
            </w:r>
          </w:p>
        </w:tc>
        <w:tc>
          <w:tcPr>
            <w:tcW w:w="180" w:type="dxa"/>
          </w:tcPr>
          <w:p w14:paraId="6D944814" w14:textId="77777777" w:rsidR="00F93D60" w:rsidRPr="00F93D60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9E12EF" w14:textId="69382F0C" w:rsidR="00F93D60" w:rsidRPr="00F93D60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93D60"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599</w:t>
            </w:r>
            <w:r w:rsidR="00F93D60"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487</w:t>
            </w:r>
          </w:p>
        </w:tc>
        <w:tc>
          <w:tcPr>
            <w:tcW w:w="180" w:type="dxa"/>
          </w:tcPr>
          <w:p w14:paraId="07495BC8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452AC00" w14:textId="66FD7F3A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  <w:tc>
          <w:tcPr>
            <w:tcW w:w="180" w:type="dxa"/>
          </w:tcPr>
          <w:p w14:paraId="129D3326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C006A8" w14:textId="079B156C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61E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93D60" w:rsidRPr="002022E8" w14:paraId="35643170" w14:textId="77777777" w:rsidTr="00B17BF3">
        <w:trPr>
          <w:trHeight w:val="20"/>
        </w:trPr>
        <w:tc>
          <w:tcPr>
            <w:tcW w:w="3510" w:type="dxa"/>
          </w:tcPr>
          <w:p w14:paraId="7B7FD2EA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71CB6061" w14:textId="63573BC9" w:rsidR="00F93D60" w:rsidRPr="00F93D60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="00F93D60"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234</w:t>
            </w:r>
            <w:r w:rsidR="00F93D60"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467</w:t>
            </w:r>
          </w:p>
        </w:tc>
        <w:tc>
          <w:tcPr>
            <w:tcW w:w="180" w:type="dxa"/>
          </w:tcPr>
          <w:p w14:paraId="223D4F5E" w14:textId="77777777" w:rsidR="00F93D60" w:rsidRPr="00F93D60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1A92CE" w14:textId="2A2D16E6" w:rsidR="00F93D60" w:rsidRPr="00F93D60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="00F93D60"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268</w:t>
            </w:r>
            <w:r w:rsidR="00F93D60"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07</w:t>
            </w:r>
            <w:r w:rsidR="008549F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77EB185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26CF623" w14:textId="00C70AED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180" w:type="dxa"/>
          </w:tcPr>
          <w:p w14:paraId="492B66BE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1728C" w14:textId="62FA91D1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761E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93D60" w:rsidRPr="002022E8" w14:paraId="0C1B22A3" w14:textId="77777777" w:rsidTr="00B17BF3">
        <w:trPr>
          <w:trHeight w:val="20"/>
        </w:trPr>
        <w:tc>
          <w:tcPr>
            <w:tcW w:w="3510" w:type="dxa"/>
          </w:tcPr>
          <w:p w14:paraId="5FC96197" w14:textId="5E6E6FAE" w:rsidR="00F93D60" w:rsidRPr="002022E8" w:rsidRDefault="00644311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) /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="00F93D60"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14:paraId="4BB1B7C5" w14:textId="394C4B4B" w:rsidR="00F93D60" w:rsidRPr="00F93D60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107</w:t>
            </w: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865</w:t>
            </w: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BE3D934" w14:textId="77777777" w:rsidR="00F93D60" w:rsidRPr="00F93D60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109B85" w14:textId="069BC7C6" w:rsidR="00F93D60" w:rsidRPr="00F93D60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2B326D" w14:textId="77777777" w:rsidR="00F93D60" w:rsidRPr="002022E8" w:rsidRDefault="00F93D60" w:rsidP="00F93D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33A7C33" w14:textId="2E92FAE1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F93D6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180" w:type="dxa"/>
          </w:tcPr>
          <w:p w14:paraId="25BBB36E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DF4307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D60" w:rsidRPr="002022E8" w14:paraId="4E51068B" w14:textId="77777777" w:rsidTr="00B17BF3">
        <w:trPr>
          <w:trHeight w:val="20"/>
        </w:trPr>
        <w:tc>
          <w:tcPr>
            <w:tcW w:w="3510" w:type="dxa"/>
          </w:tcPr>
          <w:p w14:paraId="080C7872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260" w:type="dxa"/>
          </w:tcPr>
          <w:p w14:paraId="61756DDA" w14:textId="29B0201C" w:rsidR="00F93D60" w:rsidRPr="00F93D60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059</w:t>
            </w: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145</w:t>
            </w: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1042620" w14:textId="77777777" w:rsidR="00F93D60" w:rsidRPr="00F93D60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3782F9" w14:textId="1923D575" w:rsidR="00F93D60" w:rsidRPr="00F93D60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059</w:t>
            </w: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145</w:t>
            </w:r>
            <w:r w:rsidRPr="00F93D6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7A87348" w14:textId="77777777" w:rsidR="00F93D60" w:rsidRPr="002022E8" w:rsidRDefault="00F93D60" w:rsidP="00F93D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5B6F6A" w14:textId="645D6F31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2CE22AD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1539A3" w14:textId="25110A11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3D60" w:rsidRPr="002022E8" w14:paraId="1A9F8A12" w14:textId="77777777" w:rsidTr="00B17BF3">
        <w:trPr>
          <w:trHeight w:val="20"/>
        </w:trPr>
        <w:tc>
          <w:tcPr>
            <w:tcW w:w="3510" w:type="dxa"/>
          </w:tcPr>
          <w:p w14:paraId="1574E4A8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รวมเงินลงทุนเพื่อค้าสุทธิ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74B28F" w14:textId="02B98779" w:rsidR="00F93D60" w:rsidRPr="00F93D60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F93D60" w:rsidRPr="00F93D6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808</w:t>
            </w:r>
            <w:r w:rsidR="00F93D60" w:rsidRPr="00F93D6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418</w:t>
            </w:r>
          </w:p>
        </w:tc>
        <w:tc>
          <w:tcPr>
            <w:tcW w:w="180" w:type="dxa"/>
          </w:tcPr>
          <w:p w14:paraId="57F2F442" w14:textId="77777777" w:rsidR="00F93D60" w:rsidRPr="00F93D60" w:rsidRDefault="00F93D60" w:rsidP="00F93D6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917FCA" w14:textId="77696E03" w:rsidR="00F93D60" w:rsidRPr="00F93D60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F93D60" w:rsidRPr="00F93D6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808</w:t>
            </w:r>
            <w:r w:rsidR="00F93D60" w:rsidRPr="00F93D6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418</w:t>
            </w:r>
          </w:p>
        </w:tc>
        <w:tc>
          <w:tcPr>
            <w:tcW w:w="180" w:type="dxa"/>
          </w:tcPr>
          <w:p w14:paraId="4EE02CDE" w14:textId="77777777" w:rsidR="00F93D60" w:rsidRPr="002022E8" w:rsidRDefault="00F93D60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261B3E" w14:textId="45F77826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93D6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  <w:r w:rsidR="00F93D6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180" w:type="dxa"/>
          </w:tcPr>
          <w:p w14:paraId="15EFBDCB" w14:textId="77777777" w:rsidR="00F93D60" w:rsidRPr="002022E8" w:rsidRDefault="00F93D60" w:rsidP="00F93D6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50C4ED" w14:textId="5EC20795" w:rsidR="00F93D60" w:rsidRPr="002022E8" w:rsidRDefault="001F0E13" w:rsidP="00F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93D6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  <w:r w:rsidR="00F93D6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</w:tr>
      <w:tr w:rsidR="001460EF" w:rsidRPr="00511A4C" w14:paraId="60D84FF2" w14:textId="77777777" w:rsidTr="00456E86">
        <w:trPr>
          <w:trHeight w:val="20"/>
        </w:trPr>
        <w:tc>
          <w:tcPr>
            <w:tcW w:w="3510" w:type="dxa"/>
          </w:tcPr>
          <w:p w14:paraId="7580A370" w14:textId="77777777" w:rsidR="001460EF" w:rsidRPr="00983C0C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0AE3CA" w14:textId="77777777" w:rsidR="001460EF" w:rsidRPr="00983C0C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D1B000" w14:textId="77777777" w:rsidR="001460EF" w:rsidRPr="00983C0C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59ADE5" w14:textId="77777777" w:rsidR="001460EF" w:rsidRPr="00983C0C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70DF05" w14:textId="77777777" w:rsidR="001460EF" w:rsidRPr="00983C0C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287878" w14:textId="77777777" w:rsidR="001460EF" w:rsidRPr="00983C0C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A2492A" w14:textId="77777777" w:rsidR="001460EF" w:rsidRPr="00983C0C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DDCB98" w14:textId="77777777" w:rsidR="001460EF" w:rsidRPr="00983C0C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60EF" w:rsidRPr="002022E8" w14:paraId="1E80ACC5" w14:textId="77777777" w:rsidTr="00B17BF3">
        <w:trPr>
          <w:trHeight w:val="20"/>
        </w:trPr>
        <w:tc>
          <w:tcPr>
            <w:tcW w:w="3510" w:type="dxa"/>
          </w:tcPr>
          <w:p w14:paraId="657FECED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60" w:type="dxa"/>
          </w:tcPr>
          <w:p w14:paraId="77B11D28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0B8784C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EBE3B0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78A95E1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A4A264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8F6C55E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FEAEB2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6C10" w:rsidRPr="002022E8" w14:paraId="4BE43BE7" w14:textId="77777777" w:rsidTr="00B17BF3">
        <w:trPr>
          <w:trHeight w:val="20"/>
        </w:trPr>
        <w:tc>
          <w:tcPr>
            <w:tcW w:w="3510" w:type="dxa"/>
          </w:tcPr>
          <w:p w14:paraId="4970CDB1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78FEE20" w14:textId="080B163A" w:rsidR="00A86C10" w:rsidRPr="00A86C10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A86C10" w:rsidRPr="00A86C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212DD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37AEE78A" w14:textId="77777777" w:rsidR="00A86C10" w:rsidRPr="00A86C10" w:rsidRDefault="00A86C10" w:rsidP="00A86C10">
            <w:pPr>
              <w:tabs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F56F86" w14:textId="5DE779C0" w:rsidR="00A86C10" w:rsidRPr="00A86C10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86C10" w:rsidRPr="00A86C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80" w:type="dxa"/>
          </w:tcPr>
          <w:p w14:paraId="21C45214" w14:textId="77777777" w:rsidR="00A86C10" w:rsidRPr="002022E8" w:rsidRDefault="00A86C10" w:rsidP="00A86C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38DA069" w14:textId="6A4996C0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A86C1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80" w:type="dxa"/>
            <w:vAlign w:val="bottom"/>
          </w:tcPr>
          <w:p w14:paraId="6B4F9922" w14:textId="77777777" w:rsidR="00A86C10" w:rsidRPr="002022E8" w:rsidRDefault="00A86C10" w:rsidP="00A86C10">
            <w:pPr>
              <w:tabs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B2A802" w14:textId="7286C658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86C1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A86C10" w:rsidRPr="002022E8" w14:paraId="5EB62250" w14:textId="77777777" w:rsidTr="00B17BF3">
        <w:trPr>
          <w:trHeight w:val="20"/>
        </w:trPr>
        <w:tc>
          <w:tcPr>
            <w:tcW w:w="3510" w:type="dxa"/>
          </w:tcPr>
          <w:p w14:paraId="0DDAEB55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14:paraId="2282CA43" w14:textId="0B9CC4E9" w:rsidR="00A86C10" w:rsidRPr="00A86C10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6C10" w:rsidRPr="00A86C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12DD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0E963087" w14:textId="77777777" w:rsidR="00A86C10" w:rsidRPr="00A86C10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069C2" w14:textId="14FFC4B9" w:rsidR="00A86C10" w:rsidRPr="00A86C10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86C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761298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CB3FFE6" w14:textId="72B3CD03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86C1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180" w:type="dxa"/>
            <w:vAlign w:val="bottom"/>
          </w:tcPr>
          <w:p w14:paraId="306CFA9D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D73917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6C10" w:rsidRPr="002022E8" w14:paraId="7BD7A44B" w14:textId="77777777" w:rsidTr="00B17BF3">
        <w:trPr>
          <w:trHeight w:val="20"/>
        </w:trPr>
        <w:tc>
          <w:tcPr>
            <w:tcW w:w="3510" w:type="dxa"/>
          </w:tcPr>
          <w:p w14:paraId="0C4F33AD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14:paraId="557E3ACE" w14:textId="73BADCEF" w:rsidR="00A86C10" w:rsidRPr="00A86C10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86C1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6C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Pr="00A86C1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6A2CB33" w14:textId="77777777" w:rsidR="00A86C10" w:rsidRPr="00A86C10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A3F9E" w14:textId="0885272B" w:rsidR="00A86C10" w:rsidRPr="00A86C10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86C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474CF1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55F8A66" w14:textId="41676878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D4D4484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A7783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6C10" w:rsidRPr="002022E8" w14:paraId="7C366D69" w14:textId="77777777" w:rsidTr="00617877">
        <w:trPr>
          <w:trHeight w:val="161"/>
        </w:trPr>
        <w:tc>
          <w:tcPr>
            <w:tcW w:w="3510" w:type="dxa"/>
          </w:tcPr>
          <w:p w14:paraId="1AC6CAEF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รวมเงินลงทุนเผื่อขายสุทธิ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63E5B3" w14:textId="10108CC8" w:rsidR="00A86C10" w:rsidRPr="00A86C10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A86C10" w:rsidRPr="00A86C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80" w:type="dxa"/>
          </w:tcPr>
          <w:p w14:paraId="2E6FEAAE" w14:textId="77777777" w:rsidR="00A86C10" w:rsidRPr="00A86C10" w:rsidRDefault="00A86C10" w:rsidP="00A86C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8AE935" w14:textId="1B0948C5" w:rsidR="00A86C10" w:rsidRPr="00A86C10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A86C10" w:rsidRPr="00A86C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80" w:type="dxa"/>
          </w:tcPr>
          <w:p w14:paraId="6A21617B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A5939D" w14:textId="2E836BB7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A86C1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180" w:type="dxa"/>
          </w:tcPr>
          <w:p w14:paraId="741C9F09" w14:textId="77777777" w:rsidR="00A86C10" w:rsidRPr="002022E8" w:rsidRDefault="00A86C10" w:rsidP="00A86C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0E1488" w14:textId="52AB93B4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A86C1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</w:tr>
      <w:tr w:rsidR="00983C0C" w:rsidRPr="002022E8" w14:paraId="25B89583" w14:textId="77777777" w:rsidTr="00C8172B">
        <w:trPr>
          <w:trHeight w:val="161"/>
        </w:trPr>
        <w:tc>
          <w:tcPr>
            <w:tcW w:w="3510" w:type="dxa"/>
          </w:tcPr>
          <w:p w14:paraId="026CF820" w14:textId="77777777" w:rsidR="00983C0C" w:rsidRPr="002022E8" w:rsidRDefault="00983C0C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77A052" w14:textId="77777777" w:rsidR="00983C0C" w:rsidRPr="001F0E13" w:rsidRDefault="00983C0C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4E2236" w14:textId="77777777" w:rsidR="00983C0C" w:rsidRPr="00A86C10" w:rsidRDefault="00983C0C" w:rsidP="00A86C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8359D7" w14:textId="77777777" w:rsidR="00983C0C" w:rsidRPr="001F0E13" w:rsidRDefault="00983C0C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1A806B" w14:textId="77777777" w:rsidR="00983C0C" w:rsidRPr="002022E8" w:rsidRDefault="00983C0C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BD779D" w14:textId="77777777" w:rsidR="00983C0C" w:rsidRPr="001F0E13" w:rsidRDefault="00983C0C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A2ADDC" w14:textId="77777777" w:rsidR="00983C0C" w:rsidRPr="002022E8" w:rsidRDefault="00983C0C" w:rsidP="00A86C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F49302" w14:textId="77777777" w:rsidR="00983C0C" w:rsidRPr="001F0E13" w:rsidRDefault="00983C0C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60EF" w:rsidRPr="002022E8" w14:paraId="47EA8508" w14:textId="77777777" w:rsidTr="00851A57">
        <w:trPr>
          <w:trHeight w:val="233"/>
        </w:trPr>
        <w:tc>
          <w:tcPr>
            <w:tcW w:w="3510" w:type="dxa"/>
          </w:tcPr>
          <w:p w14:paraId="4F104456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260" w:type="dxa"/>
          </w:tcPr>
          <w:p w14:paraId="3E1A865C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AA15F93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DC5050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01D299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6F900A2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99A4AE0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374F50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6C10" w:rsidRPr="002022E8" w14:paraId="3BE2E791" w14:textId="77777777" w:rsidTr="00B17BF3">
        <w:trPr>
          <w:trHeight w:val="233"/>
        </w:trPr>
        <w:tc>
          <w:tcPr>
            <w:tcW w:w="3510" w:type="dxa"/>
          </w:tcPr>
          <w:p w14:paraId="0AFE5D00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เงินลงทุนในหลักทรัพย์รัฐบาล</w:t>
            </w:r>
          </w:p>
        </w:tc>
        <w:tc>
          <w:tcPr>
            <w:tcW w:w="1260" w:type="dxa"/>
          </w:tcPr>
          <w:p w14:paraId="5B427B5A" w14:textId="45B4FAAE" w:rsidR="00A86C10" w:rsidRPr="002022E8" w:rsidRDefault="00A86C10" w:rsidP="0056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8307EF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D4264D" w14:textId="4B01CB1D" w:rsidR="00A86C10" w:rsidRPr="002022E8" w:rsidRDefault="00A86C10" w:rsidP="0056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CE46F1" w14:textId="77777777" w:rsidR="00A86C10" w:rsidRPr="002022E8" w:rsidRDefault="00A86C10" w:rsidP="00A86C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8465C4" w14:textId="5A8322F4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="00A86C1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0440DE5B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0DD8" w14:textId="14314E14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="00A86C1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A86C10" w:rsidRPr="002022E8" w14:paraId="7708C042" w14:textId="77777777" w:rsidTr="00B17BF3">
        <w:trPr>
          <w:trHeight w:val="233"/>
        </w:trPr>
        <w:tc>
          <w:tcPr>
            <w:tcW w:w="3510" w:type="dxa"/>
          </w:tcPr>
          <w:p w14:paraId="0ADA8630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5A911D" w14:textId="1ED9F293" w:rsidR="00A86C10" w:rsidRPr="002022E8" w:rsidRDefault="00A86C10" w:rsidP="0056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7DEFC9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64BB60" w14:textId="2A3BBF7B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75250C" w14:textId="77777777" w:rsidR="00A86C10" w:rsidRPr="002022E8" w:rsidRDefault="00A86C10" w:rsidP="00A86C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1B08AA" w14:textId="232291DA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3282A4B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EB2C21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6C10" w:rsidRPr="002022E8" w14:paraId="3EDF6EDA" w14:textId="77777777" w:rsidTr="00B17BF3">
        <w:trPr>
          <w:trHeight w:val="233"/>
        </w:trPr>
        <w:tc>
          <w:tcPr>
            <w:tcW w:w="3510" w:type="dxa"/>
          </w:tcPr>
          <w:p w14:paraId="25C4A5C1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17A7AC" w14:textId="512D8F80" w:rsidR="00A86C10" w:rsidRPr="002022E8" w:rsidRDefault="00A86C10" w:rsidP="0056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881AB3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74F4C1" w14:textId="5BE6F5B8" w:rsidR="00A86C10" w:rsidRPr="002022E8" w:rsidRDefault="00A86C10" w:rsidP="0056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DE8501" w14:textId="77777777" w:rsidR="00A86C10" w:rsidRPr="002022E8" w:rsidRDefault="00A86C10" w:rsidP="00A86C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A138A0" w14:textId="38B4A5C3" w:rsidR="00A86C10" w:rsidRPr="002022E8" w:rsidRDefault="001F0E13" w:rsidP="00A86C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  <w:r w:rsidR="00A86C1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180" w:type="dxa"/>
          </w:tcPr>
          <w:p w14:paraId="2E0633FC" w14:textId="77777777" w:rsidR="00A86C10" w:rsidRPr="002022E8" w:rsidRDefault="00A86C10" w:rsidP="00A86C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0506B7" w14:textId="382C2B97" w:rsidR="00A86C10" w:rsidRPr="002022E8" w:rsidRDefault="001F0E13" w:rsidP="00A86C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  <w:r w:rsidR="00A86C1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</w:tr>
      <w:tr w:rsidR="001460EF" w:rsidRPr="00511A4C" w14:paraId="53A38202" w14:textId="77777777" w:rsidTr="00B17BF3">
        <w:trPr>
          <w:trHeight w:val="233"/>
        </w:trPr>
        <w:tc>
          <w:tcPr>
            <w:tcW w:w="3510" w:type="dxa"/>
          </w:tcPr>
          <w:p w14:paraId="1CAC68E7" w14:textId="77777777" w:rsidR="001460EF" w:rsidRPr="00617877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41393E" w14:textId="77777777" w:rsidR="001460EF" w:rsidRPr="00617877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A3DB266" w14:textId="77777777" w:rsidR="001460EF" w:rsidRPr="00617877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F1D9B4" w14:textId="77777777" w:rsidR="001460EF" w:rsidRPr="00617877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839C8BF" w14:textId="77777777" w:rsidR="001460EF" w:rsidRPr="00617877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D738FB" w14:textId="77777777" w:rsidR="001460EF" w:rsidRPr="00617877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AB1B6BF" w14:textId="77777777" w:rsidR="001460EF" w:rsidRPr="00617877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BC94C0" w14:textId="77777777" w:rsidR="001460EF" w:rsidRPr="00617877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60EF" w:rsidRPr="002022E8" w14:paraId="23F97AF6" w14:textId="77777777" w:rsidTr="00B17BF3">
        <w:trPr>
          <w:trHeight w:val="20"/>
        </w:trPr>
        <w:tc>
          <w:tcPr>
            <w:tcW w:w="3510" w:type="dxa"/>
          </w:tcPr>
          <w:p w14:paraId="42BF7519" w14:textId="77777777" w:rsidR="001460EF" w:rsidRPr="002022E8" w:rsidRDefault="001460EF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260" w:type="dxa"/>
          </w:tcPr>
          <w:p w14:paraId="45FC08EA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0EEC1C3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8C3DFE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932FF55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47A335A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F10C481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4F8DA3" w14:textId="77777777" w:rsidR="001460EF" w:rsidRPr="002022E8" w:rsidRDefault="001460EF" w:rsidP="00B17B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6C10" w:rsidRPr="002022E8" w14:paraId="0C4A7B98" w14:textId="77777777" w:rsidTr="00B17BF3">
        <w:trPr>
          <w:trHeight w:val="20"/>
        </w:trPr>
        <w:tc>
          <w:tcPr>
            <w:tcW w:w="3510" w:type="dxa"/>
          </w:tcPr>
          <w:p w14:paraId="34EEF38E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shd w:val="clear" w:color="auto" w:fill="auto"/>
          </w:tcPr>
          <w:p w14:paraId="4E024D4D" w14:textId="2A540C18" w:rsidR="00A86C10" w:rsidRPr="00A86C10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6C10" w:rsidRPr="00A86C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80" w:type="dxa"/>
            <w:shd w:val="clear" w:color="auto" w:fill="auto"/>
          </w:tcPr>
          <w:p w14:paraId="495C5E16" w14:textId="77777777" w:rsidR="00A86C10" w:rsidRPr="00A86C10" w:rsidRDefault="00A86C10" w:rsidP="00A86C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924708" w14:textId="5BC27C13" w:rsidR="00A86C10" w:rsidRPr="0073069D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069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6C10" w:rsidRPr="00730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069D" w:rsidRPr="0073069D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80" w:type="dxa"/>
            <w:shd w:val="clear" w:color="auto" w:fill="auto"/>
          </w:tcPr>
          <w:p w14:paraId="41BC0454" w14:textId="77777777" w:rsidR="00A86C10" w:rsidRPr="002022E8" w:rsidRDefault="00A86C10" w:rsidP="00A86C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FEDF42" w14:textId="05140AD0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6C1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180" w:type="dxa"/>
            <w:shd w:val="clear" w:color="auto" w:fill="auto"/>
          </w:tcPr>
          <w:p w14:paraId="20C7D187" w14:textId="77777777" w:rsidR="00A86C10" w:rsidRPr="002022E8" w:rsidRDefault="00A86C10" w:rsidP="00A86C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BDE6C2" w14:textId="2CE75FB9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6C10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A86C10" w:rsidRPr="002022E8" w14:paraId="2C7C8E3E" w14:textId="77777777" w:rsidTr="00B17BF3">
        <w:trPr>
          <w:trHeight w:val="20"/>
        </w:trPr>
        <w:tc>
          <w:tcPr>
            <w:tcW w:w="3510" w:type="dxa"/>
          </w:tcPr>
          <w:p w14:paraId="207424E7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86B9D" w14:textId="05A0B9ED" w:rsidR="00A86C10" w:rsidRPr="00A86C10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86C10" w:rsidRPr="00A86C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80" w:type="dxa"/>
            <w:shd w:val="clear" w:color="auto" w:fill="auto"/>
          </w:tcPr>
          <w:p w14:paraId="18053AA2" w14:textId="77777777" w:rsidR="00A86C10" w:rsidRPr="00A86C10" w:rsidRDefault="00A86C10" w:rsidP="00A86C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70F1A" w14:textId="75452D3C" w:rsidR="00A86C10" w:rsidRPr="0073069D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86C10" w:rsidRPr="0073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069D" w:rsidRPr="0073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</w:t>
            </w:r>
          </w:p>
        </w:tc>
        <w:tc>
          <w:tcPr>
            <w:tcW w:w="180" w:type="dxa"/>
            <w:shd w:val="clear" w:color="auto" w:fill="auto"/>
          </w:tcPr>
          <w:p w14:paraId="72FB1F66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F08CC9" w14:textId="3B6CCBD9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86C1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180" w:type="dxa"/>
            <w:shd w:val="clear" w:color="auto" w:fill="auto"/>
          </w:tcPr>
          <w:p w14:paraId="7555B0E4" w14:textId="77777777" w:rsidR="00A86C10" w:rsidRPr="002022E8" w:rsidRDefault="00A86C10" w:rsidP="00A86C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3700BAB" w14:textId="7065334F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86C1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</w:tr>
      <w:tr w:rsidR="00A86C10" w:rsidRPr="00511A4C" w14:paraId="3C8A0564" w14:textId="77777777" w:rsidTr="00B17BF3">
        <w:trPr>
          <w:trHeight w:val="20"/>
        </w:trPr>
        <w:tc>
          <w:tcPr>
            <w:tcW w:w="3510" w:type="dxa"/>
          </w:tcPr>
          <w:p w14:paraId="4169A263" w14:textId="77777777" w:rsidR="00A86C10" w:rsidRPr="00617877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877CD8" w14:textId="77777777" w:rsidR="00A86C10" w:rsidRPr="00617877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CD2BE2" w14:textId="77777777" w:rsidR="00A86C10" w:rsidRPr="00617877" w:rsidRDefault="00A86C10" w:rsidP="00A86C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194689" w14:textId="77777777" w:rsidR="00A86C10" w:rsidRPr="00617877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B3A98B" w14:textId="77777777" w:rsidR="00A86C10" w:rsidRPr="00617877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97C270A" w14:textId="77777777" w:rsidR="00A86C10" w:rsidRPr="00617877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F29A0E" w14:textId="77777777" w:rsidR="00A86C10" w:rsidRPr="00617877" w:rsidRDefault="00A86C10" w:rsidP="00A86C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0CC263" w14:textId="77777777" w:rsidR="00A86C10" w:rsidRPr="00617877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C10" w:rsidRPr="002022E8" w14:paraId="377ADF37" w14:textId="77777777" w:rsidTr="00B17BF3">
        <w:trPr>
          <w:trHeight w:val="20"/>
        </w:trPr>
        <w:tc>
          <w:tcPr>
            <w:tcW w:w="3510" w:type="dxa"/>
          </w:tcPr>
          <w:p w14:paraId="15FD945D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316EC1" w14:textId="7454134D" w:rsidR="00A86C10" w:rsidRPr="00A86C10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86C10" w:rsidRPr="00A86C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</w:t>
            </w:r>
            <w:r w:rsidR="00A86C10" w:rsidRPr="00A86C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72BA14" w14:textId="77777777" w:rsidR="00A86C10" w:rsidRPr="00A86C10" w:rsidRDefault="00A86C10" w:rsidP="00A86C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59748B" w14:textId="7E3B1F83" w:rsidR="00A86C10" w:rsidRPr="00983C0C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86C10" w:rsidRPr="0073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</w:t>
            </w:r>
            <w:r w:rsidR="00C51D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,411</w:t>
            </w:r>
          </w:p>
        </w:tc>
        <w:tc>
          <w:tcPr>
            <w:tcW w:w="180" w:type="dxa"/>
            <w:shd w:val="clear" w:color="auto" w:fill="auto"/>
          </w:tcPr>
          <w:p w14:paraId="25D8EC30" w14:textId="77777777" w:rsidR="00A86C10" w:rsidRPr="002022E8" w:rsidRDefault="00A86C10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E9B24D" w14:textId="6F426F65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86C1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  <w:r w:rsidR="00A86C10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9E4AD" w14:textId="77777777" w:rsidR="00A86C10" w:rsidRPr="002022E8" w:rsidRDefault="00A86C10" w:rsidP="00A86C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769D3C" w14:textId="19000EFE" w:rsidR="00A86C10" w:rsidRPr="002022E8" w:rsidRDefault="001F0E13" w:rsidP="00A8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A86C10"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519</w:t>
            </w:r>
            <w:r w:rsidR="00A86C10"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928</w:t>
            </w:r>
          </w:p>
        </w:tc>
      </w:tr>
    </w:tbl>
    <w:p w14:paraId="531B868D" w14:textId="77777777" w:rsidR="001460EF" w:rsidRPr="00511A4C" w:rsidRDefault="001460EF" w:rsidP="002D4841">
      <w:pPr>
        <w:pStyle w:val="BodyText2"/>
        <w:ind w:left="1080" w:right="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2FB20" w14:textId="77777777" w:rsidR="00C8172B" w:rsidRDefault="00C81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207700" w14:textId="4E8E933A" w:rsidR="002D4841" w:rsidRPr="00CF7ED9" w:rsidRDefault="001F0E13" w:rsidP="008F2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35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F0E13">
        <w:rPr>
          <w:rFonts w:asciiTheme="majorBidi" w:hAnsiTheme="majorBidi" w:cstheme="majorBidi"/>
          <w:sz w:val="30"/>
          <w:szCs w:val="30"/>
        </w:rPr>
        <w:lastRenderedPageBreak/>
        <w:t>10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.</w:t>
      </w:r>
      <w:r w:rsidRPr="001F0E13">
        <w:rPr>
          <w:rFonts w:asciiTheme="majorBidi" w:hAnsiTheme="majorBidi" w:cstheme="majorBidi"/>
          <w:sz w:val="30"/>
          <w:szCs w:val="30"/>
        </w:rPr>
        <w:t>2</w:t>
      </w:r>
      <w:r w:rsidR="002D4841" w:rsidRPr="00CF7ED9">
        <w:rPr>
          <w:rFonts w:asciiTheme="majorBidi" w:hAnsiTheme="majorBidi" w:cstheme="majorBidi"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เงินลงทุนในตราสารหนี้ตามอายุคงเหลือของสัญญา</w:t>
      </w:r>
    </w:p>
    <w:p w14:paraId="2281FB97" w14:textId="77777777" w:rsidR="002D4841" w:rsidRPr="00644311" w:rsidRDefault="002D4841" w:rsidP="00CF7ED9">
      <w:pPr>
        <w:pStyle w:val="BodyText2"/>
        <w:tabs>
          <w:tab w:val="left" w:pos="1080"/>
        </w:tabs>
        <w:ind w:left="108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3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258"/>
        <w:gridCol w:w="1332"/>
        <w:gridCol w:w="1800"/>
        <w:gridCol w:w="360"/>
        <w:gridCol w:w="1803"/>
      </w:tblGrid>
      <w:tr w:rsidR="00867FA3" w:rsidRPr="00CF7ED9" w14:paraId="178E4FE0" w14:textId="77777777" w:rsidTr="00C8172B">
        <w:tc>
          <w:tcPr>
            <w:tcW w:w="3258" w:type="dxa"/>
          </w:tcPr>
          <w:p w14:paraId="6F9D995C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C113F88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3" w:type="dxa"/>
            <w:gridSpan w:val="3"/>
            <w:shd w:val="clear" w:color="auto" w:fill="auto"/>
          </w:tcPr>
          <w:p w14:paraId="0CBF0778" w14:textId="77777777" w:rsidR="00867FA3" w:rsidRPr="00CF7ED9" w:rsidRDefault="0007014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="00867FA3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67FA3" w:rsidRPr="00CF7ED9" w14:paraId="619D3DCC" w14:textId="77777777" w:rsidTr="00C8172B">
        <w:tc>
          <w:tcPr>
            <w:tcW w:w="3258" w:type="dxa"/>
          </w:tcPr>
          <w:p w14:paraId="6A580F81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F57B0FD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2DADAD" w14:textId="079F50AB" w:rsidR="00867FA3" w:rsidRPr="00CF7ED9" w:rsidRDefault="001F0E1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360" w:type="dxa"/>
          </w:tcPr>
          <w:p w14:paraId="5D6CC8E5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3" w:type="dxa"/>
          </w:tcPr>
          <w:p w14:paraId="3163ED8E" w14:textId="73AFC8EE" w:rsidR="00867FA3" w:rsidRPr="00CF7ED9" w:rsidRDefault="001F0E1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867FA3" w:rsidRPr="00CF7ED9" w14:paraId="7A98B84A" w14:textId="77777777" w:rsidTr="00C8172B">
        <w:tc>
          <w:tcPr>
            <w:tcW w:w="3258" w:type="dxa"/>
          </w:tcPr>
          <w:p w14:paraId="68589373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291D828A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3" w:type="dxa"/>
            <w:gridSpan w:val="3"/>
            <w:shd w:val="clear" w:color="auto" w:fill="auto"/>
            <w:vAlign w:val="center"/>
          </w:tcPr>
          <w:p w14:paraId="6C25A0DA" w14:textId="7EB759F2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67FA3" w:rsidRPr="00CF7ED9" w14:paraId="34B849C5" w14:textId="77777777" w:rsidTr="00C8172B">
        <w:tc>
          <w:tcPr>
            <w:tcW w:w="3258" w:type="dxa"/>
          </w:tcPr>
          <w:p w14:paraId="4FE2DAB4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CED13EA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3" w:type="dxa"/>
            <w:gridSpan w:val="3"/>
            <w:shd w:val="clear" w:color="auto" w:fill="auto"/>
          </w:tcPr>
          <w:p w14:paraId="3E21E0C2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7FA3" w:rsidRPr="00CF7ED9" w14:paraId="6927C6E7" w14:textId="77777777" w:rsidTr="00C8172B">
        <w:tc>
          <w:tcPr>
            <w:tcW w:w="3258" w:type="dxa"/>
          </w:tcPr>
          <w:p w14:paraId="1CF2D57F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332" w:type="dxa"/>
            <w:shd w:val="clear" w:color="auto" w:fill="auto"/>
          </w:tcPr>
          <w:p w14:paraId="2AF53531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C065A4A" w14:textId="398E10AF" w:rsidR="00867FA3" w:rsidRPr="00CF7ED9" w:rsidRDefault="00F01769" w:rsidP="0061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1064"/>
              </w:tabs>
              <w:spacing w:line="240" w:lineRule="auto"/>
              <w:ind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AC29948" w14:textId="77777777" w:rsidR="00867FA3" w:rsidRPr="00CF7ED9" w:rsidRDefault="00867FA3" w:rsidP="001C38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1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</w:tcPr>
          <w:p w14:paraId="567F352C" w14:textId="24B0B81F" w:rsidR="00867FA3" w:rsidRPr="00CF7ED9" w:rsidRDefault="001F0E1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="00867FA3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</w:tr>
      <w:tr w:rsidR="00867FA3" w:rsidRPr="00CF7ED9" w14:paraId="17571866" w14:textId="77777777" w:rsidTr="00C8172B">
        <w:tc>
          <w:tcPr>
            <w:tcW w:w="3258" w:type="dxa"/>
          </w:tcPr>
          <w:p w14:paraId="360677AA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shd w:val="clear" w:color="auto" w:fill="auto"/>
          </w:tcPr>
          <w:p w14:paraId="3129963E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58811" w14:textId="1A22D9AD" w:rsidR="00867FA3" w:rsidRPr="00617877" w:rsidRDefault="00F01769" w:rsidP="0061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</w:tabs>
              <w:spacing w:line="240" w:lineRule="auto"/>
              <w:ind w:right="5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7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EF1A8D9" w14:textId="77777777" w:rsidR="00867FA3" w:rsidRPr="00CF7ED9" w:rsidRDefault="00867FA3" w:rsidP="001C38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1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</w:tcPr>
          <w:p w14:paraId="47E78145" w14:textId="12D3AC30" w:rsidR="00867FA3" w:rsidRPr="00CF7ED9" w:rsidRDefault="001F0E1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  <w:r w:rsidR="00867FA3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</w:tr>
    </w:tbl>
    <w:p w14:paraId="48A96473" w14:textId="4358D969" w:rsidR="00851A57" w:rsidRDefault="00851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0CA8BA" w14:textId="45618147" w:rsidR="002D4841" w:rsidRPr="00CF7ED9" w:rsidRDefault="001F0E13" w:rsidP="00C75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1F0E13">
        <w:rPr>
          <w:rFonts w:asciiTheme="majorBidi" w:hAnsiTheme="majorBidi" w:cstheme="majorBidi"/>
          <w:sz w:val="30"/>
          <w:szCs w:val="30"/>
        </w:rPr>
        <w:t>10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.</w:t>
      </w:r>
      <w:r w:rsidRPr="001F0E13">
        <w:rPr>
          <w:rFonts w:asciiTheme="majorBidi" w:hAnsiTheme="majorBidi" w:cstheme="majorBidi"/>
          <w:sz w:val="30"/>
          <w:szCs w:val="30"/>
        </w:rPr>
        <w:t>3</w:t>
      </w:r>
      <w:r w:rsidR="002D4841" w:rsidRPr="00CF7ED9">
        <w:rPr>
          <w:rFonts w:asciiTheme="majorBidi" w:hAnsiTheme="majorBidi" w:cstheme="majorBidi"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กำไรที่ยังไม่เกิดขึ้นจากการเปลี่ยนแปลงมูลค่าเงินลงทุนที่รับรู้ในส่วนของเจ้าของ</w:t>
      </w:r>
    </w:p>
    <w:p w14:paraId="6F157F70" w14:textId="3E969B6C" w:rsidR="002D4841" w:rsidRPr="00644311" w:rsidRDefault="002D4841" w:rsidP="001D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38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3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800"/>
        <w:gridCol w:w="360"/>
        <w:gridCol w:w="1803"/>
      </w:tblGrid>
      <w:tr w:rsidR="001D1244" w:rsidRPr="00CF7ED9" w14:paraId="45CF3C6E" w14:textId="77777777" w:rsidTr="00C8172B">
        <w:tc>
          <w:tcPr>
            <w:tcW w:w="3330" w:type="dxa"/>
          </w:tcPr>
          <w:p w14:paraId="3CC06CAA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157752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3" w:type="dxa"/>
            <w:gridSpan w:val="3"/>
            <w:shd w:val="clear" w:color="auto" w:fill="auto"/>
          </w:tcPr>
          <w:p w14:paraId="7B8F5C27" w14:textId="77777777" w:rsidR="001D1244" w:rsidRPr="00CF7ED9" w:rsidRDefault="001D1244" w:rsidP="00B17BF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D1244" w:rsidRPr="00CF7ED9" w14:paraId="6FCD57DF" w14:textId="77777777" w:rsidTr="00C8172B">
        <w:tc>
          <w:tcPr>
            <w:tcW w:w="3330" w:type="dxa"/>
          </w:tcPr>
          <w:p w14:paraId="3A4E0FF8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C765EC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F9DFDD9" w14:textId="084BFA7A" w:rsidR="001D1244" w:rsidRPr="00CF7ED9" w:rsidRDefault="001F0E13" w:rsidP="00B17BF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360" w:type="dxa"/>
          </w:tcPr>
          <w:p w14:paraId="6B207C58" w14:textId="77777777" w:rsidR="001D1244" w:rsidRPr="00CF7ED9" w:rsidRDefault="001D1244" w:rsidP="00B17BF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3" w:type="dxa"/>
          </w:tcPr>
          <w:p w14:paraId="584F2864" w14:textId="30ED7104" w:rsidR="001D1244" w:rsidRPr="00CF7ED9" w:rsidRDefault="001F0E13" w:rsidP="00B17BF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1D1244" w:rsidRPr="00CF7ED9" w14:paraId="2DB95B32" w14:textId="77777777" w:rsidTr="00C8172B">
        <w:tc>
          <w:tcPr>
            <w:tcW w:w="3330" w:type="dxa"/>
          </w:tcPr>
          <w:p w14:paraId="60E86314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2DE336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3" w:type="dxa"/>
            <w:gridSpan w:val="3"/>
            <w:shd w:val="clear" w:color="auto" w:fill="auto"/>
          </w:tcPr>
          <w:p w14:paraId="51726C80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1244" w:rsidRPr="00CF7ED9" w14:paraId="235D53DA" w14:textId="77777777" w:rsidTr="00C8172B">
        <w:tc>
          <w:tcPr>
            <w:tcW w:w="3330" w:type="dxa"/>
          </w:tcPr>
          <w:p w14:paraId="3AEC47D5" w14:textId="112FD575" w:rsidR="001D1244" w:rsidRPr="00CF7ED9" w:rsidRDefault="001D1244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ยอดยกมาต้น</w:t>
            </w: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158C98D6" w14:textId="77777777" w:rsidR="001D1244" w:rsidRPr="00CF7ED9" w:rsidRDefault="001D1244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DD01725" w14:textId="48B49411" w:rsidR="001D1244" w:rsidRPr="00617877" w:rsidRDefault="001F0E13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8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01769" w:rsidRPr="00617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7877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360" w:type="dxa"/>
          </w:tcPr>
          <w:p w14:paraId="4314B245" w14:textId="77777777" w:rsidR="001D1244" w:rsidRPr="00CF7ED9" w:rsidRDefault="001D1244" w:rsidP="001D12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1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</w:tcPr>
          <w:p w14:paraId="0C07D404" w14:textId="6F612309" w:rsidR="001D1244" w:rsidRPr="00CF7ED9" w:rsidRDefault="001F0E13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D12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1D1244" w:rsidRPr="00CF7ED9" w14:paraId="572ED33D" w14:textId="77777777" w:rsidTr="00C8172B">
        <w:tc>
          <w:tcPr>
            <w:tcW w:w="3330" w:type="dxa"/>
          </w:tcPr>
          <w:p w14:paraId="484AA0D2" w14:textId="161F6A70" w:rsidR="001D1244" w:rsidRPr="00CF7ED9" w:rsidRDefault="001D1244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65" w:hanging="25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เปลี่ยนแปลงระหว่าง</w:t>
            </w:r>
            <w:r w:rsidRPr="003368D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ปี</w:t>
            </w:r>
            <w:r w:rsidRPr="003368DE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3368D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- จากการ</w:t>
            </w:r>
            <w:r w:rsidRPr="003368DE">
              <w:rPr>
                <w:rFonts w:ascii="Angsana New" w:hAnsi="Angsana New"/>
                <w:spacing w:val="-2"/>
                <w:sz w:val="30"/>
                <w:szCs w:val="30"/>
                <w:cs/>
              </w:rPr>
              <w:t>ตีราคา</w:t>
            </w:r>
          </w:p>
        </w:tc>
        <w:tc>
          <w:tcPr>
            <w:tcW w:w="1260" w:type="dxa"/>
            <w:shd w:val="clear" w:color="auto" w:fill="auto"/>
          </w:tcPr>
          <w:p w14:paraId="720875DF" w14:textId="77777777" w:rsidR="001D1244" w:rsidRPr="00CF7ED9" w:rsidRDefault="001D1244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99EE732" w14:textId="2BFDB16A" w:rsidR="001D1244" w:rsidRPr="00617877" w:rsidRDefault="001F0E13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877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360" w:type="dxa"/>
          </w:tcPr>
          <w:p w14:paraId="70183451" w14:textId="77777777" w:rsidR="001D1244" w:rsidRPr="00CF7ED9" w:rsidRDefault="001D1244" w:rsidP="001D12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1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</w:tcPr>
          <w:p w14:paraId="6B9BE861" w14:textId="575AEAFA" w:rsidR="001D1244" w:rsidRPr="00CF7ED9" w:rsidRDefault="001F0E13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1D1244" w:rsidRPr="00CF7ED9" w14:paraId="65809596" w14:textId="77777777" w:rsidTr="00C8172B">
        <w:tc>
          <w:tcPr>
            <w:tcW w:w="3330" w:type="dxa"/>
          </w:tcPr>
          <w:p w14:paraId="4E66A717" w14:textId="3951BDAF" w:rsidR="001D1244" w:rsidRPr="00CF7ED9" w:rsidRDefault="001D1244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ยอดคงเหลือปลาย</w:t>
            </w: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324EF7A" w14:textId="77777777" w:rsidR="001D1244" w:rsidRPr="00CF7ED9" w:rsidRDefault="001D1244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3F828" w14:textId="1C6314C1" w:rsidR="001D1244" w:rsidRPr="00617877" w:rsidRDefault="001F0E13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7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01769" w:rsidRPr="00617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78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360" w:type="dxa"/>
          </w:tcPr>
          <w:p w14:paraId="7253F264" w14:textId="77777777" w:rsidR="001D1244" w:rsidRPr="00CF7ED9" w:rsidRDefault="001D1244" w:rsidP="001D124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1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</w:tcPr>
          <w:p w14:paraId="1986DAB2" w14:textId="0AF85716" w:rsidR="001D1244" w:rsidRPr="00CF7ED9" w:rsidRDefault="001F0E13" w:rsidP="001D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D12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</w:tr>
    </w:tbl>
    <w:p w14:paraId="32D5523B" w14:textId="77777777" w:rsidR="001D1244" w:rsidRPr="00644311" w:rsidRDefault="001D1244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C6DE1B" w14:textId="55EED195" w:rsidR="002D4841" w:rsidRPr="00CF7ED9" w:rsidRDefault="001F0E13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1F0E13">
        <w:rPr>
          <w:rFonts w:asciiTheme="majorBidi" w:hAnsiTheme="majorBidi" w:cstheme="majorBidi"/>
          <w:sz w:val="30"/>
          <w:szCs w:val="30"/>
        </w:rPr>
        <w:t>10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.</w:t>
      </w:r>
      <w:r w:rsidRPr="001F0E13">
        <w:rPr>
          <w:rFonts w:asciiTheme="majorBidi" w:hAnsiTheme="majorBidi" w:cstheme="majorBidi"/>
          <w:sz w:val="30"/>
          <w:szCs w:val="30"/>
        </w:rPr>
        <w:t>4</w:t>
      </w:r>
      <w:r w:rsidR="002D4841" w:rsidRPr="00CF7ED9">
        <w:rPr>
          <w:rFonts w:asciiTheme="majorBidi" w:hAnsiTheme="majorBidi" w:cstheme="majorBidi"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ดอกเบี้ยและเงินปันผลรับจากเงินลงทุน</w:t>
      </w:r>
    </w:p>
    <w:p w14:paraId="3B3ADE05" w14:textId="210EE1FC" w:rsidR="00E30030" w:rsidRPr="00644311" w:rsidRDefault="00E30030" w:rsidP="00E30030">
      <w:pPr>
        <w:pStyle w:val="BodyText2"/>
        <w:tabs>
          <w:tab w:val="left" w:pos="1080"/>
        </w:tabs>
        <w:ind w:left="1080" w:right="38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8553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258"/>
        <w:gridCol w:w="1332"/>
        <w:gridCol w:w="1800"/>
        <w:gridCol w:w="360"/>
        <w:gridCol w:w="1803"/>
      </w:tblGrid>
      <w:tr w:rsidR="001D1244" w:rsidRPr="00CF7ED9" w14:paraId="6BC07525" w14:textId="77777777" w:rsidTr="00C8172B">
        <w:tc>
          <w:tcPr>
            <w:tcW w:w="3258" w:type="dxa"/>
          </w:tcPr>
          <w:p w14:paraId="6C47DF94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C592D13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3" w:type="dxa"/>
            <w:gridSpan w:val="3"/>
            <w:shd w:val="clear" w:color="auto" w:fill="auto"/>
          </w:tcPr>
          <w:p w14:paraId="2422F291" w14:textId="77777777" w:rsidR="001D1244" w:rsidRPr="00CF7ED9" w:rsidRDefault="001D1244" w:rsidP="00B17BF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D1244" w:rsidRPr="00CF7ED9" w14:paraId="707DA732" w14:textId="77777777" w:rsidTr="00C8172B">
        <w:tc>
          <w:tcPr>
            <w:tcW w:w="3258" w:type="dxa"/>
          </w:tcPr>
          <w:p w14:paraId="515B0FCA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2D79A242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E528AB4" w14:textId="53821380" w:rsidR="001D1244" w:rsidRPr="00CF7ED9" w:rsidRDefault="001F0E13" w:rsidP="00B17BF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360" w:type="dxa"/>
          </w:tcPr>
          <w:p w14:paraId="2F9FF53B" w14:textId="77777777" w:rsidR="001D1244" w:rsidRPr="00CF7ED9" w:rsidRDefault="001D1244" w:rsidP="00B17BF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3" w:type="dxa"/>
          </w:tcPr>
          <w:p w14:paraId="268FAA1B" w14:textId="7D092ECB" w:rsidR="001D1244" w:rsidRPr="00CF7ED9" w:rsidRDefault="001F0E13" w:rsidP="00B17BF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1D1244" w:rsidRPr="00CF7ED9" w14:paraId="3558EB02" w14:textId="77777777" w:rsidTr="00C8172B">
        <w:tc>
          <w:tcPr>
            <w:tcW w:w="3258" w:type="dxa"/>
          </w:tcPr>
          <w:p w14:paraId="1F841DC1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2A7640DE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3" w:type="dxa"/>
            <w:gridSpan w:val="3"/>
            <w:shd w:val="clear" w:color="auto" w:fill="auto"/>
          </w:tcPr>
          <w:p w14:paraId="15A350A1" w14:textId="77777777" w:rsidR="001D1244" w:rsidRPr="00CF7ED9" w:rsidRDefault="001D1244" w:rsidP="00B17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59D3" w:rsidRPr="00CF7ED9" w14:paraId="0FAB9563" w14:textId="77777777" w:rsidTr="00C8172B">
        <w:tc>
          <w:tcPr>
            <w:tcW w:w="3258" w:type="dxa"/>
          </w:tcPr>
          <w:p w14:paraId="2F3C803F" w14:textId="62B31122" w:rsidR="003259D3" w:rsidRPr="00CF7ED9" w:rsidRDefault="003259D3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332" w:type="dxa"/>
            <w:shd w:val="clear" w:color="auto" w:fill="auto"/>
          </w:tcPr>
          <w:p w14:paraId="3F10C688" w14:textId="77777777" w:rsidR="003259D3" w:rsidRPr="00CF7ED9" w:rsidRDefault="003259D3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9D1A7D" w14:textId="0C4F9A8B" w:rsidR="003259D3" w:rsidRPr="00CF7ED9" w:rsidRDefault="00BE0175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1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60AD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030DE10A" w14:textId="77777777" w:rsidR="003259D3" w:rsidRPr="00CF7ED9" w:rsidRDefault="003259D3" w:rsidP="003259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1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</w:tcPr>
          <w:p w14:paraId="467EF5E1" w14:textId="04F76C2D" w:rsidR="003259D3" w:rsidRPr="00CF7ED9" w:rsidRDefault="001F0E13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8</w:t>
            </w:r>
            <w:r w:rsidR="003259D3"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3259D3" w:rsidRPr="00CF7ED9" w14:paraId="0AABA3AC" w14:textId="77777777" w:rsidTr="00C8172B">
        <w:tc>
          <w:tcPr>
            <w:tcW w:w="3258" w:type="dxa"/>
          </w:tcPr>
          <w:p w14:paraId="448EBD9F" w14:textId="7C5124F8" w:rsidR="003259D3" w:rsidRPr="00CF7ED9" w:rsidRDefault="003259D3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65" w:hanging="2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332" w:type="dxa"/>
            <w:shd w:val="clear" w:color="auto" w:fill="auto"/>
          </w:tcPr>
          <w:p w14:paraId="330D619E" w14:textId="77777777" w:rsidR="003259D3" w:rsidRPr="00CF7ED9" w:rsidRDefault="003259D3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366B09C" w14:textId="4BBA306C" w:rsidR="003259D3" w:rsidRPr="00CF7ED9" w:rsidRDefault="002140F9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47,207</w:t>
            </w:r>
          </w:p>
        </w:tc>
        <w:tc>
          <w:tcPr>
            <w:tcW w:w="360" w:type="dxa"/>
          </w:tcPr>
          <w:p w14:paraId="35920BB7" w14:textId="77777777" w:rsidR="003259D3" w:rsidRPr="00CF7ED9" w:rsidRDefault="003259D3" w:rsidP="003259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1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</w:tcPr>
          <w:p w14:paraId="3ED84A6A" w14:textId="03638AC9" w:rsidR="003259D3" w:rsidRPr="00CF7ED9" w:rsidRDefault="001F0E13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266</w:t>
            </w:r>
            <w:r w:rsidR="003259D3"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3259D3" w:rsidRPr="00CF7ED9" w14:paraId="7A3C19E6" w14:textId="77777777" w:rsidTr="00C8172B">
        <w:tc>
          <w:tcPr>
            <w:tcW w:w="3258" w:type="dxa"/>
          </w:tcPr>
          <w:p w14:paraId="75B2A4D2" w14:textId="4C724B64" w:rsidR="003259D3" w:rsidRPr="00CF7ED9" w:rsidRDefault="003259D3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shd w:val="clear" w:color="auto" w:fill="auto"/>
          </w:tcPr>
          <w:p w14:paraId="6169F3FD" w14:textId="77777777" w:rsidR="003259D3" w:rsidRPr="00CF7ED9" w:rsidRDefault="003259D3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219BC" w14:textId="46E3C863" w:rsidR="003259D3" w:rsidRPr="00CF7ED9" w:rsidRDefault="00BE0175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52,9</w:t>
            </w:r>
            <w:r w:rsidR="00D60A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09621F8F" w14:textId="77777777" w:rsidR="003259D3" w:rsidRPr="00CF7ED9" w:rsidRDefault="003259D3" w:rsidP="003259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1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</w:tcPr>
          <w:p w14:paraId="146177C2" w14:textId="4053DFB6" w:rsidR="003259D3" w:rsidRPr="00CF7ED9" w:rsidRDefault="001F0E13" w:rsidP="0032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  <w:r w:rsidR="003259D3"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</w:tr>
    </w:tbl>
    <w:p w14:paraId="530055BD" w14:textId="4EE621A8" w:rsidR="001D1244" w:rsidRDefault="001D1244" w:rsidP="00E30030">
      <w:pPr>
        <w:pStyle w:val="BodyText2"/>
        <w:tabs>
          <w:tab w:val="left" w:pos="1080"/>
        </w:tabs>
        <w:ind w:left="1080" w:right="387" w:firstLine="0"/>
        <w:jc w:val="thaiDistribute"/>
        <w:rPr>
          <w:rFonts w:ascii="Angsana New" w:hAnsi="Angsana New"/>
          <w:sz w:val="24"/>
          <w:szCs w:val="24"/>
        </w:rPr>
      </w:pPr>
    </w:p>
    <w:p w14:paraId="43CA36B6" w14:textId="77777777" w:rsidR="00C8172B" w:rsidRDefault="00C81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A9656C5" w14:textId="1FDEDCD2" w:rsidR="002D4841" w:rsidRPr="00CF7ED9" w:rsidRDefault="001F0E13" w:rsidP="00431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D4841" w:rsidRPr="00CF7ED9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14:paraId="6B67210F" w14:textId="77777777" w:rsidR="002D4841" w:rsidRPr="007413A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890"/>
        <w:gridCol w:w="738"/>
        <w:gridCol w:w="756"/>
        <w:gridCol w:w="934"/>
        <w:gridCol w:w="236"/>
        <w:gridCol w:w="883"/>
        <w:gridCol w:w="6"/>
        <w:gridCol w:w="246"/>
        <w:gridCol w:w="6"/>
        <w:gridCol w:w="889"/>
        <w:gridCol w:w="236"/>
        <w:gridCol w:w="920"/>
      </w:tblGrid>
      <w:tr w:rsidR="002D4841" w:rsidRPr="008B7E49" w14:paraId="6AD4FF34" w14:textId="77777777" w:rsidTr="00070143">
        <w:trPr>
          <w:tblHeader/>
        </w:trPr>
        <w:tc>
          <w:tcPr>
            <w:tcW w:w="1530" w:type="dxa"/>
            <w:shd w:val="clear" w:color="auto" w:fill="auto"/>
          </w:tcPr>
          <w:p w14:paraId="6E6C2BDD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46DBC16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5850" w:type="dxa"/>
            <w:gridSpan w:val="11"/>
            <w:shd w:val="clear" w:color="auto" w:fill="auto"/>
          </w:tcPr>
          <w:p w14:paraId="7796AF6E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2D4841" w:rsidRPr="008B7E49" w14:paraId="07C22AD6" w14:textId="77777777" w:rsidTr="00070143">
        <w:trPr>
          <w:tblHeader/>
        </w:trPr>
        <w:tc>
          <w:tcPr>
            <w:tcW w:w="1530" w:type="dxa"/>
            <w:shd w:val="clear" w:color="auto" w:fill="auto"/>
          </w:tcPr>
          <w:p w14:paraId="084F4BA1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65151BF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75DE4FE1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สัดส่วน</w:t>
            </w:r>
          </w:p>
        </w:tc>
        <w:tc>
          <w:tcPr>
            <w:tcW w:w="4356" w:type="dxa"/>
            <w:gridSpan w:val="9"/>
            <w:shd w:val="clear" w:color="auto" w:fill="auto"/>
          </w:tcPr>
          <w:p w14:paraId="6CAB6EAF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</w:tr>
      <w:tr w:rsidR="002D4841" w:rsidRPr="008B7E49" w14:paraId="29B380BE" w14:textId="77777777" w:rsidTr="00070143">
        <w:trPr>
          <w:tblHeader/>
        </w:trPr>
        <w:tc>
          <w:tcPr>
            <w:tcW w:w="1530" w:type="dxa"/>
            <w:shd w:val="clear" w:color="auto" w:fill="auto"/>
          </w:tcPr>
          <w:p w14:paraId="3EF1FF93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64E68E3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7BEA5EFE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ความเป็นเจ้าของ</w:t>
            </w: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694B2B0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90" w:firstLine="1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ทุนชำระแล้ว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3BDEBEF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051" w:type="dxa"/>
            <w:gridSpan w:val="4"/>
            <w:shd w:val="clear" w:color="auto" w:fill="auto"/>
            <w:vAlign w:val="bottom"/>
          </w:tcPr>
          <w:p w14:paraId="2810DB2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92" w:right="-16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ราคาทุน</w:t>
            </w:r>
          </w:p>
        </w:tc>
      </w:tr>
      <w:tr w:rsidR="00B01F52" w:rsidRPr="00CF7ED9" w14:paraId="3486FB26" w14:textId="77777777" w:rsidTr="00070143">
        <w:trPr>
          <w:tblHeader/>
        </w:trPr>
        <w:tc>
          <w:tcPr>
            <w:tcW w:w="1530" w:type="dxa"/>
            <w:shd w:val="clear" w:color="auto" w:fill="auto"/>
          </w:tcPr>
          <w:p w14:paraId="5B4EF8B6" w14:textId="77777777" w:rsidR="00B01F52" w:rsidRPr="008B7E49" w:rsidRDefault="00B01F5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7FA847D6" w14:textId="64C33B85" w:rsidR="00B01F52" w:rsidRPr="008B7E49" w:rsidRDefault="00515F18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ประเภท</w:t>
            </w:r>
            <w:r w:rsidR="00B01F52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ธุรกิจ</w:t>
            </w:r>
          </w:p>
        </w:tc>
        <w:tc>
          <w:tcPr>
            <w:tcW w:w="738" w:type="dxa"/>
            <w:shd w:val="clear" w:color="auto" w:fill="auto"/>
          </w:tcPr>
          <w:p w14:paraId="75D8E841" w14:textId="190CF054" w:rsidR="00B01F52" w:rsidRPr="008B7E49" w:rsidRDefault="001F0E13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530E36" w14:textId="7CB91522" w:rsidR="00B01F52" w:rsidRPr="008B7E49" w:rsidRDefault="001F0E13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2561</w:t>
            </w:r>
          </w:p>
        </w:tc>
        <w:tc>
          <w:tcPr>
            <w:tcW w:w="934" w:type="dxa"/>
            <w:shd w:val="clear" w:color="auto" w:fill="auto"/>
          </w:tcPr>
          <w:p w14:paraId="1654E631" w14:textId="5A207079" w:rsidR="00B01F52" w:rsidRPr="008B7E49" w:rsidRDefault="001F0E13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0F9E98" w14:textId="77777777" w:rsidR="00B01F52" w:rsidRPr="008B7E49" w:rsidRDefault="00B01F52" w:rsidP="00CF7ED9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3C442149" w14:textId="57E17FBC" w:rsidR="00B01F52" w:rsidRPr="008B7E49" w:rsidRDefault="001F0E13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2561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CBDAEDC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</w:tcPr>
          <w:p w14:paraId="33E9F062" w14:textId="4AF7DD89" w:rsidR="00B01F52" w:rsidRPr="008B7E49" w:rsidRDefault="001F0E13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7BDDD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3FB8E18" w14:textId="2708AFFA" w:rsidR="00B01F52" w:rsidRPr="008B7E49" w:rsidRDefault="001F0E13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2561</w:t>
            </w:r>
          </w:p>
        </w:tc>
      </w:tr>
      <w:tr w:rsidR="002D4841" w:rsidRPr="008B7E49" w14:paraId="29591D24" w14:textId="77777777" w:rsidTr="00070143">
        <w:trPr>
          <w:tblHeader/>
        </w:trPr>
        <w:tc>
          <w:tcPr>
            <w:tcW w:w="1530" w:type="dxa"/>
            <w:shd w:val="clear" w:color="auto" w:fill="auto"/>
          </w:tcPr>
          <w:p w14:paraId="395D9EC5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57A0CDB9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4F010A19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th-TH" w:eastAsia="zh-CN"/>
              </w:rPr>
              <w:t>(ร้อยละ)</w:t>
            </w:r>
          </w:p>
        </w:tc>
        <w:tc>
          <w:tcPr>
            <w:tcW w:w="4356" w:type="dxa"/>
            <w:gridSpan w:val="9"/>
            <w:shd w:val="clear" w:color="auto" w:fill="auto"/>
          </w:tcPr>
          <w:p w14:paraId="75ED3D6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th-TH" w:eastAsia="zh-CN"/>
              </w:rPr>
              <w:t>(พันบาท</w:t>
            </w: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eastAsia="zh-CN"/>
              </w:rPr>
              <w:t>)</w:t>
            </w:r>
          </w:p>
        </w:tc>
      </w:tr>
      <w:tr w:rsidR="002D4841" w:rsidRPr="00CF7ED9" w14:paraId="00D1F99D" w14:textId="77777777" w:rsidTr="00070143">
        <w:tc>
          <w:tcPr>
            <w:tcW w:w="1530" w:type="dxa"/>
            <w:shd w:val="clear" w:color="auto" w:fill="auto"/>
          </w:tcPr>
          <w:p w14:paraId="5ABFB2A3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</w:tcPr>
          <w:p w14:paraId="0734F8C6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38" w:type="dxa"/>
            <w:shd w:val="clear" w:color="auto" w:fill="auto"/>
          </w:tcPr>
          <w:p w14:paraId="16388A71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56" w:type="dxa"/>
          </w:tcPr>
          <w:p w14:paraId="1223C19C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34" w:type="dxa"/>
            <w:shd w:val="clear" w:color="auto" w:fill="auto"/>
          </w:tcPr>
          <w:p w14:paraId="00C725C3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06422" w14:textId="77777777" w:rsidR="002D4841" w:rsidRPr="008B7E49" w:rsidRDefault="002D4841" w:rsidP="00CF7ED9">
            <w:pPr>
              <w:tabs>
                <w:tab w:val="left" w:pos="90"/>
              </w:tabs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710E525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uppressAutoHyphens/>
              <w:snapToGrid w:val="0"/>
              <w:spacing w:line="240" w:lineRule="auto"/>
              <w:ind w:right="-25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D794E23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uppressAutoHyphens/>
              <w:snapToGrid w:val="0"/>
              <w:spacing w:line="240" w:lineRule="auto"/>
              <w:ind w:right="-25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1B764AA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63"/>
              </w:tabs>
              <w:suppressAutoHyphens/>
              <w:snapToGrid w:val="0"/>
              <w:spacing w:line="240" w:lineRule="auto"/>
              <w:ind w:left="-234" w:right="3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9DA05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uppressAutoHyphens/>
              <w:snapToGrid w:val="0"/>
              <w:spacing w:line="240" w:lineRule="auto"/>
              <w:ind w:left="-234" w:right="-164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11C96CC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1"/>
              </w:tabs>
              <w:suppressAutoHyphens/>
              <w:snapToGrid w:val="0"/>
              <w:spacing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</w:tr>
      <w:tr w:rsidR="00CE0624" w:rsidRPr="00CF7ED9" w14:paraId="2C3B9959" w14:textId="77777777" w:rsidTr="00070143">
        <w:tc>
          <w:tcPr>
            <w:tcW w:w="1530" w:type="dxa"/>
            <w:shd w:val="clear" w:color="auto" w:fill="auto"/>
          </w:tcPr>
          <w:p w14:paraId="1261A5EC" w14:textId="77777777" w:rsidR="00070143" w:rsidRDefault="00CE0624" w:rsidP="00CF7ED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 xml:space="preserve">บริษัท ดิจิทัล </w:t>
            </w:r>
          </w:p>
          <w:p w14:paraId="472716D1" w14:textId="2849E08F" w:rsidR="00CE0624" w:rsidRPr="00C8172B" w:rsidRDefault="00070143" w:rsidP="00CF7ED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 xml:space="preserve">     </w:t>
            </w:r>
            <w:r w:rsidR="00CE0624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เวนเจอร์ส จำกัด</w:t>
            </w:r>
          </w:p>
        </w:tc>
        <w:tc>
          <w:tcPr>
            <w:tcW w:w="1890" w:type="dxa"/>
            <w:shd w:val="clear" w:color="auto" w:fill="auto"/>
          </w:tcPr>
          <w:p w14:paraId="41A32B3A" w14:textId="77777777" w:rsidR="00CE0624" w:rsidRPr="008B7E49" w:rsidRDefault="00CE0624" w:rsidP="0007014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26" w:right="-15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เทคโนโลยีทางการเงิน</w:t>
            </w:r>
            <w:r w:rsidR="002D4AA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br/>
            </w:r>
            <w:r w:rsidR="002D4AA9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 xml:space="preserve">   </w:t>
            </w:r>
            <w:r w:rsidR="002D4AA9" w:rsidRPr="001C384B">
              <w:rPr>
                <w:rFonts w:asciiTheme="majorBidi" w:eastAsia="Times New Roman" w:hAnsiTheme="majorBidi" w:cstheme="majorBidi" w:hint="cs"/>
                <w:spacing w:val="-6"/>
                <w:sz w:val="26"/>
                <w:szCs w:val="26"/>
                <w:cs/>
                <w:lang w:val="th-TH" w:eastAsia="zh-CN"/>
              </w:rPr>
              <w:t>และธุรกิจเงินร่วมลงทุน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38608C92" w14:textId="45CF9A7B" w:rsidR="00CE0624" w:rsidRPr="008B7E49" w:rsidRDefault="002140F9" w:rsidP="00CF7ED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100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.</w:t>
            </w: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756" w:type="dxa"/>
            <w:vAlign w:val="bottom"/>
          </w:tcPr>
          <w:p w14:paraId="6AFD7D53" w14:textId="77777777" w:rsidR="00CE0624" w:rsidRPr="008B7E49" w:rsidRDefault="00CE0624" w:rsidP="00CF7ED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  <w:p w14:paraId="19BDD383" w14:textId="75641434" w:rsidR="00CE0624" w:rsidRPr="008B7E4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100</w:t>
            </w:r>
            <w:r w:rsidR="00CE0624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.</w:t>
            </w: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26813E5" w14:textId="7861628C" w:rsidR="00CE0624" w:rsidRPr="008B7E4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/>
                <w:sz w:val="26"/>
                <w:szCs w:val="26"/>
                <w:lang w:eastAsia="zh-CN"/>
              </w:rPr>
              <w:t>103</w:t>
            </w:r>
            <w:r w:rsidR="003259D3" w:rsidRPr="003259D3"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  <w:t>,</w:t>
            </w:r>
            <w:r w:rsidRPr="001F0E13">
              <w:rPr>
                <w:rFonts w:asciiTheme="majorBidi" w:eastAsia="Times New Roman" w:hAnsiTheme="majorBidi"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D000BA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7FB88C73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  <w:p w14:paraId="65F11069" w14:textId="09D83438" w:rsidR="00CE0624" w:rsidRPr="008B7E4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  <w:r w:rsidR="00CE0624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,</w:t>
            </w: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C0F7711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234" w:right="-119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857A8BC" w14:textId="388E09DF" w:rsidR="00CE0624" w:rsidRPr="008B7E49" w:rsidRDefault="00667E99" w:rsidP="00667E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>
              <w:rPr>
                <w:rFonts w:asciiTheme="majorBidi" w:eastAsia="Times New Roman" w:hAnsiTheme="majorBidi"/>
                <w:sz w:val="26"/>
                <w:szCs w:val="26"/>
                <w:lang w:eastAsia="zh-CN"/>
              </w:rPr>
              <w:t>103,750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0FAF4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234"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8D8477E" w14:textId="456254BB" w:rsidR="00CE0624" w:rsidRPr="008B7E4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  <w:r w:rsidR="00CE0624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,</w:t>
            </w:r>
            <w:r w:rsidRPr="001F0E1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750</w:t>
            </w:r>
          </w:p>
        </w:tc>
      </w:tr>
      <w:tr w:rsidR="00070143" w:rsidRPr="00CF7ED9" w14:paraId="61154EA4" w14:textId="77777777" w:rsidTr="00070143">
        <w:tc>
          <w:tcPr>
            <w:tcW w:w="3420" w:type="dxa"/>
            <w:gridSpan w:val="2"/>
            <w:shd w:val="clear" w:color="auto" w:fill="auto"/>
          </w:tcPr>
          <w:p w14:paraId="0576A661" w14:textId="77777777" w:rsidR="00070143" w:rsidRPr="00070143" w:rsidRDefault="00070143" w:rsidP="0007014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รวมเงินลงทุนในบริษัทย่อย</w:t>
            </w:r>
          </w:p>
        </w:tc>
        <w:tc>
          <w:tcPr>
            <w:tcW w:w="738" w:type="dxa"/>
            <w:shd w:val="clear" w:color="auto" w:fill="auto"/>
          </w:tcPr>
          <w:p w14:paraId="33D98FCF" w14:textId="77777777" w:rsidR="00070143" w:rsidRPr="008B7E49" w:rsidRDefault="00070143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19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56" w:type="dxa"/>
          </w:tcPr>
          <w:p w14:paraId="3C6ED75C" w14:textId="77777777" w:rsidR="00070143" w:rsidRPr="008B7E49" w:rsidRDefault="00070143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19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8B220" w14:textId="4727A22E" w:rsidR="00070143" w:rsidRPr="008B7E4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/>
                <w:b/>
                <w:bCs/>
                <w:sz w:val="26"/>
                <w:szCs w:val="26"/>
                <w:lang w:eastAsia="zh-CN"/>
              </w:rPr>
              <w:t>103</w:t>
            </w:r>
            <w:r w:rsidR="003259D3" w:rsidRPr="003259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th-TH" w:eastAsia="zh-CN"/>
              </w:rPr>
              <w:t>,</w:t>
            </w:r>
            <w:r w:rsidRPr="001F0E13">
              <w:rPr>
                <w:rFonts w:asciiTheme="majorBidi" w:eastAsia="Times New Roman" w:hAnsiTheme="majorBidi"/>
                <w:b/>
                <w:bCs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E636F7" w14:textId="77777777" w:rsidR="00070143" w:rsidRPr="008B7E49" w:rsidRDefault="0007014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6432" w14:textId="5FC3F92D" w:rsidR="00070143" w:rsidRPr="008B7E4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103</w:t>
            </w:r>
            <w:r w:rsidR="00070143"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,</w:t>
            </w:r>
            <w:r w:rsidRPr="001F0E1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A2BA111" w14:textId="77777777" w:rsidR="00070143" w:rsidRPr="008B7E49" w:rsidRDefault="0007014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8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6CEC6EB" w14:textId="59BB34CB" w:rsidR="00070143" w:rsidRPr="00667E99" w:rsidRDefault="00667E99" w:rsidP="00667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667E9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103</w:t>
            </w:r>
            <w:r w:rsidR="00E7252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667E9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1F2A0" w14:textId="77777777" w:rsidR="00070143" w:rsidRPr="008B7E49" w:rsidRDefault="0007014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th-TH" w:eastAsia="zh-CN"/>
              </w:rPr>
            </w:pPr>
          </w:p>
        </w:tc>
        <w:tc>
          <w:tcPr>
            <w:tcW w:w="9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B5A204" w14:textId="4EA46998" w:rsidR="00070143" w:rsidRPr="008B7E4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1F0E1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103</w:t>
            </w:r>
            <w:r w:rsidR="00070143"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,</w:t>
            </w:r>
            <w:r w:rsidRPr="001F0E1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750</w:t>
            </w:r>
          </w:p>
        </w:tc>
      </w:tr>
    </w:tbl>
    <w:p w14:paraId="7BB0A11D" w14:textId="77777777" w:rsidR="00C8172B" w:rsidRPr="0060593E" w:rsidRDefault="00C8172B" w:rsidP="0060593E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</w:p>
    <w:p w14:paraId="1D77722C" w14:textId="35389B0D" w:rsidR="00515F18" w:rsidRPr="0060593E" w:rsidRDefault="000F4932" w:rsidP="00C8172B">
      <w:pPr>
        <w:pStyle w:val="BodyText2"/>
        <w:tabs>
          <w:tab w:val="left" w:pos="540"/>
        </w:tabs>
        <w:ind w:left="540" w:right="38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0593E">
        <w:rPr>
          <w:rFonts w:ascii="Angsana New" w:hAnsi="Angsana New" w:hint="cs"/>
          <w:sz w:val="30"/>
          <w:szCs w:val="30"/>
          <w:cs/>
        </w:rPr>
        <w:t>บริษัทย่อย</w:t>
      </w:r>
      <w:r w:rsidR="00E7252F" w:rsidRPr="0060593E">
        <w:rPr>
          <w:rFonts w:ascii="Angsana New" w:hAnsi="Angsana New" w:hint="cs"/>
          <w:sz w:val="30"/>
          <w:szCs w:val="30"/>
          <w:cs/>
        </w:rPr>
        <w:t>จ</w:t>
      </w:r>
      <w:r w:rsidRPr="0060593E">
        <w:rPr>
          <w:rFonts w:ascii="Angsana New" w:hAnsi="Angsana New" w:hint="cs"/>
          <w:sz w:val="30"/>
          <w:szCs w:val="30"/>
          <w:cs/>
        </w:rPr>
        <w:t>ดทะเบียนจัดตั้งและดำเนินธุรกิจ</w:t>
      </w:r>
      <w:r w:rsidR="00B73A43" w:rsidRPr="0060593E">
        <w:rPr>
          <w:rFonts w:ascii="Angsana New" w:hAnsi="Angsana New" w:hint="cs"/>
          <w:sz w:val="30"/>
          <w:szCs w:val="30"/>
          <w:cs/>
        </w:rPr>
        <w:t>ในประเทศไทย</w:t>
      </w:r>
    </w:p>
    <w:p w14:paraId="4069AAA8" w14:textId="4221CE19" w:rsidR="00C8172B" w:rsidRPr="0060593E" w:rsidRDefault="00C8172B" w:rsidP="0060593E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</w:p>
    <w:p w14:paraId="2C870DCB" w14:textId="0145D199" w:rsidR="002D4841" w:rsidRPr="00CF7ED9" w:rsidRDefault="001F0E13" w:rsidP="006F6C0A">
      <w:pPr>
        <w:pStyle w:val="BodyText2"/>
        <w:tabs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73A4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B4341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ส่วนปรับปรุงอาคารเช่าและ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อุปกรณ์</w:t>
      </w:r>
    </w:p>
    <w:p w14:paraId="5428F9B7" w14:textId="77777777" w:rsidR="002D4841" w:rsidRPr="0060593E" w:rsidRDefault="002D4841" w:rsidP="0060593E">
      <w:pPr>
        <w:pStyle w:val="BodyText2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2D4841" w:rsidRPr="00CF7ED9" w14:paraId="0921075B" w14:textId="77777777" w:rsidTr="00C4787C">
        <w:trPr>
          <w:tblHeader/>
        </w:trPr>
        <w:tc>
          <w:tcPr>
            <w:tcW w:w="2448" w:type="dxa"/>
          </w:tcPr>
          <w:p w14:paraId="4300BA92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9"/>
          </w:tcPr>
          <w:p w14:paraId="0E024BC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2D4841" w:rsidRPr="00CF7ED9" w14:paraId="004A6824" w14:textId="77777777" w:rsidTr="00C4787C">
        <w:trPr>
          <w:tblHeader/>
        </w:trPr>
        <w:tc>
          <w:tcPr>
            <w:tcW w:w="2448" w:type="dxa"/>
          </w:tcPr>
          <w:p w14:paraId="5323D22C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042D0F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E56FAD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9E271B6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14:paraId="6F3117E6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96EC90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3A227F0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8705B4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96A98E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9795F51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D4841" w:rsidRPr="00CF7ED9" w14:paraId="0B34453A" w14:textId="77777777" w:rsidTr="00C4787C">
        <w:trPr>
          <w:tblHeader/>
        </w:trPr>
        <w:tc>
          <w:tcPr>
            <w:tcW w:w="2448" w:type="dxa"/>
          </w:tcPr>
          <w:p w14:paraId="4189EC0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63304578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14:paraId="4DE60A06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D1B649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14:paraId="6EEDE71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7C7441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14:paraId="728BB4AA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49ED23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BF2AC7F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7D04000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2D4841" w:rsidRPr="00CF7ED9" w14:paraId="2A32A9D0" w14:textId="77777777" w:rsidTr="00C4787C">
        <w:trPr>
          <w:tblHeader/>
        </w:trPr>
        <w:tc>
          <w:tcPr>
            <w:tcW w:w="2448" w:type="dxa"/>
          </w:tcPr>
          <w:p w14:paraId="6F50740C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C80D01D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14:paraId="74BCEE21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F08631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14:paraId="4FCE7A5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F3847A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14:paraId="6D21A8A8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3F5030D0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14:paraId="026D781A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CA53D6F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2D4841" w:rsidRPr="00CF7ED9" w14:paraId="5EBDAE93" w14:textId="77777777" w:rsidTr="00C4787C">
        <w:trPr>
          <w:tblHeader/>
        </w:trPr>
        <w:tc>
          <w:tcPr>
            <w:tcW w:w="2448" w:type="dxa"/>
          </w:tcPr>
          <w:p w14:paraId="74A95CE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205E5A5F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D4841" w:rsidRPr="00CF7ED9" w14:paraId="4B2050F6" w14:textId="77777777" w:rsidTr="00C4787C">
        <w:tc>
          <w:tcPr>
            <w:tcW w:w="2448" w:type="dxa"/>
          </w:tcPr>
          <w:p w14:paraId="2DDF22D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</w:tcPr>
          <w:p w14:paraId="64490326" w14:textId="77777777" w:rsidR="002D4841" w:rsidRPr="00CF7ED9" w:rsidRDefault="002D4841" w:rsidP="00CF7ED9">
            <w:pPr>
              <w:widowControl w:val="0"/>
              <w:tabs>
                <w:tab w:val="clear" w:pos="907"/>
                <w:tab w:val="left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0AAF9B" w14:textId="77777777" w:rsidR="002D4841" w:rsidRPr="00CF7ED9" w:rsidRDefault="002D4841" w:rsidP="00CF7ED9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4FFAF3E" w14:textId="77777777" w:rsidR="002D4841" w:rsidRPr="00CF7ED9" w:rsidRDefault="002D4841" w:rsidP="00CF7ED9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FF2A083" w14:textId="77777777" w:rsidR="002D4841" w:rsidRPr="00CF7ED9" w:rsidRDefault="002D4841" w:rsidP="00CF7ED9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A0483E8" w14:textId="77777777" w:rsidR="002D4841" w:rsidRPr="00CF7ED9" w:rsidRDefault="002D4841" w:rsidP="00CF7ED9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A45053D" w14:textId="77777777" w:rsidR="002D4841" w:rsidRPr="00CF7ED9" w:rsidRDefault="002D4841" w:rsidP="00CF7ED9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4E6EA92" w14:textId="77777777" w:rsidR="002D4841" w:rsidRPr="00CF7ED9" w:rsidRDefault="002D4841" w:rsidP="00CF7ED9">
            <w:pPr>
              <w:widowControl w:val="0"/>
              <w:tabs>
                <w:tab w:val="decimal" w:pos="825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9C1D514" w14:textId="77777777" w:rsidR="002D4841" w:rsidRPr="00CF7ED9" w:rsidRDefault="002D4841" w:rsidP="00CF7ED9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C184BC9" w14:textId="77777777" w:rsidR="002D4841" w:rsidRPr="00CF7ED9" w:rsidRDefault="002D4841" w:rsidP="00CF7ED9">
            <w:pPr>
              <w:widowControl w:val="0"/>
              <w:tabs>
                <w:tab w:val="clear" w:pos="907"/>
                <w:tab w:val="decimal" w:pos="882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E65E7" w:rsidRPr="00CF7ED9" w14:paraId="414855A4" w14:textId="77777777" w:rsidTr="00C4787C">
        <w:tc>
          <w:tcPr>
            <w:tcW w:w="2448" w:type="dxa"/>
          </w:tcPr>
          <w:p w14:paraId="31CEB96C" w14:textId="0FC29093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1F0E13"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มกราคม </w:t>
            </w:r>
            <w:r w:rsidR="001F0E13"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14:paraId="62AC25B8" w14:textId="41092C02" w:rsidR="009E65E7" w:rsidRPr="00CF7ED9" w:rsidRDefault="001F0E13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48</w:t>
            </w:r>
            <w:r w:rsidR="009E65E7"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14:paraId="012FFA9C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ADE254" w14:textId="6C37FB00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53" w:right="5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29</w:t>
            </w:r>
            <w:r w:rsidR="009E65E7"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297</w:t>
            </w:r>
          </w:p>
        </w:tc>
        <w:tc>
          <w:tcPr>
            <w:tcW w:w="270" w:type="dxa"/>
            <w:vAlign w:val="bottom"/>
          </w:tcPr>
          <w:p w14:paraId="31D07813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259B41CA" w14:textId="15F08395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64</w:t>
            </w:r>
            <w:r w:rsidR="009E65E7"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302</w:t>
            </w:r>
          </w:p>
        </w:tc>
        <w:tc>
          <w:tcPr>
            <w:tcW w:w="270" w:type="dxa"/>
            <w:vAlign w:val="bottom"/>
          </w:tcPr>
          <w:p w14:paraId="5037AC26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2D41420" w14:textId="6DBD5376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65E7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70" w:type="dxa"/>
            <w:vAlign w:val="bottom"/>
          </w:tcPr>
          <w:p w14:paraId="1D14B10C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3DD8CD4A" w14:textId="4DB6F1F4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9E65E7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9E65E7" w:rsidRPr="00CF7ED9" w14:paraId="37238EF4" w14:textId="77777777" w:rsidTr="00C4787C">
        <w:tc>
          <w:tcPr>
            <w:tcW w:w="2448" w:type="dxa"/>
          </w:tcPr>
          <w:p w14:paraId="0F0A528B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1A0D496F" w14:textId="5D0B85AA" w:rsidR="009E65E7" w:rsidRPr="00CF7ED9" w:rsidRDefault="001F0E13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7</w:t>
            </w:r>
            <w:r w:rsidR="009E65E7"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0AC6DDE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A96D9" w14:textId="7AB2E97A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3</w:t>
            </w:r>
            <w:r w:rsidR="009E65E7"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04B9A65A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F81EA" w14:textId="1D392B35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13</w:t>
            </w:r>
            <w:r w:rsidR="009E65E7"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768</w:t>
            </w:r>
          </w:p>
        </w:tc>
        <w:tc>
          <w:tcPr>
            <w:tcW w:w="270" w:type="dxa"/>
          </w:tcPr>
          <w:p w14:paraId="7697E93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D9C7F4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D8BCAD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5ACAF4F0" w14:textId="7144F1D7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24</w:t>
            </w:r>
            <w:r w:rsidR="009E65E7"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357</w:t>
            </w:r>
          </w:p>
        </w:tc>
      </w:tr>
      <w:tr w:rsidR="009E65E7" w:rsidRPr="00CF7ED9" w14:paraId="0E4E3A37" w14:textId="77777777" w:rsidTr="00C4787C">
        <w:trPr>
          <w:trHeight w:val="202"/>
        </w:trPr>
        <w:tc>
          <w:tcPr>
            <w:tcW w:w="2448" w:type="dxa"/>
          </w:tcPr>
          <w:p w14:paraId="6A2FF277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5B88A" w14:textId="7683C660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12</w:t>
            </w: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911</w:t>
            </w: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3562E5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FC016" w14:textId="13DE5092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772</w:t>
            </w: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18DE1E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DDB60" w14:textId="59353362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5</w:t>
            </w: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100</w:t>
            </w: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A5A75F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12DBDF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89FD95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1AD23BD6" w14:textId="0008107D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18</w:t>
            </w: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783</w:t>
            </w: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</w:tr>
      <w:tr w:rsidR="009E65E7" w:rsidRPr="00CF7ED9" w14:paraId="1F983092" w14:textId="77777777" w:rsidTr="00C4787C">
        <w:trPr>
          <w:trHeight w:val="164"/>
        </w:trPr>
        <w:tc>
          <w:tcPr>
            <w:tcW w:w="2448" w:type="dxa"/>
          </w:tcPr>
          <w:p w14:paraId="6A1C0FAB" w14:textId="2DB6C27E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91FC18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110EA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72C5F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0555D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77AE12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DC7D9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C8AB77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66FA0E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93AE72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9E65E7" w:rsidRPr="00CF7ED9" w14:paraId="3530F28F" w14:textId="77777777" w:rsidTr="00C4787C">
        <w:tc>
          <w:tcPr>
            <w:tcW w:w="2448" w:type="dxa"/>
          </w:tcPr>
          <w:p w14:paraId="2C8C0CC2" w14:textId="36B34CEC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13D23F67" w14:textId="26FBDF5F" w:rsidR="009E65E7" w:rsidRPr="00CF7ED9" w:rsidRDefault="001F0E13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43</w:t>
            </w:r>
            <w:r w:rsidR="009E65E7"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046</w:t>
            </w:r>
          </w:p>
        </w:tc>
        <w:tc>
          <w:tcPr>
            <w:tcW w:w="270" w:type="dxa"/>
          </w:tcPr>
          <w:p w14:paraId="03D70C7E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6E87B" w14:textId="13B2B0F4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31</w:t>
            </w:r>
            <w:r w:rsidR="009E65E7"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6011A50D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F5D2FE" w14:textId="7E06632E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72</w:t>
            </w:r>
            <w:r w:rsidR="009E65E7"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34AC2A0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D3FFAA" w14:textId="6D174945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</w:t>
            </w:r>
            <w:r w:rsidR="009E65E7"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897</w:t>
            </w:r>
          </w:p>
        </w:tc>
        <w:tc>
          <w:tcPr>
            <w:tcW w:w="270" w:type="dxa"/>
            <w:vAlign w:val="bottom"/>
          </w:tcPr>
          <w:p w14:paraId="1F040968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78E99CCA" w14:textId="38B1B480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149</w:t>
            </w:r>
            <w:r w:rsidR="009E65E7"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848</w:t>
            </w:r>
          </w:p>
        </w:tc>
      </w:tr>
      <w:tr w:rsidR="00773E4C" w:rsidRPr="00CF7ED9" w14:paraId="50326101" w14:textId="77777777" w:rsidTr="00C4787C">
        <w:trPr>
          <w:trHeight w:val="360"/>
        </w:trPr>
        <w:tc>
          <w:tcPr>
            <w:tcW w:w="2448" w:type="dxa"/>
          </w:tcPr>
          <w:p w14:paraId="31D6377C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021B5A3B" w14:textId="47DE9DB7" w:rsidR="00773E4C" w:rsidRPr="00CF7ED9" w:rsidRDefault="003B64C2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9,453</w:t>
            </w:r>
          </w:p>
        </w:tc>
        <w:tc>
          <w:tcPr>
            <w:tcW w:w="270" w:type="dxa"/>
          </w:tcPr>
          <w:p w14:paraId="6E61362A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7D3F6" w14:textId="462EC7CD" w:rsidR="00773E4C" w:rsidRPr="00CF7ED9" w:rsidRDefault="003B64C2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3,7</w:t>
            </w:r>
            <w:r w:rsidR="002D723F">
              <w:rPr>
                <w:rFonts w:asciiTheme="majorBidi" w:hAnsiTheme="majorBidi" w:cstheme="majorBidi"/>
                <w:noProof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43B41BD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59A11" w14:textId="4A9E3DBA" w:rsidR="00773E4C" w:rsidRPr="00CF7ED9" w:rsidRDefault="003B64C2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10,495</w:t>
            </w:r>
          </w:p>
        </w:tc>
        <w:tc>
          <w:tcPr>
            <w:tcW w:w="270" w:type="dxa"/>
          </w:tcPr>
          <w:p w14:paraId="1F04770A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576DAA" w14:textId="63DB3EA9" w:rsidR="00773E4C" w:rsidRPr="00CF7ED9" w:rsidRDefault="003B64C2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16BA9E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55023183" w14:textId="4516144B" w:rsidR="00773E4C" w:rsidRPr="00CF7ED9" w:rsidRDefault="003B64C2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23,7</w:t>
            </w:r>
            <w:r w:rsidR="002D723F">
              <w:rPr>
                <w:rFonts w:asciiTheme="majorBidi" w:hAnsiTheme="majorBidi" w:cstheme="majorBidi"/>
                <w:noProof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4</w:t>
            </w:r>
          </w:p>
        </w:tc>
      </w:tr>
      <w:tr w:rsidR="00773E4C" w:rsidRPr="00CF7ED9" w14:paraId="6097B3C2" w14:textId="77777777" w:rsidTr="009E52BF">
        <w:tc>
          <w:tcPr>
            <w:tcW w:w="2448" w:type="dxa"/>
          </w:tcPr>
          <w:p w14:paraId="37C04B37" w14:textId="5FFF2176" w:rsidR="00773E4C" w:rsidRPr="00CF7ED9" w:rsidRDefault="003B64C2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67124D60" w14:textId="3EE668FF" w:rsidR="00773E4C" w:rsidRPr="00CF7ED9" w:rsidRDefault="003B64C2" w:rsidP="003B64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(4</w:t>
            </w:r>
            <w:r w:rsidR="001D243A">
              <w:rPr>
                <w:rFonts w:asciiTheme="majorBidi" w:hAnsiTheme="majorBidi" w:cstheme="majorBidi"/>
                <w:noProof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42F5842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14:paraId="6759A388" w14:textId="48B9609A" w:rsidR="00773E4C" w:rsidRPr="00CF7ED9" w:rsidRDefault="003B64C2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(8</w:t>
            </w:r>
            <w:r w:rsidR="002D723F">
              <w:rPr>
                <w:rFonts w:asciiTheme="majorBidi" w:hAnsiTheme="majorBidi" w:cstheme="majorBidi"/>
                <w:noProof/>
                <w:sz w:val="30"/>
                <w:szCs w:val="30"/>
              </w:rPr>
              <w:t>4</w:t>
            </w:r>
            <w:r w:rsidR="001D243A">
              <w:rPr>
                <w:rFonts w:asciiTheme="majorBidi" w:hAnsiTheme="majorBidi" w:cstheme="majorBidi"/>
                <w:noProof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E38426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51ADA6" w14:textId="39824FC8" w:rsidR="00773E4C" w:rsidRPr="00CF7ED9" w:rsidRDefault="003B64C2" w:rsidP="003B64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(4,811)</w:t>
            </w:r>
          </w:p>
        </w:tc>
        <w:tc>
          <w:tcPr>
            <w:tcW w:w="270" w:type="dxa"/>
            <w:vAlign w:val="bottom"/>
          </w:tcPr>
          <w:p w14:paraId="737F9F47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20E6F2B" w14:textId="6CFFBC86" w:rsidR="00773E4C" w:rsidRPr="00CF7ED9" w:rsidRDefault="003B64C2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CB6835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5C69C42C" w14:textId="7DCA075C" w:rsidR="00773E4C" w:rsidRPr="00CF7ED9" w:rsidRDefault="003B64C2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(6,1</w:t>
            </w:r>
            <w:r w:rsidR="002D723F">
              <w:rPr>
                <w:rFonts w:asciiTheme="majorBidi" w:hAnsiTheme="majorBidi" w:cstheme="majorBidi"/>
                <w:noProof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9)</w:t>
            </w:r>
          </w:p>
        </w:tc>
      </w:tr>
      <w:tr w:rsidR="009E65E7" w:rsidRPr="00CF7ED9" w14:paraId="1408D8DD" w14:textId="77777777" w:rsidTr="00C4787C">
        <w:tc>
          <w:tcPr>
            <w:tcW w:w="2448" w:type="dxa"/>
          </w:tcPr>
          <w:p w14:paraId="36D80945" w14:textId="69836466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616F8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16F8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E87635" w14:textId="6240EAE3" w:rsidR="009E65E7" w:rsidRPr="00CF7ED9" w:rsidRDefault="003B64C2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52,0</w:t>
            </w:r>
            <w:r w:rsidR="001D243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90B967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970F98" w14:textId="64228F0C" w:rsidR="009E65E7" w:rsidRPr="00CF7ED9" w:rsidRDefault="003B64C2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34,87</w:t>
            </w:r>
            <w:r w:rsidR="001D243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3E09F2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104695" w14:textId="6B241F8C" w:rsidR="009E65E7" w:rsidRPr="00CF7ED9" w:rsidRDefault="003B64C2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78,654</w:t>
            </w:r>
          </w:p>
        </w:tc>
        <w:tc>
          <w:tcPr>
            <w:tcW w:w="270" w:type="dxa"/>
          </w:tcPr>
          <w:p w14:paraId="50708869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E0C86" w14:textId="5EA334A8" w:rsidR="009E65E7" w:rsidRPr="00CF7ED9" w:rsidRDefault="003B64C2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897</w:t>
            </w:r>
          </w:p>
        </w:tc>
        <w:tc>
          <w:tcPr>
            <w:tcW w:w="270" w:type="dxa"/>
            <w:vAlign w:val="bottom"/>
          </w:tcPr>
          <w:p w14:paraId="69A32521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44286" w14:textId="66004483" w:rsidR="009E65E7" w:rsidRPr="00CF7ED9" w:rsidRDefault="003B64C2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167,433</w:t>
            </w:r>
          </w:p>
        </w:tc>
      </w:tr>
      <w:tr w:rsidR="00C4787C" w:rsidRPr="00CF7ED9" w14:paraId="217A9D3F" w14:textId="77777777" w:rsidTr="00C4787C">
        <w:tc>
          <w:tcPr>
            <w:tcW w:w="2448" w:type="dxa"/>
          </w:tcPr>
          <w:p w14:paraId="32744305" w14:textId="77777777" w:rsidR="00C4787C" w:rsidRPr="00CF7ED9" w:rsidRDefault="00C4787C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13BDB27" w14:textId="77777777" w:rsidR="00C4787C" w:rsidRPr="00CF7ED9" w:rsidRDefault="00C4787C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5333D1" w14:textId="77777777" w:rsidR="00C4787C" w:rsidRPr="00CF7ED9" w:rsidRDefault="00C4787C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72F7D228" w14:textId="77777777" w:rsidR="00C4787C" w:rsidRPr="00CF7ED9" w:rsidRDefault="00C4787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4644B0" w14:textId="77777777" w:rsidR="00C4787C" w:rsidRPr="00CF7ED9" w:rsidRDefault="00C4787C" w:rsidP="00CF7ED9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C5ED07" w14:textId="77777777" w:rsidR="00C4787C" w:rsidRPr="00CF7ED9" w:rsidRDefault="00C4787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22FE43" w14:textId="77777777" w:rsidR="00C4787C" w:rsidRPr="00CF7ED9" w:rsidRDefault="00C4787C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810638" w14:textId="77777777" w:rsidR="00C4787C" w:rsidRPr="00CF7ED9" w:rsidRDefault="00C4787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D83675" w14:textId="77777777" w:rsidR="00C4787C" w:rsidRPr="00CF7ED9" w:rsidRDefault="00C4787C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AE1579" w14:textId="77777777" w:rsidR="00C4787C" w:rsidRPr="00CF7ED9" w:rsidRDefault="00C4787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</w:tr>
      <w:tr w:rsidR="009E65E7" w:rsidRPr="00CF7ED9" w14:paraId="5CBC95BE" w14:textId="77777777" w:rsidTr="00C4787C">
        <w:tc>
          <w:tcPr>
            <w:tcW w:w="2448" w:type="dxa"/>
          </w:tcPr>
          <w:p w14:paraId="77EF4F01" w14:textId="7E07FF02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2B6C064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FF8CE1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11CC5155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58E931" w14:textId="77777777" w:rsidR="009E65E7" w:rsidRPr="00CF7ED9" w:rsidRDefault="009E65E7" w:rsidP="00CF7ED9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F6E94B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60E30C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3267E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186F29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D6B5D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</w:tr>
      <w:tr w:rsidR="0016515A" w:rsidRPr="00CF7ED9" w14:paraId="02542B4C" w14:textId="77777777" w:rsidTr="00C4787C">
        <w:tc>
          <w:tcPr>
            <w:tcW w:w="2448" w:type="dxa"/>
          </w:tcPr>
          <w:p w14:paraId="3F5F2BEB" w14:textId="77777777" w:rsidR="0016515A" w:rsidRPr="00CF7ED9" w:rsidRDefault="0016515A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124A904" w14:textId="77777777" w:rsidR="0016515A" w:rsidRPr="00CF7ED9" w:rsidRDefault="0016515A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74E5B5" w14:textId="77777777" w:rsidR="0016515A" w:rsidRPr="00CF7ED9" w:rsidRDefault="0016515A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3D9D0FC5" w14:textId="77777777" w:rsidR="0016515A" w:rsidRPr="00CF7ED9" w:rsidRDefault="0016515A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72C930" w14:textId="77777777" w:rsidR="0016515A" w:rsidRPr="00CF7ED9" w:rsidRDefault="0016515A" w:rsidP="00CF7ED9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9D215C" w14:textId="77777777" w:rsidR="0016515A" w:rsidRPr="00CF7ED9" w:rsidRDefault="0016515A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15A7FA" w14:textId="77777777" w:rsidR="0016515A" w:rsidRPr="00CF7ED9" w:rsidRDefault="0016515A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DA0EB1" w14:textId="77777777" w:rsidR="0016515A" w:rsidRPr="00CF7ED9" w:rsidRDefault="0016515A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72734B" w14:textId="77777777" w:rsidR="0016515A" w:rsidRPr="00CF7ED9" w:rsidRDefault="0016515A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BDD9AB" w14:textId="77777777" w:rsidR="0016515A" w:rsidRPr="00CF7ED9" w:rsidRDefault="0016515A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</w:tr>
      <w:tr w:rsidR="0016515A" w:rsidRPr="00CF7ED9" w14:paraId="06F3F7D2" w14:textId="77777777" w:rsidTr="00C4787C">
        <w:tc>
          <w:tcPr>
            <w:tcW w:w="2448" w:type="dxa"/>
          </w:tcPr>
          <w:p w14:paraId="224D4D5B" w14:textId="13CEF121" w:rsidR="0016515A" w:rsidRPr="00CF7ED9" w:rsidRDefault="0016515A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lastRenderedPageBreak/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0A9D57EE" w14:textId="77777777" w:rsidR="0016515A" w:rsidRPr="00CF7ED9" w:rsidRDefault="0016515A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42FDF5" w14:textId="77777777" w:rsidR="0016515A" w:rsidRPr="00CF7ED9" w:rsidRDefault="0016515A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12157833" w14:textId="77777777" w:rsidR="0016515A" w:rsidRPr="00CF7ED9" w:rsidRDefault="0016515A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B0E7FC" w14:textId="77777777" w:rsidR="0016515A" w:rsidRPr="00CF7ED9" w:rsidRDefault="0016515A" w:rsidP="00CF7ED9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C095E0" w14:textId="77777777" w:rsidR="0016515A" w:rsidRPr="00CF7ED9" w:rsidRDefault="0016515A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42785C" w14:textId="77777777" w:rsidR="0016515A" w:rsidRPr="00CF7ED9" w:rsidRDefault="0016515A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102DEC" w14:textId="77777777" w:rsidR="0016515A" w:rsidRPr="00CF7ED9" w:rsidRDefault="0016515A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BEA208" w14:textId="77777777" w:rsidR="0016515A" w:rsidRPr="00CF7ED9" w:rsidRDefault="0016515A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5AEAF1" w14:textId="77777777" w:rsidR="0016515A" w:rsidRPr="00CF7ED9" w:rsidRDefault="0016515A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</w:tr>
      <w:tr w:rsidR="009E65E7" w:rsidRPr="00CF7ED9" w14:paraId="31E3C644" w14:textId="77777777" w:rsidTr="00C4787C">
        <w:tc>
          <w:tcPr>
            <w:tcW w:w="2448" w:type="dxa"/>
          </w:tcPr>
          <w:p w14:paraId="49C97463" w14:textId="1B5088BD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1F0E13"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มกราคม </w:t>
            </w:r>
            <w:r w:rsidR="001F0E13" w:rsidRPr="001F0E1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14:paraId="5082D60D" w14:textId="62B5F988" w:rsidR="009E65E7" w:rsidRPr="00CF7ED9" w:rsidRDefault="001F0E13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16</w:t>
            </w:r>
            <w:r w:rsidR="009E65E7"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638</w:t>
            </w:r>
          </w:p>
        </w:tc>
        <w:tc>
          <w:tcPr>
            <w:tcW w:w="270" w:type="dxa"/>
          </w:tcPr>
          <w:p w14:paraId="465A93A1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DE5857" w14:textId="0AA518C1" w:rsidR="009E65E7" w:rsidRPr="00CF7ED9" w:rsidRDefault="001F0E13" w:rsidP="001C384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53" w:right="-90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14</w:t>
            </w:r>
            <w:r w:rsidR="009E65E7" w:rsidRPr="00CF7ED9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584</w:t>
            </w:r>
          </w:p>
        </w:tc>
        <w:tc>
          <w:tcPr>
            <w:tcW w:w="270" w:type="dxa"/>
            <w:vAlign w:val="bottom"/>
          </w:tcPr>
          <w:p w14:paraId="3BEFB4B5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78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75F458F2" w14:textId="72FA0FB1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53" w:right="-43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42</w:t>
            </w:r>
            <w:r w:rsidR="009E65E7" w:rsidRPr="00CF7ED9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544</w:t>
            </w:r>
          </w:p>
        </w:tc>
        <w:tc>
          <w:tcPr>
            <w:tcW w:w="270" w:type="dxa"/>
            <w:vAlign w:val="bottom"/>
          </w:tcPr>
          <w:p w14:paraId="3A0529E9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73259BFE" w14:textId="38823557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1</w:t>
            </w:r>
            <w:r w:rsidR="009E65E7" w:rsidRPr="00CF7ED9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897</w:t>
            </w:r>
          </w:p>
        </w:tc>
        <w:tc>
          <w:tcPr>
            <w:tcW w:w="270" w:type="dxa"/>
            <w:vAlign w:val="bottom"/>
          </w:tcPr>
          <w:p w14:paraId="04DE6300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6288B710" w14:textId="2BE19428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9E65E7"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9E65E7" w:rsidRPr="00CF7ED9" w14:paraId="37E96BAA" w14:textId="77777777" w:rsidTr="00C4787C">
        <w:tc>
          <w:tcPr>
            <w:tcW w:w="2448" w:type="dxa"/>
          </w:tcPr>
          <w:p w14:paraId="0A39F64C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CAA820C" w14:textId="414A2725" w:rsidR="009E65E7" w:rsidRPr="00CF7ED9" w:rsidRDefault="001F0E13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E65E7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644BE84A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B484E" w14:textId="72023F90" w:rsidR="009E65E7" w:rsidRPr="00CF7ED9" w:rsidRDefault="001F0E1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E65E7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64B1C7FA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1B464" w14:textId="26CF40E9" w:rsidR="009E65E7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E65E7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14:paraId="40820964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AF097C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0BB0D0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B0270" w14:textId="5F95F41F" w:rsidR="009E65E7" w:rsidRPr="00CF7ED9" w:rsidRDefault="001F0E13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E65E7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9E65E7" w:rsidRPr="00CF7ED9" w14:paraId="086DE545" w14:textId="77777777" w:rsidTr="00C4787C">
        <w:tc>
          <w:tcPr>
            <w:tcW w:w="2448" w:type="dxa"/>
          </w:tcPr>
          <w:p w14:paraId="10D41E98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A66BC9" w14:textId="4FCCC0D2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10</w:t>
            </w: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noProof/>
                <w:sz w:val="30"/>
                <w:szCs w:val="30"/>
              </w:rPr>
              <w:t>460</w:t>
            </w: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81CB31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5D1A73" w14:textId="03F56836" w:rsidR="009E65E7" w:rsidRPr="00CF7ED9" w:rsidRDefault="009E65E7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CC8D29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504081" w14:textId="51FF0457" w:rsidR="009E65E7" w:rsidRPr="00CF7ED9" w:rsidRDefault="009E65E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093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C749D6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6880B1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1DE589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FB8D6F" w14:textId="6FE0F103" w:rsidR="009E65E7" w:rsidRPr="00CF7ED9" w:rsidRDefault="009E65E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973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65E7" w:rsidRPr="00CF7ED9" w14:paraId="08A5E3BE" w14:textId="77777777" w:rsidTr="00C4787C">
        <w:tc>
          <w:tcPr>
            <w:tcW w:w="2448" w:type="dxa"/>
          </w:tcPr>
          <w:p w14:paraId="7B014AF9" w14:textId="221C13AB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A63A86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0217D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B18728" w14:textId="77777777" w:rsidR="009E65E7" w:rsidRPr="00CF7ED9" w:rsidRDefault="009E65E7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B0610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446975" w14:textId="77777777" w:rsidR="009E65E7" w:rsidRPr="00CF7ED9" w:rsidRDefault="009E65E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E7894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B4C61F" w14:textId="77777777" w:rsidR="009E65E7" w:rsidRPr="00CF7ED9" w:rsidRDefault="009E65E7" w:rsidP="00CF7ED9">
            <w:pPr>
              <w:tabs>
                <w:tab w:val="clear" w:pos="680"/>
                <w:tab w:val="clear" w:pos="907"/>
                <w:tab w:val="left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14C95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83C840" w14:textId="77777777" w:rsidR="009E65E7" w:rsidRPr="00CF7ED9" w:rsidRDefault="009E65E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65E7" w:rsidRPr="00CF7ED9" w14:paraId="16561498" w14:textId="77777777" w:rsidTr="003B64C2">
        <w:tc>
          <w:tcPr>
            <w:tcW w:w="2448" w:type="dxa"/>
          </w:tcPr>
          <w:p w14:paraId="5F1EB51B" w14:textId="59BE36DF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3816B8C8" w14:textId="6F6486B5" w:rsidR="009E65E7" w:rsidRPr="00CF7ED9" w:rsidRDefault="001F0E13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9E65E7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5ABBA0AE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00CBF" w14:textId="109BCAA2" w:rsidR="009E65E7" w:rsidRPr="00CF7ED9" w:rsidRDefault="001F0E1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9E65E7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61C5FDE9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ABDAC" w14:textId="3B56BA53" w:rsidR="009E65E7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9E65E7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483B23C9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8A79E" w14:textId="257D5BAB" w:rsidR="009E65E7" w:rsidRPr="00CF7ED9" w:rsidRDefault="001F0E13" w:rsidP="00CF7ED9">
            <w:pPr>
              <w:tabs>
                <w:tab w:val="clear" w:pos="680"/>
                <w:tab w:val="clear" w:pos="907"/>
                <w:tab w:val="left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E65E7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55A32AD2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E8CA2" w14:textId="0CFF8B17" w:rsidR="009E65E7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9E65E7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</w:tr>
      <w:tr w:rsidR="003B64C2" w:rsidRPr="00CF7ED9" w14:paraId="19F4B371" w14:textId="77777777" w:rsidTr="003B64C2">
        <w:tc>
          <w:tcPr>
            <w:tcW w:w="2448" w:type="dxa"/>
          </w:tcPr>
          <w:p w14:paraId="7F60DADD" w14:textId="10D559B3" w:rsidR="003B64C2" w:rsidRPr="00CF7ED9" w:rsidRDefault="003B64C2" w:rsidP="003B64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170" w:type="dxa"/>
          </w:tcPr>
          <w:p w14:paraId="41B953B6" w14:textId="41F38657" w:rsidR="003B64C2" w:rsidRPr="00CF7ED9" w:rsidRDefault="003B64C2" w:rsidP="003B64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AF4F33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7DCD37AB" w14:textId="77777777" w:rsidR="003B64C2" w:rsidRPr="00CF7ED9" w:rsidRDefault="003B64C2" w:rsidP="003B64C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D910F" w14:textId="7CB7282C" w:rsidR="003B64C2" w:rsidRPr="00CF7ED9" w:rsidRDefault="003B64C2" w:rsidP="003B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AF4F3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312C2B2" w14:textId="77777777" w:rsidR="003B64C2" w:rsidRPr="00CF7ED9" w:rsidRDefault="003B64C2" w:rsidP="003B64C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3DCC4" w14:textId="3F318BC9" w:rsidR="003B64C2" w:rsidRPr="00CF7ED9" w:rsidRDefault="00AF4F33" w:rsidP="003B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</w:t>
            </w:r>
            <w:r w:rsidR="006D560E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51F9043A" w14:textId="77777777" w:rsidR="003B64C2" w:rsidRPr="00CF7ED9" w:rsidRDefault="003B64C2" w:rsidP="003B64C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23F84F" w14:textId="7E365753" w:rsidR="003B64C2" w:rsidRPr="00CF7ED9" w:rsidRDefault="003B64C2" w:rsidP="003B64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F9DFB1" w14:textId="77777777" w:rsidR="003B64C2" w:rsidRPr="00CF7ED9" w:rsidRDefault="003B64C2" w:rsidP="003B64C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075FD8" w14:textId="38639A4F" w:rsidR="003B64C2" w:rsidRPr="00CF7ED9" w:rsidRDefault="00AF4F33" w:rsidP="003B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</w:t>
            </w:r>
            <w:r w:rsidR="006D560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3B64C2" w:rsidRPr="00CF7ED9" w14:paraId="21C9E19E" w14:textId="77777777" w:rsidTr="005E0EEE">
        <w:tc>
          <w:tcPr>
            <w:tcW w:w="2448" w:type="dxa"/>
          </w:tcPr>
          <w:p w14:paraId="0DB74AA3" w14:textId="37FB9083" w:rsidR="003B64C2" w:rsidRPr="00CF7ED9" w:rsidRDefault="003B64C2" w:rsidP="003B64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B706E3" w14:textId="489B5AE6" w:rsidR="003B64C2" w:rsidRPr="00AF4F33" w:rsidRDefault="00AF4F33" w:rsidP="00AF4F33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  <w:tc>
          <w:tcPr>
            <w:tcW w:w="270" w:type="dxa"/>
          </w:tcPr>
          <w:p w14:paraId="47900ABB" w14:textId="77777777" w:rsidR="003B64C2" w:rsidRPr="00AF4F33" w:rsidRDefault="003B64C2" w:rsidP="00AF4F33">
            <w:pPr>
              <w:tabs>
                <w:tab w:val="clear" w:pos="680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F880B8" w14:textId="5ED5EDC0" w:rsidR="003B64C2" w:rsidRPr="00AF4F33" w:rsidRDefault="003B64C2" w:rsidP="003B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4F33" w:rsidRPr="00AF4F33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Pr="00AF4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6F1C6A" w14:textId="77777777" w:rsidR="003B64C2" w:rsidRPr="00AF4F33" w:rsidRDefault="003B64C2" w:rsidP="003B64C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A1D4DD" w14:textId="09AAFBE6" w:rsidR="003B64C2" w:rsidRPr="00AF4F33" w:rsidRDefault="003B64C2" w:rsidP="003B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4F33"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6D56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F4F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4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7011A0" w14:textId="77777777" w:rsidR="003B64C2" w:rsidRPr="00AF4F33" w:rsidRDefault="003B64C2" w:rsidP="003B64C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61242F" w14:textId="09E1FDA2" w:rsidR="003B64C2" w:rsidRPr="00AF4F33" w:rsidRDefault="003B64C2" w:rsidP="003B64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B5D8B2" w14:textId="29335151" w:rsidR="003B64C2" w:rsidRPr="00AF4F33" w:rsidRDefault="003B64C2" w:rsidP="003B64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46F24B" w14:textId="41265D7E" w:rsidR="003B64C2" w:rsidRPr="00AF4F33" w:rsidRDefault="003B64C2" w:rsidP="003B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AF4F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4F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4F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4F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D560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F4F3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F4F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3E4C" w:rsidRPr="00CF7ED9" w14:paraId="092EA520" w14:textId="77777777" w:rsidTr="00C4787C">
        <w:tc>
          <w:tcPr>
            <w:tcW w:w="2448" w:type="dxa"/>
          </w:tcPr>
          <w:p w14:paraId="5B94C4F3" w14:textId="04E4E191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616F8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16F8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548261" w14:textId="0E8C7F6F" w:rsidR="00773E4C" w:rsidRPr="00CF7ED9" w:rsidRDefault="003B64C2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="00AF4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461AB6DA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E5AD87" w14:textId="645F20F0" w:rsidR="00773E4C" w:rsidRPr="00CF7ED9" w:rsidRDefault="003B64C2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</w:t>
            </w:r>
            <w:r w:rsidR="00AF4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14:paraId="4B3ECFD6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B81CA2" w14:textId="13433507" w:rsidR="00773E4C" w:rsidRPr="00CF7ED9" w:rsidRDefault="00AF4F33" w:rsidP="0077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51,78</w:t>
            </w:r>
            <w:r w:rsidR="006D5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2F4F2B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FCCFB4" w14:textId="4E5456BF" w:rsidR="00773E4C" w:rsidRPr="00CF7ED9" w:rsidRDefault="003B64C2" w:rsidP="00773E4C">
            <w:pPr>
              <w:tabs>
                <w:tab w:val="clear" w:pos="680"/>
                <w:tab w:val="clear" w:pos="907"/>
                <w:tab w:val="left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5BB9173D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BD59E5" w14:textId="4EDDBF4F" w:rsidR="00773E4C" w:rsidRPr="00CF7ED9" w:rsidRDefault="00AF4F33" w:rsidP="0077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103,79</w:t>
            </w:r>
            <w:r w:rsidR="006D5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773E4C" w:rsidRPr="00CF7ED9" w14:paraId="6D1B6B46" w14:textId="77777777" w:rsidTr="00C4787C">
        <w:tc>
          <w:tcPr>
            <w:tcW w:w="2448" w:type="dxa"/>
          </w:tcPr>
          <w:p w14:paraId="5D81648F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7FBBB08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431021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E7CE1" w14:textId="77777777" w:rsidR="00773E4C" w:rsidRPr="00CF7ED9" w:rsidRDefault="00773E4C" w:rsidP="001C384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E99BB1A" w14:textId="77777777" w:rsidR="00773E4C" w:rsidRPr="00CF7ED9" w:rsidRDefault="00773E4C" w:rsidP="00773E4C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AB958F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9562DE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FEC945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7C481C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E757AD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3E4C" w:rsidRPr="00CF7ED9" w14:paraId="59754359" w14:textId="77777777" w:rsidTr="00C4787C">
        <w:tc>
          <w:tcPr>
            <w:tcW w:w="2448" w:type="dxa"/>
          </w:tcPr>
          <w:p w14:paraId="4FEF5E0E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2CF82238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457DBC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F56265" w14:textId="77777777" w:rsidR="00773E4C" w:rsidRPr="00CF7ED9" w:rsidRDefault="00773E4C" w:rsidP="001C384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ACCB95F" w14:textId="77777777" w:rsidR="00773E4C" w:rsidRPr="00CF7ED9" w:rsidRDefault="00773E4C" w:rsidP="00773E4C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F054F1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F77CD0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7C1A8C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131E4F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7EB868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3E4C" w:rsidRPr="00CF7ED9" w14:paraId="2A394DCB" w14:textId="77777777" w:rsidTr="00C4787C">
        <w:tc>
          <w:tcPr>
            <w:tcW w:w="2448" w:type="dxa"/>
            <w:vAlign w:val="bottom"/>
          </w:tcPr>
          <w:p w14:paraId="56A6F18A" w14:textId="5123AAF7" w:rsidR="00773E4C" w:rsidRPr="00CF7ED9" w:rsidRDefault="002140F9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8D29CD" w14:textId="03D17BFD" w:rsidR="00773E4C" w:rsidRPr="00CF7ED9" w:rsidRDefault="001F0E13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773E4C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0B89822E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53D6FC" w14:textId="7C3B7BC2" w:rsidR="00773E4C" w:rsidRPr="00CF7ED9" w:rsidRDefault="001F0E13" w:rsidP="001C384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5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773E4C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6C6B44D5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A3C7D90" w14:textId="66B788F9" w:rsidR="00773E4C" w:rsidRPr="00CF7ED9" w:rsidRDefault="001F0E13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773E4C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14:paraId="2DA9E397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8CEF5F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C7EF58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35E906" w14:textId="1102E640" w:rsidR="00773E4C" w:rsidRPr="00CF7ED9" w:rsidRDefault="001F0E13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773E4C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903</w:t>
            </w:r>
          </w:p>
        </w:tc>
      </w:tr>
      <w:tr w:rsidR="00773E4C" w:rsidRPr="00CF7ED9" w14:paraId="58E2D018" w14:textId="77777777" w:rsidTr="00C4787C">
        <w:tc>
          <w:tcPr>
            <w:tcW w:w="2448" w:type="dxa"/>
            <w:shd w:val="clear" w:color="auto" w:fill="auto"/>
          </w:tcPr>
          <w:p w14:paraId="736A2A94" w14:textId="70CA3FD4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616F8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16F8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F054B2" w14:textId="2476EC1E" w:rsidR="00773E4C" w:rsidRPr="00CF7ED9" w:rsidRDefault="00AF4F33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2D72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1D24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0EDFDEB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32DE43" w14:textId="03557D07" w:rsidR="00773E4C" w:rsidRPr="00CF7ED9" w:rsidRDefault="00AF4F33" w:rsidP="001C384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5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12,38</w:t>
            </w:r>
            <w:r w:rsidR="001D24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B858B87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46A184" w14:textId="458A9EF5" w:rsidR="00773E4C" w:rsidRPr="00CF7ED9" w:rsidRDefault="002D723F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26,873</w:t>
            </w:r>
          </w:p>
        </w:tc>
        <w:tc>
          <w:tcPr>
            <w:tcW w:w="270" w:type="dxa"/>
            <w:shd w:val="clear" w:color="auto" w:fill="auto"/>
          </w:tcPr>
          <w:p w14:paraId="79AF3F3C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9CB6B" w14:textId="1EE23590" w:rsidR="00773E4C" w:rsidRPr="00CF7ED9" w:rsidRDefault="003B64C2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9DB3FF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0EF53D" w14:textId="38F24DDF" w:rsidR="00773E4C" w:rsidRPr="00CF7ED9" w:rsidRDefault="00AF4F33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63,636</w:t>
            </w:r>
          </w:p>
        </w:tc>
      </w:tr>
    </w:tbl>
    <w:p w14:paraId="08434023" w14:textId="77777777" w:rsidR="002D4841" w:rsidRPr="00CF7ED9" w:rsidRDefault="002D4841" w:rsidP="00CF7ED9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0020CF" w14:textId="1A87CD45" w:rsidR="002D4841" w:rsidRPr="00CF7ED9" w:rsidRDefault="002D4841" w:rsidP="00CF7ED9">
      <w:pPr>
        <w:pStyle w:val="BodyText2"/>
        <w:ind w:left="540" w:right="18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ราคาทรัพย์สินของกลุ่มบริษัทก่อนหักค่าเสื่อมราคาสะสมของ</w:t>
      </w:r>
      <w:r w:rsidR="004B4341"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F7ED9">
        <w:rPr>
          <w:rFonts w:asciiTheme="majorBidi" w:hAnsiTheme="majorBidi" w:cstheme="majorBidi"/>
          <w:sz w:val="30"/>
          <w:szCs w:val="30"/>
          <w:cs/>
        </w:rPr>
        <w:t>อุปกรณ์ ซึ่งได้คิด</w:t>
      </w:r>
      <w:r w:rsidR="001C384B">
        <w:rPr>
          <w:rFonts w:asciiTheme="majorBidi" w:hAnsiTheme="majorBidi" w:cstheme="majorBidi"/>
          <w:sz w:val="30"/>
          <w:szCs w:val="30"/>
          <w:cs/>
        </w:rPr>
        <w:br/>
      </w:r>
      <w:r w:rsidRPr="00CF7ED9">
        <w:rPr>
          <w:rFonts w:asciiTheme="majorBidi" w:hAnsiTheme="majorBidi" w:cstheme="majorBidi"/>
          <w:sz w:val="30"/>
          <w:szCs w:val="30"/>
          <w:cs/>
        </w:rPr>
        <w:t>ค่าเสื่อมราคาเต็มจำนวนแล้ว แต่ยังคงใช้งานจนถึง ณ วันที่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</w:rPr>
        <w:t>31</w:t>
      </w:r>
      <w:r w:rsidR="001824CF" w:rsidRPr="001824CF">
        <w:rPr>
          <w:rFonts w:asciiTheme="majorBidi" w:hAnsiTheme="majorBidi" w:cstheme="majorBidi"/>
          <w:sz w:val="30"/>
          <w:szCs w:val="30"/>
        </w:rPr>
        <w:t xml:space="preserve"> </w:t>
      </w:r>
      <w:r w:rsidR="001824CF" w:rsidRPr="001824C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F0E13" w:rsidRPr="001F0E13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9E65E7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572ADD">
        <w:rPr>
          <w:rFonts w:asciiTheme="majorBidi" w:hAnsiTheme="majorBidi" w:cstheme="majorBidi"/>
          <w:sz w:val="30"/>
          <w:szCs w:val="30"/>
        </w:rPr>
        <w:t>4</w:t>
      </w:r>
      <w:r w:rsidR="00F13D75">
        <w:rPr>
          <w:rFonts w:asciiTheme="majorBidi" w:hAnsiTheme="majorBidi" w:cstheme="majorBidi"/>
          <w:sz w:val="30"/>
          <w:szCs w:val="30"/>
        </w:rPr>
        <w:t>6</w:t>
      </w:r>
      <w:r w:rsidR="00572ADD">
        <w:rPr>
          <w:rFonts w:asciiTheme="majorBidi" w:hAnsiTheme="majorBidi" w:cstheme="majorBidi"/>
          <w:sz w:val="30"/>
          <w:szCs w:val="30"/>
        </w:rPr>
        <w:t>.0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40</w:t>
      </w:r>
      <w:r w:rsidR="009E65E7" w:rsidRPr="00CF7ED9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1C92BB7" w14:textId="464F2CAC" w:rsidR="00B11E58" w:rsidRDefault="00B1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170"/>
        <w:gridCol w:w="6"/>
      </w:tblGrid>
      <w:tr w:rsidR="002D4841" w:rsidRPr="00CF7ED9" w14:paraId="2D4E46F8" w14:textId="77777777" w:rsidTr="00F82B74">
        <w:trPr>
          <w:tblHeader/>
        </w:trPr>
        <w:tc>
          <w:tcPr>
            <w:tcW w:w="2448" w:type="dxa"/>
          </w:tcPr>
          <w:p w14:paraId="1D9ECF98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918" w:type="dxa"/>
            <w:gridSpan w:val="10"/>
          </w:tcPr>
          <w:p w14:paraId="708EB1F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D4841" w:rsidRPr="00CF7ED9" w14:paraId="4C5BF2C9" w14:textId="77777777" w:rsidTr="00F82B74">
        <w:trPr>
          <w:gridAfter w:val="1"/>
          <w:wAfter w:w="6" w:type="dxa"/>
          <w:tblHeader/>
        </w:trPr>
        <w:tc>
          <w:tcPr>
            <w:tcW w:w="2448" w:type="dxa"/>
          </w:tcPr>
          <w:p w14:paraId="2F0563D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CD447CE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6D3B11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23D473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14:paraId="73E2326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7B41A9E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36DF5A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C75710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07E6C0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D02B80F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D4841" w:rsidRPr="00CF7ED9" w14:paraId="44FA7FEE" w14:textId="77777777" w:rsidTr="00F82B74">
        <w:trPr>
          <w:gridAfter w:val="1"/>
          <w:wAfter w:w="6" w:type="dxa"/>
          <w:tblHeader/>
        </w:trPr>
        <w:tc>
          <w:tcPr>
            <w:tcW w:w="2448" w:type="dxa"/>
          </w:tcPr>
          <w:p w14:paraId="7E7DF2F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0DEE7CA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14:paraId="426F062D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84CC55D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14:paraId="743C528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9370BC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14:paraId="5FCB287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FDBEA9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2C2A34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FFDC1A3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2D4841" w:rsidRPr="00CF7ED9" w14:paraId="7747E8FA" w14:textId="77777777" w:rsidTr="00F82B74">
        <w:trPr>
          <w:gridAfter w:val="1"/>
          <w:wAfter w:w="6" w:type="dxa"/>
          <w:tblHeader/>
        </w:trPr>
        <w:tc>
          <w:tcPr>
            <w:tcW w:w="2448" w:type="dxa"/>
          </w:tcPr>
          <w:p w14:paraId="590AA5A6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0881C97E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14:paraId="761BA7BC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DFEC3A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14:paraId="51A45D98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9A7631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14:paraId="15913F2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0306DD3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14:paraId="5CF1E30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69FB0A1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2D4841" w:rsidRPr="00CF7ED9" w14:paraId="3184CB98" w14:textId="77777777" w:rsidTr="00F82B74">
        <w:trPr>
          <w:tblHeader/>
        </w:trPr>
        <w:tc>
          <w:tcPr>
            <w:tcW w:w="2448" w:type="dxa"/>
          </w:tcPr>
          <w:p w14:paraId="1CC1AC8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918" w:type="dxa"/>
            <w:gridSpan w:val="10"/>
            <w:vAlign w:val="bottom"/>
          </w:tcPr>
          <w:p w14:paraId="4D041AC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D4841" w:rsidRPr="00CF7ED9" w14:paraId="57C26164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4E8344A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</w:tcPr>
          <w:p w14:paraId="1CECE075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66BA7AB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B0C29AF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CA7DAE5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E853F23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8D3E12D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737275C7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91D4C02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3F98DD1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5A6219" w:rsidRPr="00CF7ED9" w14:paraId="4B172467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571F2AB2" w14:textId="3BD50B02" w:rsidR="005A6219" w:rsidRPr="00CF7ED9" w:rsidRDefault="005A6219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1F0E13"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="001F0E13"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170" w:type="dxa"/>
          </w:tcPr>
          <w:p w14:paraId="61B5C1AF" w14:textId="5DDBA081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70" w:type="dxa"/>
          </w:tcPr>
          <w:p w14:paraId="14D43A4F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D931C" w14:textId="00B1F475" w:rsidR="005A6219" w:rsidRPr="00CF7ED9" w:rsidRDefault="001F0E13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A6219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65916BAA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DC5870" w14:textId="45422946" w:rsidR="005A6219" w:rsidRPr="00CF7ED9" w:rsidRDefault="001F0E1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5A6219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1E3987F2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211ECA" w14:textId="741A771A" w:rsidR="005A6219" w:rsidRPr="00CF7ED9" w:rsidRDefault="001F0E13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6219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31A6F6FD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E05F3" w14:textId="2386F51E" w:rsidR="005A6219" w:rsidRPr="00CF7ED9" w:rsidRDefault="001F0E1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5A6219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026</w:t>
            </w:r>
          </w:p>
        </w:tc>
      </w:tr>
      <w:tr w:rsidR="005A6219" w:rsidRPr="00CF7ED9" w14:paraId="6CFBB09E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51DC5743" w14:textId="77777777" w:rsidR="005A6219" w:rsidRPr="00CF7ED9" w:rsidRDefault="005A6219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0D0C88FF" w14:textId="6C4884E0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942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4F06871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38DAC" w14:textId="68FED8E8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BEB211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1DA96" w14:textId="3DDE936B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AEBB755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E5280C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3E2AFA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391C2" w14:textId="4ABD70CB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A6219" w:rsidRPr="00CF7ED9" w14:paraId="080304F3" w14:textId="77777777" w:rsidTr="00F82B74">
        <w:trPr>
          <w:gridAfter w:val="1"/>
          <w:wAfter w:w="6" w:type="dxa"/>
          <w:trHeight w:val="202"/>
        </w:trPr>
        <w:tc>
          <w:tcPr>
            <w:tcW w:w="2448" w:type="dxa"/>
          </w:tcPr>
          <w:p w14:paraId="0EB381E1" w14:textId="77777777" w:rsidR="005A6219" w:rsidRPr="00CF7ED9" w:rsidRDefault="005A6219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8A5E8C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3259D11D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B81E7A" w14:textId="6E8CF55F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75F919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E2188F" w14:textId="481DDE4B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D5160C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1BB73A4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505E01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3316EC" w14:textId="23A2B3EC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A6219" w:rsidRPr="00CF7ED9" w14:paraId="7DB034E0" w14:textId="77777777" w:rsidTr="00F82B74">
        <w:trPr>
          <w:gridAfter w:val="1"/>
          <w:wAfter w:w="6" w:type="dxa"/>
          <w:trHeight w:val="164"/>
        </w:trPr>
        <w:tc>
          <w:tcPr>
            <w:tcW w:w="2448" w:type="dxa"/>
          </w:tcPr>
          <w:p w14:paraId="76E18E01" w14:textId="70E53EFE" w:rsidR="005A6219" w:rsidRPr="00CF7ED9" w:rsidRDefault="005A6219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11B140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9CBE1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9F323B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6E3D0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6E8F70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16C3F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2254F9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2C09E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443BA0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6219" w:rsidRPr="00CF7ED9" w14:paraId="2CE8DA14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6BE967B7" w14:textId="32154301" w:rsidR="005A6219" w:rsidRPr="00CF7ED9" w:rsidRDefault="005A6219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743CB882" w14:textId="54CB0B70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87F5C1F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DE5B5" w14:textId="13E43FFD" w:rsidR="005A6219" w:rsidRPr="00CF7ED9" w:rsidRDefault="001F0E13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5A6219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  <w:r w:rsidR="005A6219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F621F6E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C8E29" w14:textId="0AA3C7E8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C69483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43C225B" w14:textId="46552600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1FEE2CF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012AA" w14:textId="48D0FF70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</w:p>
        </w:tc>
      </w:tr>
      <w:tr w:rsidR="005611F4" w:rsidRPr="00CF7ED9" w14:paraId="42B696EE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7C02EE54" w14:textId="77777777" w:rsidR="005611F4" w:rsidRPr="00CF7ED9" w:rsidRDefault="005611F4" w:rsidP="005611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177E0E25" w14:textId="74775A9C" w:rsidR="005611F4" w:rsidRPr="00CF7ED9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611F4"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270" w:type="dxa"/>
          </w:tcPr>
          <w:p w14:paraId="59F15E35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7FD02" w14:textId="78F73658" w:rsidR="005611F4" w:rsidRPr="00CF7ED9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11F4"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D24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7202D3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E35555" w14:textId="0D602E04" w:rsidR="005611F4" w:rsidRPr="00CF7ED9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611F4"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784D814E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0668EF6" w14:textId="4B96E98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875680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0E2BE4" w14:textId="1EA44FAD" w:rsidR="005611F4" w:rsidRPr="00CF7ED9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611F4"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D243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611F4" w:rsidRPr="00CF7ED9" w14:paraId="6C5224D5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71C8FEC7" w14:textId="49E4E3D5" w:rsidR="005611F4" w:rsidRPr="00CF7ED9" w:rsidRDefault="005611F4" w:rsidP="005611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</w:tcPr>
          <w:p w14:paraId="46E2FBB9" w14:textId="0E719F4E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DFC38C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D9571" w14:textId="1AD3461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D243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3B0A1C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FA9F7" w14:textId="27E22A0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761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2841C0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6F0E23" w14:textId="7B9F9E5F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E0EB6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72639" w14:textId="04FC68E2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D243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11F4" w:rsidRPr="00CF7ED9" w14:paraId="3B0DFAC3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265BEE33" w14:textId="0127BBFB" w:rsidR="005611F4" w:rsidRPr="00CF7ED9" w:rsidRDefault="005611F4" w:rsidP="005611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CDE6E1" w14:textId="043CB362" w:rsidR="005611F4" w:rsidRPr="005611F4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1F231A" w14:textId="77777777" w:rsidR="005611F4" w:rsidRPr="005611F4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925C5D" w14:textId="78A38963" w:rsidR="005611F4" w:rsidRPr="005611F4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BEE0CF1" w14:textId="77777777" w:rsidR="005611F4" w:rsidRPr="005611F4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733305" w14:textId="5B2BD314" w:rsidR="005611F4" w:rsidRPr="005611F4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C792CDE" w14:textId="77777777" w:rsidR="005611F4" w:rsidRPr="005611F4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FBB299F" w14:textId="3FA82794" w:rsidR="005611F4" w:rsidRPr="005611F4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11F4"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4A38A508" w14:textId="77777777" w:rsidR="005611F4" w:rsidRPr="005611F4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200FE0" w14:textId="71BBA6D2" w:rsidR="005611F4" w:rsidRPr="005611F4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="005611F4"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</w:tr>
      <w:tr w:rsidR="009D57A3" w:rsidRPr="00CF7ED9" w14:paraId="1A3D2921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2259E462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D9B3966" w14:textId="77777777" w:rsidR="009D57A3" w:rsidRPr="00CF7ED9" w:rsidRDefault="009D57A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F5E7ED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CF6243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F98538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78B03B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0D76B8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B90158E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97E8F0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D01EE0" w14:textId="77777777" w:rsidR="009D57A3" w:rsidRPr="00CF7ED9" w:rsidRDefault="009D57A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2B74" w:rsidRPr="00CF7ED9" w14:paraId="0AD49B61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375FA1D8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6AD0A08D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C2D31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4EA743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7395DA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487DDF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11BE42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CBCD98C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F2952B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516D22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2B74" w:rsidRPr="00CF7ED9" w14:paraId="5E0C79F8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19598C9E" w14:textId="436862CC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1F0E13"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="001F0E13"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170" w:type="dxa"/>
          </w:tcPr>
          <w:p w14:paraId="1B743B9A" w14:textId="4159FFC8" w:rsidR="00F82B74" w:rsidRPr="00CF7ED9" w:rsidRDefault="001F0E1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82B74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70" w:type="dxa"/>
          </w:tcPr>
          <w:p w14:paraId="551F513F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CB09C" w14:textId="617FE413" w:rsidR="00F82B74" w:rsidRPr="00CF7ED9" w:rsidRDefault="001F0E13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82B74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23901888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9D44C" w14:textId="5D092A86" w:rsidR="00F82B74" w:rsidRPr="00CF7ED9" w:rsidRDefault="001F0E1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F82B74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270" w:type="dxa"/>
          </w:tcPr>
          <w:p w14:paraId="16225EF9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A2377F" w14:textId="034B3CB5" w:rsidR="00F82B74" w:rsidRPr="00CF7ED9" w:rsidRDefault="001F0E13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2B74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4D37D016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6CABC" w14:textId="451584F0" w:rsidR="00F82B74" w:rsidRPr="00CF7ED9" w:rsidRDefault="001F0E1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F82B74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F82B74" w:rsidRPr="00CF7ED9" w14:paraId="5C6AFED5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1FAFF9AF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3D0A7934" w14:textId="17AB030B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992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5D8966F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0FF24B" w14:textId="271B4032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BCF1C83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858B68" w14:textId="1F5F9648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541E900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948522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444E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49D80" w14:textId="0DBB5F61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82B74" w:rsidRPr="00CF7ED9" w14:paraId="3AE2046E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0FBF0839" w14:textId="6137DD80" w:rsidR="00F82B74" w:rsidRPr="00CF7ED9" w:rsidRDefault="00B03A16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="00F82B74"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AB3A3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79E42836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E7AB95" w14:textId="7E7A7289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AE58A9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8C0397" w14:textId="0696CD86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093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729A8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9F5C13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C2AB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201C15" w14:textId="34C6D288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2B74" w:rsidRPr="00CF7ED9" w14:paraId="295A45DC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0BD0CFA6" w14:textId="0E91026A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BAC50E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69B4D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20C46C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C28FF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5D763B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DAD19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364EA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3595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3668AC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2B74" w:rsidRPr="00CF7ED9" w14:paraId="4CFA99C6" w14:textId="77777777" w:rsidTr="00C83518">
        <w:trPr>
          <w:gridAfter w:val="1"/>
          <w:wAfter w:w="6" w:type="dxa"/>
        </w:trPr>
        <w:tc>
          <w:tcPr>
            <w:tcW w:w="2448" w:type="dxa"/>
          </w:tcPr>
          <w:p w14:paraId="0736C551" w14:textId="302C7B0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5B3C7756" w14:textId="6E35A034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9BAFFF3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F9E1B8" w14:textId="49D0AD6C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14:paraId="6E5544E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0614D" w14:textId="4B2E8D63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E1A0A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DD5D7E" w14:textId="2C15D343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588C68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0F3F41" w14:textId="1DBA56A1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D560E" w:rsidRPr="00CF7ED9" w14:paraId="1CFD6FF2" w14:textId="77777777" w:rsidTr="00C83518">
        <w:trPr>
          <w:gridAfter w:val="1"/>
          <w:wAfter w:w="6" w:type="dxa"/>
        </w:trPr>
        <w:tc>
          <w:tcPr>
            <w:tcW w:w="2448" w:type="dxa"/>
          </w:tcPr>
          <w:p w14:paraId="39080AB1" w14:textId="77777777" w:rsidR="006D560E" w:rsidRPr="00CF7ED9" w:rsidRDefault="006D560E" w:rsidP="006D56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170" w:type="dxa"/>
          </w:tcPr>
          <w:p w14:paraId="048EF8DA" w14:textId="72B831A1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684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BED80C8" w14:textId="77777777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7284B2" w14:textId="7F70F204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980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1598D3D" w14:textId="77777777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8C1834" w14:textId="1D4E00FF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626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8961D4" w14:textId="77777777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7AC648" w14:textId="108269B9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5577A" w14:textId="77777777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9BA4F" w14:textId="15BA6169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6D560E" w:rsidRPr="00CF7ED9" w14:paraId="42389874" w14:textId="77777777" w:rsidTr="00C83518">
        <w:trPr>
          <w:gridAfter w:val="1"/>
          <w:wAfter w:w="6" w:type="dxa"/>
        </w:trPr>
        <w:tc>
          <w:tcPr>
            <w:tcW w:w="2448" w:type="dxa"/>
          </w:tcPr>
          <w:p w14:paraId="44EA0FD4" w14:textId="39A4E2BF" w:rsidR="006D560E" w:rsidRPr="00CF7ED9" w:rsidRDefault="006D560E" w:rsidP="006D56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6E1C1E" w14:textId="19C2057C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99E84" w14:textId="77777777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82EBD7" w14:textId="4AF8D120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9E98A7" w14:textId="77777777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53411F" w14:textId="3D4E7F55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F5FEE1" w14:textId="77777777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3FD58E" w14:textId="110952BF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094F0" w14:textId="77777777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8E6154" w14:textId="38419AC4" w:rsidR="006D560E" w:rsidRPr="00CF7ED9" w:rsidRDefault="006D560E" w:rsidP="006D560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5611F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11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11F4" w:rsidRPr="00CF7ED9" w14:paraId="585C4F6F" w14:textId="77777777" w:rsidTr="00F82B74">
        <w:trPr>
          <w:gridAfter w:val="1"/>
          <w:wAfter w:w="6" w:type="dxa"/>
          <w:trHeight w:val="305"/>
        </w:trPr>
        <w:tc>
          <w:tcPr>
            <w:tcW w:w="2448" w:type="dxa"/>
          </w:tcPr>
          <w:p w14:paraId="103D68CF" w14:textId="10FBCAE2" w:rsidR="005611F4" w:rsidRPr="00CF7ED9" w:rsidRDefault="005611F4" w:rsidP="005611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EA8D1E" w14:textId="04760276" w:rsidR="005611F4" w:rsidRPr="005611F4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5611F4"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2734690E" w14:textId="77777777" w:rsidR="005611F4" w:rsidRPr="005611F4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AEF78F" w14:textId="64FFB3EB" w:rsidR="005611F4" w:rsidRPr="005611F4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5611F4"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735BE8A3" w14:textId="77777777" w:rsidR="005611F4" w:rsidRPr="005611F4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F89E31" w14:textId="182DAD3B" w:rsidR="005611F4" w:rsidRPr="005611F4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5611F4"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6D5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7D983B6" w14:textId="77777777" w:rsidR="005611F4" w:rsidRPr="005611F4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9EA2A7" w14:textId="13177E2E" w:rsidR="005611F4" w:rsidRPr="005611F4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11F4"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66D2A9B9" w14:textId="77777777" w:rsidR="005611F4" w:rsidRPr="005611F4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C5FBDE" w14:textId="70955F74" w:rsidR="005611F4" w:rsidRPr="005611F4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="005611F4"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6D5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9D57A3" w:rsidRPr="00CF7ED9" w14:paraId="656E896D" w14:textId="77777777" w:rsidTr="00F82B74">
        <w:trPr>
          <w:gridAfter w:val="1"/>
          <w:wAfter w:w="6" w:type="dxa"/>
          <w:trHeight w:val="85"/>
        </w:trPr>
        <w:tc>
          <w:tcPr>
            <w:tcW w:w="2448" w:type="dxa"/>
          </w:tcPr>
          <w:p w14:paraId="686042B8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FEC6E2D" w14:textId="77777777" w:rsidR="009D57A3" w:rsidRPr="00CF7ED9" w:rsidRDefault="009D57A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4B8C50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52BC58" w14:textId="77777777" w:rsidR="009D57A3" w:rsidRPr="00CF7ED9" w:rsidRDefault="009D57A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610494C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D8AD78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83ABA8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E5D4EC7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A42726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7EA437" w14:textId="77777777" w:rsidR="009D57A3" w:rsidRPr="00CF7ED9" w:rsidRDefault="009D57A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2B74" w:rsidRPr="00CF7ED9" w14:paraId="1A89E248" w14:textId="77777777" w:rsidTr="00F82B74">
        <w:trPr>
          <w:gridAfter w:val="1"/>
          <w:wAfter w:w="6" w:type="dxa"/>
          <w:trHeight w:val="85"/>
        </w:trPr>
        <w:tc>
          <w:tcPr>
            <w:tcW w:w="2448" w:type="dxa"/>
          </w:tcPr>
          <w:p w14:paraId="5C9B0452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201A2F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D4D9A2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ADECC7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661485D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21E8DB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EF07EE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50FFE5E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9E2BE0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05EE0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2B74" w:rsidRPr="00CF7ED9" w14:paraId="346BCE98" w14:textId="77777777" w:rsidTr="00F82B74"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342B9E8B" w14:textId="2850CF86" w:rsidR="00F82B74" w:rsidRPr="00CF7ED9" w:rsidRDefault="002140F9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6DF937" w14:textId="7D4C947D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FE67B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3DE45FB" w14:textId="02A6323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270" w:type="dxa"/>
          </w:tcPr>
          <w:p w14:paraId="212F67F5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B3D734" w14:textId="242EDA70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53BE62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FBB7CEE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B4B3AA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D6EAD" w14:textId="38C1978C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</w:tr>
      <w:tr w:rsidR="005611F4" w:rsidRPr="00CF7ED9" w14:paraId="29E485A1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26E17EDA" w14:textId="0BFC12C8" w:rsidR="005611F4" w:rsidRPr="00CF7ED9" w:rsidRDefault="005611F4" w:rsidP="005611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F0E13" w:rsidRPr="001F0E1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3CC3EAC" w14:textId="7CE35C4B" w:rsidR="005611F4" w:rsidRPr="00CF7ED9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5611F4"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3D8D1F48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9F5DBFB" w14:textId="1E3F5BEA" w:rsidR="005611F4" w:rsidRPr="00CF7ED9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611F4"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18050952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443602A" w14:textId="0498D89D" w:rsidR="005611F4" w:rsidRPr="00CF7ED9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5611F4"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6D5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7CCE8C5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0B0AD2A5" w14:textId="0B8B8B71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FA7D5" w14:textId="77777777" w:rsidR="005611F4" w:rsidRPr="00CF7ED9" w:rsidRDefault="005611F4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A167071" w14:textId="747030F9" w:rsidR="005611F4" w:rsidRPr="00CF7ED9" w:rsidRDefault="001F0E13" w:rsidP="005611F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5611F4"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6D5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2AAEFA86" w14:textId="77777777" w:rsidR="00F82B74" w:rsidRPr="00967BAE" w:rsidRDefault="00F82B74" w:rsidP="00F82B74">
      <w:pPr>
        <w:pStyle w:val="BodyText2"/>
        <w:ind w:left="547" w:right="14" w:firstLine="0"/>
        <w:rPr>
          <w:rFonts w:asciiTheme="majorBidi" w:hAnsiTheme="majorBidi" w:cstheme="majorBidi"/>
          <w:sz w:val="28"/>
          <w:szCs w:val="28"/>
        </w:rPr>
      </w:pPr>
    </w:p>
    <w:p w14:paraId="15CDC192" w14:textId="537F3F5A" w:rsidR="002D4841" w:rsidRPr="009D57A3" w:rsidRDefault="002D4841" w:rsidP="002D4AA9">
      <w:pPr>
        <w:pStyle w:val="BodyText2"/>
        <w:ind w:left="547" w:right="14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57A3">
        <w:rPr>
          <w:rFonts w:asciiTheme="majorBidi" w:hAnsiTheme="majorBidi" w:cstheme="majorBidi"/>
          <w:spacing w:val="-4"/>
          <w:sz w:val="30"/>
          <w:szCs w:val="30"/>
          <w:cs/>
        </w:rPr>
        <w:t>ราคาทรัพย์สินของบริษัทก่อนหักค่าเสื่อมราคาสะสมของ</w:t>
      </w:r>
      <w:r w:rsidR="002D579E" w:rsidRPr="009D57A3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ส่วนปรับปรุงอาคารเช่าและ</w:t>
      </w:r>
      <w:r w:rsidRPr="009D57A3">
        <w:rPr>
          <w:rFonts w:asciiTheme="majorBidi" w:hAnsiTheme="majorBidi" w:cstheme="majorBidi"/>
          <w:spacing w:val="-4"/>
          <w:sz w:val="30"/>
          <w:szCs w:val="30"/>
          <w:cs/>
        </w:rPr>
        <w:t>อุปกรณ์</w:t>
      </w:r>
      <w:r w:rsidR="002D4A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spacing w:val="-4"/>
          <w:sz w:val="30"/>
          <w:szCs w:val="30"/>
          <w:cs/>
        </w:rPr>
        <w:t>ซึ่งได้คิดค่าเสื่อมราคา</w:t>
      </w:r>
      <w:r w:rsidRPr="009D57A3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="00EB02B1" w:rsidRPr="009D57A3">
        <w:rPr>
          <w:rFonts w:asciiTheme="majorBidi" w:hAnsiTheme="majorBidi" w:cstheme="majorBidi"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9D57A3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</w:rPr>
        <w:t>31</w:t>
      </w:r>
      <w:r w:rsidR="00216B7A" w:rsidRPr="00216B7A">
        <w:rPr>
          <w:rFonts w:asciiTheme="majorBidi" w:hAnsiTheme="majorBidi" w:cstheme="majorBidi"/>
          <w:sz w:val="30"/>
          <w:szCs w:val="30"/>
        </w:rPr>
        <w:t xml:space="preserve"> </w:t>
      </w:r>
      <w:r w:rsidR="00216B7A" w:rsidRPr="00216B7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2562</w:t>
      </w:r>
      <w:r w:rsidR="00892917" w:rsidRPr="009D57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57A3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9D57A3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</w:rPr>
        <w:t>39</w:t>
      </w:r>
      <w:r w:rsidR="00E61A06">
        <w:rPr>
          <w:rFonts w:asciiTheme="majorBidi" w:hAnsiTheme="majorBidi" w:cstheme="majorBidi"/>
          <w:sz w:val="30"/>
          <w:szCs w:val="30"/>
        </w:rPr>
        <w:t>.</w:t>
      </w:r>
      <w:r w:rsidR="001F0E13" w:rsidRPr="001F0E13">
        <w:rPr>
          <w:rFonts w:asciiTheme="majorBidi" w:hAnsiTheme="majorBidi" w:cstheme="majorBidi"/>
          <w:sz w:val="30"/>
          <w:szCs w:val="30"/>
        </w:rPr>
        <w:t>7</w:t>
      </w:r>
      <w:r w:rsidR="00E61A06">
        <w:rPr>
          <w:rFonts w:asciiTheme="majorBidi" w:hAnsiTheme="majorBidi" w:cstheme="majorBidi"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D57A3">
        <w:rPr>
          <w:rFonts w:asciiTheme="majorBidi" w:hAnsiTheme="majorBidi" w:cstheme="majorBidi"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bookmarkStart w:id="3" w:name="_Hlk9432925"/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2561</w:t>
      </w:r>
      <w:bookmarkEnd w:id="3"/>
      <w:r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40</w:t>
      </w:r>
      <w:r w:rsidR="00892917" w:rsidRPr="009D57A3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187BE2E" w14:textId="77777777" w:rsidR="002D4841" w:rsidRPr="006F6C0A" w:rsidRDefault="002D4841" w:rsidP="00F82B74">
      <w:pPr>
        <w:pStyle w:val="BodyText2"/>
        <w:ind w:left="547" w:right="14" w:firstLine="0"/>
        <w:rPr>
          <w:rFonts w:asciiTheme="majorBidi" w:hAnsiTheme="majorBidi" w:cstheme="majorBidi"/>
          <w:i/>
          <w:iCs/>
          <w:sz w:val="20"/>
          <w:szCs w:val="20"/>
        </w:rPr>
      </w:pPr>
    </w:p>
    <w:p w14:paraId="1F97B0C5" w14:textId="2DF36C4B" w:rsidR="002D4841" w:rsidRPr="00CF7ED9" w:rsidRDefault="001F0E13" w:rsidP="00431025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</w:t>
      </w:r>
      <w:r w:rsidR="00B11E58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4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สินทรัพย์ไม่มีตัวตน</w:t>
      </w:r>
    </w:p>
    <w:p w14:paraId="1965490A" w14:textId="08683D4F" w:rsidR="002D4841" w:rsidRPr="00812CDB" w:rsidRDefault="00571E0B" w:rsidP="00571E0B">
      <w:pPr>
        <w:pStyle w:val="block"/>
        <w:tabs>
          <w:tab w:val="left" w:pos="1270"/>
        </w:tabs>
        <w:spacing w:after="0" w:line="240" w:lineRule="auto"/>
        <w:ind w:left="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/>
          <w:b/>
          <w:bCs/>
          <w:sz w:val="20"/>
          <w:cs/>
          <w:lang w:val="en-US" w:bidi="th-TH"/>
        </w:rPr>
        <w:tab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244"/>
        <w:gridCol w:w="1106"/>
        <w:gridCol w:w="236"/>
        <w:gridCol w:w="1114"/>
        <w:gridCol w:w="236"/>
        <w:gridCol w:w="1294"/>
        <w:gridCol w:w="240"/>
        <w:gridCol w:w="1200"/>
      </w:tblGrid>
      <w:tr w:rsidR="005447C3" w:rsidRPr="001E5F53" w14:paraId="35926766" w14:textId="77777777" w:rsidTr="005447C3">
        <w:trPr>
          <w:tblHeader/>
        </w:trPr>
        <w:tc>
          <w:tcPr>
            <w:tcW w:w="2880" w:type="dxa"/>
          </w:tcPr>
          <w:p w14:paraId="5DAFC572" w14:textId="77777777" w:rsidR="005447C3" w:rsidRPr="001E5F53" w:rsidRDefault="005447C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3B3684D3" w14:textId="77777777" w:rsidR="005447C3" w:rsidRPr="001E5F53" w:rsidRDefault="005447C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5447C3" w:rsidRPr="001E5F53" w14:paraId="44D917B5" w14:textId="77777777" w:rsidTr="00487FDB">
        <w:trPr>
          <w:tblHeader/>
        </w:trPr>
        <w:tc>
          <w:tcPr>
            <w:tcW w:w="2880" w:type="dxa"/>
          </w:tcPr>
          <w:p w14:paraId="4C95783D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32A13E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3A607C46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0C5663BC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27932A76" w14:textId="1DEF9C93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228C5E7A" w14:textId="0B223535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7E112803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38F60B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40" w:type="dxa"/>
          </w:tcPr>
          <w:p w14:paraId="6B44070B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2BCF255C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7C3" w:rsidRPr="001E5F53" w14:paraId="1B6F6D7A" w14:textId="77777777" w:rsidTr="00487FDB">
        <w:trPr>
          <w:tblHeader/>
        </w:trPr>
        <w:tc>
          <w:tcPr>
            <w:tcW w:w="2880" w:type="dxa"/>
          </w:tcPr>
          <w:p w14:paraId="1C8FB354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F588F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465544E2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7EC304F3" w14:textId="1851B040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ลิขสิทธิ์</w:t>
            </w:r>
          </w:p>
        </w:tc>
        <w:tc>
          <w:tcPr>
            <w:tcW w:w="236" w:type="dxa"/>
          </w:tcPr>
          <w:p w14:paraId="71CF9E78" w14:textId="00635BBD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50407143" w14:textId="3A5FF3BE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สิทธิในการใช้</w:t>
            </w:r>
          </w:p>
        </w:tc>
        <w:tc>
          <w:tcPr>
            <w:tcW w:w="236" w:type="dxa"/>
          </w:tcPr>
          <w:p w14:paraId="5345E50A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B709856" w14:textId="6FB141FF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ระหว่าง</w:t>
            </w: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</w:p>
        </w:tc>
        <w:tc>
          <w:tcPr>
            <w:tcW w:w="240" w:type="dxa"/>
          </w:tcPr>
          <w:p w14:paraId="6990DDB4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759620A6" w14:textId="77777777" w:rsidR="005447C3" w:rsidRPr="001E5F53" w:rsidRDefault="005447C3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7C3" w:rsidRPr="001E5F53" w14:paraId="1DC4BF43" w14:textId="77777777" w:rsidTr="00487FDB">
        <w:trPr>
          <w:tblHeader/>
        </w:trPr>
        <w:tc>
          <w:tcPr>
            <w:tcW w:w="2880" w:type="dxa"/>
          </w:tcPr>
          <w:p w14:paraId="576F5A10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EF373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44" w:type="dxa"/>
          </w:tcPr>
          <w:p w14:paraId="352E623D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36135894" w14:textId="1901285A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79F24942" w14:textId="021D38A9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4F7B815F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501EF0BA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E05F9E5" w14:textId="3C3D2540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พัฒนาและ</w:t>
            </w:r>
            <w:r w:rsidRPr="001E5F5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ติดตั้ง</w:t>
            </w:r>
          </w:p>
        </w:tc>
        <w:tc>
          <w:tcPr>
            <w:tcW w:w="240" w:type="dxa"/>
          </w:tcPr>
          <w:p w14:paraId="5650965D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6CA55542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447C3" w:rsidRPr="001E5F53" w14:paraId="4D6E457B" w14:textId="77777777" w:rsidTr="005447C3">
        <w:trPr>
          <w:tblHeader/>
        </w:trPr>
        <w:tc>
          <w:tcPr>
            <w:tcW w:w="2880" w:type="dxa"/>
          </w:tcPr>
          <w:p w14:paraId="1FEA319A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9"/>
          </w:tcPr>
          <w:p w14:paraId="767DA6A0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5447C3" w:rsidRPr="001E5F53" w14:paraId="2E6806F0" w14:textId="77777777" w:rsidTr="00487FDB">
        <w:tc>
          <w:tcPr>
            <w:tcW w:w="2880" w:type="dxa"/>
            <w:vAlign w:val="bottom"/>
          </w:tcPr>
          <w:p w14:paraId="1A6C552E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490C82DA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0004C76E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60339F12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2" w:right="91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41E9952" w14:textId="1BCB4570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2" w:right="91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2637F75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2" w:right="91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E1D83B2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522359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3322E573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CC937A1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47C3" w:rsidRPr="001E5F53" w14:paraId="0151F553" w14:textId="77777777" w:rsidTr="00487FDB">
        <w:tc>
          <w:tcPr>
            <w:tcW w:w="2880" w:type="dxa"/>
            <w:vAlign w:val="center"/>
          </w:tcPr>
          <w:p w14:paraId="67DEEACB" w14:textId="67E4E504" w:rsidR="005447C3" w:rsidRPr="001E5F53" w:rsidRDefault="005447C3" w:rsidP="005447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E26421" w14:textId="241BD47E" w:rsidR="005447C3" w:rsidRPr="001E5F53" w:rsidRDefault="00F76FA3" w:rsidP="00F76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12845E5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29F852D" w14:textId="470A92BB" w:rsidR="005447C3" w:rsidRPr="001E5F53" w:rsidRDefault="00F76FA3" w:rsidP="00F76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113,87</w:t>
            </w:r>
            <w:r w:rsidR="00B14AA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0E4297F" w14:textId="6354ADE1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10E1811" w14:textId="660133B0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22,873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BE0EA8" w14:textId="7777777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A450BA2" w14:textId="4495DAA8" w:rsidR="005447C3" w:rsidRPr="001E5F53" w:rsidRDefault="005447C3" w:rsidP="00DB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12,430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5DC466E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E86B81D" w14:textId="4997A9F9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149,177</w:t>
            </w:r>
          </w:p>
        </w:tc>
      </w:tr>
      <w:tr w:rsidR="005447C3" w:rsidRPr="001E5F53" w14:paraId="033BB028" w14:textId="77777777" w:rsidTr="00487FDB">
        <w:tc>
          <w:tcPr>
            <w:tcW w:w="2880" w:type="dxa"/>
            <w:vAlign w:val="center"/>
          </w:tcPr>
          <w:p w14:paraId="4A06DD72" w14:textId="1547BFFC" w:rsidR="005447C3" w:rsidRPr="001E5F53" w:rsidRDefault="005447C3" w:rsidP="005447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6A358F" w14:textId="5A010490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23,341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9956BF0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5E68585" w14:textId="0C73627C" w:rsidR="005447C3" w:rsidRPr="001E5F53" w:rsidRDefault="00F76FA3" w:rsidP="00F76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C8E721" w14:textId="095D287A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745AD0D8" w14:textId="6D91A40F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0AD5A5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9B2F96D" w14:textId="4F63E64A" w:rsidR="005447C3" w:rsidRPr="001E5F53" w:rsidRDefault="005447C3" w:rsidP="00DE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217A64F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0540B21" w14:textId="45467251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23,341</w:t>
            </w:r>
          </w:p>
        </w:tc>
      </w:tr>
      <w:tr w:rsidR="005447C3" w:rsidRPr="001E5F53" w14:paraId="4CC86214" w14:textId="77777777" w:rsidTr="00487FDB">
        <w:tc>
          <w:tcPr>
            <w:tcW w:w="2880" w:type="dxa"/>
            <w:vAlign w:val="center"/>
          </w:tcPr>
          <w:p w14:paraId="403D1AE3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3D56FA" w14:textId="618E7B5B" w:rsidR="005447C3" w:rsidRPr="001E5F53" w:rsidRDefault="007248E4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6D56">
              <w:rPr>
                <w:rFonts w:asciiTheme="majorBidi" w:hAnsiTheme="majorBidi" w:cstheme="majorBidi"/>
                <w:sz w:val="28"/>
                <w:szCs w:val="28"/>
              </w:rPr>
              <w:t>09,346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33E71F6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188055BC" w14:textId="66C6AFBF" w:rsidR="005447C3" w:rsidRPr="001E5F53" w:rsidRDefault="00F76FA3" w:rsidP="00F76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36" w:type="dxa"/>
          </w:tcPr>
          <w:p w14:paraId="78A83DE7" w14:textId="17A46340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6DA6CC99" w14:textId="49B4D67B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03FF72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B6B879D" w14:textId="2EE18BFB" w:rsidR="005447C3" w:rsidRPr="001E5F53" w:rsidRDefault="005447C3" w:rsidP="00DB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151,</w:t>
            </w:r>
            <w:r w:rsidR="007248E4" w:rsidRPr="001E5F5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E338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73E6BA7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0B4A270" w14:textId="4CDDF789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3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283,115</w:t>
            </w:r>
          </w:p>
        </w:tc>
      </w:tr>
      <w:tr w:rsidR="005447C3" w:rsidRPr="001E5F53" w14:paraId="11EB56C7" w14:textId="77777777" w:rsidTr="00487FDB">
        <w:tc>
          <w:tcPr>
            <w:tcW w:w="2880" w:type="dxa"/>
            <w:vAlign w:val="center"/>
          </w:tcPr>
          <w:p w14:paraId="3E67665E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CEFA78" w14:textId="275CC1F7" w:rsidR="005447C3" w:rsidRPr="001E5F53" w:rsidRDefault="00972B58" w:rsidP="0097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26B8AA9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97C6D26" w14:textId="0EF93AE7" w:rsidR="005447C3" w:rsidRPr="001E5F53" w:rsidRDefault="006955F9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236" w:type="dxa"/>
          </w:tcPr>
          <w:p w14:paraId="537D5FA7" w14:textId="58ED7A5F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2B350A8" w14:textId="7777777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2A2003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F1AEAE8" w14:textId="65F182F1" w:rsidR="005447C3" w:rsidRPr="001E5F53" w:rsidRDefault="005447C3" w:rsidP="00DB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(450)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6B29B9F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D091EB1" w14:textId="7777777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47C3" w:rsidRPr="001E5F53" w14:paraId="73292B97" w14:textId="77777777" w:rsidTr="00487FDB">
        <w:tc>
          <w:tcPr>
            <w:tcW w:w="2880" w:type="dxa"/>
            <w:vAlign w:val="center"/>
          </w:tcPr>
          <w:p w14:paraId="0C6CC81E" w14:textId="19AEBC1B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5E6BD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48B1B135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D578DCA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922E2" w14:textId="6463A255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82235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7530EE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306F5" w14:textId="77777777" w:rsidR="005447C3" w:rsidRPr="001E5F53" w:rsidRDefault="005447C3" w:rsidP="00DB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1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58EBF71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3351B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47C3" w:rsidRPr="001E5F53" w14:paraId="327B3ADA" w14:textId="77777777" w:rsidTr="0029204F">
        <w:tc>
          <w:tcPr>
            <w:tcW w:w="2880" w:type="dxa"/>
            <w:vAlign w:val="center"/>
          </w:tcPr>
          <w:p w14:paraId="0D7A3772" w14:textId="5B53E363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ADBFFF" w14:textId="424CB7A1" w:rsidR="005447C3" w:rsidRPr="001E5F53" w:rsidRDefault="009F023A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132,687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8AB5A3A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41D7DF16" w14:textId="37A8533E" w:rsidR="005447C3" w:rsidRPr="001E5F53" w:rsidRDefault="0077160B" w:rsidP="0069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</w:t>
            </w:r>
            <w:r w:rsidR="00C61B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36" w:type="dxa"/>
          </w:tcPr>
          <w:p w14:paraId="79A6A571" w14:textId="0043BDE0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0B12C94" w14:textId="0EB44B90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07E482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1D638A6" w14:textId="363F26D6" w:rsidR="005447C3" w:rsidRPr="001E5F53" w:rsidRDefault="005447C3" w:rsidP="00DB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</w:t>
            </w:r>
            <w:r w:rsidR="004E2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24827F3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53161A1" w14:textId="208B7BE6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455,633</w:t>
            </w:r>
          </w:p>
        </w:tc>
      </w:tr>
      <w:tr w:rsidR="005447C3" w:rsidRPr="001E5F53" w14:paraId="330922C3" w14:textId="77777777" w:rsidTr="00487FDB">
        <w:tc>
          <w:tcPr>
            <w:tcW w:w="2880" w:type="dxa"/>
            <w:vAlign w:val="center"/>
          </w:tcPr>
          <w:p w14:paraId="244DB341" w14:textId="4B246C72" w:rsidR="005447C3" w:rsidRPr="001E5F53" w:rsidRDefault="005447C3" w:rsidP="005447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E2892C" w14:textId="3FC58226" w:rsidR="005447C3" w:rsidRPr="001E5F53" w:rsidRDefault="005447C3" w:rsidP="002B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35,893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4B53E8B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14F10734" w14:textId="631B0FCD" w:rsidR="005447C3" w:rsidRPr="001E5F53" w:rsidRDefault="002571B5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93B80C" w14:textId="241D5921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82D2101" w14:textId="5D5AD312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57FA47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8296A9B" w14:textId="4E9119A8" w:rsidR="005447C3" w:rsidRPr="001E5F53" w:rsidRDefault="000468CB" w:rsidP="00DB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3,509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7EB9CF7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4F195B5" w14:textId="4C2E2F07" w:rsidR="005447C3" w:rsidRPr="001E5F53" w:rsidRDefault="007248E4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0164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1646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5447C3" w:rsidRPr="001E5F53" w14:paraId="261BA2E9" w14:textId="77777777" w:rsidTr="00487FDB">
        <w:tc>
          <w:tcPr>
            <w:tcW w:w="2880" w:type="dxa"/>
            <w:shd w:val="clear" w:color="auto" w:fill="auto"/>
            <w:vAlign w:val="center"/>
          </w:tcPr>
          <w:p w14:paraId="3C8D7D1C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1B0572B1" w14:textId="208215CB" w:rsidR="005447C3" w:rsidRPr="001E5F53" w:rsidRDefault="00206EBC" w:rsidP="002B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54,683</w:t>
            </w:r>
          </w:p>
        </w:tc>
        <w:tc>
          <w:tcPr>
            <w:tcW w:w="244" w:type="dxa"/>
            <w:shd w:val="clear" w:color="auto" w:fill="auto"/>
          </w:tcPr>
          <w:p w14:paraId="3B0DA9C5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47088F73" w14:textId="17DFEB50" w:rsidR="005447C3" w:rsidRPr="001E5F53" w:rsidRDefault="00972B58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775A7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74CE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657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7F8BAA7" w14:textId="37515A78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636D09F" w14:textId="2F6A1CF8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EE265F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E42F6B4" w14:textId="11A762D7" w:rsidR="005447C3" w:rsidRPr="001E5F53" w:rsidRDefault="007248E4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5563">
              <w:rPr>
                <w:rFonts w:asciiTheme="majorBidi" w:hAnsiTheme="majorBidi" w:cstheme="majorBidi"/>
                <w:sz w:val="28"/>
                <w:szCs w:val="28"/>
              </w:rPr>
              <w:t>6,249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9FF62AE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579A0D4" w14:textId="0B6A58DA" w:rsidR="005447C3" w:rsidRPr="001E5F53" w:rsidRDefault="0057077B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98,43</w:t>
            </w:r>
            <w:r w:rsidR="00C957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447C3" w:rsidRPr="001E5F53" w14:paraId="287DDB9E" w14:textId="77777777" w:rsidTr="00487FDB">
        <w:tc>
          <w:tcPr>
            <w:tcW w:w="2880" w:type="dxa"/>
            <w:vAlign w:val="center"/>
          </w:tcPr>
          <w:p w14:paraId="49A8ADC0" w14:textId="7C9BBE55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671E888C" w14:textId="383CE108" w:rsidR="005447C3" w:rsidRPr="001E5F53" w:rsidRDefault="002571B5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9694EFC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218A59B" w14:textId="1FEF3E7C" w:rsidR="005447C3" w:rsidRPr="001E5F53" w:rsidRDefault="002571B5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  <w:tc>
          <w:tcPr>
            <w:tcW w:w="236" w:type="dxa"/>
          </w:tcPr>
          <w:p w14:paraId="46EA74B2" w14:textId="2D7BD149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7807D124" w14:textId="7A7D0E52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EF49BD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CECB4A6" w14:textId="2A9B5FC5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FDB07BE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0C4C9C8" w14:textId="5612F942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</w:tr>
      <w:tr w:rsidR="005447C3" w:rsidRPr="001E5F53" w14:paraId="4FAE3299" w14:textId="77777777" w:rsidTr="00487FDB">
        <w:tc>
          <w:tcPr>
            <w:tcW w:w="2880" w:type="dxa"/>
            <w:vAlign w:val="center"/>
          </w:tcPr>
          <w:p w14:paraId="1565C45F" w14:textId="6A489B3C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B3EA9" w14:textId="78899C84" w:rsidR="005447C3" w:rsidRPr="001E5F53" w:rsidRDefault="00D77109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223,263</w:t>
            </w:r>
          </w:p>
        </w:tc>
        <w:tc>
          <w:tcPr>
            <w:tcW w:w="244" w:type="dxa"/>
            <w:shd w:val="clear" w:color="auto" w:fill="auto"/>
          </w:tcPr>
          <w:p w14:paraId="220FC48B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252BEA3" w14:textId="747995FF" w:rsidR="005447C3" w:rsidRPr="001E5F53" w:rsidRDefault="00774321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151,872</w:t>
            </w:r>
          </w:p>
        </w:tc>
        <w:tc>
          <w:tcPr>
            <w:tcW w:w="236" w:type="dxa"/>
          </w:tcPr>
          <w:p w14:paraId="24310CC0" w14:textId="1316875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3D8BE" w14:textId="3F55056F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23,643</w:t>
            </w:r>
          </w:p>
        </w:tc>
        <w:tc>
          <w:tcPr>
            <w:tcW w:w="236" w:type="dxa"/>
            <w:shd w:val="clear" w:color="auto" w:fill="auto"/>
          </w:tcPr>
          <w:p w14:paraId="12CEDF79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FCE65" w14:textId="6B66D344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193,548</w:t>
            </w:r>
          </w:p>
        </w:tc>
        <w:tc>
          <w:tcPr>
            <w:tcW w:w="240" w:type="dxa"/>
            <w:shd w:val="clear" w:color="auto" w:fill="auto"/>
          </w:tcPr>
          <w:p w14:paraId="677DBD53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01AD" w14:textId="457F9FDE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592,326</w:t>
            </w:r>
          </w:p>
        </w:tc>
      </w:tr>
      <w:tr w:rsidR="005447C3" w:rsidRPr="001E5F53" w14:paraId="5D30C609" w14:textId="77777777" w:rsidTr="00487FDB">
        <w:tc>
          <w:tcPr>
            <w:tcW w:w="2880" w:type="dxa"/>
            <w:vAlign w:val="center"/>
          </w:tcPr>
          <w:p w14:paraId="3EB266AA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196D49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33826815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6601A59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3EC85E" w14:textId="33DB1276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2CDFA9F3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B878B39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39F4C92C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ED6710D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3BBF849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47C3" w:rsidRPr="001E5F53" w14:paraId="1F8164F1" w14:textId="77777777" w:rsidTr="00487FDB">
        <w:tc>
          <w:tcPr>
            <w:tcW w:w="2880" w:type="dxa"/>
            <w:vAlign w:val="center"/>
          </w:tcPr>
          <w:p w14:paraId="505A39BF" w14:textId="01D7BAC3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  <w:r w:rsidRPr="001E5F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 </w:t>
            </w:r>
            <w:r w:rsidRPr="001E5F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center"/>
          </w:tcPr>
          <w:p w14:paraId="30663E09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5D66BD74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3980371B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8845929" w14:textId="6C41F5D1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center"/>
          </w:tcPr>
          <w:p w14:paraId="497EF158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5FD8D85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B2AE4E9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vAlign w:val="center"/>
          </w:tcPr>
          <w:p w14:paraId="079C7DF6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14:paraId="19990C81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447C3" w:rsidRPr="001E5F53" w14:paraId="7CA88687" w14:textId="77777777" w:rsidTr="00487FDB">
        <w:tc>
          <w:tcPr>
            <w:tcW w:w="2880" w:type="dxa"/>
            <w:vAlign w:val="center"/>
          </w:tcPr>
          <w:p w14:paraId="420A2E3E" w14:textId="6848A981" w:rsidR="005447C3" w:rsidRPr="001E5F53" w:rsidRDefault="005447C3" w:rsidP="005447C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E5F5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9CDF4F" w14:textId="339CB822" w:rsidR="005447C3" w:rsidRPr="001E5F53" w:rsidRDefault="00020A44" w:rsidP="0002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C2FAAEB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147C1FD7" w14:textId="6E0D1ABD" w:rsidR="005447C3" w:rsidRPr="001E5F53" w:rsidRDefault="00020A44" w:rsidP="0002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79,493</w:t>
            </w:r>
          </w:p>
        </w:tc>
        <w:tc>
          <w:tcPr>
            <w:tcW w:w="236" w:type="dxa"/>
          </w:tcPr>
          <w:p w14:paraId="21B7B403" w14:textId="639CE14D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7BBCF5AC" w14:textId="3A31814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8,003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29D4E0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ED865ED" w14:textId="7777777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ECAF2B0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ACD2F9E" w14:textId="33A3CEA0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87,496</w:t>
            </w:r>
          </w:p>
        </w:tc>
      </w:tr>
      <w:tr w:rsidR="005447C3" w:rsidRPr="001E5F53" w14:paraId="7FA57859" w14:textId="77777777" w:rsidTr="00487FDB">
        <w:tc>
          <w:tcPr>
            <w:tcW w:w="2880" w:type="dxa"/>
            <w:vAlign w:val="center"/>
          </w:tcPr>
          <w:p w14:paraId="683DE9D8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40E69A" w14:textId="4EE462F9" w:rsidR="005447C3" w:rsidRPr="001E5F53" w:rsidRDefault="00CD6C5F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10,095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6DB6156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76B3D8B6" w14:textId="79E0C7FF" w:rsidR="005447C3" w:rsidRPr="001E5F53" w:rsidRDefault="00522DB2" w:rsidP="001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11,467</w:t>
            </w:r>
          </w:p>
        </w:tc>
        <w:tc>
          <w:tcPr>
            <w:tcW w:w="236" w:type="dxa"/>
          </w:tcPr>
          <w:p w14:paraId="36AA793E" w14:textId="56CC4D0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7931ED57" w14:textId="4584D59F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6,326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6B1F4A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79C16F4" w14:textId="7777777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A29438B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C10E81E" w14:textId="16953AF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27,888</w:t>
            </w:r>
          </w:p>
        </w:tc>
      </w:tr>
      <w:tr w:rsidR="005447C3" w:rsidRPr="001E5F53" w14:paraId="1DDB9B88" w14:textId="77777777" w:rsidTr="00487FDB">
        <w:tc>
          <w:tcPr>
            <w:tcW w:w="2880" w:type="dxa"/>
            <w:vAlign w:val="center"/>
          </w:tcPr>
          <w:p w14:paraId="0A06EA0B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4D5747" w14:textId="7777777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01A09E0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C8EDE8A" w14:textId="1F4FF632" w:rsidR="005447C3" w:rsidRPr="001E5F53" w:rsidRDefault="00C10FF7" w:rsidP="00C10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11FDFF" w14:textId="268E4F8F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1F98A01" w14:textId="65AFDC79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9,080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30019B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5BA8ED2" w14:textId="7777777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105DD56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9091E48" w14:textId="6241EB58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9,080</w:t>
            </w:r>
          </w:p>
        </w:tc>
      </w:tr>
      <w:tr w:rsidR="005447C3" w:rsidRPr="001E5F53" w14:paraId="05A46F7A" w14:textId="77777777" w:rsidTr="00487FDB">
        <w:trPr>
          <w:trHeight w:val="325"/>
        </w:trPr>
        <w:tc>
          <w:tcPr>
            <w:tcW w:w="2880" w:type="dxa"/>
            <w:vAlign w:val="center"/>
          </w:tcPr>
          <w:p w14:paraId="0CEA6F0D" w14:textId="795DCAE0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B2F382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24347508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3592981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BD294" w14:textId="0A01D51B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7A6D3B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BD222F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5564A" w14:textId="7777777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F5C4067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FA25C" w14:textId="7777777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47C3" w:rsidRPr="001E5F53" w14:paraId="7622FA10" w14:textId="77777777" w:rsidTr="00487FDB">
        <w:tc>
          <w:tcPr>
            <w:tcW w:w="2880" w:type="dxa"/>
            <w:vAlign w:val="center"/>
          </w:tcPr>
          <w:p w14:paraId="10555CD0" w14:textId="216ADCC2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D64199" w14:textId="3E506322" w:rsidR="005447C3" w:rsidRPr="001E5F53" w:rsidRDefault="007248E4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20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,095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79F6099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6CFC83AE" w14:textId="4C5F7FCA" w:rsidR="005447C3" w:rsidRPr="001E5F53" w:rsidRDefault="00C10FF7" w:rsidP="00C10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90,960</w:t>
            </w:r>
          </w:p>
        </w:tc>
        <w:tc>
          <w:tcPr>
            <w:tcW w:w="236" w:type="dxa"/>
          </w:tcPr>
          <w:p w14:paraId="6C4BC7F0" w14:textId="25F96DF8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849BB81" w14:textId="34562503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AB0951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F91773D" w14:textId="7777777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A984117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E05F8B4" w14:textId="10F6A54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124,464</w:t>
            </w:r>
          </w:p>
        </w:tc>
      </w:tr>
      <w:tr w:rsidR="005447C3" w:rsidRPr="001E5F53" w14:paraId="630BF156" w14:textId="77777777" w:rsidTr="00487FDB">
        <w:tc>
          <w:tcPr>
            <w:tcW w:w="2880" w:type="dxa"/>
            <w:vAlign w:val="center"/>
          </w:tcPr>
          <w:p w14:paraId="36E02E93" w14:textId="3D5A1352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67937F" w14:textId="4A1CD4AA" w:rsidR="005447C3" w:rsidRPr="001E5F53" w:rsidRDefault="00161286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34,591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923DAA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6F9F7D5B" w14:textId="14B3A2A4" w:rsidR="005447C3" w:rsidRPr="001E5F53" w:rsidRDefault="00910BDD" w:rsidP="0091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14,679</w:t>
            </w:r>
          </w:p>
        </w:tc>
        <w:tc>
          <w:tcPr>
            <w:tcW w:w="236" w:type="dxa"/>
          </w:tcPr>
          <w:p w14:paraId="07D73B8D" w14:textId="07414FCF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E546405" w14:textId="6387CA89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8DF5AC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F16A9DD" w14:textId="69D7100A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37F7015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AFBA594" w14:textId="19969D90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49,310</w:t>
            </w:r>
          </w:p>
        </w:tc>
      </w:tr>
      <w:tr w:rsidR="005447C3" w:rsidRPr="001E5F53" w14:paraId="5E342BDE" w14:textId="77777777" w:rsidTr="00487FDB">
        <w:tc>
          <w:tcPr>
            <w:tcW w:w="2880" w:type="dxa"/>
            <w:vAlign w:val="center"/>
          </w:tcPr>
          <w:p w14:paraId="7A3B7520" w14:textId="7CB0D71F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9403D" w14:textId="181AD982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3,270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BF2487D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</w:tcPr>
          <w:p w14:paraId="62C130CC" w14:textId="73260FBA" w:rsidR="005447C3" w:rsidRPr="001E5F53" w:rsidRDefault="00E547FA" w:rsidP="00E5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544811" w14:textId="76602D92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8D3C591" w14:textId="6B71E6AC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4F2391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A144DFD" w14:textId="7A8F523B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800B45B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E13F1E7" w14:textId="04EA7A2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3,270</w:t>
            </w:r>
          </w:p>
        </w:tc>
      </w:tr>
      <w:tr w:rsidR="005447C3" w:rsidRPr="001E5F53" w14:paraId="0ED55413" w14:textId="77777777" w:rsidTr="00487FDB">
        <w:tc>
          <w:tcPr>
            <w:tcW w:w="2880" w:type="dxa"/>
            <w:vAlign w:val="center"/>
          </w:tcPr>
          <w:p w14:paraId="56BA834F" w14:textId="0CA6E5BA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C5121" w14:textId="6CDA2258" w:rsidR="005447C3" w:rsidRPr="001E5F53" w:rsidRDefault="00161286" w:rsidP="0016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6D13A41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5661D19" w14:textId="710BCD91" w:rsidR="005447C3" w:rsidRPr="001E5F53" w:rsidRDefault="00161286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  <w:tc>
          <w:tcPr>
            <w:tcW w:w="236" w:type="dxa"/>
          </w:tcPr>
          <w:p w14:paraId="76AA5CA3" w14:textId="7144BF2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48C3B" w14:textId="0BAB4CD3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748B41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EEB99" w14:textId="67529246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170FBC9" w14:textId="77777777" w:rsidR="005447C3" w:rsidRPr="001E5F53" w:rsidRDefault="005447C3" w:rsidP="00544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843FE" w14:textId="750C53EF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</w:tr>
      <w:tr w:rsidR="005447C3" w:rsidRPr="001E5F53" w14:paraId="3633463F" w14:textId="77777777" w:rsidTr="00487FDB">
        <w:tc>
          <w:tcPr>
            <w:tcW w:w="2880" w:type="dxa"/>
            <w:vAlign w:val="center"/>
          </w:tcPr>
          <w:p w14:paraId="5C365086" w14:textId="75A62481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C0E2E" w14:textId="0AD467C9" w:rsidR="005447C3" w:rsidRPr="001E5F53" w:rsidRDefault="0046348C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47,956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B78CAF6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9CCD947" w14:textId="490392EC" w:rsidR="005447C3" w:rsidRPr="001E5F53" w:rsidRDefault="00E547FA" w:rsidP="00E54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105,398</w:t>
            </w:r>
          </w:p>
        </w:tc>
        <w:tc>
          <w:tcPr>
            <w:tcW w:w="236" w:type="dxa"/>
          </w:tcPr>
          <w:p w14:paraId="50E32690" w14:textId="1CB6544D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0F0773" w14:textId="66CC6092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9D9694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67067" w14:textId="65C2768C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B32E194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4D384" w14:textId="01869849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176,803</w:t>
            </w:r>
          </w:p>
        </w:tc>
      </w:tr>
      <w:tr w:rsidR="005447C3" w:rsidRPr="001E5F53" w14:paraId="69D4D42E" w14:textId="77777777" w:rsidTr="00487FDB">
        <w:tc>
          <w:tcPr>
            <w:tcW w:w="2880" w:type="dxa"/>
            <w:vAlign w:val="center"/>
          </w:tcPr>
          <w:p w14:paraId="68A0E67F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791C4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4060012B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DFF09EC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908C38" w14:textId="3CE37B54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1996ED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BFE6CC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6251C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5CA6688" w14:textId="77777777" w:rsidR="005447C3" w:rsidRPr="00812CDB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C548F" w14:textId="77777777" w:rsidR="005447C3" w:rsidRPr="00812CDB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47C3" w:rsidRPr="001E5F53" w14:paraId="14ACF5E9" w14:textId="77777777" w:rsidTr="00487FDB">
        <w:tc>
          <w:tcPr>
            <w:tcW w:w="2880" w:type="dxa"/>
          </w:tcPr>
          <w:p w14:paraId="0FBA215B" w14:textId="5680277A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729E5BD9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0369216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5C69E975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F54AC2" w14:textId="09675664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88F3262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8C8BA7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2D66C65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70939BB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7F88901" w14:textId="77777777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47C3" w:rsidRPr="001E5F53" w14:paraId="73882172" w14:textId="77777777" w:rsidTr="00487FDB">
        <w:tc>
          <w:tcPr>
            <w:tcW w:w="2880" w:type="dxa"/>
          </w:tcPr>
          <w:p w14:paraId="581DB52F" w14:textId="4FC613BD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6BCA70A" w14:textId="19699B40" w:rsidR="005447C3" w:rsidRPr="001E5F53" w:rsidRDefault="00394981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122,592</w:t>
            </w:r>
          </w:p>
        </w:tc>
        <w:tc>
          <w:tcPr>
            <w:tcW w:w="244" w:type="dxa"/>
            <w:shd w:val="clear" w:color="auto" w:fill="auto"/>
          </w:tcPr>
          <w:p w14:paraId="0E60F1BE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1CC8A7A" w14:textId="7CBE3ED7" w:rsidR="005447C3" w:rsidRPr="001E5F53" w:rsidRDefault="00786C8F" w:rsidP="0078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44,5</w:t>
            </w:r>
            <w:r w:rsidR="003949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3DD9A6CC" w14:textId="4F87A4DD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826C7F6" w14:textId="6011FB6A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42D1FC36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CC58746" w14:textId="56A752DB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</w:t>
            </w:r>
            <w:r w:rsidR="00BE3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F029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40" w:type="dxa"/>
            <w:shd w:val="clear" w:color="auto" w:fill="auto"/>
          </w:tcPr>
          <w:p w14:paraId="10E3523D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7BD69E69" w14:textId="4B75A3F6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331,169</w:t>
            </w:r>
          </w:p>
        </w:tc>
      </w:tr>
      <w:tr w:rsidR="005447C3" w:rsidRPr="001E5F53" w14:paraId="0B3E1C53" w14:textId="77777777" w:rsidTr="00487FDB">
        <w:trPr>
          <w:trHeight w:val="404"/>
        </w:trPr>
        <w:tc>
          <w:tcPr>
            <w:tcW w:w="2880" w:type="dxa"/>
          </w:tcPr>
          <w:p w14:paraId="5A619B0A" w14:textId="0C99CAF8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E5F5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85BDD3" w14:textId="74AD5132" w:rsidR="005447C3" w:rsidRPr="001E5F53" w:rsidRDefault="003F2108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175,307</w:t>
            </w:r>
          </w:p>
        </w:tc>
        <w:tc>
          <w:tcPr>
            <w:tcW w:w="244" w:type="dxa"/>
            <w:shd w:val="clear" w:color="auto" w:fill="auto"/>
          </w:tcPr>
          <w:p w14:paraId="3ED036C5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14:paraId="06E112B5" w14:textId="469F9CCB" w:rsidR="005447C3" w:rsidRPr="001E5F53" w:rsidRDefault="00786C8F" w:rsidP="0078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46,474</w:t>
            </w:r>
          </w:p>
        </w:tc>
        <w:tc>
          <w:tcPr>
            <w:tcW w:w="236" w:type="dxa"/>
          </w:tcPr>
          <w:p w14:paraId="63156450" w14:textId="027613C5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D20BCA" w14:textId="4A223ECC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36" w:type="dxa"/>
            <w:shd w:val="clear" w:color="auto" w:fill="auto"/>
          </w:tcPr>
          <w:p w14:paraId="191B37A0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31B68A" w14:textId="6098CDB8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193,548</w:t>
            </w:r>
          </w:p>
        </w:tc>
        <w:tc>
          <w:tcPr>
            <w:tcW w:w="240" w:type="dxa"/>
            <w:shd w:val="clear" w:color="auto" w:fill="auto"/>
          </w:tcPr>
          <w:p w14:paraId="42349590" w14:textId="77777777" w:rsidR="005447C3" w:rsidRPr="001E5F53" w:rsidRDefault="005447C3" w:rsidP="0054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5A8F73" w14:textId="1EE99623" w:rsidR="005447C3" w:rsidRPr="001E5F53" w:rsidRDefault="005447C3" w:rsidP="0081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5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415,523</w:t>
            </w:r>
          </w:p>
        </w:tc>
      </w:tr>
    </w:tbl>
    <w:p w14:paraId="37FC3132" w14:textId="4CC29E83" w:rsidR="002D4841" w:rsidRPr="00CF7ED9" w:rsidRDefault="002D4841" w:rsidP="00445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ราคาทรัพย์สินของกลุ่มบริษัทก่อนหักค่าตัดจำหน่ายสะสมของสินทรัพย์ไม่มีตัวตน</w:t>
      </w:r>
      <w:r w:rsidR="009D57A3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ซึ่งได้คิดค่าตัดจำหน่าย</w:t>
      </w:r>
      <w:r w:rsidRPr="00CF7ED9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เต็มจำนวนแล้ว แต่ยังคงใช้งานจนถึง ณ 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31</w:t>
      </w:r>
      <w:r w:rsidR="00191EB2" w:rsidRPr="00191EB2">
        <w:rPr>
          <w:rFonts w:asciiTheme="majorBidi" w:hAnsiTheme="majorBidi" w:cstheme="majorBidi"/>
          <w:sz w:val="30"/>
          <w:szCs w:val="30"/>
        </w:rPr>
        <w:t xml:space="preserve"> </w:t>
      </w:r>
      <w:r w:rsidR="00191EB2" w:rsidRPr="00191EB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F0E13" w:rsidRPr="001F0E13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A23F23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มีจำนวน</w:t>
      </w:r>
      <w:r w:rsidR="00B11E58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73.9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ล้านบาท</w:t>
      </w:r>
      <w:r w:rsidRPr="00CF7ED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65</w:t>
      </w:r>
      <w:r w:rsidR="00A23F23" w:rsidRPr="00CF7ED9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0F82813" w14:textId="2DC68200" w:rsidR="00DC00B2" w:rsidRPr="00487FDB" w:rsidRDefault="00DC0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36"/>
        <w:gridCol w:w="1204"/>
        <w:gridCol w:w="236"/>
        <w:gridCol w:w="1294"/>
        <w:gridCol w:w="236"/>
        <w:gridCol w:w="1207"/>
      </w:tblGrid>
      <w:tr w:rsidR="00487FDB" w:rsidRPr="00487FDB" w14:paraId="2AFA94EF" w14:textId="77777777" w:rsidTr="00D0422F">
        <w:trPr>
          <w:trHeight w:val="70"/>
          <w:tblHeader/>
        </w:trPr>
        <w:tc>
          <w:tcPr>
            <w:tcW w:w="3600" w:type="dxa"/>
          </w:tcPr>
          <w:p w14:paraId="2B2643BC" w14:textId="77777777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432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7"/>
          </w:tcPr>
          <w:p w14:paraId="76014D2C" w14:textId="741F173F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7FDB" w:rsidRPr="00487FDB" w14:paraId="684B1D5D" w14:textId="77777777" w:rsidTr="00D0422F">
        <w:trPr>
          <w:trHeight w:val="383"/>
          <w:tblHeader/>
        </w:trPr>
        <w:tc>
          <w:tcPr>
            <w:tcW w:w="3600" w:type="dxa"/>
          </w:tcPr>
          <w:p w14:paraId="6A3069B7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489F7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3DA590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05878A" w14:textId="39949DBF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332D8749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4ABC04D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7BFD406E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3D9DC2E8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FDB" w:rsidRPr="00487FDB" w14:paraId="0DD811BB" w14:textId="77777777" w:rsidTr="00D0422F">
        <w:trPr>
          <w:trHeight w:val="383"/>
          <w:tblHeader/>
        </w:trPr>
        <w:tc>
          <w:tcPr>
            <w:tcW w:w="3600" w:type="dxa"/>
          </w:tcPr>
          <w:p w14:paraId="0120482F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7DD3F8" w14:textId="04B2708F" w:rsidR="00487FDB" w:rsidRPr="00487FDB" w:rsidRDefault="00D0422F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ลิขสิทธิ์</w:t>
            </w:r>
          </w:p>
        </w:tc>
        <w:tc>
          <w:tcPr>
            <w:tcW w:w="236" w:type="dxa"/>
          </w:tcPr>
          <w:p w14:paraId="4C39A0F8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9E12129" w14:textId="15748560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สิทธิในการใช้</w:t>
            </w:r>
          </w:p>
        </w:tc>
        <w:tc>
          <w:tcPr>
            <w:tcW w:w="236" w:type="dxa"/>
          </w:tcPr>
          <w:p w14:paraId="2CC1FE48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944E893" w14:textId="486AD6D3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487F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ะหว่าง</w:t>
            </w: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</w:p>
        </w:tc>
        <w:tc>
          <w:tcPr>
            <w:tcW w:w="236" w:type="dxa"/>
          </w:tcPr>
          <w:p w14:paraId="539B0FC4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7EB8AD2A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FDB" w:rsidRPr="00487FDB" w14:paraId="1796F2E8" w14:textId="77777777" w:rsidTr="00D0422F">
        <w:trPr>
          <w:trHeight w:val="383"/>
          <w:tblHeader/>
        </w:trPr>
        <w:tc>
          <w:tcPr>
            <w:tcW w:w="3600" w:type="dxa"/>
          </w:tcPr>
          <w:p w14:paraId="24B265E2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FB548F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46E7DA66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B25CFC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20A618E6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F15F1DE" w14:textId="1E71A61E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พัฒนาและ</w:t>
            </w:r>
            <w:r w:rsidRPr="00487F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ติดตั้ง</w:t>
            </w:r>
          </w:p>
        </w:tc>
        <w:tc>
          <w:tcPr>
            <w:tcW w:w="236" w:type="dxa"/>
          </w:tcPr>
          <w:p w14:paraId="27ECA1F9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3C0E9C82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7FDB" w:rsidRPr="00487FDB" w14:paraId="02A1529D" w14:textId="77777777" w:rsidTr="00D0422F">
        <w:trPr>
          <w:trHeight w:val="383"/>
          <w:tblHeader/>
        </w:trPr>
        <w:tc>
          <w:tcPr>
            <w:tcW w:w="3600" w:type="dxa"/>
          </w:tcPr>
          <w:p w14:paraId="14F1734B" w14:textId="77777777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7"/>
          </w:tcPr>
          <w:p w14:paraId="0DE0C2E4" w14:textId="55E4326F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7FDB" w:rsidRPr="00487FDB" w14:paraId="768EE55D" w14:textId="77777777" w:rsidTr="00D0422F">
        <w:trPr>
          <w:trHeight w:val="383"/>
        </w:trPr>
        <w:tc>
          <w:tcPr>
            <w:tcW w:w="3600" w:type="dxa"/>
          </w:tcPr>
          <w:p w14:paraId="01EB03D7" w14:textId="77777777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2FFF086E" w14:textId="77777777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F32CB6" w14:textId="77777777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0722A0" w14:textId="77777777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5C82C2A" w14:textId="77777777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B533181" w14:textId="77777777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19F116F" w14:textId="77777777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0E6C94A3" w14:textId="77777777" w:rsidR="00487FDB" w:rsidRPr="00487FDB" w:rsidRDefault="00487FD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FDB" w:rsidRPr="00487FDB" w14:paraId="27185E32" w14:textId="77777777" w:rsidTr="00D0422F">
        <w:trPr>
          <w:trHeight w:val="383"/>
        </w:trPr>
        <w:tc>
          <w:tcPr>
            <w:tcW w:w="3600" w:type="dxa"/>
          </w:tcPr>
          <w:p w14:paraId="63020ACF" w14:textId="2E93AEF7" w:rsidR="00487FDB" w:rsidRPr="00487FDB" w:rsidRDefault="00487FDB" w:rsidP="003114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606581F0" w14:textId="4D1329BF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110,363</w:t>
            </w:r>
          </w:p>
        </w:tc>
        <w:tc>
          <w:tcPr>
            <w:tcW w:w="236" w:type="dxa"/>
            <w:shd w:val="clear" w:color="auto" w:fill="auto"/>
          </w:tcPr>
          <w:p w14:paraId="3136ACC1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98E366B" w14:textId="6338940C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6,203</w:t>
            </w:r>
          </w:p>
        </w:tc>
        <w:tc>
          <w:tcPr>
            <w:tcW w:w="236" w:type="dxa"/>
            <w:shd w:val="clear" w:color="auto" w:fill="auto"/>
          </w:tcPr>
          <w:p w14:paraId="7FCA533A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FE7C64B" w14:textId="67D5E0CA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11,980</w:t>
            </w:r>
          </w:p>
        </w:tc>
        <w:tc>
          <w:tcPr>
            <w:tcW w:w="236" w:type="dxa"/>
            <w:shd w:val="clear" w:color="auto" w:fill="auto"/>
          </w:tcPr>
          <w:p w14:paraId="49AEE637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55C2A3F2" w14:textId="737019E0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128,546</w:t>
            </w:r>
          </w:p>
        </w:tc>
      </w:tr>
      <w:tr w:rsidR="00487FDB" w:rsidRPr="00487FDB" w14:paraId="06A0B2F9" w14:textId="77777777" w:rsidTr="00D0422F">
        <w:trPr>
          <w:trHeight w:val="383"/>
        </w:trPr>
        <w:tc>
          <w:tcPr>
            <w:tcW w:w="3600" w:type="dxa"/>
          </w:tcPr>
          <w:p w14:paraId="6CE2717D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4628B3A2" w14:textId="30182316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20,726</w:t>
            </w:r>
          </w:p>
        </w:tc>
        <w:tc>
          <w:tcPr>
            <w:tcW w:w="236" w:type="dxa"/>
            <w:shd w:val="clear" w:color="auto" w:fill="auto"/>
          </w:tcPr>
          <w:p w14:paraId="228024FF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91807A1" w14:textId="58C292B9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 xml:space="preserve"> 770</w:t>
            </w:r>
          </w:p>
        </w:tc>
        <w:tc>
          <w:tcPr>
            <w:tcW w:w="236" w:type="dxa"/>
            <w:shd w:val="clear" w:color="auto" w:fill="auto"/>
          </w:tcPr>
          <w:p w14:paraId="19E97FC9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DD802C2" w14:textId="7C718FD6" w:rsidR="00487FDB" w:rsidRPr="00487FDB" w:rsidRDefault="00487FDB" w:rsidP="00DA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151,810</w:t>
            </w:r>
          </w:p>
        </w:tc>
        <w:tc>
          <w:tcPr>
            <w:tcW w:w="236" w:type="dxa"/>
            <w:shd w:val="clear" w:color="auto" w:fill="auto"/>
          </w:tcPr>
          <w:p w14:paraId="52EEA3EB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2813473D" w14:textId="6F974F6F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173,306</w:t>
            </w:r>
          </w:p>
        </w:tc>
      </w:tr>
      <w:tr w:rsidR="00487FDB" w:rsidRPr="00487FDB" w14:paraId="1D2C7D47" w14:textId="77777777" w:rsidTr="00D0422F">
        <w:trPr>
          <w:trHeight w:val="383"/>
        </w:trPr>
        <w:tc>
          <w:tcPr>
            <w:tcW w:w="3600" w:type="dxa"/>
          </w:tcPr>
          <w:p w14:paraId="5DFEBCB1" w14:textId="40A2ACA6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99C206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B50CFC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DC01137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13397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804DBB6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6D7CE8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2C5D9511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7FDB" w:rsidRPr="00487FDB" w14:paraId="33022902" w14:textId="77777777" w:rsidTr="00D0422F">
        <w:trPr>
          <w:trHeight w:val="383"/>
        </w:trPr>
        <w:tc>
          <w:tcPr>
            <w:tcW w:w="3600" w:type="dxa"/>
          </w:tcPr>
          <w:p w14:paraId="4ECEC6F0" w14:textId="3F6B2BDA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6DB2BD3A" w14:textId="718ED25F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131,089</w:t>
            </w:r>
          </w:p>
        </w:tc>
        <w:tc>
          <w:tcPr>
            <w:tcW w:w="236" w:type="dxa"/>
          </w:tcPr>
          <w:p w14:paraId="7D124451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D3C725" w14:textId="44DD465A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6,973</w:t>
            </w:r>
          </w:p>
        </w:tc>
        <w:tc>
          <w:tcPr>
            <w:tcW w:w="236" w:type="dxa"/>
          </w:tcPr>
          <w:p w14:paraId="178BA9B1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F99735" w14:textId="041FF61C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163,790</w:t>
            </w:r>
          </w:p>
        </w:tc>
        <w:tc>
          <w:tcPr>
            <w:tcW w:w="236" w:type="dxa"/>
          </w:tcPr>
          <w:p w14:paraId="792AB706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</w:tcPr>
          <w:p w14:paraId="76BC5B29" w14:textId="44A925A2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301,852</w:t>
            </w:r>
          </w:p>
        </w:tc>
      </w:tr>
      <w:tr w:rsidR="00487FDB" w:rsidRPr="00487FDB" w14:paraId="1967CCA2" w14:textId="77777777" w:rsidTr="00D0422F">
        <w:trPr>
          <w:trHeight w:val="383"/>
        </w:trPr>
        <w:tc>
          <w:tcPr>
            <w:tcW w:w="3600" w:type="dxa"/>
            <w:shd w:val="clear" w:color="auto" w:fill="auto"/>
          </w:tcPr>
          <w:p w14:paraId="74EC07F7" w14:textId="662A470D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DFA918F" w14:textId="42AE1E62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17,274</w:t>
            </w:r>
          </w:p>
        </w:tc>
        <w:tc>
          <w:tcPr>
            <w:tcW w:w="236" w:type="dxa"/>
            <w:shd w:val="clear" w:color="auto" w:fill="auto"/>
          </w:tcPr>
          <w:p w14:paraId="30AED41F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E0C7371" w14:textId="0C085D2F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B58925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55B3B24" w14:textId="62827ACE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22,564</w:t>
            </w:r>
          </w:p>
        </w:tc>
        <w:tc>
          <w:tcPr>
            <w:tcW w:w="236" w:type="dxa"/>
            <w:shd w:val="clear" w:color="auto" w:fill="auto"/>
          </w:tcPr>
          <w:p w14:paraId="67F8A0BA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483AF8CE" w14:textId="2DE6D5DD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39,838</w:t>
            </w:r>
          </w:p>
        </w:tc>
      </w:tr>
      <w:tr w:rsidR="00487FDB" w:rsidRPr="00487FDB" w14:paraId="47FDACC5" w14:textId="77777777" w:rsidTr="00D0422F">
        <w:trPr>
          <w:trHeight w:val="383"/>
        </w:trPr>
        <w:tc>
          <w:tcPr>
            <w:tcW w:w="3600" w:type="dxa"/>
          </w:tcPr>
          <w:p w14:paraId="14C9A59D" w14:textId="7971BBA3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16E32FC9" w14:textId="267FF928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  <w:tc>
          <w:tcPr>
            <w:tcW w:w="236" w:type="dxa"/>
          </w:tcPr>
          <w:p w14:paraId="24ACEAE4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8BC0180" w14:textId="4E13DD1E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9248B6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9FC7DAE" w14:textId="6F1FD67E" w:rsidR="00487FDB" w:rsidRPr="00487FDB" w:rsidRDefault="00487FDB" w:rsidP="00B1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6E56F3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620A80D7" w14:textId="44A894E0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</w:tr>
      <w:tr w:rsidR="00487FDB" w:rsidRPr="00487FDB" w14:paraId="40DA9A7D" w14:textId="77777777" w:rsidTr="00D0422F">
        <w:trPr>
          <w:trHeight w:val="393"/>
        </w:trPr>
        <w:tc>
          <w:tcPr>
            <w:tcW w:w="3600" w:type="dxa"/>
          </w:tcPr>
          <w:p w14:paraId="202F5277" w14:textId="409E1450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87FD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7B5C39" w14:textId="377B9C65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147,219</w:t>
            </w:r>
          </w:p>
        </w:tc>
        <w:tc>
          <w:tcPr>
            <w:tcW w:w="236" w:type="dxa"/>
          </w:tcPr>
          <w:p w14:paraId="618DCB00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7B1A61B" w14:textId="576D514F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6,973</w:t>
            </w:r>
          </w:p>
        </w:tc>
        <w:tc>
          <w:tcPr>
            <w:tcW w:w="236" w:type="dxa"/>
          </w:tcPr>
          <w:p w14:paraId="153E0AE4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8347F55" w14:textId="010D5728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186,354</w:t>
            </w:r>
          </w:p>
        </w:tc>
        <w:tc>
          <w:tcPr>
            <w:tcW w:w="236" w:type="dxa"/>
          </w:tcPr>
          <w:p w14:paraId="6105A3B0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30657F8A" w14:textId="5A344839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340,546</w:t>
            </w:r>
          </w:p>
        </w:tc>
      </w:tr>
      <w:tr w:rsidR="00487FDB" w:rsidRPr="00487FDB" w14:paraId="61F6EFAB" w14:textId="77777777" w:rsidTr="00D0422F">
        <w:trPr>
          <w:trHeight w:val="403"/>
        </w:trPr>
        <w:tc>
          <w:tcPr>
            <w:tcW w:w="3600" w:type="dxa"/>
          </w:tcPr>
          <w:p w14:paraId="1D658095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029F6E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1AB2DDB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0AFDCF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3B79A1C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9FE895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2AA6FC1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7" w:type="dxa"/>
          </w:tcPr>
          <w:p w14:paraId="5F8DE77F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87FDB" w:rsidRPr="00487FDB" w14:paraId="5A22162A" w14:textId="77777777" w:rsidTr="00D0422F">
        <w:trPr>
          <w:trHeight w:val="403"/>
        </w:trPr>
        <w:tc>
          <w:tcPr>
            <w:tcW w:w="3600" w:type="dxa"/>
          </w:tcPr>
          <w:p w14:paraId="59555F9E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3B420AD6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696CB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64F3EEE4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D20987C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86D052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CF2BC9E" w14:textId="77777777" w:rsidR="00487FDB" w:rsidRPr="00487FDB" w:rsidRDefault="00487FDB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7" w:type="dxa"/>
          </w:tcPr>
          <w:p w14:paraId="673AE9A4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87FDB" w:rsidRPr="00487FDB" w14:paraId="5A77CAB1" w14:textId="77777777" w:rsidTr="00D0422F">
        <w:trPr>
          <w:trHeight w:val="334"/>
        </w:trPr>
        <w:tc>
          <w:tcPr>
            <w:tcW w:w="3600" w:type="dxa"/>
          </w:tcPr>
          <w:p w14:paraId="68B91E13" w14:textId="741D5289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87FD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20C3B06C" w14:textId="56292CC9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 xml:space="preserve"> 79,123</w:t>
            </w:r>
          </w:p>
        </w:tc>
        <w:tc>
          <w:tcPr>
            <w:tcW w:w="236" w:type="dxa"/>
            <w:shd w:val="clear" w:color="auto" w:fill="auto"/>
          </w:tcPr>
          <w:p w14:paraId="0E53D9D5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1D87581" w14:textId="33D94D52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 xml:space="preserve"> 5,933</w:t>
            </w:r>
          </w:p>
        </w:tc>
        <w:tc>
          <w:tcPr>
            <w:tcW w:w="236" w:type="dxa"/>
            <w:shd w:val="clear" w:color="auto" w:fill="auto"/>
          </w:tcPr>
          <w:p w14:paraId="2820A763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7C24C6C" w14:textId="41E56A9C" w:rsidR="00487FDB" w:rsidRPr="00487FDB" w:rsidRDefault="00487FDB" w:rsidP="0079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43FA7B57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7B5A839B" w14:textId="4EF200A3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85,056</w:t>
            </w:r>
          </w:p>
        </w:tc>
      </w:tr>
      <w:tr w:rsidR="00487FDB" w:rsidRPr="00487FDB" w14:paraId="0666413B" w14:textId="77777777" w:rsidTr="00D0422F">
        <w:trPr>
          <w:trHeight w:val="372"/>
        </w:trPr>
        <w:tc>
          <w:tcPr>
            <w:tcW w:w="3600" w:type="dxa"/>
          </w:tcPr>
          <w:p w14:paraId="40A7CC08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4B1FAF" w14:textId="04A800B3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 xml:space="preserve"> 10,850</w:t>
            </w:r>
          </w:p>
        </w:tc>
        <w:tc>
          <w:tcPr>
            <w:tcW w:w="236" w:type="dxa"/>
            <w:shd w:val="clear" w:color="auto" w:fill="auto"/>
          </w:tcPr>
          <w:p w14:paraId="5D0B28B5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0258113" w14:textId="327823BF" w:rsidR="00487FDB" w:rsidRPr="00487FDB" w:rsidRDefault="00487FDB" w:rsidP="00732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 xml:space="preserve"> 806</w:t>
            </w:r>
          </w:p>
        </w:tc>
        <w:tc>
          <w:tcPr>
            <w:tcW w:w="236" w:type="dxa"/>
            <w:shd w:val="clear" w:color="auto" w:fill="auto"/>
          </w:tcPr>
          <w:p w14:paraId="09D56530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A978727" w14:textId="77777777" w:rsidR="00487FDB" w:rsidRPr="00487FDB" w:rsidRDefault="00487FDB" w:rsidP="0079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28BD29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6FED8723" w14:textId="0A5DED24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 xml:space="preserve"> 11,656 </w:t>
            </w:r>
          </w:p>
        </w:tc>
      </w:tr>
      <w:tr w:rsidR="00487FDB" w:rsidRPr="00487FDB" w14:paraId="721BE134" w14:textId="77777777" w:rsidTr="00D0422F">
        <w:trPr>
          <w:trHeight w:val="393"/>
        </w:trPr>
        <w:tc>
          <w:tcPr>
            <w:tcW w:w="3600" w:type="dxa"/>
          </w:tcPr>
          <w:p w14:paraId="1BE1340D" w14:textId="6C95C1EE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96925E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79EA1B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3016CC00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9CECB2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20315A8F" w14:textId="77777777" w:rsidR="00487FDB" w:rsidRPr="00487FDB" w:rsidRDefault="00487FDB" w:rsidP="0079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6BD706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6424C80F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7FDB" w:rsidRPr="00487FDB" w14:paraId="4BDFE855" w14:textId="77777777" w:rsidTr="00D0422F">
        <w:trPr>
          <w:trHeight w:val="393"/>
        </w:trPr>
        <w:tc>
          <w:tcPr>
            <w:tcW w:w="3600" w:type="dxa"/>
          </w:tcPr>
          <w:p w14:paraId="329B8E77" w14:textId="04FF180F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4B52767" w14:textId="662D74B0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89,973</w:t>
            </w:r>
          </w:p>
        </w:tc>
        <w:tc>
          <w:tcPr>
            <w:tcW w:w="236" w:type="dxa"/>
          </w:tcPr>
          <w:p w14:paraId="04B5486E" w14:textId="77777777" w:rsidR="00487FDB" w:rsidRPr="00487FDB" w:rsidRDefault="00487FDB" w:rsidP="00B1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A8454E" w14:textId="24C90CB1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6,739</w:t>
            </w:r>
          </w:p>
        </w:tc>
        <w:tc>
          <w:tcPr>
            <w:tcW w:w="236" w:type="dxa"/>
          </w:tcPr>
          <w:p w14:paraId="077794A9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18ECA46" w14:textId="2A7199A9" w:rsidR="00487FDB" w:rsidRPr="00487FDB" w:rsidRDefault="00487FDB" w:rsidP="0079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F29FB8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</w:tcPr>
          <w:p w14:paraId="4FE629D6" w14:textId="120C1D23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96,712</w:t>
            </w:r>
          </w:p>
        </w:tc>
      </w:tr>
      <w:tr w:rsidR="00487FDB" w:rsidRPr="00487FDB" w14:paraId="1895B802" w14:textId="77777777" w:rsidTr="00D0422F">
        <w:trPr>
          <w:trHeight w:val="383"/>
        </w:trPr>
        <w:tc>
          <w:tcPr>
            <w:tcW w:w="3600" w:type="dxa"/>
          </w:tcPr>
          <w:p w14:paraId="67E0ECCD" w14:textId="5EDA7E63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3AE97234" w14:textId="0298DA91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14,043</w:t>
            </w:r>
          </w:p>
        </w:tc>
        <w:tc>
          <w:tcPr>
            <w:tcW w:w="236" w:type="dxa"/>
          </w:tcPr>
          <w:p w14:paraId="28CF06CA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443B51" w14:textId="7F97EE2B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39A4544A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4267C2" w14:textId="3CBA46C6" w:rsidR="00487FDB" w:rsidRPr="00487FDB" w:rsidRDefault="00487FDB" w:rsidP="0079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936541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37A0381E" w14:textId="148EBDE3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14,083</w:t>
            </w:r>
          </w:p>
        </w:tc>
      </w:tr>
      <w:tr w:rsidR="00487FDB" w:rsidRPr="00487FDB" w14:paraId="59447323" w14:textId="77777777" w:rsidTr="00D0422F">
        <w:trPr>
          <w:trHeight w:val="383"/>
        </w:trPr>
        <w:tc>
          <w:tcPr>
            <w:tcW w:w="3600" w:type="dxa"/>
          </w:tcPr>
          <w:p w14:paraId="4C127BF3" w14:textId="06FA8583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29EA59" w14:textId="74CFC3EF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  <w:tc>
          <w:tcPr>
            <w:tcW w:w="236" w:type="dxa"/>
          </w:tcPr>
          <w:p w14:paraId="6F1046B3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E75304B" w14:textId="2A72BB6B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CAA368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8EBB7C8" w14:textId="79722141" w:rsidR="00487FDB" w:rsidRPr="00487FDB" w:rsidRDefault="00487FDB" w:rsidP="00792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F635D1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17B7BAC" w14:textId="72122716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sz w:val="28"/>
                <w:szCs w:val="28"/>
              </w:rPr>
              <w:t>(241)</w:t>
            </w:r>
          </w:p>
        </w:tc>
      </w:tr>
      <w:tr w:rsidR="00487FDB" w:rsidRPr="00487FDB" w14:paraId="29B395FC" w14:textId="77777777" w:rsidTr="00D0422F">
        <w:trPr>
          <w:trHeight w:val="393"/>
        </w:trPr>
        <w:tc>
          <w:tcPr>
            <w:tcW w:w="3600" w:type="dxa"/>
          </w:tcPr>
          <w:p w14:paraId="42C0E7CA" w14:textId="5CF7A96D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87FD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88F9A9" w14:textId="12636956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103,775</w:t>
            </w:r>
          </w:p>
        </w:tc>
        <w:tc>
          <w:tcPr>
            <w:tcW w:w="236" w:type="dxa"/>
          </w:tcPr>
          <w:p w14:paraId="0ADEBAF7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DB73EDE" w14:textId="59E11EF0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6,779</w:t>
            </w:r>
          </w:p>
        </w:tc>
        <w:tc>
          <w:tcPr>
            <w:tcW w:w="236" w:type="dxa"/>
          </w:tcPr>
          <w:p w14:paraId="19F399C6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15F1394" w14:textId="0CAF2543" w:rsidR="00487FDB" w:rsidRPr="00487FDB" w:rsidRDefault="00487FDB" w:rsidP="00B1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7ED5A8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47D74D0C" w14:textId="4FA89534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110,554</w:t>
            </w:r>
          </w:p>
        </w:tc>
      </w:tr>
      <w:tr w:rsidR="00487FDB" w:rsidRPr="00487FDB" w14:paraId="48FAA927" w14:textId="77777777" w:rsidTr="00D0422F">
        <w:trPr>
          <w:trHeight w:val="211"/>
        </w:trPr>
        <w:tc>
          <w:tcPr>
            <w:tcW w:w="3600" w:type="dxa"/>
          </w:tcPr>
          <w:p w14:paraId="698DA91B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9D525D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6DA6A9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99F5207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01A8599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484269E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CCA706F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2D4847E3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FDB" w:rsidRPr="00487FDB" w14:paraId="7C2BB6CF" w14:textId="77777777" w:rsidTr="00D0422F">
        <w:trPr>
          <w:trHeight w:val="403"/>
        </w:trPr>
        <w:tc>
          <w:tcPr>
            <w:tcW w:w="3600" w:type="dxa"/>
          </w:tcPr>
          <w:p w14:paraId="53382744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C473D56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8D9B8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953AA4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1F77467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D39708E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F9FC8F5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6FED42E1" w14:textId="7777777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FDB" w:rsidRPr="00487FDB" w14:paraId="4CBD1E79" w14:textId="77777777" w:rsidTr="00D0422F">
        <w:trPr>
          <w:trHeight w:val="393"/>
        </w:trPr>
        <w:tc>
          <w:tcPr>
            <w:tcW w:w="3600" w:type="dxa"/>
          </w:tcPr>
          <w:p w14:paraId="0BDA1DC0" w14:textId="76C46AD4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B403E0" w14:textId="2A4B660F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41,116</w:t>
            </w:r>
          </w:p>
        </w:tc>
        <w:tc>
          <w:tcPr>
            <w:tcW w:w="236" w:type="dxa"/>
          </w:tcPr>
          <w:p w14:paraId="1A0579E6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F223802" w14:textId="1674E4D3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236" w:type="dxa"/>
          </w:tcPr>
          <w:p w14:paraId="3ECB7B32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F41F82B" w14:textId="0BACA146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163,790</w:t>
            </w:r>
          </w:p>
        </w:tc>
        <w:tc>
          <w:tcPr>
            <w:tcW w:w="236" w:type="dxa"/>
          </w:tcPr>
          <w:p w14:paraId="40DA5CA4" w14:textId="77777777" w:rsidR="00487FDB" w:rsidRPr="00487FDB" w:rsidRDefault="00487FDB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1420E350" w14:textId="52859B2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205,140</w:t>
            </w:r>
          </w:p>
        </w:tc>
      </w:tr>
      <w:tr w:rsidR="00487FDB" w:rsidRPr="00487FDB" w14:paraId="1AF165D5" w14:textId="77777777" w:rsidTr="00D0422F">
        <w:trPr>
          <w:trHeight w:val="393"/>
        </w:trPr>
        <w:tc>
          <w:tcPr>
            <w:tcW w:w="3600" w:type="dxa"/>
          </w:tcPr>
          <w:p w14:paraId="0E46DA75" w14:textId="14F02853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87FD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F376D74" w14:textId="4F2D7C97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43,444</w:t>
            </w:r>
          </w:p>
        </w:tc>
        <w:tc>
          <w:tcPr>
            <w:tcW w:w="236" w:type="dxa"/>
          </w:tcPr>
          <w:p w14:paraId="1C6EE8C3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65E450B6" w14:textId="21206393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36" w:type="dxa"/>
          </w:tcPr>
          <w:p w14:paraId="02F94816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304F3209" w14:textId="169162A8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186,354</w:t>
            </w:r>
          </w:p>
        </w:tc>
        <w:tc>
          <w:tcPr>
            <w:tcW w:w="236" w:type="dxa"/>
          </w:tcPr>
          <w:p w14:paraId="693F4608" w14:textId="77777777" w:rsidR="00487FDB" w:rsidRPr="00487FDB" w:rsidRDefault="00487FDB" w:rsidP="0031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</w:tcPr>
          <w:p w14:paraId="3B6E8BAE" w14:textId="3420A0E4" w:rsidR="00487FDB" w:rsidRPr="00487FDB" w:rsidRDefault="00487FDB" w:rsidP="0048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F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229,992</w:t>
            </w:r>
          </w:p>
        </w:tc>
      </w:tr>
    </w:tbl>
    <w:p w14:paraId="12477F07" w14:textId="77777777" w:rsidR="002D4841" w:rsidRPr="00487FDB" w:rsidRDefault="002D4841" w:rsidP="00CF7ED9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59B79A" w14:textId="19C661B7" w:rsidR="000F6515" w:rsidRDefault="002D4841" w:rsidP="00487FDB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ราคาทรัพย์สินของบริษัทก่อนหักค่าตัดจำหน่ายสะสมของสินทรัพย์ไม่มีตัวตน</w:t>
      </w:r>
      <w:r w:rsidR="009D57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ซึ่งได้คิดค่าตัดจำหน่ายเต็มจำนวนแล้ว แต่ยังคงใช้งานจนถึง ณ 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31</w:t>
      </w:r>
      <w:r w:rsidR="005B3091" w:rsidRPr="005B3091">
        <w:rPr>
          <w:rFonts w:asciiTheme="majorBidi" w:hAnsiTheme="majorBidi" w:cstheme="majorBidi"/>
          <w:sz w:val="30"/>
          <w:szCs w:val="30"/>
        </w:rPr>
        <w:t xml:space="preserve"> </w:t>
      </w:r>
      <w:r w:rsidR="005B3091" w:rsidRPr="005B309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F0E13" w:rsidRPr="001F0E13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DA3F4F">
        <w:rPr>
          <w:rFonts w:asciiTheme="majorBidi" w:hAnsiTheme="majorBidi" w:cstheme="majorBidi"/>
          <w:sz w:val="30"/>
          <w:szCs w:val="30"/>
        </w:rPr>
        <w:t>73.9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65</w:t>
      </w:r>
      <w:r w:rsidR="00E25E35" w:rsidRPr="00CF7ED9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1F0E13" w:rsidRPr="001F0E1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0F6515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EE4D7CE" w14:textId="72BCCEE2" w:rsidR="002D4841" w:rsidRPr="00CF7ED9" w:rsidRDefault="001F0E13" w:rsidP="006F6C0A">
      <w:pPr>
        <w:pStyle w:val="BodyText2"/>
        <w:tabs>
          <w:tab w:val="left" w:pos="540"/>
        </w:tabs>
        <w:ind w:left="0" w:right="-27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0F6515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6F6C0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สินทรัพย์อื่น</w:t>
      </w:r>
    </w:p>
    <w:p w14:paraId="0C37D8B3" w14:textId="77777777" w:rsidR="002D4841" w:rsidRPr="00352C3A" w:rsidRDefault="002D4841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34"/>
        <w:gridCol w:w="261"/>
        <w:gridCol w:w="1116"/>
        <w:gridCol w:w="260"/>
        <w:gridCol w:w="1152"/>
        <w:gridCol w:w="236"/>
        <w:gridCol w:w="1152"/>
      </w:tblGrid>
      <w:tr w:rsidR="002D4841" w:rsidRPr="00CF7ED9" w14:paraId="6BD77AE5" w14:textId="77777777" w:rsidTr="00431025">
        <w:tc>
          <w:tcPr>
            <w:tcW w:w="3888" w:type="dxa"/>
            <w:vAlign w:val="bottom"/>
          </w:tcPr>
          <w:p w14:paraId="5580FCDB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50712F61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21338391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14:paraId="504B17A8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B29CD" w:rsidRPr="00CF7ED9" w14:paraId="379826A9" w14:textId="77777777" w:rsidTr="00431025">
        <w:tc>
          <w:tcPr>
            <w:tcW w:w="3888" w:type="dxa"/>
            <w:vAlign w:val="bottom"/>
          </w:tcPr>
          <w:p w14:paraId="37938C8E" w14:textId="77777777" w:rsidR="00DB29CD" w:rsidRPr="00CF7ED9" w:rsidRDefault="00DB29CD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8404EB" w14:textId="298005E3" w:rsidR="00DB29CD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1" w:type="dxa"/>
          </w:tcPr>
          <w:p w14:paraId="0DBD8357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14:paraId="3A645D86" w14:textId="402EE436" w:rsidR="00DB29CD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60" w:type="dxa"/>
          </w:tcPr>
          <w:p w14:paraId="3764AB02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C013096" w14:textId="2DC73E1E" w:rsidR="00DB29CD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44B1C18F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725B6755" w14:textId="4AC8235D" w:rsidR="00DB29CD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D4841" w:rsidRPr="00CF7ED9" w14:paraId="121B7829" w14:textId="77777777" w:rsidTr="00431025">
        <w:tc>
          <w:tcPr>
            <w:tcW w:w="3888" w:type="dxa"/>
          </w:tcPr>
          <w:p w14:paraId="630FE1C2" w14:textId="77777777" w:rsidR="002D4841" w:rsidRPr="00CF7ED9" w:rsidRDefault="002D4841" w:rsidP="00CF7E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7354AA70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60F4" w:rsidRPr="00CF7ED9" w14:paraId="0B5E2B35" w14:textId="77777777" w:rsidTr="00CE738B">
        <w:tc>
          <w:tcPr>
            <w:tcW w:w="3888" w:type="dxa"/>
            <w:shd w:val="clear" w:color="auto" w:fill="auto"/>
          </w:tcPr>
          <w:p w14:paraId="4EDCAB7B" w14:textId="4BF5EDE4" w:rsidR="00C160F4" w:rsidRPr="00CF7ED9" w:rsidRDefault="00C160F4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38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C772AC" w:rsidRPr="00CE738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47116B" w:rsidRPr="00CE738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ขายพันธบัตร</w:t>
            </w:r>
          </w:p>
        </w:tc>
        <w:tc>
          <w:tcPr>
            <w:tcW w:w="1134" w:type="dxa"/>
            <w:shd w:val="clear" w:color="auto" w:fill="auto"/>
          </w:tcPr>
          <w:p w14:paraId="02AB601C" w14:textId="2450FE96" w:rsidR="00C160F4" w:rsidRPr="00CF7ED9" w:rsidRDefault="005B739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397,758</w:t>
            </w:r>
          </w:p>
        </w:tc>
        <w:tc>
          <w:tcPr>
            <w:tcW w:w="261" w:type="dxa"/>
          </w:tcPr>
          <w:p w14:paraId="0392BE29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F95CFEA" w14:textId="71C3063B" w:rsidR="00C160F4" w:rsidRPr="00CF7ED9" w:rsidRDefault="001B3EAB" w:rsidP="001B3E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1560424" w14:textId="77777777" w:rsidR="00C160F4" w:rsidRPr="00CF7ED9" w:rsidRDefault="00C160F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E98FE3" w14:textId="4DC9AA58" w:rsidR="00C160F4" w:rsidRPr="00CF7ED9" w:rsidRDefault="005B739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397,758</w:t>
            </w:r>
          </w:p>
        </w:tc>
        <w:tc>
          <w:tcPr>
            <w:tcW w:w="236" w:type="dxa"/>
          </w:tcPr>
          <w:p w14:paraId="4A41DF81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28269D" w14:textId="4365A250" w:rsidR="00C160F4" w:rsidRPr="00CF7ED9" w:rsidRDefault="0047116B" w:rsidP="0047116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1E58" w:rsidRPr="00CF7ED9" w14:paraId="47D8FE0F" w14:textId="77777777" w:rsidTr="00431025">
        <w:tc>
          <w:tcPr>
            <w:tcW w:w="3888" w:type="dxa"/>
          </w:tcPr>
          <w:p w14:paraId="5218F997" w14:textId="37B30714" w:rsidR="00B11E58" w:rsidRPr="00CF7ED9" w:rsidRDefault="00B11E58" w:rsidP="00B11E58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134" w:type="dxa"/>
            <w:shd w:val="clear" w:color="auto" w:fill="auto"/>
          </w:tcPr>
          <w:p w14:paraId="232BE5BC" w14:textId="6A236CF2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123,012</w:t>
            </w:r>
          </w:p>
        </w:tc>
        <w:tc>
          <w:tcPr>
            <w:tcW w:w="261" w:type="dxa"/>
          </w:tcPr>
          <w:p w14:paraId="6619198A" w14:textId="77777777" w:rsidR="00B11E58" w:rsidRPr="00CF7ED9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BF59E78" w14:textId="6C176238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60" w:type="dxa"/>
          </w:tcPr>
          <w:p w14:paraId="48CD4B8B" w14:textId="77777777" w:rsidR="00B11E58" w:rsidRPr="00CF7ED9" w:rsidRDefault="00B11E58" w:rsidP="00B1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6D7E758" w14:textId="581FE42C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236" w:type="dxa"/>
          </w:tcPr>
          <w:p w14:paraId="23D2D843" w14:textId="77777777" w:rsidR="00B11E58" w:rsidRPr="00CF7ED9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ABF4C24" w14:textId="5A814021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B11E58" w:rsidRPr="00CF7ED9" w14:paraId="0E056CF0" w14:textId="77777777" w:rsidTr="00431025">
        <w:tc>
          <w:tcPr>
            <w:tcW w:w="3888" w:type="dxa"/>
          </w:tcPr>
          <w:p w14:paraId="11B6CD7C" w14:textId="3E0C1415" w:rsidR="00B11E58" w:rsidRPr="00CF7ED9" w:rsidRDefault="00B11E58" w:rsidP="00B11E58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14:paraId="2CF5B935" w14:textId="706B36E1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110,635</w:t>
            </w:r>
          </w:p>
        </w:tc>
        <w:tc>
          <w:tcPr>
            <w:tcW w:w="261" w:type="dxa"/>
          </w:tcPr>
          <w:p w14:paraId="69CEF1B4" w14:textId="77777777" w:rsidR="00B11E58" w:rsidRPr="00CF7ED9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31B8339" w14:textId="5C2539FE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60" w:type="dxa"/>
          </w:tcPr>
          <w:p w14:paraId="1185ECB7" w14:textId="77777777" w:rsidR="00B11E58" w:rsidRPr="00CF7ED9" w:rsidRDefault="00B11E58" w:rsidP="00B1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D6D523" w14:textId="1B2EA09D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36" w:type="dxa"/>
          </w:tcPr>
          <w:p w14:paraId="21BB8372" w14:textId="77777777" w:rsidR="00B11E58" w:rsidRPr="00CF7ED9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AE7D30" w14:textId="66D46A9E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A530FB" w:rsidRPr="00CF7ED9" w14:paraId="25C81DAD" w14:textId="77777777" w:rsidTr="00D2338F">
        <w:tc>
          <w:tcPr>
            <w:tcW w:w="3888" w:type="dxa"/>
          </w:tcPr>
          <w:p w14:paraId="3E25FF9F" w14:textId="6F00A19E" w:rsidR="00A530FB" w:rsidRPr="00CF7ED9" w:rsidRDefault="00A530FB" w:rsidP="00B11E58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134" w:type="dxa"/>
            <w:shd w:val="clear" w:color="auto" w:fill="auto"/>
          </w:tcPr>
          <w:p w14:paraId="52CC503A" w14:textId="74080283" w:rsidR="00A530FB" w:rsidRDefault="00E427B6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17,243</w:t>
            </w:r>
          </w:p>
        </w:tc>
        <w:tc>
          <w:tcPr>
            <w:tcW w:w="261" w:type="dxa"/>
          </w:tcPr>
          <w:p w14:paraId="032E9645" w14:textId="77777777" w:rsidR="00A530FB" w:rsidRPr="00CF7ED9" w:rsidRDefault="00A530FB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D477656" w14:textId="5678EF81" w:rsidR="00A530FB" w:rsidRPr="001F0E13" w:rsidRDefault="005450ED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16,933</w:t>
            </w:r>
          </w:p>
        </w:tc>
        <w:tc>
          <w:tcPr>
            <w:tcW w:w="260" w:type="dxa"/>
          </w:tcPr>
          <w:p w14:paraId="29938D99" w14:textId="77777777" w:rsidR="00A530FB" w:rsidRPr="00CF7ED9" w:rsidRDefault="00A530FB" w:rsidP="00B1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ABF496" w14:textId="69BFBB65" w:rsidR="00A530FB" w:rsidRPr="001F0E13" w:rsidRDefault="00F5755D" w:rsidP="00F5755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15,901</w:t>
            </w:r>
          </w:p>
        </w:tc>
        <w:tc>
          <w:tcPr>
            <w:tcW w:w="236" w:type="dxa"/>
          </w:tcPr>
          <w:p w14:paraId="0BD2D558" w14:textId="77777777" w:rsidR="00A530FB" w:rsidRPr="00CF7ED9" w:rsidRDefault="00A530FB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24F42F2" w14:textId="47893A7A" w:rsidR="00A530FB" w:rsidRPr="001F0E13" w:rsidRDefault="00F949DE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14,811</w:t>
            </w:r>
          </w:p>
        </w:tc>
      </w:tr>
      <w:tr w:rsidR="00B11E58" w:rsidRPr="00CF7ED9" w14:paraId="3319233F" w14:textId="77777777" w:rsidTr="00D2338F">
        <w:tc>
          <w:tcPr>
            <w:tcW w:w="3888" w:type="dxa"/>
          </w:tcPr>
          <w:p w14:paraId="4A62A19D" w14:textId="64BC0637" w:rsidR="00B11E58" w:rsidRPr="00CF7ED9" w:rsidRDefault="00B11E58" w:rsidP="00B11E58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</w:tcPr>
          <w:p w14:paraId="44DEE345" w14:textId="1C47490B" w:rsidR="00B11E58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11,946</w:t>
            </w:r>
          </w:p>
        </w:tc>
        <w:tc>
          <w:tcPr>
            <w:tcW w:w="261" w:type="dxa"/>
          </w:tcPr>
          <w:p w14:paraId="35C1A2BC" w14:textId="77777777" w:rsidR="00B11E58" w:rsidRPr="00CF7ED9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08CE9E0" w14:textId="75C9F566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260" w:type="dxa"/>
          </w:tcPr>
          <w:p w14:paraId="18F51F94" w14:textId="77777777" w:rsidR="00B11E58" w:rsidRPr="00CF7ED9" w:rsidRDefault="00B11E58" w:rsidP="00B1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C92525" w14:textId="5FD8320E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36" w:type="dxa"/>
          </w:tcPr>
          <w:p w14:paraId="55A2AEA4" w14:textId="77777777" w:rsidR="00B11E58" w:rsidRPr="00CF7ED9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D12BE3D" w14:textId="0405216D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B11E58" w:rsidRPr="00CF7ED9" w14:paraId="723B5CBD" w14:textId="77777777" w:rsidTr="00D2338F">
        <w:tc>
          <w:tcPr>
            <w:tcW w:w="3888" w:type="dxa"/>
          </w:tcPr>
          <w:p w14:paraId="0B52590F" w14:textId="0394695B" w:rsidR="00B11E58" w:rsidRPr="00CF7ED9" w:rsidRDefault="00B11E58" w:rsidP="00B11E58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รายได้ค่าธรรมเนียมค้างรับ</w:t>
            </w:r>
          </w:p>
        </w:tc>
        <w:tc>
          <w:tcPr>
            <w:tcW w:w="1134" w:type="dxa"/>
            <w:shd w:val="clear" w:color="auto" w:fill="auto"/>
          </w:tcPr>
          <w:p w14:paraId="712F5B67" w14:textId="6F9A85F2" w:rsidR="00B11E58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2,719</w:t>
            </w:r>
          </w:p>
        </w:tc>
        <w:tc>
          <w:tcPr>
            <w:tcW w:w="261" w:type="dxa"/>
          </w:tcPr>
          <w:p w14:paraId="40D27F25" w14:textId="77777777" w:rsidR="00B11E58" w:rsidRPr="00CF7ED9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648AAD" w14:textId="16119678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260" w:type="dxa"/>
          </w:tcPr>
          <w:p w14:paraId="3A28FFB1" w14:textId="77777777" w:rsidR="00B11E58" w:rsidRPr="00CF7ED9" w:rsidRDefault="00B11E58" w:rsidP="00B1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1E5F1E8" w14:textId="3BC62F51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  <w:tc>
          <w:tcPr>
            <w:tcW w:w="236" w:type="dxa"/>
          </w:tcPr>
          <w:p w14:paraId="7D7E2B7E" w14:textId="77777777" w:rsidR="00B11E58" w:rsidRPr="00CF7ED9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C577549" w14:textId="3D121955" w:rsidR="00B11E58" w:rsidRPr="001F0E13" w:rsidRDefault="00B11E58" w:rsidP="00B11E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C160F4" w:rsidRPr="00CF7ED9" w14:paraId="557E14C1" w14:textId="77777777" w:rsidTr="00D2338F">
        <w:tc>
          <w:tcPr>
            <w:tcW w:w="3888" w:type="dxa"/>
          </w:tcPr>
          <w:p w14:paraId="36AC3F62" w14:textId="77777777" w:rsidR="00C160F4" w:rsidRPr="00CF7ED9" w:rsidRDefault="00C160F4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08761C" w14:textId="715EF964" w:rsidR="00C160F4" w:rsidRPr="00CF7ED9" w:rsidRDefault="005450ED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846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61" w:type="dxa"/>
          </w:tcPr>
          <w:p w14:paraId="24A7CC0B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44B7A7E" w14:textId="1BC01941" w:rsidR="00C160F4" w:rsidRPr="00CF7ED9" w:rsidRDefault="0020007F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9,829</w:t>
            </w:r>
          </w:p>
        </w:tc>
        <w:tc>
          <w:tcPr>
            <w:tcW w:w="260" w:type="dxa"/>
          </w:tcPr>
          <w:p w14:paraId="6EA70BF6" w14:textId="77777777" w:rsidR="00C160F4" w:rsidRPr="00CF7ED9" w:rsidRDefault="00C160F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82D48E" w14:textId="027782F9" w:rsidR="00C160F4" w:rsidRPr="00CF7ED9" w:rsidRDefault="00F5755D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B08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B08E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4B210C8C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EB4335" w14:textId="1510A7D1" w:rsidR="00C160F4" w:rsidRPr="00CF7ED9" w:rsidRDefault="00132BC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9,390</w:t>
            </w:r>
          </w:p>
        </w:tc>
      </w:tr>
      <w:tr w:rsidR="00C160F4" w:rsidRPr="00CF7ED9" w14:paraId="49C7E54A" w14:textId="77777777" w:rsidTr="00431025">
        <w:tc>
          <w:tcPr>
            <w:tcW w:w="3888" w:type="dxa"/>
          </w:tcPr>
          <w:p w14:paraId="60EF1B69" w14:textId="77777777" w:rsidR="00C160F4" w:rsidRPr="00CF7ED9" w:rsidRDefault="00C160F4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B692E" w14:textId="77E4EE46" w:rsidR="00C160F4" w:rsidRPr="00CF7ED9" w:rsidRDefault="006D560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675,161</w:t>
            </w:r>
          </w:p>
        </w:tc>
        <w:tc>
          <w:tcPr>
            <w:tcW w:w="261" w:type="dxa"/>
          </w:tcPr>
          <w:p w14:paraId="7AFEE1F9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F300C9D" w14:textId="442E6019" w:rsidR="00C160F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  <w:r w:rsidR="00C160F4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60" w:type="dxa"/>
            <w:vAlign w:val="bottom"/>
          </w:tcPr>
          <w:p w14:paraId="11609FF4" w14:textId="77777777" w:rsidR="00C160F4" w:rsidRPr="00CF7ED9" w:rsidRDefault="00C160F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2E520F7" w14:textId="4A281D64" w:rsidR="00C160F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 w:rsidR="00447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36" w:type="dxa"/>
          </w:tcPr>
          <w:p w14:paraId="6B2E8EF3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2EFDB4" w14:textId="1645D5F6" w:rsidR="00C160F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  <w:r w:rsidR="00C160F4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</w:tr>
    </w:tbl>
    <w:p w14:paraId="14B42E50" w14:textId="77777777" w:rsidR="002D4841" w:rsidRPr="00352C3A" w:rsidRDefault="002D4841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F617227" w14:textId="7663EE60" w:rsidR="002D4841" w:rsidRPr="00CF7ED9" w:rsidRDefault="001F0E13" w:rsidP="00431025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pacing w:val="-2"/>
          <w:sz w:val="30"/>
          <w:szCs w:val="30"/>
          <w:cs/>
          <w:lang w:bidi="th-TH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0F6515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2D4841" w:rsidRPr="00CF7ED9">
        <w:rPr>
          <w:rFonts w:asciiTheme="majorBidi" w:hAnsiTheme="majorBidi" w:cstheme="majorBidi"/>
          <w:b/>
          <w:bCs/>
          <w:spacing w:val="-2"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14:paraId="386519C3" w14:textId="77777777" w:rsidR="002D4841" w:rsidRPr="00CF7ED9" w:rsidRDefault="002D4841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65"/>
        <w:gridCol w:w="270"/>
        <w:gridCol w:w="1611"/>
      </w:tblGrid>
      <w:tr w:rsidR="002D4841" w:rsidRPr="00CF7ED9" w14:paraId="38BCF18F" w14:textId="77777777" w:rsidTr="00CC2A6D">
        <w:trPr>
          <w:trHeight w:val="70"/>
        </w:trPr>
        <w:tc>
          <w:tcPr>
            <w:tcW w:w="5580" w:type="dxa"/>
            <w:vAlign w:val="bottom"/>
          </w:tcPr>
          <w:p w14:paraId="199A0E48" w14:textId="77777777" w:rsidR="002D4841" w:rsidRPr="00CF7ED9" w:rsidRDefault="002D4841" w:rsidP="00B753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46229BB9" w14:textId="77777777" w:rsidR="002D4841" w:rsidRPr="00CF7ED9" w:rsidRDefault="002D4841" w:rsidP="00B7535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B29CD" w:rsidRPr="00CF7ED9" w14:paraId="6A581DC5" w14:textId="77777777" w:rsidTr="00CC2A6D">
        <w:trPr>
          <w:trHeight w:val="317"/>
        </w:trPr>
        <w:tc>
          <w:tcPr>
            <w:tcW w:w="5580" w:type="dxa"/>
            <w:vAlign w:val="bottom"/>
          </w:tcPr>
          <w:p w14:paraId="33F23B64" w14:textId="77777777" w:rsidR="00DB29CD" w:rsidRPr="00CF7ED9" w:rsidRDefault="00DB29CD" w:rsidP="00B753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6EDD3F78" w14:textId="0B5430CA" w:rsidR="00DB29CD" w:rsidRPr="00CF7ED9" w:rsidRDefault="001F0E13" w:rsidP="00B7535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8D8DE1F" w14:textId="77777777" w:rsidR="00DB29CD" w:rsidRPr="00CF7ED9" w:rsidRDefault="00DB29CD" w:rsidP="00B7535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14:paraId="72CE2B18" w14:textId="3748EFEA" w:rsidR="00DB29CD" w:rsidRPr="00CF7ED9" w:rsidRDefault="001F0E13" w:rsidP="00B7535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D4841" w:rsidRPr="00CF7ED9" w14:paraId="5A9E3039" w14:textId="77777777" w:rsidTr="00CC2A6D">
        <w:trPr>
          <w:trHeight w:val="317"/>
        </w:trPr>
        <w:tc>
          <w:tcPr>
            <w:tcW w:w="5580" w:type="dxa"/>
            <w:vAlign w:val="bottom"/>
          </w:tcPr>
          <w:p w14:paraId="517AF7B1" w14:textId="77777777" w:rsidR="002D4841" w:rsidRPr="00CF7ED9" w:rsidRDefault="002D4841" w:rsidP="00B753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757D1511" w14:textId="77777777" w:rsidR="002D4841" w:rsidRPr="00CF7ED9" w:rsidRDefault="002D4841" w:rsidP="00B7535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240AE" w:rsidRPr="00CF7ED9" w14:paraId="2D4E71EB" w14:textId="77777777" w:rsidTr="00CC2A6D">
        <w:tc>
          <w:tcPr>
            <w:tcW w:w="5580" w:type="dxa"/>
          </w:tcPr>
          <w:p w14:paraId="01ACEF13" w14:textId="77777777" w:rsidR="00B240AE" w:rsidRPr="00CF7ED9" w:rsidRDefault="00B240AE" w:rsidP="00B240AE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665" w:type="dxa"/>
          </w:tcPr>
          <w:p w14:paraId="625C62C0" w14:textId="114BB5BE" w:rsidR="00B240AE" w:rsidRPr="00CF7ED9" w:rsidRDefault="001F0E13" w:rsidP="00B240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779</w:t>
            </w:r>
            <w:r w:rsidR="00B240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0D453819" w14:textId="77777777" w:rsidR="00B240AE" w:rsidRPr="00CF7ED9" w:rsidRDefault="00B240AE" w:rsidP="00B240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3385C11E" w14:textId="51837086" w:rsidR="00B240AE" w:rsidRPr="00CF7ED9" w:rsidRDefault="001F0E13" w:rsidP="00B240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="00B240AE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</w:tr>
      <w:tr w:rsidR="00B240AE" w:rsidRPr="00CF7ED9" w14:paraId="048C6CC1" w14:textId="77777777" w:rsidTr="00CC2A6D">
        <w:tc>
          <w:tcPr>
            <w:tcW w:w="5580" w:type="dxa"/>
          </w:tcPr>
          <w:p w14:paraId="35750BEE" w14:textId="77777777" w:rsidR="00B240AE" w:rsidRPr="00CF7ED9" w:rsidRDefault="00B240AE" w:rsidP="00B240AE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66576ED8" w14:textId="72E3CAC5" w:rsidR="00B240AE" w:rsidRPr="00CF7ED9" w:rsidRDefault="001F0E13" w:rsidP="00B240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B240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434435F3" w14:textId="77777777" w:rsidR="00B240AE" w:rsidRPr="00CF7ED9" w:rsidRDefault="00B240AE" w:rsidP="00B240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2AD6912E" w14:textId="023A0F5B" w:rsidR="00B240AE" w:rsidRPr="00CF7ED9" w:rsidRDefault="001F0E13" w:rsidP="00B240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B240AE" w:rsidRPr="00CF7ED9" w14:paraId="1F91410C" w14:textId="77777777" w:rsidTr="00CC2A6D">
        <w:tc>
          <w:tcPr>
            <w:tcW w:w="5580" w:type="dxa"/>
          </w:tcPr>
          <w:p w14:paraId="1A34CFD4" w14:textId="77777777" w:rsidR="00B240AE" w:rsidRPr="00CF7ED9" w:rsidRDefault="00B240AE" w:rsidP="00B240AE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7715B5D4" w14:textId="1B138923" w:rsidR="00B240AE" w:rsidRPr="00B240AE" w:rsidRDefault="001F0E13" w:rsidP="00B240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  <w:r w:rsidR="00B240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16ED809A" w14:textId="77777777" w:rsidR="00B240AE" w:rsidRPr="00CF7ED9" w:rsidRDefault="00B240AE" w:rsidP="00B240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306B4DB7" w14:textId="4BDEAAFE" w:rsidR="00B240AE" w:rsidRPr="00CF7ED9" w:rsidRDefault="001F0E13" w:rsidP="00B240A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  <w:r w:rsidR="00B240AE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</w:tr>
    </w:tbl>
    <w:p w14:paraId="22791B7D" w14:textId="77777777" w:rsidR="002D4841" w:rsidRPr="00CF7ED9" w:rsidRDefault="002D4841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ECBCDE" w14:textId="26AFC72E" w:rsidR="002D4841" w:rsidRPr="00CF7ED9" w:rsidRDefault="001F0E13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0F6515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6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2D4841" w:rsidRPr="00CF7ED9">
        <w:rPr>
          <w:rFonts w:asciiTheme="majorBidi" w:hAnsiTheme="majorBidi" w:cstheme="majorBidi"/>
          <w:b/>
          <w:bCs/>
          <w:spacing w:val="-2"/>
          <w:sz w:val="30"/>
          <w:szCs w:val="30"/>
          <w:cs/>
          <w:lang w:bidi="th-TH"/>
        </w:rPr>
        <w:t>เจ้าหนี้ธุรกิจหลักทรัพย์</w:t>
      </w:r>
    </w:p>
    <w:p w14:paraId="32165822" w14:textId="77777777" w:rsidR="002D4841" w:rsidRPr="0060593E" w:rsidRDefault="002D4841" w:rsidP="0060593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65"/>
        <w:gridCol w:w="270"/>
        <w:gridCol w:w="1611"/>
      </w:tblGrid>
      <w:tr w:rsidR="002D4841" w:rsidRPr="00CF7ED9" w14:paraId="4CCD365D" w14:textId="77777777" w:rsidTr="00CC2A6D">
        <w:trPr>
          <w:trHeight w:val="70"/>
        </w:trPr>
        <w:tc>
          <w:tcPr>
            <w:tcW w:w="5490" w:type="dxa"/>
            <w:vAlign w:val="bottom"/>
          </w:tcPr>
          <w:p w14:paraId="1E3FCEC5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10EC1ACF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B29CD" w:rsidRPr="00CF7ED9" w14:paraId="4C5DECAD" w14:textId="77777777" w:rsidTr="00CC2A6D">
        <w:trPr>
          <w:trHeight w:val="317"/>
        </w:trPr>
        <w:tc>
          <w:tcPr>
            <w:tcW w:w="5490" w:type="dxa"/>
            <w:vAlign w:val="bottom"/>
          </w:tcPr>
          <w:p w14:paraId="6A5B2B70" w14:textId="77777777" w:rsidR="00DB29CD" w:rsidRPr="00CF7ED9" w:rsidRDefault="00DB29CD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469E47F8" w14:textId="29807374" w:rsidR="00DB29CD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13BDE98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14:paraId="30D73D78" w14:textId="299198AA" w:rsidR="00DB29CD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D4841" w:rsidRPr="00CF7ED9" w14:paraId="1EA0ABB7" w14:textId="77777777" w:rsidTr="00CC2A6D">
        <w:trPr>
          <w:trHeight w:val="317"/>
        </w:trPr>
        <w:tc>
          <w:tcPr>
            <w:tcW w:w="5490" w:type="dxa"/>
            <w:vAlign w:val="bottom"/>
          </w:tcPr>
          <w:p w14:paraId="4A4D78A5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191A3CF1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A318B" w:rsidRPr="00CF7ED9" w14:paraId="1B6BB226" w14:textId="77777777" w:rsidTr="00CC2A6D">
        <w:tc>
          <w:tcPr>
            <w:tcW w:w="5490" w:type="dxa"/>
          </w:tcPr>
          <w:p w14:paraId="14E84DDF" w14:textId="77777777" w:rsidR="004A318B" w:rsidRPr="00CF7ED9" w:rsidRDefault="004A318B" w:rsidP="004A318B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65" w:type="dxa"/>
          </w:tcPr>
          <w:p w14:paraId="2F0014F1" w14:textId="03D7B83F" w:rsidR="004A318B" w:rsidRPr="00CF7ED9" w:rsidRDefault="001F0E13" w:rsidP="004A31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18B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055</w:t>
            </w:r>
            <w:r w:rsidR="004A318B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14:paraId="31302C7B" w14:textId="77777777" w:rsidR="004A318B" w:rsidRPr="00CF7ED9" w:rsidRDefault="004A318B" w:rsidP="004A31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202736BD" w14:textId="4C253CE7" w:rsidR="004A318B" w:rsidRPr="00CF7ED9" w:rsidRDefault="001F0E13" w:rsidP="004A31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318B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="004A318B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4A318B" w:rsidRPr="00CF7ED9" w14:paraId="22097CEA" w14:textId="77777777" w:rsidTr="00CC2A6D">
        <w:tc>
          <w:tcPr>
            <w:tcW w:w="5490" w:type="dxa"/>
          </w:tcPr>
          <w:p w14:paraId="0D9E2C35" w14:textId="77777777" w:rsidR="004A318B" w:rsidRPr="00CF7ED9" w:rsidRDefault="004A318B" w:rsidP="004A318B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เจ้าหนี้ทรัพย์สินวางประกัน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08129CE9" w14:textId="0776B699" w:rsidR="004A318B" w:rsidRPr="00CF7ED9" w:rsidRDefault="001F0E13" w:rsidP="004A31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A318B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4D1A5E33" w14:textId="77777777" w:rsidR="004A318B" w:rsidRPr="00CF7ED9" w:rsidRDefault="004A318B" w:rsidP="004A31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079CB647" w14:textId="42A94D6A" w:rsidR="004A318B" w:rsidRPr="00CF7ED9" w:rsidRDefault="001F0E13" w:rsidP="004A31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18B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4A318B" w:rsidRPr="00CF7ED9" w14:paraId="64E0DA57" w14:textId="77777777" w:rsidTr="00CC2A6D">
        <w:tc>
          <w:tcPr>
            <w:tcW w:w="5490" w:type="dxa"/>
          </w:tcPr>
          <w:p w14:paraId="6109DC8C" w14:textId="77777777" w:rsidR="004A318B" w:rsidRPr="00CF7ED9" w:rsidRDefault="004A318B" w:rsidP="004A318B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525EC1E5" w14:textId="4D4805EA" w:rsidR="004A318B" w:rsidRPr="00CF7ED9" w:rsidRDefault="001F0E13" w:rsidP="004A31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4A31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073</w:t>
            </w:r>
            <w:r w:rsidR="004A31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184162A2" w14:textId="77777777" w:rsidR="004A318B" w:rsidRPr="00CF7ED9" w:rsidRDefault="004A318B" w:rsidP="004A31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1F719EAB" w14:textId="101FEC64" w:rsidR="004A318B" w:rsidRPr="00CF7ED9" w:rsidRDefault="001F0E13" w:rsidP="004A31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A318B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  <w:r w:rsidR="004A318B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</w:tr>
    </w:tbl>
    <w:p w14:paraId="33F4C4DE" w14:textId="77777777" w:rsidR="00820549" w:rsidRDefault="0082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7A5FD39" w14:textId="2EA534C7" w:rsidR="002D4841" w:rsidRPr="00CF7ED9" w:rsidRDefault="001F0E13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</w:t>
      </w:r>
      <w:r w:rsidR="00C13D08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7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2D4841" w:rsidRPr="00CF7ED9">
        <w:rPr>
          <w:rFonts w:asciiTheme="majorBidi" w:hAnsiTheme="majorBidi" w:cstheme="majorBidi"/>
          <w:b/>
          <w:bCs/>
          <w:spacing w:val="-2"/>
          <w:sz w:val="30"/>
          <w:szCs w:val="30"/>
          <w:cs/>
          <w:lang w:bidi="th-TH"/>
        </w:rPr>
        <w:t>ตราสารหนี้ที่ออก</w:t>
      </w:r>
    </w:p>
    <w:p w14:paraId="25F04C33" w14:textId="77777777" w:rsidR="002D4841" w:rsidRPr="00352C3A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270"/>
        <w:gridCol w:w="1530"/>
        <w:gridCol w:w="270"/>
        <w:gridCol w:w="1620"/>
        <w:gridCol w:w="270"/>
        <w:gridCol w:w="1530"/>
      </w:tblGrid>
      <w:tr w:rsidR="002D4841" w:rsidRPr="00CF7ED9" w14:paraId="0F7A7BB0" w14:textId="77777777" w:rsidTr="00CC2A6D">
        <w:trPr>
          <w:trHeight w:val="362"/>
        </w:trPr>
        <w:tc>
          <w:tcPr>
            <w:tcW w:w="1980" w:type="dxa"/>
          </w:tcPr>
          <w:p w14:paraId="0EA807DD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7"/>
          </w:tcPr>
          <w:p w14:paraId="5F4259C3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D4841" w:rsidRPr="00CF7ED9" w14:paraId="3EBD811C" w14:textId="77777777" w:rsidTr="00CC2A6D">
        <w:trPr>
          <w:trHeight w:val="362"/>
        </w:trPr>
        <w:tc>
          <w:tcPr>
            <w:tcW w:w="1980" w:type="dxa"/>
          </w:tcPr>
          <w:p w14:paraId="68E7CD5A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1FBDDB4D" w14:textId="3237B241" w:rsidR="002D4841" w:rsidRPr="00CF7ED9" w:rsidRDefault="001F0E13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192D823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097A9547" w14:textId="24219080" w:rsidR="002D4841" w:rsidRPr="00CF7ED9" w:rsidRDefault="001F0E13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D4841" w:rsidRPr="00CF7ED9" w14:paraId="19B5FDB5" w14:textId="77777777" w:rsidTr="00CC2A6D">
        <w:trPr>
          <w:trHeight w:val="362"/>
        </w:trPr>
        <w:tc>
          <w:tcPr>
            <w:tcW w:w="1980" w:type="dxa"/>
          </w:tcPr>
          <w:p w14:paraId="070EF17B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52BB25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E274D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AA8792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14:paraId="3A1FCFEB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784914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9874E2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C8DC3E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2D4841" w:rsidRPr="00CF7ED9" w14:paraId="23B0B32D" w14:textId="77777777" w:rsidTr="00CC2A6D">
        <w:trPr>
          <w:trHeight w:val="362"/>
        </w:trPr>
        <w:tc>
          <w:tcPr>
            <w:tcW w:w="1980" w:type="dxa"/>
          </w:tcPr>
          <w:p w14:paraId="75D2D1A8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C2101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6F132EE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E3B9ABE" w14:textId="47F9A9A1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1F0E13"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FAC5366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084AD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62D062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530340" w14:textId="5EA02002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1F0E13"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CF7ED9" w14:paraId="30C580DD" w14:textId="77777777" w:rsidTr="00CC2A6D">
        <w:tc>
          <w:tcPr>
            <w:tcW w:w="1980" w:type="dxa"/>
          </w:tcPr>
          <w:p w14:paraId="4CD681D0" w14:textId="77777777" w:rsidR="002D4841" w:rsidRPr="00CF7ED9" w:rsidRDefault="002D4841" w:rsidP="00CF7ED9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5C3EF8CE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76DBD46B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A71080D" w14:textId="77777777" w:rsidR="002D4841" w:rsidRPr="00CF7ED9" w:rsidRDefault="002D4841" w:rsidP="00CF7ED9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0D4ECC3E" w14:textId="77777777" w:rsidR="002D4841" w:rsidRPr="00CF7ED9" w:rsidRDefault="002D4841" w:rsidP="00CF7ED9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22FE211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0A495764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AA427D" w14:textId="77777777" w:rsidR="002D4841" w:rsidRPr="00CF7ED9" w:rsidRDefault="002D4841" w:rsidP="00CF7ED9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4841" w:rsidRPr="00CF7ED9" w14:paraId="45228C0D" w14:textId="77777777" w:rsidTr="00CC2A6D">
        <w:tc>
          <w:tcPr>
            <w:tcW w:w="1980" w:type="dxa"/>
          </w:tcPr>
          <w:p w14:paraId="23ED74C1" w14:textId="77777777" w:rsidR="002D4841" w:rsidRPr="00CF7ED9" w:rsidRDefault="002D4841" w:rsidP="00CF7ED9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หุ้นกู้อนุพันธ์</w:t>
            </w:r>
          </w:p>
        </w:tc>
        <w:tc>
          <w:tcPr>
            <w:tcW w:w="1620" w:type="dxa"/>
          </w:tcPr>
          <w:p w14:paraId="67A4DB1D" w14:textId="77777777" w:rsidR="002D4841" w:rsidRPr="00CF7ED9" w:rsidRDefault="002D4841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6E0EB" w14:textId="77777777" w:rsidR="002D4841" w:rsidRPr="00CF7ED9" w:rsidRDefault="002D4841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9F7B19" w14:textId="77777777" w:rsidR="002D4841" w:rsidRPr="00CF7ED9" w:rsidRDefault="002D4841" w:rsidP="00CF7ED9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26537" w14:textId="77777777" w:rsidR="002D4841" w:rsidRPr="00CF7ED9" w:rsidRDefault="002D4841" w:rsidP="00CF7ED9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31E7FE" w14:textId="77777777" w:rsidR="002D4841" w:rsidRPr="00CF7ED9" w:rsidRDefault="002D4841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DBC29" w14:textId="77777777" w:rsidR="002D4841" w:rsidRPr="00CF7ED9" w:rsidRDefault="002D4841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485645" w14:textId="77777777" w:rsidR="002D4841" w:rsidRPr="00CF7ED9" w:rsidRDefault="002D4841" w:rsidP="00CF7ED9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810B0B" w:rsidRPr="00CF7ED9" w14:paraId="554DA48B" w14:textId="77777777" w:rsidTr="00CC2A6D">
        <w:tc>
          <w:tcPr>
            <w:tcW w:w="1980" w:type="dxa"/>
          </w:tcPr>
          <w:p w14:paraId="5963B9A5" w14:textId="77777777" w:rsidR="00810B0B" w:rsidRPr="00CF7ED9" w:rsidRDefault="00810B0B" w:rsidP="00CF7ED9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</w:tcPr>
          <w:p w14:paraId="61D5D07F" w14:textId="412BD594" w:rsidR="00810B0B" w:rsidRPr="007E375E" w:rsidRDefault="007E375E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1.00 </w:t>
            </w:r>
            <w:r w:rsidR="00D2267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1.70</w:t>
            </w:r>
            <w:r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62AC8501" w14:textId="77777777" w:rsidR="00810B0B" w:rsidRPr="00CF7ED9" w:rsidRDefault="00810B0B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7774A6" w14:textId="0C989538" w:rsidR="00810B0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 w:rsidR="009E277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eastAsia="Calibri" w:hAnsiTheme="majorBidi" w:cstheme="majorBidi" w:hint="cs"/>
                <w:sz w:val="30"/>
                <w:szCs w:val="30"/>
              </w:rPr>
              <w:t>596</w:t>
            </w:r>
            <w:r w:rsidR="009E277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,</w:t>
            </w:r>
            <w:r w:rsidR="00820549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1F0E13">
              <w:rPr>
                <w:rFonts w:asciiTheme="majorBidi" w:eastAsia="Calibri" w:hAnsiTheme="majorBidi" w:cstheme="majorBidi" w:hint="cs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74C2AC63" w14:textId="77777777" w:rsidR="00810B0B" w:rsidRPr="00CF7ED9" w:rsidRDefault="00810B0B" w:rsidP="00CF7ED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6B5C58FC" w14:textId="0DA43B2A" w:rsidR="00810B0B" w:rsidRPr="00CF7ED9" w:rsidRDefault="001F0E13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8F26A0">
              <w:rPr>
                <w:rFonts w:asciiTheme="majorBidi" w:eastAsia="Calibri" w:hAnsiTheme="majorBidi" w:cstheme="majorBidi"/>
                <w:sz w:val="30"/>
                <w:szCs w:val="30"/>
              </w:rPr>
              <w:t>.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22</w:t>
            </w:r>
            <w:r w:rsidR="008F26A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-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8F26A0">
              <w:rPr>
                <w:rFonts w:asciiTheme="majorBidi" w:eastAsia="Calibri" w:hAnsiTheme="majorBidi" w:cstheme="majorBidi"/>
                <w:sz w:val="30"/>
                <w:szCs w:val="30"/>
              </w:rPr>
              <w:t>.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48</w:t>
            </w:r>
            <w:r w:rsidR="00810B0B" w:rsidRPr="00CF7ED9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50CEA1AC" w14:textId="77777777" w:rsidR="00810B0B" w:rsidRPr="00CF7ED9" w:rsidRDefault="00810B0B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1D3381" w14:textId="3B2F41E9" w:rsidR="00810B0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607</w:t>
            </w:r>
            <w:r w:rsidR="00810B0B" w:rsidRPr="00CF7ED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365</w:t>
            </w:r>
          </w:p>
        </w:tc>
      </w:tr>
      <w:tr w:rsidR="00810B0B" w:rsidRPr="00CF7ED9" w14:paraId="1C52B370" w14:textId="77777777" w:rsidTr="00CC2A6D">
        <w:tc>
          <w:tcPr>
            <w:tcW w:w="1980" w:type="dxa"/>
          </w:tcPr>
          <w:p w14:paraId="1EAE49AE" w14:textId="77777777" w:rsidR="00810B0B" w:rsidRPr="00CF7ED9" w:rsidRDefault="00810B0B" w:rsidP="00CF7ED9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หุ้นกู้ด้อยสิทธิ</w:t>
            </w:r>
          </w:p>
        </w:tc>
        <w:tc>
          <w:tcPr>
            <w:tcW w:w="1620" w:type="dxa"/>
          </w:tcPr>
          <w:p w14:paraId="1F4D623E" w14:textId="3300D2CC" w:rsidR="00810B0B" w:rsidRPr="00CF7ED9" w:rsidRDefault="00D2267A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BEA9AE" w14:textId="77777777" w:rsidR="00810B0B" w:rsidRPr="00CF7ED9" w:rsidRDefault="00810B0B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806B28" w14:textId="6AFB3AE4" w:rsidR="00810B0B" w:rsidRPr="00CF7ED9" w:rsidRDefault="009E277B" w:rsidP="0082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9B8338" w14:textId="77777777" w:rsidR="00810B0B" w:rsidRPr="00CF7ED9" w:rsidRDefault="00810B0B" w:rsidP="00CF7ED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6105E331" w14:textId="78785720" w:rsidR="00810B0B" w:rsidRPr="00CF7ED9" w:rsidRDefault="001F0E13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810B0B" w:rsidRPr="00CF7ED9">
              <w:rPr>
                <w:rFonts w:asciiTheme="majorBidi" w:eastAsia="Calibri" w:hAnsiTheme="majorBidi" w:cstheme="majorBidi"/>
                <w:sz w:val="30"/>
                <w:szCs w:val="30"/>
              </w:rPr>
              <w:t>.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39E9C590" w14:textId="77777777" w:rsidR="00810B0B" w:rsidRPr="00CF7ED9" w:rsidRDefault="00810B0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4CFB54" w14:textId="06107258" w:rsidR="00810B0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810B0B" w:rsidRPr="00CF7ED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534</w:t>
            </w:r>
            <w:r w:rsidR="00810B0B" w:rsidRPr="00CF7ED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000</w:t>
            </w:r>
          </w:p>
        </w:tc>
      </w:tr>
      <w:tr w:rsidR="00810B0B" w:rsidRPr="00CF7ED9" w14:paraId="2F51E8E0" w14:textId="77777777" w:rsidTr="00CC2A6D">
        <w:trPr>
          <w:trHeight w:val="352"/>
        </w:trPr>
        <w:tc>
          <w:tcPr>
            <w:tcW w:w="1980" w:type="dxa"/>
          </w:tcPr>
          <w:p w14:paraId="2BBA9513" w14:textId="77777777" w:rsidR="00810B0B" w:rsidRPr="00CF7ED9" w:rsidRDefault="00810B0B" w:rsidP="00CF7ED9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2FF5B506" w14:textId="77777777" w:rsidR="00810B0B" w:rsidRPr="00CF7ED9" w:rsidRDefault="00810B0B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E66B9" w14:textId="77777777" w:rsidR="00810B0B" w:rsidRPr="00CF7ED9" w:rsidRDefault="00810B0B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277BE3" w14:textId="482780CC" w:rsidR="00810B0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9E277B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596</w:t>
            </w:r>
            <w:r w:rsidR="009E277B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82054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</w:t>
            </w:r>
            <w:r w:rsidRPr="001F0E1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78C85B2D" w14:textId="77777777" w:rsidR="00810B0B" w:rsidRPr="00CF7ED9" w:rsidRDefault="00810B0B" w:rsidP="00CF7ED9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5EBFE5" w14:textId="77777777" w:rsidR="00810B0B" w:rsidRPr="00CF7ED9" w:rsidRDefault="00810B0B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48B7D" w14:textId="77777777" w:rsidR="00810B0B" w:rsidRPr="00CF7ED9" w:rsidRDefault="00810B0B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97DEF9" w14:textId="3DE7662B" w:rsidR="00810B0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  <w:r w:rsidR="00810B0B"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141</w:t>
            </w:r>
            <w:r w:rsidR="00810B0B"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365</w:t>
            </w:r>
          </w:p>
        </w:tc>
      </w:tr>
    </w:tbl>
    <w:p w14:paraId="745FB1DD" w14:textId="77777777" w:rsidR="002D4841" w:rsidRPr="00DC293C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3758FC" w14:textId="207CD8B1" w:rsidR="002D4841" w:rsidRPr="00CF7ED9" w:rsidRDefault="002D4841" w:rsidP="00CF7ED9">
      <w:pPr>
        <w:tabs>
          <w:tab w:val="clear" w:pos="680"/>
          <w:tab w:val="clear" w:pos="907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F7ED9">
        <w:rPr>
          <w:rFonts w:asciiTheme="majorBidi" w:hAnsiTheme="majorBidi" w:cstheme="majorBidi"/>
          <w:sz w:val="30"/>
          <w:szCs w:val="30"/>
          <w:vertAlign w:val="superscript"/>
          <w:cs/>
          <w:lang w:val="th-TH"/>
        </w:rPr>
        <w:t>*</w:t>
      </w:r>
      <w:r w:rsidRPr="00CF7ED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ab/>
      </w:r>
      <w:r w:rsidR="003869C4"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="003869C4"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="003869C4"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645D6C06" w14:textId="77777777" w:rsidR="00221B74" w:rsidRPr="00352C3A" w:rsidRDefault="00221B74" w:rsidP="00CF7ED9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F061006" w14:textId="307F4DAF" w:rsidR="002D4841" w:rsidRPr="00CF7ED9" w:rsidRDefault="002D4841" w:rsidP="00CF7ED9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F7ED9">
        <w:rPr>
          <w:rFonts w:asciiTheme="majorBidi" w:eastAsia="Calibri" w:hAnsiTheme="majorBidi" w:cstheme="majorBidi"/>
          <w:sz w:val="30"/>
          <w:szCs w:val="30"/>
          <w:cs/>
        </w:rPr>
        <w:t>ตราสารหนี้ที่ออกคือหุ้นกู้อนุพันธ์ ซึ่งเป็นภาระ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ผูกพัน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โดยรวมอนุพันธ์แฝงที่กลุ่มบริษัทและบริษัทเสนอขายเป็นการทั่วไปแก่ผู้ลงทุนรายย่อย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หนี้สิน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ทางการเงินระยะสั้นและผลตอบแทนจะอิงกับราคาของหลักทรัพย์อ้างอิง</w:t>
      </w:r>
      <w:r w:rsidRPr="00CF7E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(ณ วันกำหนดค่าหลักทรัพย์ที่ระบุอยู่ในสัญญาการออกหุ้นกู้อนุพันธ์) ส่วนประกอบของอนุพันธ์ซึ่งอยู่ในรูปแบบของออปชั่นที่สามารถแยกออกจากกันได้โดยบันทึกเป็นรายการแยกต่างหากในงบแสดงฐานะการเงิน</w:t>
      </w:r>
      <w:r w:rsidRPr="00CF7E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เปิดเผยในหมายเหตุประกอบงบการเงินข้อ </w:t>
      </w:r>
      <w:r w:rsidR="001F0E13" w:rsidRPr="001F0E13">
        <w:rPr>
          <w:rFonts w:asciiTheme="majorBidi" w:hAnsiTheme="majorBidi" w:cstheme="majorBidi"/>
          <w:sz w:val="30"/>
          <w:szCs w:val="30"/>
        </w:rPr>
        <w:t>9</w:t>
      </w:r>
    </w:p>
    <w:p w14:paraId="05AA4FCD" w14:textId="030AA5A3" w:rsidR="00D15DD6" w:rsidRDefault="00D1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4"/>
          <w:sz w:val="30"/>
          <w:szCs w:val="30"/>
          <w:cs/>
        </w:rPr>
      </w:pPr>
    </w:p>
    <w:p w14:paraId="56A19AF5" w14:textId="6C8061CF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31</w:t>
      </w:r>
      <w:r w:rsidR="00B75EDF" w:rsidRPr="00B75ED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F0E13" w:rsidRPr="001F0E13">
        <w:rPr>
          <w:rFonts w:asciiTheme="majorBidi" w:hAnsiTheme="majorBidi" w:cstheme="majorBidi"/>
          <w:sz w:val="30"/>
          <w:szCs w:val="30"/>
        </w:rPr>
        <w:t>2562</w:t>
      </w:r>
      <w:r w:rsidR="004F2BEB" w:rsidRPr="00CF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กลุ่มบริษัทและบริษัทมีหุ้นกู้อนุพันธ์จำนวน </w:t>
      </w:r>
      <w:r w:rsidR="001F0E13" w:rsidRPr="001F0E13">
        <w:rPr>
          <w:rFonts w:asciiTheme="majorBidi" w:eastAsia="Calibri" w:hAnsiTheme="majorBidi" w:cstheme="majorBidi" w:hint="cs"/>
          <w:spacing w:val="-4"/>
          <w:sz w:val="30"/>
          <w:szCs w:val="30"/>
        </w:rPr>
        <w:t>1</w:t>
      </w:r>
      <w:r w:rsidR="009E277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,</w:t>
      </w:r>
      <w:r w:rsidR="001F0E13" w:rsidRPr="001F0E13">
        <w:rPr>
          <w:rFonts w:asciiTheme="majorBidi" w:eastAsia="Calibri" w:hAnsiTheme="majorBidi" w:cstheme="majorBidi" w:hint="cs"/>
          <w:spacing w:val="-4"/>
          <w:sz w:val="30"/>
          <w:szCs w:val="30"/>
        </w:rPr>
        <w:t>596</w:t>
      </w:r>
      <w:r w:rsidR="00820549">
        <w:rPr>
          <w:rFonts w:asciiTheme="majorBidi" w:eastAsia="Calibri" w:hAnsiTheme="majorBidi" w:cstheme="majorBidi"/>
          <w:spacing w:val="-4"/>
          <w:sz w:val="30"/>
          <w:szCs w:val="30"/>
        </w:rPr>
        <w:t>.4</w:t>
      </w:r>
      <w:r w:rsidR="009E277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ล้านบาท ซึ่งจะครบกำหนดชำระในระหว่างเดือน</w:t>
      </w:r>
      <w:r w:rsidR="009E277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มกราคม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ถึง</w:t>
      </w:r>
      <w:r w:rsidR="009E277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="00820549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เมษายน</w:t>
      </w:r>
      <w:r w:rsidR="009E277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="001F0E13" w:rsidRPr="001F0E13">
        <w:rPr>
          <w:rFonts w:asciiTheme="majorBidi" w:eastAsia="Calibri" w:hAnsiTheme="majorBidi" w:cstheme="majorBidi" w:hint="cs"/>
          <w:spacing w:val="-4"/>
          <w:sz w:val="30"/>
          <w:szCs w:val="30"/>
        </w:rPr>
        <w:t>2563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1F0E13" w:rsidRPr="001F0E13">
        <w:rPr>
          <w:rFonts w:asciiTheme="majorBidi" w:eastAsia="Calibri" w:hAnsiTheme="majorBidi" w:cstheme="majorBidi"/>
          <w:i/>
          <w:iCs/>
          <w:sz w:val="30"/>
          <w:szCs w:val="30"/>
        </w:rPr>
        <w:t>2561</w:t>
      </w:r>
      <w:r w:rsidRPr="00CF7ED9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1F0E13" w:rsidRPr="001F0E13">
        <w:rPr>
          <w:rFonts w:asciiTheme="majorBidi" w:eastAsia="Calibri" w:hAnsiTheme="majorBidi" w:cstheme="majorBidi"/>
          <w:i/>
          <w:iCs/>
          <w:sz w:val="30"/>
          <w:szCs w:val="30"/>
        </w:rPr>
        <w:t>607</w:t>
      </w:r>
      <w:r w:rsidR="00622025"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.</w:t>
      </w:r>
      <w:r w:rsidR="001F0E13" w:rsidRPr="001F0E13">
        <w:rPr>
          <w:rFonts w:asciiTheme="majorBidi" w:eastAsia="Calibri" w:hAnsiTheme="majorBidi" w:cstheme="majorBidi"/>
          <w:i/>
          <w:iCs/>
          <w:sz w:val="30"/>
          <w:szCs w:val="30"/>
        </w:rPr>
        <w:t>4</w:t>
      </w:r>
      <w:r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ล้านบาท ซึ่งครบกำหนดชำระในระหว่างเดือนมกราคมถึงเดือน</w:t>
      </w:r>
      <w:r w:rsidR="00622025"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พฤษภ</w:t>
      </w:r>
      <w:r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าคม </w:t>
      </w:r>
      <w:r w:rsidR="001F0E13" w:rsidRPr="001F0E13">
        <w:rPr>
          <w:rFonts w:asciiTheme="majorBidi" w:eastAsia="Calibri" w:hAnsiTheme="majorBidi" w:cstheme="majorBidi"/>
          <w:i/>
          <w:iCs/>
          <w:sz w:val="30"/>
          <w:szCs w:val="30"/>
        </w:rPr>
        <w:t>2562</w:t>
      </w:r>
      <w:r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)</w:t>
      </w:r>
    </w:p>
    <w:p w14:paraId="10C28EAF" w14:textId="77777777" w:rsidR="002D4841" w:rsidRPr="00352C3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2E895B6" w14:textId="67574DE8" w:rsidR="002D4841" w:rsidRPr="00CF7ED9" w:rsidRDefault="00D21AEE" w:rsidP="00CF7ED9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</w:t>
      </w:r>
      <w:r w:rsidR="002D4841" w:rsidRPr="00CF7ED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วันที่ </w:t>
      </w:r>
      <w:r w:rsidR="006D560E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="006D560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กรกฎาคม</w:t>
      </w:r>
      <w:r w:rsidR="004D0371" w:rsidRPr="00B75E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="002D4841" w:rsidRPr="00CF7ED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กลุ่มบริษัทและบริษัท</w:t>
      </w:r>
      <w:r w:rsidR="00B409F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ได้ชำระ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คืนหุ้นกู้ด้อยสิทธิทั้งจำนวนแล้ว</w:t>
      </w:r>
    </w:p>
    <w:p w14:paraId="7FC41B30" w14:textId="77777777" w:rsidR="002D4841" w:rsidRPr="00094965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5BDE9623" w14:textId="66BADE5E" w:rsidR="00D05287" w:rsidRPr="00094965" w:rsidRDefault="00B270EB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eastAsia="Calibri" w:hAnsiTheme="majorBidi" w:cstheme="majorBidi"/>
          <w:sz w:val="30"/>
          <w:szCs w:val="30"/>
        </w:rPr>
        <w:t xml:space="preserve">31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eastAsia="Calibri" w:hAnsiTheme="majorBidi" w:cstheme="majorBidi"/>
          <w:sz w:val="30"/>
          <w:szCs w:val="30"/>
        </w:rPr>
        <w:t xml:space="preserve">2562 </w:t>
      </w:r>
      <w:r w:rsidR="00033BEC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A4359">
        <w:rPr>
          <w:rFonts w:asciiTheme="majorBidi" w:eastAsia="Calibri" w:hAnsiTheme="majorBidi" w:cstheme="majorBidi" w:hint="cs"/>
          <w:sz w:val="30"/>
          <w:szCs w:val="30"/>
          <w:cs/>
        </w:rPr>
        <w:t>มีวงเงินสินเชื่อ</w:t>
      </w:r>
      <w:r w:rsidR="00E7743A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="008B74E7">
        <w:rPr>
          <w:rFonts w:asciiTheme="majorBidi" w:eastAsia="Calibri" w:hAnsiTheme="majorBidi" w:cstheme="majorBidi" w:hint="cs"/>
          <w:sz w:val="30"/>
          <w:szCs w:val="30"/>
          <w:cs/>
        </w:rPr>
        <w:t>ยังมิได้เบิกใช้เป็นจำนวนเงิน</w:t>
      </w:r>
      <w:r w:rsidR="00F44019" w:rsidRPr="009C2A6F">
        <w:rPr>
          <w:rFonts w:asciiTheme="majorBidi" w:eastAsia="Calibri" w:hAnsiTheme="majorBidi" w:cstheme="majorBidi" w:hint="cs"/>
          <w:sz w:val="30"/>
          <w:szCs w:val="30"/>
          <w:cs/>
        </w:rPr>
        <w:t>รวม</w:t>
      </w:r>
      <w:r w:rsidR="009C2A6F" w:rsidRPr="009C2A6F">
        <w:rPr>
          <w:rFonts w:asciiTheme="majorBidi" w:eastAsia="Calibri" w:hAnsiTheme="majorBidi" w:cstheme="majorBidi"/>
          <w:sz w:val="30"/>
          <w:szCs w:val="30"/>
        </w:rPr>
        <w:t xml:space="preserve"> 7,860 </w:t>
      </w:r>
      <w:r w:rsidR="00ED7514" w:rsidRPr="009C2A6F">
        <w:rPr>
          <w:rFonts w:asciiTheme="majorBidi" w:eastAsia="Calibri" w:hAnsiTheme="majorBidi" w:cstheme="majorBidi" w:hint="cs"/>
          <w:sz w:val="30"/>
          <w:szCs w:val="30"/>
          <w:cs/>
        </w:rPr>
        <w:t>ล้าน</w:t>
      </w:r>
      <w:r w:rsidR="00ED7514">
        <w:rPr>
          <w:rFonts w:asciiTheme="majorBidi" w:eastAsia="Calibri" w:hAnsiTheme="majorBidi" w:cstheme="majorBidi" w:hint="cs"/>
          <w:sz w:val="30"/>
          <w:szCs w:val="30"/>
          <w:cs/>
        </w:rPr>
        <w:t>บาท</w:t>
      </w:r>
      <w:r w:rsidR="0042349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7A3395" w:rsidRPr="009C2A6F">
        <w:rPr>
          <w:rFonts w:asciiTheme="majorBidi" w:eastAsia="Calibri" w:hAnsiTheme="majorBidi" w:cstheme="majorBidi"/>
          <w:i/>
          <w:iCs/>
          <w:sz w:val="30"/>
          <w:szCs w:val="30"/>
        </w:rPr>
        <w:t>(</w:t>
      </w:r>
      <w:r w:rsidR="00165D27" w:rsidRPr="009C2A6F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2561: </w:t>
      </w:r>
      <w:r w:rsidR="009C2A6F" w:rsidRPr="009C2A6F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6,626 </w:t>
      </w:r>
      <w:r w:rsidR="009C2A6F" w:rsidRPr="009C2A6F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ล้านบาท</w:t>
      </w:r>
      <w:r w:rsidR="007A3395" w:rsidRPr="009C2A6F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</w:p>
    <w:p w14:paraId="255F19DD" w14:textId="77777777" w:rsidR="00320701" w:rsidRDefault="00320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15409DC" w14:textId="4CE65F21" w:rsidR="002D4841" w:rsidRPr="00CF7ED9" w:rsidRDefault="001F0E13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B26AA9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300AF57E" w14:textId="77777777" w:rsidR="002D4841" w:rsidRPr="00094965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47"/>
        <w:gridCol w:w="236"/>
        <w:gridCol w:w="1152"/>
        <w:gridCol w:w="236"/>
        <w:gridCol w:w="1152"/>
        <w:gridCol w:w="236"/>
        <w:gridCol w:w="1152"/>
      </w:tblGrid>
      <w:tr w:rsidR="002D4841" w:rsidRPr="00CF7ED9" w14:paraId="66853112" w14:textId="77777777" w:rsidTr="00DC293C">
        <w:trPr>
          <w:trHeight w:val="70"/>
        </w:trPr>
        <w:tc>
          <w:tcPr>
            <w:tcW w:w="3888" w:type="dxa"/>
            <w:vAlign w:val="bottom"/>
          </w:tcPr>
          <w:p w14:paraId="2F78C1EF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14:paraId="46B4BB86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1E8AEB62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14:paraId="5274D110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F2BEB" w:rsidRPr="00CF7ED9" w14:paraId="3D300AA8" w14:textId="77777777" w:rsidTr="00DC293C">
        <w:trPr>
          <w:trHeight w:val="70"/>
        </w:trPr>
        <w:tc>
          <w:tcPr>
            <w:tcW w:w="3888" w:type="dxa"/>
            <w:vAlign w:val="bottom"/>
          </w:tcPr>
          <w:p w14:paraId="46437B10" w14:textId="77777777" w:rsidR="004F2BEB" w:rsidRPr="00CF7ED9" w:rsidRDefault="004F2BEB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5D4FD1D" w14:textId="3846ED5D" w:rsidR="004F2BEB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76FF1560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32E40DE5" w14:textId="4B8A5AE0" w:rsidR="004F2BEB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71F5D425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ED873FE" w14:textId="7BC397AC" w:rsidR="004F2BEB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50E6CE7C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18C4496" w14:textId="735AA961" w:rsidR="004F2BEB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D4841" w:rsidRPr="00CF7ED9" w14:paraId="4EEC838C" w14:textId="77777777" w:rsidTr="00DC293C">
        <w:tc>
          <w:tcPr>
            <w:tcW w:w="3888" w:type="dxa"/>
          </w:tcPr>
          <w:p w14:paraId="7715928A" w14:textId="77777777" w:rsidR="002D4841" w:rsidRPr="00CF7ED9" w:rsidRDefault="002D4841" w:rsidP="00CF7E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11A3AB3A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A99" w:rsidRPr="00CF7ED9" w14:paraId="22B89A26" w14:textId="77777777" w:rsidTr="000F6320">
        <w:tc>
          <w:tcPr>
            <w:tcW w:w="3888" w:type="dxa"/>
          </w:tcPr>
          <w:p w14:paraId="627F6388" w14:textId="7FF899F6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  <w:r w:rsid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47" w:type="dxa"/>
            <w:vAlign w:val="bottom"/>
          </w:tcPr>
          <w:p w14:paraId="23F52D56" w14:textId="0475E454" w:rsidR="00DB5A99" w:rsidRPr="00CF7ED9" w:rsidRDefault="0082054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84,192</w:t>
            </w:r>
          </w:p>
        </w:tc>
        <w:tc>
          <w:tcPr>
            <w:tcW w:w="236" w:type="dxa"/>
            <w:vAlign w:val="bottom"/>
          </w:tcPr>
          <w:p w14:paraId="0FD907FF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148D9E" w14:textId="152F4479" w:rsidR="00DB5A99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DB5A99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36" w:type="dxa"/>
            <w:vAlign w:val="bottom"/>
          </w:tcPr>
          <w:p w14:paraId="7389A0EA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F739F78" w14:textId="215E89FB" w:rsidR="00DB5A99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  <w:r w:rsidR="0097271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950</w:t>
            </w:r>
          </w:p>
        </w:tc>
        <w:tc>
          <w:tcPr>
            <w:tcW w:w="236" w:type="dxa"/>
            <w:vAlign w:val="bottom"/>
          </w:tcPr>
          <w:p w14:paraId="21B9B00A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BA33A42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FEF2E1" w14:textId="2B04B68D" w:rsidR="00DB5A99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DB5A99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DB5A99" w:rsidRPr="00CF7ED9" w14:paraId="3926277D" w14:textId="77777777" w:rsidTr="00DC293C">
        <w:tc>
          <w:tcPr>
            <w:tcW w:w="3888" w:type="dxa"/>
          </w:tcPr>
          <w:p w14:paraId="1EFE79C0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3917B57" w14:textId="3C98F546" w:rsidR="00DB5A99" w:rsidRPr="00CF7ED9" w:rsidRDefault="0082054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1,979</w:t>
            </w:r>
          </w:p>
        </w:tc>
        <w:tc>
          <w:tcPr>
            <w:tcW w:w="236" w:type="dxa"/>
          </w:tcPr>
          <w:p w14:paraId="1F35821D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CD4D47" w14:textId="7B747EF5" w:rsidR="00DB5A99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5A99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36" w:type="dxa"/>
          </w:tcPr>
          <w:p w14:paraId="791A8637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9BDBA1" w14:textId="68857B3B" w:rsidR="00DB5A99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97271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979</w:t>
            </w:r>
          </w:p>
        </w:tc>
        <w:tc>
          <w:tcPr>
            <w:tcW w:w="236" w:type="dxa"/>
          </w:tcPr>
          <w:p w14:paraId="3B45557A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ED06AE" w14:textId="4EB9ECC7" w:rsidR="00DB5A99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5A99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DB5A99" w:rsidRPr="00CF7ED9" w14:paraId="66FBBEBD" w14:textId="77777777" w:rsidTr="00DC293C">
        <w:tc>
          <w:tcPr>
            <w:tcW w:w="3888" w:type="dxa"/>
            <w:vAlign w:val="bottom"/>
          </w:tcPr>
          <w:p w14:paraId="07C5BE01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4816ECCD" w14:textId="685C26AD" w:rsidR="00DB5A99" w:rsidRPr="00CF7ED9" w:rsidRDefault="0082054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86,171</w:t>
            </w:r>
          </w:p>
        </w:tc>
        <w:tc>
          <w:tcPr>
            <w:tcW w:w="236" w:type="dxa"/>
          </w:tcPr>
          <w:p w14:paraId="32875668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A96C5" w14:textId="11DA2A0B" w:rsidR="00DB5A99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DB5A99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36" w:type="dxa"/>
            <w:vAlign w:val="bottom"/>
          </w:tcPr>
          <w:p w14:paraId="6A46C5E0" w14:textId="77777777" w:rsidR="00DB5A99" w:rsidRPr="00CF7ED9" w:rsidRDefault="00DB5A99" w:rsidP="00CF7E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8221910" w14:textId="43B86C62" w:rsidR="00DB5A99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</w:t>
            </w:r>
            <w:r w:rsidR="009727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36" w:type="dxa"/>
          </w:tcPr>
          <w:p w14:paraId="0F2849DD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7A66EF7" w14:textId="03951AF4" w:rsidR="00DB5A99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DB5A99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</w:tr>
    </w:tbl>
    <w:p w14:paraId="4B5598B4" w14:textId="7F2089A3" w:rsidR="00D15DD6" w:rsidRPr="00094965" w:rsidRDefault="00D1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6F5564F" w14:textId="1914BAF9" w:rsidR="002D4841" w:rsidRPr="006A6BF9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6B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CFD101B" w14:textId="77777777" w:rsidR="002D4841" w:rsidRPr="00094965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0A7906" w14:textId="1788E09B" w:rsidR="002D4841" w:rsidRPr="00DC293C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293C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F0E13" w:rsidRPr="001F0E13">
        <w:rPr>
          <w:rFonts w:asciiTheme="majorBidi" w:hAnsiTheme="majorBidi" w:cstheme="majorBidi"/>
          <w:sz w:val="30"/>
          <w:szCs w:val="30"/>
        </w:rPr>
        <w:t>2541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6A6B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51D1C8E0" w14:textId="77777777" w:rsidR="002D4841" w:rsidRPr="00DC293C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68"/>
        <w:gridCol w:w="1105"/>
        <w:gridCol w:w="236"/>
        <w:gridCol w:w="1098"/>
        <w:gridCol w:w="243"/>
        <w:gridCol w:w="1125"/>
        <w:gridCol w:w="243"/>
        <w:gridCol w:w="1152"/>
      </w:tblGrid>
      <w:tr w:rsidR="002D4841" w:rsidRPr="00CF7ED9" w14:paraId="56FC412D" w14:textId="77777777" w:rsidTr="005D2A44">
        <w:trPr>
          <w:trHeight w:val="70"/>
          <w:tblHeader/>
        </w:trPr>
        <w:tc>
          <w:tcPr>
            <w:tcW w:w="4068" w:type="dxa"/>
            <w:vAlign w:val="bottom"/>
          </w:tcPr>
          <w:p w14:paraId="1DCFB295" w14:textId="3D45FCA0" w:rsidR="002D4841" w:rsidRPr="006A6BF9" w:rsidRDefault="006A6BF9" w:rsidP="006A6BF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512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</w:t>
            </w:r>
            <w:r w:rsidRPr="001351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</w:t>
            </w:r>
          </w:p>
        </w:tc>
        <w:tc>
          <w:tcPr>
            <w:tcW w:w="2439" w:type="dxa"/>
            <w:gridSpan w:val="3"/>
          </w:tcPr>
          <w:p w14:paraId="4402CB4E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3A3E4C9F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030E4F13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9776E" w:rsidRPr="00CF7ED9" w14:paraId="1FB7EE18" w14:textId="77777777" w:rsidTr="005D2A44">
        <w:trPr>
          <w:trHeight w:val="70"/>
          <w:tblHeader/>
        </w:trPr>
        <w:tc>
          <w:tcPr>
            <w:tcW w:w="4068" w:type="dxa"/>
            <w:vAlign w:val="bottom"/>
          </w:tcPr>
          <w:p w14:paraId="571248B4" w14:textId="30399D1E" w:rsidR="0079776E" w:rsidRPr="00CF7ED9" w:rsidRDefault="006A6BF9" w:rsidP="006A6BF9">
            <w:pPr>
              <w:spacing w:line="240" w:lineRule="auto"/>
              <w:ind w:left="140"/>
              <w:rPr>
                <w:rFonts w:asciiTheme="majorBidi" w:hAnsiTheme="majorBidi" w:cstheme="majorBidi"/>
                <w:sz w:val="30"/>
                <w:szCs w:val="30"/>
              </w:rPr>
            </w:pPr>
            <w:r w:rsidRPr="001351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05" w:type="dxa"/>
          </w:tcPr>
          <w:p w14:paraId="737BF4EF" w14:textId="753F9E4E" w:rsidR="0079776E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757062F7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98" w:type="dxa"/>
          </w:tcPr>
          <w:p w14:paraId="73919E88" w14:textId="06EF1128" w:rsidR="0079776E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3" w:type="dxa"/>
          </w:tcPr>
          <w:p w14:paraId="347BAA8A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074A2F9A" w14:textId="55E45426" w:rsidR="0079776E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3" w:type="dxa"/>
          </w:tcPr>
          <w:p w14:paraId="4410D4A7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54BADCDD" w14:textId="630CB93C" w:rsidR="0079776E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D4841" w:rsidRPr="00CF7ED9" w14:paraId="5C035B57" w14:textId="77777777" w:rsidTr="005D2A44">
        <w:trPr>
          <w:tblHeader/>
        </w:trPr>
        <w:tc>
          <w:tcPr>
            <w:tcW w:w="4068" w:type="dxa"/>
          </w:tcPr>
          <w:p w14:paraId="6E35C018" w14:textId="77777777" w:rsidR="002D4841" w:rsidRPr="00CF7ED9" w:rsidRDefault="002D4841" w:rsidP="00CF7ED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202" w:type="dxa"/>
            <w:gridSpan w:val="7"/>
          </w:tcPr>
          <w:p w14:paraId="1F174D76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76E" w:rsidRPr="00CF7ED9" w14:paraId="15A818D0" w14:textId="77777777" w:rsidTr="00820549">
        <w:tc>
          <w:tcPr>
            <w:tcW w:w="4068" w:type="dxa"/>
          </w:tcPr>
          <w:p w14:paraId="07D410A5" w14:textId="5406FCF9" w:rsidR="0079776E" w:rsidRPr="00CF7ED9" w:rsidRDefault="00135128" w:rsidP="008563D9">
            <w:pPr>
              <w:tabs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1F0E13"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D8F3CF7" w14:textId="4AE472C8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0731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36" w:type="dxa"/>
            <w:vAlign w:val="bottom"/>
          </w:tcPr>
          <w:p w14:paraId="2B22C45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D2498A" w14:textId="0818BC1C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79776E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43" w:type="dxa"/>
            <w:vAlign w:val="bottom"/>
          </w:tcPr>
          <w:p w14:paraId="715C2579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71673FC" w14:textId="6FE3C9E7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787C1E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6C9371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12A7E" w14:textId="570DE17D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79776E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</w:tr>
      <w:tr w:rsidR="0079776E" w:rsidRPr="00DC293C" w14:paraId="68E452E8" w14:textId="77777777" w:rsidTr="00820549">
        <w:tc>
          <w:tcPr>
            <w:tcW w:w="4068" w:type="dxa"/>
          </w:tcPr>
          <w:p w14:paraId="6CCCB2C2" w14:textId="77777777" w:rsidR="0079776E" w:rsidRPr="00820549" w:rsidRDefault="0079776E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3F2BC75" w14:textId="77777777" w:rsidR="0079776E" w:rsidRPr="0082054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2349146" w14:textId="77777777" w:rsidR="0079776E" w:rsidRPr="0082054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B5E9D3" w14:textId="77777777" w:rsidR="0079776E" w:rsidRPr="0082054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ED7EA64" w14:textId="77777777" w:rsidR="0079776E" w:rsidRPr="0082054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C47D4A6" w14:textId="77777777" w:rsidR="0079776E" w:rsidRPr="0082054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AB5A15F" w14:textId="77777777" w:rsidR="0079776E" w:rsidRPr="0082054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FC94C7" w14:textId="77777777" w:rsidR="0079776E" w:rsidRPr="0082054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76E" w:rsidRPr="00CF7ED9" w14:paraId="6459C3DE" w14:textId="77777777" w:rsidTr="00820549">
        <w:tc>
          <w:tcPr>
            <w:tcW w:w="4068" w:type="dxa"/>
          </w:tcPr>
          <w:p w14:paraId="1A4D8C77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C126036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01CD2F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296E8C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882CEF8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D4ADF53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C666E30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9DE4A8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76E" w:rsidRPr="00CF7ED9" w14:paraId="407DB5E4" w14:textId="77777777" w:rsidTr="00820549">
        <w:tc>
          <w:tcPr>
            <w:tcW w:w="4068" w:type="dxa"/>
            <w:shd w:val="clear" w:color="auto" w:fill="auto"/>
          </w:tcPr>
          <w:p w14:paraId="62BBF663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FE80C87" w14:textId="00A0ACAA" w:rsidR="0079776E" w:rsidRPr="00CF7ED9" w:rsidRDefault="0082054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58BB4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3D7179" w14:textId="1BB86A5B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9776E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371D2D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A6728AE" w14:textId="349F7B30" w:rsidR="0079776E" w:rsidRPr="00CF7ED9" w:rsidRDefault="0082054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13,783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90732D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F68A1" w14:textId="2B4BEE5F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9776E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07311D" w:rsidRPr="00CF7ED9" w14:paraId="73CA06A9" w14:textId="77777777" w:rsidTr="00820549">
        <w:tc>
          <w:tcPr>
            <w:tcW w:w="4068" w:type="dxa"/>
            <w:shd w:val="clear" w:color="auto" w:fill="auto"/>
          </w:tcPr>
          <w:p w14:paraId="31B7B7A8" w14:textId="77777777" w:rsidR="0007311D" w:rsidRPr="00CF7ED9" w:rsidRDefault="0007311D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00D7AF9" w14:textId="26FA4890" w:rsidR="0007311D" w:rsidRPr="00CF7ED9" w:rsidRDefault="00820549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3A595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8641A2C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34CEA0A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8BB7C98" w14:textId="2C342401" w:rsidR="0007311D" w:rsidRPr="00CF7ED9" w:rsidRDefault="00820549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A78977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51878E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776E" w:rsidRPr="00CF7ED9" w14:paraId="3F1047E1" w14:textId="77777777" w:rsidTr="00820549">
        <w:tc>
          <w:tcPr>
            <w:tcW w:w="4068" w:type="dxa"/>
            <w:shd w:val="clear" w:color="auto" w:fill="auto"/>
          </w:tcPr>
          <w:p w14:paraId="286E6474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E106EB7" w14:textId="624F52FF" w:rsidR="0079776E" w:rsidRPr="00CF7ED9" w:rsidRDefault="0082054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41B47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C47407E" w14:textId="7BD8088A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776E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820979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BB24FC8" w14:textId="39E05FB2" w:rsidR="0079776E" w:rsidRPr="00CF7ED9" w:rsidRDefault="0082054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AB89EB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6C353" w14:textId="7FDD2431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776E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  <w:tr w:rsidR="0079776E" w:rsidRPr="00CF7ED9" w14:paraId="20CA678C" w14:textId="77777777" w:rsidTr="00820549">
        <w:tc>
          <w:tcPr>
            <w:tcW w:w="4068" w:type="dxa"/>
            <w:shd w:val="clear" w:color="auto" w:fill="auto"/>
          </w:tcPr>
          <w:p w14:paraId="6EA25EF9" w14:textId="26387B5E" w:rsidR="0079776E" w:rsidRPr="00CF7ED9" w:rsidRDefault="006A0FBA" w:rsidP="004B40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กำไร</w:t>
            </w:r>
            <w:r w:rsidR="0079776E"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จากการประมาณการตาม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622674C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E1BDBA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3870B8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3492F1E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9A1578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DA6E640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DBFECA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11D" w:rsidRPr="00CF7ED9" w14:paraId="72429F26" w14:textId="77777777" w:rsidTr="00820549">
        <w:tc>
          <w:tcPr>
            <w:tcW w:w="4068" w:type="dxa"/>
            <w:shd w:val="clear" w:color="auto" w:fill="auto"/>
          </w:tcPr>
          <w:p w14:paraId="0FF3295F" w14:textId="36F27829" w:rsidR="0007311D" w:rsidRPr="00CF7ED9" w:rsidRDefault="0007311D" w:rsidP="0007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-90" w:hanging="29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4B400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หลัก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6EE3C" w14:textId="182FF082" w:rsidR="0007311D" w:rsidRPr="00CF7ED9" w:rsidRDefault="00820549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E7400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4F5BF" w14:textId="5E5B3C3B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3480BE" w14:textId="77777777" w:rsidR="0007311D" w:rsidRPr="00CF7ED9" w:rsidRDefault="0007311D" w:rsidP="0007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BE97E" w14:textId="6FC3FD83" w:rsidR="0007311D" w:rsidRPr="00CF7ED9" w:rsidRDefault="00820549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77952E6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E305F" w14:textId="614EDF8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776E" w:rsidRPr="00CF7ED9" w14:paraId="791F4975" w14:textId="77777777" w:rsidTr="00820549">
        <w:tc>
          <w:tcPr>
            <w:tcW w:w="4068" w:type="dxa"/>
            <w:shd w:val="clear" w:color="auto" w:fill="auto"/>
          </w:tcPr>
          <w:p w14:paraId="00E07191" w14:textId="77777777" w:rsidR="0079776E" w:rsidRPr="00CF7ED9" w:rsidRDefault="0079776E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17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1656C" w14:textId="3BAA2801" w:rsidR="0079776E" w:rsidRPr="00CF7ED9" w:rsidRDefault="0082054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4CBE58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F20AB" w14:textId="27A7BEE4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79776E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C050CC6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7DACC" w14:textId="3D71D43E" w:rsidR="0079776E" w:rsidRPr="00CF7ED9" w:rsidRDefault="0082054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21C044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9C9CA" w14:textId="097FC90B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9776E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</w:p>
        </w:tc>
      </w:tr>
      <w:tr w:rsidR="00B04827" w:rsidRPr="00CF7ED9" w14:paraId="1D4EF3D3" w14:textId="77777777" w:rsidTr="00820549">
        <w:tc>
          <w:tcPr>
            <w:tcW w:w="4068" w:type="dxa"/>
          </w:tcPr>
          <w:p w14:paraId="561635F9" w14:textId="77777777" w:rsidR="00B04827" w:rsidRPr="00B750AF" w:rsidRDefault="00B04827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D2165E7" w14:textId="77777777" w:rsidR="00B04827" w:rsidRPr="00B750AF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4F1D97" w14:textId="77777777" w:rsidR="00B04827" w:rsidRPr="00B750AF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72F1F6A" w14:textId="77777777" w:rsidR="00B04827" w:rsidRPr="00B750AF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5D5258F" w14:textId="77777777" w:rsidR="00B04827" w:rsidRPr="00B750AF" w:rsidRDefault="00B0482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D0EC920" w14:textId="77777777" w:rsidR="00B04827" w:rsidRPr="00B750AF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B4692DC" w14:textId="77777777" w:rsidR="00B04827" w:rsidRPr="00B750AF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7CF1A3" w14:textId="77777777" w:rsidR="00B04827" w:rsidRPr="00B750AF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701" w:rsidRPr="00CF7ED9" w14:paraId="0288412E" w14:textId="77777777" w:rsidTr="00820549">
        <w:tc>
          <w:tcPr>
            <w:tcW w:w="4068" w:type="dxa"/>
          </w:tcPr>
          <w:p w14:paraId="1CC0C61E" w14:textId="77777777" w:rsidR="00320701" w:rsidRPr="00CF7ED9" w:rsidRDefault="00320701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A7D21A6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80B25A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46E063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31B30EC" w14:textId="77777777" w:rsidR="00320701" w:rsidRPr="00CF7ED9" w:rsidRDefault="0032070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530AA6B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706BF29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E05E23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701" w:rsidRPr="00CF7ED9" w14:paraId="7D4CC507" w14:textId="77777777" w:rsidTr="00820549">
        <w:tc>
          <w:tcPr>
            <w:tcW w:w="4068" w:type="dxa"/>
          </w:tcPr>
          <w:p w14:paraId="40393ABB" w14:textId="77777777" w:rsidR="00320701" w:rsidRPr="00CF7ED9" w:rsidRDefault="00320701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E8EFA8A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2E7278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6EA6CFD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A640870" w14:textId="77777777" w:rsidR="00320701" w:rsidRPr="00CF7ED9" w:rsidRDefault="0032070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AA4AB6B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A511617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C9519D" w14:textId="77777777" w:rsidR="00320701" w:rsidRPr="00CF7ED9" w:rsidRDefault="0032070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76E" w:rsidRPr="00CF7ED9" w14:paraId="6FBD993D" w14:textId="77777777" w:rsidTr="00820549">
        <w:tc>
          <w:tcPr>
            <w:tcW w:w="4068" w:type="dxa"/>
          </w:tcPr>
          <w:p w14:paraId="78ECB7EC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C58C38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5125EB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828A475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A39C82F" w14:textId="77777777" w:rsidR="0079776E" w:rsidRPr="00CF7ED9" w:rsidRDefault="0079776E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5C1AF4E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26F235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AACE6A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76E" w:rsidRPr="00CF7ED9" w14:paraId="7090B097" w14:textId="77777777" w:rsidTr="00820549">
        <w:tc>
          <w:tcPr>
            <w:tcW w:w="4068" w:type="dxa"/>
          </w:tcPr>
          <w:p w14:paraId="57ACA62E" w14:textId="42937164" w:rsidR="0079776E" w:rsidRPr="00CF7ED9" w:rsidRDefault="00D2267A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527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กำไร)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79776E"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57017A4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47BBC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2FAB866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781005E" w14:textId="77777777" w:rsidR="0079776E" w:rsidRPr="00CF7ED9" w:rsidRDefault="0079776E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AF7CB6D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F43CDB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36E8E0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11D" w:rsidRPr="00CF7ED9" w14:paraId="5A70F5E9" w14:textId="77777777" w:rsidTr="00820549">
        <w:tc>
          <w:tcPr>
            <w:tcW w:w="4068" w:type="dxa"/>
          </w:tcPr>
          <w:p w14:paraId="79D37B2D" w14:textId="425F7CE3" w:rsidR="0007311D" w:rsidRPr="00CF7ED9" w:rsidRDefault="0007311D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4B400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12963F6" w14:textId="5F0A53DB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EC9C85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3D9772" w14:textId="42928390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8E7D771" w14:textId="77777777" w:rsidR="0007311D" w:rsidRPr="00CF7ED9" w:rsidRDefault="0007311D" w:rsidP="0007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140DA99" w14:textId="6B94C005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00F038A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078473" w14:textId="09CE11D1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9D5" w:rsidRPr="00CF7ED9" w14:paraId="6B8EAB83" w14:textId="77777777" w:rsidTr="00820549">
        <w:tc>
          <w:tcPr>
            <w:tcW w:w="4068" w:type="dxa"/>
          </w:tcPr>
          <w:p w14:paraId="2FAC63A7" w14:textId="310EFC29" w:rsidR="003539D5" w:rsidRPr="00CE482B" w:rsidRDefault="003539D5" w:rsidP="003539D5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590"/>
                <w:tab w:val="left" w:pos="720"/>
              </w:tabs>
              <w:spacing w:line="240" w:lineRule="auto"/>
              <w:ind w:left="59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377C17B" w14:textId="72A3379D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64DEC" w14:textId="77777777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8282017" w14:textId="111517CB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663E586" w14:textId="77777777" w:rsidR="003539D5" w:rsidRPr="00CF7ED9" w:rsidRDefault="003539D5" w:rsidP="0035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1693758" w14:textId="14242E83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7D19EF" w14:textId="77777777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58E67B" w14:textId="1A49131A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</w:tr>
      <w:tr w:rsidR="003539D5" w:rsidRPr="00CF7ED9" w14:paraId="4AAFA907" w14:textId="77777777" w:rsidTr="00820549">
        <w:tc>
          <w:tcPr>
            <w:tcW w:w="4068" w:type="dxa"/>
          </w:tcPr>
          <w:p w14:paraId="77E5463E" w14:textId="0F6B9309" w:rsidR="003539D5" w:rsidRPr="00CE482B" w:rsidRDefault="003539D5" w:rsidP="003539D5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590"/>
                <w:tab w:val="left" w:pos="720"/>
              </w:tabs>
              <w:spacing w:line="240" w:lineRule="auto"/>
              <w:ind w:left="59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1C49F67" w14:textId="2FC78EC4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(22,964)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3F507" w14:textId="77777777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17BF9BE" w14:textId="713E70B4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28AC98" w14:textId="77777777" w:rsidR="003539D5" w:rsidRPr="00CF7ED9" w:rsidRDefault="003539D5" w:rsidP="0035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F71EA09" w14:textId="47DF02BF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(21,541)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02C1DB2" w14:textId="77777777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7BFD42" w14:textId="198F4008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1,827</w:t>
            </w:r>
          </w:p>
        </w:tc>
      </w:tr>
      <w:tr w:rsidR="003539D5" w:rsidRPr="00CF7ED9" w14:paraId="13F62D33" w14:textId="77777777" w:rsidTr="00820549">
        <w:tc>
          <w:tcPr>
            <w:tcW w:w="4068" w:type="dxa"/>
          </w:tcPr>
          <w:p w14:paraId="3270D11D" w14:textId="687F383F" w:rsidR="003539D5" w:rsidRPr="00CE482B" w:rsidRDefault="003539D5" w:rsidP="003539D5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590"/>
                <w:tab w:val="left" w:pos="720"/>
              </w:tabs>
              <w:spacing w:line="240" w:lineRule="auto"/>
              <w:ind w:left="59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042D" w14:textId="6994336D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(44,865)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4067E" w14:textId="77777777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9E8F0" w14:textId="03769ECF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FA1EDF" w14:textId="77777777" w:rsidR="003539D5" w:rsidRPr="00CF7ED9" w:rsidRDefault="003539D5" w:rsidP="0035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F2920" w14:textId="59F986E6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(40,864)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59A1D8" w14:textId="77777777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2A08D" w14:textId="57CC474E" w:rsidR="003539D5" w:rsidRPr="00CF7ED9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8,700</w:t>
            </w:r>
          </w:p>
        </w:tc>
      </w:tr>
      <w:tr w:rsidR="003539D5" w:rsidRPr="00CF7ED9" w14:paraId="144B6D48" w14:textId="77777777" w:rsidTr="00820549">
        <w:tc>
          <w:tcPr>
            <w:tcW w:w="4068" w:type="dxa"/>
          </w:tcPr>
          <w:p w14:paraId="75C1B4F4" w14:textId="77777777" w:rsidR="003539D5" w:rsidRPr="00CF7ED9" w:rsidRDefault="003539D5" w:rsidP="003539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7F213" w14:textId="6BFF0BAA" w:rsidR="003539D5" w:rsidRPr="00CE482B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(59,643)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E7914" w14:textId="77777777" w:rsidR="003539D5" w:rsidRPr="00CE482B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7B442" w14:textId="78B71096" w:rsidR="003539D5" w:rsidRPr="00CE482B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E6B001A" w14:textId="77777777" w:rsidR="003539D5" w:rsidRPr="00CE482B" w:rsidRDefault="003539D5" w:rsidP="0035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F9ACC" w14:textId="1D6BBBA6" w:rsidR="003539D5" w:rsidRPr="00CE482B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(52,606)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12442D" w14:textId="77777777" w:rsidR="003539D5" w:rsidRPr="00CE482B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E3170" w14:textId="456E2795" w:rsidR="003539D5" w:rsidRPr="00CE482B" w:rsidRDefault="003539D5" w:rsidP="003539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11,340</w:t>
            </w:r>
          </w:p>
        </w:tc>
      </w:tr>
      <w:tr w:rsidR="0079776E" w:rsidRPr="00CF7ED9" w14:paraId="699009B9" w14:textId="77777777" w:rsidTr="00820549">
        <w:tc>
          <w:tcPr>
            <w:tcW w:w="4068" w:type="dxa"/>
          </w:tcPr>
          <w:p w14:paraId="5BB9765B" w14:textId="1D98EEC3" w:rsidR="0079776E" w:rsidRPr="00B750AF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E78A4" w14:textId="77777777" w:rsidR="0079776E" w:rsidRPr="00B750AF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6727E2" w14:textId="77777777" w:rsidR="0079776E" w:rsidRPr="00B750AF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1F021" w14:textId="77777777" w:rsidR="0079776E" w:rsidRPr="00B750AF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715F277" w14:textId="77777777" w:rsidR="0079776E" w:rsidRPr="00B750AF" w:rsidRDefault="0079776E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375DB" w14:textId="77777777" w:rsidR="0079776E" w:rsidRPr="00B750AF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FCD15FE" w14:textId="77777777" w:rsidR="0079776E" w:rsidRPr="00B750AF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19D66" w14:textId="77777777" w:rsidR="0079776E" w:rsidRPr="00B750AF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11D" w:rsidRPr="00CF7ED9" w14:paraId="2DECEC99" w14:textId="77777777" w:rsidTr="00820549">
        <w:tc>
          <w:tcPr>
            <w:tcW w:w="4068" w:type="dxa"/>
          </w:tcPr>
          <w:p w14:paraId="55D1FCD6" w14:textId="77777777" w:rsidR="0007311D" w:rsidRPr="00CF7ED9" w:rsidRDefault="0007311D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D7688" w14:textId="76D82F94" w:rsidR="0007311D" w:rsidRPr="00CF7ED9" w:rsidRDefault="00820549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19229D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1A764" w14:textId="19F05D11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736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C8F96AB" w14:textId="77777777" w:rsidR="0007311D" w:rsidRPr="00CF7ED9" w:rsidRDefault="0007311D" w:rsidP="0007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41B2E" w14:textId="03F403A2" w:rsidR="0007311D" w:rsidRPr="00CF7ED9" w:rsidRDefault="00820549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E36D54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62382" w14:textId="6B909C20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736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0549" w:rsidRPr="00DC293C" w14:paraId="5AFB9975" w14:textId="77777777" w:rsidTr="00820549">
        <w:tc>
          <w:tcPr>
            <w:tcW w:w="4068" w:type="dxa"/>
          </w:tcPr>
          <w:p w14:paraId="753D7029" w14:textId="77777777" w:rsidR="00820549" w:rsidRPr="00B23F9A" w:rsidRDefault="00820549" w:rsidP="008205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4D924" w14:textId="116083C8" w:rsidR="00820549" w:rsidRPr="00820549" w:rsidRDefault="00820549" w:rsidP="0082054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20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0B2AD8" w14:textId="77777777" w:rsidR="00820549" w:rsidRPr="00820549" w:rsidRDefault="00820549" w:rsidP="0082054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78878" w14:textId="3EAC4B00" w:rsidR="00820549" w:rsidRPr="00820549" w:rsidRDefault="00820549" w:rsidP="0082054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20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(2,736)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1BB41EE" w14:textId="77777777" w:rsidR="00820549" w:rsidRPr="00820549" w:rsidRDefault="00820549" w:rsidP="0082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D153D" w14:textId="72C61371" w:rsidR="00820549" w:rsidRPr="00820549" w:rsidRDefault="00820549" w:rsidP="0082054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20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848D77" w14:textId="77777777" w:rsidR="00820549" w:rsidRPr="00820549" w:rsidRDefault="00820549" w:rsidP="0082054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3F2EF" w14:textId="33E4CB17" w:rsidR="00820549" w:rsidRPr="00820549" w:rsidRDefault="00820549" w:rsidP="0082054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20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(2,736)</w:t>
            </w:r>
          </w:p>
        </w:tc>
      </w:tr>
      <w:tr w:rsidR="0079776E" w:rsidRPr="00CF7ED9" w14:paraId="7419F6CB" w14:textId="77777777" w:rsidTr="00820549">
        <w:tc>
          <w:tcPr>
            <w:tcW w:w="4068" w:type="dxa"/>
            <w:vAlign w:val="bottom"/>
          </w:tcPr>
          <w:p w14:paraId="013B0728" w14:textId="04C6306E" w:rsidR="0079776E" w:rsidRPr="00CF7ED9" w:rsidRDefault="00135128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1F0E13" w:rsidRPr="001F0E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8E415A" w14:textId="050EFDEA" w:rsidR="0079776E" w:rsidRPr="00CF7ED9" w:rsidRDefault="0082054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84,192</w:t>
            </w:r>
          </w:p>
        </w:tc>
        <w:tc>
          <w:tcPr>
            <w:tcW w:w="236" w:type="dxa"/>
            <w:shd w:val="clear" w:color="auto" w:fill="auto"/>
          </w:tcPr>
          <w:p w14:paraId="7C6DFFE5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FEF692" w14:textId="2FF797B6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79776E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45F49D" w14:textId="77777777" w:rsidR="0079776E" w:rsidRPr="00CF7ED9" w:rsidRDefault="0079776E" w:rsidP="00CF7E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60001" w14:textId="00D05276" w:rsidR="0079776E" w:rsidRPr="00CF7ED9" w:rsidRDefault="0082054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77,950</w:t>
            </w:r>
          </w:p>
        </w:tc>
        <w:tc>
          <w:tcPr>
            <w:tcW w:w="243" w:type="dxa"/>
            <w:shd w:val="clear" w:color="auto" w:fill="auto"/>
          </w:tcPr>
          <w:p w14:paraId="3EFAFF74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6DDDB" w14:textId="5533AEE5" w:rsidR="0079776E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="0079776E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</w:tr>
    </w:tbl>
    <w:p w14:paraId="3F05796D" w14:textId="77777777" w:rsidR="000F5816" w:rsidRDefault="000F5816" w:rsidP="00B06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13F381" w14:textId="4EBFF010" w:rsidR="009D57A3" w:rsidRDefault="00135128" w:rsidP="00B06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5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1F0E13" w:rsidRPr="001F0E13">
        <w:rPr>
          <w:rFonts w:asciiTheme="majorBidi" w:hAnsiTheme="majorBidi" w:cstheme="majorBidi"/>
          <w:sz w:val="30"/>
          <w:szCs w:val="30"/>
        </w:rPr>
        <w:t>2562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1F0E13" w:rsidRPr="001F0E13">
        <w:rPr>
          <w:rFonts w:asciiTheme="majorBidi" w:hAnsiTheme="majorBidi" w:cstheme="majorBidi"/>
          <w:sz w:val="30"/>
          <w:szCs w:val="30"/>
        </w:rPr>
        <w:t>20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1F0E13" w:rsidRPr="001F0E13">
        <w:rPr>
          <w:rFonts w:asciiTheme="majorBidi" w:hAnsiTheme="majorBidi" w:cstheme="majorBidi"/>
          <w:sz w:val="30"/>
          <w:szCs w:val="30"/>
        </w:rPr>
        <w:t>400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วัน กลุ่มบริษัทจึงแก้ไขโครงการผลประโยชน์เมื่อเกษียณแก่พนักงาน</w:t>
      </w:r>
      <w:r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="004F03D0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F0E13"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024996BD" w14:textId="37848F64" w:rsidR="000F5816" w:rsidRDefault="000F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5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232"/>
        <w:gridCol w:w="1117"/>
        <w:gridCol w:w="232"/>
        <w:gridCol w:w="1115"/>
        <w:gridCol w:w="234"/>
        <w:gridCol w:w="1115"/>
      </w:tblGrid>
      <w:tr w:rsidR="004D6EE5" w:rsidRPr="004D6EE5" w14:paraId="34914D0D" w14:textId="77777777" w:rsidTr="004D6EE5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1F842BF7" w14:textId="62FE54F9" w:rsidR="004D6EE5" w:rsidRPr="004D6EE5" w:rsidRDefault="004D6EE5" w:rsidP="004D6E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6EE5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2C9771B5" w14:textId="28A3169A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  <w:shd w:val="clear" w:color="auto" w:fill="auto"/>
          </w:tcPr>
          <w:p w14:paraId="48F1F177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04C92B5D" w14:textId="6F6BE82F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6E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D6EE5" w:rsidRPr="004D6EE5" w14:paraId="1D552701" w14:textId="77777777" w:rsidTr="004D6EE5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4545C364" w14:textId="520EC898" w:rsidR="004D6EE5" w:rsidRPr="004D6EE5" w:rsidRDefault="004D6EE5" w:rsidP="004D6E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6EE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</w:t>
            </w:r>
            <w:r w:rsidRPr="004D6EE5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</w:tcPr>
          <w:p w14:paraId="20659ABD" w14:textId="77777777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2" w:type="dxa"/>
            <w:shd w:val="clear" w:color="auto" w:fill="auto"/>
          </w:tcPr>
          <w:p w14:paraId="74EDFC1B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68ED8188" w14:textId="77777777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2" w:type="dxa"/>
            <w:shd w:val="clear" w:color="auto" w:fill="auto"/>
          </w:tcPr>
          <w:p w14:paraId="7A8F23A2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056E6E6" w14:textId="77777777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4" w:type="dxa"/>
            <w:shd w:val="clear" w:color="auto" w:fill="auto"/>
          </w:tcPr>
          <w:p w14:paraId="00E4F8E0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6B2C4B64" w14:textId="77777777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4D6EE5" w:rsidRPr="004D6EE5" w14:paraId="2D65EAC1" w14:textId="77777777" w:rsidTr="004D6EE5">
        <w:trPr>
          <w:trHeight w:val="20"/>
          <w:tblHeader/>
        </w:trPr>
        <w:tc>
          <w:tcPr>
            <w:tcW w:w="3960" w:type="dxa"/>
          </w:tcPr>
          <w:p w14:paraId="66C61120" w14:textId="77777777" w:rsidR="004D6EE5" w:rsidRPr="004D6EE5" w:rsidRDefault="004D6EE5" w:rsidP="004D6EE5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5" w:type="dxa"/>
            <w:gridSpan w:val="7"/>
            <w:vAlign w:val="center"/>
          </w:tcPr>
          <w:p w14:paraId="578BE891" w14:textId="6938DE65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D6EE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D6EE5" w:rsidRPr="004D6EE5" w14:paraId="319CE333" w14:textId="77777777" w:rsidTr="004D6EE5">
        <w:trPr>
          <w:trHeight w:val="20"/>
        </w:trPr>
        <w:tc>
          <w:tcPr>
            <w:tcW w:w="3960" w:type="dxa"/>
          </w:tcPr>
          <w:p w14:paraId="39EBAD0E" w14:textId="77777777" w:rsidR="004D6EE5" w:rsidRPr="004D6EE5" w:rsidRDefault="004D6EE5" w:rsidP="004D6EE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D6E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15ABBBE" w14:textId="53105C71" w:rsidR="004D6EE5" w:rsidRPr="004D6EE5" w:rsidRDefault="004D6EE5" w:rsidP="004D6EE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>1.5</w:t>
            </w:r>
          </w:p>
        </w:tc>
        <w:tc>
          <w:tcPr>
            <w:tcW w:w="232" w:type="dxa"/>
          </w:tcPr>
          <w:p w14:paraId="30E130B5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A164A93" w14:textId="7B604296" w:rsidR="004D6EE5" w:rsidRPr="004D6EE5" w:rsidRDefault="004D6EE5" w:rsidP="004D6EE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</w:rPr>
              <w:t>3.3</w:t>
            </w:r>
          </w:p>
        </w:tc>
        <w:tc>
          <w:tcPr>
            <w:tcW w:w="232" w:type="dxa"/>
          </w:tcPr>
          <w:p w14:paraId="5437B36E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7EB6E7B" w14:textId="65E708B1" w:rsidR="004D6EE5" w:rsidRPr="004D6EE5" w:rsidRDefault="004D6EE5" w:rsidP="004D6EE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>1.5</w:t>
            </w:r>
          </w:p>
        </w:tc>
        <w:tc>
          <w:tcPr>
            <w:tcW w:w="234" w:type="dxa"/>
          </w:tcPr>
          <w:p w14:paraId="1DFA57A0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800612E" w14:textId="6A2F4E7E" w:rsidR="004D6EE5" w:rsidRPr="004D6EE5" w:rsidRDefault="004D6EE5" w:rsidP="004D6EE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</w:rPr>
              <w:t>3.3</w:t>
            </w:r>
          </w:p>
        </w:tc>
      </w:tr>
      <w:tr w:rsidR="004D6EE5" w:rsidRPr="004D6EE5" w14:paraId="74E54A29" w14:textId="77777777" w:rsidTr="004D6EE5">
        <w:trPr>
          <w:trHeight w:val="20"/>
        </w:trPr>
        <w:tc>
          <w:tcPr>
            <w:tcW w:w="3960" w:type="dxa"/>
          </w:tcPr>
          <w:p w14:paraId="6AC4EBEC" w14:textId="77777777" w:rsidR="004D6EE5" w:rsidRPr="004D6EE5" w:rsidRDefault="004D6EE5" w:rsidP="004D6EE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</w:tcPr>
          <w:p w14:paraId="1F9BB91E" w14:textId="519A134F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uto"/>
              <w:ind w:left="66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1.0 </w:t>
            </w:r>
            <w:r w:rsidRPr="004D6EE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-</w:t>
            </w: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32" w:type="dxa"/>
          </w:tcPr>
          <w:p w14:paraId="34197B75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0A1FCE3" w14:textId="2CC23C32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uto"/>
              <w:ind w:left="66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</w:rPr>
              <w:t>5.5 - 10.0</w:t>
            </w:r>
          </w:p>
        </w:tc>
        <w:tc>
          <w:tcPr>
            <w:tcW w:w="232" w:type="dxa"/>
          </w:tcPr>
          <w:p w14:paraId="716F71F2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B7336D1" w14:textId="5D408F7D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uto"/>
              <w:ind w:left="66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1.0 </w:t>
            </w:r>
            <w:r w:rsidRPr="004D6EE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-</w:t>
            </w: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34" w:type="dxa"/>
          </w:tcPr>
          <w:p w14:paraId="6E0ACAF6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F1933CF" w14:textId="4276CCC1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uto"/>
              <w:ind w:left="66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</w:rPr>
              <w:t>5.5 - 10.0</w:t>
            </w:r>
          </w:p>
        </w:tc>
      </w:tr>
      <w:tr w:rsidR="004D6EE5" w:rsidRPr="004D6EE5" w14:paraId="18E36D6C" w14:textId="77777777" w:rsidTr="004D6EE5">
        <w:trPr>
          <w:trHeight w:val="20"/>
        </w:trPr>
        <w:tc>
          <w:tcPr>
            <w:tcW w:w="3960" w:type="dxa"/>
          </w:tcPr>
          <w:p w14:paraId="06A721B6" w14:textId="69E228A7" w:rsidR="004D6EE5" w:rsidRPr="004D6EE5" w:rsidRDefault="004D6EE5" w:rsidP="004D6EE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EE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4C50893" w14:textId="1C6758BD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>0.0 - 24.0</w:t>
            </w:r>
          </w:p>
        </w:tc>
        <w:tc>
          <w:tcPr>
            <w:tcW w:w="232" w:type="dxa"/>
          </w:tcPr>
          <w:p w14:paraId="25E6D7DB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3F3A7FB" w14:textId="45727452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</w:rPr>
              <w:t xml:space="preserve">3.5 - </w:t>
            </w: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>12</w:t>
            </w:r>
            <w:r w:rsidRPr="004D6EE5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32" w:type="dxa"/>
          </w:tcPr>
          <w:p w14:paraId="557FFD3B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A22B15A" w14:textId="2363EEBC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bCs/>
                <w:sz w:val="30"/>
                <w:szCs w:val="30"/>
              </w:rPr>
              <w:t>1.5 - 24.0</w:t>
            </w:r>
          </w:p>
        </w:tc>
        <w:tc>
          <w:tcPr>
            <w:tcW w:w="234" w:type="dxa"/>
          </w:tcPr>
          <w:p w14:paraId="0FFA9946" w14:textId="77777777" w:rsidR="004D6EE5" w:rsidRPr="004D6EE5" w:rsidRDefault="004D6EE5" w:rsidP="004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BD6C229" w14:textId="4027E69A" w:rsidR="004D6EE5" w:rsidRPr="004D6EE5" w:rsidRDefault="004D6EE5" w:rsidP="004D6EE5">
            <w:pPr>
              <w:pStyle w:val="acctfourfigures"/>
              <w:tabs>
                <w:tab w:val="clear" w:pos="765"/>
              </w:tabs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EE5">
              <w:rPr>
                <w:rFonts w:asciiTheme="majorBidi" w:hAnsiTheme="majorBidi" w:cstheme="majorBidi"/>
                <w:sz w:val="30"/>
                <w:szCs w:val="30"/>
              </w:rPr>
              <w:t>3.5 - 12.0</w:t>
            </w:r>
          </w:p>
        </w:tc>
      </w:tr>
    </w:tbl>
    <w:p w14:paraId="7AF261E7" w14:textId="77777777" w:rsidR="004D6EE5" w:rsidRPr="004D6EE5" w:rsidRDefault="004D6EE5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472AC" w14:textId="155BB9C4" w:rsidR="004F03D0" w:rsidRDefault="002D4841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2EB904CD" w14:textId="12481C36" w:rsidR="00FF3749" w:rsidRDefault="00FF3749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6F1117" w14:textId="3C840371" w:rsidR="00B06148" w:rsidRPr="00D2267A" w:rsidRDefault="00B06148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2267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F0E13" w:rsidRPr="00D2267A">
        <w:rPr>
          <w:rFonts w:asciiTheme="majorBidi" w:hAnsiTheme="majorBidi" w:cstheme="majorBidi"/>
          <w:sz w:val="30"/>
          <w:szCs w:val="30"/>
        </w:rPr>
        <w:t>31</w:t>
      </w:r>
      <w:r w:rsidRPr="00D2267A">
        <w:rPr>
          <w:rFonts w:asciiTheme="majorBidi" w:hAnsiTheme="majorBidi" w:cstheme="majorBidi"/>
          <w:sz w:val="30"/>
          <w:szCs w:val="30"/>
        </w:rPr>
        <w:t xml:space="preserve"> </w:t>
      </w:r>
      <w:r w:rsidRPr="00D2267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F0E13" w:rsidRPr="00D2267A">
        <w:rPr>
          <w:rFonts w:asciiTheme="majorBidi" w:hAnsiTheme="majorBidi" w:cstheme="majorBidi"/>
          <w:sz w:val="30"/>
          <w:szCs w:val="30"/>
        </w:rPr>
        <w:t>2562</w:t>
      </w:r>
      <w:r w:rsidRPr="00D2267A">
        <w:rPr>
          <w:rFonts w:asciiTheme="majorBidi" w:hAnsiTheme="majorBidi" w:cstheme="majorBidi"/>
          <w:sz w:val="30"/>
          <w:szCs w:val="30"/>
        </w:rPr>
        <w:t xml:space="preserve"> </w:t>
      </w:r>
      <w:r w:rsidRPr="00D2267A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3539D5" w:rsidRPr="00D2267A">
        <w:rPr>
          <w:rFonts w:asciiTheme="majorBidi" w:hAnsiTheme="majorBidi" w:cstheme="majorBidi"/>
          <w:sz w:val="30"/>
          <w:szCs w:val="30"/>
        </w:rPr>
        <w:t>8</w:t>
      </w:r>
      <w:r w:rsidRPr="00D2267A">
        <w:rPr>
          <w:rFonts w:asciiTheme="majorBidi" w:hAnsiTheme="majorBidi" w:cstheme="majorBidi"/>
          <w:sz w:val="30"/>
          <w:szCs w:val="30"/>
        </w:rPr>
        <w:t xml:space="preserve"> </w:t>
      </w:r>
      <w:r w:rsidRPr="00D2267A">
        <w:rPr>
          <w:rFonts w:asciiTheme="majorBidi" w:hAnsiTheme="majorBidi" w:cstheme="majorBidi"/>
          <w:i/>
          <w:iCs/>
          <w:sz w:val="30"/>
          <w:szCs w:val="30"/>
          <w:cs/>
        </w:rPr>
        <w:t>ปี (</w:t>
      </w:r>
      <w:r w:rsidR="001F0E13" w:rsidRPr="00D2267A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D2267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539D5" w:rsidRPr="00D2267A">
        <w:rPr>
          <w:rFonts w:asciiTheme="majorBidi" w:hAnsiTheme="majorBidi" w:cstheme="majorBidi"/>
          <w:i/>
          <w:iCs/>
          <w:sz w:val="30"/>
          <w:szCs w:val="30"/>
        </w:rPr>
        <w:t>19</w:t>
      </w:r>
      <w:r w:rsidRPr="00D226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267A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295AE5A2" w14:textId="2CC39989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1F282F9A" w14:textId="77777777" w:rsidR="002D4841" w:rsidRPr="0032690B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B6DFD0" w14:textId="234EF2FC" w:rsidR="002D4841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26CC75DB" w14:textId="77777777" w:rsidR="00B06148" w:rsidRPr="0032690B" w:rsidRDefault="00B06148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2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32"/>
        <w:gridCol w:w="235"/>
        <w:gridCol w:w="1055"/>
      </w:tblGrid>
      <w:tr w:rsidR="00B06148" w:rsidRPr="00E41911" w14:paraId="7ED7A214" w14:textId="77777777" w:rsidTr="002821EF">
        <w:trPr>
          <w:trHeight w:val="20"/>
          <w:tblHeader/>
        </w:trPr>
        <w:tc>
          <w:tcPr>
            <w:tcW w:w="4320" w:type="dxa"/>
          </w:tcPr>
          <w:p w14:paraId="0E2B0AAA" w14:textId="77777777" w:rsidR="00B06148" w:rsidRPr="005C61E7" w:rsidRDefault="00B06148" w:rsidP="00C109D9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2" w:type="dxa"/>
            <w:gridSpan w:val="7"/>
          </w:tcPr>
          <w:p w14:paraId="2444CF76" w14:textId="64015CB8" w:rsidR="00B06148" w:rsidRPr="00E41911" w:rsidRDefault="00B06148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  <w:r w:rsidRPr="00CA1EC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6148" w:rsidRPr="005C61E7" w14:paraId="0A5C0550" w14:textId="77777777" w:rsidTr="002821EF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3171CCA8" w14:textId="77777777" w:rsidR="00B06148" w:rsidRPr="00B06148" w:rsidRDefault="00B06148" w:rsidP="00C109D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61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  <w:shd w:val="clear" w:color="auto" w:fill="auto"/>
          </w:tcPr>
          <w:p w14:paraId="75C51861" w14:textId="2CA61BBB" w:rsidR="00B06148" w:rsidRPr="00B06148" w:rsidRDefault="00B06148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0614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B0614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1F0E13"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  <w:shd w:val="clear" w:color="auto" w:fill="auto"/>
          </w:tcPr>
          <w:p w14:paraId="254528CB" w14:textId="77777777" w:rsidR="00B06148" w:rsidRPr="00B06148" w:rsidRDefault="00B06148" w:rsidP="00C1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693AA86B" w14:textId="5C641709" w:rsidR="00B06148" w:rsidRPr="00B06148" w:rsidRDefault="00B06148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0614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B06148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B0614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1F0E13"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B06148" w:rsidRPr="00891863" w14:paraId="76E0CF38" w14:textId="77777777" w:rsidTr="002821EF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07448BE2" w14:textId="565BFD8D" w:rsidR="00B06148" w:rsidRPr="00B06148" w:rsidRDefault="00B06148" w:rsidP="00C109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1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F0E13" w:rsidRPr="001F0E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B061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061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shd w:val="clear" w:color="auto" w:fill="auto"/>
          </w:tcPr>
          <w:p w14:paraId="6BB70AF5" w14:textId="7C751EDE" w:rsidR="00B06148" w:rsidRPr="00B06148" w:rsidRDefault="001F0E13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3" w:type="dxa"/>
            <w:shd w:val="clear" w:color="auto" w:fill="auto"/>
          </w:tcPr>
          <w:p w14:paraId="682C3923" w14:textId="77777777" w:rsidR="00B06148" w:rsidRPr="00B06148" w:rsidRDefault="00B06148" w:rsidP="00C1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398CF5B" w14:textId="6C0349EF" w:rsidR="00B06148" w:rsidRPr="00B06148" w:rsidRDefault="001F0E13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233" w:type="dxa"/>
            <w:shd w:val="clear" w:color="auto" w:fill="auto"/>
          </w:tcPr>
          <w:p w14:paraId="18578F28" w14:textId="77777777" w:rsidR="00B06148" w:rsidRPr="00B06148" w:rsidRDefault="00B06148" w:rsidP="00C1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721BB4BD" w14:textId="6C6046D6" w:rsidR="00B06148" w:rsidRPr="00B06148" w:rsidRDefault="001F0E13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2BF1B43E" w14:textId="77777777" w:rsidR="00B06148" w:rsidRPr="00B06148" w:rsidRDefault="00B06148" w:rsidP="00C1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729C727B" w14:textId="10A8D53F" w:rsidR="00B06148" w:rsidRPr="00891863" w:rsidRDefault="001F0E13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2561</w:t>
            </w:r>
          </w:p>
        </w:tc>
      </w:tr>
      <w:tr w:rsidR="00B06148" w:rsidRPr="00891863" w14:paraId="6C371987" w14:textId="77777777" w:rsidTr="002821EF">
        <w:trPr>
          <w:trHeight w:val="20"/>
          <w:tblHeader/>
        </w:trPr>
        <w:tc>
          <w:tcPr>
            <w:tcW w:w="4320" w:type="dxa"/>
          </w:tcPr>
          <w:p w14:paraId="297A7EF9" w14:textId="77777777" w:rsidR="00B06148" w:rsidRPr="00891863" w:rsidRDefault="00B06148" w:rsidP="00C109D9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92" w:type="dxa"/>
            <w:gridSpan w:val="7"/>
            <w:vAlign w:val="center"/>
          </w:tcPr>
          <w:p w14:paraId="5B65D206" w14:textId="7D685C3B" w:rsidR="00B06148" w:rsidRPr="00891863" w:rsidRDefault="00B06148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2267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06148" w:rsidRPr="00891863" w14:paraId="0BB23475" w14:textId="77777777" w:rsidTr="002821EF">
        <w:trPr>
          <w:trHeight w:val="20"/>
        </w:trPr>
        <w:tc>
          <w:tcPr>
            <w:tcW w:w="4320" w:type="dxa"/>
          </w:tcPr>
          <w:p w14:paraId="18DB38B8" w14:textId="77777777" w:rsidR="00B06148" w:rsidRPr="00891863" w:rsidRDefault="00B06148" w:rsidP="00C109D9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  <w:r w:rsidRPr="008918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2D1BBB3E" w14:textId="02493161" w:rsidR="00B06148" w:rsidRPr="00B06148" w:rsidRDefault="003539D5" w:rsidP="00B0614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(6,219)</w:t>
            </w:r>
          </w:p>
        </w:tc>
        <w:tc>
          <w:tcPr>
            <w:tcW w:w="233" w:type="dxa"/>
            <w:vAlign w:val="center"/>
          </w:tcPr>
          <w:p w14:paraId="1BEB0F8B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3C00F0E" w14:textId="62E61495" w:rsidR="00B06148" w:rsidRPr="00B06148" w:rsidRDefault="00B06148" w:rsidP="00B0614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534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A0E5179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32584A14" w14:textId="46BEF565" w:rsidR="00B06148" w:rsidRPr="00B06148" w:rsidRDefault="003539D5" w:rsidP="00B0614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7,184</w:t>
            </w:r>
          </w:p>
        </w:tc>
        <w:tc>
          <w:tcPr>
            <w:tcW w:w="235" w:type="dxa"/>
            <w:vAlign w:val="center"/>
          </w:tcPr>
          <w:p w14:paraId="001EA0CF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20BD9E0" w14:textId="0AE3334F" w:rsidR="00B06148" w:rsidRPr="00B06148" w:rsidRDefault="001F0E13" w:rsidP="00B0614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06148"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534</w:t>
            </w:r>
          </w:p>
        </w:tc>
      </w:tr>
      <w:tr w:rsidR="00B06148" w:rsidRPr="00891863" w14:paraId="69AFBB3A" w14:textId="77777777" w:rsidTr="002821EF">
        <w:trPr>
          <w:trHeight w:val="20"/>
        </w:trPr>
        <w:tc>
          <w:tcPr>
            <w:tcW w:w="4320" w:type="dxa"/>
          </w:tcPr>
          <w:p w14:paraId="4E931258" w14:textId="77777777" w:rsidR="00B06148" w:rsidRPr="00891863" w:rsidRDefault="00B06148" w:rsidP="00C109D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7B338964" w14:textId="7328E694" w:rsidR="00B06148" w:rsidRPr="00B06148" w:rsidRDefault="00B409F7" w:rsidP="00B0614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7,105</w:t>
            </w:r>
          </w:p>
        </w:tc>
        <w:tc>
          <w:tcPr>
            <w:tcW w:w="233" w:type="dxa"/>
          </w:tcPr>
          <w:p w14:paraId="032AAFDA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7A8EEAD" w14:textId="2389F843" w:rsidR="00B06148" w:rsidRPr="00B06148" w:rsidRDefault="001F0E13" w:rsidP="00B0614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06148"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33" w:type="dxa"/>
          </w:tcPr>
          <w:p w14:paraId="46D92A55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439D44D" w14:textId="028C3D65" w:rsidR="00B06148" w:rsidRPr="00B06148" w:rsidRDefault="003539D5" w:rsidP="00B0614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409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409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09924426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B4D25CB" w14:textId="1F4454F4" w:rsidR="00B06148" w:rsidRPr="00B06148" w:rsidRDefault="00B06148" w:rsidP="00B0614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7A8A684" w14:textId="1C09115D" w:rsidR="00B06148" w:rsidRPr="0032690B" w:rsidRDefault="00B06148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2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62"/>
      </w:tblGrid>
      <w:tr w:rsidR="00B06148" w:rsidRPr="00E41911" w14:paraId="4F33714B" w14:textId="77777777" w:rsidTr="002821EF">
        <w:trPr>
          <w:trHeight w:val="20"/>
          <w:tblHeader/>
        </w:trPr>
        <w:tc>
          <w:tcPr>
            <w:tcW w:w="4320" w:type="dxa"/>
          </w:tcPr>
          <w:p w14:paraId="1010CCD4" w14:textId="77777777" w:rsidR="00B06148" w:rsidRPr="005C61E7" w:rsidRDefault="00B06148" w:rsidP="00C109D9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2" w:type="dxa"/>
            <w:gridSpan w:val="7"/>
          </w:tcPr>
          <w:p w14:paraId="6F8EAA98" w14:textId="18E204A5" w:rsidR="00B06148" w:rsidRPr="00E41911" w:rsidRDefault="00B06148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  <w:r w:rsidRPr="00CA1EC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06148" w:rsidRPr="00B06148" w14:paraId="526638F3" w14:textId="77777777" w:rsidTr="002821EF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038E2FA1" w14:textId="77777777" w:rsidR="00B06148" w:rsidRPr="00B06148" w:rsidRDefault="00B06148" w:rsidP="00C109D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61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  <w:shd w:val="clear" w:color="auto" w:fill="auto"/>
          </w:tcPr>
          <w:p w14:paraId="00C5DDC1" w14:textId="65F0DF09" w:rsidR="00B06148" w:rsidRPr="00B06148" w:rsidRDefault="00B06148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0614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B0614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1F0E13"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  <w:shd w:val="clear" w:color="auto" w:fill="auto"/>
          </w:tcPr>
          <w:p w14:paraId="41D8D34F" w14:textId="77777777" w:rsidR="00B06148" w:rsidRPr="00B06148" w:rsidRDefault="00B06148" w:rsidP="00C1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362F5F42" w14:textId="4C4E0DAB" w:rsidR="00B06148" w:rsidRPr="00B06148" w:rsidRDefault="00B06148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0614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B06148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B0614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1F0E13"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B06148" w:rsidRPr="00891863" w14:paraId="5D688503" w14:textId="77777777" w:rsidTr="002821EF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36A3912D" w14:textId="7F48A10C" w:rsidR="00B06148" w:rsidRPr="00B06148" w:rsidRDefault="00B06148" w:rsidP="00C109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1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F0E13" w:rsidRPr="001F0E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B061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0614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shd w:val="clear" w:color="auto" w:fill="auto"/>
          </w:tcPr>
          <w:p w14:paraId="3C054F74" w14:textId="3184DA46" w:rsidR="00B06148" w:rsidRPr="00B06148" w:rsidRDefault="001F0E13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3" w:type="dxa"/>
            <w:shd w:val="clear" w:color="auto" w:fill="auto"/>
          </w:tcPr>
          <w:p w14:paraId="32C5E265" w14:textId="77777777" w:rsidR="00B06148" w:rsidRPr="00B06148" w:rsidRDefault="00B06148" w:rsidP="00C1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C8AFA94" w14:textId="03082CE9" w:rsidR="00B06148" w:rsidRPr="00B06148" w:rsidRDefault="001F0E13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233" w:type="dxa"/>
            <w:shd w:val="clear" w:color="auto" w:fill="auto"/>
          </w:tcPr>
          <w:p w14:paraId="2ABC0151" w14:textId="77777777" w:rsidR="00B06148" w:rsidRPr="00B06148" w:rsidRDefault="00B06148" w:rsidP="00C1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098B5C84" w14:textId="4A035115" w:rsidR="00B06148" w:rsidRPr="00B06148" w:rsidRDefault="001F0E13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4268F07F" w14:textId="77777777" w:rsidR="00B06148" w:rsidRPr="00B06148" w:rsidRDefault="00B06148" w:rsidP="00C1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2" w:type="dxa"/>
          </w:tcPr>
          <w:p w14:paraId="4EDF08FC" w14:textId="503B31BA" w:rsidR="00B06148" w:rsidRPr="00891863" w:rsidRDefault="001F0E13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F0E13">
              <w:rPr>
                <w:rFonts w:ascii="Angsana New" w:hAnsi="Angsana New"/>
                <w:sz w:val="28"/>
                <w:szCs w:val="28"/>
                <w:lang w:val="en-US" w:bidi="th-TH"/>
              </w:rPr>
              <w:t>2561</w:t>
            </w:r>
          </w:p>
        </w:tc>
      </w:tr>
      <w:tr w:rsidR="00B06148" w:rsidRPr="00891863" w14:paraId="55889D85" w14:textId="77777777" w:rsidTr="002821EF">
        <w:trPr>
          <w:trHeight w:val="20"/>
          <w:tblHeader/>
        </w:trPr>
        <w:tc>
          <w:tcPr>
            <w:tcW w:w="4320" w:type="dxa"/>
          </w:tcPr>
          <w:p w14:paraId="0DC39949" w14:textId="77777777" w:rsidR="00B06148" w:rsidRPr="00891863" w:rsidRDefault="00B06148" w:rsidP="00C109D9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92" w:type="dxa"/>
            <w:gridSpan w:val="7"/>
            <w:vAlign w:val="center"/>
          </w:tcPr>
          <w:p w14:paraId="23DC4D27" w14:textId="5F2C4110" w:rsidR="00B06148" w:rsidRPr="00891863" w:rsidRDefault="00B06148" w:rsidP="00C109D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2267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06148" w:rsidRPr="00891863" w14:paraId="2984312A" w14:textId="77777777" w:rsidTr="002821EF">
        <w:trPr>
          <w:trHeight w:val="20"/>
        </w:trPr>
        <w:tc>
          <w:tcPr>
            <w:tcW w:w="4320" w:type="dxa"/>
          </w:tcPr>
          <w:p w14:paraId="750FD4AD" w14:textId="77777777" w:rsidR="00B06148" w:rsidRPr="00891863" w:rsidRDefault="00B06148" w:rsidP="00B06148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  <w:r w:rsidRPr="0089186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7B5ED71F" w14:textId="1385EFDF" w:rsidR="00B06148" w:rsidRPr="00B06148" w:rsidRDefault="003539D5" w:rsidP="00B0614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(5,651)</w:t>
            </w:r>
          </w:p>
        </w:tc>
        <w:tc>
          <w:tcPr>
            <w:tcW w:w="233" w:type="dxa"/>
            <w:vAlign w:val="center"/>
          </w:tcPr>
          <w:p w14:paraId="006FBE38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9E12ADB" w14:textId="650DE47E" w:rsidR="00B06148" w:rsidRPr="00B06148" w:rsidRDefault="00B06148" w:rsidP="00B0614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812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2E35FC76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68230532" w14:textId="55560CDC" w:rsidR="00B06148" w:rsidRPr="00B06148" w:rsidRDefault="00B409F7" w:rsidP="00B061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6,508</w:t>
            </w:r>
          </w:p>
        </w:tc>
        <w:tc>
          <w:tcPr>
            <w:tcW w:w="235" w:type="dxa"/>
          </w:tcPr>
          <w:p w14:paraId="228B3033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50C4D09E" w14:textId="61C2FF08" w:rsidR="00B06148" w:rsidRPr="00B06148" w:rsidRDefault="001F0E13" w:rsidP="00B0614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06148"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B06148" w:rsidRPr="00891863" w14:paraId="4921ABD8" w14:textId="77777777" w:rsidTr="002821EF">
        <w:trPr>
          <w:trHeight w:val="20"/>
        </w:trPr>
        <w:tc>
          <w:tcPr>
            <w:tcW w:w="4320" w:type="dxa"/>
          </w:tcPr>
          <w:p w14:paraId="4F5EE416" w14:textId="77777777" w:rsidR="00B06148" w:rsidRPr="00891863" w:rsidRDefault="00B06148" w:rsidP="00B06148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0660F2F1" w14:textId="1AF2B40B" w:rsidR="00B06148" w:rsidRPr="00B06148" w:rsidRDefault="003539D5" w:rsidP="00B0614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6,444</w:t>
            </w:r>
          </w:p>
        </w:tc>
        <w:tc>
          <w:tcPr>
            <w:tcW w:w="233" w:type="dxa"/>
          </w:tcPr>
          <w:p w14:paraId="5054BDF3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E07E82B" w14:textId="52221B7D" w:rsidR="00B06148" w:rsidRPr="00B06148" w:rsidRDefault="001F0E13" w:rsidP="00B0614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06148"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33" w:type="dxa"/>
          </w:tcPr>
          <w:p w14:paraId="7062B21A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55792A6" w14:textId="6FBDF23F" w:rsidR="00B06148" w:rsidRPr="00B06148" w:rsidRDefault="00B409F7" w:rsidP="00B061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(5,708)</w:t>
            </w:r>
          </w:p>
        </w:tc>
        <w:tc>
          <w:tcPr>
            <w:tcW w:w="235" w:type="dxa"/>
          </w:tcPr>
          <w:p w14:paraId="5BA19FE1" w14:textId="77777777" w:rsidR="00B06148" w:rsidRPr="00B06148" w:rsidRDefault="00B06148" w:rsidP="00B0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27F4FB5" w14:textId="010F658B" w:rsidR="00B06148" w:rsidRPr="00B06148" w:rsidRDefault="00B06148" w:rsidP="00B0614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686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2EBD68F" w14:textId="77777777" w:rsidR="00B06148" w:rsidRPr="0032690B" w:rsidRDefault="00B06148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E53F14" w14:textId="1CF17B09" w:rsidR="002D4841" w:rsidRPr="00CF7ED9" w:rsidRDefault="00906074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19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  <w:t>หนี้สินอื่น</w:t>
      </w:r>
    </w:p>
    <w:p w14:paraId="6DB1B7FB" w14:textId="77777777" w:rsidR="002D4841" w:rsidRPr="0032690B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44"/>
        <w:gridCol w:w="1196"/>
      </w:tblGrid>
      <w:tr w:rsidR="002D4841" w:rsidRPr="00CF7ED9" w14:paraId="1BB8DE6D" w14:textId="77777777" w:rsidTr="002821EF">
        <w:trPr>
          <w:trHeight w:val="70"/>
        </w:trPr>
        <w:tc>
          <w:tcPr>
            <w:tcW w:w="3690" w:type="dxa"/>
            <w:vAlign w:val="bottom"/>
          </w:tcPr>
          <w:p w14:paraId="55EC1098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C456D29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E79A4D8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4BB5E256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E50AA" w:rsidRPr="00CF7ED9" w14:paraId="17801AC0" w14:textId="77777777" w:rsidTr="002821EF">
        <w:trPr>
          <w:trHeight w:val="70"/>
        </w:trPr>
        <w:tc>
          <w:tcPr>
            <w:tcW w:w="3690" w:type="dxa"/>
            <w:vAlign w:val="bottom"/>
          </w:tcPr>
          <w:p w14:paraId="272D8090" w14:textId="77777777" w:rsidR="002E50AA" w:rsidRPr="00CF7ED9" w:rsidRDefault="002E50AA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A9D7AD" w14:textId="39EB3228" w:rsidR="002E50AA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9C3C6A3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6A83D4C" w14:textId="251130CB" w:rsidR="002E50AA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4F445D88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CC50AD8" w14:textId="7F6A1FC9" w:rsidR="002E50AA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4" w:type="dxa"/>
          </w:tcPr>
          <w:p w14:paraId="7E3DAB2D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6" w:type="dxa"/>
          </w:tcPr>
          <w:p w14:paraId="1EDCCBB8" w14:textId="616FDA68" w:rsidR="002E50AA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D4841" w:rsidRPr="00CF7ED9" w14:paraId="39AD0032" w14:textId="77777777" w:rsidTr="002821EF">
        <w:tc>
          <w:tcPr>
            <w:tcW w:w="3690" w:type="dxa"/>
          </w:tcPr>
          <w:p w14:paraId="288F077A" w14:textId="77777777" w:rsidR="002D4841" w:rsidRPr="00CF7ED9" w:rsidRDefault="002D4841" w:rsidP="00CF7E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21E90FD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874" w:rsidRPr="00CF7ED9" w14:paraId="5E1591C1" w14:textId="77777777" w:rsidTr="00CD69C6">
        <w:tc>
          <w:tcPr>
            <w:tcW w:w="3690" w:type="dxa"/>
          </w:tcPr>
          <w:p w14:paraId="27503588" w14:textId="268A2F0C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19602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885CE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19602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พันธบัตร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226CCF" w14:textId="6C98929F" w:rsidR="00551874" w:rsidRPr="00CD69C6" w:rsidRDefault="00BB5016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397,689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52934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FA67DC" w14:textId="39474204" w:rsidR="00551874" w:rsidRPr="00CF7ED9" w:rsidRDefault="00CB7606" w:rsidP="00CB76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6F570F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BE033" w14:textId="0334C61E" w:rsidR="00551874" w:rsidRPr="00CF7ED9" w:rsidRDefault="0098524D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397,689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284C0D8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9E700C6" w14:textId="7F17851B" w:rsidR="00551874" w:rsidRPr="00CF7ED9" w:rsidRDefault="0098524D" w:rsidP="00AA38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074" w:rsidRPr="00CF7ED9" w14:paraId="254C3881" w14:textId="77777777" w:rsidTr="0098524D">
        <w:tc>
          <w:tcPr>
            <w:tcW w:w="3690" w:type="dxa"/>
          </w:tcPr>
          <w:p w14:paraId="1FE694F6" w14:textId="362B7798" w:rsidR="00906074" w:rsidRPr="00CF7ED9" w:rsidRDefault="00906074" w:rsidP="0090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ED7296" w14:textId="3C97D16B" w:rsidR="00906074" w:rsidRPr="00CD69C6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240,781</w:t>
            </w:r>
          </w:p>
        </w:tc>
        <w:tc>
          <w:tcPr>
            <w:tcW w:w="270" w:type="dxa"/>
            <w:vAlign w:val="bottom"/>
          </w:tcPr>
          <w:p w14:paraId="0F51E0CD" w14:textId="77777777" w:rsidR="00906074" w:rsidRPr="00CF7ED9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29D923" w14:textId="2749CF7D" w:rsidR="00906074" w:rsidRPr="001F0E13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70" w:type="dxa"/>
            <w:vAlign w:val="bottom"/>
          </w:tcPr>
          <w:p w14:paraId="077BE431" w14:textId="77777777" w:rsidR="00906074" w:rsidRPr="00CF7ED9" w:rsidRDefault="00906074" w:rsidP="0090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EDE26D" w14:textId="55A9AB2D" w:rsidR="00906074" w:rsidRPr="001F0E13" w:rsidRDefault="00906074" w:rsidP="003D29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F143308" w14:textId="77777777" w:rsidR="00906074" w:rsidRPr="00CF7ED9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4F6A608" w14:textId="6918C319" w:rsidR="00906074" w:rsidRPr="001F0E13" w:rsidRDefault="00906074" w:rsidP="00AA38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6074" w:rsidRPr="00CF7ED9" w14:paraId="5D66C1FC" w14:textId="77777777" w:rsidTr="0098524D">
        <w:tc>
          <w:tcPr>
            <w:tcW w:w="3690" w:type="dxa"/>
          </w:tcPr>
          <w:p w14:paraId="244A57D4" w14:textId="3C30BA9E" w:rsidR="00906074" w:rsidRPr="00CF7ED9" w:rsidRDefault="00906074" w:rsidP="0090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183655" w14:textId="58483971" w:rsidR="00906074" w:rsidRPr="00CD69C6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1DD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CD69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1A7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34F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81DD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2E93E4F" w14:textId="77777777" w:rsidR="00906074" w:rsidRPr="00CF7ED9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0837F7" w14:textId="61727370" w:rsidR="00906074" w:rsidRPr="001F0E13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70" w:type="dxa"/>
            <w:vAlign w:val="bottom"/>
          </w:tcPr>
          <w:p w14:paraId="3B57BB59" w14:textId="77777777" w:rsidR="00906074" w:rsidRPr="00CF7ED9" w:rsidRDefault="00906074" w:rsidP="0090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BB1D26" w14:textId="7EC38519" w:rsidR="00906074" w:rsidRPr="001F0E13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85A1026" w14:textId="77777777" w:rsidR="00906074" w:rsidRPr="00CF7ED9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22A575F" w14:textId="2DD60220" w:rsidR="00906074" w:rsidRPr="001F0E13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551874" w:rsidRPr="00CF7ED9" w14:paraId="3AB92A17" w14:textId="77777777" w:rsidTr="0098524D">
        <w:tc>
          <w:tcPr>
            <w:tcW w:w="3690" w:type="dxa"/>
          </w:tcPr>
          <w:p w14:paraId="7C85938B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7A340F" w14:textId="478909B5" w:rsidR="00551874" w:rsidRPr="00CD69C6" w:rsidRDefault="003539D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37,790</w:t>
            </w:r>
          </w:p>
        </w:tc>
        <w:tc>
          <w:tcPr>
            <w:tcW w:w="270" w:type="dxa"/>
            <w:vAlign w:val="bottom"/>
          </w:tcPr>
          <w:p w14:paraId="0A2BE0F8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624270" w14:textId="048839CB" w:rsidR="0055187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551874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  <w:vAlign w:val="bottom"/>
          </w:tcPr>
          <w:p w14:paraId="649BB34E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3A9166" w14:textId="24FE7EEA" w:rsidR="0055187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BC0A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5E8DCA2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164FFE1" w14:textId="06229CF0" w:rsidR="0055187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551874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  <w:tr w:rsidR="00906074" w:rsidRPr="00CF7ED9" w14:paraId="18237441" w14:textId="77777777" w:rsidTr="0098524D">
        <w:tc>
          <w:tcPr>
            <w:tcW w:w="3690" w:type="dxa"/>
          </w:tcPr>
          <w:p w14:paraId="26AA0FC6" w14:textId="0DCB3D88" w:rsidR="00906074" w:rsidRPr="00CF7ED9" w:rsidRDefault="00906074" w:rsidP="0090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2BE596" w14:textId="49043783" w:rsidR="00906074" w:rsidRPr="00CD69C6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37,498</w:t>
            </w:r>
          </w:p>
        </w:tc>
        <w:tc>
          <w:tcPr>
            <w:tcW w:w="270" w:type="dxa"/>
            <w:vAlign w:val="bottom"/>
          </w:tcPr>
          <w:p w14:paraId="60139058" w14:textId="77777777" w:rsidR="00906074" w:rsidRPr="00CF7ED9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956C8A" w14:textId="41D283C4" w:rsidR="00906074" w:rsidRPr="001F0E13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  <w:vAlign w:val="bottom"/>
          </w:tcPr>
          <w:p w14:paraId="2471CB8B" w14:textId="77777777" w:rsidR="00906074" w:rsidRPr="00CF7ED9" w:rsidRDefault="00906074" w:rsidP="0090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9A4C11" w14:textId="4415D49D" w:rsidR="00906074" w:rsidRPr="001F0E13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6650757" w14:textId="77777777" w:rsidR="00906074" w:rsidRPr="00CF7ED9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CD73BF1" w14:textId="148A5FC8" w:rsidR="00906074" w:rsidRPr="001F0E13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906074" w:rsidRPr="00CF7ED9" w14:paraId="0E77F229" w14:textId="77777777" w:rsidTr="00F5339E">
        <w:tc>
          <w:tcPr>
            <w:tcW w:w="3690" w:type="dxa"/>
          </w:tcPr>
          <w:p w14:paraId="2029FB42" w14:textId="1B893FD8" w:rsidR="00906074" w:rsidRPr="00CF7ED9" w:rsidRDefault="00906074" w:rsidP="0090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98D4D8" w14:textId="2C7E99E8" w:rsidR="00906074" w:rsidRPr="00CD69C6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F66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D69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665D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2A08FB" w14:textId="77777777" w:rsidR="00906074" w:rsidRPr="00CF7ED9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A76CF6" w14:textId="200AE630" w:rsidR="00906074" w:rsidRPr="001F0E13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0BE2CC" w14:textId="77777777" w:rsidR="00906074" w:rsidRPr="00CF7ED9" w:rsidRDefault="00906074" w:rsidP="0090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088640" w14:textId="5D2D947B" w:rsidR="00906074" w:rsidRPr="001F0E13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992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1130C6E" w14:textId="77777777" w:rsidR="00906074" w:rsidRPr="00CF7ED9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2D0C73B" w14:textId="38A612BE" w:rsidR="00906074" w:rsidRPr="001F0E13" w:rsidRDefault="00906074" w:rsidP="00906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676</w:t>
            </w:r>
          </w:p>
        </w:tc>
      </w:tr>
      <w:tr w:rsidR="00551874" w:rsidRPr="00CF7ED9" w14:paraId="1E681172" w14:textId="77777777" w:rsidTr="0098524D">
        <w:tc>
          <w:tcPr>
            <w:tcW w:w="3690" w:type="dxa"/>
          </w:tcPr>
          <w:p w14:paraId="6C90758A" w14:textId="766DF198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</w:t>
            </w:r>
            <w:r w:rsidR="008563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FA3061" w14:textId="43357AA0" w:rsidR="00551874" w:rsidRPr="00CD69C6" w:rsidRDefault="003539D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5,001</w:t>
            </w:r>
          </w:p>
        </w:tc>
        <w:tc>
          <w:tcPr>
            <w:tcW w:w="270" w:type="dxa"/>
            <w:vAlign w:val="bottom"/>
          </w:tcPr>
          <w:p w14:paraId="251F062E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3CDFD0" w14:textId="08874DC0" w:rsidR="0055187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1874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  <w:vAlign w:val="bottom"/>
          </w:tcPr>
          <w:p w14:paraId="646304E1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BF0F2B" w14:textId="3C17059E" w:rsidR="0055187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C0A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DB5BFE2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08F2415" w14:textId="2A36AC7C" w:rsidR="0055187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1874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551874" w:rsidRPr="00CF7ED9" w14:paraId="500882B6" w14:textId="77777777" w:rsidTr="00CD69C6">
        <w:tc>
          <w:tcPr>
            <w:tcW w:w="3690" w:type="dxa"/>
          </w:tcPr>
          <w:p w14:paraId="1317A832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C5046" w14:textId="71BD38A9" w:rsidR="00551874" w:rsidRPr="00CD69C6" w:rsidRDefault="00B248F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69C6">
              <w:rPr>
                <w:rFonts w:asciiTheme="majorBidi" w:hAnsiTheme="majorBidi" w:cstheme="majorBidi"/>
                <w:sz w:val="30"/>
                <w:szCs w:val="30"/>
              </w:rPr>
              <w:t>6,094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C03332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8CD9F" w14:textId="6FA7E9F2" w:rsidR="00551874" w:rsidRPr="00CF7ED9" w:rsidRDefault="003539D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B7606">
              <w:rPr>
                <w:rFonts w:asciiTheme="majorBidi" w:hAnsiTheme="majorBidi" w:cstheme="majorBidi"/>
                <w:sz w:val="30"/>
                <w:szCs w:val="30"/>
              </w:rPr>
              <w:t>,991</w:t>
            </w:r>
          </w:p>
        </w:tc>
        <w:tc>
          <w:tcPr>
            <w:tcW w:w="270" w:type="dxa"/>
            <w:vAlign w:val="bottom"/>
          </w:tcPr>
          <w:p w14:paraId="3D75190A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E6B06" w14:textId="2D7964EE" w:rsidR="00551874" w:rsidRPr="00CF7ED9" w:rsidRDefault="0098524D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6CAF93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897E8" w14:textId="18410F28" w:rsidR="00551874" w:rsidRPr="00CF7ED9" w:rsidRDefault="0098524D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1,376</w:t>
            </w:r>
          </w:p>
        </w:tc>
      </w:tr>
      <w:tr w:rsidR="00551874" w:rsidRPr="00CF7ED9" w14:paraId="277519F8" w14:textId="77777777" w:rsidTr="002821EF">
        <w:tc>
          <w:tcPr>
            <w:tcW w:w="3690" w:type="dxa"/>
          </w:tcPr>
          <w:p w14:paraId="718B5B61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D7B39" w14:textId="0E5DDFA8" w:rsidR="00551874" w:rsidRPr="00CF7ED9" w:rsidRDefault="003539D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</w:t>
            </w:r>
            <w:r w:rsidR="00BA4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73ACEB3B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9391C" w14:textId="578C7D1A" w:rsidR="0055187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  <w:r w:rsidR="00551874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270" w:type="dxa"/>
            <w:vAlign w:val="bottom"/>
          </w:tcPr>
          <w:p w14:paraId="01A0B8A0" w14:textId="77777777" w:rsidR="00551874" w:rsidRPr="00CF7ED9" w:rsidRDefault="00551874" w:rsidP="00CF7E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D77040" w14:textId="207EC665" w:rsidR="0055187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555</w:t>
            </w:r>
            <w:r w:rsidR="00BC0A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244" w:type="dxa"/>
          </w:tcPr>
          <w:p w14:paraId="1CF9FB7B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3D314D73" w14:textId="369CABD6" w:rsidR="00551874" w:rsidRPr="00CF7ED9" w:rsidRDefault="001F0E1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  <w:r w:rsidR="00551874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</w:tr>
    </w:tbl>
    <w:p w14:paraId="3328BCDC" w14:textId="2F8D9C61" w:rsidR="002D4841" w:rsidRPr="00CF7ED9" w:rsidRDefault="001F0E13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4047D7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3CE212D2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F8E665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CF7ED9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32AB7DF2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0B6ACD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การจัดสรรกำไร และ/หรือ กำไรสะสม</w:t>
      </w:r>
    </w:p>
    <w:p w14:paraId="690D3C06" w14:textId="77777777" w:rsidR="002D4841" w:rsidRPr="00DD5EFD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BC48E44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7E92A99B" w14:textId="77777777" w:rsidR="002D4841" w:rsidRPr="00DD5EFD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19685" w14:textId="02045D70" w:rsidR="002D4841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ตามบทบัญญัติแห่งประมวลกฎหมายแพ่งและพาณิชย์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(</w:t>
      </w:r>
      <w:r w:rsidRPr="00CF7ED9">
        <w:rPr>
          <w:rFonts w:asciiTheme="majorBidi" w:hAnsiTheme="majorBidi" w:cstheme="majorBidi"/>
          <w:sz w:val="30"/>
          <w:szCs w:val="30"/>
        </w:rPr>
        <w:t>“</w:t>
      </w:r>
      <w:r w:rsidRPr="00CF7ED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CF7ED9">
        <w:rPr>
          <w:rFonts w:asciiTheme="majorBidi" w:hAnsiTheme="majorBidi" w:cstheme="majorBidi"/>
          <w:sz w:val="30"/>
          <w:szCs w:val="30"/>
        </w:rPr>
        <w:t>”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)    อย่างน้อยร้อยละ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5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ของกำไรสุทธิทุกครั้งที่มีการจ่ายเงินปันผล จนกว่าสำรองดังกล่าวมีจำนวนไม่น้อยกว่าร้อยละ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10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C8151C9" w14:textId="082B8825" w:rsidR="00BA4B2D" w:rsidRPr="00DD5EFD" w:rsidRDefault="00BA4B2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2A679" w14:textId="3EBD329F" w:rsidR="00BA4B2D" w:rsidRPr="00BA4B2D" w:rsidRDefault="00BA4B2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4B2D">
        <w:rPr>
          <w:rFonts w:asciiTheme="majorBidi" w:hAnsiTheme="majorBidi" w:cstheme="majorBidi" w:hint="cs"/>
          <w:sz w:val="30"/>
          <w:szCs w:val="30"/>
          <w:cs/>
        </w:rPr>
        <w:t xml:space="preserve">สำรองตามกฎหมายของบริษัท ณ วันที่ </w:t>
      </w:r>
      <w:r w:rsidRPr="00BA4B2D">
        <w:rPr>
          <w:rFonts w:asciiTheme="majorBidi" w:hAnsiTheme="majorBidi" w:cstheme="majorBidi"/>
          <w:sz w:val="30"/>
          <w:szCs w:val="30"/>
        </w:rPr>
        <w:t xml:space="preserve">31 </w:t>
      </w:r>
      <w:r w:rsidRPr="00BA4B2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A4B2D">
        <w:rPr>
          <w:rFonts w:asciiTheme="majorBidi" w:hAnsiTheme="majorBidi" w:cstheme="majorBidi"/>
          <w:sz w:val="30"/>
          <w:szCs w:val="30"/>
        </w:rPr>
        <w:t xml:space="preserve">2562 </w:t>
      </w:r>
      <w:r w:rsidRPr="00BA4B2D">
        <w:rPr>
          <w:rFonts w:asciiTheme="majorBidi" w:hAnsiTheme="majorBidi" w:cstheme="majorBidi" w:hint="cs"/>
          <w:sz w:val="30"/>
          <w:szCs w:val="30"/>
          <w:cs/>
        </w:rPr>
        <w:t xml:space="preserve">มีจำนวนเท่ากับร้อยละ </w:t>
      </w:r>
      <w:r w:rsidRPr="00BA4B2D">
        <w:rPr>
          <w:rFonts w:asciiTheme="majorBidi" w:hAnsiTheme="majorBidi" w:cstheme="majorBidi"/>
          <w:sz w:val="30"/>
          <w:szCs w:val="30"/>
        </w:rPr>
        <w:t xml:space="preserve">10 </w:t>
      </w:r>
      <w:r w:rsidRPr="00BA4B2D">
        <w:rPr>
          <w:rFonts w:asciiTheme="majorBidi" w:hAnsiTheme="majorBidi" w:cstheme="majorBidi" w:hint="cs"/>
          <w:sz w:val="30"/>
          <w:szCs w:val="30"/>
          <w:cs/>
        </w:rPr>
        <w:t>ของทุนจดทะเบียนแล้ว</w:t>
      </w:r>
    </w:p>
    <w:p w14:paraId="46D8F3E1" w14:textId="77777777" w:rsidR="00AE1ADC" w:rsidRPr="00DD5EFD" w:rsidRDefault="00316FF2" w:rsidP="00AE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17C4A40A" w14:textId="0C10CDB7" w:rsidR="00AE1ADC" w:rsidRPr="00CF7ED9" w:rsidRDefault="00AE1ADC" w:rsidP="00AE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14:paraId="6DD5CC5A" w14:textId="77777777" w:rsidR="00AE1ADC" w:rsidRPr="00B23F9A" w:rsidRDefault="00AE1ADC" w:rsidP="00AE1ADC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0D85CB" w14:textId="77777777" w:rsidR="00AE1ADC" w:rsidRPr="00CF7ED9" w:rsidRDefault="00AE1ADC" w:rsidP="00AE1ADC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กำไรจากการวัดมูลค่าเงินลงทุนเผื่อขาย</w:t>
      </w:r>
    </w:p>
    <w:p w14:paraId="27D28235" w14:textId="77777777" w:rsidR="00AE1ADC" w:rsidRPr="00B23F9A" w:rsidRDefault="00AE1ADC" w:rsidP="00AE1ADC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D9ED57" w14:textId="77777777" w:rsidR="00AE1ADC" w:rsidRPr="00CF7ED9" w:rsidRDefault="00AE1ADC" w:rsidP="00AE1ADC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กำไรจากการวัดมูลค่า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</w:t>
      </w:r>
      <w:r w:rsidRPr="004E7FF5">
        <w:rPr>
          <w:rFonts w:asciiTheme="majorBidi" w:hAnsiTheme="majorBidi" w:cstheme="majorBidi"/>
          <w:sz w:val="28"/>
          <w:szCs w:val="28"/>
          <w:cs/>
        </w:rPr>
        <w:t>เผื่อ</w:t>
      </w:r>
      <w:r w:rsidRPr="00CF7ED9">
        <w:rPr>
          <w:rFonts w:asciiTheme="majorBidi" w:hAnsiTheme="majorBidi" w:cstheme="majorBidi"/>
          <w:sz w:val="30"/>
          <w:szCs w:val="30"/>
          <w:cs/>
        </w:rPr>
        <w:t>ขายจนกระทั่งมีการตัดรายการหรือเกิดการด้อยค่า</w:t>
      </w:r>
    </w:p>
    <w:p w14:paraId="30730463" w14:textId="77777777" w:rsidR="00AE1ADC" w:rsidRPr="00B23F9A" w:rsidRDefault="00AE1ADC" w:rsidP="00AE1ADC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929DD" w14:textId="10B850D9" w:rsidR="002D4841" w:rsidRPr="00CF7ED9" w:rsidRDefault="001F0E13" w:rsidP="00BA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047D7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รายได้ค่านายหน้า</w:t>
      </w:r>
    </w:p>
    <w:p w14:paraId="1B6E82F3" w14:textId="77777777" w:rsidR="00677C99" w:rsidRPr="00184B65" w:rsidRDefault="00677C99" w:rsidP="0067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263"/>
        <w:gridCol w:w="1717"/>
      </w:tblGrid>
      <w:tr w:rsidR="00E57D25" w:rsidRPr="003368DE" w14:paraId="061B7F16" w14:textId="77777777" w:rsidTr="00205C0C">
        <w:trPr>
          <w:trHeight w:val="70"/>
        </w:trPr>
        <w:tc>
          <w:tcPr>
            <w:tcW w:w="5400" w:type="dxa"/>
            <w:vAlign w:val="bottom"/>
          </w:tcPr>
          <w:p w14:paraId="79A26FE0" w14:textId="77777777" w:rsidR="00E57D25" w:rsidRPr="003368DE" w:rsidRDefault="00E57D25" w:rsidP="006D654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0F79BAA" w14:textId="00DF59C7" w:rsidR="00E57D25" w:rsidRPr="003368DE" w:rsidRDefault="00E57D25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57D25" w:rsidRPr="003368DE" w14:paraId="2D81F80A" w14:textId="77777777" w:rsidTr="00205C0C">
        <w:trPr>
          <w:trHeight w:val="70"/>
        </w:trPr>
        <w:tc>
          <w:tcPr>
            <w:tcW w:w="5400" w:type="dxa"/>
            <w:vAlign w:val="bottom"/>
          </w:tcPr>
          <w:p w14:paraId="67E7168D" w14:textId="77777777" w:rsidR="00E57D25" w:rsidRPr="003368DE" w:rsidRDefault="00E57D25" w:rsidP="006D654B">
            <w:pPr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39B36FFA" w14:textId="437C5C39" w:rsidR="00E57D25" w:rsidRPr="003368DE" w:rsidRDefault="00E57D25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3" w:type="dxa"/>
          </w:tcPr>
          <w:p w14:paraId="33DB8D68" w14:textId="77777777" w:rsidR="00E57D25" w:rsidRPr="003368DE" w:rsidRDefault="00E57D25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7" w:type="dxa"/>
          </w:tcPr>
          <w:p w14:paraId="08CCA27B" w14:textId="0FFBD4C6" w:rsidR="00E57D25" w:rsidRPr="003368DE" w:rsidRDefault="00E57D25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57D25" w:rsidRPr="003368DE" w14:paraId="531CF566" w14:textId="77777777" w:rsidTr="00205C0C">
        <w:tc>
          <w:tcPr>
            <w:tcW w:w="5400" w:type="dxa"/>
          </w:tcPr>
          <w:p w14:paraId="6E1569AD" w14:textId="77777777" w:rsidR="00E57D25" w:rsidRPr="003368DE" w:rsidRDefault="00E57D25" w:rsidP="006D654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3"/>
          </w:tcPr>
          <w:p w14:paraId="46840E14" w14:textId="1820F07A" w:rsidR="00E57D25" w:rsidRPr="003368DE" w:rsidRDefault="00E57D25" w:rsidP="006D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7D25" w:rsidRPr="003368DE" w14:paraId="5962EC08" w14:textId="77777777" w:rsidTr="00205C0C">
        <w:tc>
          <w:tcPr>
            <w:tcW w:w="5400" w:type="dxa"/>
          </w:tcPr>
          <w:p w14:paraId="18FF259F" w14:textId="77777777" w:rsidR="00E57D25" w:rsidRPr="003368DE" w:rsidRDefault="00E57D25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9"/>
              </w:tabs>
              <w:spacing w:line="240" w:lineRule="auto"/>
              <w:ind w:right="-99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</w:tcPr>
          <w:p w14:paraId="6BC53EBA" w14:textId="41C953A4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916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770</w:t>
            </w:r>
          </w:p>
        </w:tc>
        <w:tc>
          <w:tcPr>
            <w:tcW w:w="263" w:type="dxa"/>
          </w:tcPr>
          <w:p w14:paraId="0904470E" w14:textId="77777777" w:rsidR="00E57D25" w:rsidRPr="003368DE" w:rsidRDefault="00E57D25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7" w:type="dxa"/>
          </w:tcPr>
          <w:p w14:paraId="0426A3B4" w14:textId="02A146F9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061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047</w:t>
            </w:r>
          </w:p>
        </w:tc>
      </w:tr>
      <w:tr w:rsidR="00E57D25" w:rsidRPr="003368DE" w14:paraId="6B4D383A" w14:textId="77777777" w:rsidTr="00205C0C">
        <w:tc>
          <w:tcPr>
            <w:tcW w:w="5400" w:type="dxa"/>
          </w:tcPr>
          <w:p w14:paraId="53517243" w14:textId="40D0CA8A" w:rsidR="00E57D25" w:rsidRPr="003368DE" w:rsidRDefault="00E57D25" w:rsidP="00E57D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162" w:right="-99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00" w:type="dxa"/>
          </w:tcPr>
          <w:p w14:paraId="76590BDC" w14:textId="3E8FA3C6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98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244</w:t>
            </w:r>
          </w:p>
        </w:tc>
        <w:tc>
          <w:tcPr>
            <w:tcW w:w="263" w:type="dxa"/>
          </w:tcPr>
          <w:p w14:paraId="5128DF25" w14:textId="77777777" w:rsidR="00E57D25" w:rsidRPr="003368DE" w:rsidRDefault="00E57D25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7" w:type="dxa"/>
          </w:tcPr>
          <w:p w14:paraId="764FB7DB" w14:textId="5B791983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116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E57D25" w:rsidRPr="003368DE" w14:paraId="4AD5F0C1" w14:textId="77777777" w:rsidTr="00205C0C">
        <w:tc>
          <w:tcPr>
            <w:tcW w:w="5400" w:type="dxa"/>
          </w:tcPr>
          <w:p w14:paraId="0C730A06" w14:textId="77777777" w:rsidR="00E57D25" w:rsidRPr="003368DE" w:rsidRDefault="00E57D25" w:rsidP="00677C99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CDE6764" w14:textId="3F995FD1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b/>
                <w:bCs/>
                <w:sz w:val="30"/>
                <w:szCs w:val="30"/>
              </w:rPr>
              <w:t>015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63" w:type="dxa"/>
          </w:tcPr>
          <w:p w14:paraId="0B315447" w14:textId="77777777" w:rsidR="00E57D25" w:rsidRPr="003368DE" w:rsidRDefault="00E57D25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7E7ADF50" w14:textId="2EE009B3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</w:tr>
    </w:tbl>
    <w:p w14:paraId="6AD23BFF" w14:textId="77777777" w:rsidR="000F5816" w:rsidRPr="00184B65" w:rsidRDefault="000F581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0BA05E" w14:textId="77777777" w:rsidR="00E94A87" w:rsidRDefault="00E94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05F12D5" w14:textId="3B9E96CA" w:rsidR="002D4841" w:rsidRPr="00CF7ED9" w:rsidRDefault="001F0E13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4047D7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รายได้ค่าธรรมเนียมและบริการ</w:t>
      </w:r>
    </w:p>
    <w:p w14:paraId="7102A885" w14:textId="77777777" w:rsidR="00677C99" w:rsidRPr="00184B65" w:rsidRDefault="00677C99" w:rsidP="0067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9"/>
        <w:gridCol w:w="1285"/>
        <w:gridCol w:w="236"/>
        <w:gridCol w:w="1170"/>
        <w:gridCol w:w="270"/>
        <w:gridCol w:w="1260"/>
      </w:tblGrid>
      <w:tr w:rsidR="00677C99" w:rsidRPr="003368DE" w14:paraId="19F7C587" w14:textId="77777777" w:rsidTr="00677C99">
        <w:trPr>
          <w:trHeight w:val="70"/>
        </w:trPr>
        <w:tc>
          <w:tcPr>
            <w:tcW w:w="3420" w:type="dxa"/>
            <w:vAlign w:val="bottom"/>
          </w:tcPr>
          <w:p w14:paraId="0E07D8ED" w14:textId="77777777" w:rsidR="00677C99" w:rsidRPr="003368DE" w:rsidRDefault="00677C99" w:rsidP="006D654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14:paraId="5E19B112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1AAAE97E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29CC341B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77C99" w:rsidRPr="003368DE" w14:paraId="243F6C96" w14:textId="77777777" w:rsidTr="00677C99">
        <w:trPr>
          <w:trHeight w:val="70"/>
        </w:trPr>
        <w:tc>
          <w:tcPr>
            <w:tcW w:w="3420" w:type="dxa"/>
            <w:vAlign w:val="bottom"/>
          </w:tcPr>
          <w:p w14:paraId="51619E17" w14:textId="77777777" w:rsidR="00677C99" w:rsidRPr="003368DE" w:rsidRDefault="00677C99" w:rsidP="00677C99">
            <w:pPr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8FAAE3A" w14:textId="2B7B9DB1" w:rsidR="00677C99" w:rsidRPr="003368DE" w:rsidRDefault="001F0E13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9" w:type="dxa"/>
          </w:tcPr>
          <w:p w14:paraId="33FAA0B1" w14:textId="77777777" w:rsidR="00677C99" w:rsidRPr="003368DE" w:rsidRDefault="00677C99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5" w:type="dxa"/>
          </w:tcPr>
          <w:p w14:paraId="30F373EE" w14:textId="57755FD5" w:rsidR="00677C99" w:rsidRPr="003368DE" w:rsidRDefault="001F0E13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6B32BD5" w14:textId="77777777" w:rsidR="00677C99" w:rsidRPr="003368DE" w:rsidRDefault="00677C99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2A550F7" w14:textId="52A500BB" w:rsidR="00677C99" w:rsidRPr="003368DE" w:rsidRDefault="001F0E13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B1FCB41" w14:textId="77777777" w:rsidR="00677C99" w:rsidRPr="003368DE" w:rsidRDefault="00677C99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DC546F1" w14:textId="4011D070" w:rsidR="00677C99" w:rsidRPr="003368DE" w:rsidRDefault="001F0E13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77C99" w:rsidRPr="003368DE" w14:paraId="10AA6A06" w14:textId="77777777" w:rsidTr="00677C99">
        <w:tc>
          <w:tcPr>
            <w:tcW w:w="3420" w:type="dxa"/>
          </w:tcPr>
          <w:p w14:paraId="30357296" w14:textId="77777777" w:rsidR="00677C99" w:rsidRPr="003368DE" w:rsidRDefault="00677C99" w:rsidP="006D654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60" w:type="dxa"/>
            <w:gridSpan w:val="7"/>
          </w:tcPr>
          <w:p w14:paraId="0D79B1E6" w14:textId="77777777" w:rsidR="00677C99" w:rsidRPr="003368DE" w:rsidRDefault="00677C99" w:rsidP="006D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77D7" w:rsidRPr="003368DE" w14:paraId="190B24C8" w14:textId="77777777" w:rsidTr="00677C99">
        <w:tc>
          <w:tcPr>
            <w:tcW w:w="3420" w:type="dxa"/>
          </w:tcPr>
          <w:p w14:paraId="2C6E3D9D" w14:textId="160C5C61" w:rsidR="00CA77D7" w:rsidRPr="003368DE" w:rsidRDefault="00262CBD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</w:t>
            </w: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260" w:type="dxa"/>
            <w:shd w:val="clear" w:color="auto" w:fill="auto"/>
          </w:tcPr>
          <w:p w14:paraId="1C3E830F" w14:textId="3C97B488" w:rsidR="00CA77D7" w:rsidRDefault="00262CBD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120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568</w:t>
            </w:r>
          </w:p>
        </w:tc>
        <w:tc>
          <w:tcPr>
            <w:tcW w:w="279" w:type="dxa"/>
          </w:tcPr>
          <w:p w14:paraId="253693D1" w14:textId="77777777" w:rsidR="00CA77D7" w:rsidRPr="003368DE" w:rsidRDefault="00CA77D7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9D189B3" w14:textId="22F5ABFC" w:rsidR="00CA77D7" w:rsidRPr="003368DE" w:rsidRDefault="00262CBD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58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369C6A86" w14:textId="77777777" w:rsidR="00CA77D7" w:rsidRPr="003368DE" w:rsidRDefault="00CA77D7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F6FFF" w14:textId="45D3AF93" w:rsidR="00CA77D7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120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4A6850E5" w14:textId="77777777" w:rsidR="00CA77D7" w:rsidRPr="003368DE" w:rsidRDefault="00CA77D7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43111" w14:textId="650369C0" w:rsidR="00CA77D7" w:rsidRPr="003368DE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58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262CBD" w:rsidRPr="003368DE" w14:paraId="1CFDE655" w14:textId="77777777" w:rsidTr="00677C99">
        <w:tc>
          <w:tcPr>
            <w:tcW w:w="3420" w:type="dxa"/>
          </w:tcPr>
          <w:p w14:paraId="2727D32E" w14:textId="4EFD6DCE" w:rsidR="00262CBD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รายได้ค่าธรรมเนียมการจัดการเงินลงทุน</w:t>
            </w:r>
          </w:p>
        </w:tc>
        <w:tc>
          <w:tcPr>
            <w:tcW w:w="1260" w:type="dxa"/>
            <w:shd w:val="clear" w:color="auto" w:fill="auto"/>
          </w:tcPr>
          <w:p w14:paraId="3DDD4C60" w14:textId="6B6A5FAF" w:rsidR="00262CBD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118,750</w:t>
            </w:r>
          </w:p>
        </w:tc>
        <w:tc>
          <w:tcPr>
            <w:tcW w:w="279" w:type="dxa"/>
          </w:tcPr>
          <w:p w14:paraId="6DC7CF58" w14:textId="77777777" w:rsidR="00262CBD" w:rsidRPr="003368DE" w:rsidRDefault="00262CBD" w:rsidP="00262C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56A6652" w14:textId="6AE5B355" w:rsidR="00262CBD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85,278</w:t>
            </w:r>
          </w:p>
        </w:tc>
        <w:tc>
          <w:tcPr>
            <w:tcW w:w="236" w:type="dxa"/>
          </w:tcPr>
          <w:p w14:paraId="7DE41B4C" w14:textId="77777777" w:rsidR="00262CBD" w:rsidRPr="003368DE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825B3" w14:textId="091DC057" w:rsidR="00262CBD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CB1DDD" w14:textId="77777777" w:rsidR="00262CBD" w:rsidRPr="003368DE" w:rsidRDefault="00262CBD" w:rsidP="00262C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459F52" w14:textId="556871D7" w:rsidR="00262CBD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7C99" w:rsidRPr="003368DE" w14:paraId="5340C5D7" w14:textId="77777777" w:rsidTr="00810B70">
        <w:tc>
          <w:tcPr>
            <w:tcW w:w="3420" w:type="dxa"/>
          </w:tcPr>
          <w:p w14:paraId="36AA3F5A" w14:textId="624E71CC" w:rsidR="00677C99" w:rsidRPr="003368DE" w:rsidRDefault="00810B70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รายได้จากการเป็นตัวแทนจำหน่าย</w:t>
            </w:r>
          </w:p>
        </w:tc>
        <w:tc>
          <w:tcPr>
            <w:tcW w:w="1260" w:type="dxa"/>
            <w:shd w:val="clear" w:color="auto" w:fill="auto"/>
          </w:tcPr>
          <w:p w14:paraId="3C4D3052" w14:textId="0FA8CFF6" w:rsidR="00677C99" w:rsidRPr="003368DE" w:rsidRDefault="00E57D25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797</w:t>
            </w:r>
          </w:p>
        </w:tc>
        <w:tc>
          <w:tcPr>
            <w:tcW w:w="279" w:type="dxa"/>
            <w:vAlign w:val="bottom"/>
          </w:tcPr>
          <w:p w14:paraId="78437E58" w14:textId="77777777" w:rsidR="00677C99" w:rsidRPr="003368DE" w:rsidRDefault="00677C99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052FDE3" w14:textId="680D175C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8</w:t>
            </w:r>
            <w:r w:rsidR="00677C99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36" w:type="dxa"/>
            <w:vAlign w:val="bottom"/>
          </w:tcPr>
          <w:p w14:paraId="1AE2DA7D" w14:textId="77777777" w:rsidR="00677C99" w:rsidRPr="003368DE" w:rsidRDefault="00677C99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E4ABE7" w14:textId="201E087E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19</w:t>
            </w:r>
            <w:r w:rsidR="00810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797</w:t>
            </w:r>
          </w:p>
        </w:tc>
        <w:tc>
          <w:tcPr>
            <w:tcW w:w="270" w:type="dxa"/>
            <w:vAlign w:val="bottom"/>
          </w:tcPr>
          <w:p w14:paraId="5EA38320" w14:textId="77777777" w:rsidR="00677C99" w:rsidRPr="003368DE" w:rsidRDefault="00677C99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EA4408" w14:textId="6FCA6465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8</w:t>
            </w:r>
            <w:r w:rsidR="00677C99"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262CBD" w:rsidRPr="003368DE" w14:paraId="589472C9" w14:textId="77777777" w:rsidTr="006E2F3E">
        <w:tc>
          <w:tcPr>
            <w:tcW w:w="3420" w:type="dxa"/>
          </w:tcPr>
          <w:p w14:paraId="4F9E964F" w14:textId="77777777" w:rsidR="00262CBD" w:rsidRPr="003368DE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รายได้ค่าธรรมเนียมการจัดการ</w:t>
            </w:r>
          </w:p>
          <w:p w14:paraId="2DB260DF" w14:textId="11F92D45" w:rsidR="00262CBD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กองทุนส่วนบุคคล</w:t>
            </w:r>
          </w:p>
        </w:tc>
        <w:tc>
          <w:tcPr>
            <w:tcW w:w="1260" w:type="dxa"/>
            <w:shd w:val="clear" w:color="auto" w:fill="auto"/>
          </w:tcPr>
          <w:p w14:paraId="1F4A5801" w14:textId="77777777" w:rsidR="00262CBD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F3B0B4D" w14:textId="021EF117" w:rsidR="00262CBD" w:rsidRPr="001F0E13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344</w:t>
            </w:r>
          </w:p>
        </w:tc>
        <w:tc>
          <w:tcPr>
            <w:tcW w:w="279" w:type="dxa"/>
          </w:tcPr>
          <w:p w14:paraId="072D5CF9" w14:textId="77777777" w:rsidR="00262CBD" w:rsidRPr="003368DE" w:rsidRDefault="00262CBD" w:rsidP="00262C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813A0D8" w14:textId="77777777" w:rsidR="00262CBD" w:rsidRPr="003368DE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2546152" w14:textId="240E8618" w:rsidR="00262CBD" w:rsidRPr="001F0E13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16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36" w:type="dxa"/>
          </w:tcPr>
          <w:p w14:paraId="2A266EB7" w14:textId="77777777" w:rsidR="00262CBD" w:rsidRPr="003368DE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B086E" w14:textId="77777777" w:rsidR="00262CBD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F7239ED" w14:textId="5FBF4943" w:rsidR="00262CBD" w:rsidRPr="001F0E13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7C24EB99" w14:textId="77777777" w:rsidR="00262CBD" w:rsidRPr="003368DE" w:rsidRDefault="00262CBD" w:rsidP="00262CB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6A7F5C" w14:textId="77777777" w:rsidR="00262CBD" w:rsidRPr="003368DE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F6F36C2" w14:textId="38A4B51A" w:rsidR="00262CBD" w:rsidRPr="001F0E13" w:rsidRDefault="00262CBD" w:rsidP="0026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16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810B70" w:rsidRPr="003368DE" w14:paraId="64A1CAF6" w14:textId="77777777" w:rsidTr="00810B70">
        <w:tc>
          <w:tcPr>
            <w:tcW w:w="3420" w:type="dxa"/>
          </w:tcPr>
          <w:p w14:paraId="53A00D06" w14:textId="71E9FB4B" w:rsidR="00810B70" w:rsidRPr="003368DE" w:rsidRDefault="00810B70" w:rsidP="008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3368D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209412" w14:textId="5AA47356" w:rsidR="00810B70" w:rsidRPr="003368DE" w:rsidRDefault="00E57D25" w:rsidP="008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478</w:t>
            </w:r>
          </w:p>
        </w:tc>
        <w:tc>
          <w:tcPr>
            <w:tcW w:w="279" w:type="dxa"/>
            <w:vAlign w:val="bottom"/>
          </w:tcPr>
          <w:p w14:paraId="02DD4631" w14:textId="77777777" w:rsidR="00810B70" w:rsidRPr="003368DE" w:rsidRDefault="00810B70" w:rsidP="00810B7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DDA7C7F" w14:textId="3EA4560A" w:rsidR="00810B70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1E704E8" w14:textId="77777777" w:rsidR="00810B70" w:rsidRPr="003368DE" w:rsidRDefault="00810B70" w:rsidP="008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410EC" w14:textId="5E723A89" w:rsidR="00810B70" w:rsidRPr="003368DE" w:rsidRDefault="001F0E13" w:rsidP="008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478</w:t>
            </w:r>
          </w:p>
        </w:tc>
        <w:tc>
          <w:tcPr>
            <w:tcW w:w="270" w:type="dxa"/>
            <w:vAlign w:val="bottom"/>
          </w:tcPr>
          <w:p w14:paraId="54FA0300" w14:textId="77777777" w:rsidR="00810B70" w:rsidRPr="003368DE" w:rsidRDefault="00810B70" w:rsidP="00810B7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520BF7" w14:textId="4E9D572B" w:rsidR="00810B70" w:rsidRPr="003368DE" w:rsidRDefault="00810B70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77C99" w:rsidRPr="003368DE" w14:paraId="271CCA4B" w14:textId="77777777" w:rsidTr="00677C99">
        <w:tc>
          <w:tcPr>
            <w:tcW w:w="3420" w:type="dxa"/>
          </w:tcPr>
          <w:p w14:paraId="76F2A843" w14:textId="77777777" w:rsidR="00677C99" w:rsidRPr="003368DE" w:rsidRDefault="00677C99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E0667" w14:textId="4E83C79C" w:rsidR="00677C99" w:rsidRPr="003368DE" w:rsidRDefault="00E57D25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267,937</w:t>
            </w:r>
          </w:p>
        </w:tc>
        <w:tc>
          <w:tcPr>
            <w:tcW w:w="279" w:type="dxa"/>
          </w:tcPr>
          <w:p w14:paraId="3EB88532" w14:textId="77777777" w:rsidR="00677C99" w:rsidRPr="003368DE" w:rsidRDefault="00677C99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7DA9898" w14:textId="3178E7D0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  <w:r w:rsidR="00677C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36" w:type="dxa"/>
            <w:vAlign w:val="bottom"/>
          </w:tcPr>
          <w:p w14:paraId="281CD95C" w14:textId="77777777" w:rsidR="00677C99" w:rsidRPr="003368DE" w:rsidRDefault="00677C99" w:rsidP="00677C99">
            <w:pPr>
              <w:pStyle w:val="acctfourfigures"/>
              <w:tabs>
                <w:tab w:val="clear" w:pos="765"/>
                <w:tab w:val="decimal" w:pos="1049"/>
              </w:tabs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CB659A" w14:textId="03CD5389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 w:rsidR="00810B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1705B437" w14:textId="77777777" w:rsidR="00677C99" w:rsidRPr="003368DE" w:rsidRDefault="00677C99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DF71C7" w14:textId="04053425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677C99"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</w:tr>
    </w:tbl>
    <w:p w14:paraId="5A622089" w14:textId="04E2483A" w:rsidR="00876801" w:rsidRPr="00184B65" w:rsidRDefault="0087680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636B943" w14:textId="2EECB877" w:rsidR="002D4841" w:rsidRPr="00CF7ED9" w:rsidRDefault="001F0E13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047D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กำไรและผลตอบแทนจากเครื่องมือทางการเงิน</w:t>
      </w:r>
    </w:p>
    <w:p w14:paraId="10CBCFB5" w14:textId="77777777" w:rsidR="00677C99" w:rsidRPr="00184B65" w:rsidRDefault="00677C99" w:rsidP="00C1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7"/>
        <w:gridCol w:w="293"/>
        <w:gridCol w:w="1296"/>
        <w:gridCol w:w="236"/>
        <w:gridCol w:w="1204"/>
        <w:gridCol w:w="236"/>
        <w:gridCol w:w="1222"/>
      </w:tblGrid>
      <w:tr w:rsidR="00677C99" w:rsidRPr="003368DE" w14:paraId="3D09E9CD" w14:textId="77777777" w:rsidTr="00677C99">
        <w:trPr>
          <w:trHeight w:val="70"/>
        </w:trPr>
        <w:tc>
          <w:tcPr>
            <w:tcW w:w="3420" w:type="dxa"/>
            <w:vAlign w:val="bottom"/>
          </w:tcPr>
          <w:p w14:paraId="75EC0EC5" w14:textId="77777777" w:rsidR="00677C99" w:rsidRPr="003368DE" w:rsidRDefault="00677C99" w:rsidP="006D654B">
            <w:pPr>
              <w:spacing w:line="37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7BFF885C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378" w:lineRule="exac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151F27BD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378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2" w:type="dxa"/>
            <w:gridSpan w:val="3"/>
          </w:tcPr>
          <w:p w14:paraId="674429F1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378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77C99" w:rsidRPr="003368DE" w14:paraId="70C64A9A" w14:textId="77777777" w:rsidTr="00677C99">
        <w:trPr>
          <w:trHeight w:val="70"/>
        </w:trPr>
        <w:tc>
          <w:tcPr>
            <w:tcW w:w="3420" w:type="dxa"/>
            <w:vAlign w:val="bottom"/>
          </w:tcPr>
          <w:p w14:paraId="405B42DA" w14:textId="77777777" w:rsidR="00677C99" w:rsidRPr="003368DE" w:rsidRDefault="00677C99" w:rsidP="006D654B">
            <w:pPr>
              <w:spacing w:line="378" w:lineRule="exact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082075D2" w14:textId="4A95D0D8" w:rsidR="00677C99" w:rsidRPr="003368DE" w:rsidRDefault="001F0E13" w:rsidP="006D654B">
            <w:pPr>
              <w:pStyle w:val="acctfourfigures"/>
              <w:tabs>
                <w:tab w:val="clear" w:pos="765"/>
              </w:tabs>
              <w:spacing w:line="378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93" w:type="dxa"/>
          </w:tcPr>
          <w:p w14:paraId="6054BDD9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378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</w:tcPr>
          <w:p w14:paraId="2E040F64" w14:textId="09516408" w:rsidR="00677C99" w:rsidRPr="003368DE" w:rsidRDefault="001F0E13" w:rsidP="006D654B">
            <w:pPr>
              <w:pStyle w:val="acctfourfigures"/>
              <w:tabs>
                <w:tab w:val="clear" w:pos="765"/>
              </w:tabs>
              <w:spacing w:line="378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CCF35D5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378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645129A8" w14:textId="04DEFE11" w:rsidR="00677C99" w:rsidRPr="003368DE" w:rsidRDefault="001F0E13" w:rsidP="006D654B">
            <w:pPr>
              <w:pStyle w:val="acctfourfigures"/>
              <w:tabs>
                <w:tab w:val="clear" w:pos="765"/>
              </w:tabs>
              <w:spacing w:line="378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18B806D9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378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2" w:type="dxa"/>
          </w:tcPr>
          <w:p w14:paraId="66EB6D20" w14:textId="2BC750C5" w:rsidR="00677C99" w:rsidRPr="003368DE" w:rsidRDefault="001F0E13" w:rsidP="006D654B">
            <w:pPr>
              <w:pStyle w:val="acctfourfigures"/>
              <w:tabs>
                <w:tab w:val="clear" w:pos="765"/>
              </w:tabs>
              <w:spacing w:line="378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77C99" w:rsidRPr="003368DE" w14:paraId="11392CC7" w14:textId="77777777" w:rsidTr="00677C99">
        <w:trPr>
          <w:trHeight w:val="126"/>
        </w:trPr>
        <w:tc>
          <w:tcPr>
            <w:tcW w:w="3420" w:type="dxa"/>
          </w:tcPr>
          <w:p w14:paraId="0228D7F5" w14:textId="77777777" w:rsidR="00677C99" w:rsidRPr="003368DE" w:rsidRDefault="00677C99" w:rsidP="006D654B">
            <w:pPr>
              <w:spacing w:line="378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24" w:type="dxa"/>
            <w:gridSpan w:val="7"/>
          </w:tcPr>
          <w:p w14:paraId="73F17598" w14:textId="77777777" w:rsidR="00677C99" w:rsidRPr="003368DE" w:rsidRDefault="00677C99" w:rsidP="006D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78" w:lineRule="exact"/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7D25" w:rsidRPr="003368DE" w14:paraId="33AD8FB7" w14:textId="77777777" w:rsidTr="00677C99">
        <w:tc>
          <w:tcPr>
            <w:tcW w:w="3420" w:type="dxa"/>
          </w:tcPr>
          <w:p w14:paraId="59778FB4" w14:textId="5E82C9B5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8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</w:t>
            </w: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237" w:type="dxa"/>
          </w:tcPr>
          <w:p w14:paraId="5AD0DC2F" w14:textId="43E7A391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172C9">
              <w:rPr>
                <w:rFonts w:ascii="Angsana New" w:hAnsi="Angsana New"/>
                <w:sz w:val="30"/>
                <w:szCs w:val="30"/>
              </w:rPr>
              <w:t>19,451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3" w:type="dxa"/>
          </w:tcPr>
          <w:p w14:paraId="199BD137" w14:textId="77777777" w:rsidR="00E57D25" w:rsidRPr="003368DE" w:rsidRDefault="00E57D25" w:rsidP="00E57D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9B5F22A" w14:textId="67FC73A0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922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293</w:t>
            </w:r>
            <w:r w:rsidRPr="003368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417FE2A" w14:textId="77777777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7E60FB" w14:textId="475729F9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451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65B6136" w14:textId="77777777" w:rsidR="00E57D25" w:rsidRPr="003368DE" w:rsidRDefault="00E57D25" w:rsidP="00E57D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AAD4144" w14:textId="2CD7D41B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922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293</w:t>
            </w:r>
            <w:r w:rsidRPr="003368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7D25" w:rsidRPr="003368DE" w14:paraId="36DB1668" w14:textId="77777777" w:rsidTr="00677C99">
        <w:tc>
          <w:tcPr>
            <w:tcW w:w="3420" w:type="dxa"/>
          </w:tcPr>
          <w:p w14:paraId="246F3A4C" w14:textId="19AFAF49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8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จากตราสารอนุพันธ์</w:t>
            </w:r>
          </w:p>
        </w:tc>
        <w:tc>
          <w:tcPr>
            <w:tcW w:w="1237" w:type="dxa"/>
          </w:tcPr>
          <w:p w14:paraId="5A1C2EC7" w14:textId="611A18F9" w:rsidR="00E57D25" w:rsidRPr="003368DE" w:rsidRDefault="00E57D25" w:rsidP="00E57D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204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93" w:type="dxa"/>
          </w:tcPr>
          <w:p w14:paraId="063B78D7" w14:textId="77777777" w:rsidR="00E57D25" w:rsidRPr="003368DE" w:rsidRDefault="00E57D25" w:rsidP="00E57D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2977CD7" w14:textId="270D4759" w:rsidR="00E57D25" w:rsidRPr="003368DE" w:rsidRDefault="00E57D25" w:rsidP="00E57D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093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36" w:type="dxa"/>
          </w:tcPr>
          <w:p w14:paraId="789D0870" w14:textId="77777777" w:rsidR="00E57D25" w:rsidRPr="003368DE" w:rsidRDefault="00E57D25" w:rsidP="00E57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59A3B4" w14:textId="2EA96795" w:rsidR="00E57D25" w:rsidRPr="003368DE" w:rsidRDefault="00E57D25" w:rsidP="00E57D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204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36" w:type="dxa"/>
          </w:tcPr>
          <w:p w14:paraId="78EA0355" w14:textId="77777777" w:rsidR="00E57D25" w:rsidRPr="003368DE" w:rsidRDefault="00E57D25" w:rsidP="00E57D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48ED701" w14:textId="41C05002" w:rsidR="00E57D25" w:rsidRPr="003368DE" w:rsidRDefault="00E57D25" w:rsidP="00E57D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093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677C99" w:rsidRPr="003368DE" w14:paraId="3E8A5EA4" w14:textId="77777777" w:rsidTr="00677C99">
        <w:tc>
          <w:tcPr>
            <w:tcW w:w="3420" w:type="dxa"/>
          </w:tcPr>
          <w:p w14:paraId="0DF773D8" w14:textId="77777777" w:rsidR="00677C99" w:rsidRPr="003368DE" w:rsidRDefault="00677C99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8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รายได้ดอกเบี้ยและเงินปันผล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923D3B3" w14:textId="07911324" w:rsidR="00677C99" w:rsidRPr="003368DE" w:rsidRDefault="00E57D25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70,40</w:t>
            </w:r>
            <w:r w:rsidR="00C172C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3" w:type="dxa"/>
            <w:vAlign w:val="bottom"/>
          </w:tcPr>
          <w:p w14:paraId="1E7D56A4" w14:textId="77777777" w:rsidR="00677C99" w:rsidRPr="003368DE" w:rsidRDefault="00677C99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719889" w14:textId="2D686CAD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296</w:t>
            </w:r>
            <w:r w:rsidR="00677C99"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36" w:type="dxa"/>
            <w:vAlign w:val="bottom"/>
          </w:tcPr>
          <w:p w14:paraId="25F59A23" w14:textId="77777777" w:rsidR="00677C99" w:rsidRPr="003368DE" w:rsidRDefault="00677C99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26E670" w14:textId="7E2E4BF8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70</w:t>
            </w:r>
            <w:r w:rsidR="00F661C8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076</w:t>
            </w:r>
          </w:p>
        </w:tc>
        <w:tc>
          <w:tcPr>
            <w:tcW w:w="236" w:type="dxa"/>
            <w:vAlign w:val="bottom"/>
          </w:tcPr>
          <w:p w14:paraId="21633998" w14:textId="77777777" w:rsidR="00677C99" w:rsidRPr="003368DE" w:rsidRDefault="00677C99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6A54D10" w14:textId="0BE6F0C9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296</w:t>
            </w:r>
            <w:r w:rsidR="00677C99"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677C99" w:rsidRPr="003368DE" w14:paraId="19B6C6B9" w14:textId="77777777" w:rsidTr="00677C99">
        <w:tc>
          <w:tcPr>
            <w:tcW w:w="3420" w:type="dxa"/>
          </w:tcPr>
          <w:p w14:paraId="5D5D8EEC" w14:textId="77777777" w:rsidR="00677C99" w:rsidRPr="003368DE" w:rsidRDefault="00677C99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8" w:lineRule="exac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6940C94D" w14:textId="6676F2F0" w:rsidR="00677C99" w:rsidRPr="003368DE" w:rsidRDefault="00E57D25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C7953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,47</w:t>
            </w:r>
            <w:r w:rsidR="005C795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93" w:type="dxa"/>
          </w:tcPr>
          <w:p w14:paraId="75777971" w14:textId="77777777" w:rsidR="00677C99" w:rsidRPr="003368DE" w:rsidRDefault="00677C99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37AE887" w14:textId="4496367A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467</w:t>
            </w:r>
            <w:r w:rsidR="00677C99"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236" w:type="dxa"/>
            <w:vAlign w:val="bottom"/>
          </w:tcPr>
          <w:p w14:paraId="1D373BEA" w14:textId="77777777" w:rsidR="00677C99" w:rsidRPr="003368DE" w:rsidRDefault="00677C99" w:rsidP="00677C99">
            <w:pPr>
              <w:pStyle w:val="acctfourfigures"/>
              <w:tabs>
                <w:tab w:val="clear" w:pos="765"/>
                <w:tab w:val="decimal" w:pos="972"/>
              </w:tabs>
              <w:spacing w:line="378" w:lineRule="exact"/>
              <w:ind w:left="-108" w:right="-131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0254AD" w14:textId="4CAF2C38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F661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236" w:type="dxa"/>
          </w:tcPr>
          <w:p w14:paraId="5377546D" w14:textId="77777777" w:rsidR="00677C99" w:rsidRPr="003368DE" w:rsidRDefault="00677C99" w:rsidP="00677C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3EEC2E0" w14:textId="20A6BAC3" w:rsidR="00677C99" w:rsidRPr="003368DE" w:rsidRDefault="001F0E13" w:rsidP="0067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78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467</w:t>
            </w:r>
            <w:r w:rsidR="00677C99"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</w:tr>
    </w:tbl>
    <w:p w14:paraId="14F65A67" w14:textId="77777777" w:rsidR="00F661C8" w:rsidRDefault="00F661C8" w:rsidP="00F66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783662" w14:textId="77777777" w:rsidR="00E57D25" w:rsidRDefault="00E57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2BEC68F" w14:textId="1B5D61A8" w:rsidR="00677C99" w:rsidRPr="00B409F7" w:rsidRDefault="001F0E13" w:rsidP="00B40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409F7">
        <w:rPr>
          <w:rFonts w:asciiTheme="majorBidi" w:hAnsiTheme="majorBidi" w:cstheme="majorBidi" w:hint="cs"/>
          <w:b/>
          <w:bCs/>
          <w:sz w:val="30"/>
          <w:szCs w:val="30"/>
        </w:rPr>
        <w:lastRenderedPageBreak/>
        <w:t>2</w:t>
      </w:r>
      <w:r w:rsidR="0090648E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B409F7">
        <w:rPr>
          <w:rFonts w:asciiTheme="majorBidi" w:hAnsiTheme="majorBidi" w:cstheme="majorBidi"/>
          <w:b/>
          <w:bCs/>
          <w:sz w:val="30"/>
          <w:szCs w:val="30"/>
        </w:rPr>
        <w:tab/>
      </w:r>
      <w:r w:rsidR="00677C99" w:rsidRPr="00B409F7">
        <w:rPr>
          <w:rFonts w:asciiTheme="majorBidi" w:hAnsiTheme="majorBidi" w:cstheme="majorBidi" w:hint="cs"/>
          <w:b/>
          <w:bCs/>
          <w:sz w:val="30"/>
          <w:szCs w:val="30"/>
          <w:cs/>
        </w:rPr>
        <w:t>รายได้อื่น</w:t>
      </w:r>
    </w:p>
    <w:p w14:paraId="7BD42B25" w14:textId="77777777" w:rsidR="00677C99" w:rsidRPr="00184B65" w:rsidRDefault="00677C99" w:rsidP="0067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9"/>
        <w:gridCol w:w="1071"/>
        <w:gridCol w:w="236"/>
        <w:gridCol w:w="1174"/>
        <w:gridCol w:w="270"/>
        <w:gridCol w:w="1110"/>
      </w:tblGrid>
      <w:tr w:rsidR="00677C99" w:rsidRPr="003368DE" w14:paraId="08E4FC4D" w14:textId="77777777" w:rsidTr="009F5C13">
        <w:trPr>
          <w:trHeight w:val="70"/>
        </w:trPr>
        <w:tc>
          <w:tcPr>
            <w:tcW w:w="3960" w:type="dxa"/>
            <w:vAlign w:val="bottom"/>
          </w:tcPr>
          <w:p w14:paraId="15882A6C" w14:textId="77777777" w:rsidR="00677C99" w:rsidRPr="003368DE" w:rsidRDefault="00677C99" w:rsidP="006D654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3D02E01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4819BC2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4" w:type="dxa"/>
            <w:gridSpan w:val="3"/>
          </w:tcPr>
          <w:p w14:paraId="7B410836" w14:textId="77777777" w:rsidR="00677C99" w:rsidRPr="003368DE" w:rsidRDefault="00677C99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77C99" w:rsidRPr="003368DE" w14:paraId="7E9B52E4" w14:textId="77777777" w:rsidTr="009F5C13">
        <w:trPr>
          <w:trHeight w:val="70"/>
        </w:trPr>
        <w:tc>
          <w:tcPr>
            <w:tcW w:w="3960" w:type="dxa"/>
            <w:vAlign w:val="bottom"/>
          </w:tcPr>
          <w:p w14:paraId="53AFD30A" w14:textId="77777777" w:rsidR="00677C99" w:rsidRPr="003368DE" w:rsidRDefault="00677C99" w:rsidP="00677C99">
            <w:pPr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B4001E6" w14:textId="47C35293" w:rsidR="00677C99" w:rsidRPr="003368DE" w:rsidRDefault="001F0E13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9" w:type="dxa"/>
          </w:tcPr>
          <w:p w14:paraId="0195912D" w14:textId="77777777" w:rsidR="00677C99" w:rsidRPr="003368DE" w:rsidRDefault="00677C99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1" w:type="dxa"/>
          </w:tcPr>
          <w:p w14:paraId="61EF1CCC" w14:textId="5EE4D17F" w:rsidR="00677C99" w:rsidRPr="003368DE" w:rsidRDefault="001F0E13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D30B9D2" w14:textId="77777777" w:rsidR="00677C99" w:rsidRPr="003368DE" w:rsidRDefault="00677C99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415567F5" w14:textId="0FBD8306" w:rsidR="00677C99" w:rsidRPr="003368DE" w:rsidRDefault="001F0E13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4820477" w14:textId="77777777" w:rsidR="00677C99" w:rsidRPr="003368DE" w:rsidRDefault="00677C99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0" w:type="dxa"/>
          </w:tcPr>
          <w:p w14:paraId="0AF1F046" w14:textId="74DC9F62" w:rsidR="00677C99" w:rsidRPr="003368DE" w:rsidRDefault="001F0E13" w:rsidP="00677C9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77C99" w:rsidRPr="003368DE" w14:paraId="0967AA17" w14:textId="77777777" w:rsidTr="009F5C13">
        <w:tc>
          <w:tcPr>
            <w:tcW w:w="3960" w:type="dxa"/>
          </w:tcPr>
          <w:p w14:paraId="27C7EE24" w14:textId="77777777" w:rsidR="00677C99" w:rsidRPr="003368DE" w:rsidRDefault="00677C99" w:rsidP="006D654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20" w:type="dxa"/>
            <w:gridSpan w:val="7"/>
          </w:tcPr>
          <w:p w14:paraId="3C07918D" w14:textId="77777777" w:rsidR="00677C99" w:rsidRPr="003368DE" w:rsidRDefault="00677C99" w:rsidP="006D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68C7" w:rsidRPr="003368DE" w14:paraId="6CD17159" w14:textId="77777777" w:rsidTr="009F5C13">
        <w:tc>
          <w:tcPr>
            <w:tcW w:w="3960" w:type="dxa"/>
          </w:tcPr>
          <w:p w14:paraId="14C64250" w14:textId="7ED0AD39" w:rsidR="006468C7" w:rsidRPr="003368DE" w:rsidRDefault="006468C7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รายได้จากการขายพอร์ตลูกค้า</w:t>
            </w:r>
          </w:p>
        </w:tc>
        <w:tc>
          <w:tcPr>
            <w:tcW w:w="1080" w:type="dxa"/>
            <w:shd w:val="clear" w:color="auto" w:fill="auto"/>
          </w:tcPr>
          <w:p w14:paraId="14EAC43E" w14:textId="5691901A" w:rsidR="006468C7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111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341</w:t>
            </w:r>
          </w:p>
        </w:tc>
        <w:tc>
          <w:tcPr>
            <w:tcW w:w="279" w:type="dxa"/>
            <w:vAlign w:val="bottom"/>
          </w:tcPr>
          <w:p w14:paraId="0D773573" w14:textId="77777777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4A35B9" w14:textId="4C3B1407" w:rsidR="006468C7" w:rsidRPr="001F0E13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6FBD5D9" w14:textId="77777777" w:rsidR="006468C7" w:rsidRPr="003368DE" w:rsidRDefault="006468C7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6479EEE" w14:textId="639261D9" w:rsidR="006468C7" w:rsidRDefault="006468C7" w:rsidP="009F5C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111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04A8D3AD" w14:textId="77777777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BCD44B3" w14:textId="59C411BE" w:rsidR="006468C7" w:rsidRPr="003368DE" w:rsidRDefault="006468C7" w:rsidP="009F5C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468C7" w:rsidRPr="003368DE" w14:paraId="32E3D034" w14:textId="77777777" w:rsidTr="009F5C13">
        <w:tc>
          <w:tcPr>
            <w:tcW w:w="3960" w:type="dxa"/>
          </w:tcPr>
          <w:p w14:paraId="0C3A766D" w14:textId="7ADF308E" w:rsidR="006468C7" w:rsidRDefault="006468C7" w:rsidP="00B4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rFonts w:ascii="Angsana New" w:eastAsia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th-TH"/>
              </w:rPr>
              <w:t>รายได้การบริการดำเนินงานและการบำรุงรักษา</w:t>
            </w:r>
          </w:p>
        </w:tc>
        <w:tc>
          <w:tcPr>
            <w:tcW w:w="1080" w:type="dxa"/>
            <w:shd w:val="clear" w:color="auto" w:fill="auto"/>
          </w:tcPr>
          <w:p w14:paraId="39DDF95B" w14:textId="1C4B9857" w:rsidR="006468C7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87,000</w:t>
            </w:r>
          </w:p>
        </w:tc>
        <w:tc>
          <w:tcPr>
            <w:tcW w:w="279" w:type="dxa"/>
          </w:tcPr>
          <w:p w14:paraId="13B3F606" w14:textId="77777777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9F1EF1C" w14:textId="35EA02B4" w:rsidR="006468C7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16F0872" w14:textId="77777777" w:rsidR="006468C7" w:rsidRPr="003368DE" w:rsidRDefault="006468C7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BA3E03F" w14:textId="785CBEDF" w:rsidR="006468C7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DE9AC4" w14:textId="77777777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EE42ECA" w14:textId="15EBCAC5" w:rsidR="006468C7" w:rsidRDefault="006468C7" w:rsidP="009F5C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8C7" w:rsidRPr="003368DE" w14:paraId="006A5814" w14:textId="77777777" w:rsidTr="009F5C13">
        <w:tc>
          <w:tcPr>
            <w:tcW w:w="3960" w:type="dxa"/>
          </w:tcPr>
          <w:p w14:paraId="7898CC90" w14:textId="0326D011" w:rsidR="006468C7" w:rsidRPr="003368DE" w:rsidRDefault="001E2AE8" w:rsidP="00906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  <w:lang w:val="th-TH"/>
              </w:rPr>
              <w:t>รายได้จากการรับจ้างพัฒนาซอฟต์แวร์</w:t>
            </w:r>
          </w:p>
        </w:tc>
        <w:tc>
          <w:tcPr>
            <w:tcW w:w="1080" w:type="dxa"/>
            <w:shd w:val="clear" w:color="auto" w:fill="auto"/>
          </w:tcPr>
          <w:p w14:paraId="18ECA13B" w14:textId="40A11B0D" w:rsidR="006468C7" w:rsidRPr="003368DE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9" w:type="dxa"/>
          </w:tcPr>
          <w:p w14:paraId="48F22415" w14:textId="77777777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C5F16B1" w14:textId="7E129DBC" w:rsidR="006468C7" w:rsidRPr="003368DE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36F64EB5" w14:textId="77777777" w:rsidR="006468C7" w:rsidRPr="003368DE" w:rsidRDefault="006468C7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2363765" w14:textId="5A3582B6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F7D5AA" w14:textId="77777777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2CCA88A" w14:textId="005D13DC" w:rsidR="006468C7" w:rsidRPr="003368DE" w:rsidRDefault="006468C7" w:rsidP="009F5C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8C7" w:rsidRPr="003368DE" w14:paraId="2DE34C3B" w14:textId="77777777" w:rsidTr="009F5C13">
        <w:tc>
          <w:tcPr>
            <w:tcW w:w="3960" w:type="dxa"/>
          </w:tcPr>
          <w:p w14:paraId="7DE0A756" w14:textId="4BC0DE23" w:rsidR="006468C7" w:rsidRDefault="00CA128A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23208">
              <w:rPr>
                <w:rFonts w:ascii="Angsana New" w:eastAsia="Angsana New" w:hAnsi="Angsana New" w:hint="cs"/>
                <w:sz w:val="30"/>
                <w:szCs w:val="30"/>
                <w:cs/>
                <w:lang w:val="th-TH"/>
              </w:rPr>
              <w:t>รายได้ค่าสิทธิ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  <w:lang w:val="th-TH"/>
              </w:rPr>
              <w:t>ใน</w:t>
            </w:r>
            <w:r w:rsidRPr="00123208">
              <w:rPr>
                <w:rFonts w:ascii="Angsana New" w:eastAsia="Angsana New" w:hAnsi="Angsana New" w:hint="cs"/>
                <w:sz w:val="30"/>
                <w:szCs w:val="30"/>
                <w:cs/>
                <w:lang w:val="th-TH"/>
              </w:rPr>
              <w:t>การ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  <w:lang w:val="th-TH"/>
              </w:rPr>
              <w:t>เข้าถึงแพลตฟอร์ม</w:t>
            </w:r>
          </w:p>
        </w:tc>
        <w:tc>
          <w:tcPr>
            <w:tcW w:w="1080" w:type="dxa"/>
            <w:shd w:val="clear" w:color="auto" w:fill="auto"/>
          </w:tcPr>
          <w:p w14:paraId="2E808335" w14:textId="234C3C9A" w:rsidR="006468C7" w:rsidRPr="003368DE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40,994</w:t>
            </w:r>
          </w:p>
        </w:tc>
        <w:tc>
          <w:tcPr>
            <w:tcW w:w="279" w:type="dxa"/>
          </w:tcPr>
          <w:p w14:paraId="13365090" w14:textId="77777777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5BD62A8" w14:textId="298E3843" w:rsidR="006468C7" w:rsidRPr="001F0E13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10,725</w:t>
            </w:r>
          </w:p>
        </w:tc>
        <w:tc>
          <w:tcPr>
            <w:tcW w:w="236" w:type="dxa"/>
          </w:tcPr>
          <w:p w14:paraId="6D7E7F4D" w14:textId="77777777" w:rsidR="006468C7" w:rsidRPr="003368DE" w:rsidRDefault="006468C7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8E696A0" w14:textId="05FF2F7F" w:rsidR="006468C7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12D3019" w14:textId="77777777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D9AFCDC" w14:textId="29CDD907" w:rsidR="006468C7" w:rsidRPr="003368DE" w:rsidRDefault="006468C7" w:rsidP="009F5C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8C7" w:rsidRPr="003368DE" w14:paraId="3888A837" w14:textId="77777777" w:rsidTr="009F5C13">
        <w:tc>
          <w:tcPr>
            <w:tcW w:w="3960" w:type="dxa"/>
          </w:tcPr>
          <w:p w14:paraId="0AC1B59D" w14:textId="1B17261D" w:rsidR="006468C7" w:rsidRPr="003368DE" w:rsidRDefault="006468C7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รายได้ค่าที่ปรึกษาวิจัยและพัฒนา</w:t>
            </w:r>
          </w:p>
        </w:tc>
        <w:tc>
          <w:tcPr>
            <w:tcW w:w="1080" w:type="dxa"/>
            <w:shd w:val="clear" w:color="auto" w:fill="auto"/>
          </w:tcPr>
          <w:p w14:paraId="4460F0F1" w14:textId="309A3BBC" w:rsidR="006468C7" w:rsidRPr="003368DE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6081B02" w14:textId="77777777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00F665" w14:textId="18DB500A" w:rsidR="006468C7" w:rsidRPr="003368DE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1F0E1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0FF92BEE" w14:textId="77777777" w:rsidR="006468C7" w:rsidRPr="003368DE" w:rsidRDefault="006468C7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516F584" w14:textId="2B9F9D3B" w:rsidR="006468C7" w:rsidRPr="008C4B9B" w:rsidRDefault="006468C7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D5C1AA" w14:textId="77777777" w:rsidR="006468C7" w:rsidRPr="008C4B9B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F736222" w14:textId="60F62994" w:rsidR="006468C7" w:rsidRPr="008C4B9B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7A19" w:rsidRPr="003368DE" w14:paraId="3CC7E675" w14:textId="77777777" w:rsidTr="00656532">
        <w:tc>
          <w:tcPr>
            <w:tcW w:w="3960" w:type="dxa"/>
          </w:tcPr>
          <w:p w14:paraId="16109BA6" w14:textId="47687EF7" w:rsidR="00C57A19" w:rsidRPr="003368DE" w:rsidRDefault="00F41548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รายได้ค่าบริการ</w:t>
            </w:r>
            <w:r w:rsidRPr="002F5B4C">
              <w:rPr>
                <w:rFonts w:ascii="Angsana New" w:eastAsia="Angsana New" w:hAnsi="Angsana New" w:hint="cs"/>
                <w:sz w:val="30"/>
                <w:szCs w:val="30"/>
                <w:cs/>
                <w:lang w:val="th-TH"/>
              </w:rPr>
              <w:t>เพื่อสนับสนุนธุรกิจตามปกติ</w:t>
            </w:r>
          </w:p>
        </w:tc>
        <w:tc>
          <w:tcPr>
            <w:tcW w:w="1080" w:type="dxa"/>
            <w:shd w:val="clear" w:color="auto" w:fill="auto"/>
          </w:tcPr>
          <w:p w14:paraId="162FF298" w14:textId="2FC38EF8" w:rsidR="00C57A19" w:rsidRPr="00656532" w:rsidRDefault="003A0956" w:rsidP="00B0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56532">
              <w:rPr>
                <w:rFonts w:ascii="Angsana New" w:hAnsi="Angsana New"/>
                <w:sz w:val="30"/>
                <w:szCs w:val="30"/>
              </w:rPr>
              <w:t>21,</w:t>
            </w:r>
            <w:r w:rsidR="00B06B0C" w:rsidRPr="00656532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9" w:type="dxa"/>
            <w:shd w:val="clear" w:color="auto" w:fill="auto"/>
          </w:tcPr>
          <w:p w14:paraId="487A690A" w14:textId="77777777" w:rsidR="00C57A19" w:rsidRPr="00656532" w:rsidRDefault="00C57A19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B1C8AD6" w14:textId="14C4F951" w:rsidR="00C57A19" w:rsidRPr="00656532" w:rsidRDefault="002E60CA" w:rsidP="00AF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565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07044B" w14:textId="77777777" w:rsidR="00C57A19" w:rsidRPr="003368DE" w:rsidRDefault="00C57A19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53C6ED6" w14:textId="778B904B" w:rsidR="00C57A19" w:rsidRDefault="001A34D1" w:rsidP="00B3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695BB0">
              <w:rPr>
                <w:rFonts w:ascii="Angsana New" w:hAnsi="Angsana New"/>
                <w:sz w:val="30"/>
                <w:szCs w:val="30"/>
              </w:rPr>
              <w:t>,480</w:t>
            </w:r>
          </w:p>
        </w:tc>
        <w:tc>
          <w:tcPr>
            <w:tcW w:w="270" w:type="dxa"/>
            <w:shd w:val="clear" w:color="auto" w:fill="auto"/>
          </w:tcPr>
          <w:p w14:paraId="2A74ED6C" w14:textId="77777777" w:rsidR="00C57A19" w:rsidRPr="008C4B9B" w:rsidRDefault="00C57A19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2C50E71" w14:textId="0014BE49" w:rsidR="00C57A19" w:rsidRPr="003368DE" w:rsidRDefault="00B34841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8C7" w:rsidRPr="003368DE" w14:paraId="523B1579" w14:textId="77777777" w:rsidTr="00656532">
        <w:tc>
          <w:tcPr>
            <w:tcW w:w="3960" w:type="dxa"/>
          </w:tcPr>
          <w:p w14:paraId="58D83F3F" w14:textId="77777777" w:rsidR="006468C7" w:rsidRPr="003368DE" w:rsidRDefault="006468C7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3368D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FF3FA1" w14:textId="3E0A3727" w:rsidR="006468C7" w:rsidRPr="00656532" w:rsidRDefault="00656532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56532">
              <w:rPr>
                <w:rFonts w:ascii="Angsana New" w:hAnsi="Angsana New"/>
                <w:sz w:val="30"/>
                <w:szCs w:val="30"/>
              </w:rPr>
              <w:t>24</w:t>
            </w:r>
            <w:r w:rsidR="006468C7" w:rsidRPr="00656532">
              <w:rPr>
                <w:rFonts w:ascii="Angsana New" w:hAnsi="Angsana New"/>
                <w:sz w:val="30"/>
                <w:szCs w:val="30"/>
              </w:rPr>
              <w:t>,</w:t>
            </w:r>
            <w:r w:rsidRPr="00656532"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D390B56" w14:textId="77777777" w:rsidR="006468C7" w:rsidRPr="00656532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074A1DC" w14:textId="138CBD64" w:rsidR="006468C7" w:rsidRPr="00656532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56532">
              <w:rPr>
                <w:rFonts w:ascii="Angsana New" w:hAnsi="Angsana New"/>
                <w:sz w:val="30"/>
                <w:szCs w:val="30"/>
              </w:rPr>
              <w:t>35,674</w:t>
            </w:r>
          </w:p>
        </w:tc>
        <w:tc>
          <w:tcPr>
            <w:tcW w:w="236" w:type="dxa"/>
            <w:vAlign w:val="bottom"/>
          </w:tcPr>
          <w:p w14:paraId="15723091" w14:textId="77777777" w:rsidR="006468C7" w:rsidRPr="003368DE" w:rsidRDefault="006468C7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8BDF4A1" w14:textId="312FD87A" w:rsidR="006468C7" w:rsidRPr="008C4B9B" w:rsidRDefault="008F24D8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F60A96">
              <w:rPr>
                <w:rFonts w:ascii="Angsana New" w:hAnsi="Angsana New"/>
                <w:sz w:val="30"/>
                <w:szCs w:val="30"/>
              </w:rPr>
              <w:t>,</w:t>
            </w:r>
            <w:r w:rsidR="004E39EB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0A5EB48C" w14:textId="77777777" w:rsidR="006468C7" w:rsidRPr="008C4B9B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E4117CD" w14:textId="7206ADF9" w:rsidR="006468C7" w:rsidRPr="008C4B9B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35</w:t>
            </w:r>
            <w:r w:rsidRPr="008C4B9B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674</w:t>
            </w:r>
          </w:p>
        </w:tc>
      </w:tr>
      <w:tr w:rsidR="006468C7" w:rsidRPr="003368DE" w14:paraId="6D15BC50" w14:textId="77777777" w:rsidTr="009F5C13">
        <w:tc>
          <w:tcPr>
            <w:tcW w:w="3960" w:type="dxa"/>
          </w:tcPr>
          <w:p w14:paraId="6DAA152D" w14:textId="77777777" w:rsidR="006468C7" w:rsidRPr="003368DE" w:rsidRDefault="006468C7" w:rsidP="0064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B5F54" w14:textId="11001FB5" w:rsidR="006468C7" w:rsidRPr="003368DE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358,009</w:t>
            </w:r>
          </w:p>
        </w:tc>
        <w:tc>
          <w:tcPr>
            <w:tcW w:w="279" w:type="dxa"/>
          </w:tcPr>
          <w:p w14:paraId="3684D649" w14:textId="77777777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11D6DE9" w14:textId="1B9A922D" w:rsidR="006468C7" w:rsidRPr="003368DE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</w:p>
        </w:tc>
        <w:tc>
          <w:tcPr>
            <w:tcW w:w="236" w:type="dxa"/>
            <w:vAlign w:val="bottom"/>
          </w:tcPr>
          <w:p w14:paraId="010E50C0" w14:textId="77777777" w:rsidR="006468C7" w:rsidRPr="003368DE" w:rsidRDefault="006468C7" w:rsidP="006468C7">
            <w:pPr>
              <w:pStyle w:val="acctfourfigures"/>
              <w:tabs>
                <w:tab w:val="clear" w:pos="765"/>
                <w:tab w:val="decimal" w:pos="1049"/>
              </w:tabs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D3C85B5" w14:textId="606C6C55" w:rsidR="006468C7" w:rsidRPr="003368DE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b/>
                <w:bCs/>
                <w:sz w:val="30"/>
                <w:szCs w:val="30"/>
              </w:rPr>
              <w:t>15</w:t>
            </w:r>
            <w:r w:rsidR="00F60A96">
              <w:rPr>
                <w:rFonts w:ascii="Angsana New" w:hAnsi="Angsana New"/>
                <w:b/>
                <w:bCs/>
                <w:sz w:val="30"/>
                <w:szCs w:val="30"/>
              </w:rPr>
              <w:t>9,661</w:t>
            </w:r>
          </w:p>
        </w:tc>
        <w:tc>
          <w:tcPr>
            <w:tcW w:w="270" w:type="dxa"/>
          </w:tcPr>
          <w:p w14:paraId="35E22DD3" w14:textId="77777777" w:rsidR="006468C7" w:rsidRPr="003368DE" w:rsidRDefault="006468C7" w:rsidP="006468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104B80E" w14:textId="5B8A70B2" w:rsidR="006468C7" w:rsidRPr="003368DE" w:rsidRDefault="006468C7" w:rsidP="009F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674</w:t>
            </w:r>
          </w:p>
        </w:tc>
      </w:tr>
    </w:tbl>
    <w:p w14:paraId="0F2D8039" w14:textId="304D5479" w:rsidR="00C109D9" w:rsidRPr="00184B65" w:rsidRDefault="00C1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CFF6FA" w14:textId="35B3B92C" w:rsidR="002D4841" w:rsidRDefault="001F0E13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C2175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2859FE4C" w14:textId="77777777" w:rsidR="006C548B" w:rsidRPr="00184B65" w:rsidRDefault="006C548B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80"/>
        <w:gridCol w:w="236"/>
        <w:gridCol w:w="34"/>
        <w:gridCol w:w="1080"/>
        <w:gridCol w:w="236"/>
        <w:gridCol w:w="34"/>
        <w:gridCol w:w="1120"/>
        <w:gridCol w:w="236"/>
        <w:gridCol w:w="34"/>
        <w:gridCol w:w="1080"/>
        <w:gridCol w:w="46"/>
      </w:tblGrid>
      <w:tr w:rsidR="006C548B" w:rsidRPr="003368DE" w14:paraId="7483E41C" w14:textId="77777777" w:rsidTr="009F5C13">
        <w:trPr>
          <w:gridAfter w:val="1"/>
          <w:wAfter w:w="46" w:type="dxa"/>
          <w:trHeight w:val="70"/>
          <w:tblHeader/>
        </w:trPr>
        <w:tc>
          <w:tcPr>
            <w:tcW w:w="2970" w:type="dxa"/>
            <w:vAlign w:val="bottom"/>
          </w:tcPr>
          <w:p w14:paraId="6836EDEC" w14:textId="77777777" w:rsidR="006C548B" w:rsidRPr="003368DE" w:rsidRDefault="006C548B" w:rsidP="006D654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1E7783" w14:textId="77777777" w:rsidR="006C548B" w:rsidRPr="003368DE" w:rsidRDefault="006C548B" w:rsidP="006D654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0" w:type="dxa"/>
            <w:gridSpan w:val="4"/>
          </w:tcPr>
          <w:p w14:paraId="1E52675B" w14:textId="408E45F4" w:rsidR="006C548B" w:rsidRPr="003368DE" w:rsidRDefault="006C548B" w:rsidP="006D654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A53C1C2" w14:textId="77777777" w:rsidR="006C548B" w:rsidRPr="003368DE" w:rsidRDefault="006C548B" w:rsidP="006D654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0" w:type="dxa"/>
            <w:gridSpan w:val="4"/>
          </w:tcPr>
          <w:p w14:paraId="5A3D160D" w14:textId="77777777" w:rsidR="006C548B" w:rsidRPr="003368DE" w:rsidRDefault="006C548B" w:rsidP="006D654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C548B" w:rsidRPr="003368DE" w14:paraId="2CCD4736" w14:textId="77777777" w:rsidTr="009F5C13">
        <w:trPr>
          <w:trHeight w:val="70"/>
          <w:tblHeader/>
        </w:trPr>
        <w:tc>
          <w:tcPr>
            <w:tcW w:w="2970" w:type="dxa"/>
            <w:vAlign w:val="bottom"/>
          </w:tcPr>
          <w:p w14:paraId="02D2FBE3" w14:textId="77777777" w:rsidR="006C548B" w:rsidRPr="003368DE" w:rsidRDefault="006C548B" w:rsidP="00CA7AA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71E633D" w14:textId="6E2694A0" w:rsidR="006C548B" w:rsidRPr="006C548B" w:rsidRDefault="006C548B" w:rsidP="00CA7AA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C54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</w:tcPr>
          <w:p w14:paraId="7315F4B9" w14:textId="04DB9637" w:rsidR="006C548B" w:rsidRPr="003368DE" w:rsidRDefault="006C548B" w:rsidP="00CA7AA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</w:tcPr>
          <w:p w14:paraId="2C5A656E" w14:textId="77777777" w:rsidR="006C548B" w:rsidRPr="003368DE" w:rsidRDefault="006C548B" w:rsidP="00CA7AA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22F2000F" w14:textId="51E47C0F" w:rsidR="006C548B" w:rsidRPr="003368DE" w:rsidRDefault="006C548B" w:rsidP="00CA7AA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38F903C9" w14:textId="77777777" w:rsidR="006C548B" w:rsidRPr="003368DE" w:rsidRDefault="006C548B" w:rsidP="00CA7AA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0" w:type="dxa"/>
          </w:tcPr>
          <w:p w14:paraId="441302AC" w14:textId="2C07C765" w:rsidR="006C548B" w:rsidRPr="003368DE" w:rsidRDefault="006C548B" w:rsidP="00CA7AA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</w:tcPr>
          <w:p w14:paraId="285A535B" w14:textId="77777777" w:rsidR="006C548B" w:rsidRPr="003368DE" w:rsidRDefault="006C548B" w:rsidP="00CA7AA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26" w:type="dxa"/>
            <w:gridSpan w:val="2"/>
          </w:tcPr>
          <w:p w14:paraId="2C3C9FDA" w14:textId="61C04059" w:rsidR="006C548B" w:rsidRPr="003368DE" w:rsidRDefault="006C548B" w:rsidP="00CA7AAB">
            <w:pPr>
              <w:pStyle w:val="acctfourfigures"/>
              <w:tabs>
                <w:tab w:val="clear" w:pos="765"/>
              </w:tabs>
              <w:spacing w:line="360" w:lineRule="exact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C548B" w:rsidRPr="003368DE" w14:paraId="3D9A398C" w14:textId="77777777" w:rsidTr="009F5C13">
        <w:trPr>
          <w:gridAfter w:val="1"/>
          <w:wAfter w:w="46" w:type="dxa"/>
          <w:tblHeader/>
        </w:trPr>
        <w:tc>
          <w:tcPr>
            <w:tcW w:w="2970" w:type="dxa"/>
          </w:tcPr>
          <w:p w14:paraId="5A31B45D" w14:textId="77777777" w:rsidR="006C548B" w:rsidRPr="003368DE" w:rsidRDefault="006C548B" w:rsidP="006D654B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0F7904A3" w14:textId="77777777" w:rsidR="006C548B" w:rsidRPr="003368DE" w:rsidRDefault="006C548B" w:rsidP="006D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60" w:lineRule="exact"/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10"/>
          </w:tcPr>
          <w:p w14:paraId="3FE13425" w14:textId="63D22241" w:rsidR="006C548B" w:rsidRPr="003368DE" w:rsidRDefault="006C548B" w:rsidP="006D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60" w:lineRule="exact"/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548B" w:rsidRPr="003368DE" w14:paraId="17C12100" w14:textId="77777777" w:rsidTr="009F5C13">
        <w:trPr>
          <w:gridAfter w:val="1"/>
          <w:wAfter w:w="46" w:type="dxa"/>
        </w:trPr>
        <w:tc>
          <w:tcPr>
            <w:tcW w:w="2970" w:type="dxa"/>
          </w:tcPr>
          <w:p w14:paraId="609E7BFC" w14:textId="77777777" w:rsidR="006C548B" w:rsidRPr="003368DE" w:rsidRDefault="006C548B" w:rsidP="00CA7AAB">
            <w:pPr>
              <w:spacing w:line="36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90" w:type="dxa"/>
          </w:tcPr>
          <w:p w14:paraId="7602A8F5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B07615E" w14:textId="1EF8F71E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723,734</w:t>
            </w:r>
          </w:p>
        </w:tc>
        <w:tc>
          <w:tcPr>
            <w:tcW w:w="236" w:type="dxa"/>
          </w:tcPr>
          <w:p w14:paraId="252F1F6D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BD56EFE" w14:textId="6B399028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732</w:t>
            </w:r>
            <w:r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701</w:t>
            </w:r>
          </w:p>
        </w:tc>
        <w:tc>
          <w:tcPr>
            <w:tcW w:w="236" w:type="dxa"/>
          </w:tcPr>
          <w:p w14:paraId="660FCA4E" w14:textId="77777777" w:rsidR="006C548B" w:rsidRPr="003368DE" w:rsidRDefault="006C548B" w:rsidP="00CA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9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06D10FD8" w14:textId="55E943F9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360" w:lineRule="exact"/>
              <w:ind w:left="-198" w:right="-140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546,189</w:t>
            </w:r>
          </w:p>
        </w:tc>
        <w:tc>
          <w:tcPr>
            <w:tcW w:w="236" w:type="dxa"/>
          </w:tcPr>
          <w:p w14:paraId="1D598E76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FBB192A" w14:textId="5DBC084A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360" w:lineRule="exact"/>
              <w:ind w:left="-198" w:right="-140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 w:hint="cs"/>
                <w:sz w:val="30"/>
                <w:szCs w:val="30"/>
                <w:lang w:eastAsia="ja-JP"/>
              </w:rPr>
              <w:t>606</w:t>
            </w:r>
            <w:r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  <w:lang w:eastAsia="ja-JP"/>
              </w:rPr>
              <w:t>227</w:t>
            </w:r>
          </w:p>
        </w:tc>
      </w:tr>
      <w:tr w:rsidR="006C548B" w:rsidRPr="003368DE" w14:paraId="4D097E31" w14:textId="77777777" w:rsidTr="009F5C13">
        <w:trPr>
          <w:gridAfter w:val="1"/>
          <w:wAfter w:w="46" w:type="dxa"/>
        </w:trPr>
        <w:tc>
          <w:tcPr>
            <w:tcW w:w="2970" w:type="dxa"/>
          </w:tcPr>
          <w:p w14:paraId="2BF20E22" w14:textId="1AA14E2D" w:rsidR="006C548B" w:rsidRPr="003368DE" w:rsidRDefault="006C548B" w:rsidP="000C2175">
            <w:pPr>
              <w:spacing w:line="36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14:paraId="548E78DD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4F22A" w14:textId="5C46767C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21,970</w:t>
            </w:r>
          </w:p>
        </w:tc>
        <w:tc>
          <w:tcPr>
            <w:tcW w:w="236" w:type="dxa"/>
          </w:tcPr>
          <w:p w14:paraId="3E9AF77F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5A158C7E" w14:textId="7EBEE2CF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20</w:t>
            </w:r>
            <w:r w:rsidRPr="003368DE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653</w:t>
            </w:r>
          </w:p>
        </w:tc>
        <w:tc>
          <w:tcPr>
            <w:tcW w:w="236" w:type="dxa"/>
            <w:vAlign w:val="bottom"/>
          </w:tcPr>
          <w:p w14:paraId="07BB9E96" w14:textId="77777777" w:rsidR="006C548B" w:rsidRPr="003368DE" w:rsidRDefault="006C548B" w:rsidP="00CA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9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43BF87AE" w14:textId="02C3670C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360" w:lineRule="exact"/>
              <w:ind w:left="-198" w:right="-140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21,970</w:t>
            </w:r>
          </w:p>
        </w:tc>
        <w:tc>
          <w:tcPr>
            <w:tcW w:w="236" w:type="dxa"/>
            <w:vAlign w:val="bottom"/>
          </w:tcPr>
          <w:p w14:paraId="25C4F7FA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069FC87" w14:textId="0E6CA861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360" w:lineRule="exact"/>
              <w:ind w:left="-198" w:right="-140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20</w:t>
            </w:r>
            <w:r w:rsidRPr="003368DE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653</w:t>
            </w:r>
          </w:p>
        </w:tc>
      </w:tr>
      <w:tr w:rsidR="006C548B" w:rsidRPr="003368DE" w14:paraId="1243C881" w14:textId="77777777" w:rsidTr="009F5C13">
        <w:trPr>
          <w:gridAfter w:val="1"/>
          <w:wAfter w:w="46" w:type="dxa"/>
        </w:trPr>
        <w:tc>
          <w:tcPr>
            <w:tcW w:w="2970" w:type="dxa"/>
          </w:tcPr>
          <w:p w14:paraId="6F6F34F1" w14:textId="04CEA05F" w:rsidR="006C548B" w:rsidRPr="000C2175" w:rsidRDefault="006C548B" w:rsidP="000C2175">
            <w:pPr>
              <w:spacing w:line="36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68D5041D" w14:textId="14050F44" w:rsidR="006C548B" w:rsidRPr="006C548B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3"/>
              </w:tabs>
              <w:spacing w:line="360" w:lineRule="exact"/>
              <w:ind w:left="-198" w:right="-129"/>
              <w:rPr>
                <w:rFonts w:ascii="Angsana New" w:hAnsi="Angsana New"/>
                <w:i/>
                <w:iCs/>
                <w:sz w:val="30"/>
                <w:szCs w:val="30"/>
                <w:lang w:eastAsia="ja-JP"/>
              </w:rPr>
            </w:pPr>
            <w:r w:rsidRPr="006C548B">
              <w:rPr>
                <w:rFonts w:ascii="Angsana New" w:hAnsi="Angsana New"/>
                <w:i/>
                <w:iCs/>
                <w:sz w:val="30"/>
                <w:szCs w:val="30"/>
                <w:lang w:eastAsia="ja-JP"/>
              </w:rPr>
              <w:t>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4EE223" w14:textId="14B1502B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36,631</w:t>
            </w:r>
          </w:p>
        </w:tc>
        <w:tc>
          <w:tcPr>
            <w:tcW w:w="236" w:type="dxa"/>
            <w:vAlign w:val="bottom"/>
          </w:tcPr>
          <w:p w14:paraId="25461FD3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0E3FA398" w14:textId="63BCE199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11</w:t>
            </w:r>
            <w:r w:rsidRPr="003368DE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506</w:t>
            </w:r>
          </w:p>
        </w:tc>
        <w:tc>
          <w:tcPr>
            <w:tcW w:w="236" w:type="dxa"/>
            <w:vAlign w:val="bottom"/>
          </w:tcPr>
          <w:p w14:paraId="3A73ABB3" w14:textId="77777777" w:rsidR="006C548B" w:rsidRPr="003368DE" w:rsidRDefault="006C548B" w:rsidP="00CA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9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028ED5B0" w14:textId="5ECA81DD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360" w:lineRule="exact"/>
              <w:ind w:left="-198" w:right="-140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30,687</w:t>
            </w:r>
          </w:p>
        </w:tc>
        <w:tc>
          <w:tcPr>
            <w:tcW w:w="236" w:type="dxa"/>
            <w:vAlign w:val="bottom"/>
          </w:tcPr>
          <w:p w14:paraId="3CA86461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31FB3DC" w14:textId="13B3DBE7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360" w:lineRule="exact"/>
              <w:ind w:left="-198" w:right="-140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7</w:t>
            </w:r>
            <w:r w:rsidRPr="003368DE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961</w:t>
            </w:r>
          </w:p>
        </w:tc>
      </w:tr>
      <w:tr w:rsidR="006C548B" w:rsidRPr="003368DE" w14:paraId="4D8FF0EE" w14:textId="77777777" w:rsidTr="009F5C13">
        <w:trPr>
          <w:gridAfter w:val="1"/>
          <w:wAfter w:w="46" w:type="dxa"/>
        </w:trPr>
        <w:tc>
          <w:tcPr>
            <w:tcW w:w="2970" w:type="dxa"/>
          </w:tcPr>
          <w:p w14:paraId="4D6FBE93" w14:textId="77777777" w:rsidR="006C548B" w:rsidRPr="003368DE" w:rsidRDefault="006C548B" w:rsidP="00CA7AAB">
            <w:pPr>
              <w:spacing w:line="36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90" w:type="dxa"/>
          </w:tcPr>
          <w:p w14:paraId="0F112A7F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2EEF2B4" w14:textId="6204DA36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6,180</w:t>
            </w:r>
          </w:p>
        </w:tc>
        <w:tc>
          <w:tcPr>
            <w:tcW w:w="236" w:type="dxa"/>
          </w:tcPr>
          <w:p w14:paraId="33E1D369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9782BD2" w14:textId="6D95001F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2</w:t>
            </w:r>
            <w:r w:rsidRPr="003368DE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400</w:t>
            </w:r>
          </w:p>
        </w:tc>
        <w:tc>
          <w:tcPr>
            <w:tcW w:w="236" w:type="dxa"/>
          </w:tcPr>
          <w:p w14:paraId="12361ED6" w14:textId="77777777" w:rsidR="006C548B" w:rsidRPr="003368DE" w:rsidRDefault="006C548B" w:rsidP="00CA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9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4149C1D9" w14:textId="087DAAF0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360" w:lineRule="exact"/>
              <w:ind w:left="-198" w:right="-140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2,197</w:t>
            </w:r>
          </w:p>
        </w:tc>
        <w:tc>
          <w:tcPr>
            <w:tcW w:w="236" w:type="dxa"/>
          </w:tcPr>
          <w:p w14:paraId="459E6DF6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9ED3ED2" w14:textId="2F2444E3" w:rsidR="006C548B" w:rsidRPr="003368DE" w:rsidRDefault="006C548B" w:rsidP="009F5C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9"/>
              </w:tabs>
              <w:spacing w:line="360" w:lineRule="exact"/>
              <w:ind w:left="-198" w:right="-140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3368DE"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</w:tr>
      <w:tr w:rsidR="006C548B" w:rsidRPr="003368DE" w14:paraId="0E0AD628" w14:textId="77777777" w:rsidTr="009F5C13">
        <w:trPr>
          <w:gridAfter w:val="1"/>
          <w:wAfter w:w="46" w:type="dxa"/>
        </w:trPr>
        <w:tc>
          <w:tcPr>
            <w:tcW w:w="2970" w:type="dxa"/>
          </w:tcPr>
          <w:p w14:paraId="261AB0DB" w14:textId="77777777" w:rsidR="006C548B" w:rsidRPr="003368DE" w:rsidRDefault="006C548B" w:rsidP="00CA7AAB">
            <w:pPr>
              <w:spacing w:line="36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01F4C132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FF8597" w14:textId="3F7B2C94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75,198</w:t>
            </w:r>
          </w:p>
        </w:tc>
        <w:tc>
          <w:tcPr>
            <w:tcW w:w="236" w:type="dxa"/>
            <w:vAlign w:val="bottom"/>
          </w:tcPr>
          <w:p w14:paraId="2DB4EF5D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4F7FC8" w14:textId="5F8C3A96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360" w:lineRule="exact"/>
              <w:ind w:left="-198" w:right="-129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99</w:t>
            </w:r>
            <w:r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365</w:t>
            </w:r>
          </w:p>
        </w:tc>
        <w:tc>
          <w:tcPr>
            <w:tcW w:w="236" w:type="dxa"/>
            <w:vAlign w:val="bottom"/>
          </w:tcPr>
          <w:p w14:paraId="31E5C997" w14:textId="77777777" w:rsidR="006C548B" w:rsidRPr="003368DE" w:rsidRDefault="006C548B" w:rsidP="00CA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9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57736698" w14:textId="01D92DD0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360" w:lineRule="exact"/>
              <w:ind w:left="-198" w:right="-140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90,149</w:t>
            </w:r>
          </w:p>
        </w:tc>
        <w:tc>
          <w:tcPr>
            <w:tcW w:w="236" w:type="dxa"/>
            <w:vAlign w:val="bottom"/>
          </w:tcPr>
          <w:p w14:paraId="0133ACAA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673A843" w14:textId="089A4DD0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5"/>
              </w:tabs>
              <w:spacing w:line="360" w:lineRule="exact"/>
              <w:ind w:left="-198" w:right="-140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107</w:t>
            </w:r>
            <w:r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196</w:t>
            </w:r>
          </w:p>
        </w:tc>
      </w:tr>
      <w:tr w:rsidR="006C548B" w:rsidRPr="003368DE" w14:paraId="6D417A6E" w14:textId="77777777" w:rsidTr="009F5C13">
        <w:trPr>
          <w:gridAfter w:val="1"/>
          <w:wAfter w:w="46" w:type="dxa"/>
        </w:trPr>
        <w:tc>
          <w:tcPr>
            <w:tcW w:w="2970" w:type="dxa"/>
          </w:tcPr>
          <w:p w14:paraId="50C663DE" w14:textId="77777777" w:rsidR="006C548B" w:rsidRPr="003368DE" w:rsidRDefault="006C548B" w:rsidP="00CA7AAB">
            <w:pPr>
              <w:spacing w:line="36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8E0187B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22359" w14:textId="5B81DEC9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360" w:lineRule="exact"/>
              <w:ind w:left="-198" w:right="-12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863,713</w:t>
            </w:r>
          </w:p>
        </w:tc>
        <w:tc>
          <w:tcPr>
            <w:tcW w:w="236" w:type="dxa"/>
          </w:tcPr>
          <w:p w14:paraId="1542F629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EA3ACB" w14:textId="119027D9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360" w:lineRule="exact"/>
              <w:ind w:left="-198" w:right="-12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866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625</w:t>
            </w:r>
          </w:p>
        </w:tc>
        <w:tc>
          <w:tcPr>
            <w:tcW w:w="236" w:type="dxa"/>
            <w:vAlign w:val="bottom"/>
          </w:tcPr>
          <w:p w14:paraId="68DE448D" w14:textId="77777777" w:rsidR="006C548B" w:rsidRPr="003368DE" w:rsidRDefault="006C548B" w:rsidP="00CA7AAB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9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F8C804" w14:textId="58122CBA" w:rsidR="006C548B" w:rsidRPr="003368DE" w:rsidRDefault="006C548B" w:rsidP="006C54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360" w:lineRule="exact"/>
              <w:ind w:left="-198" w:right="-140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691,192</w:t>
            </w:r>
          </w:p>
        </w:tc>
        <w:tc>
          <w:tcPr>
            <w:tcW w:w="236" w:type="dxa"/>
          </w:tcPr>
          <w:p w14:paraId="301DFF6C" w14:textId="77777777" w:rsidR="006C548B" w:rsidRPr="003368DE" w:rsidRDefault="006C548B" w:rsidP="00CA7AA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360" w:lineRule="exact"/>
              <w:ind w:left="-19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C8E08" w14:textId="2882B334" w:rsidR="006C548B" w:rsidRPr="003368DE" w:rsidRDefault="006C548B" w:rsidP="009F5C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5"/>
              </w:tabs>
              <w:spacing w:line="360" w:lineRule="exact"/>
              <w:ind w:left="-198" w:right="-140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742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037</w:t>
            </w:r>
          </w:p>
        </w:tc>
      </w:tr>
    </w:tbl>
    <w:p w14:paraId="6F42A55E" w14:textId="768C05AC" w:rsidR="000B1246" w:rsidRPr="00184B65" w:rsidRDefault="000B124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A21CA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i/>
          <w:iCs/>
          <w:sz w:val="30"/>
          <w:szCs w:val="30"/>
          <w:cs/>
        </w:rPr>
        <w:t>โครงการสมทบเงินที่กำหนดไว้</w:t>
      </w:r>
    </w:p>
    <w:p w14:paraId="6BCF00DF" w14:textId="77777777" w:rsidR="002D4841" w:rsidRPr="00184B65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350D0" w14:textId="562EA998" w:rsidR="00884EED" w:rsidRDefault="002D4841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3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15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3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1F0E13" w:rsidRPr="001F0E13">
        <w:rPr>
          <w:rFonts w:asciiTheme="majorBidi" w:hAnsiTheme="majorBidi" w:cstheme="majorBidi"/>
          <w:sz w:val="30"/>
          <w:szCs w:val="30"/>
        </w:rPr>
        <w:t>10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469D09C" w14:textId="1B44D130" w:rsidR="002D4841" w:rsidRPr="00CF7ED9" w:rsidRDefault="001F0E13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154C92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  <w:t>ค่าตอบแทนที่จ่ายให้ผู้บริหารสำคัญ</w:t>
      </w:r>
    </w:p>
    <w:p w14:paraId="7A74D6A5" w14:textId="77777777" w:rsidR="002D4841" w:rsidRPr="00AF2880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F5B804F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ม่มีการจ่ายผลประโยชน์อื่นใดแก่กรรมการและพนักงานชั้นบริหารของกลุ่มบริษัทและบริษัทตั้งแต่ระดับผู้จัดการฝ่ายหรือผู้อำนวยการฝ่ายขึ้นไป รวมทั้งตำแหน่งอื่นที่เทียบเท่า นอกเหนือจากผลประโยชน์ที่พึงจ่ายตามปกติซึ่งได้แก่ เงินเดือน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โบนัส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ค่ายานพาหนะ ค่าตอบแทนกรรมการ และสวัสดิการ</w:t>
      </w:r>
      <w:r w:rsidR="00755B92">
        <w:rPr>
          <w:rFonts w:asciiTheme="majorBidi" w:hAnsiTheme="majorBidi" w:cstheme="majorBidi"/>
          <w:sz w:val="30"/>
          <w:szCs w:val="30"/>
          <w:cs/>
        </w:rPr>
        <w:br/>
      </w:r>
      <w:r w:rsidRPr="00CF7ED9">
        <w:rPr>
          <w:rFonts w:asciiTheme="majorBidi" w:hAnsiTheme="majorBidi" w:cstheme="majorBidi"/>
          <w:sz w:val="30"/>
          <w:szCs w:val="30"/>
          <w:cs/>
        </w:rPr>
        <w:t>ต่าง ๆ</w:t>
      </w:r>
    </w:p>
    <w:p w14:paraId="24564705" w14:textId="0EDE6DEF" w:rsidR="00AC414E" w:rsidRPr="00113D74" w:rsidRDefault="00AC414E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9"/>
        <w:gridCol w:w="236"/>
        <w:gridCol w:w="1195"/>
        <w:gridCol w:w="252"/>
        <w:gridCol w:w="1278"/>
      </w:tblGrid>
      <w:tr w:rsidR="000D1B59" w:rsidRPr="003368DE" w14:paraId="51FB9E32" w14:textId="77777777" w:rsidTr="006D654B">
        <w:trPr>
          <w:trHeight w:val="70"/>
        </w:trPr>
        <w:tc>
          <w:tcPr>
            <w:tcW w:w="3420" w:type="dxa"/>
            <w:vAlign w:val="bottom"/>
          </w:tcPr>
          <w:p w14:paraId="314E7FB0" w14:textId="77777777" w:rsidR="000D1B59" w:rsidRPr="003368DE" w:rsidRDefault="000D1B59" w:rsidP="006D654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2B8554E9" w14:textId="77777777" w:rsidR="000D1B59" w:rsidRPr="003368DE" w:rsidRDefault="000D1B59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5173D8C" w14:textId="77777777" w:rsidR="000D1B59" w:rsidRPr="003368DE" w:rsidRDefault="000D1B59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5" w:type="dxa"/>
            <w:gridSpan w:val="3"/>
          </w:tcPr>
          <w:p w14:paraId="57A0E199" w14:textId="77777777" w:rsidR="000D1B59" w:rsidRPr="003368DE" w:rsidRDefault="000D1B59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D1B59" w:rsidRPr="003368DE" w14:paraId="498CE0F3" w14:textId="77777777" w:rsidTr="006D654B">
        <w:trPr>
          <w:trHeight w:val="70"/>
        </w:trPr>
        <w:tc>
          <w:tcPr>
            <w:tcW w:w="3420" w:type="dxa"/>
            <w:vAlign w:val="bottom"/>
          </w:tcPr>
          <w:p w14:paraId="3CF0C86B" w14:textId="77777777" w:rsidR="000D1B59" w:rsidRPr="003368DE" w:rsidRDefault="000D1B59" w:rsidP="000D1B59">
            <w:pPr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C458C0E" w14:textId="1689A528" w:rsidR="000D1B59" w:rsidRPr="003368DE" w:rsidRDefault="001F0E13" w:rsidP="000D1B5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31AF777" w14:textId="77777777" w:rsidR="000D1B59" w:rsidRPr="003368DE" w:rsidRDefault="000D1B59" w:rsidP="000D1B5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</w:tcPr>
          <w:p w14:paraId="0C9445CF" w14:textId="23583334" w:rsidR="000D1B59" w:rsidRPr="003368DE" w:rsidRDefault="001F0E13" w:rsidP="000D1B5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F46C4CE" w14:textId="77777777" w:rsidR="000D1B59" w:rsidRPr="003368DE" w:rsidRDefault="000D1B59" w:rsidP="000D1B5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48F8EBED" w14:textId="68164E16" w:rsidR="000D1B59" w:rsidRPr="003368DE" w:rsidRDefault="001F0E13" w:rsidP="000D1B5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52" w:type="dxa"/>
          </w:tcPr>
          <w:p w14:paraId="107FBBD1" w14:textId="77777777" w:rsidR="000D1B59" w:rsidRPr="003368DE" w:rsidRDefault="000D1B59" w:rsidP="000D1B5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0F54F6CD" w14:textId="390BC744" w:rsidR="000D1B59" w:rsidRPr="003368DE" w:rsidRDefault="001F0E13" w:rsidP="000D1B5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D1B59" w:rsidRPr="003368DE" w14:paraId="0F803399" w14:textId="77777777" w:rsidTr="006D654B">
        <w:tc>
          <w:tcPr>
            <w:tcW w:w="3420" w:type="dxa"/>
          </w:tcPr>
          <w:p w14:paraId="3C9EB93F" w14:textId="77777777" w:rsidR="000D1B59" w:rsidRPr="003368DE" w:rsidRDefault="000D1B59" w:rsidP="006D654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60" w:type="dxa"/>
            <w:gridSpan w:val="7"/>
          </w:tcPr>
          <w:p w14:paraId="3035801A" w14:textId="77777777" w:rsidR="000D1B59" w:rsidRPr="003368DE" w:rsidRDefault="000D1B59" w:rsidP="006D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B59" w:rsidRPr="003368DE" w14:paraId="7B42F927" w14:textId="77777777" w:rsidTr="006C30EE">
        <w:tc>
          <w:tcPr>
            <w:tcW w:w="3420" w:type="dxa"/>
          </w:tcPr>
          <w:p w14:paraId="4448395E" w14:textId="0876D4DF" w:rsidR="000D1B59" w:rsidRPr="003368DE" w:rsidRDefault="000D1B59" w:rsidP="000D1B59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D9B40" w14:textId="762BD3F4" w:rsidR="000D1B59" w:rsidRPr="003368DE" w:rsidRDefault="00C5203C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123,744</w:t>
            </w:r>
          </w:p>
        </w:tc>
        <w:tc>
          <w:tcPr>
            <w:tcW w:w="270" w:type="dxa"/>
            <w:vAlign w:val="bottom"/>
          </w:tcPr>
          <w:p w14:paraId="67C9A064" w14:textId="77777777" w:rsidR="000D1B59" w:rsidRPr="003368DE" w:rsidRDefault="000D1B59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D1B1ABC" w14:textId="1A9C5A61" w:rsidR="000D1B59" w:rsidRPr="003368DE" w:rsidRDefault="001F0E13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139</w:t>
            </w:r>
            <w:r w:rsidR="000D1B59" w:rsidRPr="003368DE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eastAsia="ja-JP"/>
              </w:rPr>
              <w:t>515</w:t>
            </w:r>
          </w:p>
        </w:tc>
        <w:tc>
          <w:tcPr>
            <w:tcW w:w="236" w:type="dxa"/>
            <w:vAlign w:val="bottom"/>
          </w:tcPr>
          <w:p w14:paraId="53DD622E" w14:textId="77777777" w:rsidR="000D1B59" w:rsidRPr="003368DE" w:rsidRDefault="000D1B59" w:rsidP="000D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0C6E47" w14:textId="4C030448" w:rsidR="000D1B59" w:rsidRPr="003368DE" w:rsidRDefault="001F0E13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81</w:t>
            </w:r>
            <w:r w:rsidR="0011261F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6</w:t>
            </w:r>
            <w:r w:rsidR="008B012A">
              <w:rPr>
                <w:rFonts w:ascii="Angsana New" w:hAnsi="Angsana New"/>
                <w:sz w:val="30"/>
                <w:szCs w:val="30"/>
              </w:rPr>
              <w:t>4</w:t>
            </w:r>
            <w:r w:rsidRPr="001F0E1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4AEF8564" w14:textId="77777777" w:rsidR="000D1B59" w:rsidRPr="003368DE" w:rsidRDefault="000D1B59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1DD20DF" w14:textId="1E145C0B" w:rsidR="000D1B59" w:rsidRPr="003368DE" w:rsidRDefault="001F0E13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sz w:val="30"/>
                <w:szCs w:val="30"/>
              </w:rPr>
              <w:t>78</w:t>
            </w:r>
            <w:r w:rsidR="000D1B59" w:rsidRPr="003368D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</w:rPr>
              <w:t>888</w:t>
            </w:r>
          </w:p>
        </w:tc>
      </w:tr>
      <w:tr w:rsidR="006C30EE" w:rsidRPr="003368DE" w14:paraId="7C172FCC" w14:textId="77777777" w:rsidTr="006C30EE">
        <w:tc>
          <w:tcPr>
            <w:tcW w:w="3420" w:type="dxa"/>
          </w:tcPr>
          <w:p w14:paraId="22B480F5" w14:textId="51D11AD8" w:rsidR="006C30EE" w:rsidRPr="003368DE" w:rsidRDefault="00574F69" w:rsidP="00574F69">
            <w:pPr>
              <w:ind w:left="250" w:hanging="25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ผลประโยชน์หลังออกจากงานและอื่น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3ED55" w14:textId="37878DAC" w:rsidR="006C30EE" w:rsidRPr="003368DE" w:rsidRDefault="00C5203C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17,015</w:t>
            </w:r>
          </w:p>
        </w:tc>
        <w:tc>
          <w:tcPr>
            <w:tcW w:w="270" w:type="dxa"/>
            <w:vAlign w:val="bottom"/>
          </w:tcPr>
          <w:p w14:paraId="54747D71" w14:textId="77777777" w:rsidR="006C30EE" w:rsidRPr="003368DE" w:rsidRDefault="006C30EE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D2E4C" w14:textId="58421ACC" w:rsidR="006C30EE" w:rsidRPr="003368DE" w:rsidRDefault="00C5203C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11,72</w:t>
            </w:r>
            <w:r w:rsidR="006712A3">
              <w:rPr>
                <w:rFonts w:ascii="Angsana New" w:hAnsi="Angsana New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236" w:type="dxa"/>
            <w:vAlign w:val="bottom"/>
          </w:tcPr>
          <w:p w14:paraId="72E5E6B5" w14:textId="77777777" w:rsidR="006C30EE" w:rsidRPr="003368DE" w:rsidRDefault="006C30EE" w:rsidP="000D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8D0AA6E" w14:textId="5932B0BC" w:rsidR="006C30EE" w:rsidRPr="003368DE" w:rsidRDefault="001F0E13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16</w:t>
            </w:r>
            <w:r w:rsidR="0011261F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252" w:type="dxa"/>
            <w:vAlign w:val="bottom"/>
          </w:tcPr>
          <w:p w14:paraId="782747C0" w14:textId="77777777" w:rsidR="006C30EE" w:rsidRPr="003368DE" w:rsidRDefault="006C30EE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5F89274" w14:textId="0364C3AC" w:rsidR="006C30EE" w:rsidRPr="003368DE" w:rsidRDefault="001F7082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3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8,708</w:t>
            </w:r>
          </w:p>
        </w:tc>
      </w:tr>
      <w:tr w:rsidR="000D1B59" w:rsidRPr="003368DE" w14:paraId="5944A4E1" w14:textId="77777777" w:rsidTr="006D654B">
        <w:tc>
          <w:tcPr>
            <w:tcW w:w="3420" w:type="dxa"/>
          </w:tcPr>
          <w:p w14:paraId="535D4DD2" w14:textId="77777777" w:rsidR="000D1B59" w:rsidRPr="003368DE" w:rsidRDefault="000D1B59" w:rsidP="000D1B59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F467C" w14:textId="197FE559" w:rsidR="000D1B59" w:rsidRPr="003368DE" w:rsidRDefault="00C5203C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7"/>
              </w:tabs>
              <w:spacing w:line="240" w:lineRule="auto"/>
              <w:ind w:left="-45" w:right="-108"/>
              <w:rPr>
                <w:rFonts w:ascii="Angsana New" w:hAnsi="Angsana New"/>
                <w:b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ja-JP"/>
              </w:rPr>
              <w:t>140,759</w:t>
            </w:r>
          </w:p>
        </w:tc>
        <w:tc>
          <w:tcPr>
            <w:tcW w:w="270" w:type="dxa"/>
          </w:tcPr>
          <w:p w14:paraId="56BFCAAD" w14:textId="77777777" w:rsidR="000D1B59" w:rsidRPr="003368DE" w:rsidRDefault="000D1B59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F4191" w14:textId="6F5E11FE" w:rsidR="000D1B59" w:rsidRPr="003368DE" w:rsidRDefault="001F0E13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45" w:right="-108"/>
              <w:rPr>
                <w:rFonts w:ascii="Angsana New" w:hAnsi="Angsana New"/>
                <w:b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b/>
                <w:sz w:val="30"/>
                <w:szCs w:val="30"/>
                <w:lang w:eastAsia="ja-JP"/>
              </w:rPr>
              <w:t>1</w:t>
            </w:r>
            <w:r w:rsidR="00C5203C">
              <w:rPr>
                <w:rFonts w:ascii="Angsana New" w:hAnsi="Angsana New"/>
                <w:b/>
                <w:sz w:val="30"/>
                <w:szCs w:val="30"/>
                <w:lang w:eastAsia="ja-JP"/>
              </w:rPr>
              <w:t>51</w:t>
            </w:r>
            <w:r w:rsidR="000D1B59" w:rsidRPr="003368DE">
              <w:rPr>
                <w:rFonts w:ascii="Angsana New" w:hAnsi="Angsana New"/>
                <w:b/>
                <w:sz w:val="30"/>
                <w:szCs w:val="30"/>
                <w:lang w:eastAsia="ja-JP"/>
              </w:rPr>
              <w:t>,</w:t>
            </w:r>
            <w:r w:rsidR="00C5203C">
              <w:rPr>
                <w:rFonts w:ascii="Angsana New" w:hAnsi="Angsana New"/>
                <w:b/>
                <w:sz w:val="30"/>
                <w:szCs w:val="30"/>
                <w:lang w:eastAsia="ja-JP"/>
              </w:rPr>
              <w:t>23</w:t>
            </w:r>
            <w:r w:rsidR="006712A3">
              <w:rPr>
                <w:rFonts w:ascii="Angsana New" w:hAnsi="Angsana New"/>
                <w:b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236" w:type="dxa"/>
            <w:vAlign w:val="bottom"/>
          </w:tcPr>
          <w:p w14:paraId="28130EAD" w14:textId="77777777" w:rsidR="000D1B59" w:rsidRPr="003368DE" w:rsidRDefault="000D1B59" w:rsidP="000D1B59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6C2C2" w14:textId="56941C23" w:rsidR="000D1B59" w:rsidRPr="003368DE" w:rsidRDefault="001F0E13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1126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52" w:type="dxa"/>
          </w:tcPr>
          <w:p w14:paraId="300A8A5B" w14:textId="77777777" w:rsidR="000D1B59" w:rsidRPr="003368DE" w:rsidRDefault="000D1B59" w:rsidP="000D1B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AA4E5" w14:textId="16C4ED0F" w:rsidR="000D1B59" w:rsidRPr="003368DE" w:rsidRDefault="001F7082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3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="001126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</w:tr>
    </w:tbl>
    <w:p w14:paraId="07AF48B0" w14:textId="77777777" w:rsidR="00884EED" w:rsidRPr="000C2175" w:rsidRDefault="00884EE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465DEF6" w14:textId="3FE31ECB" w:rsidR="002D4841" w:rsidRPr="00CF7ED9" w:rsidRDefault="001F0E13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54C92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  <w:t>ค่าใช้จ่ายอื่น</w:t>
      </w:r>
    </w:p>
    <w:p w14:paraId="3E04D419" w14:textId="77777777" w:rsidR="00482A36" w:rsidRPr="00184B65" w:rsidRDefault="00482A36" w:rsidP="00482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47"/>
        <w:gridCol w:w="1233"/>
        <w:gridCol w:w="270"/>
        <w:gridCol w:w="1260"/>
        <w:gridCol w:w="243"/>
        <w:gridCol w:w="1197"/>
        <w:gridCol w:w="236"/>
        <w:gridCol w:w="1294"/>
      </w:tblGrid>
      <w:tr w:rsidR="00482A36" w:rsidRPr="003368DE" w14:paraId="067B5F20" w14:textId="77777777" w:rsidTr="006D654B">
        <w:trPr>
          <w:trHeight w:val="70"/>
        </w:trPr>
        <w:tc>
          <w:tcPr>
            <w:tcW w:w="3447" w:type="dxa"/>
            <w:vAlign w:val="bottom"/>
          </w:tcPr>
          <w:p w14:paraId="5A499833" w14:textId="77777777" w:rsidR="00482A36" w:rsidRPr="003368DE" w:rsidRDefault="00482A36" w:rsidP="006D654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5460C38E" w14:textId="77777777" w:rsidR="00482A36" w:rsidRPr="003368DE" w:rsidRDefault="00482A36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1F3AEF10" w14:textId="77777777" w:rsidR="00482A36" w:rsidRPr="003368DE" w:rsidRDefault="00482A36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7" w:type="dxa"/>
            <w:gridSpan w:val="3"/>
          </w:tcPr>
          <w:p w14:paraId="32F1EF70" w14:textId="77777777" w:rsidR="00482A36" w:rsidRPr="003368DE" w:rsidRDefault="00482A36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82A36" w:rsidRPr="003368DE" w14:paraId="08D61D65" w14:textId="77777777" w:rsidTr="006D654B">
        <w:trPr>
          <w:trHeight w:val="70"/>
        </w:trPr>
        <w:tc>
          <w:tcPr>
            <w:tcW w:w="3447" w:type="dxa"/>
            <w:vAlign w:val="bottom"/>
          </w:tcPr>
          <w:p w14:paraId="45FD1462" w14:textId="77777777" w:rsidR="00482A36" w:rsidRPr="003368DE" w:rsidRDefault="00482A36" w:rsidP="00482A36">
            <w:pPr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</w:tcPr>
          <w:p w14:paraId="1903D190" w14:textId="03111ADE" w:rsidR="00482A36" w:rsidRPr="003368DE" w:rsidRDefault="001F0E13" w:rsidP="00482A3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28B529C" w14:textId="77777777" w:rsidR="00482A36" w:rsidRPr="003368DE" w:rsidRDefault="00482A36" w:rsidP="00482A3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5ED0794" w14:textId="3D81904C" w:rsidR="00482A36" w:rsidRPr="003368DE" w:rsidRDefault="001F0E13" w:rsidP="00482A3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3" w:type="dxa"/>
          </w:tcPr>
          <w:p w14:paraId="2148C1F6" w14:textId="77777777" w:rsidR="00482A36" w:rsidRPr="003368DE" w:rsidRDefault="00482A36" w:rsidP="00482A3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7F45C451" w14:textId="6EBF1E0A" w:rsidR="00482A36" w:rsidRPr="003368DE" w:rsidRDefault="001F0E13" w:rsidP="00482A3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32896258" w14:textId="77777777" w:rsidR="00482A36" w:rsidRPr="003368DE" w:rsidRDefault="00482A36" w:rsidP="00482A3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5B8E9AD1" w14:textId="0588342E" w:rsidR="00482A36" w:rsidRPr="003368DE" w:rsidRDefault="001F0E13" w:rsidP="00482A3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482A36" w:rsidRPr="003368DE" w14:paraId="71AB5F69" w14:textId="77777777" w:rsidTr="006D654B">
        <w:tc>
          <w:tcPr>
            <w:tcW w:w="3447" w:type="dxa"/>
          </w:tcPr>
          <w:p w14:paraId="19325A86" w14:textId="77777777" w:rsidR="00482A36" w:rsidRPr="003368DE" w:rsidRDefault="00482A36" w:rsidP="006D654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33" w:type="dxa"/>
            <w:gridSpan w:val="7"/>
          </w:tcPr>
          <w:p w14:paraId="3BC78E50" w14:textId="77777777" w:rsidR="00482A36" w:rsidRPr="003368DE" w:rsidRDefault="00482A36" w:rsidP="006D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6666" w:rsidRPr="003368DE" w14:paraId="44906623" w14:textId="77777777" w:rsidTr="0065065E">
        <w:tc>
          <w:tcPr>
            <w:tcW w:w="3447" w:type="dxa"/>
          </w:tcPr>
          <w:p w14:paraId="567842DE" w14:textId="27EA0953" w:rsidR="00076666" w:rsidRPr="003368DE" w:rsidRDefault="00477E0F" w:rsidP="00DE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68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DE369B">
              <w:rPr>
                <w:rFonts w:ascii="Angsana New" w:hAnsi="Angsana New" w:hint="cs"/>
                <w:sz w:val="30"/>
                <w:szCs w:val="30"/>
                <w:cs/>
              </w:rPr>
              <w:t>ธรรมเนียมการ</w:t>
            </w:r>
            <w:r w:rsidR="001E63D6">
              <w:rPr>
                <w:rFonts w:ascii="Angsana New" w:hAnsi="Angsana New" w:hint="cs"/>
                <w:sz w:val="30"/>
                <w:szCs w:val="30"/>
                <w:cs/>
              </w:rPr>
              <w:t>บริการและ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จัดเก็บข้อมูล</w:t>
            </w:r>
          </w:p>
        </w:tc>
        <w:tc>
          <w:tcPr>
            <w:tcW w:w="1233" w:type="dxa"/>
            <w:shd w:val="clear" w:color="auto" w:fill="auto"/>
          </w:tcPr>
          <w:p w14:paraId="405D2F5B" w14:textId="7A694B45" w:rsidR="006C548B" w:rsidRPr="003368DE" w:rsidRDefault="00477E0F" w:rsidP="006C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109,482</w:t>
            </w:r>
          </w:p>
        </w:tc>
        <w:tc>
          <w:tcPr>
            <w:tcW w:w="270" w:type="dxa"/>
          </w:tcPr>
          <w:p w14:paraId="51EE8DA6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B9EDBE" w14:textId="32EDA813" w:rsidR="00076666" w:rsidRPr="003368DE" w:rsidRDefault="00B27751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</w:t>
            </w:r>
            <w:r w:rsidR="002E663B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43" w:type="dxa"/>
            <w:shd w:val="clear" w:color="auto" w:fill="auto"/>
          </w:tcPr>
          <w:p w14:paraId="4FE25502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13C3DBE" w14:textId="347988C9" w:rsidR="00076666" w:rsidRPr="003368DE" w:rsidRDefault="00477E0F" w:rsidP="00B3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91,586</w:t>
            </w:r>
          </w:p>
        </w:tc>
        <w:tc>
          <w:tcPr>
            <w:tcW w:w="236" w:type="dxa"/>
            <w:shd w:val="clear" w:color="auto" w:fill="auto"/>
          </w:tcPr>
          <w:p w14:paraId="1F197113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E13B195" w14:textId="35814C7B" w:rsidR="00076666" w:rsidRPr="003368DE" w:rsidRDefault="00477E0F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43,919</w:t>
            </w:r>
          </w:p>
        </w:tc>
      </w:tr>
      <w:tr w:rsidR="0092371E" w:rsidRPr="003368DE" w14:paraId="4730B266" w14:textId="77777777" w:rsidTr="0065065E">
        <w:tc>
          <w:tcPr>
            <w:tcW w:w="3447" w:type="dxa"/>
          </w:tcPr>
          <w:p w14:paraId="01A2C5F2" w14:textId="6AFE30E5" w:rsidR="0092371E" w:rsidRDefault="0092371E" w:rsidP="009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ค่าเช่าและค่าบำรุงรักษา</w:t>
            </w:r>
          </w:p>
        </w:tc>
        <w:tc>
          <w:tcPr>
            <w:tcW w:w="1233" w:type="dxa"/>
            <w:shd w:val="clear" w:color="auto" w:fill="auto"/>
          </w:tcPr>
          <w:p w14:paraId="5C90955A" w14:textId="34A6AAB1" w:rsidR="0092371E" w:rsidRDefault="0092371E" w:rsidP="009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83,933</w:t>
            </w:r>
          </w:p>
        </w:tc>
        <w:tc>
          <w:tcPr>
            <w:tcW w:w="270" w:type="dxa"/>
          </w:tcPr>
          <w:p w14:paraId="31BE7FA1" w14:textId="77777777" w:rsidR="0092371E" w:rsidRPr="003368DE" w:rsidRDefault="0092371E" w:rsidP="009237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3311EF" w14:textId="16966DF8" w:rsidR="0092371E" w:rsidRDefault="0092371E" w:rsidP="009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89,39</w:t>
            </w:r>
            <w:r w:rsidR="009936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664404D8" w14:textId="77777777" w:rsidR="0092371E" w:rsidRPr="003368DE" w:rsidRDefault="0092371E" w:rsidP="009237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A7AB898" w14:textId="078DA14F" w:rsidR="0092371E" w:rsidRDefault="0092371E" w:rsidP="009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72,872</w:t>
            </w: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1088F2A" w14:textId="77777777" w:rsidR="0092371E" w:rsidRPr="003368DE" w:rsidRDefault="0092371E" w:rsidP="009237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68FFF9" w14:textId="5F71FD48" w:rsidR="0092371E" w:rsidRDefault="0092371E" w:rsidP="009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69,948</w:t>
            </w:r>
          </w:p>
        </w:tc>
      </w:tr>
      <w:tr w:rsidR="00477E0F" w:rsidRPr="003368DE" w14:paraId="5A2CBCA6" w14:textId="77777777" w:rsidTr="0065065E">
        <w:tc>
          <w:tcPr>
            <w:tcW w:w="3447" w:type="dxa"/>
          </w:tcPr>
          <w:p w14:paraId="5E45F343" w14:textId="0DD6F402" w:rsidR="00477E0F" w:rsidRDefault="00477E0F" w:rsidP="00DE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8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33" w:type="dxa"/>
            <w:shd w:val="clear" w:color="auto" w:fill="auto"/>
          </w:tcPr>
          <w:p w14:paraId="3C924601" w14:textId="2CAAA813" w:rsidR="00477E0F" w:rsidRDefault="00477E0F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42F79">
              <w:rPr>
                <w:rFonts w:ascii="Angsana New" w:hAnsi="Angsana New"/>
                <w:sz w:val="30"/>
                <w:szCs w:val="30"/>
              </w:rPr>
              <w:t>73,44</w:t>
            </w:r>
            <w:r w:rsidR="000A0AD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946715" w14:textId="77777777" w:rsidR="00477E0F" w:rsidRPr="003368DE" w:rsidRDefault="00477E0F" w:rsidP="00477E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437EDA" w14:textId="6B4721BA" w:rsidR="00477E0F" w:rsidRPr="003368DE" w:rsidRDefault="00477E0F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42F79">
              <w:rPr>
                <w:rFonts w:ascii="Angsana New" w:hAnsi="Angsana New"/>
                <w:sz w:val="30"/>
                <w:szCs w:val="30"/>
              </w:rPr>
              <w:t>51,14</w:t>
            </w:r>
            <w:r w:rsidR="004A798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12662C18" w14:textId="77777777" w:rsidR="00477E0F" w:rsidRPr="003368DE" w:rsidRDefault="00477E0F" w:rsidP="00477E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4B63F5A" w14:textId="431AE373" w:rsidR="00477E0F" w:rsidRDefault="00477E0F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29,37</w:t>
            </w:r>
            <w:r w:rsidR="0020724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EA9471A" w14:textId="77777777" w:rsidR="00477E0F" w:rsidRPr="003368DE" w:rsidRDefault="00477E0F" w:rsidP="00477E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195709" w14:textId="7BC2CDFA" w:rsidR="00477E0F" w:rsidRPr="003368DE" w:rsidRDefault="00477E0F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24,30</w:t>
            </w:r>
            <w:r w:rsidR="007249D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92371E" w:rsidRPr="003368DE" w14:paraId="6BFD0126" w14:textId="77777777" w:rsidTr="00776FCE">
        <w:tc>
          <w:tcPr>
            <w:tcW w:w="3447" w:type="dxa"/>
          </w:tcPr>
          <w:p w14:paraId="2E252B25" w14:textId="7F8EFAC2" w:rsidR="0092371E" w:rsidRDefault="0092371E" w:rsidP="009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</w:t>
            </w: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บริการเพื่อสนับสนุนธุรกิจ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ตามปกติ</w:t>
            </w:r>
          </w:p>
        </w:tc>
        <w:tc>
          <w:tcPr>
            <w:tcW w:w="1233" w:type="dxa"/>
            <w:shd w:val="clear" w:color="auto" w:fill="auto"/>
          </w:tcPr>
          <w:p w14:paraId="62F4EA21" w14:textId="2B36F2B1" w:rsidR="0092371E" w:rsidRPr="00C42F79" w:rsidRDefault="0092371E" w:rsidP="009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63,468</w:t>
            </w:r>
          </w:p>
        </w:tc>
        <w:tc>
          <w:tcPr>
            <w:tcW w:w="270" w:type="dxa"/>
          </w:tcPr>
          <w:p w14:paraId="68C6DCF6" w14:textId="77777777" w:rsidR="0092371E" w:rsidRPr="003368DE" w:rsidRDefault="0092371E" w:rsidP="009237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17B591" w14:textId="760940D9" w:rsidR="0092371E" w:rsidRPr="00C42F79" w:rsidRDefault="0092371E" w:rsidP="009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56,987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9D3A3E" w14:textId="77777777" w:rsidR="0092371E" w:rsidRPr="003368DE" w:rsidRDefault="0092371E" w:rsidP="009237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62D029B3" w14:textId="5C09A8C9" w:rsidR="0092371E" w:rsidRDefault="0092371E" w:rsidP="009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DC9550" w14:textId="77777777" w:rsidR="0092371E" w:rsidRPr="003368DE" w:rsidRDefault="0092371E" w:rsidP="0092371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58FD5F" w14:textId="799D0CD8" w:rsidR="0092371E" w:rsidRDefault="0092371E" w:rsidP="0092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50,970</w:t>
            </w:r>
          </w:p>
        </w:tc>
      </w:tr>
      <w:tr w:rsidR="009170D8" w:rsidRPr="003368DE" w14:paraId="4B04BC63" w14:textId="77777777" w:rsidTr="00C42F79">
        <w:tc>
          <w:tcPr>
            <w:tcW w:w="3447" w:type="dxa"/>
          </w:tcPr>
          <w:p w14:paraId="53EFAA3F" w14:textId="3F844C4F" w:rsidR="009170D8" w:rsidRPr="003368DE" w:rsidRDefault="0092371E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ค่าใช้จ่ายโฆษณาและส่งเสริมการขาย</w:t>
            </w:r>
          </w:p>
        </w:tc>
        <w:tc>
          <w:tcPr>
            <w:tcW w:w="1233" w:type="dxa"/>
            <w:shd w:val="clear" w:color="auto" w:fill="auto"/>
          </w:tcPr>
          <w:p w14:paraId="2C6306BC" w14:textId="51704D36" w:rsidR="009170D8" w:rsidRPr="00C42F79" w:rsidRDefault="0092371E" w:rsidP="006C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35,654</w:t>
            </w:r>
          </w:p>
        </w:tc>
        <w:tc>
          <w:tcPr>
            <w:tcW w:w="270" w:type="dxa"/>
            <w:shd w:val="clear" w:color="auto" w:fill="auto"/>
          </w:tcPr>
          <w:p w14:paraId="6E061796" w14:textId="77777777" w:rsidR="009170D8" w:rsidRPr="00C42F79" w:rsidRDefault="009170D8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C3C5A8" w14:textId="5C4EFAA4" w:rsidR="009170D8" w:rsidRPr="00C42F79" w:rsidRDefault="0092371E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81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43" w:type="dxa"/>
          </w:tcPr>
          <w:p w14:paraId="4382BB16" w14:textId="77777777" w:rsidR="009170D8" w:rsidRPr="003368DE" w:rsidRDefault="009170D8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9501AFB" w14:textId="5CF2403D" w:rsidR="009170D8" w:rsidRPr="003368DE" w:rsidRDefault="0092371E" w:rsidP="008B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0E13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02</w:t>
            </w:r>
          </w:p>
        </w:tc>
        <w:tc>
          <w:tcPr>
            <w:tcW w:w="236" w:type="dxa"/>
            <w:shd w:val="clear" w:color="auto" w:fill="auto"/>
          </w:tcPr>
          <w:p w14:paraId="6127B672" w14:textId="77777777" w:rsidR="009170D8" w:rsidRPr="003368DE" w:rsidRDefault="009170D8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8F1425" w14:textId="54975C1F" w:rsidR="009170D8" w:rsidRPr="003368DE" w:rsidRDefault="0092371E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0E13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color w:val="000000"/>
                <w:sz w:val="30"/>
                <w:szCs w:val="30"/>
              </w:rPr>
              <w:t>963</w:t>
            </w:r>
          </w:p>
        </w:tc>
      </w:tr>
      <w:tr w:rsidR="00076666" w:rsidRPr="003368DE" w14:paraId="43FC027F" w14:textId="77777777" w:rsidTr="00455224">
        <w:tc>
          <w:tcPr>
            <w:tcW w:w="3447" w:type="dxa"/>
          </w:tcPr>
          <w:p w14:paraId="72AB31B7" w14:textId="6D44EE4C" w:rsidR="00076666" w:rsidRPr="003368DE" w:rsidRDefault="00076666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ค่าใช้จ่ายการวิจัย</w:t>
            </w:r>
          </w:p>
        </w:tc>
        <w:tc>
          <w:tcPr>
            <w:tcW w:w="1233" w:type="dxa"/>
            <w:shd w:val="clear" w:color="auto" w:fill="auto"/>
          </w:tcPr>
          <w:p w14:paraId="2C9F33FD" w14:textId="1EA40283" w:rsidR="00076666" w:rsidRPr="003368DE" w:rsidRDefault="002E663B" w:rsidP="006C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18,539</w:t>
            </w:r>
          </w:p>
        </w:tc>
        <w:tc>
          <w:tcPr>
            <w:tcW w:w="270" w:type="dxa"/>
          </w:tcPr>
          <w:p w14:paraId="729A4A26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1B7A75" w14:textId="2D7664D1" w:rsidR="00076666" w:rsidRPr="003368DE" w:rsidRDefault="000409DA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94,119</w:t>
            </w:r>
          </w:p>
        </w:tc>
        <w:tc>
          <w:tcPr>
            <w:tcW w:w="243" w:type="dxa"/>
          </w:tcPr>
          <w:p w14:paraId="4D35AEA6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F79EF79" w14:textId="21AAEF2E" w:rsidR="00076666" w:rsidRPr="003368DE" w:rsidRDefault="00076666" w:rsidP="006C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C548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E4AE47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6FEB1E9" w14:textId="13B59BCB" w:rsidR="00076666" w:rsidRPr="003368DE" w:rsidRDefault="00076666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 xml:space="preserve"> -</w:t>
            </w:r>
          </w:p>
        </w:tc>
      </w:tr>
      <w:tr w:rsidR="00076666" w:rsidRPr="003368DE" w14:paraId="06C95F8D" w14:textId="77777777" w:rsidTr="00477E0F">
        <w:tc>
          <w:tcPr>
            <w:tcW w:w="3447" w:type="dxa"/>
          </w:tcPr>
          <w:p w14:paraId="35F8AD96" w14:textId="73754AF6" w:rsidR="00076666" w:rsidRPr="003368DE" w:rsidRDefault="0092371E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233" w:type="dxa"/>
            <w:shd w:val="clear" w:color="auto" w:fill="auto"/>
          </w:tcPr>
          <w:p w14:paraId="2028191A" w14:textId="75C9C5DC" w:rsidR="00076666" w:rsidRPr="003368DE" w:rsidRDefault="0092371E" w:rsidP="006C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15,279</w:t>
            </w:r>
          </w:p>
        </w:tc>
        <w:tc>
          <w:tcPr>
            <w:tcW w:w="270" w:type="dxa"/>
          </w:tcPr>
          <w:p w14:paraId="3D57CA78" w14:textId="77777777" w:rsidR="00076666" w:rsidRPr="003368DE" w:rsidRDefault="00076666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righ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FF3721" w14:textId="58B88AEC" w:rsidR="00076666" w:rsidRPr="003368DE" w:rsidRDefault="0092371E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27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43" w:type="dxa"/>
          </w:tcPr>
          <w:p w14:paraId="38F2EF84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ADB5E9D" w14:textId="3AB65F45" w:rsidR="00076666" w:rsidRPr="003368DE" w:rsidRDefault="0092371E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0E13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color w:val="000000"/>
                <w:sz w:val="30"/>
                <w:szCs w:val="30"/>
              </w:rPr>
              <w:t>970</w:t>
            </w:r>
          </w:p>
        </w:tc>
        <w:tc>
          <w:tcPr>
            <w:tcW w:w="236" w:type="dxa"/>
          </w:tcPr>
          <w:p w14:paraId="2CC987B3" w14:textId="77777777" w:rsidR="00076666" w:rsidRPr="003368DE" w:rsidRDefault="00076666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righ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67AFA0" w14:textId="0171A440" w:rsidR="00076666" w:rsidRPr="003368DE" w:rsidRDefault="0092371E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1F0E13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color w:val="000000"/>
                <w:sz w:val="30"/>
                <w:szCs w:val="30"/>
              </w:rPr>
              <w:t>215</w:t>
            </w: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076666" w:rsidRPr="003368DE" w14:paraId="6E801C50" w14:textId="77777777" w:rsidTr="00B16CEB">
        <w:tc>
          <w:tcPr>
            <w:tcW w:w="3447" w:type="dxa"/>
          </w:tcPr>
          <w:p w14:paraId="76CC999E" w14:textId="77777777" w:rsidR="00076666" w:rsidRPr="003368DE" w:rsidRDefault="00076666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33" w:type="dxa"/>
            <w:shd w:val="clear" w:color="auto" w:fill="auto"/>
          </w:tcPr>
          <w:p w14:paraId="222E3856" w14:textId="6F0D16FF" w:rsidR="00076666" w:rsidRPr="003368DE" w:rsidRDefault="006C548B" w:rsidP="006C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9,794</w:t>
            </w:r>
          </w:p>
        </w:tc>
        <w:tc>
          <w:tcPr>
            <w:tcW w:w="270" w:type="dxa"/>
          </w:tcPr>
          <w:p w14:paraId="6234117C" w14:textId="77777777" w:rsidR="00076666" w:rsidRPr="003368DE" w:rsidRDefault="00076666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righ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8F9E83" w14:textId="0342E9C4" w:rsidR="00076666" w:rsidRPr="003368DE" w:rsidRDefault="001F0E13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13</w:t>
            </w:r>
            <w:r w:rsidR="00076666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43" w:type="dxa"/>
          </w:tcPr>
          <w:p w14:paraId="5AC0C09C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FAA0348" w14:textId="3A592327" w:rsidR="00076666" w:rsidRPr="003368DE" w:rsidRDefault="001F0E13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0E1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0766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color w:val="000000"/>
                <w:sz w:val="30"/>
                <w:szCs w:val="30"/>
              </w:rPr>
              <w:t>853</w:t>
            </w:r>
          </w:p>
        </w:tc>
        <w:tc>
          <w:tcPr>
            <w:tcW w:w="236" w:type="dxa"/>
          </w:tcPr>
          <w:p w14:paraId="284CAD23" w14:textId="77777777" w:rsidR="00076666" w:rsidRPr="003368DE" w:rsidRDefault="00076666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righ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09AD23C" w14:textId="0C79E748" w:rsidR="00076666" w:rsidRPr="003368DE" w:rsidRDefault="00076666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F0E13" w:rsidRPr="001F0E13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1F0E13" w:rsidRPr="001F0E13">
              <w:rPr>
                <w:rFonts w:ascii="Angsana New" w:hAnsi="Angsana New"/>
                <w:color w:val="000000"/>
                <w:sz w:val="30"/>
                <w:szCs w:val="30"/>
              </w:rPr>
              <w:t>838</w:t>
            </w: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816830" w:rsidRPr="003368DE" w14:paraId="3D626768" w14:textId="77777777" w:rsidTr="00B16CEB">
        <w:tc>
          <w:tcPr>
            <w:tcW w:w="3447" w:type="dxa"/>
          </w:tcPr>
          <w:p w14:paraId="5B1C537C" w14:textId="0FE76DD0" w:rsidR="00816830" w:rsidRPr="003368DE" w:rsidRDefault="00816830" w:rsidP="0081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ขาดทุนจากการด้อยค่า</w:t>
            </w:r>
            <w:r w:rsidR="0017393C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33" w:type="dxa"/>
            <w:shd w:val="clear" w:color="auto" w:fill="auto"/>
          </w:tcPr>
          <w:p w14:paraId="68BBAEFC" w14:textId="2EC44586" w:rsidR="00816830" w:rsidRDefault="00816830" w:rsidP="0081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9,005</w:t>
            </w:r>
          </w:p>
        </w:tc>
        <w:tc>
          <w:tcPr>
            <w:tcW w:w="270" w:type="dxa"/>
          </w:tcPr>
          <w:p w14:paraId="0334EBD1" w14:textId="77777777" w:rsidR="00816830" w:rsidRPr="003368DE" w:rsidRDefault="00816830" w:rsidP="0081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righ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47647B" w14:textId="25143A4D" w:rsidR="00816830" w:rsidRPr="001F0E13" w:rsidRDefault="00816830" w:rsidP="0081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DE674F6" w14:textId="77777777" w:rsidR="00816830" w:rsidRPr="003368DE" w:rsidRDefault="00816830" w:rsidP="008168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3D21EDA4" w14:textId="712E220A" w:rsidR="00816830" w:rsidRPr="001F0E13" w:rsidRDefault="00816830" w:rsidP="0081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A6722F" w14:textId="77777777" w:rsidR="00816830" w:rsidRPr="003368DE" w:rsidRDefault="00816830" w:rsidP="0081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righ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776B76" w14:textId="11DCBBCB" w:rsidR="00816830" w:rsidRPr="003368DE" w:rsidRDefault="00816830" w:rsidP="00816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368DE">
              <w:rPr>
                <w:rFonts w:ascii="Angsana New" w:hAnsi="Angsana New"/>
                <w:color w:val="000000"/>
                <w:sz w:val="30"/>
                <w:szCs w:val="30"/>
              </w:rPr>
              <w:t xml:space="preserve"> -</w:t>
            </w:r>
          </w:p>
        </w:tc>
      </w:tr>
      <w:tr w:rsidR="00480526" w:rsidRPr="003368DE" w14:paraId="5040BF61" w14:textId="77777777" w:rsidTr="00B16CEB">
        <w:tc>
          <w:tcPr>
            <w:tcW w:w="3447" w:type="dxa"/>
          </w:tcPr>
          <w:p w14:paraId="0D11365E" w14:textId="4367C9A0" w:rsidR="00480526" w:rsidRPr="003368DE" w:rsidRDefault="00480526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233" w:type="dxa"/>
            <w:shd w:val="clear" w:color="auto" w:fill="auto"/>
          </w:tcPr>
          <w:p w14:paraId="685F6AB2" w14:textId="1A984C5E" w:rsidR="00480526" w:rsidRDefault="00480526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</w:t>
            </w:r>
            <w:r w:rsidR="004A0A20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2F8D117F" w14:textId="77777777" w:rsidR="00480526" w:rsidRPr="003368DE" w:rsidRDefault="00480526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righ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E4FF04" w14:textId="6EEB80DC" w:rsidR="00480526" w:rsidRPr="001F0E13" w:rsidRDefault="00636990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11,608</w:t>
            </w:r>
          </w:p>
        </w:tc>
        <w:tc>
          <w:tcPr>
            <w:tcW w:w="243" w:type="dxa"/>
          </w:tcPr>
          <w:p w14:paraId="59181A0A" w14:textId="77777777" w:rsidR="00480526" w:rsidRPr="003368DE" w:rsidRDefault="00480526" w:rsidP="00477E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CABC675" w14:textId="2BA1227A" w:rsidR="00480526" w:rsidRPr="001F0E13" w:rsidRDefault="00A72B8D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4C0C70">
              <w:rPr>
                <w:rFonts w:ascii="Angsana New" w:hAnsi="Angsana New"/>
                <w:color w:val="000000"/>
                <w:sz w:val="30"/>
                <w:szCs w:val="30"/>
              </w:rPr>
              <w:t>301</w:t>
            </w:r>
          </w:p>
        </w:tc>
        <w:tc>
          <w:tcPr>
            <w:tcW w:w="236" w:type="dxa"/>
          </w:tcPr>
          <w:p w14:paraId="34E91B4B" w14:textId="77777777" w:rsidR="00480526" w:rsidRPr="003368DE" w:rsidRDefault="00480526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righ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DC8ED33" w14:textId="0AFA9E0B" w:rsidR="00480526" w:rsidRPr="003368DE" w:rsidRDefault="00877298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3,307</w:t>
            </w:r>
          </w:p>
        </w:tc>
      </w:tr>
      <w:tr w:rsidR="00094A59" w:rsidRPr="003368DE" w14:paraId="3C870F1C" w14:textId="77777777" w:rsidTr="00B16CEB">
        <w:tc>
          <w:tcPr>
            <w:tcW w:w="3447" w:type="dxa"/>
          </w:tcPr>
          <w:p w14:paraId="710A5137" w14:textId="6180B7D7" w:rsidR="00094A59" w:rsidRPr="003368DE" w:rsidRDefault="00094A59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233" w:type="dxa"/>
            <w:shd w:val="clear" w:color="auto" w:fill="auto"/>
          </w:tcPr>
          <w:p w14:paraId="33DAAC9C" w14:textId="6D1DA869" w:rsidR="00094A59" w:rsidRDefault="00EF70C1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</w:t>
            </w:r>
            <w:r w:rsidR="000B0511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71C9970" w14:textId="77777777" w:rsidR="00094A59" w:rsidRPr="003368DE" w:rsidRDefault="00094A59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righ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374371" w14:textId="36CD25FD" w:rsidR="00094A59" w:rsidRPr="001F0E13" w:rsidRDefault="003434F0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7,236</w:t>
            </w:r>
          </w:p>
        </w:tc>
        <w:tc>
          <w:tcPr>
            <w:tcW w:w="243" w:type="dxa"/>
          </w:tcPr>
          <w:p w14:paraId="16231328" w14:textId="77777777" w:rsidR="00094A59" w:rsidRPr="003368DE" w:rsidRDefault="00094A59" w:rsidP="00477E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AA2957C" w14:textId="3C39B4C3" w:rsidR="00094A59" w:rsidRPr="001F0E13" w:rsidRDefault="00E21FE3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 w:rsidR="00686C32">
              <w:rPr>
                <w:rFonts w:ascii="Angsana New" w:hAnsi="Angsana New"/>
                <w:color w:val="000000"/>
                <w:sz w:val="30"/>
                <w:szCs w:val="30"/>
              </w:rPr>
              <w:t>930</w:t>
            </w:r>
          </w:p>
        </w:tc>
        <w:tc>
          <w:tcPr>
            <w:tcW w:w="236" w:type="dxa"/>
          </w:tcPr>
          <w:p w14:paraId="2A4D997A" w14:textId="77777777" w:rsidR="00094A59" w:rsidRPr="003368DE" w:rsidRDefault="00094A59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righ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05B894" w14:textId="57E9A9B5" w:rsidR="00094A59" w:rsidRPr="003368DE" w:rsidRDefault="00877298" w:rsidP="0047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7,106</w:t>
            </w:r>
          </w:p>
        </w:tc>
      </w:tr>
      <w:tr w:rsidR="00076666" w:rsidRPr="003368DE" w14:paraId="7548EA53" w14:textId="77777777" w:rsidTr="00D67D68">
        <w:tc>
          <w:tcPr>
            <w:tcW w:w="3447" w:type="dxa"/>
          </w:tcPr>
          <w:p w14:paraId="43CB2512" w14:textId="77777777" w:rsidR="00076666" w:rsidRPr="003368DE" w:rsidRDefault="00076666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3368D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359EEB1" w14:textId="4B57E7D5" w:rsidR="00076666" w:rsidRPr="003368DE" w:rsidRDefault="00477E0F" w:rsidP="006C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62A97">
              <w:rPr>
                <w:rFonts w:ascii="Angsana New" w:hAnsi="Angsana New"/>
                <w:sz w:val="30"/>
                <w:szCs w:val="30"/>
              </w:rPr>
              <w:t>2,93</w:t>
            </w:r>
            <w:r w:rsidR="00FA059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C26DD43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030877" w14:textId="03CD2C3F" w:rsidR="00076666" w:rsidRPr="003368DE" w:rsidRDefault="00B9421C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21,21</w:t>
            </w:r>
            <w:r w:rsidR="009936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vAlign w:val="bottom"/>
          </w:tcPr>
          <w:p w14:paraId="71688EC0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3394D91" w14:textId="2B39AB5A" w:rsidR="00076666" w:rsidRPr="003368DE" w:rsidRDefault="00477E0F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B523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6C548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A5C36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249D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58618A37" w14:textId="40F1F04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1005851" w14:textId="688FDC6A" w:rsidR="00076666" w:rsidRPr="003368DE" w:rsidRDefault="00B76346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</w:t>
            </w:r>
            <w:r w:rsidR="007249D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76666" w:rsidRPr="003368DE" w14:paraId="71EFD977" w14:textId="77777777" w:rsidTr="006D654B">
        <w:tc>
          <w:tcPr>
            <w:tcW w:w="3447" w:type="dxa"/>
          </w:tcPr>
          <w:p w14:paraId="09525643" w14:textId="77777777" w:rsidR="00076666" w:rsidRPr="003368DE" w:rsidRDefault="00076666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44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3EF3B" w14:textId="6FE3CDC6" w:rsidR="00076666" w:rsidRPr="003368DE" w:rsidRDefault="00816830" w:rsidP="006C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458,410</w:t>
            </w:r>
          </w:p>
        </w:tc>
        <w:tc>
          <w:tcPr>
            <w:tcW w:w="270" w:type="dxa"/>
          </w:tcPr>
          <w:p w14:paraId="15BD6854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581358" w14:textId="6C2BE699" w:rsidR="00076666" w:rsidRPr="003368DE" w:rsidRDefault="001F0E13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  <w:r w:rsidR="000766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43" w:type="dxa"/>
            <w:vAlign w:val="bottom"/>
          </w:tcPr>
          <w:p w14:paraId="33EACC9E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1B8A556" w14:textId="36FF3AD3" w:rsidR="00076666" w:rsidRPr="003368DE" w:rsidRDefault="006C548B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325,389</w:t>
            </w:r>
          </w:p>
        </w:tc>
        <w:tc>
          <w:tcPr>
            <w:tcW w:w="236" w:type="dxa"/>
          </w:tcPr>
          <w:p w14:paraId="33ABA936" w14:textId="77777777" w:rsidR="00076666" w:rsidRPr="003368DE" w:rsidRDefault="00076666" w:rsidP="000766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9"/>
              </w:tabs>
              <w:spacing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8755B5" w14:textId="5E04447E" w:rsidR="00076666" w:rsidRPr="003368DE" w:rsidRDefault="001F0E13" w:rsidP="0007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282</w:t>
            </w:r>
            <w:r w:rsidR="000766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</w:tr>
    </w:tbl>
    <w:p w14:paraId="6FC3CE53" w14:textId="3AFF8B69" w:rsidR="002D4841" w:rsidRPr="00CF7ED9" w:rsidRDefault="001F0E13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B43A2B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DF01768" w14:textId="0460AA44" w:rsidR="00931942" w:rsidRPr="00184B65" w:rsidRDefault="00931942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9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645"/>
        <w:gridCol w:w="1237"/>
        <w:gridCol w:w="266"/>
        <w:gridCol w:w="1266"/>
        <w:gridCol w:w="236"/>
        <w:gridCol w:w="1152"/>
        <w:gridCol w:w="236"/>
        <w:gridCol w:w="1157"/>
      </w:tblGrid>
      <w:tr w:rsidR="006D654B" w:rsidRPr="003368DE" w14:paraId="6C18728C" w14:textId="77777777" w:rsidTr="009632D8">
        <w:trPr>
          <w:trHeight w:val="70"/>
        </w:trPr>
        <w:tc>
          <w:tcPr>
            <w:tcW w:w="3645" w:type="dxa"/>
            <w:vAlign w:val="bottom"/>
          </w:tcPr>
          <w:p w14:paraId="76AC3181" w14:textId="4C3B9CD4" w:rsidR="006D654B" w:rsidRPr="00B464B0" w:rsidRDefault="00B464B0" w:rsidP="0011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69" w:type="dxa"/>
            <w:gridSpan w:val="3"/>
          </w:tcPr>
          <w:p w14:paraId="46F4201E" w14:textId="5E0B60A5" w:rsidR="006D654B" w:rsidRPr="003368DE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E80FB4A" w14:textId="77777777" w:rsidR="006D654B" w:rsidRPr="003368DE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5534F7EF" w14:textId="5966F680" w:rsidR="006D654B" w:rsidRPr="003368DE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13D74" w:rsidRPr="003368DE" w14:paraId="1656070C" w14:textId="77777777" w:rsidTr="009632D8">
        <w:trPr>
          <w:trHeight w:val="70"/>
        </w:trPr>
        <w:tc>
          <w:tcPr>
            <w:tcW w:w="3645" w:type="dxa"/>
            <w:vAlign w:val="bottom"/>
          </w:tcPr>
          <w:p w14:paraId="6421DEE9" w14:textId="77777777" w:rsidR="00113D74" w:rsidRPr="00CF7ED9" w:rsidRDefault="00113D74" w:rsidP="0011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9" w:type="dxa"/>
            <w:gridSpan w:val="3"/>
          </w:tcPr>
          <w:p w14:paraId="02717068" w14:textId="4A8C141C" w:rsidR="00113D74" w:rsidRPr="003368DE" w:rsidRDefault="00113D74" w:rsidP="00113D7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4F1FE80" w14:textId="77777777" w:rsidR="00113D74" w:rsidRPr="003368DE" w:rsidRDefault="00113D74" w:rsidP="00113D7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62BD6199" w14:textId="7AEC618A" w:rsidR="00113D74" w:rsidRPr="003368DE" w:rsidRDefault="00113D74" w:rsidP="00113D74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D654B" w:rsidRPr="003368DE" w14:paraId="2F76CB35" w14:textId="77777777" w:rsidTr="009632D8">
        <w:trPr>
          <w:trHeight w:val="70"/>
        </w:trPr>
        <w:tc>
          <w:tcPr>
            <w:tcW w:w="3645" w:type="dxa"/>
            <w:vAlign w:val="bottom"/>
          </w:tcPr>
          <w:p w14:paraId="00EF6631" w14:textId="77777777" w:rsidR="006D654B" w:rsidRPr="003368DE" w:rsidRDefault="006D654B" w:rsidP="00113D74">
            <w:pPr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7B3006B1" w14:textId="34171A25" w:rsidR="006D654B" w:rsidRPr="003368DE" w:rsidRDefault="001F0E13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6" w:type="dxa"/>
          </w:tcPr>
          <w:p w14:paraId="7C7DAA89" w14:textId="77777777" w:rsidR="006D654B" w:rsidRPr="003368DE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6" w:type="dxa"/>
          </w:tcPr>
          <w:p w14:paraId="7C044745" w14:textId="0647B4C3" w:rsidR="006D654B" w:rsidRPr="003368DE" w:rsidRDefault="001F0E13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B2F2BDC" w14:textId="77777777" w:rsidR="006D654B" w:rsidRPr="003368DE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BB27242" w14:textId="5E1E72FE" w:rsidR="006D654B" w:rsidRPr="003368DE" w:rsidRDefault="001F0E13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37D637ED" w14:textId="77777777" w:rsidR="006D654B" w:rsidRPr="003368DE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302C52F2" w14:textId="7912F191" w:rsidR="006D654B" w:rsidRPr="003368DE" w:rsidRDefault="001F0E13" w:rsidP="006D65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D654B" w:rsidRPr="003368DE" w14:paraId="500E2D1D" w14:textId="77777777" w:rsidTr="009632D8">
        <w:tc>
          <w:tcPr>
            <w:tcW w:w="3645" w:type="dxa"/>
          </w:tcPr>
          <w:p w14:paraId="7B5E7A0E" w14:textId="77777777" w:rsidR="006D654B" w:rsidRPr="003368DE" w:rsidRDefault="006D654B" w:rsidP="00113D74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50" w:type="dxa"/>
            <w:gridSpan w:val="7"/>
          </w:tcPr>
          <w:p w14:paraId="727D6810" w14:textId="77777777" w:rsidR="006D654B" w:rsidRPr="003368DE" w:rsidRDefault="006D654B" w:rsidP="006D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654B" w:rsidRPr="003368DE" w14:paraId="7B987CB8" w14:textId="77777777" w:rsidTr="009632D8">
        <w:tc>
          <w:tcPr>
            <w:tcW w:w="3645" w:type="dxa"/>
          </w:tcPr>
          <w:p w14:paraId="4AE5A2C0" w14:textId="065CB0E5" w:rsidR="006D654B" w:rsidRPr="003368DE" w:rsidRDefault="006D654B" w:rsidP="0011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firstLine="3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1272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3368DE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6A18B32" w14:textId="77777777" w:rsidR="006D654B" w:rsidRPr="003368DE" w:rsidRDefault="006D654B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5E65E922" w14:textId="77777777" w:rsidR="006D654B" w:rsidRPr="003368DE" w:rsidRDefault="006D654B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06ADB3BE" w14:textId="77777777" w:rsidR="006D654B" w:rsidRPr="003368DE" w:rsidRDefault="006D654B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50D53333" w14:textId="77777777" w:rsidR="006D654B" w:rsidRPr="003368DE" w:rsidRDefault="006D654B" w:rsidP="006D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E1A07B1" w14:textId="77777777" w:rsidR="006D654B" w:rsidRPr="003368DE" w:rsidRDefault="006D654B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A5D4CF" w14:textId="77777777" w:rsidR="006D654B" w:rsidRPr="003368DE" w:rsidRDefault="006D654B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FE1FC4A" w14:textId="77777777" w:rsidR="006D654B" w:rsidRPr="003368DE" w:rsidRDefault="006D654B" w:rsidP="006D65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9"/>
              </w:tabs>
              <w:spacing w:line="240" w:lineRule="auto"/>
              <w:ind w:left="-45" w:right="-19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DF2B4F" w:rsidRPr="003368DE" w14:paraId="3F736CDB" w14:textId="77777777" w:rsidTr="009632D8">
        <w:tc>
          <w:tcPr>
            <w:tcW w:w="3645" w:type="dxa"/>
          </w:tcPr>
          <w:p w14:paraId="23F596E2" w14:textId="4C7A14E1" w:rsidR="00DF2B4F" w:rsidRPr="003368DE" w:rsidRDefault="00DF2B4F" w:rsidP="0011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firstLine="30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12721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14:paraId="1FAA0F48" w14:textId="61FC8381" w:rsidR="00DF2B4F" w:rsidRPr="003368DE" w:rsidRDefault="00127216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148,92</w:t>
            </w:r>
            <w:r w:rsidR="005B23B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6" w:type="dxa"/>
            <w:vAlign w:val="bottom"/>
          </w:tcPr>
          <w:p w14:paraId="5A18F2F4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A2D6485" w14:textId="2DB51429" w:rsidR="00DF2B4F" w:rsidRPr="003368DE" w:rsidRDefault="001F0E13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  <w:r w:rsidR="00DF2B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36" w:type="dxa"/>
            <w:vAlign w:val="bottom"/>
          </w:tcPr>
          <w:p w14:paraId="0A75E8AF" w14:textId="77777777" w:rsidR="00DF2B4F" w:rsidRPr="003368DE" w:rsidRDefault="00DF2B4F" w:rsidP="00DF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6C350C" w14:textId="791385C1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2B4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Pr="00DF2B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5B23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F2B4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A3C0566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BA7CD16" w14:textId="41EB8BC2" w:rsidR="00DF2B4F" w:rsidRPr="003368DE" w:rsidRDefault="001F0E13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DF2B4F" w:rsidRPr="003368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003</w:t>
            </w:r>
          </w:p>
        </w:tc>
      </w:tr>
      <w:tr w:rsidR="00DF2B4F" w:rsidRPr="003368DE" w14:paraId="1EA76D5D" w14:textId="77777777" w:rsidTr="009632D8">
        <w:tc>
          <w:tcPr>
            <w:tcW w:w="3645" w:type="dxa"/>
          </w:tcPr>
          <w:p w14:paraId="4A23D950" w14:textId="09AFD394" w:rsidR="00DF2B4F" w:rsidRPr="003368DE" w:rsidRDefault="00DF2B4F" w:rsidP="0011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firstLine="30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="0012721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ๆ ที่บันทึ</w:t>
            </w: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กสูงไป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5C549E0A" w14:textId="54291F3D" w:rsidR="00DF2B4F" w:rsidRPr="003368DE" w:rsidRDefault="00127216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(1,030)</w:t>
            </w:r>
          </w:p>
        </w:tc>
        <w:tc>
          <w:tcPr>
            <w:tcW w:w="266" w:type="dxa"/>
            <w:vAlign w:val="bottom"/>
          </w:tcPr>
          <w:p w14:paraId="353FC684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AAF8A78" w14:textId="0EF90648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B601999" w14:textId="77777777" w:rsidR="00DF2B4F" w:rsidRPr="003368DE" w:rsidRDefault="00DF2B4F" w:rsidP="00DF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C2F406" w14:textId="226F2322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2B4F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F2B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030</w:t>
            </w:r>
            <w:r w:rsidRPr="00DF2B4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2186452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CCD64F8" w14:textId="7BB6A3AB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F2B4F" w:rsidRPr="003368DE" w14:paraId="47115011" w14:textId="77777777" w:rsidTr="009632D8">
        <w:tc>
          <w:tcPr>
            <w:tcW w:w="3645" w:type="dxa"/>
          </w:tcPr>
          <w:p w14:paraId="181B5896" w14:textId="77777777" w:rsidR="00DF2B4F" w:rsidRPr="003368DE" w:rsidRDefault="00DF2B4F" w:rsidP="0011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23720" w14:textId="5AAB4241" w:rsidR="00DF2B4F" w:rsidRPr="003368DE" w:rsidRDefault="00127216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147,89</w:t>
            </w:r>
            <w:r w:rsidR="005B23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6" w:type="dxa"/>
            <w:vAlign w:val="bottom"/>
          </w:tcPr>
          <w:p w14:paraId="77A9AF26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43B12DA1" w14:textId="48F2BFA5" w:rsidR="00DF2B4F" w:rsidRPr="003368DE" w:rsidRDefault="001F0E13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</w:t>
            </w:r>
            <w:r w:rsidR="00DF2B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36" w:type="dxa"/>
            <w:vAlign w:val="bottom"/>
          </w:tcPr>
          <w:p w14:paraId="7F3057D2" w14:textId="77777777" w:rsidR="00DF2B4F" w:rsidRPr="003368DE" w:rsidRDefault="00DF2B4F" w:rsidP="00DF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CA6076D" w14:textId="435CE4D2" w:rsidR="00DF2B4F" w:rsidRPr="00DF2B4F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2B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Pr="00DF2B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502</w:t>
            </w:r>
            <w:r w:rsidRPr="00DF2B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877CF6C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75D0838" w14:textId="249A3AA4" w:rsidR="00DF2B4F" w:rsidRPr="003368DE" w:rsidRDefault="001F0E13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DF2B4F" w:rsidRPr="003368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782</w:t>
            </w:r>
          </w:p>
        </w:tc>
      </w:tr>
      <w:tr w:rsidR="00DF2B4F" w:rsidRPr="003368DE" w14:paraId="0AABEE32" w14:textId="77777777" w:rsidTr="009632D8">
        <w:tc>
          <w:tcPr>
            <w:tcW w:w="3645" w:type="dxa"/>
          </w:tcPr>
          <w:p w14:paraId="7E398299" w14:textId="77777777" w:rsidR="00DF2B4F" w:rsidRPr="003368DE" w:rsidRDefault="00DF2B4F" w:rsidP="0011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7F543365" w14:textId="77777777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C44A7CB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0E60B8F" w14:textId="77777777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4564D9C" w14:textId="77777777" w:rsidR="00DF2B4F" w:rsidRPr="003368DE" w:rsidRDefault="00DF2B4F" w:rsidP="00DF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EC194A" w14:textId="77777777" w:rsidR="00DF2B4F" w:rsidRPr="00DF2B4F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592E788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FC8EFFF" w14:textId="77777777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F2B4F" w:rsidRPr="003368DE" w14:paraId="7C7F9740" w14:textId="77777777" w:rsidTr="009632D8">
        <w:tc>
          <w:tcPr>
            <w:tcW w:w="3645" w:type="dxa"/>
          </w:tcPr>
          <w:p w14:paraId="00DD9EA7" w14:textId="77777777" w:rsidR="00DF2B4F" w:rsidRPr="003368DE" w:rsidRDefault="00DF2B4F" w:rsidP="0011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firstLine="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37" w:type="dxa"/>
            <w:shd w:val="clear" w:color="auto" w:fill="auto"/>
          </w:tcPr>
          <w:p w14:paraId="511C1FC5" w14:textId="77777777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EFB9DC3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5E014EF" w14:textId="77777777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8FFF86" w14:textId="77777777" w:rsidR="00DF2B4F" w:rsidRPr="003368DE" w:rsidRDefault="00DF2B4F" w:rsidP="00DF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F4A8454" w14:textId="77777777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8C383BF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FA232B2" w14:textId="77777777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2B4F" w:rsidRPr="003368DE" w14:paraId="0F469C61" w14:textId="77777777" w:rsidTr="009632D8">
        <w:tc>
          <w:tcPr>
            <w:tcW w:w="3645" w:type="dxa"/>
          </w:tcPr>
          <w:p w14:paraId="45DA621E" w14:textId="77777777" w:rsidR="00DF2B4F" w:rsidRPr="003368DE" w:rsidRDefault="00DF2B4F" w:rsidP="0011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 w:firstLine="30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65F2FA14" w14:textId="652E11A0" w:rsidR="00DF2B4F" w:rsidRPr="003368DE" w:rsidRDefault="00127216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(76,46</w:t>
            </w:r>
            <w:r w:rsidR="005B23B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3570C1A9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1C2358E" w14:textId="227F598F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28D5529" w14:textId="77777777" w:rsidR="00DF2B4F" w:rsidRPr="003368DE" w:rsidRDefault="00DF2B4F" w:rsidP="00DF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08F82A" w14:textId="1D8F02E7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2B4F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DF2B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925</w:t>
            </w:r>
            <w:r w:rsidRPr="00DF2B4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A2516CF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BE8DBD7" w14:textId="041FAFB0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F2B4F" w:rsidRPr="003368DE" w14:paraId="384CA45E" w14:textId="77777777" w:rsidTr="009632D8">
        <w:tc>
          <w:tcPr>
            <w:tcW w:w="3645" w:type="dxa"/>
          </w:tcPr>
          <w:p w14:paraId="22E9DD7A" w14:textId="77777777" w:rsidR="00DF2B4F" w:rsidRPr="003368DE" w:rsidRDefault="00DF2B4F" w:rsidP="0011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2598E" w14:textId="12D34770" w:rsidR="00DF2B4F" w:rsidRPr="00127216" w:rsidRDefault="00127216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72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(76,46</w:t>
            </w:r>
            <w:r w:rsidR="005B23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1272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069253F6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6ABC0C3" w14:textId="10E8EFCA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60EC73F" w14:textId="77777777" w:rsidR="00DF2B4F" w:rsidRPr="003368DE" w:rsidRDefault="00DF2B4F" w:rsidP="00DF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FEA4A3" w14:textId="590AB769" w:rsidR="00DF2B4F" w:rsidRPr="00DF2B4F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2B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(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Pr="00DF2B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925</w:t>
            </w:r>
            <w:r w:rsidRPr="00DF2B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6FED8A8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9CA7DE6" w14:textId="79842789" w:rsidR="00DF2B4F" w:rsidRPr="003368DE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786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F2B4F" w:rsidRPr="003368DE" w14:paraId="3BD19EC4" w14:textId="77777777" w:rsidTr="009632D8">
        <w:tc>
          <w:tcPr>
            <w:tcW w:w="3645" w:type="dxa"/>
          </w:tcPr>
          <w:p w14:paraId="6F4A6C62" w14:textId="77777777" w:rsidR="00DF2B4F" w:rsidRPr="003368DE" w:rsidRDefault="00DF2B4F" w:rsidP="00113D74">
            <w:pPr>
              <w:pStyle w:val="index"/>
              <w:tabs>
                <w:tab w:val="clear" w:pos="1134"/>
                <w:tab w:val="left" w:pos="252"/>
              </w:tabs>
              <w:spacing w:after="0" w:line="240" w:lineRule="atLeast"/>
              <w:ind w:left="0" w:firstLine="30"/>
              <w:outlineLvl w:val="0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3368D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bidi="th-TH"/>
              </w:rPr>
              <w:t>รวมภาษีเงินได้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CDB53" w14:textId="07B03D74" w:rsidR="00DF2B4F" w:rsidRPr="003368DE" w:rsidRDefault="00127216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71,429</w:t>
            </w:r>
          </w:p>
        </w:tc>
        <w:tc>
          <w:tcPr>
            <w:tcW w:w="266" w:type="dxa"/>
          </w:tcPr>
          <w:p w14:paraId="74E6AC08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5062A78A" w14:textId="1122C399" w:rsidR="00DF2B4F" w:rsidRPr="003368DE" w:rsidRDefault="001F0E13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="00DF2B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028</w:t>
            </w:r>
          </w:p>
        </w:tc>
        <w:tc>
          <w:tcPr>
            <w:tcW w:w="236" w:type="dxa"/>
            <w:vAlign w:val="bottom"/>
          </w:tcPr>
          <w:p w14:paraId="73C2440D" w14:textId="77777777" w:rsidR="00DF2B4F" w:rsidRPr="003368DE" w:rsidRDefault="00DF2B4F" w:rsidP="00DF2B4F">
            <w:pPr>
              <w:pStyle w:val="acctfourfigures"/>
              <w:tabs>
                <w:tab w:val="clear" w:pos="765"/>
                <w:tab w:val="decimal" w:pos="792"/>
              </w:tabs>
              <w:ind w:left="-108" w:right="-12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EB9AEA4" w14:textId="13B80E53" w:rsidR="00DF2B4F" w:rsidRPr="00DF2B4F" w:rsidRDefault="00DF2B4F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2B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Pr="00DF2B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="005B23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46DB69A" w14:textId="77777777" w:rsidR="00DF2B4F" w:rsidRPr="003368DE" w:rsidRDefault="00DF2B4F" w:rsidP="00DF2B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7002F082" w14:textId="334AEB55" w:rsidR="00DF2B4F" w:rsidRPr="003368DE" w:rsidRDefault="001F0E13" w:rsidP="00DF2B4F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DF2B4F" w:rsidRPr="003368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996</w:t>
            </w:r>
          </w:p>
        </w:tc>
      </w:tr>
    </w:tbl>
    <w:p w14:paraId="42DD275B" w14:textId="0CA1D9D5" w:rsidR="006D654B" w:rsidRPr="00280329" w:rsidRDefault="006D654B" w:rsidP="006D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="Angsana New" w:hAnsi="Angsana New"/>
          <w:bCs/>
          <w:sz w:val="30"/>
          <w:szCs w:val="30"/>
        </w:rPr>
      </w:pPr>
    </w:p>
    <w:p w14:paraId="382E877D" w14:textId="3DEC9D36" w:rsidR="00127216" w:rsidRDefault="00127216" w:rsidP="006D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</w:t>
      </w:r>
      <w:r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ที่</w:t>
      </w:r>
      <w:r w:rsidRPr="00CF7ED9">
        <w:rPr>
          <w:rFonts w:asciiTheme="majorBidi" w:hAnsiTheme="majorBidi" w:cstheme="majorBidi"/>
          <w:bCs/>
          <w:i/>
          <w:iCs/>
          <w:sz w:val="30"/>
          <w:szCs w:val="30"/>
          <w:cs/>
        </w:rPr>
        <w:t>รับรู้ในกำไรขาดทุนเบ็ดเสร็จอื่น</w:t>
      </w:r>
    </w:p>
    <w:p w14:paraId="514B922D" w14:textId="77777777" w:rsidR="00127216" w:rsidRPr="00280329" w:rsidRDefault="00127216" w:rsidP="006D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236"/>
        <w:gridCol w:w="844"/>
        <w:gridCol w:w="236"/>
        <w:gridCol w:w="934"/>
        <w:gridCol w:w="236"/>
        <w:gridCol w:w="844"/>
        <w:gridCol w:w="236"/>
        <w:gridCol w:w="934"/>
        <w:gridCol w:w="236"/>
        <w:gridCol w:w="934"/>
      </w:tblGrid>
      <w:tr w:rsidR="00127216" w:rsidRPr="00A659E6" w14:paraId="06DEB458" w14:textId="77777777" w:rsidTr="009632D8">
        <w:tc>
          <w:tcPr>
            <w:tcW w:w="2610" w:type="dxa"/>
            <w:shd w:val="clear" w:color="auto" w:fill="auto"/>
          </w:tcPr>
          <w:p w14:paraId="16517886" w14:textId="77777777" w:rsidR="00127216" w:rsidRPr="00A659E6" w:rsidRDefault="00127216" w:rsidP="005E0EEE">
            <w:pPr>
              <w:rPr>
                <w:rFonts w:ascii="Angsana New" w:hAnsi="Angsana New"/>
                <w:sz w:val="28"/>
                <w:szCs w:val="28"/>
              </w:rPr>
            </w:pPr>
            <w:r w:rsidRPr="00A659E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659E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570" w:type="dxa"/>
            <w:gridSpan w:val="11"/>
            <w:shd w:val="clear" w:color="auto" w:fill="auto"/>
          </w:tcPr>
          <w:p w14:paraId="4E895DC2" w14:textId="4ABB0277" w:rsidR="00127216" w:rsidRPr="00A659E6" w:rsidRDefault="00127216" w:rsidP="005E0EEE">
            <w:pPr>
              <w:jc w:val="center"/>
              <w:rPr>
                <w:sz w:val="28"/>
                <w:szCs w:val="28"/>
              </w:rPr>
            </w:pP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7216" w:rsidRPr="00A659E6" w14:paraId="678DE735" w14:textId="77777777" w:rsidTr="009632D8">
        <w:tc>
          <w:tcPr>
            <w:tcW w:w="2610" w:type="dxa"/>
            <w:shd w:val="clear" w:color="auto" w:fill="auto"/>
          </w:tcPr>
          <w:p w14:paraId="28B957C8" w14:textId="77777777" w:rsidR="00127216" w:rsidRPr="00A659E6" w:rsidRDefault="00127216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295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shd w:val="clear" w:color="auto" w:fill="auto"/>
          </w:tcPr>
          <w:p w14:paraId="696955E4" w14:textId="77777777" w:rsidR="00127216" w:rsidRPr="00A659E6" w:rsidRDefault="00127216" w:rsidP="005E0E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59E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910FB8D" w14:textId="77777777" w:rsidR="00127216" w:rsidRPr="00A659E6" w:rsidRDefault="00127216" w:rsidP="005E0E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4" w:type="dxa"/>
            <w:gridSpan w:val="5"/>
            <w:shd w:val="clear" w:color="auto" w:fill="auto"/>
          </w:tcPr>
          <w:p w14:paraId="6B8EFD07" w14:textId="77777777" w:rsidR="00127216" w:rsidRPr="00A659E6" w:rsidRDefault="00127216" w:rsidP="005E0E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59E6">
              <w:rPr>
                <w:rFonts w:ascii="Angsana New" w:hAnsi="Angsana New"/>
                <w:sz w:val="28"/>
                <w:szCs w:val="28"/>
              </w:rPr>
              <w:t>25</w:t>
            </w:r>
            <w:r w:rsidRPr="00A659E6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A659E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27216" w:rsidRPr="00A659E6" w14:paraId="6A16C6CA" w14:textId="77777777" w:rsidTr="009632D8">
        <w:trPr>
          <w:trHeight w:val="693"/>
        </w:trPr>
        <w:tc>
          <w:tcPr>
            <w:tcW w:w="2610" w:type="dxa"/>
            <w:shd w:val="clear" w:color="auto" w:fill="auto"/>
            <w:vAlign w:val="bottom"/>
          </w:tcPr>
          <w:p w14:paraId="49EBCB39" w14:textId="1FC261C1" w:rsidR="00127216" w:rsidRPr="00A659E6" w:rsidRDefault="00127216" w:rsidP="005E0EEE">
            <w:pPr>
              <w:spacing w:line="16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E023EB" w14:textId="77777777" w:rsidR="00127216" w:rsidRPr="00A659E6" w:rsidRDefault="00127216" w:rsidP="005E0EEE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32CEE2E3" w14:textId="77777777" w:rsidR="00127216" w:rsidRPr="00A659E6" w:rsidRDefault="00127216" w:rsidP="005E0EEE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E2E353" w14:textId="77777777" w:rsidR="00127216" w:rsidRPr="00A659E6" w:rsidRDefault="00127216" w:rsidP="005E0EE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C37BE38" w14:textId="4F599810" w:rsidR="00127216" w:rsidRPr="00A659E6" w:rsidRDefault="00127216" w:rsidP="005E0E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8946BA" w14:textId="77777777" w:rsidR="00127216" w:rsidRPr="00A659E6" w:rsidRDefault="00127216" w:rsidP="005E0EE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6B4C5A" w14:textId="77777777" w:rsidR="00127216" w:rsidRPr="00A659E6" w:rsidRDefault="00127216" w:rsidP="005E0EEE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415CD90F" w14:textId="77777777" w:rsidR="00127216" w:rsidRPr="00A659E6" w:rsidRDefault="00127216" w:rsidP="005E0E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FFEF6A" w14:textId="77777777" w:rsidR="00127216" w:rsidRPr="00A659E6" w:rsidRDefault="00127216" w:rsidP="005E0EEE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72907C9D" w14:textId="77777777" w:rsidR="00127216" w:rsidRPr="00A659E6" w:rsidRDefault="00127216" w:rsidP="005E0EEE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097B56" w14:textId="77777777" w:rsidR="00127216" w:rsidRPr="00A659E6" w:rsidRDefault="00127216" w:rsidP="005E0EE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2CD6617" w14:textId="77777777" w:rsidR="00127216" w:rsidRPr="00A659E6" w:rsidRDefault="00127216" w:rsidP="00A659E6">
            <w:pPr>
              <w:pStyle w:val="acctfourfigures"/>
              <w:tabs>
                <w:tab w:val="clear" w:pos="765"/>
              </w:tabs>
              <w:spacing w:line="240" w:lineRule="auto"/>
              <w:ind w:left="-16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รายได้</w:t>
            </w:r>
            <w:r w:rsidRPr="00A659E6">
              <w:rPr>
                <w:rFonts w:ascii="Angsana New" w:hAnsi="Angsana New"/>
                <w:sz w:val="28"/>
                <w:szCs w:val="28"/>
                <w:lang w:bidi="th-TH"/>
              </w:rPr>
              <w:br/>
              <w:t>(</w:t>
            </w: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23DA6" w14:textId="77777777" w:rsidR="00127216" w:rsidRPr="00A659E6" w:rsidRDefault="00127216" w:rsidP="005E0EE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93D31C" w14:textId="77777777" w:rsidR="00127216" w:rsidRPr="00A659E6" w:rsidRDefault="00127216" w:rsidP="005E0EEE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</w:tr>
      <w:tr w:rsidR="00127216" w:rsidRPr="00A659E6" w14:paraId="3AA4C831" w14:textId="77777777" w:rsidTr="009632D8">
        <w:trPr>
          <w:trHeight w:val="389"/>
        </w:trPr>
        <w:tc>
          <w:tcPr>
            <w:tcW w:w="2610" w:type="dxa"/>
            <w:shd w:val="clear" w:color="auto" w:fill="auto"/>
            <w:vAlign w:val="bottom"/>
          </w:tcPr>
          <w:p w14:paraId="06D529A0" w14:textId="77777777" w:rsidR="00127216" w:rsidRPr="00A659E6" w:rsidRDefault="00127216" w:rsidP="005E0EEE">
            <w:pPr>
              <w:spacing w:line="160" w:lineRule="atLeast"/>
              <w:ind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1"/>
            <w:shd w:val="clear" w:color="auto" w:fill="auto"/>
            <w:vAlign w:val="bottom"/>
          </w:tcPr>
          <w:p w14:paraId="3AAA845D" w14:textId="77777777" w:rsidR="00127216" w:rsidRPr="00A659E6" w:rsidRDefault="00127216" w:rsidP="005E0EEE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A659E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27216" w:rsidRPr="00A659E6" w14:paraId="54723A83" w14:textId="77777777" w:rsidTr="009632D8">
        <w:trPr>
          <w:trHeight w:val="443"/>
        </w:trPr>
        <w:tc>
          <w:tcPr>
            <w:tcW w:w="2610" w:type="dxa"/>
            <w:shd w:val="clear" w:color="auto" w:fill="auto"/>
          </w:tcPr>
          <w:p w14:paraId="23F8417F" w14:textId="49DB5CC7" w:rsidR="00127216" w:rsidRPr="00A659E6" w:rsidRDefault="00127216" w:rsidP="005E0EEE">
            <w:pPr>
              <w:tabs>
                <w:tab w:val="clear" w:pos="227"/>
                <w:tab w:val="clear" w:pos="1871"/>
                <w:tab w:val="left" w:pos="1915"/>
              </w:tabs>
              <w:spacing w:line="160" w:lineRule="atLeast"/>
              <w:ind w:left="155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659E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659E6">
              <w:rPr>
                <w:rFonts w:ascii="Angsana New" w:hAnsi="Angsana New" w:hint="cs"/>
                <w:sz w:val="28"/>
                <w:szCs w:val="28"/>
                <w:cs/>
              </w:rPr>
              <w:t>ขาดทุน) จากการประมาณการตามหลักคณิตศาสตร์ประกันภัย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F56AF9" w14:textId="75BCDE30" w:rsidR="00127216" w:rsidRPr="00A659E6" w:rsidRDefault="00127216" w:rsidP="00A659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98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59,643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59106" w14:textId="77777777" w:rsidR="00127216" w:rsidRPr="00A659E6" w:rsidRDefault="00127216" w:rsidP="005E0EEE">
            <w:pPr>
              <w:pStyle w:val="acctfourfigures"/>
              <w:tabs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D69605B" w14:textId="7387A54C" w:rsidR="00127216" w:rsidRPr="00A659E6" w:rsidRDefault="00127216" w:rsidP="00A659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(11,929)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26058" w14:textId="77777777" w:rsidR="00127216" w:rsidRPr="00A659E6" w:rsidRDefault="00127216" w:rsidP="005E0EEE">
            <w:pPr>
              <w:pStyle w:val="acctfourfigures"/>
              <w:tabs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656EF48" w14:textId="77BF53C8" w:rsidR="00127216" w:rsidRPr="00A659E6" w:rsidRDefault="00127216" w:rsidP="00A659E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29" w:right="-2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47,714</w:t>
            </w:r>
          </w:p>
        </w:tc>
        <w:tc>
          <w:tcPr>
            <w:tcW w:w="236" w:type="dxa"/>
            <w:shd w:val="clear" w:color="auto" w:fill="auto"/>
          </w:tcPr>
          <w:p w14:paraId="7026526D" w14:textId="77777777" w:rsidR="00127216" w:rsidRPr="00A659E6" w:rsidRDefault="00127216" w:rsidP="005E0E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935256C" w14:textId="77777777" w:rsidR="00127216" w:rsidRPr="00A659E6" w:rsidRDefault="00127216" w:rsidP="00A659E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98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11,340</w:t>
            </w:r>
            <w:r w:rsidRPr="00A659E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96398" w14:textId="77777777" w:rsidR="00127216" w:rsidRPr="00A659E6" w:rsidRDefault="00127216" w:rsidP="005E0E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9EA35F" w14:textId="77777777" w:rsidR="00127216" w:rsidRPr="00A659E6" w:rsidRDefault="00127216" w:rsidP="00A659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A659E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EE5598" w14:textId="77777777" w:rsidR="00127216" w:rsidRPr="00A659E6" w:rsidRDefault="00127216" w:rsidP="005E0E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567925" w14:textId="77777777" w:rsidR="00127216" w:rsidRPr="00A659E6" w:rsidRDefault="00127216" w:rsidP="00A659E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A659E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072</w:t>
            </w:r>
            <w:r w:rsidRPr="00A659E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27216" w:rsidRPr="00A659E6" w14:paraId="5ED2B552" w14:textId="77777777" w:rsidTr="009632D8">
        <w:tc>
          <w:tcPr>
            <w:tcW w:w="2610" w:type="dxa"/>
            <w:shd w:val="clear" w:color="auto" w:fill="auto"/>
          </w:tcPr>
          <w:p w14:paraId="3D3B84AA" w14:textId="77777777" w:rsidR="00127216" w:rsidRPr="00A659E6" w:rsidRDefault="00127216" w:rsidP="005E0EEE">
            <w:pPr>
              <w:tabs>
                <w:tab w:val="clear" w:pos="227"/>
              </w:tabs>
              <w:ind w:hanging="9"/>
              <w:rPr>
                <w:rFonts w:ascii="Angsana New" w:hAnsi="Angsana New"/>
                <w:sz w:val="28"/>
                <w:szCs w:val="28"/>
              </w:rPr>
            </w:pPr>
            <w:r w:rsidRPr="00A659E6">
              <w:rPr>
                <w:rFonts w:ascii="Angsana New" w:hAnsi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D35C4" w14:textId="3B2B8A16" w:rsidR="00127216" w:rsidRPr="00A659E6" w:rsidRDefault="00127216" w:rsidP="00A659E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A659E6"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46909" w14:textId="77777777" w:rsidR="00127216" w:rsidRPr="00A659E6" w:rsidRDefault="00127216" w:rsidP="005E0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E4706" w14:textId="77777777" w:rsidR="00127216" w:rsidRPr="00A659E6" w:rsidRDefault="00127216" w:rsidP="00A659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(43)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79955" w14:textId="77777777" w:rsidR="00127216" w:rsidRPr="00A659E6" w:rsidRDefault="00127216" w:rsidP="005E0EE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217CA" w14:textId="3AE423D0" w:rsidR="00127216" w:rsidRPr="00A659E6" w:rsidRDefault="00127216" w:rsidP="00A659E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A659E6"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B3765EA" w14:textId="77777777" w:rsidR="00127216" w:rsidRPr="00A659E6" w:rsidRDefault="00127216" w:rsidP="005E0E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DB16D" w14:textId="77777777" w:rsidR="00127216" w:rsidRPr="00A659E6" w:rsidRDefault="00127216" w:rsidP="00A659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9C8056" w14:textId="77777777" w:rsidR="00127216" w:rsidRPr="00A659E6" w:rsidRDefault="00127216" w:rsidP="005E0EE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41FA3" w14:textId="77777777" w:rsidR="00127216" w:rsidRPr="00A659E6" w:rsidRDefault="00127216" w:rsidP="00A659E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(36)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E7321" w14:textId="77777777" w:rsidR="00127216" w:rsidRPr="00A659E6" w:rsidRDefault="00127216" w:rsidP="005E0EE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9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37455" w14:textId="77777777" w:rsidR="00127216" w:rsidRPr="00A659E6" w:rsidRDefault="00127216" w:rsidP="00A659E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/>
                <w:sz w:val="28"/>
                <w:szCs w:val="28"/>
                <w:lang w:val="en-US" w:bidi="th-TH"/>
              </w:rPr>
              <w:t>144</w:t>
            </w:r>
          </w:p>
        </w:tc>
      </w:tr>
      <w:tr w:rsidR="00127216" w:rsidRPr="00A659E6" w14:paraId="375A4DF4" w14:textId="77777777" w:rsidTr="009632D8">
        <w:tc>
          <w:tcPr>
            <w:tcW w:w="2610" w:type="dxa"/>
            <w:shd w:val="clear" w:color="auto" w:fill="auto"/>
          </w:tcPr>
          <w:p w14:paraId="5482FFD3" w14:textId="77777777" w:rsidR="00127216" w:rsidRPr="00A659E6" w:rsidRDefault="00127216" w:rsidP="005E0EEE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9D3737" w14:textId="628E8B19" w:rsidR="00127216" w:rsidRPr="00A659E6" w:rsidRDefault="005B23B4" w:rsidP="00A659E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59,85</w:t>
            </w:r>
            <w:r w:rsidR="00A659E6" w:rsidRPr="00A659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C1298" w14:textId="77777777" w:rsidR="00127216" w:rsidRPr="00A659E6" w:rsidRDefault="00127216" w:rsidP="005E0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23459" w14:textId="6ABD85C3" w:rsidR="00127216" w:rsidRPr="00A659E6" w:rsidRDefault="00127216" w:rsidP="00A659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5B23B4" w:rsidRPr="00A659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11,972</w:t>
            </w:r>
            <w:r w:rsidRPr="00A659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DF2016" w14:textId="77777777" w:rsidR="00127216" w:rsidRPr="00A659E6" w:rsidRDefault="00127216" w:rsidP="005E0EE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EB918" w14:textId="47FD0D8D" w:rsidR="00127216" w:rsidRPr="00A659E6" w:rsidRDefault="005B23B4" w:rsidP="00A659E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47,88</w:t>
            </w:r>
            <w:r w:rsidR="00A659E6" w:rsidRPr="00A659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6FA409" w14:textId="77777777" w:rsidR="00127216" w:rsidRPr="00A659E6" w:rsidRDefault="00127216" w:rsidP="005E0EEE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4D0B3" w14:textId="77777777" w:rsidR="00127216" w:rsidRPr="00A659E6" w:rsidRDefault="00127216" w:rsidP="00A659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11</w:t>
            </w: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160</w:t>
            </w: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F73E4B" w14:textId="77777777" w:rsidR="00127216" w:rsidRPr="00A659E6" w:rsidRDefault="00127216" w:rsidP="005E0EE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D7FDD" w14:textId="77777777" w:rsidR="00127216" w:rsidRPr="00A659E6" w:rsidRDefault="00127216" w:rsidP="00A659E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F191A" w14:textId="77777777" w:rsidR="00127216" w:rsidRPr="00A659E6" w:rsidRDefault="00127216" w:rsidP="005E0EE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2CFCB" w14:textId="77777777" w:rsidR="00127216" w:rsidRPr="00A659E6" w:rsidRDefault="00127216" w:rsidP="00A659E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</w:t>
            </w: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92</w:t>
            </w:r>
            <w:r w:rsidRPr="00A659E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A659E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A98FD4C" w14:textId="4A3A04E1" w:rsidR="00127216" w:rsidRDefault="00127216" w:rsidP="006D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6FAD1651" w14:textId="77777777" w:rsidR="006577FB" w:rsidRDefault="006577FB" w:rsidP="006D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10C80D60" w14:textId="77777777" w:rsidR="006577FB" w:rsidRDefault="006577FB" w:rsidP="006D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236"/>
        <w:gridCol w:w="844"/>
        <w:gridCol w:w="236"/>
        <w:gridCol w:w="934"/>
        <w:gridCol w:w="236"/>
        <w:gridCol w:w="844"/>
        <w:gridCol w:w="236"/>
        <w:gridCol w:w="934"/>
        <w:gridCol w:w="236"/>
        <w:gridCol w:w="934"/>
      </w:tblGrid>
      <w:tr w:rsidR="006D654B" w:rsidRPr="00043A61" w14:paraId="4603984C" w14:textId="77777777" w:rsidTr="009632D8">
        <w:tc>
          <w:tcPr>
            <w:tcW w:w="2610" w:type="dxa"/>
            <w:shd w:val="clear" w:color="auto" w:fill="auto"/>
          </w:tcPr>
          <w:p w14:paraId="393BB875" w14:textId="14827478" w:rsidR="004C0C33" w:rsidRPr="00043A61" w:rsidRDefault="006D654B" w:rsidP="006D654B">
            <w:pPr>
              <w:rPr>
                <w:rFonts w:ascii="Angsana New" w:hAnsi="Angsana New"/>
                <w:sz w:val="28"/>
                <w:szCs w:val="28"/>
              </w:rPr>
            </w:pPr>
            <w:r w:rsidRPr="00043A61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Pr="00043A6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570" w:type="dxa"/>
            <w:gridSpan w:val="11"/>
            <w:shd w:val="clear" w:color="auto" w:fill="auto"/>
          </w:tcPr>
          <w:p w14:paraId="432037A5" w14:textId="0EA55EB6" w:rsidR="006D654B" w:rsidRPr="00043A61" w:rsidRDefault="00316FF2" w:rsidP="006D654B">
            <w:pPr>
              <w:jc w:val="center"/>
              <w:rPr>
                <w:sz w:val="28"/>
                <w:szCs w:val="28"/>
              </w:rPr>
            </w:pPr>
            <w:r w:rsidRPr="00043A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="004919E2" w:rsidRPr="00043A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การเงิน</w:t>
            </w:r>
            <w:r w:rsidRPr="00043A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D654B" w:rsidRPr="00043A61" w14:paraId="0A2D3548" w14:textId="77777777" w:rsidTr="009632D8">
        <w:tc>
          <w:tcPr>
            <w:tcW w:w="2610" w:type="dxa"/>
            <w:shd w:val="clear" w:color="auto" w:fill="auto"/>
          </w:tcPr>
          <w:p w14:paraId="12F66FE8" w14:textId="0501166C" w:rsidR="006D654B" w:rsidRPr="00043A61" w:rsidRDefault="006D654B" w:rsidP="00B46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295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shd w:val="clear" w:color="auto" w:fill="auto"/>
          </w:tcPr>
          <w:p w14:paraId="132FD806" w14:textId="6B400703" w:rsidR="006D654B" w:rsidRPr="00043A61" w:rsidRDefault="001F0E13" w:rsidP="006D65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A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D7F0F42" w14:textId="77777777" w:rsidR="006D654B" w:rsidRPr="00043A61" w:rsidRDefault="006D654B" w:rsidP="006D65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4" w:type="dxa"/>
            <w:gridSpan w:val="5"/>
            <w:shd w:val="clear" w:color="auto" w:fill="auto"/>
          </w:tcPr>
          <w:p w14:paraId="7E792FD7" w14:textId="1E97B65C" w:rsidR="006D654B" w:rsidRPr="00043A61" w:rsidRDefault="001F0E13" w:rsidP="006D65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A61">
              <w:rPr>
                <w:rFonts w:ascii="Angsana New" w:hAnsi="Angsana New"/>
                <w:sz w:val="28"/>
                <w:szCs w:val="28"/>
              </w:rPr>
              <w:t>25</w:t>
            </w:r>
            <w:r w:rsidRPr="00043A6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43A6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D654B" w:rsidRPr="00043A61" w14:paraId="0EE3DA0F" w14:textId="77777777" w:rsidTr="009632D8">
        <w:trPr>
          <w:trHeight w:val="693"/>
        </w:trPr>
        <w:tc>
          <w:tcPr>
            <w:tcW w:w="2610" w:type="dxa"/>
            <w:shd w:val="clear" w:color="auto" w:fill="auto"/>
            <w:vAlign w:val="bottom"/>
          </w:tcPr>
          <w:p w14:paraId="0361CD79" w14:textId="3957EB06" w:rsidR="006D654B" w:rsidRPr="00043A61" w:rsidRDefault="006D654B" w:rsidP="00316FF2">
            <w:pPr>
              <w:spacing w:line="16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1444EA" w14:textId="77777777" w:rsidR="006D654B" w:rsidRPr="00043A61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56A4BA6B" w14:textId="77777777" w:rsidR="006D654B" w:rsidRPr="00043A61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08CEA" w14:textId="77777777" w:rsidR="006D654B" w:rsidRPr="00043A61" w:rsidRDefault="006D654B" w:rsidP="006D65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C7AB205" w14:textId="10A13052" w:rsidR="006D654B" w:rsidRPr="00043A61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C2874" w14:textId="77777777" w:rsidR="006D654B" w:rsidRPr="00043A61" w:rsidRDefault="006D654B" w:rsidP="006D65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F78E4A6" w14:textId="77777777" w:rsidR="006D654B" w:rsidRPr="00043A61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1BE88D8C" w14:textId="77777777" w:rsidR="006D654B" w:rsidRPr="00043A61" w:rsidRDefault="006D654B" w:rsidP="006D65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38AF426" w14:textId="77777777" w:rsidR="006D654B" w:rsidRPr="00043A61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ก่อนภาษี</w:t>
            </w:r>
          </w:p>
          <w:p w14:paraId="44C529CD" w14:textId="77777777" w:rsidR="006D654B" w:rsidRPr="00043A61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168B3" w14:textId="77777777" w:rsidR="006D654B" w:rsidRPr="00043A61" w:rsidRDefault="006D654B" w:rsidP="006D65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7A82F5" w14:textId="77777777" w:rsidR="006D654B" w:rsidRPr="00043A61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รายได้</w:t>
            </w:r>
            <w:r w:rsidRPr="00043A61">
              <w:rPr>
                <w:rFonts w:ascii="Angsana New" w:hAnsi="Angsana New"/>
                <w:sz w:val="28"/>
                <w:szCs w:val="28"/>
                <w:lang w:bidi="th-TH"/>
              </w:rPr>
              <w:br/>
              <w:t>(</w:t>
            </w: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FEA202" w14:textId="77777777" w:rsidR="006D654B" w:rsidRPr="00043A61" w:rsidRDefault="006D654B" w:rsidP="006D65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99F89F" w14:textId="77777777" w:rsidR="006D654B" w:rsidRPr="00043A61" w:rsidRDefault="006D654B" w:rsidP="006D654B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</w:tr>
      <w:tr w:rsidR="00316FF2" w:rsidRPr="00043A61" w14:paraId="5840159F" w14:textId="77777777" w:rsidTr="009632D8">
        <w:trPr>
          <w:trHeight w:val="389"/>
        </w:trPr>
        <w:tc>
          <w:tcPr>
            <w:tcW w:w="2610" w:type="dxa"/>
            <w:shd w:val="clear" w:color="auto" w:fill="auto"/>
            <w:vAlign w:val="bottom"/>
          </w:tcPr>
          <w:p w14:paraId="2AE3EFC1" w14:textId="77777777" w:rsidR="00316FF2" w:rsidRPr="00043A61" w:rsidRDefault="00316FF2" w:rsidP="00316FF2">
            <w:pPr>
              <w:spacing w:line="160" w:lineRule="atLeast"/>
              <w:ind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1"/>
            <w:shd w:val="clear" w:color="auto" w:fill="auto"/>
            <w:vAlign w:val="bottom"/>
          </w:tcPr>
          <w:p w14:paraId="68E94670" w14:textId="35AE861D" w:rsidR="00316FF2" w:rsidRPr="00043A61" w:rsidRDefault="00316FF2" w:rsidP="006D654B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43A6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C0C33" w:rsidRPr="00043A61" w14:paraId="16CCFDAB" w14:textId="77777777" w:rsidTr="009632D8">
        <w:trPr>
          <w:trHeight w:val="443"/>
        </w:trPr>
        <w:tc>
          <w:tcPr>
            <w:tcW w:w="2610" w:type="dxa"/>
            <w:shd w:val="clear" w:color="auto" w:fill="auto"/>
          </w:tcPr>
          <w:p w14:paraId="5631334F" w14:textId="4EBB9076" w:rsidR="004C0C33" w:rsidRPr="00043A61" w:rsidRDefault="00127216" w:rsidP="004C0C33">
            <w:pPr>
              <w:tabs>
                <w:tab w:val="clear" w:pos="227"/>
                <w:tab w:val="clear" w:pos="1871"/>
                <w:tab w:val="left" w:pos="1915"/>
              </w:tabs>
              <w:spacing w:line="160" w:lineRule="atLeast"/>
              <w:ind w:left="155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43A6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43A61">
              <w:rPr>
                <w:rFonts w:ascii="Angsana New" w:hAnsi="Angsana New" w:hint="cs"/>
                <w:sz w:val="28"/>
                <w:szCs w:val="28"/>
                <w:cs/>
              </w:rPr>
              <w:t>ขาดทุน) จากการประมาณการตามหลักคณิตศาสตร์ประกันภัย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8A50F1" w14:textId="62F6DDF2" w:rsidR="004C0C33" w:rsidRPr="00043A61" w:rsidRDefault="001F0E13" w:rsidP="004C0C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-36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="004C0C33" w:rsidRPr="00043A6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FEEF7" w14:textId="77777777" w:rsidR="004C0C33" w:rsidRPr="00043A61" w:rsidRDefault="004C0C33" w:rsidP="004C0C33">
            <w:pPr>
              <w:pStyle w:val="acctfourfigures"/>
              <w:tabs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E8F4328" w14:textId="0E570044" w:rsidR="004C0C33" w:rsidRPr="00043A61" w:rsidRDefault="004C0C33" w:rsidP="004C0C33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F0E13"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F0E13"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521</w:t>
            </w: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105609" w14:textId="77777777" w:rsidR="004C0C33" w:rsidRPr="00043A61" w:rsidRDefault="004C0C33" w:rsidP="004C0C33">
            <w:pPr>
              <w:pStyle w:val="acctfourfigures"/>
              <w:tabs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C15E87" w14:textId="0FAF1DC3" w:rsidR="004C0C33" w:rsidRPr="00043A61" w:rsidRDefault="001F0E13" w:rsidP="004C0C3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29" w:right="-2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4C0C33"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085</w:t>
            </w:r>
          </w:p>
        </w:tc>
        <w:tc>
          <w:tcPr>
            <w:tcW w:w="236" w:type="dxa"/>
            <w:shd w:val="clear" w:color="auto" w:fill="auto"/>
          </w:tcPr>
          <w:p w14:paraId="5F5430EA" w14:textId="77777777" w:rsidR="004C0C33" w:rsidRPr="00043A61" w:rsidRDefault="004C0C33" w:rsidP="004C0C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BE572F9" w14:textId="1FA9AB6B" w:rsidR="004C0C33" w:rsidRPr="00043A61" w:rsidRDefault="004C0C33" w:rsidP="00665FF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98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1F0E13"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F0E13"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340</w:t>
            </w:r>
            <w:r w:rsidRPr="00043A6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789EDC" w14:textId="77777777" w:rsidR="004C0C33" w:rsidRPr="00043A61" w:rsidRDefault="004C0C3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A73470B" w14:textId="6D67FFED" w:rsidR="004C0C33" w:rsidRPr="00043A61" w:rsidRDefault="001F0E1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C0C33" w:rsidRPr="00043A6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796B34" w14:textId="77777777" w:rsidR="004C0C33" w:rsidRPr="00043A61" w:rsidRDefault="004C0C3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4128D8C" w14:textId="262C9201" w:rsidR="004C0C33" w:rsidRPr="00043A61" w:rsidRDefault="004C0C3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2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1F0E13"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043A6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1F0E13"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072</w:t>
            </w:r>
            <w:r w:rsidRPr="00043A6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C0C33" w:rsidRPr="00043A61" w14:paraId="659317FE" w14:textId="77777777" w:rsidTr="009632D8">
        <w:tc>
          <w:tcPr>
            <w:tcW w:w="2610" w:type="dxa"/>
            <w:shd w:val="clear" w:color="auto" w:fill="auto"/>
          </w:tcPr>
          <w:p w14:paraId="512C3960" w14:textId="77777777" w:rsidR="004C0C33" w:rsidRPr="00043A61" w:rsidRDefault="004C0C33" w:rsidP="004C0C33">
            <w:pPr>
              <w:tabs>
                <w:tab w:val="clear" w:pos="227"/>
              </w:tabs>
              <w:ind w:hanging="9"/>
              <w:rPr>
                <w:rFonts w:ascii="Angsana New" w:hAnsi="Angsana New"/>
                <w:sz w:val="28"/>
                <w:szCs w:val="28"/>
              </w:rPr>
            </w:pPr>
            <w:r w:rsidRPr="00043A61">
              <w:rPr>
                <w:rFonts w:ascii="Angsana New" w:hAnsi="Angsana New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1F0D1" w14:textId="20BDE0D7" w:rsidR="004C0C33" w:rsidRPr="00043A61" w:rsidRDefault="001F0E13" w:rsidP="004C0C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C705FF"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04CB4" w14:textId="77777777" w:rsidR="004C0C33" w:rsidRPr="00043A61" w:rsidRDefault="004C0C33" w:rsidP="004C0C3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B79DF" w14:textId="036A4102" w:rsidR="004C0C33" w:rsidRPr="00043A61" w:rsidRDefault="004C0C33" w:rsidP="004C0C33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F0E13"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6F29BE" w14:textId="77777777" w:rsidR="004C0C33" w:rsidRPr="00043A61" w:rsidRDefault="004C0C33" w:rsidP="004C0C3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12DAC" w14:textId="458FBC68" w:rsidR="004C0C33" w:rsidRPr="00043A61" w:rsidRDefault="001F0E13" w:rsidP="004C0C33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C705FF"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561FC8C" w14:textId="77777777" w:rsidR="004C0C33" w:rsidRPr="00043A61" w:rsidRDefault="004C0C33" w:rsidP="004C0C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25143" w14:textId="195AFED9" w:rsidR="004C0C33" w:rsidRPr="00043A61" w:rsidRDefault="001F0E13" w:rsidP="00665F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945F57" w14:textId="77777777" w:rsidR="004C0C33" w:rsidRPr="00043A61" w:rsidRDefault="004C0C3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A6AF1" w14:textId="605DDA70" w:rsidR="004C0C33" w:rsidRPr="00043A61" w:rsidRDefault="004C0C3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F0E13"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856D53" w14:textId="77777777" w:rsidR="004C0C33" w:rsidRPr="00043A61" w:rsidRDefault="004C0C3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9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FF7D2" w14:textId="22502BF1" w:rsidR="004C0C33" w:rsidRPr="00043A61" w:rsidRDefault="001F0E1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/>
                <w:sz w:val="28"/>
                <w:szCs w:val="28"/>
                <w:lang w:val="en-US" w:bidi="th-TH"/>
              </w:rPr>
              <w:t>144</w:t>
            </w:r>
          </w:p>
        </w:tc>
      </w:tr>
      <w:tr w:rsidR="004C0C33" w:rsidRPr="00043A61" w14:paraId="370209C7" w14:textId="77777777" w:rsidTr="009632D8">
        <w:tc>
          <w:tcPr>
            <w:tcW w:w="2610" w:type="dxa"/>
            <w:shd w:val="clear" w:color="auto" w:fill="auto"/>
          </w:tcPr>
          <w:p w14:paraId="570C49E8" w14:textId="77777777" w:rsidR="004C0C33" w:rsidRPr="00043A61" w:rsidRDefault="004C0C33" w:rsidP="004C0C33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3A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C32EF" w14:textId="2E0CA847" w:rsidR="004C0C33" w:rsidRPr="00043A61" w:rsidRDefault="001F0E13" w:rsidP="004C0C3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</w:t>
            </w:r>
            <w:r w:rsidR="004C0C33"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</w:t>
            </w:r>
            <w:r w:rsidR="00C705FF"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BAB2A5" w14:textId="77777777" w:rsidR="004C0C33" w:rsidRPr="00043A61" w:rsidRDefault="004C0C33" w:rsidP="004C0C3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644A25" w14:textId="76845A57" w:rsidR="004C0C33" w:rsidRPr="00043A61" w:rsidRDefault="004C0C33" w:rsidP="004C0C33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1F0E13"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1F0E13"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564</w:t>
            </w:r>
            <w:r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D3DFE" w14:textId="77777777" w:rsidR="004C0C33" w:rsidRPr="00043A61" w:rsidRDefault="004C0C33" w:rsidP="004C0C3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FF6DD" w14:textId="2AB6AA29" w:rsidR="004C0C33" w:rsidRPr="00043A61" w:rsidRDefault="001F0E13" w:rsidP="004C0C33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4C0C33"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C705FF"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6E61F6" w14:textId="77777777" w:rsidR="004C0C33" w:rsidRPr="00043A61" w:rsidRDefault="004C0C33" w:rsidP="004C0C3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106DD" w14:textId="2FDAE495" w:rsidR="004C0C33" w:rsidRPr="00043A61" w:rsidRDefault="004C0C33" w:rsidP="00665FF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1F0E13" w:rsidRPr="00043A6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11</w:t>
            </w:r>
            <w:r w:rsidRPr="00043A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="001F0E13" w:rsidRPr="00043A6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160</w:t>
            </w:r>
            <w:r w:rsidRPr="00043A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126BA" w14:textId="77777777" w:rsidR="004C0C33" w:rsidRPr="00043A61" w:rsidRDefault="004C0C3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76A43" w14:textId="66600907" w:rsidR="004C0C33" w:rsidRPr="00043A61" w:rsidRDefault="001F0E1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="004C0C33" w:rsidRPr="00043A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Pr="00043A6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46B20" w14:textId="77777777" w:rsidR="004C0C33" w:rsidRPr="00043A61" w:rsidRDefault="004C0C3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E7BDA" w14:textId="2B400272" w:rsidR="004C0C33" w:rsidRPr="00043A61" w:rsidRDefault="004C0C33" w:rsidP="004C0C3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3A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1F0E13" w:rsidRPr="00043A6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</w:t>
            </w:r>
            <w:r w:rsidRPr="00043A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="001F0E13" w:rsidRPr="00043A6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92</w:t>
            </w:r>
            <w:r w:rsidR="001F0E13" w:rsidRPr="00043A6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043A6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643DD7E1" w14:textId="45A1A25B" w:rsidR="006D654B" w:rsidRDefault="006D654B" w:rsidP="006D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4F98D12E" w14:textId="286C4065" w:rsidR="00F12760" w:rsidRDefault="00F12760" w:rsidP="006D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3030374" w14:textId="77777777" w:rsidR="009632D8" w:rsidRDefault="009632D8" w:rsidP="006D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43"/>
        <w:gridCol w:w="1200"/>
        <w:gridCol w:w="243"/>
        <w:gridCol w:w="1116"/>
        <w:gridCol w:w="243"/>
        <w:gridCol w:w="1185"/>
      </w:tblGrid>
      <w:tr w:rsidR="001571D1" w:rsidRPr="003368DE" w14:paraId="5A15BDEC" w14:textId="77777777" w:rsidTr="009632D8">
        <w:trPr>
          <w:cantSplit/>
        </w:trPr>
        <w:tc>
          <w:tcPr>
            <w:tcW w:w="4230" w:type="dxa"/>
          </w:tcPr>
          <w:p w14:paraId="16A287B4" w14:textId="1B668DFC" w:rsidR="001571D1" w:rsidRPr="00B464B0" w:rsidRDefault="00574F69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br w:type="page"/>
            </w:r>
            <w:r w:rsidR="001571D1" w:rsidRPr="003368DE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310" w:type="dxa"/>
            <w:gridSpan w:val="7"/>
          </w:tcPr>
          <w:p w14:paraId="743CC31A" w14:textId="77777777" w:rsidR="001571D1" w:rsidRPr="003368DE" w:rsidRDefault="001571D1" w:rsidP="001571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571D1" w:rsidRPr="003368DE" w14:paraId="67A6D3F6" w14:textId="77777777" w:rsidTr="009632D8">
        <w:trPr>
          <w:cantSplit/>
          <w:trHeight w:val="297"/>
        </w:trPr>
        <w:tc>
          <w:tcPr>
            <w:tcW w:w="4230" w:type="dxa"/>
          </w:tcPr>
          <w:p w14:paraId="0F23DBC8" w14:textId="5D4CBC6C" w:rsidR="001571D1" w:rsidRPr="003368DE" w:rsidRDefault="001571D1" w:rsidP="0071256F">
            <w:pPr>
              <w:tabs>
                <w:tab w:val="clear" w:pos="227"/>
                <w:tab w:val="left" w:pos="90"/>
                <w:tab w:val="left" w:pos="279"/>
              </w:tabs>
              <w:ind w:left="345" w:right="65" w:firstLine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6DB34159" w14:textId="76D5CFE9" w:rsidR="001571D1" w:rsidRPr="003368DE" w:rsidRDefault="001F0E13" w:rsidP="001571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14:paraId="10DEEE4B" w14:textId="77777777" w:rsidR="001571D1" w:rsidRPr="003368DE" w:rsidRDefault="001571D1" w:rsidP="001571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4" w:type="dxa"/>
            <w:gridSpan w:val="3"/>
          </w:tcPr>
          <w:p w14:paraId="53686991" w14:textId="3245D118" w:rsidR="001571D1" w:rsidRPr="003368DE" w:rsidRDefault="001F0E13" w:rsidP="001571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B17ED" w:rsidRPr="003368DE" w14:paraId="67D33270" w14:textId="77777777" w:rsidTr="009632D8">
        <w:trPr>
          <w:cantSplit/>
        </w:trPr>
        <w:tc>
          <w:tcPr>
            <w:tcW w:w="4230" w:type="dxa"/>
          </w:tcPr>
          <w:p w14:paraId="061E80FA" w14:textId="77777777" w:rsidR="008B17ED" w:rsidRPr="003368DE" w:rsidRDefault="008B17ED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firstLine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46ACEB" w14:textId="77777777" w:rsidR="008B17ED" w:rsidRPr="003368DE" w:rsidRDefault="008B17ED" w:rsidP="00476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6492C1" w14:textId="77777777" w:rsidR="008B17ED" w:rsidRPr="003368DE" w:rsidRDefault="008B17ED" w:rsidP="00476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4A5ED8B8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33ACE62F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0B075CAA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347A9317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D69AF12" w14:textId="77777777" w:rsidR="008B17ED" w:rsidRPr="003368DE" w:rsidRDefault="008B17ED" w:rsidP="00476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A6E3DF3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324B6925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120D906D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2D6A733A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17ED" w:rsidRPr="003368DE" w14:paraId="5FB80B24" w14:textId="77777777" w:rsidTr="009632D8">
        <w:trPr>
          <w:cantSplit/>
        </w:trPr>
        <w:tc>
          <w:tcPr>
            <w:tcW w:w="4230" w:type="dxa"/>
          </w:tcPr>
          <w:p w14:paraId="2C42DFA2" w14:textId="77777777" w:rsidR="008B17ED" w:rsidRPr="003368DE" w:rsidRDefault="008B17ED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C8A27BD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7B2347FC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138D95F2" w14:textId="77699B53" w:rsidR="008B17ED" w:rsidRPr="003368DE" w:rsidRDefault="00127216" w:rsidP="008B17E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1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383,15</w:t>
            </w:r>
            <w:r w:rsidR="00340B2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39BE2115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E07F6FF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29B82B5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42F22D13" w14:textId="1AE1BFF4" w:rsidR="008B17ED" w:rsidRPr="003368DE" w:rsidRDefault="001F0E13" w:rsidP="008B17ED">
            <w:pPr>
              <w:pStyle w:val="30"/>
              <w:tabs>
                <w:tab w:val="clear" w:pos="360"/>
                <w:tab w:val="clear" w:pos="720"/>
                <w:tab w:val="decimal" w:pos="839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  <w:r w:rsidR="008B17ED" w:rsidRPr="003368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</w:tr>
      <w:tr w:rsidR="008B17ED" w:rsidRPr="003368DE" w14:paraId="37615404" w14:textId="77777777" w:rsidTr="009632D8">
        <w:trPr>
          <w:cantSplit/>
        </w:trPr>
        <w:tc>
          <w:tcPr>
            <w:tcW w:w="4230" w:type="dxa"/>
          </w:tcPr>
          <w:p w14:paraId="32904ABB" w14:textId="77777777" w:rsidR="008B17ED" w:rsidRPr="003368DE" w:rsidRDefault="008B17ED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48FBBED" w14:textId="3B988504" w:rsidR="008B17ED" w:rsidRPr="003368DE" w:rsidRDefault="00127216" w:rsidP="008B17ED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  <w:shd w:val="clear" w:color="auto" w:fill="auto"/>
          </w:tcPr>
          <w:p w14:paraId="792964B0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44089BDD" w14:textId="191CD5BC" w:rsidR="008B17ED" w:rsidRPr="003368DE" w:rsidRDefault="00127216" w:rsidP="008B17E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1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76,631</w:t>
            </w:r>
          </w:p>
        </w:tc>
        <w:tc>
          <w:tcPr>
            <w:tcW w:w="243" w:type="dxa"/>
          </w:tcPr>
          <w:p w14:paraId="195044BB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37696C70" w14:textId="1D067429" w:rsidR="008B17ED" w:rsidRPr="003368DE" w:rsidRDefault="001F0E13" w:rsidP="008B17ED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8B17ED" w:rsidRPr="003368DE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14:paraId="6271C87F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422598BD" w14:textId="4BEE39CE" w:rsidR="008B17ED" w:rsidRPr="003368DE" w:rsidRDefault="001F0E13" w:rsidP="008B17ED">
            <w:pPr>
              <w:pStyle w:val="30"/>
              <w:tabs>
                <w:tab w:val="clear" w:pos="360"/>
                <w:tab w:val="clear" w:pos="720"/>
                <w:tab w:val="decimal" w:pos="839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  <w:r w:rsidR="008B17ED" w:rsidRPr="003368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  <w:tr w:rsidR="008B17ED" w:rsidRPr="003368DE" w14:paraId="5E59FAA7" w14:textId="77777777" w:rsidTr="00FF3F86">
        <w:trPr>
          <w:cantSplit/>
        </w:trPr>
        <w:tc>
          <w:tcPr>
            <w:tcW w:w="4230" w:type="dxa"/>
          </w:tcPr>
          <w:p w14:paraId="2BE0F0A0" w14:textId="75A4A954" w:rsidR="008B17ED" w:rsidRPr="003368DE" w:rsidRDefault="008B17ED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รายได้ที่</w:t>
            </w: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ไม่ต้อง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เสียภาษี</w:t>
            </w:r>
          </w:p>
        </w:tc>
        <w:tc>
          <w:tcPr>
            <w:tcW w:w="1080" w:type="dxa"/>
            <w:shd w:val="clear" w:color="auto" w:fill="auto"/>
          </w:tcPr>
          <w:p w14:paraId="6F7BF56D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0183457F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240DC605" w14:textId="148DFC6D" w:rsidR="008B17ED" w:rsidRPr="003368DE" w:rsidRDefault="004D4491" w:rsidP="008B17E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1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49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223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F53D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223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F53D2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  <w:r w:rsidRPr="004D449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</w:tcPr>
          <w:p w14:paraId="3F728017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6A8C245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3318D03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0EFB6B8F" w14:textId="4688B608" w:rsidR="008B17ED" w:rsidRPr="003368DE" w:rsidRDefault="00124F73" w:rsidP="008B17ED">
            <w:pPr>
              <w:pStyle w:val="30"/>
              <w:tabs>
                <w:tab w:val="clear" w:pos="360"/>
                <w:tab w:val="clear" w:pos="720"/>
                <w:tab w:val="decimal" w:pos="839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A440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F3F8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A4405">
              <w:rPr>
                <w:rFonts w:ascii="Angsana New" w:hAnsi="Angsana New"/>
                <w:sz w:val="30"/>
                <w:szCs w:val="30"/>
                <w:lang w:val="en-US"/>
              </w:rPr>
              <w:t>,4</w:t>
            </w:r>
            <w:r w:rsidR="00FF3F86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33253" w:rsidRPr="003368DE" w14:paraId="489112D4" w14:textId="77777777" w:rsidTr="005D670A">
        <w:trPr>
          <w:cantSplit/>
        </w:trPr>
        <w:tc>
          <w:tcPr>
            <w:tcW w:w="4230" w:type="dxa"/>
          </w:tcPr>
          <w:p w14:paraId="00112F8F" w14:textId="21D72489" w:rsidR="00233253" w:rsidRPr="003368DE" w:rsidRDefault="00233253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2E5A351A" w14:textId="77777777" w:rsidR="00233253" w:rsidRPr="003368DE" w:rsidRDefault="00233253" w:rsidP="008B17E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55B3EA1B" w14:textId="77777777" w:rsidR="00233253" w:rsidRPr="003368DE" w:rsidRDefault="00233253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7228F61B" w14:textId="34A9AB55" w:rsidR="00233253" w:rsidRDefault="004D4491" w:rsidP="008B17E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1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491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C22323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8778C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28766405" w14:textId="77777777" w:rsidR="00233253" w:rsidRPr="003368DE" w:rsidRDefault="00233253" w:rsidP="008B17ED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60E7D12E" w14:textId="77777777" w:rsidR="00233253" w:rsidRPr="003368DE" w:rsidRDefault="00233253" w:rsidP="008B17E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850C8D9" w14:textId="77777777" w:rsidR="00233253" w:rsidRPr="003368DE" w:rsidRDefault="00233253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0E35FF55" w14:textId="4BB50B02" w:rsidR="00233253" w:rsidRPr="003368DE" w:rsidRDefault="005D670A" w:rsidP="008B17ED">
            <w:pPr>
              <w:pStyle w:val="30"/>
              <w:tabs>
                <w:tab w:val="clear" w:pos="360"/>
                <w:tab w:val="clear" w:pos="720"/>
                <w:tab w:val="decimal" w:pos="839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5,71</w:t>
            </w:r>
            <w:r w:rsidR="009504D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307F8" w:rsidRPr="003368DE" w14:paraId="6108D6B2" w14:textId="77777777" w:rsidTr="00FF3F86">
        <w:trPr>
          <w:cantSplit/>
        </w:trPr>
        <w:tc>
          <w:tcPr>
            <w:tcW w:w="4230" w:type="dxa"/>
          </w:tcPr>
          <w:p w14:paraId="464196FF" w14:textId="6A19FED1" w:rsidR="00B307F8" w:rsidRDefault="00B307F8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ค่าใช้จ่ายที่มีสิทธิหักทางภาษีได้เพิ่มขึ้น</w:t>
            </w:r>
          </w:p>
        </w:tc>
        <w:tc>
          <w:tcPr>
            <w:tcW w:w="1080" w:type="dxa"/>
            <w:shd w:val="clear" w:color="auto" w:fill="auto"/>
          </w:tcPr>
          <w:p w14:paraId="5D4A943E" w14:textId="77777777" w:rsidR="00B307F8" w:rsidRPr="003368DE" w:rsidRDefault="00B307F8" w:rsidP="008B17E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1126060A" w14:textId="77777777" w:rsidR="00B307F8" w:rsidRPr="003368DE" w:rsidRDefault="00B307F8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7AC2563E" w14:textId="668188D2" w:rsidR="00B307F8" w:rsidRPr="004D4491" w:rsidRDefault="002F731E" w:rsidP="008B17E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1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(1,69</w:t>
            </w:r>
            <w:r w:rsidR="009062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</w:tcPr>
          <w:p w14:paraId="0C737399" w14:textId="77777777" w:rsidR="00B307F8" w:rsidRPr="003368DE" w:rsidRDefault="00B307F8" w:rsidP="008B17ED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4267DC9" w14:textId="77777777" w:rsidR="00B307F8" w:rsidRPr="003368DE" w:rsidRDefault="00B307F8" w:rsidP="008B17E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3B4739F" w14:textId="77777777" w:rsidR="00B307F8" w:rsidRPr="003368DE" w:rsidRDefault="00B307F8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0CC447F2" w14:textId="3B0C29A8" w:rsidR="00B307F8" w:rsidRDefault="00FF3F86" w:rsidP="008B17ED">
            <w:pPr>
              <w:pStyle w:val="30"/>
              <w:tabs>
                <w:tab w:val="clear" w:pos="360"/>
                <w:tab w:val="clear" w:pos="720"/>
                <w:tab w:val="decimal" w:pos="839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(1,980)</w:t>
            </w:r>
          </w:p>
        </w:tc>
      </w:tr>
      <w:tr w:rsidR="008B17ED" w:rsidRPr="003368DE" w14:paraId="6C7243CF" w14:textId="77777777" w:rsidTr="009632D8">
        <w:trPr>
          <w:cantSplit/>
        </w:trPr>
        <w:tc>
          <w:tcPr>
            <w:tcW w:w="4230" w:type="dxa"/>
          </w:tcPr>
          <w:p w14:paraId="3CF1D13A" w14:textId="799FC16A" w:rsidR="008B17ED" w:rsidRPr="003368DE" w:rsidRDefault="008B17ED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F481E0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7627461D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BB9BB46" w14:textId="7E0D9FB2" w:rsidR="008B17ED" w:rsidRPr="003368DE" w:rsidRDefault="00127216" w:rsidP="008B17E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1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030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3" w:type="dxa"/>
          </w:tcPr>
          <w:p w14:paraId="7F524644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25E96BE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51C9AA33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09342B0" w14:textId="3904A244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  <w:tab w:val="decimal" w:pos="839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B17ED" w:rsidRPr="003368DE" w14:paraId="12458D04" w14:textId="77777777" w:rsidTr="009632D8">
        <w:trPr>
          <w:cantSplit/>
        </w:trPr>
        <w:tc>
          <w:tcPr>
            <w:tcW w:w="4230" w:type="dxa"/>
          </w:tcPr>
          <w:p w14:paraId="76A04F49" w14:textId="18ADB9E5" w:rsidR="008B17ED" w:rsidRPr="003368DE" w:rsidRDefault="00113D74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EA3B8" w14:textId="723C08A3" w:rsidR="008B17ED" w:rsidRPr="003368DE" w:rsidRDefault="001543AB" w:rsidP="008B17ED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18.6</w:t>
            </w:r>
          </w:p>
        </w:tc>
        <w:tc>
          <w:tcPr>
            <w:tcW w:w="243" w:type="dxa"/>
            <w:shd w:val="clear" w:color="auto" w:fill="auto"/>
          </w:tcPr>
          <w:p w14:paraId="6FABC1F4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C8E13" w14:textId="7515454A" w:rsidR="008B17ED" w:rsidRPr="003368DE" w:rsidRDefault="001543AB" w:rsidP="008B17E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15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71,429</w:t>
            </w:r>
          </w:p>
        </w:tc>
        <w:tc>
          <w:tcPr>
            <w:tcW w:w="243" w:type="dxa"/>
          </w:tcPr>
          <w:p w14:paraId="4D23400D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C5D01B2" w14:textId="52498AA8" w:rsidR="008B17ED" w:rsidRPr="003368DE" w:rsidRDefault="001F0E13" w:rsidP="008B17ED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8B17ED" w:rsidRPr="003368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</w:tcPr>
          <w:p w14:paraId="7716F4BC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46B7BFCA" w14:textId="7B9DE158" w:rsidR="008B17ED" w:rsidRPr="003368DE" w:rsidRDefault="001F0E13" w:rsidP="008B17ED">
            <w:pPr>
              <w:pStyle w:val="30"/>
              <w:tabs>
                <w:tab w:val="clear" w:pos="360"/>
                <w:tab w:val="clear" w:pos="720"/>
                <w:tab w:val="decimal" w:pos="8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="008B17ED" w:rsidRPr="003368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028</w:t>
            </w:r>
          </w:p>
        </w:tc>
      </w:tr>
    </w:tbl>
    <w:p w14:paraId="113F83C2" w14:textId="77777777" w:rsidR="008B17ED" w:rsidRPr="003368DE" w:rsidRDefault="008B17ED" w:rsidP="008B17ED">
      <w:pPr>
        <w:spacing w:line="240" w:lineRule="auto"/>
        <w:rPr>
          <w:sz w:val="2"/>
          <w:szCs w:val="2"/>
        </w:rPr>
      </w:pPr>
    </w:p>
    <w:p w14:paraId="4CAE70E2" w14:textId="643D22C9" w:rsidR="00CB01D5" w:rsidRPr="00AD1A81" w:rsidRDefault="00CB0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1E075D8" w14:textId="77777777" w:rsidR="001462C8" w:rsidRDefault="001462C8">
      <w:r>
        <w:br w:type="page"/>
      </w:r>
    </w:p>
    <w:tbl>
      <w:tblPr>
        <w:tblW w:w="954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36"/>
        <w:gridCol w:w="1204"/>
        <w:gridCol w:w="243"/>
        <w:gridCol w:w="1116"/>
        <w:gridCol w:w="243"/>
        <w:gridCol w:w="1188"/>
      </w:tblGrid>
      <w:tr w:rsidR="008B17ED" w:rsidRPr="003368DE" w14:paraId="4F40D8F1" w14:textId="77777777" w:rsidTr="009632D8">
        <w:trPr>
          <w:cantSplit/>
        </w:trPr>
        <w:tc>
          <w:tcPr>
            <w:tcW w:w="4230" w:type="dxa"/>
          </w:tcPr>
          <w:p w14:paraId="3DB42634" w14:textId="63E561A9" w:rsidR="008B17ED" w:rsidRPr="003368DE" w:rsidRDefault="008B17ED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432A77C0" w14:textId="77777777" w:rsidR="008B17ED" w:rsidRPr="003368DE" w:rsidRDefault="008B17ED" w:rsidP="00476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17ED" w:rsidRPr="003368DE" w14:paraId="20C702DC" w14:textId="77777777" w:rsidTr="009632D8">
        <w:trPr>
          <w:cantSplit/>
        </w:trPr>
        <w:tc>
          <w:tcPr>
            <w:tcW w:w="4230" w:type="dxa"/>
          </w:tcPr>
          <w:p w14:paraId="05CF6760" w14:textId="2A353C49" w:rsidR="008B17ED" w:rsidRPr="003368DE" w:rsidRDefault="008B17ED" w:rsidP="0071256F">
            <w:pPr>
              <w:tabs>
                <w:tab w:val="left" w:pos="162"/>
              </w:tabs>
              <w:ind w:left="345" w:right="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00BD8ED8" w14:textId="54F1D970" w:rsidR="008B17ED" w:rsidRPr="003368DE" w:rsidRDefault="001F0E13" w:rsidP="00476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90" w:type="dxa"/>
            <w:gridSpan w:val="4"/>
          </w:tcPr>
          <w:p w14:paraId="031D9418" w14:textId="031D0FCB" w:rsidR="008B17ED" w:rsidRPr="003368DE" w:rsidRDefault="001F0E13" w:rsidP="00476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B17ED" w:rsidRPr="003368DE" w14:paraId="1D5535F9" w14:textId="77777777" w:rsidTr="009632D8">
        <w:trPr>
          <w:cantSplit/>
        </w:trPr>
        <w:tc>
          <w:tcPr>
            <w:tcW w:w="4230" w:type="dxa"/>
          </w:tcPr>
          <w:p w14:paraId="0DC5825C" w14:textId="77777777" w:rsidR="008B17ED" w:rsidRPr="003368DE" w:rsidRDefault="008B17ED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firstLine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D26B2BD" w14:textId="77777777" w:rsidR="008B17ED" w:rsidRPr="003368DE" w:rsidRDefault="008B17ED" w:rsidP="00476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A3DE69" w14:textId="77777777" w:rsidR="008B17ED" w:rsidRPr="003368DE" w:rsidRDefault="008B17ED" w:rsidP="00476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99800A4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475D6AA5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65D123D4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2358631E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10DF4D58" w14:textId="77777777" w:rsidR="008B17ED" w:rsidRPr="003368DE" w:rsidRDefault="008B17ED" w:rsidP="004766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A6DB78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593E74C4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C126BCD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79BE8730" w14:textId="77777777" w:rsidR="008B17ED" w:rsidRPr="003368DE" w:rsidRDefault="008B17ED" w:rsidP="004766F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17ED" w:rsidRPr="003368DE" w14:paraId="701A0609" w14:textId="77777777" w:rsidTr="009632D8">
        <w:trPr>
          <w:cantSplit/>
        </w:trPr>
        <w:tc>
          <w:tcPr>
            <w:tcW w:w="4230" w:type="dxa"/>
          </w:tcPr>
          <w:p w14:paraId="69045CE8" w14:textId="77777777" w:rsidR="008B17ED" w:rsidRPr="003368DE" w:rsidRDefault="008B17ED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1" w:type="dxa"/>
          </w:tcPr>
          <w:p w14:paraId="676D2D1C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687C89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D7E8D27" w14:textId="79077701" w:rsidR="008B17ED" w:rsidRPr="003368DE" w:rsidRDefault="001F0E13" w:rsidP="008B17E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15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  <w:r w:rsidR="008519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243" w:type="dxa"/>
          </w:tcPr>
          <w:p w14:paraId="5AF9F4E5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234EC54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35B2504" w14:textId="77777777" w:rsidR="008B17ED" w:rsidRPr="003368DE" w:rsidRDefault="008B17ED" w:rsidP="008B17E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5AA7BD67" w14:textId="48CFE944" w:rsidR="008B17ED" w:rsidRPr="003368DE" w:rsidRDefault="001F0E13" w:rsidP="008B17ED">
            <w:pPr>
              <w:pStyle w:val="30"/>
              <w:tabs>
                <w:tab w:val="clear" w:pos="360"/>
                <w:tab w:val="clear" w:pos="720"/>
                <w:tab w:val="decimal" w:pos="8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 w:rsidR="008B17ED" w:rsidRPr="003368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</w:tr>
      <w:tr w:rsidR="008519D4" w:rsidRPr="003368DE" w14:paraId="3661DDA0" w14:textId="77777777" w:rsidTr="009632D8">
        <w:trPr>
          <w:cantSplit/>
        </w:trPr>
        <w:tc>
          <w:tcPr>
            <w:tcW w:w="4230" w:type="dxa"/>
          </w:tcPr>
          <w:p w14:paraId="31667D82" w14:textId="77777777" w:rsidR="008519D4" w:rsidRPr="003368DE" w:rsidRDefault="008519D4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1" w:type="dxa"/>
          </w:tcPr>
          <w:p w14:paraId="43E9AFFB" w14:textId="490BD213" w:rsidR="008519D4" w:rsidRPr="003368DE" w:rsidRDefault="001F0E13" w:rsidP="008519D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  <w:r w:rsidR="008519D4" w:rsidRPr="003368D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7710FC28" w14:textId="77777777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1A691C6" w14:textId="354A892A" w:rsidR="008519D4" w:rsidRPr="003368DE" w:rsidRDefault="001F0E13" w:rsidP="008519D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15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74</w:t>
            </w:r>
            <w:r w:rsidR="008519D4" w:rsidRPr="003368D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254</w:t>
            </w:r>
          </w:p>
        </w:tc>
        <w:tc>
          <w:tcPr>
            <w:tcW w:w="243" w:type="dxa"/>
          </w:tcPr>
          <w:p w14:paraId="4E3353E3" w14:textId="77777777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2260814" w14:textId="1171637B" w:rsidR="008519D4" w:rsidRPr="003368DE" w:rsidRDefault="001F0E13" w:rsidP="008519D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  <w:r w:rsidR="008519D4" w:rsidRPr="003368D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14:paraId="2810AE39" w14:textId="77777777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22F89B13" w14:textId="54A9B8A5" w:rsidR="008519D4" w:rsidRPr="003368DE" w:rsidRDefault="001F0E13" w:rsidP="008519D4">
            <w:pPr>
              <w:pStyle w:val="30"/>
              <w:tabs>
                <w:tab w:val="clear" w:pos="360"/>
                <w:tab w:val="clear" w:pos="720"/>
                <w:tab w:val="decimal" w:pos="8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  <w:r w:rsidR="008519D4" w:rsidRPr="003368D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971</w:t>
            </w:r>
          </w:p>
        </w:tc>
      </w:tr>
      <w:tr w:rsidR="008F6671" w:rsidRPr="003368DE" w14:paraId="18D5014E" w14:textId="77777777" w:rsidTr="006C6373">
        <w:trPr>
          <w:cantSplit/>
        </w:trPr>
        <w:tc>
          <w:tcPr>
            <w:tcW w:w="4230" w:type="dxa"/>
          </w:tcPr>
          <w:p w14:paraId="63802607" w14:textId="7A321115" w:rsidR="008F6671" w:rsidRPr="003368DE" w:rsidRDefault="008F6671" w:rsidP="008F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รายได้ที่</w:t>
            </w: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ไม่ต้อง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เสียภาษี</w:t>
            </w:r>
          </w:p>
        </w:tc>
        <w:tc>
          <w:tcPr>
            <w:tcW w:w="1081" w:type="dxa"/>
          </w:tcPr>
          <w:p w14:paraId="463FD1C1" w14:textId="77777777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5EB295" w14:textId="77777777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0F5ACF5" w14:textId="1F92F913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15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F764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F76404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3" w:type="dxa"/>
          </w:tcPr>
          <w:p w14:paraId="4BF92100" w14:textId="77777777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F73C95A" w14:textId="77777777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8005F0F" w14:textId="77777777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14B825E" w14:textId="1D4969E0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  <w:tab w:val="decimal" w:pos="89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77EF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2143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77EF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2143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F6671" w:rsidRPr="003368DE" w14:paraId="6F6D5524" w14:textId="77777777" w:rsidTr="00A9179B">
        <w:trPr>
          <w:cantSplit/>
        </w:trPr>
        <w:tc>
          <w:tcPr>
            <w:tcW w:w="4230" w:type="dxa"/>
          </w:tcPr>
          <w:p w14:paraId="189671AC" w14:textId="6DC6456B" w:rsidR="008F6671" w:rsidRPr="003368DE" w:rsidRDefault="008F6671" w:rsidP="008F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1" w:type="dxa"/>
          </w:tcPr>
          <w:p w14:paraId="5E9385E9" w14:textId="77777777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851ED9" w14:textId="77777777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9FD578D" w14:textId="203B9DCE" w:rsidR="008F6671" w:rsidRDefault="005563CA" w:rsidP="008F667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15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1667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</w:tcPr>
          <w:p w14:paraId="0714AB92" w14:textId="77777777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3F06B085" w14:textId="77777777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EAEA5CB" w14:textId="77777777" w:rsidR="008F6671" w:rsidRPr="003368DE" w:rsidRDefault="008F6671" w:rsidP="008F667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D1B67E4" w14:textId="25C720AF" w:rsidR="008F6671" w:rsidRPr="003368DE" w:rsidRDefault="00021439" w:rsidP="008F6671">
            <w:pPr>
              <w:pStyle w:val="30"/>
              <w:tabs>
                <w:tab w:val="clear" w:pos="360"/>
                <w:tab w:val="clear" w:pos="720"/>
                <w:tab w:val="decimal" w:pos="8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</w:tr>
      <w:tr w:rsidR="00B307F8" w:rsidRPr="003368DE" w14:paraId="780AB011" w14:textId="77777777" w:rsidTr="006C6373">
        <w:trPr>
          <w:cantSplit/>
        </w:trPr>
        <w:tc>
          <w:tcPr>
            <w:tcW w:w="4230" w:type="dxa"/>
          </w:tcPr>
          <w:p w14:paraId="34688C94" w14:textId="4D116A2C" w:rsidR="00B307F8" w:rsidRDefault="00B307F8" w:rsidP="008F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ค่าใช้จ่ายที่มีสิทธิหักทางภาษีได้เพิ่มขึ้น</w:t>
            </w:r>
          </w:p>
        </w:tc>
        <w:tc>
          <w:tcPr>
            <w:tcW w:w="1081" w:type="dxa"/>
          </w:tcPr>
          <w:p w14:paraId="29E5E840" w14:textId="77777777" w:rsidR="00B307F8" w:rsidRPr="003368DE" w:rsidRDefault="00B307F8" w:rsidP="008F667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0BBAF6" w14:textId="77777777" w:rsidR="00B307F8" w:rsidRPr="003368DE" w:rsidRDefault="00B307F8" w:rsidP="008F667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011055CC" w14:textId="597883B6" w:rsidR="00B307F8" w:rsidRDefault="003C07E6" w:rsidP="008F667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15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35811">
              <w:rPr>
                <w:rFonts w:ascii="Angsana New" w:hAnsi="Angsana New"/>
                <w:sz w:val="30"/>
                <w:szCs w:val="30"/>
                <w:lang w:val="en-US"/>
              </w:rPr>
              <w:t>1,69</w:t>
            </w:r>
            <w:r w:rsidR="00556F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</w:tcPr>
          <w:p w14:paraId="6AB83246" w14:textId="77777777" w:rsidR="00B307F8" w:rsidRPr="003368DE" w:rsidRDefault="00B307F8" w:rsidP="008F6671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376D85FE" w14:textId="77777777" w:rsidR="00B307F8" w:rsidRPr="003368DE" w:rsidRDefault="00B307F8" w:rsidP="008F667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FBA290D" w14:textId="77777777" w:rsidR="00B307F8" w:rsidRPr="003368DE" w:rsidRDefault="00B307F8" w:rsidP="008F667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3C5D860" w14:textId="1E63A951" w:rsidR="00B307F8" w:rsidRDefault="00E77EF6" w:rsidP="008F6671">
            <w:pPr>
              <w:pStyle w:val="30"/>
              <w:tabs>
                <w:tab w:val="clear" w:pos="360"/>
                <w:tab w:val="clear" w:pos="720"/>
                <w:tab w:val="decimal" w:pos="8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(1,980)</w:t>
            </w:r>
          </w:p>
        </w:tc>
      </w:tr>
      <w:tr w:rsidR="008519D4" w:rsidRPr="003368DE" w14:paraId="708A570F" w14:textId="77777777" w:rsidTr="009632D8">
        <w:trPr>
          <w:cantSplit/>
        </w:trPr>
        <w:tc>
          <w:tcPr>
            <w:tcW w:w="4230" w:type="dxa"/>
          </w:tcPr>
          <w:p w14:paraId="3E9FC6CE" w14:textId="0E08CB26" w:rsidR="008519D4" w:rsidRPr="003368DE" w:rsidRDefault="008519D4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ก่อน ๆ ที่บันทึกสูง</w:t>
            </w:r>
            <w:r w:rsidR="00AD1A81"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ป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29AB2E4" w14:textId="77777777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3CD9770" w14:textId="77777777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1378FE3" w14:textId="764FFAD3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15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F0E13"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="001F0E13" w:rsidRPr="001F0E13">
              <w:rPr>
                <w:rFonts w:ascii="Angsana New" w:hAnsi="Angsana New" w:hint="cs"/>
                <w:sz w:val="30"/>
                <w:szCs w:val="30"/>
                <w:lang w:val="en-US"/>
              </w:rPr>
              <w:t>030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3" w:type="dxa"/>
          </w:tcPr>
          <w:p w14:paraId="1B97B608" w14:textId="77777777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62F1E16" w14:textId="77777777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78A1E8E9" w14:textId="77777777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6713850" w14:textId="5AF7A6B1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  <w:tab w:val="decimal" w:pos="89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  <w:r w:rsidRPr="003368D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519D4" w:rsidRPr="003368DE" w14:paraId="453E1502" w14:textId="77777777" w:rsidTr="009632D8">
        <w:trPr>
          <w:cantSplit/>
        </w:trPr>
        <w:tc>
          <w:tcPr>
            <w:tcW w:w="4230" w:type="dxa"/>
          </w:tcPr>
          <w:p w14:paraId="063AE05A" w14:textId="77777777" w:rsidR="008519D4" w:rsidRPr="003368DE" w:rsidRDefault="008519D4" w:rsidP="0071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BBD8097" w14:textId="105AEE1C" w:rsidR="008519D4" w:rsidRPr="003368DE" w:rsidRDefault="001F0E13" w:rsidP="008519D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</w:t>
            </w:r>
            <w:r w:rsidR="008519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1F0E1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FFAD48E" w14:textId="77777777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4B93229" w14:textId="4C82E495" w:rsidR="008519D4" w:rsidRPr="003368DE" w:rsidRDefault="001F0E13" w:rsidP="008519D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69</w:t>
            </w:r>
            <w:r w:rsidR="008519D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1F0E1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</w:t>
            </w:r>
            <w:r w:rsidR="005B23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2FC64249" w14:textId="77777777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3E9B9DE" w14:textId="7FB7A613" w:rsidR="008519D4" w:rsidRPr="003368DE" w:rsidRDefault="001F0E13" w:rsidP="008519D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8519D4" w:rsidRPr="003368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188C6134" w14:textId="77777777" w:rsidR="008519D4" w:rsidRPr="003368DE" w:rsidRDefault="008519D4" w:rsidP="008519D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C79BC6A" w14:textId="5C658CDA" w:rsidR="008519D4" w:rsidRPr="003368DE" w:rsidRDefault="001F0E13" w:rsidP="008519D4">
            <w:pPr>
              <w:pStyle w:val="30"/>
              <w:tabs>
                <w:tab w:val="clear" w:pos="360"/>
                <w:tab w:val="clear" w:pos="720"/>
                <w:tab w:val="decimal" w:pos="89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8519D4" w:rsidRPr="003368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996</w:t>
            </w:r>
          </w:p>
        </w:tc>
      </w:tr>
    </w:tbl>
    <w:p w14:paraId="59B1A654" w14:textId="77777777" w:rsidR="008B17ED" w:rsidRPr="001A2962" w:rsidRDefault="008B1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97"/>
        <w:gridCol w:w="236"/>
        <w:gridCol w:w="1152"/>
        <w:gridCol w:w="236"/>
        <w:gridCol w:w="1155"/>
      </w:tblGrid>
      <w:tr w:rsidR="00E874D7" w:rsidRPr="00CF7ED9" w14:paraId="7BBBF22A" w14:textId="77777777" w:rsidTr="00100696">
        <w:tc>
          <w:tcPr>
            <w:tcW w:w="3600" w:type="dxa"/>
            <w:vAlign w:val="bottom"/>
          </w:tcPr>
          <w:p w14:paraId="66900975" w14:textId="769D7FA6" w:rsidR="00E874D7" w:rsidRPr="001571D1" w:rsidRDefault="00E874D7" w:rsidP="001571D1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2" w:type="dxa"/>
            <w:gridSpan w:val="7"/>
          </w:tcPr>
          <w:p w14:paraId="3445FB06" w14:textId="26652E26" w:rsidR="00E874D7" w:rsidRPr="001571D1" w:rsidRDefault="00E874D7" w:rsidP="001571D1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60AD3" w:rsidRPr="00CF7ED9" w14:paraId="18E0798E" w14:textId="77777777" w:rsidTr="001543AB">
        <w:tc>
          <w:tcPr>
            <w:tcW w:w="3600" w:type="dxa"/>
            <w:vAlign w:val="bottom"/>
          </w:tcPr>
          <w:p w14:paraId="1EC124AE" w14:textId="29B6C741" w:rsidR="00D60AD3" w:rsidRPr="001571D1" w:rsidRDefault="00D60AD3" w:rsidP="00D60AD3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71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3" w:type="dxa"/>
            <w:gridSpan w:val="3"/>
          </w:tcPr>
          <w:p w14:paraId="72A8EFAA" w14:textId="571B0ECD" w:rsidR="00D60AD3" w:rsidRPr="0003397D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3397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55FF3F66" w14:textId="77777777" w:rsidR="00D60AD3" w:rsidRPr="0003397D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gridSpan w:val="3"/>
          </w:tcPr>
          <w:p w14:paraId="3C300299" w14:textId="6646C23A" w:rsidR="00D60AD3" w:rsidRPr="0003397D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3397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D60AD3" w:rsidRPr="00CF7ED9" w14:paraId="09E70ED2" w14:textId="77777777" w:rsidTr="001543AB">
        <w:tc>
          <w:tcPr>
            <w:tcW w:w="3600" w:type="dxa"/>
            <w:vAlign w:val="bottom"/>
          </w:tcPr>
          <w:p w14:paraId="7F0A7204" w14:textId="6406DEC8" w:rsidR="00D60AD3" w:rsidRPr="001571D1" w:rsidRDefault="00D60AD3" w:rsidP="00D60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571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571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5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4EC4F292" w14:textId="67775756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749AB343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7" w:type="dxa"/>
          </w:tcPr>
          <w:p w14:paraId="6DDC0494" w14:textId="087C9740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2CA889B1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8B722BE" w14:textId="0F96A1BA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04BCABE4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5" w:type="dxa"/>
          </w:tcPr>
          <w:p w14:paraId="551B0DA3" w14:textId="12F5890C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113D74" w:rsidRPr="00CF7ED9" w14:paraId="5B38F74A" w14:textId="77777777" w:rsidTr="00D24268">
        <w:tc>
          <w:tcPr>
            <w:tcW w:w="3600" w:type="dxa"/>
          </w:tcPr>
          <w:p w14:paraId="74461F0E" w14:textId="77777777" w:rsidR="00113D74" w:rsidRPr="00CF7ED9" w:rsidRDefault="00113D74" w:rsidP="00F547E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72" w:type="dxa"/>
            <w:gridSpan w:val="7"/>
          </w:tcPr>
          <w:p w14:paraId="41224835" w14:textId="09451F05" w:rsidR="00113D74" w:rsidRPr="00CF7ED9" w:rsidRDefault="00113D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5EE6" w:rsidRPr="00CF7ED9" w14:paraId="210B2F06" w14:textId="77777777" w:rsidTr="00504006">
        <w:tc>
          <w:tcPr>
            <w:tcW w:w="3600" w:type="dxa"/>
          </w:tcPr>
          <w:p w14:paraId="5AE68EF2" w14:textId="2C18208F" w:rsidR="005D5EE6" w:rsidRPr="00263BE3" w:rsidRDefault="005D5EE6" w:rsidP="005D5EE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63BE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06C79C" w14:textId="68A82398" w:rsidR="005D5EE6" w:rsidRPr="00370C00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70C00">
              <w:rPr>
                <w:rFonts w:asciiTheme="majorBidi" w:hAnsiTheme="majorBidi" w:cstheme="majorBidi"/>
                <w:sz w:val="30"/>
                <w:szCs w:val="30"/>
              </w:rPr>
              <w:t>60,082</w:t>
            </w:r>
          </w:p>
        </w:tc>
        <w:tc>
          <w:tcPr>
            <w:tcW w:w="236" w:type="dxa"/>
          </w:tcPr>
          <w:p w14:paraId="51248283" w14:textId="77777777" w:rsidR="005D5EE6" w:rsidRPr="00370C00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0AFC970" w14:textId="7D8D2CEC" w:rsidR="005D5EE6" w:rsidRPr="00370C00" w:rsidRDefault="009172A2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38,269</w:t>
            </w:r>
          </w:p>
        </w:tc>
        <w:tc>
          <w:tcPr>
            <w:tcW w:w="236" w:type="dxa"/>
            <w:vAlign w:val="bottom"/>
          </w:tcPr>
          <w:p w14:paraId="72CF8C1A" w14:textId="77777777" w:rsidR="005D5EE6" w:rsidRPr="00370C00" w:rsidRDefault="005D5EE6" w:rsidP="005D5E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1F3EA70D" w14:textId="1A175320" w:rsidR="005D5EE6" w:rsidRPr="00370C00" w:rsidRDefault="00677B2C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(7,342)</w:t>
            </w:r>
          </w:p>
        </w:tc>
        <w:tc>
          <w:tcPr>
            <w:tcW w:w="236" w:type="dxa"/>
          </w:tcPr>
          <w:p w14:paraId="419B686D" w14:textId="77777777" w:rsidR="005D5EE6" w:rsidRPr="00370C00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201FB1D" w14:textId="0271741F" w:rsidR="005D5EE6" w:rsidRPr="00176409" w:rsidRDefault="00677B2C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9492D" w:rsidRPr="00176409">
              <w:rPr>
                <w:rFonts w:ascii="Angsana New" w:hAnsi="Angsana New"/>
                <w:sz w:val="30"/>
                <w:szCs w:val="30"/>
              </w:rPr>
              <w:t>50,025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5EE6" w:rsidRPr="00CF7ED9" w14:paraId="1E4DA7DC" w14:textId="77777777" w:rsidTr="00D40F36">
        <w:tc>
          <w:tcPr>
            <w:tcW w:w="3600" w:type="dxa"/>
          </w:tcPr>
          <w:p w14:paraId="68774187" w14:textId="11F2BC58" w:rsidR="005D5EE6" w:rsidRPr="00263BE3" w:rsidRDefault="005D5EE6" w:rsidP="005D5EE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263BE3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9BA20" w14:textId="47FBC9F5" w:rsidR="005D5EE6" w:rsidRPr="00370C00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(7,342)</w:t>
            </w:r>
          </w:p>
        </w:tc>
        <w:tc>
          <w:tcPr>
            <w:tcW w:w="236" w:type="dxa"/>
          </w:tcPr>
          <w:p w14:paraId="70062E8C" w14:textId="77777777" w:rsidR="005D5EE6" w:rsidRPr="00370C00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3834914B" w14:textId="555B5EAE" w:rsidR="005D5EE6" w:rsidRPr="00370C00" w:rsidRDefault="009172A2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666D">
              <w:rPr>
                <w:rFonts w:asciiTheme="majorBidi" w:hAnsiTheme="majorBidi" w:cstheme="majorBidi"/>
                <w:sz w:val="30"/>
                <w:szCs w:val="30"/>
              </w:rPr>
              <w:t>28,411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3B6BB64" w14:textId="77777777" w:rsidR="005D5EE6" w:rsidRPr="00370C00" w:rsidRDefault="005D5EE6" w:rsidP="005D5E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3FE0AB" w14:textId="334CECCA" w:rsidR="005D5EE6" w:rsidRPr="00370C00" w:rsidRDefault="00677B2C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7,342</w:t>
            </w:r>
          </w:p>
        </w:tc>
        <w:tc>
          <w:tcPr>
            <w:tcW w:w="236" w:type="dxa"/>
          </w:tcPr>
          <w:p w14:paraId="419AC4D5" w14:textId="77777777" w:rsidR="005D5EE6" w:rsidRPr="00370C00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97DE882" w14:textId="3C3E5BD8" w:rsidR="005D5EE6" w:rsidRPr="00370C00" w:rsidRDefault="003D6340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28,411</w:t>
            </w:r>
          </w:p>
        </w:tc>
      </w:tr>
      <w:tr w:rsidR="005D5EE6" w:rsidRPr="00CF7ED9" w14:paraId="07F67A0C" w14:textId="77777777" w:rsidTr="00D40F36">
        <w:tc>
          <w:tcPr>
            <w:tcW w:w="3600" w:type="dxa"/>
          </w:tcPr>
          <w:p w14:paraId="25710235" w14:textId="73DE0BE4" w:rsidR="005D5EE6" w:rsidRPr="00366F9B" w:rsidRDefault="005D5EE6" w:rsidP="005D5EE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366F9B">
              <w:rPr>
                <w:rFonts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366F9B">
              <w:rPr>
                <w:b/>
                <w:bCs/>
                <w:sz w:val="30"/>
                <w:szCs w:val="30"/>
                <w:cs/>
              </w:rPr>
              <w:t xml:space="preserve"> (</w:t>
            </w:r>
            <w:r w:rsidRPr="00366F9B">
              <w:rPr>
                <w:rFonts w:hint="cs"/>
                <w:b/>
                <w:bCs/>
                <w:sz w:val="30"/>
                <w:szCs w:val="30"/>
                <w:cs/>
              </w:rPr>
              <w:t>หนี้สิน</w:t>
            </w:r>
            <w:r w:rsidRPr="00366F9B">
              <w:rPr>
                <w:b/>
                <w:bCs/>
                <w:sz w:val="30"/>
                <w:szCs w:val="30"/>
                <w:cs/>
              </w:rPr>
              <w:t xml:space="preserve">) </w:t>
            </w:r>
            <w:r w:rsidRPr="00366F9B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b/>
                <w:bCs/>
                <w:sz w:val="30"/>
                <w:szCs w:val="30"/>
              </w:rPr>
              <w:br/>
            </w:r>
            <w:r w:rsidRPr="00366F9B">
              <w:rPr>
                <w:rFonts w:hint="cs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E6BFD" w14:textId="10569379" w:rsidR="005D5EE6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52,740</w:t>
            </w:r>
          </w:p>
        </w:tc>
        <w:tc>
          <w:tcPr>
            <w:tcW w:w="236" w:type="dxa"/>
          </w:tcPr>
          <w:p w14:paraId="5631C6B7" w14:textId="77777777" w:rsidR="005D5EE6" w:rsidRPr="00CF7ED9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1336B" w14:textId="3544A42A" w:rsidR="005D5EE6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9,858</w:t>
            </w:r>
          </w:p>
        </w:tc>
        <w:tc>
          <w:tcPr>
            <w:tcW w:w="236" w:type="dxa"/>
            <w:vAlign w:val="bottom"/>
          </w:tcPr>
          <w:p w14:paraId="193E8104" w14:textId="77777777" w:rsidR="005D5EE6" w:rsidRPr="00CF7ED9" w:rsidRDefault="005D5EE6" w:rsidP="005D5E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7DBF88C" w14:textId="77777777" w:rsidR="005D5EE6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E83492" w14:textId="6CD4E98A" w:rsidR="005D5EE6" w:rsidRDefault="00677B2C" w:rsidP="00677B2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358EC5" w14:textId="77777777" w:rsidR="005D5EE6" w:rsidRPr="00CF7ED9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0CC1AFC4" w14:textId="77777777" w:rsidR="005D5EE6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B2EB37" w14:textId="3245C98F" w:rsidR="005D5EE6" w:rsidRDefault="005D5EE6" w:rsidP="005D5E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208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21,614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A4A45CD" w14:textId="11B0F533" w:rsidR="006A70B0" w:rsidRDefault="006A70B0" w:rsidP="006A70B0">
      <w:pPr>
        <w:pStyle w:val="BodyText2"/>
        <w:tabs>
          <w:tab w:val="left" w:pos="540"/>
          <w:tab w:val="left" w:pos="630"/>
        </w:tabs>
        <w:ind w:left="540" w:right="-2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97"/>
        <w:gridCol w:w="236"/>
        <w:gridCol w:w="1152"/>
        <w:gridCol w:w="236"/>
        <w:gridCol w:w="1155"/>
      </w:tblGrid>
      <w:tr w:rsidR="00D60AD3" w:rsidRPr="00CF7ED9" w14:paraId="287F2D7C" w14:textId="77777777" w:rsidTr="00100696">
        <w:tc>
          <w:tcPr>
            <w:tcW w:w="3600" w:type="dxa"/>
            <w:vAlign w:val="bottom"/>
          </w:tcPr>
          <w:p w14:paraId="4D6029DC" w14:textId="37D713FE" w:rsidR="00D60AD3" w:rsidRPr="001571D1" w:rsidRDefault="00D60AD3" w:rsidP="00D60AD3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2" w:type="dxa"/>
            <w:gridSpan w:val="7"/>
          </w:tcPr>
          <w:p w14:paraId="699C33E1" w14:textId="13A6B499" w:rsidR="00D60AD3" w:rsidRPr="001571D1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D60AD3" w:rsidRPr="00CF7ED9" w14:paraId="611D50EA" w14:textId="77777777" w:rsidTr="00504006">
        <w:tc>
          <w:tcPr>
            <w:tcW w:w="3600" w:type="dxa"/>
            <w:vAlign w:val="bottom"/>
          </w:tcPr>
          <w:p w14:paraId="3200B35B" w14:textId="5770AB61" w:rsidR="00D60AD3" w:rsidRPr="001571D1" w:rsidRDefault="00D60AD3" w:rsidP="00D60AD3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71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3" w:type="dxa"/>
            <w:gridSpan w:val="3"/>
          </w:tcPr>
          <w:p w14:paraId="5FED8492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3603BF10" w14:textId="77777777" w:rsidR="00D60AD3" w:rsidRPr="001571D1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gridSpan w:val="3"/>
          </w:tcPr>
          <w:p w14:paraId="48C5A37A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D60AD3" w:rsidRPr="00CF7ED9" w14:paraId="72745966" w14:textId="77777777" w:rsidTr="00504006">
        <w:tc>
          <w:tcPr>
            <w:tcW w:w="3600" w:type="dxa"/>
            <w:vAlign w:val="bottom"/>
          </w:tcPr>
          <w:p w14:paraId="3CB619CB" w14:textId="186B9EB4" w:rsidR="00D60AD3" w:rsidRPr="001571D1" w:rsidRDefault="00D60AD3" w:rsidP="00D60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571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571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5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1085318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27688B19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7" w:type="dxa"/>
          </w:tcPr>
          <w:p w14:paraId="70AD0D94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39EEDC41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B847C43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449FD73A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5" w:type="dxa"/>
          </w:tcPr>
          <w:p w14:paraId="4310B173" w14:textId="77777777" w:rsidR="00D60AD3" w:rsidRPr="00CF7ED9" w:rsidRDefault="00D60AD3" w:rsidP="00D60AD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E874D7" w:rsidRPr="00CF7ED9" w14:paraId="1A10EFB2" w14:textId="77777777" w:rsidTr="00504006">
        <w:tc>
          <w:tcPr>
            <w:tcW w:w="3600" w:type="dxa"/>
          </w:tcPr>
          <w:p w14:paraId="749688F9" w14:textId="77777777" w:rsidR="00E874D7" w:rsidRPr="00CF7ED9" w:rsidRDefault="00E874D7" w:rsidP="0050400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72" w:type="dxa"/>
            <w:gridSpan w:val="7"/>
          </w:tcPr>
          <w:p w14:paraId="4E11C074" w14:textId="77777777" w:rsidR="00E874D7" w:rsidRPr="00CF7ED9" w:rsidRDefault="00E874D7" w:rsidP="0050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74D7" w:rsidRPr="00CF7ED9" w14:paraId="3EE13FA3" w14:textId="77777777" w:rsidTr="00504006">
        <w:tc>
          <w:tcPr>
            <w:tcW w:w="3600" w:type="dxa"/>
          </w:tcPr>
          <w:p w14:paraId="16C83311" w14:textId="77777777" w:rsidR="00E874D7" w:rsidRPr="00263BE3" w:rsidRDefault="00E874D7" w:rsidP="0050400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63BE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5BDDE2" w14:textId="2964956A" w:rsidR="00E874D7" w:rsidRPr="007027E2" w:rsidRDefault="00E874C3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E2">
              <w:rPr>
                <w:rFonts w:asciiTheme="majorBidi" w:hAnsiTheme="majorBidi" w:cstheme="majorBidi"/>
                <w:sz w:val="30"/>
                <w:szCs w:val="30"/>
              </w:rPr>
              <w:t>45,089</w:t>
            </w:r>
          </w:p>
        </w:tc>
        <w:tc>
          <w:tcPr>
            <w:tcW w:w="236" w:type="dxa"/>
          </w:tcPr>
          <w:p w14:paraId="745BDE3F" w14:textId="77777777" w:rsidR="00E874D7" w:rsidRPr="007027E2" w:rsidRDefault="00E874D7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36A0B1B" w14:textId="6D9D75E2" w:rsidR="00E874D7" w:rsidRPr="007027E2" w:rsidRDefault="00A85892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27E2">
              <w:rPr>
                <w:rFonts w:asciiTheme="majorBidi" w:hAnsiTheme="majorBidi" w:cstheme="majorBidi"/>
                <w:sz w:val="30"/>
                <w:szCs w:val="30"/>
              </w:rPr>
              <w:t>28,411</w:t>
            </w:r>
          </w:p>
        </w:tc>
        <w:tc>
          <w:tcPr>
            <w:tcW w:w="236" w:type="dxa"/>
            <w:vAlign w:val="bottom"/>
          </w:tcPr>
          <w:p w14:paraId="1638B3CC" w14:textId="77777777" w:rsidR="00E874D7" w:rsidRPr="007027E2" w:rsidRDefault="00E874D7" w:rsidP="005040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18565A4D" w14:textId="33964D5C" w:rsidR="00E874D7" w:rsidRPr="007027E2" w:rsidRDefault="00114C24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27E2">
              <w:rPr>
                <w:rFonts w:asciiTheme="majorBidi" w:hAnsiTheme="majorBidi" w:cstheme="majorBidi"/>
                <w:sz w:val="30"/>
                <w:szCs w:val="30"/>
              </w:rPr>
              <w:t>(7,</w:t>
            </w:r>
            <w:r w:rsidR="00C449BC" w:rsidRPr="007027E2">
              <w:rPr>
                <w:rFonts w:asciiTheme="majorBidi" w:hAnsiTheme="majorBidi" w:cstheme="majorBidi"/>
                <w:sz w:val="30"/>
                <w:szCs w:val="30"/>
              </w:rPr>
              <w:t>342)</w:t>
            </w:r>
          </w:p>
        </w:tc>
        <w:tc>
          <w:tcPr>
            <w:tcW w:w="236" w:type="dxa"/>
          </w:tcPr>
          <w:p w14:paraId="43D2F07F" w14:textId="77777777" w:rsidR="00E874D7" w:rsidRPr="007027E2" w:rsidRDefault="00E874D7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E611EA4" w14:textId="2984AE7E" w:rsidR="00E874D7" w:rsidRPr="007027E2" w:rsidRDefault="00A2383A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27E2">
              <w:rPr>
                <w:rFonts w:asciiTheme="majorBidi" w:hAnsiTheme="majorBidi" w:cstheme="majorBidi"/>
                <w:sz w:val="30"/>
                <w:szCs w:val="30"/>
              </w:rPr>
              <w:t>(50,025)</w:t>
            </w:r>
          </w:p>
        </w:tc>
      </w:tr>
      <w:tr w:rsidR="00E874D7" w:rsidRPr="00CF7ED9" w14:paraId="33C6E1FD" w14:textId="77777777" w:rsidTr="007027E2">
        <w:tc>
          <w:tcPr>
            <w:tcW w:w="3600" w:type="dxa"/>
          </w:tcPr>
          <w:p w14:paraId="625323AF" w14:textId="77777777" w:rsidR="00E874D7" w:rsidRPr="00263BE3" w:rsidRDefault="00E874D7" w:rsidP="0050400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263BE3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CD7C1" w14:textId="50F22656" w:rsidR="00E874D7" w:rsidRPr="007027E2" w:rsidRDefault="00E874C3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27E2">
              <w:rPr>
                <w:rFonts w:asciiTheme="majorBidi" w:hAnsiTheme="majorBidi" w:cstheme="majorBidi"/>
                <w:sz w:val="30"/>
                <w:szCs w:val="30"/>
              </w:rPr>
              <w:t>(7,342)</w:t>
            </w:r>
          </w:p>
        </w:tc>
        <w:tc>
          <w:tcPr>
            <w:tcW w:w="236" w:type="dxa"/>
          </w:tcPr>
          <w:p w14:paraId="783DBF28" w14:textId="77777777" w:rsidR="00E874D7" w:rsidRPr="007027E2" w:rsidRDefault="00E874D7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3DB5CA3" w14:textId="67F66D09" w:rsidR="00E874D7" w:rsidRPr="007027E2" w:rsidRDefault="00A40A0A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5892" w:rsidRPr="007027E2">
              <w:rPr>
                <w:rFonts w:asciiTheme="majorBidi" w:hAnsiTheme="majorBidi" w:cstheme="majorBidi"/>
                <w:sz w:val="30"/>
                <w:szCs w:val="30"/>
              </w:rPr>
              <w:t>28,411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17DC3D7" w14:textId="77777777" w:rsidR="00E874D7" w:rsidRPr="007027E2" w:rsidRDefault="00E874D7" w:rsidP="005040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CED4DE" w14:textId="3D24CA6E" w:rsidR="00E874D7" w:rsidRPr="007027E2" w:rsidRDefault="00C449BC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27E2">
              <w:rPr>
                <w:rFonts w:asciiTheme="majorBidi" w:hAnsiTheme="majorBidi" w:cstheme="majorBidi"/>
                <w:sz w:val="30"/>
                <w:szCs w:val="30"/>
              </w:rPr>
              <w:t>7,342</w:t>
            </w:r>
          </w:p>
        </w:tc>
        <w:tc>
          <w:tcPr>
            <w:tcW w:w="236" w:type="dxa"/>
          </w:tcPr>
          <w:p w14:paraId="69C9003E" w14:textId="77777777" w:rsidR="00E874D7" w:rsidRPr="007027E2" w:rsidRDefault="00E874D7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F1B422F" w14:textId="512A9347" w:rsidR="00E874D7" w:rsidRPr="007027E2" w:rsidRDefault="00A2383A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28,411</w:t>
            </w:r>
          </w:p>
        </w:tc>
      </w:tr>
      <w:tr w:rsidR="00E874D7" w:rsidRPr="00CF7ED9" w14:paraId="10E95B16" w14:textId="77777777" w:rsidTr="007027E2">
        <w:tc>
          <w:tcPr>
            <w:tcW w:w="3600" w:type="dxa"/>
          </w:tcPr>
          <w:p w14:paraId="6FD86360" w14:textId="77777777" w:rsidR="00E874D7" w:rsidRPr="00366F9B" w:rsidRDefault="00E874D7" w:rsidP="00504006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366F9B">
              <w:rPr>
                <w:rFonts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366F9B">
              <w:rPr>
                <w:b/>
                <w:bCs/>
                <w:sz w:val="30"/>
                <w:szCs w:val="30"/>
                <w:cs/>
              </w:rPr>
              <w:t xml:space="preserve"> (</w:t>
            </w:r>
            <w:r w:rsidRPr="00366F9B">
              <w:rPr>
                <w:rFonts w:hint="cs"/>
                <w:b/>
                <w:bCs/>
                <w:sz w:val="30"/>
                <w:szCs w:val="30"/>
                <w:cs/>
              </w:rPr>
              <w:t>หนี้สิน</w:t>
            </w:r>
            <w:r w:rsidRPr="00366F9B">
              <w:rPr>
                <w:b/>
                <w:bCs/>
                <w:sz w:val="30"/>
                <w:szCs w:val="30"/>
                <w:cs/>
              </w:rPr>
              <w:t xml:space="preserve">) </w:t>
            </w:r>
            <w:r w:rsidRPr="00366F9B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b/>
                <w:bCs/>
                <w:sz w:val="30"/>
                <w:szCs w:val="30"/>
              </w:rPr>
              <w:br/>
            </w:r>
            <w:r w:rsidRPr="00366F9B">
              <w:rPr>
                <w:rFonts w:hint="cs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4A1E" w14:textId="361199AE" w:rsidR="00E874D7" w:rsidRDefault="006E4218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E87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,74</w:t>
            </w:r>
            <w:r w:rsidR="00C55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14D3EA2" w14:textId="77777777" w:rsidR="00E874D7" w:rsidRPr="00CF7ED9" w:rsidRDefault="00E874D7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8AF9C" w14:textId="18E7AF54" w:rsidR="00E874D7" w:rsidRDefault="00A85892" w:rsidP="00204FA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25B6BC" w14:textId="77777777" w:rsidR="00E874D7" w:rsidRPr="00CF7ED9" w:rsidRDefault="00E874D7" w:rsidP="005040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E01393" w14:textId="77777777" w:rsidR="00E874D7" w:rsidRDefault="00E874D7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5BE0F7" w14:textId="74E767D0" w:rsidR="00E874D7" w:rsidRDefault="00E874C3" w:rsidP="00204FA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D25985" w14:textId="77777777" w:rsidR="00E874D7" w:rsidRPr="00CF7ED9" w:rsidRDefault="00E874D7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9C10B79" w14:textId="77777777" w:rsidR="00E874D7" w:rsidRDefault="00E874D7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E1F7B9" w14:textId="77777777" w:rsidR="00E874D7" w:rsidRDefault="00E874D7" w:rsidP="005040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21,614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CBB6D62" w14:textId="77777777" w:rsidR="00E874D7" w:rsidRDefault="00E874D7" w:rsidP="006A70B0">
      <w:pPr>
        <w:pStyle w:val="BodyText2"/>
        <w:tabs>
          <w:tab w:val="left" w:pos="540"/>
          <w:tab w:val="left" w:pos="630"/>
        </w:tabs>
        <w:ind w:left="540" w:right="-27" w:firstLine="0"/>
        <w:jc w:val="thaiDistribute"/>
        <w:rPr>
          <w:rFonts w:ascii="Angsana New" w:hAnsi="Angsana New"/>
          <w:sz w:val="30"/>
          <w:szCs w:val="30"/>
        </w:rPr>
      </w:pPr>
    </w:p>
    <w:p w14:paraId="4AAB31C8" w14:textId="77777777" w:rsidR="00465AFF" w:rsidRDefault="00465AFF" w:rsidP="006A70B0">
      <w:pPr>
        <w:pStyle w:val="BodyText2"/>
        <w:tabs>
          <w:tab w:val="left" w:pos="540"/>
          <w:tab w:val="left" w:pos="630"/>
        </w:tabs>
        <w:ind w:left="540" w:right="-2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15" w:type="pct"/>
        <w:tblInd w:w="360" w:type="dxa"/>
        <w:tblLook w:val="01E0" w:firstRow="1" w:lastRow="1" w:firstColumn="1" w:lastColumn="1" w:noHBand="0" w:noVBand="0"/>
      </w:tblPr>
      <w:tblGrid>
        <w:gridCol w:w="3956"/>
        <w:gridCol w:w="1108"/>
        <w:gridCol w:w="222"/>
        <w:gridCol w:w="1173"/>
        <w:gridCol w:w="239"/>
        <w:gridCol w:w="1174"/>
        <w:gridCol w:w="268"/>
        <w:gridCol w:w="15"/>
        <w:gridCol w:w="1093"/>
      </w:tblGrid>
      <w:tr w:rsidR="006A70B0" w:rsidRPr="003368DE" w14:paraId="3D0C1A36" w14:textId="77777777" w:rsidTr="001A2962">
        <w:trPr>
          <w:tblHeader/>
        </w:trPr>
        <w:tc>
          <w:tcPr>
            <w:tcW w:w="2139" w:type="pct"/>
            <w:shd w:val="clear" w:color="auto" w:fill="auto"/>
          </w:tcPr>
          <w:p w14:paraId="1E6498AD" w14:textId="488DE224" w:rsidR="006A70B0" w:rsidRPr="003368DE" w:rsidRDefault="006A70B0" w:rsidP="00476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61" w:type="pct"/>
            <w:gridSpan w:val="8"/>
          </w:tcPr>
          <w:p w14:paraId="1441D81A" w14:textId="77777777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01B9" w:rsidRPr="003368DE" w14:paraId="32BE273B" w14:textId="77777777" w:rsidTr="001A2962">
        <w:trPr>
          <w:tblHeader/>
        </w:trPr>
        <w:tc>
          <w:tcPr>
            <w:tcW w:w="2139" w:type="pct"/>
            <w:shd w:val="clear" w:color="auto" w:fill="auto"/>
          </w:tcPr>
          <w:p w14:paraId="14566F5F" w14:textId="77777777" w:rsidR="006A70B0" w:rsidRPr="003368DE" w:rsidRDefault="006A70B0" w:rsidP="00476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" w:type="pct"/>
          </w:tcPr>
          <w:p w14:paraId="52FB5C9D" w14:textId="77777777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" w:type="pct"/>
          </w:tcPr>
          <w:p w14:paraId="101CC95B" w14:textId="77777777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pct"/>
            <w:gridSpan w:val="3"/>
            <w:tcBorders>
              <w:bottom w:val="single" w:sz="4" w:space="0" w:color="auto"/>
            </w:tcBorders>
          </w:tcPr>
          <w:p w14:paraId="3B656520" w14:textId="4BE2C59D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1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</w:t>
            </w:r>
            <w:r w:rsidR="005B23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</w:rPr>
              <w:t>/</w:t>
            </w:r>
            <w:r w:rsidR="005B23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3" w:type="pct"/>
            <w:gridSpan w:val="2"/>
          </w:tcPr>
          <w:p w14:paraId="3BE557E3" w14:textId="77777777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8698271" w14:textId="77777777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70B0" w:rsidRPr="003368DE" w14:paraId="798A3265" w14:textId="77777777" w:rsidTr="001A2962">
        <w:trPr>
          <w:tblHeader/>
        </w:trPr>
        <w:tc>
          <w:tcPr>
            <w:tcW w:w="2139" w:type="pct"/>
            <w:shd w:val="clear" w:color="auto" w:fill="auto"/>
            <w:vAlign w:val="bottom"/>
          </w:tcPr>
          <w:p w14:paraId="43F3D7C7" w14:textId="245ED66E" w:rsidR="006A70B0" w:rsidRPr="001571D1" w:rsidRDefault="006A70B0" w:rsidP="0015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40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9" w:type="pct"/>
          </w:tcPr>
          <w:p w14:paraId="7CA9C2DC" w14:textId="77777777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58DE7A3" w14:textId="77777777" w:rsidR="001543AB" w:rsidRDefault="001F0E13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</w:t>
            </w:r>
            <w:r w:rsidR="006A70B0"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A70B0" w:rsidRPr="0033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  <w:p w14:paraId="17A55C66" w14:textId="4C04C959" w:rsidR="006A70B0" w:rsidRPr="003368DE" w:rsidRDefault="001543AB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0" w:type="pct"/>
          </w:tcPr>
          <w:p w14:paraId="3DD66CE0" w14:textId="77777777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F95104D" w14:textId="77777777" w:rsidR="00C5203C" w:rsidRDefault="00C5203C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C50550" w14:textId="5A8E490B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9" w:type="pct"/>
          </w:tcPr>
          <w:p w14:paraId="5469B204" w14:textId="77777777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826A02B" w14:textId="77777777" w:rsidR="00C5203C" w:rsidRDefault="00C5203C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39C37D" w14:textId="349F23A1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3" w:type="pct"/>
            <w:gridSpan w:val="2"/>
          </w:tcPr>
          <w:p w14:paraId="7C0D467B" w14:textId="77777777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455E61B" w14:textId="77777777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8F13838" w14:textId="77777777" w:rsidR="006A70B0" w:rsidRDefault="001F0E13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31</w:t>
            </w:r>
            <w:r w:rsidR="006A70B0"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A70B0" w:rsidRPr="003368D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0E695262" w14:textId="720B008B" w:rsidR="001543AB" w:rsidRPr="003368DE" w:rsidRDefault="001543AB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A70B0" w:rsidRPr="003368DE" w14:paraId="2AC0DB42" w14:textId="77777777" w:rsidTr="001A2962">
        <w:trPr>
          <w:tblHeader/>
        </w:trPr>
        <w:tc>
          <w:tcPr>
            <w:tcW w:w="2139" w:type="pct"/>
            <w:vAlign w:val="bottom"/>
          </w:tcPr>
          <w:p w14:paraId="45BC40C1" w14:textId="77777777" w:rsidR="006A70B0" w:rsidRPr="003368DE" w:rsidRDefault="006A70B0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1" w:type="pct"/>
            <w:gridSpan w:val="8"/>
            <w:vAlign w:val="bottom"/>
          </w:tcPr>
          <w:p w14:paraId="620D13E3" w14:textId="77777777" w:rsidR="006A70B0" w:rsidRPr="003368DE" w:rsidRDefault="006A70B0" w:rsidP="004766F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70B0" w:rsidRPr="003368DE" w14:paraId="60D00E85" w14:textId="77777777" w:rsidTr="001A2962">
        <w:tc>
          <w:tcPr>
            <w:tcW w:w="2139" w:type="pct"/>
          </w:tcPr>
          <w:p w14:paraId="43A84D1E" w14:textId="77777777" w:rsidR="006A70B0" w:rsidRPr="003368DE" w:rsidRDefault="006A70B0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9" w:type="pct"/>
          </w:tcPr>
          <w:p w14:paraId="2AA33F15" w14:textId="77777777" w:rsidR="006A70B0" w:rsidRPr="003368DE" w:rsidRDefault="006A70B0" w:rsidP="004766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" w:type="pct"/>
          </w:tcPr>
          <w:p w14:paraId="53B7D189" w14:textId="77777777" w:rsidR="006A70B0" w:rsidRPr="003368DE" w:rsidRDefault="006A70B0" w:rsidP="004766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</w:tcPr>
          <w:p w14:paraId="4DEE447E" w14:textId="77777777" w:rsidR="006A70B0" w:rsidRPr="003368DE" w:rsidRDefault="006A70B0" w:rsidP="004766F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48C679CD" w14:textId="77777777" w:rsidR="006A70B0" w:rsidRPr="003368DE" w:rsidRDefault="006A70B0" w:rsidP="004766F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</w:tcPr>
          <w:p w14:paraId="013B9A1F" w14:textId="77777777" w:rsidR="006A70B0" w:rsidRPr="003368DE" w:rsidRDefault="006A70B0" w:rsidP="004766F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66945946" w14:textId="77777777" w:rsidR="006A70B0" w:rsidRPr="003368DE" w:rsidRDefault="006A70B0" w:rsidP="004766F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gridSpan w:val="2"/>
          </w:tcPr>
          <w:p w14:paraId="6431AD3E" w14:textId="77777777" w:rsidR="006A70B0" w:rsidRPr="003368DE" w:rsidRDefault="006A70B0" w:rsidP="004766F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258D9" w:rsidRPr="003368DE" w14:paraId="237C0BD4" w14:textId="77777777" w:rsidTr="001A2962">
        <w:tc>
          <w:tcPr>
            <w:tcW w:w="2139" w:type="pct"/>
          </w:tcPr>
          <w:p w14:paraId="28C9ECD8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99" w:type="pct"/>
          </w:tcPr>
          <w:p w14:paraId="658FDCDA" w14:textId="56CD0583" w:rsidR="007258D9" w:rsidRPr="003368DE" w:rsidRDefault="007258D9" w:rsidP="007258D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20" w:type="pct"/>
          </w:tcPr>
          <w:p w14:paraId="5B1894D9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shd w:val="clear" w:color="auto" w:fill="auto"/>
          </w:tcPr>
          <w:p w14:paraId="59133A1F" w14:textId="19CEE57F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23,065</w:t>
            </w:r>
          </w:p>
        </w:tc>
        <w:tc>
          <w:tcPr>
            <w:tcW w:w="129" w:type="pct"/>
            <w:shd w:val="clear" w:color="auto" w:fill="auto"/>
          </w:tcPr>
          <w:p w14:paraId="51A9A9AD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shd w:val="clear" w:color="auto" w:fill="auto"/>
          </w:tcPr>
          <w:p w14:paraId="74DF39B2" w14:textId="06F2A858" w:rsidR="007258D9" w:rsidRPr="003368DE" w:rsidRDefault="007258D9" w:rsidP="007258D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2B5586D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720E23B0" w14:textId="0972E8B7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30,096</w:t>
            </w:r>
          </w:p>
        </w:tc>
      </w:tr>
      <w:tr w:rsidR="007258D9" w:rsidRPr="003368DE" w14:paraId="6D182DF7" w14:textId="77777777" w:rsidTr="001A2962">
        <w:tc>
          <w:tcPr>
            <w:tcW w:w="2139" w:type="pct"/>
          </w:tcPr>
          <w:p w14:paraId="68DE8547" w14:textId="68768BF0" w:rsidR="007258D9" w:rsidRPr="003368DE" w:rsidRDefault="005F05BD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="007258D9" w:rsidRPr="003368DE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การด้อยค่าของสินทรัพย์ไม่มีตัวตน</w:t>
            </w:r>
          </w:p>
        </w:tc>
        <w:tc>
          <w:tcPr>
            <w:tcW w:w="599" w:type="pct"/>
          </w:tcPr>
          <w:p w14:paraId="3BABD6A6" w14:textId="4DC85BB3" w:rsidR="007258D9" w:rsidRPr="003368DE" w:rsidRDefault="007258D9" w:rsidP="007258D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20" w:type="pct"/>
          </w:tcPr>
          <w:p w14:paraId="4A5680AF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393A65E" w14:textId="7F0BBEE2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(450)</w:t>
            </w:r>
          </w:p>
        </w:tc>
        <w:tc>
          <w:tcPr>
            <w:tcW w:w="129" w:type="pct"/>
            <w:shd w:val="clear" w:color="auto" w:fill="auto"/>
          </w:tcPr>
          <w:p w14:paraId="02625A77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2353384" w14:textId="00A6EBF3" w:rsidR="007258D9" w:rsidRPr="003368DE" w:rsidRDefault="007258D9" w:rsidP="007258D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26E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E060FD9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699AA77C" w14:textId="1EB688E5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635">
              <w:rPr>
                <w:rFonts w:ascii="Angsana New" w:hAnsi="Angsana New"/>
                <w:sz w:val="30"/>
                <w:szCs w:val="30"/>
              </w:rPr>
              <w:t>1,3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D263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258D9" w:rsidRPr="003368DE" w14:paraId="0548C697" w14:textId="77777777" w:rsidTr="001A2962">
        <w:tc>
          <w:tcPr>
            <w:tcW w:w="2139" w:type="pct"/>
          </w:tcPr>
          <w:p w14:paraId="53A8487A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99" w:type="pct"/>
          </w:tcPr>
          <w:p w14:paraId="79F151F3" w14:textId="41FC5E86" w:rsidR="007258D9" w:rsidRPr="003368DE" w:rsidRDefault="007258D9" w:rsidP="007258D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0" w:type="pct"/>
          </w:tcPr>
          <w:p w14:paraId="39E1CB1E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63A10D9" w14:textId="4B749651" w:rsidR="007258D9" w:rsidRPr="003368DE" w:rsidRDefault="007258D9" w:rsidP="007258D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CA50B3C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2ACAB55" w14:textId="52B782AF" w:rsidR="007258D9" w:rsidRPr="003368DE" w:rsidRDefault="007258D9" w:rsidP="007258D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53587A3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61A1550D" w14:textId="651D4492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</w:tr>
      <w:tr w:rsidR="007258D9" w:rsidRPr="003368DE" w14:paraId="639D5AD9" w14:textId="77777777" w:rsidTr="001A2962">
        <w:tc>
          <w:tcPr>
            <w:tcW w:w="2139" w:type="pct"/>
          </w:tcPr>
          <w:p w14:paraId="53F753CA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599" w:type="pct"/>
          </w:tcPr>
          <w:p w14:paraId="52564A6B" w14:textId="5908A5EC" w:rsidR="007258D9" w:rsidRPr="003368DE" w:rsidRDefault="007258D9" w:rsidP="007258D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0" w:type="pct"/>
          </w:tcPr>
          <w:p w14:paraId="5371C323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E57EE81" w14:textId="2EDC7C71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29" w:type="pct"/>
            <w:shd w:val="clear" w:color="auto" w:fill="auto"/>
          </w:tcPr>
          <w:p w14:paraId="1E65AE12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DD3AEE6" w14:textId="5B9EC800" w:rsidR="007258D9" w:rsidRPr="003368DE" w:rsidRDefault="007258D9" w:rsidP="007258D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CE97688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23753C77" w14:textId="661AB733" w:rsidR="007258D9" w:rsidRPr="003368DE" w:rsidRDefault="00CB3739" w:rsidP="00CB3739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6A70B0" w:rsidRPr="003368DE" w14:paraId="312AA81D" w14:textId="77777777" w:rsidTr="001A2962">
        <w:tc>
          <w:tcPr>
            <w:tcW w:w="2139" w:type="pct"/>
          </w:tcPr>
          <w:p w14:paraId="26B32AD3" w14:textId="77777777" w:rsidR="006A70B0" w:rsidRPr="003368DE" w:rsidRDefault="006A70B0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99" w:type="pct"/>
          </w:tcPr>
          <w:p w14:paraId="427E9B06" w14:textId="3939741D" w:rsidR="006A70B0" w:rsidRPr="003368DE" w:rsidRDefault="001F0E13" w:rsidP="006A70B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6A70B0"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20" w:type="pct"/>
          </w:tcPr>
          <w:p w14:paraId="0E0DFBC4" w14:textId="77777777" w:rsidR="006A70B0" w:rsidRPr="003368DE" w:rsidRDefault="006A70B0" w:rsidP="006A70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98045BA" w14:textId="07B9DE49" w:rsidR="006A70B0" w:rsidRPr="00CB3739" w:rsidRDefault="0023583F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6,98</w:t>
            </w:r>
            <w:r w:rsidR="00CB373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58FFBAE6" w14:textId="77777777" w:rsidR="006A70B0" w:rsidRPr="003368DE" w:rsidRDefault="006A70B0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5B1EA96" w14:textId="7E2DDC7E" w:rsidR="006A70B0" w:rsidRPr="003368DE" w:rsidRDefault="007258D9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(11,929)</w:t>
            </w:r>
          </w:p>
        </w:tc>
        <w:tc>
          <w:tcPr>
            <w:tcW w:w="145" w:type="pct"/>
            <w:shd w:val="clear" w:color="auto" w:fill="auto"/>
          </w:tcPr>
          <w:p w14:paraId="75815EF2" w14:textId="77777777" w:rsidR="006A70B0" w:rsidRPr="003368DE" w:rsidRDefault="006A70B0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7F245DAD" w14:textId="5B202316" w:rsidR="006A70B0" w:rsidRPr="003368DE" w:rsidRDefault="0023583F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17,234</w:t>
            </w:r>
          </w:p>
        </w:tc>
      </w:tr>
      <w:tr w:rsidR="007258D9" w:rsidRPr="003368DE" w14:paraId="2070894E" w14:textId="77777777" w:rsidTr="001A2962">
        <w:tc>
          <w:tcPr>
            <w:tcW w:w="2139" w:type="pct"/>
          </w:tcPr>
          <w:p w14:paraId="4C803A86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599" w:type="pct"/>
          </w:tcPr>
          <w:p w14:paraId="6E520649" w14:textId="089B4A1D" w:rsidR="007258D9" w:rsidRPr="003368DE" w:rsidRDefault="007258D9" w:rsidP="007258D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120" w:type="pct"/>
          </w:tcPr>
          <w:p w14:paraId="5BC81607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601FFF5" w14:textId="09CFE3BE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4,003</w:t>
            </w:r>
          </w:p>
        </w:tc>
        <w:tc>
          <w:tcPr>
            <w:tcW w:w="129" w:type="pct"/>
            <w:shd w:val="clear" w:color="auto" w:fill="auto"/>
          </w:tcPr>
          <w:p w14:paraId="35C525AF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7436F95" w14:textId="0760B27D" w:rsidR="007258D9" w:rsidRPr="003368DE" w:rsidRDefault="007258D9" w:rsidP="007258D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11C8C22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5F38C87F" w14:textId="23AC1D4F" w:rsidR="007258D9" w:rsidRPr="003368DE" w:rsidRDefault="007258D9" w:rsidP="007258D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635">
              <w:rPr>
                <w:rFonts w:ascii="Angsana New" w:hAnsi="Angsana New"/>
                <w:sz w:val="30"/>
                <w:szCs w:val="30"/>
              </w:rPr>
              <w:t>10,578</w:t>
            </w:r>
          </w:p>
        </w:tc>
      </w:tr>
      <w:tr w:rsidR="006A70B0" w:rsidRPr="003368DE" w14:paraId="2781F378" w14:textId="77777777" w:rsidTr="001A2962">
        <w:tc>
          <w:tcPr>
            <w:tcW w:w="2139" w:type="pct"/>
          </w:tcPr>
          <w:p w14:paraId="18502EA9" w14:textId="77777777" w:rsidR="006A70B0" w:rsidRPr="003368DE" w:rsidRDefault="006A70B0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571ABB25" w14:textId="5F0B5AA3" w:rsidR="006A70B0" w:rsidRPr="003368DE" w:rsidRDefault="001F0E13" w:rsidP="006A70B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="006A70B0" w:rsidRPr="00336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120" w:type="pct"/>
          </w:tcPr>
          <w:p w14:paraId="378A6BA9" w14:textId="77777777" w:rsidR="006A70B0" w:rsidRPr="003368DE" w:rsidRDefault="006A70B0" w:rsidP="006A70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0F77A" w14:textId="62FE3438" w:rsidR="006A70B0" w:rsidRPr="003368DE" w:rsidRDefault="0023583F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33,74</w:t>
            </w:r>
            <w:r w:rsidR="00CB373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4132EF4B" w14:textId="77777777" w:rsidR="006A70B0" w:rsidRPr="003368DE" w:rsidRDefault="006A70B0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2E045" w14:textId="63E6E7D3" w:rsidR="006A70B0" w:rsidRPr="0023583F" w:rsidRDefault="0023583F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3583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(11,929)</w:t>
            </w:r>
          </w:p>
        </w:tc>
        <w:tc>
          <w:tcPr>
            <w:tcW w:w="145" w:type="pct"/>
            <w:shd w:val="clear" w:color="auto" w:fill="auto"/>
          </w:tcPr>
          <w:p w14:paraId="2132909C" w14:textId="77777777" w:rsidR="006A70B0" w:rsidRPr="003368DE" w:rsidRDefault="006A70B0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26679" w14:textId="104BFA8F" w:rsidR="006A70B0" w:rsidRPr="003368DE" w:rsidRDefault="0023583F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60,08</w:t>
            </w:r>
            <w:r w:rsidR="00CB37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E20315" w:rsidRPr="003368DE" w14:paraId="533AA04A" w14:textId="77777777" w:rsidTr="00E20315">
        <w:tc>
          <w:tcPr>
            <w:tcW w:w="2139" w:type="pct"/>
          </w:tcPr>
          <w:p w14:paraId="6B1A2B83" w14:textId="77777777" w:rsidR="00E20315" w:rsidRPr="003368DE" w:rsidRDefault="00E20315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66043B05" w14:textId="77777777" w:rsidR="00E20315" w:rsidRPr="001F0E13" w:rsidRDefault="00E20315" w:rsidP="006A70B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" w:type="pct"/>
          </w:tcPr>
          <w:p w14:paraId="4B592787" w14:textId="77777777" w:rsidR="00E20315" w:rsidRPr="003368DE" w:rsidRDefault="00E20315" w:rsidP="006A70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364E316C" w14:textId="77777777" w:rsidR="00E20315" w:rsidRDefault="00E20315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  <w:shd w:val="clear" w:color="auto" w:fill="auto"/>
          </w:tcPr>
          <w:p w14:paraId="70CACBBB" w14:textId="77777777" w:rsidR="00E20315" w:rsidRPr="003368DE" w:rsidRDefault="00E20315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2EF6BA6C" w14:textId="77777777" w:rsidR="00E20315" w:rsidRPr="0023583F" w:rsidRDefault="00E20315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4A5A93E1" w14:textId="77777777" w:rsidR="00E20315" w:rsidRPr="003368DE" w:rsidRDefault="00E20315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E805FE" w14:textId="77777777" w:rsidR="00E20315" w:rsidRDefault="00E20315" w:rsidP="006A70B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A70B0" w:rsidRPr="003368DE" w14:paraId="3FEAFEAE" w14:textId="77777777" w:rsidTr="001A2962">
        <w:tc>
          <w:tcPr>
            <w:tcW w:w="2139" w:type="pct"/>
            <w:vAlign w:val="bottom"/>
          </w:tcPr>
          <w:p w14:paraId="4C069A96" w14:textId="77777777" w:rsidR="006A70B0" w:rsidRPr="003368DE" w:rsidRDefault="006A70B0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99" w:type="pct"/>
          </w:tcPr>
          <w:p w14:paraId="34653972" w14:textId="77777777" w:rsidR="006A70B0" w:rsidRPr="003368DE" w:rsidRDefault="006A70B0" w:rsidP="006A7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14:paraId="2A5992CC" w14:textId="77777777" w:rsidR="006A70B0" w:rsidRPr="003368DE" w:rsidRDefault="006A70B0" w:rsidP="006A7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961616B" w14:textId="77777777" w:rsidR="006A70B0" w:rsidRPr="003368DE" w:rsidRDefault="006A70B0" w:rsidP="006A7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7E32063" w14:textId="77777777" w:rsidR="006A70B0" w:rsidRPr="003368DE" w:rsidRDefault="006A70B0" w:rsidP="006A7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F5E39A1" w14:textId="77777777" w:rsidR="006A70B0" w:rsidRPr="003368DE" w:rsidRDefault="006A70B0" w:rsidP="006A7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CD589C9" w14:textId="77777777" w:rsidR="006A70B0" w:rsidRPr="003368DE" w:rsidRDefault="006A70B0" w:rsidP="006A7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2713DBFB" w14:textId="77777777" w:rsidR="006A70B0" w:rsidRPr="003368DE" w:rsidRDefault="006A70B0" w:rsidP="006A7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8D9" w:rsidRPr="003368DE" w14:paraId="62DE14D4" w14:textId="77777777" w:rsidTr="001A2962">
        <w:tc>
          <w:tcPr>
            <w:tcW w:w="2139" w:type="pct"/>
          </w:tcPr>
          <w:p w14:paraId="35393287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99" w:type="pct"/>
          </w:tcPr>
          <w:p w14:paraId="6E542C4C" w14:textId="57A71288" w:rsidR="007258D9" w:rsidRPr="003368DE" w:rsidRDefault="007258D9" w:rsidP="0072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77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49</w:t>
            </w:r>
            <w:r w:rsidRPr="00EF6477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618</w:t>
            </w:r>
            <w:r w:rsidRPr="00EF64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2E3455D9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shd w:val="clear" w:color="auto" w:fill="auto"/>
          </w:tcPr>
          <w:p w14:paraId="28CE3196" w14:textId="3F7EC9BE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42</w:t>
            </w:r>
            <w:r w:rsidRPr="00EF6477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29" w:type="pct"/>
            <w:shd w:val="clear" w:color="auto" w:fill="auto"/>
          </w:tcPr>
          <w:p w14:paraId="09511379" w14:textId="77777777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664C37B" w14:textId="7E0E4BCC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77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43</w:t>
            </w:r>
            <w:r w:rsidRPr="00EF64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62ABF3D6" w14:textId="77777777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79B654BF" w14:textId="057EBFC8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6477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7</w:t>
            </w:r>
            <w:r w:rsidRPr="00EF6477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342</w:t>
            </w:r>
            <w:r w:rsidRPr="00EF64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58D9" w:rsidRPr="003368DE" w14:paraId="403366A9" w14:textId="77777777" w:rsidTr="001A2962">
        <w:tc>
          <w:tcPr>
            <w:tcW w:w="2139" w:type="pct"/>
          </w:tcPr>
          <w:p w14:paraId="7CD1E327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1B043CB7" w14:textId="35450A25" w:rsidR="007258D9" w:rsidRPr="003368DE" w:rsidRDefault="007258D9" w:rsidP="0072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477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407</w:t>
            </w:r>
            <w:r w:rsidRPr="00EF64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0C9A018A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0B39C26F" w14:textId="34A2EC9B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29" w:type="pct"/>
            <w:shd w:val="clear" w:color="auto" w:fill="auto"/>
          </w:tcPr>
          <w:p w14:paraId="41E4D1C0" w14:textId="77777777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024F79C9" w14:textId="695BD4DE" w:rsidR="007258D9" w:rsidRPr="003368DE" w:rsidRDefault="007258D9" w:rsidP="007258D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DFFCEFD" w14:textId="77777777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B497E2" w14:textId="03022B55" w:rsidR="007258D9" w:rsidRPr="007258D9" w:rsidRDefault="007258D9" w:rsidP="0023583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258D9" w:rsidRPr="003368DE" w14:paraId="0F866F97" w14:textId="77777777" w:rsidTr="001A2962">
        <w:trPr>
          <w:trHeight w:val="357"/>
        </w:trPr>
        <w:tc>
          <w:tcPr>
            <w:tcW w:w="2139" w:type="pct"/>
          </w:tcPr>
          <w:p w14:paraId="0EF625A8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140F63B8" w14:textId="46AFB91E" w:rsidR="007258D9" w:rsidRPr="003368DE" w:rsidRDefault="007258D9" w:rsidP="0072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2D713A79" w14:textId="77777777" w:rsidR="007258D9" w:rsidRPr="003368DE" w:rsidRDefault="007258D9" w:rsidP="007258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D095F" w14:textId="5E5D9EF6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129" w:type="pct"/>
            <w:shd w:val="clear" w:color="auto" w:fill="auto"/>
          </w:tcPr>
          <w:p w14:paraId="19BD846A" w14:textId="77777777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D9693" w14:textId="48A82393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50D6447E" w14:textId="77777777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6D5D" w14:textId="7569A0EE" w:rsidR="007258D9" w:rsidRPr="003368DE" w:rsidRDefault="007258D9" w:rsidP="007258D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342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A70B0" w:rsidRPr="003368DE" w14:paraId="698D663F" w14:textId="77777777" w:rsidTr="001A2962">
        <w:tc>
          <w:tcPr>
            <w:tcW w:w="2139" w:type="pct"/>
          </w:tcPr>
          <w:p w14:paraId="3373AF6D" w14:textId="77777777" w:rsidR="006A70B0" w:rsidRPr="001A2962" w:rsidRDefault="006A70B0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781DAB95" w14:textId="77777777" w:rsidR="006A70B0" w:rsidRPr="001A2962" w:rsidRDefault="006A70B0" w:rsidP="006A70B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" w:type="pct"/>
          </w:tcPr>
          <w:p w14:paraId="254C5BCE" w14:textId="77777777" w:rsidR="006A70B0" w:rsidRPr="001A2962" w:rsidRDefault="006A70B0" w:rsidP="006A70B0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7D6ABE3B" w14:textId="77777777" w:rsidR="006A70B0" w:rsidRPr="001A2962" w:rsidRDefault="006A70B0" w:rsidP="006A70B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  <w:shd w:val="clear" w:color="auto" w:fill="auto"/>
          </w:tcPr>
          <w:p w14:paraId="0310D9D2" w14:textId="77777777" w:rsidR="006A70B0" w:rsidRPr="001A2962" w:rsidRDefault="006A70B0" w:rsidP="006A70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3880EE7C" w14:textId="77777777" w:rsidR="006A70B0" w:rsidRPr="001A2962" w:rsidRDefault="006A70B0" w:rsidP="006A70B0">
            <w:pPr>
              <w:pStyle w:val="acctfourfigures"/>
              <w:tabs>
                <w:tab w:val="clear" w:pos="765"/>
                <w:tab w:val="decimal" w:pos="684"/>
                <w:tab w:val="decimal" w:pos="888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4549D06F" w14:textId="77777777" w:rsidR="006A70B0" w:rsidRPr="001A2962" w:rsidRDefault="006A70B0" w:rsidP="006A70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CE0472" w14:textId="77777777" w:rsidR="006A70B0" w:rsidRPr="001A2962" w:rsidRDefault="006A70B0" w:rsidP="006A70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A70B0" w:rsidRPr="003368DE" w14:paraId="6E10F687" w14:textId="77777777" w:rsidTr="001A2962">
        <w:tc>
          <w:tcPr>
            <w:tcW w:w="2139" w:type="pct"/>
          </w:tcPr>
          <w:p w14:paraId="7098811C" w14:textId="77777777" w:rsidR="006A70B0" w:rsidRPr="003368DE" w:rsidRDefault="006A70B0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259E038A" w14:textId="1E673B52" w:rsidR="006A70B0" w:rsidRPr="003368DE" w:rsidRDefault="006A70B0" w:rsidP="006A7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39FA7C0E" w14:textId="77777777" w:rsidR="006A70B0" w:rsidRPr="003368DE" w:rsidRDefault="006A70B0" w:rsidP="006A70B0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shd w:val="clear" w:color="auto" w:fill="auto"/>
          </w:tcPr>
          <w:p w14:paraId="59760465" w14:textId="38429157" w:rsidR="006A70B0" w:rsidRPr="003368DE" w:rsidRDefault="00CB3739" w:rsidP="006A70B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76,468</w:t>
            </w:r>
          </w:p>
        </w:tc>
        <w:tc>
          <w:tcPr>
            <w:tcW w:w="129" w:type="pct"/>
            <w:shd w:val="clear" w:color="auto" w:fill="auto"/>
          </w:tcPr>
          <w:p w14:paraId="1F937255" w14:textId="77777777" w:rsidR="006A70B0" w:rsidRPr="003368DE" w:rsidRDefault="006A70B0" w:rsidP="006A70B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7695DFF9" w14:textId="3C244BA4" w:rsidR="006A70B0" w:rsidRPr="003368DE" w:rsidRDefault="005B23B4" w:rsidP="006A70B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(11,972)</w:t>
            </w:r>
          </w:p>
        </w:tc>
        <w:tc>
          <w:tcPr>
            <w:tcW w:w="145" w:type="pct"/>
            <w:shd w:val="clear" w:color="auto" w:fill="auto"/>
          </w:tcPr>
          <w:p w14:paraId="6EBE3D07" w14:textId="77777777" w:rsidR="006A70B0" w:rsidRPr="003368DE" w:rsidRDefault="006A70B0" w:rsidP="006A70B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383333" w14:textId="048EBB3B" w:rsidR="006A70B0" w:rsidRPr="003368DE" w:rsidRDefault="005B23B4" w:rsidP="006A70B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52,740</w:t>
            </w:r>
          </w:p>
        </w:tc>
      </w:tr>
    </w:tbl>
    <w:p w14:paraId="52EAAAC0" w14:textId="3EB1F70B" w:rsidR="006A70B0" w:rsidRPr="001A2962" w:rsidRDefault="006A70B0" w:rsidP="001A2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06"/>
        <w:rPr>
          <w:rFonts w:asciiTheme="majorBidi" w:hAnsiTheme="majorBidi" w:cstheme="majorBidi"/>
          <w:sz w:val="30"/>
          <w:szCs w:val="30"/>
        </w:rPr>
      </w:pPr>
    </w:p>
    <w:p w14:paraId="4C5F439A" w14:textId="77777777" w:rsidR="00E47C7D" w:rsidRDefault="00E47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4813" w:type="pct"/>
        <w:tblInd w:w="360" w:type="dxa"/>
        <w:tblLook w:val="01E0" w:firstRow="1" w:lastRow="1" w:firstColumn="1" w:lastColumn="1" w:noHBand="0" w:noVBand="0"/>
      </w:tblPr>
      <w:tblGrid>
        <w:gridCol w:w="3956"/>
        <w:gridCol w:w="1111"/>
        <w:gridCol w:w="224"/>
        <w:gridCol w:w="1178"/>
        <w:gridCol w:w="246"/>
        <w:gridCol w:w="1146"/>
        <w:gridCol w:w="272"/>
        <w:gridCol w:w="17"/>
        <w:gridCol w:w="1094"/>
      </w:tblGrid>
      <w:tr w:rsidR="007258D9" w:rsidRPr="003368DE" w14:paraId="77619AAD" w14:textId="77777777" w:rsidTr="00E20315">
        <w:trPr>
          <w:tblHeader/>
        </w:trPr>
        <w:tc>
          <w:tcPr>
            <w:tcW w:w="2140" w:type="pct"/>
            <w:shd w:val="clear" w:color="auto" w:fill="auto"/>
          </w:tcPr>
          <w:p w14:paraId="1D98B932" w14:textId="77777777" w:rsidR="007258D9" w:rsidRPr="003368DE" w:rsidRDefault="007258D9" w:rsidP="005E0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60" w:type="pct"/>
            <w:gridSpan w:val="8"/>
          </w:tcPr>
          <w:p w14:paraId="070574E1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58D9" w:rsidRPr="003368DE" w14:paraId="479B1385" w14:textId="77777777" w:rsidTr="00E20315">
        <w:trPr>
          <w:tblHeader/>
        </w:trPr>
        <w:tc>
          <w:tcPr>
            <w:tcW w:w="2140" w:type="pct"/>
            <w:shd w:val="clear" w:color="auto" w:fill="auto"/>
          </w:tcPr>
          <w:p w14:paraId="7677CEDD" w14:textId="77777777" w:rsidR="007258D9" w:rsidRPr="003368DE" w:rsidRDefault="007258D9" w:rsidP="005E0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1" w:type="pct"/>
          </w:tcPr>
          <w:p w14:paraId="6D47E367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79EBCEA4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  <w:tcBorders>
              <w:bottom w:val="single" w:sz="4" w:space="0" w:color="auto"/>
            </w:tcBorders>
          </w:tcPr>
          <w:p w14:paraId="66635CE4" w14:textId="1E650865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1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</w:t>
            </w:r>
            <w:r w:rsidR="005B23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</w:rPr>
              <w:t>/</w:t>
            </w:r>
            <w:r w:rsidR="005B23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6" w:type="pct"/>
            <w:gridSpan w:val="2"/>
          </w:tcPr>
          <w:p w14:paraId="0CEF85A7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BE6FD95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58D9" w:rsidRPr="003368DE" w14:paraId="60F5D2C7" w14:textId="77777777" w:rsidTr="00E20315">
        <w:trPr>
          <w:tblHeader/>
        </w:trPr>
        <w:tc>
          <w:tcPr>
            <w:tcW w:w="2140" w:type="pct"/>
            <w:shd w:val="clear" w:color="auto" w:fill="auto"/>
            <w:vAlign w:val="bottom"/>
          </w:tcPr>
          <w:p w14:paraId="2348BFB7" w14:textId="77777777" w:rsidR="007258D9" w:rsidRPr="001571D1" w:rsidRDefault="007258D9" w:rsidP="005E0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40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EFA69F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CD8051D" w14:textId="77777777" w:rsidR="007258D9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  <w:p w14:paraId="66492431" w14:textId="07F92392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1" w:type="pct"/>
          </w:tcPr>
          <w:p w14:paraId="1EFE52E8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9D012DD" w14:textId="77777777" w:rsidR="00C5203C" w:rsidRDefault="00C5203C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BF3F5D" w14:textId="5CDB72CD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3" w:type="pct"/>
          </w:tcPr>
          <w:p w14:paraId="4CEE8549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E338C6" w14:textId="77777777" w:rsidR="00C5203C" w:rsidRDefault="00C5203C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57C2BB1" w14:textId="6E7093CE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6" w:type="pct"/>
            <w:gridSpan w:val="2"/>
          </w:tcPr>
          <w:p w14:paraId="37A50DE7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2132046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2C9F09A" w14:textId="77777777" w:rsidR="007258D9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31</w:t>
            </w: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8200F3F" w14:textId="66865F59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258D9" w:rsidRPr="003368DE" w14:paraId="6E454935" w14:textId="77777777" w:rsidTr="00E20315">
        <w:trPr>
          <w:tblHeader/>
        </w:trPr>
        <w:tc>
          <w:tcPr>
            <w:tcW w:w="2140" w:type="pct"/>
            <w:vAlign w:val="bottom"/>
          </w:tcPr>
          <w:p w14:paraId="51A415E7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8"/>
            <w:vAlign w:val="bottom"/>
          </w:tcPr>
          <w:p w14:paraId="1EE91131" w14:textId="77777777" w:rsidR="007258D9" w:rsidRPr="003368DE" w:rsidRDefault="007258D9" w:rsidP="005E0EE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258D9" w:rsidRPr="003368DE" w14:paraId="5542F723" w14:textId="77777777" w:rsidTr="00E20315">
        <w:tc>
          <w:tcPr>
            <w:tcW w:w="2140" w:type="pct"/>
          </w:tcPr>
          <w:p w14:paraId="17BE38E2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01" w:type="pct"/>
          </w:tcPr>
          <w:p w14:paraId="7798FE41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" w:type="pct"/>
          </w:tcPr>
          <w:p w14:paraId="435F00BE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2EAC600D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25EDA333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</w:tcPr>
          <w:p w14:paraId="289A9227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4CE5A59A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  <w:gridSpan w:val="2"/>
          </w:tcPr>
          <w:p w14:paraId="210EF112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258D9" w:rsidRPr="003368DE" w14:paraId="34BF50AE" w14:textId="77777777" w:rsidTr="00E20315">
        <w:trPr>
          <w:trHeight w:val="344"/>
        </w:trPr>
        <w:tc>
          <w:tcPr>
            <w:tcW w:w="2140" w:type="pct"/>
          </w:tcPr>
          <w:p w14:paraId="050FCB04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01" w:type="pct"/>
          </w:tcPr>
          <w:p w14:paraId="49EC0F00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1" w:type="pct"/>
          </w:tcPr>
          <w:p w14:paraId="000855D6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5AD19642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3368D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33" w:type="pct"/>
            <w:shd w:val="clear" w:color="auto" w:fill="auto"/>
          </w:tcPr>
          <w:p w14:paraId="357E3F90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shd w:val="clear" w:color="auto" w:fill="auto"/>
          </w:tcPr>
          <w:p w14:paraId="475959C5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D5A7F8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2499A0EC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</w:p>
        </w:tc>
      </w:tr>
      <w:tr w:rsidR="007258D9" w:rsidRPr="003368DE" w14:paraId="551EE3B7" w14:textId="77777777" w:rsidTr="00E20315">
        <w:tc>
          <w:tcPr>
            <w:tcW w:w="2140" w:type="pct"/>
          </w:tcPr>
          <w:p w14:paraId="2A86FFF9" w14:textId="28079F53" w:rsidR="007258D9" w:rsidRPr="003368DE" w:rsidRDefault="00E47C7D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="007258D9" w:rsidRPr="003368DE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การด้อยค่าของสินทรัพย์ไม่มีตัวตน</w:t>
            </w:r>
          </w:p>
        </w:tc>
        <w:tc>
          <w:tcPr>
            <w:tcW w:w="601" w:type="pct"/>
          </w:tcPr>
          <w:p w14:paraId="1816C85B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1" w:type="pct"/>
          </w:tcPr>
          <w:p w14:paraId="3D10F6D1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ED98CC3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33" w:type="pct"/>
            <w:shd w:val="clear" w:color="auto" w:fill="auto"/>
          </w:tcPr>
          <w:p w14:paraId="0AF9F0B5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193F764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486948B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09FD4A7A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</w:tr>
      <w:tr w:rsidR="007258D9" w:rsidRPr="003368DE" w14:paraId="307C0CC6" w14:textId="77777777" w:rsidTr="00E20315">
        <w:tc>
          <w:tcPr>
            <w:tcW w:w="2140" w:type="pct"/>
          </w:tcPr>
          <w:p w14:paraId="1D12C291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601" w:type="pct"/>
          </w:tcPr>
          <w:p w14:paraId="73BEFB68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1" w:type="pct"/>
          </w:tcPr>
          <w:p w14:paraId="00BFB09B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4E6EC78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3A0AA058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4B632B9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CC4CC7C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44E56C64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</w:tr>
      <w:tr w:rsidR="007258D9" w:rsidRPr="003368DE" w14:paraId="6AC43984" w14:textId="77777777" w:rsidTr="00E20315">
        <w:tc>
          <w:tcPr>
            <w:tcW w:w="2140" w:type="pct"/>
          </w:tcPr>
          <w:p w14:paraId="2202D69B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601" w:type="pct"/>
          </w:tcPr>
          <w:p w14:paraId="61EFC782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21" w:type="pct"/>
          </w:tcPr>
          <w:p w14:paraId="46C59FD7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691DE3D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653</w:t>
            </w:r>
            <w:r w:rsidRPr="003368D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4507898D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D34B353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D04D77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4738D806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258D9" w:rsidRPr="003368DE" w14:paraId="2753A0A1" w14:textId="77777777" w:rsidTr="00E20315">
        <w:tc>
          <w:tcPr>
            <w:tcW w:w="2140" w:type="pct"/>
          </w:tcPr>
          <w:p w14:paraId="04DF66E8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601" w:type="pct"/>
          </w:tcPr>
          <w:p w14:paraId="097B7F9E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21" w:type="pct"/>
          </w:tcPr>
          <w:p w14:paraId="61DB7FC0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CC0E129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33" w:type="pct"/>
            <w:shd w:val="clear" w:color="auto" w:fill="auto"/>
          </w:tcPr>
          <w:p w14:paraId="4E8AB7C3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AB893D3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47" w:type="pct"/>
            <w:shd w:val="clear" w:color="auto" w:fill="auto"/>
          </w:tcPr>
          <w:p w14:paraId="560BD347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1EB52B87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</w:tr>
      <w:tr w:rsidR="007258D9" w:rsidRPr="003368DE" w14:paraId="53BF56C1" w14:textId="77777777" w:rsidTr="00E20315">
        <w:tc>
          <w:tcPr>
            <w:tcW w:w="2140" w:type="pct"/>
          </w:tcPr>
          <w:p w14:paraId="4E45F802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601" w:type="pct"/>
          </w:tcPr>
          <w:p w14:paraId="6D48556B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121" w:type="pct"/>
          </w:tcPr>
          <w:p w14:paraId="0B01CAE8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ED1E272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33" w:type="pct"/>
            <w:shd w:val="clear" w:color="auto" w:fill="auto"/>
          </w:tcPr>
          <w:p w14:paraId="34E92A26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002BB82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3E063E9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4265BAE2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</w:tr>
      <w:tr w:rsidR="007258D9" w:rsidRPr="003368DE" w14:paraId="655BFC97" w14:textId="77777777" w:rsidTr="00E20315">
        <w:tc>
          <w:tcPr>
            <w:tcW w:w="2140" w:type="pct"/>
          </w:tcPr>
          <w:p w14:paraId="6E6FFE1B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9744366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1" w:type="pct"/>
          </w:tcPr>
          <w:p w14:paraId="5C4A87FB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F7F8D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133" w:type="pct"/>
            <w:shd w:val="clear" w:color="auto" w:fill="auto"/>
          </w:tcPr>
          <w:p w14:paraId="2EDD161F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72A66B31" w14:textId="77777777" w:rsidR="007258D9" w:rsidRPr="00B753BD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47" w:type="pct"/>
            <w:shd w:val="clear" w:color="auto" w:fill="auto"/>
          </w:tcPr>
          <w:p w14:paraId="756B1F06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21C7F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</w:t>
            </w:r>
          </w:p>
        </w:tc>
      </w:tr>
      <w:tr w:rsidR="007258D9" w:rsidRPr="00166473" w14:paraId="1B0B20D3" w14:textId="77777777" w:rsidTr="00E20315">
        <w:tc>
          <w:tcPr>
            <w:tcW w:w="2140" w:type="pct"/>
          </w:tcPr>
          <w:p w14:paraId="14F61F80" w14:textId="77777777" w:rsidR="007258D9" w:rsidRPr="001A2962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41232187" w14:textId="77777777" w:rsidR="007258D9" w:rsidRPr="001A2962" w:rsidRDefault="007258D9" w:rsidP="005E0E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1" w:type="pct"/>
          </w:tcPr>
          <w:p w14:paraId="7BCA2270" w14:textId="77777777" w:rsidR="007258D9" w:rsidRPr="001A2962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14982032" w14:textId="77777777" w:rsidR="007258D9" w:rsidRPr="001A2962" w:rsidRDefault="007258D9" w:rsidP="005E0E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2B17DB3B" w14:textId="77777777" w:rsidR="007258D9" w:rsidRPr="001A2962" w:rsidRDefault="007258D9" w:rsidP="005E0E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4D4241B2" w14:textId="77777777" w:rsidR="007258D9" w:rsidRPr="001A2962" w:rsidRDefault="007258D9" w:rsidP="005E0E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1DF2CA6" w14:textId="77777777" w:rsidR="007258D9" w:rsidRPr="001A2962" w:rsidRDefault="007258D9" w:rsidP="005E0E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C08DC1" w14:textId="77777777" w:rsidR="007258D9" w:rsidRPr="001A2962" w:rsidRDefault="007258D9" w:rsidP="005E0EE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A2962" w:rsidRPr="003368DE" w14:paraId="241E3BA7" w14:textId="77777777" w:rsidTr="00E20315">
        <w:tc>
          <w:tcPr>
            <w:tcW w:w="2140" w:type="pct"/>
            <w:vAlign w:val="bottom"/>
          </w:tcPr>
          <w:p w14:paraId="08A38F12" w14:textId="6DE28010" w:rsidR="001A2962" w:rsidRPr="003368DE" w:rsidRDefault="001A2962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01" w:type="pct"/>
          </w:tcPr>
          <w:p w14:paraId="05B46CF3" w14:textId="77777777" w:rsidR="001A2962" w:rsidRPr="003368DE" w:rsidRDefault="001A2962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</w:tcPr>
          <w:p w14:paraId="75C45DB9" w14:textId="77777777" w:rsidR="001A2962" w:rsidRPr="003368DE" w:rsidRDefault="001A2962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94C6BEF" w14:textId="77777777" w:rsidR="001A2962" w:rsidRPr="003368DE" w:rsidRDefault="001A2962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53D56EB0" w14:textId="77777777" w:rsidR="001A2962" w:rsidRPr="003368DE" w:rsidRDefault="001A2962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E043EFD" w14:textId="77777777" w:rsidR="001A2962" w:rsidRPr="003368DE" w:rsidRDefault="001A2962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3F13CB6" w14:textId="77777777" w:rsidR="001A2962" w:rsidRPr="003368DE" w:rsidRDefault="001A2962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18B2F2ED" w14:textId="77777777" w:rsidR="001A2962" w:rsidRPr="003368DE" w:rsidRDefault="001A2962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8D9" w:rsidRPr="003368DE" w14:paraId="0672B0D8" w14:textId="77777777" w:rsidTr="00E20315">
        <w:tc>
          <w:tcPr>
            <w:tcW w:w="2140" w:type="pct"/>
          </w:tcPr>
          <w:p w14:paraId="6017542B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01" w:type="pct"/>
          </w:tcPr>
          <w:p w14:paraId="7A04D66D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90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108</w:t>
            </w:r>
            <w:r w:rsidRPr="003368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" w:type="pct"/>
          </w:tcPr>
          <w:p w14:paraId="26A30783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5764066E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40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33" w:type="pct"/>
            <w:shd w:val="clear" w:color="auto" w:fill="auto"/>
          </w:tcPr>
          <w:p w14:paraId="33577BA2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E2ECF3E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36</w:t>
            </w:r>
            <w:r w:rsidRPr="003368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4D14BC0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0C53D082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49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618</w:t>
            </w:r>
            <w:r w:rsidRPr="003368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58D9" w:rsidRPr="003368DE" w14:paraId="58458E9D" w14:textId="77777777" w:rsidTr="00E20315">
        <w:tc>
          <w:tcPr>
            <w:tcW w:w="2140" w:type="pct"/>
          </w:tcPr>
          <w:p w14:paraId="78F708FC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3820A66E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975</w:t>
            </w:r>
            <w:r w:rsidRPr="003368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" w:type="pct"/>
          </w:tcPr>
          <w:p w14:paraId="579D9F9A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5500C863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33" w:type="pct"/>
            <w:shd w:val="clear" w:color="auto" w:fill="auto"/>
          </w:tcPr>
          <w:p w14:paraId="1A1457F5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97F0B40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9DF6766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8E8307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</w:rPr>
              <w:t>407</w:t>
            </w:r>
            <w:r w:rsidRPr="003368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58D9" w:rsidRPr="003368DE" w14:paraId="44298CF0" w14:textId="77777777" w:rsidTr="00E20315">
        <w:trPr>
          <w:trHeight w:val="357"/>
        </w:trPr>
        <w:tc>
          <w:tcPr>
            <w:tcW w:w="2140" w:type="pct"/>
          </w:tcPr>
          <w:p w14:paraId="7F7D0C86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7B567BAB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" w:type="pct"/>
          </w:tcPr>
          <w:p w14:paraId="3FD34D3A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67886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133" w:type="pct"/>
            <w:shd w:val="clear" w:color="auto" w:fill="auto"/>
          </w:tcPr>
          <w:p w14:paraId="328A66FA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D4470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66573854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8DED6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258D9" w:rsidRPr="00166473" w14:paraId="13C65CF5" w14:textId="77777777" w:rsidTr="00E20315">
        <w:tc>
          <w:tcPr>
            <w:tcW w:w="2140" w:type="pct"/>
          </w:tcPr>
          <w:p w14:paraId="09109AD3" w14:textId="77777777" w:rsidR="007258D9" w:rsidRPr="00CB3739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D1036A4" w14:textId="77777777" w:rsidR="007258D9" w:rsidRPr="00CB3739" w:rsidRDefault="007258D9" w:rsidP="005E0EE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" w:type="pct"/>
          </w:tcPr>
          <w:p w14:paraId="520D0EF0" w14:textId="77777777" w:rsidR="007258D9" w:rsidRPr="00CB3739" w:rsidRDefault="007258D9" w:rsidP="005E0EEE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5A02F377" w14:textId="77777777" w:rsidR="007258D9" w:rsidRPr="00CB3739" w:rsidRDefault="007258D9" w:rsidP="005E0E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3E42F3BF" w14:textId="77777777" w:rsidR="007258D9" w:rsidRPr="00CB3739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298DC639" w14:textId="77777777" w:rsidR="007258D9" w:rsidRPr="00CB3739" w:rsidRDefault="007258D9" w:rsidP="005E0EEE">
            <w:pPr>
              <w:pStyle w:val="acctfourfigures"/>
              <w:tabs>
                <w:tab w:val="clear" w:pos="765"/>
                <w:tab w:val="decimal" w:pos="684"/>
                <w:tab w:val="decimal" w:pos="888"/>
              </w:tabs>
              <w:spacing w:line="240" w:lineRule="auto"/>
              <w:ind w:right="-96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EFA3865" w14:textId="77777777" w:rsidR="007258D9" w:rsidRPr="00CB3739" w:rsidRDefault="007258D9" w:rsidP="005E0E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263AB" w14:textId="77777777" w:rsidR="007258D9" w:rsidRPr="00CB3739" w:rsidRDefault="007258D9" w:rsidP="005E0E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258D9" w:rsidRPr="003368DE" w14:paraId="6AF06422" w14:textId="77777777" w:rsidTr="00E20315">
        <w:tc>
          <w:tcPr>
            <w:tcW w:w="2140" w:type="pct"/>
          </w:tcPr>
          <w:p w14:paraId="3BE8E192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70226B36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" w:type="pct"/>
          </w:tcPr>
          <w:p w14:paraId="7377FA43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5CC8E216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133" w:type="pct"/>
            <w:shd w:val="clear" w:color="auto" w:fill="auto"/>
          </w:tcPr>
          <w:p w14:paraId="219648AD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1D6ED0CB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47" w:type="pct"/>
            <w:shd w:val="clear" w:color="auto" w:fill="auto"/>
          </w:tcPr>
          <w:p w14:paraId="3F4CBB36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DB6DAAF" w14:textId="77777777" w:rsidR="007258D9" w:rsidRPr="003368DE" w:rsidRDefault="007258D9" w:rsidP="005E0E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DB07BE9" w14:textId="0D53C1B4" w:rsidR="00113D74" w:rsidRDefault="00113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3AE12B" w14:textId="77777777" w:rsidR="00E47C7D" w:rsidRDefault="00E47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481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410"/>
        <w:gridCol w:w="444"/>
        <w:gridCol w:w="1079"/>
        <w:gridCol w:w="237"/>
        <w:gridCol w:w="1168"/>
        <w:gridCol w:w="237"/>
        <w:gridCol w:w="1227"/>
        <w:gridCol w:w="237"/>
        <w:gridCol w:w="1214"/>
      </w:tblGrid>
      <w:tr w:rsidR="00166473" w:rsidRPr="003368DE" w14:paraId="09481138" w14:textId="77777777" w:rsidTr="00E47C7D">
        <w:trPr>
          <w:tblHeader/>
        </w:trPr>
        <w:tc>
          <w:tcPr>
            <w:tcW w:w="1843" w:type="pct"/>
            <w:shd w:val="clear" w:color="auto" w:fill="auto"/>
          </w:tcPr>
          <w:p w14:paraId="0D9D5859" w14:textId="3FEA2537" w:rsidR="00683EC2" w:rsidRPr="003368DE" w:rsidRDefault="00683EC2" w:rsidP="00191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0" w:type="pct"/>
          </w:tcPr>
          <w:p w14:paraId="6853034E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6" w:type="pct"/>
            <w:gridSpan w:val="7"/>
          </w:tcPr>
          <w:p w14:paraId="53B2B149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1B9" w:rsidRPr="003368DE" w14:paraId="0D5459BC" w14:textId="77777777" w:rsidTr="00E47C7D">
        <w:trPr>
          <w:tblHeader/>
        </w:trPr>
        <w:tc>
          <w:tcPr>
            <w:tcW w:w="1843" w:type="pct"/>
            <w:shd w:val="clear" w:color="auto" w:fill="auto"/>
          </w:tcPr>
          <w:p w14:paraId="2CC940B3" w14:textId="77777777" w:rsidR="00166473" w:rsidRPr="003368DE" w:rsidRDefault="00166473" w:rsidP="00191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0" w:type="pct"/>
          </w:tcPr>
          <w:p w14:paraId="3FC3E513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937DFC5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F90688D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  <w:tcBorders>
              <w:bottom w:val="single" w:sz="4" w:space="0" w:color="auto"/>
            </w:tcBorders>
          </w:tcPr>
          <w:p w14:paraId="7207B6D8" w14:textId="02612A94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9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</w:t>
            </w:r>
            <w:r w:rsidR="005B23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</w:rPr>
              <w:t>/</w:t>
            </w:r>
            <w:r w:rsidR="005B23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28" w:type="pct"/>
          </w:tcPr>
          <w:p w14:paraId="2CFE8391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</w:tcPr>
          <w:p w14:paraId="3B0A1855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918D3" w:rsidRPr="003368DE" w14:paraId="14DFA776" w14:textId="77777777" w:rsidTr="00E47C7D">
        <w:trPr>
          <w:tblHeader/>
        </w:trPr>
        <w:tc>
          <w:tcPr>
            <w:tcW w:w="1843" w:type="pct"/>
            <w:shd w:val="clear" w:color="auto" w:fill="auto"/>
            <w:vAlign w:val="bottom"/>
          </w:tcPr>
          <w:p w14:paraId="78034780" w14:textId="6930B18F" w:rsidR="00166473" w:rsidRPr="003368DE" w:rsidRDefault="00166473" w:rsidP="0015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0" w:type="pct"/>
          </w:tcPr>
          <w:p w14:paraId="30DB0145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CC9300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4180F9F" w14:textId="77777777" w:rsidR="00166473" w:rsidRDefault="001F0E1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</w:t>
            </w:r>
            <w:r w:rsidR="00166473"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6473" w:rsidRPr="0033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  <w:p w14:paraId="2F304629" w14:textId="2A4A8402" w:rsidR="007258D9" w:rsidRPr="003368DE" w:rsidRDefault="007258D9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14:paraId="6A006098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EC875E5" w14:textId="77777777" w:rsidR="00C5203C" w:rsidRDefault="00C5203C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25B632" w14:textId="7B05F658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8" w:type="pct"/>
          </w:tcPr>
          <w:p w14:paraId="15CB7A6D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7FFB84B7" w14:textId="77777777" w:rsidR="00C5203C" w:rsidRDefault="00C5203C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AC5836" w14:textId="5B5FA9A2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8" w:type="pct"/>
          </w:tcPr>
          <w:p w14:paraId="48C0CD95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</w:tcPr>
          <w:p w14:paraId="279BAF49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16971D72" w14:textId="77777777" w:rsidR="00166473" w:rsidRDefault="001F0E1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31</w:t>
            </w:r>
            <w:r w:rsidR="00166473"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6473" w:rsidRPr="003368D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  <w:p w14:paraId="1AA05B6A" w14:textId="53BBDD96" w:rsidR="007258D9" w:rsidRPr="003368DE" w:rsidRDefault="007258D9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66473" w:rsidRPr="003368DE" w14:paraId="3E87279C" w14:textId="77777777" w:rsidTr="00E47C7D">
        <w:trPr>
          <w:tblHeader/>
        </w:trPr>
        <w:tc>
          <w:tcPr>
            <w:tcW w:w="1843" w:type="pct"/>
            <w:vAlign w:val="bottom"/>
          </w:tcPr>
          <w:p w14:paraId="632804F3" w14:textId="77777777" w:rsidR="00166473" w:rsidRPr="003368DE" w:rsidRDefault="0016647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pct"/>
            <w:vAlign w:val="bottom"/>
          </w:tcPr>
          <w:p w14:paraId="1152C921" w14:textId="77777777" w:rsidR="00166473" w:rsidRPr="003368DE" w:rsidRDefault="0016647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6" w:type="pct"/>
            <w:gridSpan w:val="7"/>
            <w:vAlign w:val="bottom"/>
          </w:tcPr>
          <w:p w14:paraId="2FFAAB37" w14:textId="77777777" w:rsidR="00166473" w:rsidRPr="003368DE" w:rsidRDefault="00166473" w:rsidP="001918D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18D3" w:rsidRPr="003368DE" w14:paraId="701A88B9" w14:textId="77777777" w:rsidTr="00E47C7D">
        <w:tc>
          <w:tcPr>
            <w:tcW w:w="1843" w:type="pct"/>
          </w:tcPr>
          <w:p w14:paraId="62076236" w14:textId="77777777" w:rsidR="00166473" w:rsidRPr="003368DE" w:rsidRDefault="00166473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0" w:type="pct"/>
          </w:tcPr>
          <w:p w14:paraId="504FA9F4" w14:textId="77777777" w:rsidR="00166473" w:rsidRPr="003368DE" w:rsidRDefault="0016647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</w:tcPr>
          <w:p w14:paraId="1B37C48B" w14:textId="77777777" w:rsidR="00166473" w:rsidRPr="003368DE" w:rsidRDefault="00166473" w:rsidP="001918D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457BC63D" w14:textId="77777777" w:rsidR="00166473" w:rsidRPr="003368DE" w:rsidRDefault="0016647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</w:tcPr>
          <w:p w14:paraId="3870DF69" w14:textId="77777777" w:rsidR="00166473" w:rsidRPr="003368DE" w:rsidRDefault="00166473" w:rsidP="001918D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5D37A366" w14:textId="77777777" w:rsidR="00166473" w:rsidRPr="003368DE" w:rsidRDefault="0016647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</w:tcPr>
          <w:p w14:paraId="3A845B3E" w14:textId="77777777" w:rsidR="00166473" w:rsidRPr="003368DE" w:rsidRDefault="00166473" w:rsidP="001918D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02AD358A" w14:textId="77777777" w:rsidR="00166473" w:rsidRPr="003368DE" w:rsidRDefault="00166473" w:rsidP="001918D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7" w:type="pct"/>
          </w:tcPr>
          <w:p w14:paraId="49EBA4B5" w14:textId="77777777" w:rsidR="00166473" w:rsidRPr="003368DE" w:rsidRDefault="00166473" w:rsidP="001918D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918D3" w:rsidRPr="003368DE" w14:paraId="372543F3" w14:textId="77777777" w:rsidTr="00E47C7D">
        <w:tc>
          <w:tcPr>
            <w:tcW w:w="1843" w:type="pct"/>
          </w:tcPr>
          <w:p w14:paraId="44FC114D" w14:textId="77777777" w:rsidR="001918D3" w:rsidRPr="003368DE" w:rsidRDefault="001918D3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40" w:type="pct"/>
          </w:tcPr>
          <w:p w14:paraId="153086A0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</w:tcPr>
          <w:p w14:paraId="01A95ED4" w14:textId="1510008D" w:rsidR="001918D3" w:rsidRPr="003368DE" w:rsidRDefault="001F0E13" w:rsidP="003043F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918D3"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28" w:type="pct"/>
          </w:tcPr>
          <w:p w14:paraId="59A78F0E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</w:tcPr>
          <w:p w14:paraId="0C27F417" w14:textId="48981439" w:rsidR="00E63C6B" w:rsidRPr="003368DE" w:rsidRDefault="001F0E13" w:rsidP="00E63C6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683EC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128" w:type="pct"/>
          </w:tcPr>
          <w:p w14:paraId="73CBD9CA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</w:tcPr>
          <w:p w14:paraId="6E6F0680" w14:textId="10530382" w:rsidR="001918D3" w:rsidRPr="003368DE" w:rsidRDefault="0022035A" w:rsidP="001918D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45960E6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63E72FE5" w14:textId="0BDD6EA3" w:rsidR="001918D3" w:rsidRPr="003368DE" w:rsidRDefault="001F0E13" w:rsidP="001918D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2203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</w:p>
        </w:tc>
      </w:tr>
      <w:tr w:rsidR="001918D3" w:rsidRPr="003368DE" w14:paraId="7A63CB9A" w14:textId="77777777" w:rsidTr="00E47C7D">
        <w:tc>
          <w:tcPr>
            <w:tcW w:w="1843" w:type="pct"/>
          </w:tcPr>
          <w:p w14:paraId="2BACA05D" w14:textId="77777777" w:rsidR="001918D3" w:rsidRPr="003368DE" w:rsidRDefault="001918D3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240" w:type="pct"/>
          </w:tcPr>
          <w:p w14:paraId="1890D685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78271C7" w14:textId="1017C3F4" w:rsidR="001918D3" w:rsidRPr="003368DE" w:rsidRDefault="001F0E13" w:rsidP="003043F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8" w:type="pct"/>
          </w:tcPr>
          <w:p w14:paraId="3253A162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D62E805" w14:textId="4A6E6DD9" w:rsidR="001918D3" w:rsidRPr="003368DE" w:rsidRDefault="0022035A" w:rsidP="001918D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66BE33A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53F918FD" w14:textId="5BBA5775" w:rsidR="001918D3" w:rsidRPr="003368DE" w:rsidRDefault="0022035A" w:rsidP="001918D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640717D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414E7824" w14:textId="77F2F0F4" w:rsidR="001918D3" w:rsidRPr="003368DE" w:rsidRDefault="001F0E13" w:rsidP="001918D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</w:tr>
      <w:tr w:rsidR="001918D3" w:rsidRPr="003368DE" w14:paraId="2E992B14" w14:textId="77777777" w:rsidTr="00E47C7D">
        <w:tc>
          <w:tcPr>
            <w:tcW w:w="1843" w:type="pct"/>
          </w:tcPr>
          <w:p w14:paraId="6186BA92" w14:textId="77777777" w:rsidR="001918D3" w:rsidRPr="003368DE" w:rsidRDefault="001918D3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240" w:type="pct"/>
          </w:tcPr>
          <w:p w14:paraId="08B054F9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FB89771" w14:textId="6EC2B1A4" w:rsidR="001918D3" w:rsidRPr="003368DE" w:rsidRDefault="001918D3" w:rsidP="003043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796B2BA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5359F9" w14:textId="65AEE534" w:rsidR="001918D3" w:rsidRPr="003368DE" w:rsidRDefault="001F0E13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28" w:type="pct"/>
          </w:tcPr>
          <w:p w14:paraId="17AF551D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3C610118" w14:textId="16BA1D6A" w:rsidR="001918D3" w:rsidRPr="003368DE" w:rsidRDefault="0022035A" w:rsidP="001918D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073BB1A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22DDB5EE" w14:textId="503DF332" w:rsidR="001918D3" w:rsidRPr="003368DE" w:rsidRDefault="005B23B4" w:rsidP="005B23B4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1918D3" w:rsidRPr="003368DE" w14:paraId="0ECD1E46" w14:textId="77777777" w:rsidTr="00E47C7D">
        <w:tc>
          <w:tcPr>
            <w:tcW w:w="1843" w:type="pct"/>
          </w:tcPr>
          <w:p w14:paraId="451659E9" w14:textId="77777777" w:rsidR="001918D3" w:rsidRPr="003368DE" w:rsidRDefault="001918D3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240" w:type="pct"/>
          </w:tcPr>
          <w:p w14:paraId="0584099A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5711723" w14:textId="580ECAF4" w:rsidR="001918D3" w:rsidRPr="003368DE" w:rsidRDefault="001F0E13" w:rsidP="003043F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1918D3"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28" w:type="pct"/>
          </w:tcPr>
          <w:p w14:paraId="4E916A69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BAC3009" w14:textId="1D390F85" w:rsidR="001918D3" w:rsidRPr="003368DE" w:rsidRDefault="005B23B4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5,795</w:t>
            </w:r>
          </w:p>
        </w:tc>
        <w:tc>
          <w:tcPr>
            <w:tcW w:w="128" w:type="pct"/>
          </w:tcPr>
          <w:p w14:paraId="57BBA6B4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54F734A3" w14:textId="2A73E68F" w:rsidR="001918D3" w:rsidRPr="003368DE" w:rsidRDefault="0022035A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5B23B4">
              <w:rPr>
                <w:rFonts w:ascii="Angsana New" w:hAnsi="Angsana New"/>
                <w:sz w:val="30"/>
                <w:szCs w:val="30"/>
                <w:lang w:val="en-US" w:bidi="th-TH"/>
              </w:rPr>
              <w:t>10,521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28" w:type="pct"/>
          </w:tcPr>
          <w:p w14:paraId="2AAB249D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2A854E2" w14:textId="5991BDA8" w:rsidR="001918D3" w:rsidRPr="003368DE" w:rsidRDefault="001F0E13" w:rsidP="001918D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="00EF64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986</w:t>
            </w:r>
          </w:p>
        </w:tc>
      </w:tr>
      <w:tr w:rsidR="001918D3" w:rsidRPr="003368DE" w14:paraId="30C88930" w14:textId="77777777" w:rsidTr="00E47C7D">
        <w:tc>
          <w:tcPr>
            <w:tcW w:w="1843" w:type="pct"/>
          </w:tcPr>
          <w:p w14:paraId="6E0F116F" w14:textId="77777777" w:rsidR="001918D3" w:rsidRPr="003368DE" w:rsidRDefault="001918D3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pct"/>
          </w:tcPr>
          <w:p w14:paraId="531CD465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40D1750" w14:textId="7EABBFDC" w:rsidR="001918D3" w:rsidRPr="003368DE" w:rsidRDefault="001F0E13" w:rsidP="003043F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1918D3" w:rsidRPr="00336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128" w:type="pct"/>
          </w:tcPr>
          <w:p w14:paraId="55440BC3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2E841E6B" w14:textId="3A4742ED" w:rsidR="001918D3" w:rsidRPr="003368DE" w:rsidRDefault="005B23B4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27,199</w:t>
            </w:r>
          </w:p>
        </w:tc>
        <w:tc>
          <w:tcPr>
            <w:tcW w:w="128" w:type="pct"/>
          </w:tcPr>
          <w:p w14:paraId="1D8FBBE6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E2835E8" w14:textId="76C33B74" w:rsidR="001918D3" w:rsidRPr="00B753BD" w:rsidRDefault="0022035A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5B23B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10,521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8" w:type="pct"/>
          </w:tcPr>
          <w:p w14:paraId="57A8C678" w14:textId="77777777" w:rsidR="001918D3" w:rsidRPr="003368DE" w:rsidRDefault="001918D3" w:rsidP="001918D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</w:tcPr>
          <w:p w14:paraId="00D2C47C" w14:textId="4F241547" w:rsidR="001918D3" w:rsidRPr="003368DE" w:rsidRDefault="001F0E13" w:rsidP="001918D3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45</w:t>
            </w:r>
            <w:r w:rsidR="00EF64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1F0E1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</w:tr>
      <w:tr w:rsidR="001918D3" w:rsidRPr="00CB3739" w14:paraId="1B0ECB77" w14:textId="77777777" w:rsidTr="00E47C7D">
        <w:tc>
          <w:tcPr>
            <w:tcW w:w="1843" w:type="pct"/>
          </w:tcPr>
          <w:p w14:paraId="1843BC80" w14:textId="77777777" w:rsidR="001918D3" w:rsidRPr="001A2962" w:rsidRDefault="001918D3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pct"/>
          </w:tcPr>
          <w:p w14:paraId="79A3331B" w14:textId="77777777" w:rsidR="001918D3" w:rsidRPr="001A2962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EC88A3" w14:textId="77777777" w:rsidR="001918D3" w:rsidRPr="001A2962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1428DCA" w14:textId="77777777" w:rsidR="001918D3" w:rsidRPr="001A2962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146372D" w14:textId="77777777" w:rsidR="001918D3" w:rsidRPr="001A2962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DBFAD6A" w14:textId="77777777" w:rsidR="001918D3" w:rsidRPr="001A2962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2D6C8876" w14:textId="77777777" w:rsidR="001918D3" w:rsidRPr="001A2962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7BBDF40" w14:textId="77777777" w:rsidR="001918D3" w:rsidRPr="001A2962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3D705F8F" w14:textId="77777777" w:rsidR="001918D3" w:rsidRPr="001A2962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18D3" w:rsidRPr="003368DE" w14:paraId="23CF610B" w14:textId="77777777" w:rsidTr="00E47C7D">
        <w:tc>
          <w:tcPr>
            <w:tcW w:w="1843" w:type="pct"/>
          </w:tcPr>
          <w:p w14:paraId="21A057E5" w14:textId="77777777" w:rsidR="001918D3" w:rsidRPr="003368DE" w:rsidRDefault="001918D3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40" w:type="pct"/>
          </w:tcPr>
          <w:p w14:paraId="1F58A07E" w14:textId="77777777" w:rsidR="001918D3" w:rsidRPr="003368DE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611D35F" w14:textId="77777777" w:rsidR="001918D3" w:rsidRPr="003368DE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E6B5F0" w14:textId="77777777" w:rsidR="001918D3" w:rsidRPr="003368DE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1DE642B" w14:textId="77777777" w:rsidR="001918D3" w:rsidRPr="003368DE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BB5B75C" w14:textId="77777777" w:rsidR="001918D3" w:rsidRPr="003368DE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05483A70" w14:textId="77777777" w:rsidR="001918D3" w:rsidRPr="003368DE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F69176" w14:textId="77777777" w:rsidR="001918D3" w:rsidRPr="003368DE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14372D3E" w14:textId="77777777" w:rsidR="001918D3" w:rsidRPr="003368DE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477" w:rsidRPr="003368DE" w14:paraId="518F934E" w14:textId="77777777" w:rsidTr="00E47C7D">
        <w:tc>
          <w:tcPr>
            <w:tcW w:w="1843" w:type="pct"/>
          </w:tcPr>
          <w:p w14:paraId="65CA9B57" w14:textId="77777777" w:rsidR="00EF6477" w:rsidRPr="003368DE" w:rsidRDefault="00EF6477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40" w:type="pct"/>
          </w:tcPr>
          <w:p w14:paraId="28B64939" w14:textId="77777777" w:rsidR="00EF6477" w:rsidRPr="003368DE" w:rsidRDefault="00EF6477" w:rsidP="00EF64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</w:tcPr>
          <w:p w14:paraId="7423E9C5" w14:textId="632D6635" w:rsidR="00EF6477" w:rsidRPr="00EF6477" w:rsidRDefault="00EF6477" w:rsidP="003043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7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Pr="00EF647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618</w:t>
            </w:r>
            <w:r w:rsidRPr="00EF647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20CC1125" w14:textId="77777777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4FBA858B" w14:textId="09424AE3" w:rsidR="00EF6477" w:rsidRPr="00EF6477" w:rsidRDefault="001F0E13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EF6477" w:rsidRPr="00EF647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28" w:type="pct"/>
          </w:tcPr>
          <w:p w14:paraId="41A1FBD0" w14:textId="77777777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</w:tcPr>
          <w:p w14:paraId="7E463DFD" w14:textId="1F630DA5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7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Pr="00EF647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67C51489" w14:textId="77777777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0EB1AEE7" w14:textId="182B49BC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7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EF647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  <w:r w:rsidRPr="00EF647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F6477" w:rsidRPr="003368DE" w14:paraId="0EAF800E" w14:textId="77777777" w:rsidTr="00E47C7D">
        <w:tc>
          <w:tcPr>
            <w:tcW w:w="1843" w:type="pct"/>
          </w:tcPr>
          <w:p w14:paraId="0C130ACE" w14:textId="77777777" w:rsidR="00EF6477" w:rsidRPr="003368DE" w:rsidRDefault="00EF6477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240" w:type="pct"/>
          </w:tcPr>
          <w:p w14:paraId="519230CA" w14:textId="77777777" w:rsidR="00EF6477" w:rsidRPr="003368DE" w:rsidRDefault="00EF6477" w:rsidP="00EF64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06698CF" w14:textId="72FB6F33" w:rsidR="00EF6477" w:rsidRPr="00EF6477" w:rsidRDefault="00EF6477" w:rsidP="003043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47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0E13"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407</w:t>
            </w:r>
            <w:r w:rsidRPr="00EF647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2B013ED4" w14:textId="77777777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9D407C8" w14:textId="37FF397B" w:rsidR="00EF6477" w:rsidRPr="00EF6477" w:rsidRDefault="001F0E13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28" w:type="pct"/>
          </w:tcPr>
          <w:p w14:paraId="063B696A" w14:textId="77777777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3047AE3F" w14:textId="5CD0C7EB" w:rsidR="00EF6477" w:rsidRPr="003368DE" w:rsidRDefault="00EF6477" w:rsidP="007258D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8F47D34" w14:textId="77777777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6741752" w14:textId="1ED07CC7" w:rsidR="00EF6477" w:rsidRPr="00EF6477" w:rsidRDefault="00EF6477" w:rsidP="007258D9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F6477" w:rsidRPr="003368DE" w14:paraId="2DD98082" w14:textId="77777777" w:rsidTr="00E47C7D">
        <w:tc>
          <w:tcPr>
            <w:tcW w:w="1843" w:type="pct"/>
          </w:tcPr>
          <w:p w14:paraId="7DD055B3" w14:textId="77777777" w:rsidR="00EF6477" w:rsidRPr="003368DE" w:rsidRDefault="00EF6477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pct"/>
          </w:tcPr>
          <w:p w14:paraId="3C74B235" w14:textId="77777777" w:rsidR="00EF6477" w:rsidRPr="003368DE" w:rsidRDefault="00EF6477" w:rsidP="00EF64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63E57098" w14:textId="6F958EB0" w:rsidR="00EF6477" w:rsidRPr="00EF6477" w:rsidRDefault="00EF6477" w:rsidP="003043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64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025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741D7326" w14:textId="77777777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28D76348" w14:textId="022E9751" w:rsidR="00EF6477" w:rsidRPr="00EF6477" w:rsidRDefault="001F0E13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EF6477" w:rsidRPr="00EF64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128" w:type="pct"/>
          </w:tcPr>
          <w:p w14:paraId="6A0878FA" w14:textId="77777777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6215F505" w14:textId="11B20EEF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64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7F65B7B9" w14:textId="77777777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</w:tcPr>
          <w:p w14:paraId="7C463E85" w14:textId="69141090" w:rsidR="00EF6477" w:rsidRPr="00EF6477" w:rsidRDefault="00EF6477" w:rsidP="00EF6477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64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342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918D3" w:rsidRPr="003368DE" w14:paraId="00FA9938" w14:textId="77777777" w:rsidTr="00E47C7D">
        <w:tc>
          <w:tcPr>
            <w:tcW w:w="1843" w:type="pct"/>
          </w:tcPr>
          <w:p w14:paraId="0C23CF60" w14:textId="77777777" w:rsidR="001918D3" w:rsidRPr="001A2962" w:rsidRDefault="001918D3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pct"/>
          </w:tcPr>
          <w:p w14:paraId="54D748AD" w14:textId="77777777" w:rsidR="001918D3" w:rsidRPr="001A2962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20BF488" w14:textId="77777777" w:rsidR="001918D3" w:rsidRPr="001A2962" w:rsidRDefault="001918D3" w:rsidP="003043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7FB0DD85" w14:textId="77777777" w:rsidR="001918D3" w:rsidRPr="001A2962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3F2F2889" w14:textId="77777777" w:rsidR="001918D3" w:rsidRPr="001A2962" w:rsidRDefault="001918D3" w:rsidP="001918D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0F32D4EF" w14:textId="77777777" w:rsidR="001918D3" w:rsidRPr="001A2962" w:rsidRDefault="001918D3" w:rsidP="001918D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C1F7B0A" w14:textId="77777777" w:rsidR="001918D3" w:rsidRPr="001A2962" w:rsidRDefault="001918D3" w:rsidP="001918D3">
            <w:pPr>
              <w:pStyle w:val="acctfourfigures"/>
              <w:tabs>
                <w:tab w:val="clear" w:pos="765"/>
                <w:tab w:val="decimal" w:pos="684"/>
                <w:tab w:val="decimal" w:pos="888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4EBFFA89" w14:textId="77777777" w:rsidR="001918D3" w:rsidRPr="001A2962" w:rsidRDefault="001918D3" w:rsidP="001918D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35FB33AF" w14:textId="77777777" w:rsidR="001918D3" w:rsidRPr="001A2962" w:rsidRDefault="001918D3" w:rsidP="001918D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F6477" w:rsidRPr="003368DE" w14:paraId="50F0FC0D" w14:textId="77777777" w:rsidTr="00E47C7D">
        <w:tc>
          <w:tcPr>
            <w:tcW w:w="1843" w:type="pct"/>
          </w:tcPr>
          <w:p w14:paraId="28D4A840" w14:textId="77777777" w:rsidR="00EF6477" w:rsidRPr="003368DE" w:rsidRDefault="00EF6477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40" w:type="pct"/>
          </w:tcPr>
          <w:p w14:paraId="01476DDB" w14:textId="77777777" w:rsidR="00EF6477" w:rsidRPr="003368DE" w:rsidRDefault="00EF6477" w:rsidP="00EF64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C4E17EE" w14:textId="5B08752D" w:rsidR="00EF6477" w:rsidRPr="003368DE" w:rsidRDefault="00EF6477" w:rsidP="0030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F0E13" w:rsidRPr="001F0E13">
              <w:rPr>
                <w:rFonts w:ascii="Angsana New" w:hAnsi="Angsana New"/>
                <w:b/>
                <w:bCs/>
                <w:sz w:val="30"/>
                <w:szCs w:val="30"/>
              </w:rPr>
              <w:t>614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4AF8CB7B" w14:textId="77777777" w:rsidR="00EF6477" w:rsidRPr="003368DE" w:rsidRDefault="00EF6477" w:rsidP="00E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5A31C5A" w14:textId="6FF2220C" w:rsidR="00EF6477" w:rsidRPr="003368DE" w:rsidRDefault="005B23B4" w:rsidP="00E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69,925</w:t>
            </w:r>
          </w:p>
        </w:tc>
        <w:tc>
          <w:tcPr>
            <w:tcW w:w="128" w:type="pct"/>
          </w:tcPr>
          <w:p w14:paraId="1D838D67" w14:textId="77777777" w:rsidR="00EF6477" w:rsidRPr="003368DE" w:rsidRDefault="00EF6477" w:rsidP="00E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5AD460B0" w14:textId="67DD9820" w:rsidR="00EF6477" w:rsidRPr="003368DE" w:rsidRDefault="00EF6477" w:rsidP="00E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B23B4">
              <w:rPr>
                <w:rFonts w:ascii="Angsana New" w:hAnsi="Angsana New"/>
                <w:b/>
                <w:bCs/>
                <w:sz w:val="30"/>
                <w:szCs w:val="30"/>
              </w:rPr>
              <w:t>10,564</w:t>
            </w:r>
            <w:r w:rsidRPr="00EF647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08E2997" w14:textId="77777777" w:rsidR="00EF6477" w:rsidRPr="003368DE" w:rsidRDefault="00EF6477" w:rsidP="00E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</w:tcPr>
          <w:p w14:paraId="08DE3DAE" w14:textId="56ADA915" w:rsidR="00EF6477" w:rsidRPr="003368DE" w:rsidRDefault="001F0E13" w:rsidP="00EF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EF6477" w:rsidRPr="00EF64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</w:p>
        </w:tc>
      </w:tr>
    </w:tbl>
    <w:p w14:paraId="335ED31D" w14:textId="77777777" w:rsidR="001A2962" w:rsidRPr="001A2962" w:rsidRDefault="001A2962">
      <w:pPr>
        <w:rPr>
          <w:sz w:val="6"/>
          <w:szCs w:val="6"/>
        </w:rPr>
      </w:pPr>
    </w:p>
    <w:tbl>
      <w:tblPr>
        <w:tblW w:w="4775" w:type="pct"/>
        <w:tblInd w:w="450" w:type="dxa"/>
        <w:tblLook w:val="01E0" w:firstRow="1" w:lastRow="1" w:firstColumn="1" w:lastColumn="1" w:noHBand="0" w:noVBand="0"/>
      </w:tblPr>
      <w:tblGrid>
        <w:gridCol w:w="3418"/>
        <w:gridCol w:w="222"/>
        <w:gridCol w:w="1179"/>
        <w:gridCol w:w="50"/>
        <w:gridCol w:w="172"/>
        <w:gridCol w:w="59"/>
        <w:gridCol w:w="1114"/>
        <w:gridCol w:w="42"/>
        <w:gridCol w:w="191"/>
        <w:gridCol w:w="43"/>
        <w:gridCol w:w="1190"/>
        <w:gridCol w:w="40"/>
        <w:gridCol w:w="187"/>
        <w:gridCol w:w="37"/>
        <w:gridCol w:w="1227"/>
      </w:tblGrid>
      <w:tr w:rsidR="007258D9" w:rsidRPr="003368DE" w14:paraId="68C63596" w14:textId="77777777" w:rsidTr="001A2962">
        <w:trPr>
          <w:tblHeader/>
        </w:trPr>
        <w:tc>
          <w:tcPr>
            <w:tcW w:w="1864" w:type="pct"/>
            <w:shd w:val="clear" w:color="auto" w:fill="auto"/>
          </w:tcPr>
          <w:p w14:paraId="236B5401" w14:textId="53FBA29E" w:rsidR="007258D9" w:rsidRPr="003368DE" w:rsidRDefault="007258D9" w:rsidP="005E0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1" w:type="pct"/>
          </w:tcPr>
          <w:p w14:paraId="67827AAF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pct"/>
            <w:gridSpan w:val="13"/>
          </w:tcPr>
          <w:p w14:paraId="13A980FD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8D9" w:rsidRPr="003368DE" w14:paraId="6D0FB862" w14:textId="77777777" w:rsidTr="001A2962">
        <w:trPr>
          <w:tblHeader/>
        </w:trPr>
        <w:tc>
          <w:tcPr>
            <w:tcW w:w="1864" w:type="pct"/>
            <w:shd w:val="clear" w:color="auto" w:fill="auto"/>
          </w:tcPr>
          <w:p w14:paraId="1702A6DE" w14:textId="77777777" w:rsidR="007258D9" w:rsidRPr="003368DE" w:rsidRDefault="007258D9" w:rsidP="005E0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1" w:type="pct"/>
          </w:tcPr>
          <w:p w14:paraId="5BC8514A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</w:tcPr>
          <w:p w14:paraId="2EE35807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gridSpan w:val="2"/>
          </w:tcPr>
          <w:p w14:paraId="62B4DDB5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pct"/>
            <w:gridSpan w:val="6"/>
            <w:tcBorders>
              <w:bottom w:val="single" w:sz="4" w:space="0" w:color="auto"/>
            </w:tcBorders>
          </w:tcPr>
          <w:p w14:paraId="4FAA4870" w14:textId="1417D75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9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</w:t>
            </w:r>
            <w:r w:rsidR="005B23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</w:rPr>
              <w:t>/</w:t>
            </w:r>
            <w:r w:rsidR="005B23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22" w:type="pct"/>
            <w:gridSpan w:val="2"/>
          </w:tcPr>
          <w:p w14:paraId="52A9C8CD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568951B0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58D9" w:rsidRPr="003368DE" w14:paraId="648D62E2" w14:textId="77777777" w:rsidTr="001A2962">
        <w:trPr>
          <w:tblHeader/>
        </w:trPr>
        <w:tc>
          <w:tcPr>
            <w:tcW w:w="1864" w:type="pct"/>
            <w:shd w:val="clear" w:color="auto" w:fill="auto"/>
            <w:vAlign w:val="bottom"/>
          </w:tcPr>
          <w:p w14:paraId="0F217394" w14:textId="2CC3FBC5" w:rsidR="007258D9" w:rsidRPr="003368DE" w:rsidRDefault="007258D9" w:rsidP="005E0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1" w:type="pct"/>
          </w:tcPr>
          <w:p w14:paraId="115B9E81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</w:tcPr>
          <w:p w14:paraId="02DC7503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9C8D7C4" w14:textId="77777777" w:rsidR="007258D9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</w:t>
            </w: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  <w:p w14:paraId="5E81A5C4" w14:textId="2E4EA211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" w:type="pct"/>
            <w:gridSpan w:val="2"/>
          </w:tcPr>
          <w:p w14:paraId="2EC13A75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E7FD158" w14:textId="77777777" w:rsidR="00C5203C" w:rsidRDefault="00C5203C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EC5459" w14:textId="6F1F4AA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7" w:type="pct"/>
            <w:gridSpan w:val="2"/>
          </w:tcPr>
          <w:p w14:paraId="166CBCDE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gridSpan w:val="2"/>
          </w:tcPr>
          <w:p w14:paraId="0E35052B" w14:textId="77777777" w:rsidR="00C5203C" w:rsidRDefault="00C5203C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963EA7" w14:textId="288EED5E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2" w:type="pct"/>
            <w:gridSpan w:val="2"/>
          </w:tcPr>
          <w:p w14:paraId="72EE7ABC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41E777FB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0E11475" w14:textId="77777777" w:rsidR="007258D9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31</w:t>
            </w: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67F2B16C" w14:textId="0CFBA3B5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258D9" w:rsidRPr="003368DE" w14:paraId="16A91550" w14:textId="77777777" w:rsidTr="001A2962">
        <w:trPr>
          <w:tblHeader/>
        </w:trPr>
        <w:tc>
          <w:tcPr>
            <w:tcW w:w="1864" w:type="pct"/>
            <w:vAlign w:val="bottom"/>
          </w:tcPr>
          <w:p w14:paraId="1F177276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" w:type="pct"/>
            <w:vAlign w:val="bottom"/>
          </w:tcPr>
          <w:p w14:paraId="618EE418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15" w:type="pct"/>
            <w:gridSpan w:val="13"/>
            <w:vAlign w:val="bottom"/>
          </w:tcPr>
          <w:p w14:paraId="41D154A5" w14:textId="77777777" w:rsidR="007258D9" w:rsidRPr="003368DE" w:rsidRDefault="007258D9" w:rsidP="005E0EE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258D9" w:rsidRPr="003368DE" w14:paraId="64CDC1D5" w14:textId="77777777" w:rsidTr="001A2962">
        <w:tc>
          <w:tcPr>
            <w:tcW w:w="1864" w:type="pct"/>
          </w:tcPr>
          <w:p w14:paraId="0C39C167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" w:type="pct"/>
          </w:tcPr>
          <w:p w14:paraId="1EBD5626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609EBF74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" w:type="pct"/>
            <w:gridSpan w:val="2"/>
          </w:tcPr>
          <w:p w14:paraId="4523A234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</w:tcPr>
          <w:p w14:paraId="03126F4C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gridSpan w:val="2"/>
          </w:tcPr>
          <w:p w14:paraId="7544783E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72" w:type="pct"/>
            <w:gridSpan w:val="2"/>
          </w:tcPr>
          <w:p w14:paraId="5EC5E739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" w:type="pct"/>
            <w:gridSpan w:val="2"/>
          </w:tcPr>
          <w:p w14:paraId="69445A7C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9" w:type="pct"/>
            <w:gridSpan w:val="2"/>
          </w:tcPr>
          <w:p w14:paraId="7E502CA5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258D9" w:rsidRPr="003368DE" w14:paraId="19062873" w14:textId="77777777" w:rsidTr="001A2962">
        <w:tc>
          <w:tcPr>
            <w:tcW w:w="1864" w:type="pct"/>
          </w:tcPr>
          <w:p w14:paraId="4491E703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1" w:type="pct"/>
          </w:tcPr>
          <w:p w14:paraId="2C5847BE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51C4FBD8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121" w:type="pct"/>
            <w:gridSpan w:val="2"/>
          </w:tcPr>
          <w:p w14:paraId="0CFE73AD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</w:tcPr>
          <w:p w14:paraId="18A85E09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3368D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27" w:type="pct"/>
            <w:gridSpan w:val="2"/>
          </w:tcPr>
          <w:p w14:paraId="0E2C3CDD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2" w:type="pct"/>
            <w:gridSpan w:val="2"/>
          </w:tcPr>
          <w:p w14:paraId="5227A999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" w:type="pct"/>
            <w:gridSpan w:val="2"/>
          </w:tcPr>
          <w:p w14:paraId="56A23F14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9" w:type="pct"/>
            <w:gridSpan w:val="2"/>
          </w:tcPr>
          <w:p w14:paraId="295ABCB5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</w:p>
        </w:tc>
      </w:tr>
      <w:tr w:rsidR="007258D9" w:rsidRPr="003368DE" w14:paraId="78967ED0" w14:textId="77777777" w:rsidTr="001A2962">
        <w:tc>
          <w:tcPr>
            <w:tcW w:w="1864" w:type="pct"/>
          </w:tcPr>
          <w:p w14:paraId="1C4A7C33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21" w:type="pct"/>
          </w:tcPr>
          <w:p w14:paraId="708B81BF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2FD78B2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1" w:type="pct"/>
            <w:gridSpan w:val="2"/>
          </w:tcPr>
          <w:p w14:paraId="410C0554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053537FE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127" w:type="pct"/>
            <w:gridSpan w:val="2"/>
          </w:tcPr>
          <w:p w14:paraId="65B1C1E5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gridSpan w:val="2"/>
          </w:tcPr>
          <w:p w14:paraId="6F6857FD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" w:type="pct"/>
            <w:gridSpan w:val="2"/>
          </w:tcPr>
          <w:p w14:paraId="11047109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9" w:type="pct"/>
            <w:gridSpan w:val="2"/>
          </w:tcPr>
          <w:p w14:paraId="72711DF0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</w:tr>
      <w:tr w:rsidR="007258D9" w:rsidRPr="003368DE" w14:paraId="0E7DF159" w14:textId="77777777" w:rsidTr="001A2962">
        <w:tc>
          <w:tcPr>
            <w:tcW w:w="1864" w:type="pct"/>
          </w:tcPr>
          <w:p w14:paraId="408BF0DE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21" w:type="pct"/>
          </w:tcPr>
          <w:p w14:paraId="53A43F80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F24FCF2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21" w:type="pct"/>
            <w:gridSpan w:val="2"/>
          </w:tcPr>
          <w:p w14:paraId="2908BBE3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4F1CC37D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653</w:t>
            </w:r>
            <w:r w:rsidRPr="003368D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27" w:type="pct"/>
            <w:gridSpan w:val="2"/>
          </w:tcPr>
          <w:p w14:paraId="1D846BF4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gridSpan w:val="2"/>
          </w:tcPr>
          <w:p w14:paraId="7C2E2570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" w:type="pct"/>
            <w:gridSpan w:val="2"/>
          </w:tcPr>
          <w:p w14:paraId="115F2390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9" w:type="pct"/>
            <w:gridSpan w:val="2"/>
          </w:tcPr>
          <w:p w14:paraId="09E4181E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258D9" w:rsidRPr="003368DE" w14:paraId="4A01D030" w14:textId="77777777" w:rsidTr="001A2962">
        <w:tc>
          <w:tcPr>
            <w:tcW w:w="1864" w:type="pct"/>
          </w:tcPr>
          <w:p w14:paraId="10A08A86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1" w:type="pct"/>
          </w:tcPr>
          <w:p w14:paraId="79EEEA14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D96F255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21" w:type="pct"/>
            <w:gridSpan w:val="2"/>
          </w:tcPr>
          <w:p w14:paraId="02DB8478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</w:tcPr>
          <w:p w14:paraId="3A759E0D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27" w:type="pct"/>
            <w:gridSpan w:val="2"/>
          </w:tcPr>
          <w:p w14:paraId="4D3D23E1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gridSpan w:val="2"/>
            <w:tcBorders>
              <w:bottom w:val="single" w:sz="4" w:space="0" w:color="auto"/>
            </w:tcBorders>
          </w:tcPr>
          <w:p w14:paraId="3D964056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24" w:type="pct"/>
            <w:gridSpan w:val="2"/>
          </w:tcPr>
          <w:p w14:paraId="482EF5AA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9" w:type="pct"/>
            <w:gridSpan w:val="2"/>
            <w:tcBorders>
              <w:bottom w:val="single" w:sz="4" w:space="0" w:color="auto"/>
            </w:tcBorders>
          </w:tcPr>
          <w:p w14:paraId="4C934D1B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44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</w:tr>
      <w:tr w:rsidR="007258D9" w:rsidRPr="003368DE" w14:paraId="4C9914BD" w14:textId="77777777" w:rsidTr="001A2962">
        <w:tc>
          <w:tcPr>
            <w:tcW w:w="1864" w:type="pct"/>
          </w:tcPr>
          <w:p w14:paraId="429C90F0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" w:type="pct"/>
          </w:tcPr>
          <w:p w14:paraId="0B711651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C71CDB6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121" w:type="pct"/>
            <w:gridSpan w:val="2"/>
          </w:tcPr>
          <w:p w14:paraId="04ED8002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548BBE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127" w:type="pct"/>
            <w:gridSpan w:val="2"/>
          </w:tcPr>
          <w:p w14:paraId="1481C8A6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B4CDD" w14:textId="77777777" w:rsidR="007258D9" w:rsidRPr="00B753BD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B753B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24" w:type="pct"/>
            <w:gridSpan w:val="2"/>
          </w:tcPr>
          <w:p w14:paraId="30C09BD8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773F9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44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</w:t>
            </w:r>
          </w:p>
        </w:tc>
      </w:tr>
      <w:tr w:rsidR="007258D9" w:rsidRPr="003368DE" w14:paraId="54A673D6" w14:textId="77777777" w:rsidTr="001A2962">
        <w:tc>
          <w:tcPr>
            <w:tcW w:w="1864" w:type="pct"/>
          </w:tcPr>
          <w:p w14:paraId="00A31668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1" w:type="pct"/>
          </w:tcPr>
          <w:p w14:paraId="0B9F4DB4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974B586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  <w:gridSpan w:val="2"/>
          </w:tcPr>
          <w:p w14:paraId="0D64D7CC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70B75D96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458E3156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gridSpan w:val="2"/>
          </w:tcPr>
          <w:p w14:paraId="7B07952B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14:paraId="6CF28628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2F11B055" w14:textId="77777777" w:rsidR="007258D9" w:rsidRPr="003368DE" w:rsidRDefault="007258D9" w:rsidP="005E0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8D9" w:rsidRPr="003368DE" w14:paraId="0EF6B9F0" w14:textId="77777777" w:rsidTr="001A2962">
        <w:tc>
          <w:tcPr>
            <w:tcW w:w="1864" w:type="pct"/>
          </w:tcPr>
          <w:p w14:paraId="10B6B31C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1" w:type="pct"/>
          </w:tcPr>
          <w:p w14:paraId="4C01EEE5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0136AA1A" w14:textId="77777777" w:rsidR="007258D9" w:rsidRPr="003368DE" w:rsidRDefault="007258D9" w:rsidP="005E0EE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368DE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1F0E13">
              <w:rPr>
                <w:rFonts w:ascii="AngsanaUPC" w:hAnsi="AngsanaUPC" w:cs="AngsanaUPC"/>
                <w:sz w:val="30"/>
                <w:szCs w:val="30"/>
              </w:rPr>
              <w:t>90</w:t>
            </w:r>
            <w:r w:rsidRPr="003368DE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1F0E13">
              <w:rPr>
                <w:rFonts w:ascii="AngsanaUPC" w:hAnsi="AngsanaUPC" w:cs="AngsanaUPC"/>
                <w:sz w:val="30"/>
                <w:szCs w:val="30"/>
              </w:rPr>
              <w:t>108</w:t>
            </w:r>
            <w:r w:rsidRPr="003368DE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21" w:type="pct"/>
            <w:gridSpan w:val="2"/>
          </w:tcPr>
          <w:p w14:paraId="292851EE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</w:tcPr>
          <w:p w14:paraId="0ADBF0EE" w14:textId="77777777" w:rsidR="007258D9" w:rsidRPr="003368DE" w:rsidRDefault="007258D9" w:rsidP="005E0EE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1F0E13">
              <w:rPr>
                <w:rFonts w:ascii="AngsanaUPC" w:hAnsi="AngsanaUPC" w:cs="AngsanaUPC"/>
                <w:sz w:val="30"/>
                <w:szCs w:val="30"/>
              </w:rPr>
              <w:t>40</w:t>
            </w:r>
            <w:r w:rsidRPr="003368DE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1F0E13">
              <w:rPr>
                <w:rFonts w:ascii="AngsanaUPC" w:hAnsi="AngsanaUPC" w:cs="AngsanaUPC"/>
                <w:sz w:val="30"/>
                <w:szCs w:val="30"/>
              </w:rPr>
              <w:t>526</w:t>
            </w:r>
          </w:p>
        </w:tc>
        <w:tc>
          <w:tcPr>
            <w:tcW w:w="127" w:type="pct"/>
            <w:gridSpan w:val="2"/>
          </w:tcPr>
          <w:p w14:paraId="32B694CB" w14:textId="77777777" w:rsidR="007258D9" w:rsidRPr="003368DE" w:rsidRDefault="007258D9" w:rsidP="005E0EE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72" w:type="pct"/>
            <w:gridSpan w:val="2"/>
          </w:tcPr>
          <w:p w14:paraId="21770607" w14:textId="77777777" w:rsidR="007258D9" w:rsidRPr="003368DE" w:rsidRDefault="007258D9" w:rsidP="005E0EE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368DE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1F0E13">
              <w:rPr>
                <w:rFonts w:ascii="AngsanaUPC" w:hAnsi="AngsanaUPC" w:cs="AngsanaUPC"/>
                <w:sz w:val="30"/>
                <w:szCs w:val="30"/>
              </w:rPr>
              <w:t>36</w:t>
            </w:r>
            <w:r w:rsidRPr="003368DE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24" w:type="pct"/>
            <w:gridSpan w:val="2"/>
          </w:tcPr>
          <w:p w14:paraId="6E2F074E" w14:textId="77777777" w:rsidR="007258D9" w:rsidRPr="003368DE" w:rsidRDefault="007258D9" w:rsidP="005E0EE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1D382BD8" w14:textId="77777777" w:rsidR="007258D9" w:rsidRPr="003368DE" w:rsidRDefault="007258D9" w:rsidP="005E0EE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368DE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1F0E13">
              <w:rPr>
                <w:rFonts w:ascii="AngsanaUPC" w:hAnsi="AngsanaUPC" w:cs="AngsanaUPC"/>
                <w:sz w:val="30"/>
                <w:szCs w:val="30"/>
              </w:rPr>
              <w:t>49</w:t>
            </w:r>
            <w:r w:rsidRPr="003368DE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1F0E13">
              <w:rPr>
                <w:rFonts w:ascii="AngsanaUPC" w:hAnsi="AngsanaUPC" w:cs="AngsanaUPC"/>
                <w:sz w:val="30"/>
                <w:szCs w:val="30"/>
              </w:rPr>
              <w:t>618</w:t>
            </w:r>
            <w:r w:rsidRPr="003368DE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7258D9" w:rsidRPr="003368DE" w14:paraId="24CAFB92" w14:textId="77777777" w:rsidTr="001A2962">
        <w:tc>
          <w:tcPr>
            <w:tcW w:w="1864" w:type="pct"/>
          </w:tcPr>
          <w:p w14:paraId="2A47F612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Pr="003368DE">
              <w:rPr>
                <w:rFonts w:ascii="Angsana New" w:hAnsi="Angsana New"/>
                <w:sz w:val="30"/>
                <w:szCs w:val="30"/>
                <w:cs/>
              </w:rPr>
              <w:t>ธุรกิจหลักทรัพย์</w:t>
            </w:r>
          </w:p>
        </w:tc>
        <w:tc>
          <w:tcPr>
            <w:tcW w:w="121" w:type="pct"/>
          </w:tcPr>
          <w:p w14:paraId="25B7C7C3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67758A9" w14:textId="77777777" w:rsidR="007258D9" w:rsidRPr="003368DE" w:rsidRDefault="007258D9" w:rsidP="005E0EE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368DE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1F0E13">
              <w:rPr>
                <w:rFonts w:ascii="AngsanaUPC" w:hAnsi="AngsanaUPC" w:cs="AngsanaUPC"/>
                <w:sz w:val="30"/>
                <w:szCs w:val="30"/>
              </w:rPr>
              <w:t>975</w:t>
            </w:r>
            <w:r w:rsidRPr="003368DE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21" w:type="pct"/>
            <w:gridSpan w:val="2"/>
          </w:tcPr>
          <w:p w14:paraId="7B91168B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</w:tcPr>
          <w:p w14:paraId="081AD9D2" w14:textId="77777777" w:rsidR="007258D9" w:rsidRPr="003368DE" w:rsidRDefault="007258D9" w:rsidP="005E0EE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1F0E13">
              <w:rPr>
                <w:rFonts w:ascii="AngsanaUPC" w:hAnsi="AngsanaUPC" w:cs="AngsanaUPC"/>
                <w:sz w:val="30"/>
                <w:szCs w:val="30"/>
              </w:rPr>
              <w:t>568</w:t>
            </w:r>
          </w:p>
        </w:tc>
        <w:tc>
          <w:tcPr>
            <w:tcW w:w="127" w:type="pct"/>
            <w:gridSpan w:val="2"/>
          </w:tcPr>
          <w:p w14:paraId="09230291" w14:textId="77777777" w:rsidR="007258D9" w:rsidRPr="003368DE" w:rsidRDefault="007258D9" w:rsidP="005E0EE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72" w:type="pct"/>
            <w:gridSpan w:val="2"/>
            <w:tcBorders>
              <w:bottom w:val="single" w:sz="4" w:space="0" w:color="auto"/>
            </w:tcBorders>
          </w:tcPr>
          <w:p w14:paraId="1F262DC6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" w:type="pct"/>
            <w:gridSpan w:val="2"/>
          </w:tcPr>
          <w:p w14:paraId="16B6C825" w14:textId="77777777" w:rsidR="007258D9" w:rsidRPr="003368DE" w:rsidRDefault="007258D9" w:rsidP="005E0EE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tcBorders>
              <w:bottom w:val="single" w:sz="4" w:space="0" w:color="auto"/>
            </w:tcBorders>
          </w:tcPr>
          <w:p w14:paraId="7D28E44B" w14:textId="77777777" w:rsidR="007258D9" w:rsidRPr="003368DE" w:rsidRDefault="007258D9" w:rsidP="005E0EE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368DE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1F0E13">
              <w:rPr>
                <w:rFonts w:ascii="AngsanaUPC" w:hAnsi="AngsanaUPC" w:cs="AngsanaUPC"/>
                <w:sz w:val="30"/>
                <w:szCs w:val="30"/>
              </w:rPr>
              <w:t>407</w:t>
            </w:r>
            <w:r w:rsidRPr="003368DE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7258D9" w:rsidRPr="003368DE" w14:paraId="28941116" w14:textId="77777777" w:rsidTr="001A2962">
        <w:tc>
          <w:tcPr>
            <w:tcW w:w="1864" w:type="pct"/>
          </w:tcPr>
          <w:p w14:paraId="1A21E04A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" w:type="pct"/>
          </w:tcPr>
          <w:p w14:paraId="20A63EF7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24CA5988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" w:type="pct"/>
            <w:gridSpan w:val="2"/>
          </w:tcPr>
          <w:p w14:paraId="01D97B0B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521729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127" w:type="pct"/>
            <w:gridSpan w:val="2"/>
          </w:tcPr>
          <w:p w14:paraId="5B4F4248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AEB274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  <w:gridSpan w:val="2"/>
          </w:tcPr>
          <w:p w14:paraId="6B00CE00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BC93E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258D9" w:rsidRPr="00F27A42" w14:paraId="11E9C2DD" w14:textId="77777777" w:rsidTr="001A2962">
        <w:tc>
          <w:tcPr>
            <w:tcW w:w="1864" w:type="pct"/>
          </w:tcPr>
          <w:p w14:paraId="5360505C" w14:textId="77777777" w:rsidR="007258D9" w:rsidRPr="007258D9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</w:tcPr>
          <w:p w14:paraId="30F7AB52" w14:textId="77777777" w:rsidR="007258D9" w:rsidRPr="007258D9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87430B9" w14:textId="77777777" w:rsidR="007258D9" w:rsidRPr="007258D9" w:rsidRDefault="007258D9" w:rsidP="005E0E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" w:type="pct"/>
            <w:gridSpan w:val="2"/>
          </w:tcPr>
          <w:p w14:paraId="0C7DEB13" w14:textId="77777777" w:rsidR="007258D9" w:rsidRPr="007258D9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</w:tcBorders>
          </w:tcPr>
          <w:p w14:paraId="55AFDE6A" w14:textId="77777777" w:rsidR="007258D9" w:rsidRPr="007258D9" w:rsidRDefault="007258D9" w:rsidP="005E0E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gridSpan w:val="2"/>
          </w:tcPr>
          <w:p w14:paraId="56F47048" w14:textId="77777777" w:rsidR="007258D9" w:rsidRPr="007258D9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72" w:type="pct"/>
            <w:gridSpan w:val="2"/>
            <w:tcBorders>
              <w:top w:val="single" w:sz="4" w:space="0" w:color="auto"/>
            </w:tcBorders>
          </w:tcPr>
          <w:p w14:paraId="7A8469F2" w14:textId="77777777" w:rsidR="007258D9" w:rsidRPr="007258D9" w:rsidRDefault="007258D9" w:rsidP="005E0EEE">
            <w:pPr>
              <w:pStyle w:val="acctfourfigures"/>
              <w:tabs>
                <w:tab w:val="clear" w:pos="765"/>
                <w:tab w:val="decimal" w:pos="684"/>
                <w:tab w:val="decimal" w:pos="888"/>
              </w:tabs>
              <w:spacing w:line="240" w:lineRule="auto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" w:type="pct"/>
            <w:gridSpan w:val="2"/>
          </w:tcPr>
          <w:p w14:paraId="44E1696B" w14:textId="77777777" w:rsidR="007258D9" w:rsidRPr="007258D9" w:rsidRDefault="007258D9" w:rsidP="005E0E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</w:tcPr>
          <w:p w14:paraId="1695F521" w14:textId="77777777" w:rsidR="007258D9" w:rsidRPr="007258D9" w:rsidRDefault="007258D9" w:rsidP="005E0E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258D9" w:rsidRPr="003368DE" w14:paraId="6F284BF8" w14:textId="77777777" w:rsidTr="001A2962">
        <w:tc>
          <w:tcPr>
            <w:tcW w:w="1864" w:type="pct"/>
          </w:tcPr>
          <w:p w14:paraId="4FE563E3" w14:textId="77777777" w:rsidR="007258D9" w:rsidRPr="003368DE" w:rsidRDefault="007258D9" w:rsidP="001A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" w:type="pct"/>
          </w:tcPr>
          <w:p w14:paraId="2E35DFDF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63DA30C5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" w:type="pct"/>
            <w:gridSpan w:val="2"/>
          </w:tcPr>
          <w:p w14:paraId="448DEFB3" w14:textId="77777777" w:rsidR="007258D9" w:rsidRPr="003368DE" w:rsidRDefault="007258D9" w:rsidP="005E0EEE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gridSpan w:val="2"/>
            <w:tcBorders>
              <w:bottom w:val="double" w:sz="4" w:space="0" w:color="auto"/>
            </w:tcBorders>
          </w:tcPr>
          <w:p w14:paraId="143182B7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27" w:type="pct"/>
            <w:gridSpan w:val="2"/>
          </w:tcPr>
          <w:p w14:paraId="4A707468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gridSpan w:val="2"/>
            <w:tcBorders>
              <w:bottom w:val="double" w:sz="4" w:space="0" w:color="auto"/>
            </w:tcBorders>
          </w:tcPr>
          <w:p w14:paraId="572E9006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24" w:type="pct"/>
            <w:gridSpan w:val="2"/>
          </w:tcPr>
          <w:p w14:paraId="305812A4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tcBorders>
              <w:bottom w:val="double" w:sz="4" w:space="0" w:color="auto"/>
            </w:tcBorders>
          </w:tcPr>
          <w:p w14:paraId="3DCFFCF6" w14:textId="77777777" w:rsidR="007258D9" w:rsidRPr="003368DE" w:rsidRDefault="007258D9" w:rsidP="005E0E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/>
                <w:bCs/>
                <w:sz w:val="30"/>
                <w:szCs w:val="30"/>
              </w:rPr>
              <w:t>614</w:t>
            </w:r>
            <w:r w:rsidRPr="003368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D4D3C6E" w14:textId="37140388" w:rsidR="007258D9" w:rsidRDefault="007258D9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60"/>
        <w:rPr>
          <w:rFonts w:asciiTheme="majorBidi" w:hAnsiTheme="majorBidi" w:cstheme="majorBidi"/>
          <w:b/>
          <w:bCs/>
          <w:sz w:val="30"/>
          <w:szCs w:val="30"/>
        </w:rPr>
      </w:pPr>
    </w:p>
    <w:p w14:paraId="68254504" w14:textId="2024808A" w:rsidR="002D4841" w:rsidRPr="00CF7ED9" w:rsidRDefault="00B43A2B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6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29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  <w:t>กำไรต่อหุ้นขั้นพื้นฐาน</w:t>
      </w:r>
    </w:p>
    <w:p w14:paraId="606F18C8" w14:textId="77777777" w:rsidR="001918D3" w:rsidRPr="001918D3" w:rsidRDefault="001918D3" w:rsidP="001918D3">
      <w:pPr>
        <w:pStyle w:val="acctfourfigures"/>
        <w:tabs>
          <w:tab w:val="clear" w:pos="765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269"/>
        <w:gridCol w:w="270"/>
        <w:gridCol w:w="1161"/>
        <w:gridCol w:w="243"/>
        <w:gridCol w:w="1197"/>
        <w:gridCol w:w="270"/>
        <w:gridCol w:w="1170"/>
      </w:tblGrid>
      <w:tr w:rsidR="001918D3" w:rsidRPr="003368DE" w14:paraId="6F1FC2F1" w14:textId="77777777" w:rsidTr="001918D3">
        <w:trPr>
          <w:trHeight w:val="70"/>
          <w:tblHeader/>
        </w:trPr>
        <w:tc>
          <w:tcPr>
            <w:tcW w:w="3690" w:type="dxa"/>
            <w:vAlign w:val="bottom"/>
          </w:tcPr>
          <w:p w14:paraId="21168B3F" w14:textId="77777777" w:rsidR="001918D3" w:rsidRPr="003368DE" w:rsidRDefault="001918D3" w:rsidP="001918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78E8BA83" w14:textId="77777777" w:rsidR="001918D3" w:rsidRPr="003368DE" w:rsidRDefault="001918D3" w:rsidP="001918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13483080" w14:textId="77777777" w:rsidR="001918D3" w:rsidRPr="003368DE" w:rsidRDefault="001918D3" w:rsidP="001918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7" w:type="dxa"/>
            <w:gridSpan w:val="3"/>
          </w:tcPr>
          <w:p w14:paraId="53794A2F" w14:textId="77777777" w:rsidR="001918D3" w:rsidRPr="003368DE" w:rsidRDefault="001918D3" w:rsidP="001918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918D3" w:rsidRPr="003368DE" w14:paraId="09725D25" w14:textId="77777777" w:rsidTr="001918D3">
        <w:trPr>
          <w:trHeight w:val="70"/>
          <w:tblHeader/>
        </w:trPr>
        <w:tc>
          <w:tcPr>
            <w:tcW w:w="3690" w:type="dxa"/>
            <w:vAlign w:val="bottom"/>
          </w:tcPr>
          <w:p w14:paraId="30867789" w14:textId="77777777" w:rsidR="001918D3" w:rsidRPr="003368DE" w:rsidRDefault="001918D3" w:rsidP="001918D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</w:tcPr>
          <w:p w14:paraId="31A49079" w14:textId="79CD4E60" w:rsidR="001918D3" w:rsidRPr="003368DE" w:rsidRDefault="001F0E13" w:rsidP="001918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147334C" w14:textId="77777777" w:rsidR="001918D3" w:rsidRPr="003368DE" w:rsidRDefault="001918D3" w:rsidP="001918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1" w:type="dxa"/>
          </w:tcPr>
          <w:p w14:paraId="7387AD11" w14:textId="6AED4C7A" w:rsidR="001918D3" w:rsidRPr="003368DE" w:rsidRDefault="001F0E13" w:rsidP="001918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370769CD" w14:textId="77777777" w:rsidR="001918D3" w:rsidRPr="003368DE" w:rsidRDefault="001918D3" w:rsidP="001918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272A46E" w14:textId="70F738BE" w:rsidR="001918D3" w:rsidRPr="003368DE" w:rsidRDefault="001F0E13" w:rsidP="001918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31AEA52" w14:textId="77777777" w:rsidR="001918D3" w:rsidRPr="003368DE" w:rsidRDefault="001918D3" w:rsidP="001918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A9C4E3D" w14:textId="1B25C2B8" w:rsidR="001918D3" w:rsidRPr="003368DE" w:rsidRDefault="001F0E13" w:rsidP="001918D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1918D3" w:rsidRPr="003368DE" w14:paraId="25671857" w14:textId="77777777" w:rsidTr="001918D3">
        <w:trPr>
          <w:tblHeader/>
        </w:trPr>
        <w:tc>
          <w:tcPr>
            <w:tcW w:w="3690" w:type="dxa"/>
          </w:tcPr>
          <w:p w14:paraId="036C05E6" w14:textId="77777777" w:rsidR="001918D3" w:rsidRPr="003368DE" w:rsidRDefault="001918D3" w:rsidP="001918D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7"/>
          </w:tcPr>
          <w:p w14:paraId="622AF788" w14:textId="77777777" w:rsidR="001918D3" w:rsidRPr="003368DE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3368D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3368D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1918D3" w:rsidRPr="003368DE" w14:paraId="1A3765C0" w14:textId="77777777" w:rsidTr="001918D3">
        <w:tc>
          <w:tcPr>
            <w:tcW w:w="3690" w:type="dxa"/>
            <w:shd w:val="clear" w:color="auto" w:fill="auto"/>
          </w:tcPr>
          <w:p w14:paraId="7F1D85B6" w14:textId="77777777" w:rsidR="001918D3" w:rsidRPr="003368DE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9F9B98" w14:textId="47D30C17" w:rsidR="001918D3" w:rsidRPr="00122710" w:rsidRDefault="00CB3739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311,728</w:t>
            </w:r>
          </w:p>
        </w:tc>
        <w:tc>
          <w:tcPr>
            <w:tcW w:w="270" w:type="dxa"/>
            <w:vAlign w:val="bottom"/>
          </w:tcPr>
          <w:p w14:paraId="4820CF17" w14:textId="77777777" w:rsidR="001918D3" w:rsidRPr="00122710" w:rsidRDefault="001918D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2DB57A07" w14:textId="56BD98EC" w:rsidR="001918D3" w:rsidRPr="00122710" w:rsidRDefault="001F0E1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F0E13">
              <w:rPr>
                <w:rFonts w:ascii="Angsana New" w:hAnsi="Angsana New"/>
                <w:bCs/>
                <w:sz w:val="30"/>
                <w:szCs w:val="30"/>
              </w:rPr>
              <w:t>416</w:t>
            </w:r>
            <w:r w:rsidR="001918D3" w:rsidRPr="0012271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bCs/>
                <w:sz w:val="30"/>
                <w:szCs w:val="30"/>
              </w:rPr>
              <w:t>867</w:t>
            </w:r>
          </w:p>
        </w:tc>
        <w:tc>
          <w:tcPr>
            <w:tcW w:w="243" w:type="dxa"/>
            <w:vAlign w:val="bottom"/>
          </w:tcPr>
          <w:p w14:paraId="26171BC3" w14:textId="77777777" w:rsidR="001918D3" w:rsidRPr="00122710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90CAAD" w14:textId="3273A5EC" w:rsidR="001918D3" w:rsidRPr="00122710" w:rsidRDefault="001F0E1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eastAsia="ja-JP"/>
              </w:rPr>
            </w:pPr>
            <w:r w:rsidRPr="001F0E13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301</w:t>
            </w:r>
            <w:r w:rsidR="008315C1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695</w:t>
            </w:r>
          </w:p>
        </w:tc>
        <w:tc>
          <w:tcPr>
            <w:tcW w:w="270" w:type="dxa"/>
            <w:vAlign w:val="bottom"/>
          </w:tcPr>
          <w:p w14:paraId="50BC2996" w14:textId="77777777" w:rsidR="001918D3" w:rsidRPr="00122710" w:rsidRDefault="001918D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94380E" w14:textId="3B37EF0B" w:rsidR="001918D3" w:rsidRPr="00122710" w:rsidRDefault="001F0E1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eastAsia="ja-JP"/>
              </w:rPr>
            </w:pPr>
            <w:r w:rsidRPr="001F0E13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411</w:t>
            </w:r>
            <w:r w:rsidR="001918D3" w:rsidRPr="00122710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859</w:t>
            </w:r>
          </w:p>
        </w:tc>
      </w:tr>
      <w:tr w:rsidR="001918D3" w:rsidRPr="003368DE" w14:paraId="34B61A7C" w14:textId="77777777" w:rsidTr="001918D3">
        <w:tc>
          <w:tcPr>
            <w:tcW w:w="3690" w:type="dxa"/>
          </w:tcPr>
          <w:p w14:paraId="5A474978" w14:textId="77777777" w:rsidR="001918D3" w:rsidRPr="003368DE" w:rsidRDefault="001918D3" w:rsidP="001918D3">
            <w:pPr>
              <w:tabs>
                <w:tab w:val="clear" w:pos="227"/>
                <w:tab w:val="left" w:pos="342"/>
              </w:tabs>
              <w:autoSpaceDE w:val="0"/>
              <w:autoSpaceDN w:val="0"/>
              <w:spacing w:line="240" w:lineRule="auto"/>
              <w:ind w:left="252" w:hanging="180"/>
              <w:rPr>
                <w:rFonts w:ascii="Calibri" w:hAnsi="Calibri" w:cs="Cordia New"/>
                <w:b/>
                <w:sz w:val="22"/>
                <w:szCs w:val="22"/>
                <w:cs/>
              </w:rPr>
            </w:pPr>
            <w:r w:rsidRPr="003368D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จำนวนหุ้นสามัญ</w:t>
            </w:r>
            <w:r w:rsidRPr="003368DE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A6ECF" w14:textId="464CF6DA" w:rsidR="001918D3" w:rsidRPr="00122710" w:rsidRDefault="00CB3739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 w:right="-18"/>
              <w:jc w:val="right"/>
              <w:rPr>
                <w:rFonts w:ascii="Angsana New" w:hAnsi="Angsana New"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240,000</w:t>
            </w:r>
          </w:p>
        </w:tc>
        <w:tc>
          <w:tcPr>
            <w:tcW w:w="270" w:type="dxa"/>
            <w:vAlign w:val="bottom"/>
          </w:tcPr>
          <w:p w14:paraId="05DA02D3" w14:textId="77777777" w:rsidR="001918D3" w:rsidRPr="00122710" w:rsidRDefault="001918D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B0370" w14:textId="7EE39A29" w:rsidR="001918D3" w:rsidRPr="00122710" w:rsidRDefault="001F0E1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 w:right="-18"/>
              <w:jc w:val="right"/>
              <w:rPr>
                <w:rFonts w:ascii="Angsana New" w:hAnsi="Angsana New"/>
                <w:bCs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240</w:t>
            </w:r>
            <w:r w:rsidR="001918D3" w:rsidRPr="00122710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000</w:t>
            </w:r>
          </w:p>
        </w:tc>
        <w:tc>
          <w:tcPr>
            <w:tcW w:w="243" w:type="dxa"/>
            <w:vAlign w:val="bottom"/>
          </w:tcPr>
          <w:p w14:paraId="16AFAEAA" w14:textId="77777777" w:rsidR="001918D3" w:rsidRPr="00122710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C7477" w14:textId="5913DE61" w:rsidR="001918D3" w:rsidRPr="00122710" w:rsidRDefault="001F0E1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 w:right="-18"/>
              <w:jc w:val="right"/>
              <w:rPr>
                <w:rFonts w:ascii="Angsana New" w:hAnsi="Angsana New"/>
                <w:bCs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240</w:t>
            </w:r>
            <w:r w:rsidR="008315C1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000</w:t>
            </w:r>
          </w:p>
        </w:tc>
        <w:tc>
          <w:tcPr>
            <w:tcW w:w="270" w:type="dxa"/>
            <w:vAlign w:val="bottom"/>
          </w:tcPr>
          <w:p w14:paraId="7A9CE8B8" w14:textId="77777777" w:rsidR="001918D3" w:rsidRPr="00122710" w:rsidRDefault="001918D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8E5D5" w14:textId="423415F0" w:rsidR="001918D3" w:rsidRPr="00122710" w:rsidRDefault="001F0E1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 w:right="-18"/>
              <w:jc w:val="right"/>
              <w:rPr>
                <w:rFonts w:ascii="Angsana New" w:hAnsi="Angsana New"/>
                <w:bCs/>
                <w:sz w:val="30"/>
                <w:szCs w:val="30"/>
                <w:lang w:eastAsia="ja-JP"/>
              </w:rPr>
            </w:pPr>
            <w:r w:rsidRPr="001F0E13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240</w:t>
            </w:r>
            <w:r w:rsidR="001918D3" w:rsidRPr="00122710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,</w:t>
            </w:r>
            <w:r w:rsidRPr="001F0E13">
              <w:rPr>
                <w:rFonts w:ascii="Angsana New" w:hAnsi="Angsana New"/>
                <w:bCs/>
                <w:sz w:val="30"/>
                <w:szCs w:val="30"/>
                <w:lang w:eastAsia="ja-JP"/>
              </w:rPr>
              <w:t>000</w:t>
            </w:r>
          </w:p>
        </w:tc>
      </w:tr>
      <w:tr w:rsidR="001918D3" w:rsidRPr="003368DE" w14:paraId="0F7C49EB" w14:textId="77777777" w:rsidTr="001918D3">
        <w:tc>
          <w:tcPr>
            <w:tcW w:w="3690" w:type="dxa"/>
          </w:tcPr>
          <w:p w14:paraId="4922D57F" w14:textId="77777777" w:rsidR="001918D3" w:rsidRPr="00122710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2271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12271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549CB" w14:textId="0D8CF956" w:rsidR="001918D3" w:rsidRPr="003368DE" w:rsidRDefault="00CB3739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 w:right="-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ja-JP"/>
              </w:rPr>
              <w:t>1.30</w:t>
            </w:r>
          </w:p>
        </w:tc>
        <w:tc>
          <w:tcPr>
            <w:tcW w:w="270" w:type="dxa"/>
            <w:vAlign w:val="bottom"/>
          </w:tcPr>
          <w:p w14:paraId="40CCD6B9" w14:textId="77777777" w:rsidR="001918D3" w:rsidRPr="003368DE" w:rsidRDefault="001918D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565937" w14:textId="1377FB6A" w:rsidR="001918D3" w:rsidRPr="003368DE" w:rsidRDefault="001F0E1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 w:right="-18"/>
              <w:jc w:val="right"/>
              <w:rPr>
                <w:rFonts w:ascii="Angsana New" w:hAnsi="Angsana New"/>
                <w:b/>
                <w:sz w:val="30"/>
                <w:szCs w:val="30"/>
                <w:cs/>
                <w:lang w:eastAsia="ja-JP"/>
              </w:rPr>
            </w:pPr>
            <w:r w:rsidRPr="001F0E13">
              <w:rPr>
                <w:rFonts w:ascii="Angsana New" w:hAnsi="Angsana New"/>
                <w:b/>
                <w:sz w:val="30"/>
                <w:szCs w:val="30"/>
                <w:lang w:eastAsia="ja-JP"/>
              </w:rPr>
              <w:t>1</w:t>
            </w:r>
            <w:r w:rsidR="001918D3" w:rsidRPr="003368DE">
              <w:rPr>
                <w:rFonts w:ascii="Angsana New" w:hAnsi="Angsana New"/>
                <w:b/>
                <w:sz w:val="30"/>
                <w:szCs w:val="30"/>
                <w:lang w:eastAsia="ja-JP"/>
              </w:rPr>
              <w:t>.</w:t>
            </w:r>
            <w:r w:rsidRPr="001F0E13">
              <w:rPr>
                <w:rFonts w:ascii="Angsana New" w:hAnsi="Angsana New"/>
                <w:b/>
                <w:sz w:val="30"/>
                <w:szCs w:val="30"/>
                <w:lang w:eastAsia="ja-JP"/>
              </w:rPr>
              <w:t>74</w:t>
            </w:r>
          </w:p>
        </w:tc>
        <w:tc>
          <w:tcPr>
            <w:tcW w:w="243" w:type="dxa"/>
            <w:vAlign w:val="bottom"/>
          </w:tcPr>
          <w:p w14:paraId="44A95CEF" w14:textId="77777777" w:rsidR="001918D3" w:rsidRPr="003368DE" w:rsidRDefault="001918D3" w:rsidP="0019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F2161" w14:textId="5CBEA689" w:rsidR="001918D3" w:rsidRPr="003368DE" w:rsidRDefault="001F0E1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 w:right="-18"/>
              <w:jc w:val="right"/>
              <w:rPr>
                <w:rFonts w:ascii="Angsana New" w:hAnsi="Angsana New"/>
                <w:b/>
                <w:sz w:val="30"/>
                <w:szCs w:val="30"/>
                <w:cs/>
                <w:lang w:eastAsia="ja-JP"/>
              </w:rPr>
            </w:pPr>
            <w:r w:rsidRPr="001F0E13">
              <w:rPr>
                <w:rFonts w:ascii="Angsana New" w:hAnsi="Angsana New"/>
                <w:b/>
                <w:sz w:val="30"/>
                <w:szCs w:val="30"/>
                <w:lang w:eastAsia="ja-JP"/>
              </w:rPr>
              <w:t>1</w:t>
            </w:r>
            <w:r w:rsidR="008315C1">
              <w:rPr>
                <w:rFonts w:ascii="Angsana New" w:hAnsi="Angsana New"/>
                <w:b/>
                <w:sz w:val="30"/>
                <w:szCs w:val="30"/>
                <w:lang w:eastAsia="ja-JP"/>
              </w:rPr>
              <w:t>.</w:t>
            </w:r>
            <w:r w:rsidRPr="001F0E13">
              <w:rPr>
                <w:rFonts w:ascii="Angsana New" w:hAnsi="Angsana New"/>
                <w:b/>
                <w:sz w:val="30"/>
                <w:szCs w:val="30"/>
                <w:lang w:eastAsia="ja-JP"/>
              </w:rPr>
              <w:t>26</w:t>
            </w:r>
          </w:p>
        </w:tc>
        <w:tc>
          <w:tcPr>
            <w:tcW w:w="270" w:type="dxa"/>
            <w:vAlign w:val="bottom"/>
          </w:tcPr>
          <w:p w14:paraId="4C9056F0" w14:textId="77777777" w:rsidR="001918D3" w:rsidRPr="003368DE" w:rsidRDefault="001918D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6400B7" w14:textId="55442892" w:rsidR="001918D3" w:rsidRPr="003368DE" w:rsidRDefault="001F0E13" w:rsidP="001918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45" w:right="-18"/>
              <w:jc w:val="right"/>
              <w:rPr>
                <w:rFonts w:ascii="Angsana New" w:hAnsi="Angsana New"/>
                <w:b/>
                <w:sz w:val="30"/>
                <w:szCs w:val="30"/>
                <w:cs/>
                <w:lang w:eastAsia="ja-JP"/>
              </w:rPr>
            </w:pPr>
            <w:r w:rsidRPr="001F0E13">
              <w:rPr>
                <w:rFonts w:ascii="Angsana New" w:hAnsi="Angsana New"/>
                <w:b/>
                <w:sz w:val="30"/>
                <w:szCs w:val="30"/>
                <w:lang w:eastAsia="ja-JP"/>
              </w:rPr>
              <w:t>1</w:t>
            </w:r>
            <w:r w:rsidR="001918D3" w:rsidRPr="003368DE">
              <w:rPr>
                <w:rFonts w:ascii="Angsana New" w:hAnsi="Angsana New"/>
                <w:b/>
                <w:sz w:val="30"/>
                <w:szCs w:val="30"/>
                <w:lang w:eastAsia="ja-JP"/>
              </w:rPr>
              <w:t>.</w:t>
            </w:r>
            <w:r w:rsidRPr="001F0E13">
              <w:rPr>
                <w:rFonts w:ascii="Angsana New" w:hAnsi="Angsana New"/>
                <w:b/>
                <w:sz w:val="30"/>
                <w:szCs w:val="30"/>
                <w:lang w:eastAsia="ja-JP"/>
              </w:rPr>
              <w:t>72</w:t>
            </w:r>
          </w:p>
        </w:tc>
      </w:tr>
    </w:tbl>
    <w:p w14:paraId="7EB52A84" w14:textId="77777777" w:rsidR="00DF424E" w:rsidRDefault="00DF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A070A4D" w14:textId="5C0D20EE" w:rsidR="00CB3739" w:rsidRDefault="00CB3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6C66108" w14:textId="1AA4DCE9" w:rsidR="002D4841" w:rsidRPr="00CF7ED9" w:rsidRDefault="001F0E13" w:rsidP="001A2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60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B43A2B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เงินปันผล</w:t>
      </w:r>
    </w:p>
    <w:p w14:paraId="43854C98" w14:textId="7C0B3F9F" w:rsidR="002D4841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p w14:paraId="5694AC79" w14:textId="5B4B73FB" w:rsidR="00F27A42" w:rsidRDefault="00F27A42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8AD56AC" w14:textId="77777777" w:rsidR="00F27A42" w:rsidRPr="00CF7ED9" w:rsidRDefault="00F27A42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72" w:type="dxa"/>
        <w:tblInd w:w="468" w:type="dxa"/>
        <w:tblLook w:val="04A0" w:firstRow="1" w:lastRow="0" w:firstColumn="1" w:lastColumn="0" w:noHBand="0" w:noVBand="1"/>
      </w:tblPr>
      <w:tblGrid>
        <w:gridCol w:w="2423"/>
        <w:gridCol w:w="1789"/>
        <w:gridCol w:w="1800"/>
        <w:gridCol w:w="1350"/>
        <w:gridCol w:w="360"/>
        <w:gridCol w:w="1350"/>
      </w:tblGrid>
      <w:tr w:rsidR="002D4841" w:rsidRPr="00CF7ED9" w14:paraId="664C6D16" w14:textId="77777777" w:rsidTr="001A2962">
        <w:tc>
          <w:tcPr>
            <w:tcW w:w="2423" w:type="dxa"/>
          </w:tcPr>
          <w:p w14:paraId="6BD83124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  <w:p w14:paraId="5FE22EAF" w14:textId="48ABBDB9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9" w:type="dxa"/>
          </w:tcPr>
          <w:p w14:paraId="0325CC1D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  <w:p w14:paraId="5C143486" w14:textId="77777777" w:rsidR="002D4841" w:rsidRPr="00CF7ED9" w:rsidRDefault="00467FF6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วันที่</w:t>
            </w:r>
            <w:r w:rsidR="002D4841"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อนุมัติ</w:t>
            </w:r>
          </w:p>
        </w:tc>
        <w:tc>
          <w:tcPr>
            <w:tcW w:w="1800" w:type="dxa"/>
          </w:tcPr>
          <w:p w14:paraId="0E2FD72C" w14:textId="77777777" w:rsidR="002D4841" w:rsidRPr="00CF7ED9" w:rsidRDefault="00467FF6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กำหนด</w:t>
            </w:r>
            <w:r w:rsidR="002D4841"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จ่าย</w:t>
            </w:r>
          </w:p>
          <w:p w14:paraId="5C5E58F9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</w:tcPr>
          <w:p w14:paraId="2A8825D2" w14:textId="77777777" w:rsidR="002D4841" w:rsidRPr="00CF7ED9" w:rsidRDefault="00467FF6" w:rsidP="00467F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</w:t>
            </w:r>
            <w:r w:rsidR="002D4841"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360" w:type="dxa"/>
          </w:tcPr>
          <w:p w14:paraId="441FA934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AB0769" w14:textId="77777777" w:rsidR="00467FF6" w:rsidRDefault="00467FF6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  <w:p w14:paraId="7548009D" w14:textId="77777777" w:rsidR="002D4841" w:rsidRPr="00CF7ED9" w:rsidRDefault="00467FF6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D4841" w:rsidRPr="00CF7ED9" w14:paraId="613DDA8E" w14:textId="77777777" w:rsidTr="001A2962">
        <w:tc>
          <w:tcPr>
            <w:tcW w:w="2423" w:type="dxa"/>
          </w:tcPr>
          <w:p w14:paraId="1D01CE1E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9" w:type="dxa"/>
          </w:tcPr>
          <w:p w14:paraId="694D28AB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1E04CF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AB4720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CF7ED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7D46CDF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615D1B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CF7ED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5F51FE" w:rsidRPr="00CF7ED9" w14:paraId="1F699B04" w14:textId="77777777" w:rsidTr="001A2962">
        <w:tc>
          <w:tcPr>
            <w:tcW w:w="2423" w:type="dxa"/>
          </w:tcPr>
          <w:p w14:paraId="1597DA1B" w14:textId="0819EA08" w:rsidR="005F51FE" w:rsidRPr="00F27A42" w:rsidRDefault="005F51FE" w:rsidP="001A296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7A4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ปี</w:t>
            </w:r>
            <w:r w:rsidRPr="00F27A4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89" w:type="dxa"/>
          </w:tcPr>
          <w:p w14:paraId="7D970C54" w14:textId="77777777" w:rsidR="005F51FE" w:rsidRPr="00CF7ED9" w:rsidRDefault="005F51FE" w:rsidP="00EC1A8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26C10082" w14:textId="77777777" w:rsidR="005F51FE" w:rsidRPr="00CF7ED9" w:rsidRDefault="005F51FE" w:rsidP="00EC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3D36CB" w14:textId="77777777" w:rsidR="005F51FE" w:rsidRPr="00CF7ED9" w:rsidRDefault="005F51FE" w:rsidP="00EC1A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86BF319" w14:textId="77777777" w:rsidR="005F51FE" w:rsidRPr="00CF7ED9" w:rsidRDefault="005F51FE" w:rsidP="00EC1A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59C865" w14:textId="77777777" w:rsidR="005F51FE" w:rsidRPr="00CF7ED9" w:rsidRDefault="005F51FE" w:rsidP="00EC1A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</w:tr>
      <w:tr w:rsidR="0056685C" w:rsidRPr="00CF7ED9" w14:paraId="5699DB7A" w14:textId="77777777" w:rsidTr="001A2962">
        <w:tc>
          <w:tcPr>
            <w:tcW w:w="2423" w:type="dxa"/>
          </w:tcPr>
          <w:p w14:paraId="316CB781" w14:textId="20A4004B" w:rsidR="0056685C" w:rsidRPr="0056685C" w:rsidRDefault="005B6FDF" w:rsidP="001A296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707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</w:t>
            </w:r>
            <w:r w:rsidRPr="005B6FDF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งินปันผล</w:t>
            </w:r>
            <w:r w:rsidRPr="005B6FDF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 xml:space="preserve">ระหว่างกาลปี </w:t>
            </w:r>
            <w:r w:rsidRPr="005B6F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2562</w:t>
            </w:r>
          </w:p>
        </w:tc>
        <w:tc>
          <w:tcPr>
            <w:tcW w:w="1789" w:type="dxa"/>
          </w:tcPr>
          <w:p w14:paraId="32C89B8B" w14:textId="2F4D0893" w:rsidR="0056685C" w:rsidRPr="00320701" w:rsidRDefault="0056685C" w:rsidP="0056685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20701">
              <w:rPr>
                <w:rFonts w:asciiTheme="majorBidi" w:hAnsiTheme="majorBidi" w:cstheme="majorBidi"/>
                <w:bCs/>
                <w:sz w:val="30"/>
                <w:szCs w:val="30"/>
              </w:rPr>
              <w:t>19</w:t>
            </w:r>
            <w:r w:rsidRPr="005B23B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5B23B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สิงหาคม</w:t>
            </w:r>
            <w:r w:rsidRPr="0032070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32070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5503E881" w14:textId="06879E67" w:rsidR="0056685C" w:rsidRPr="00320701" w:rsidRDefault="0056685C" w:rsidP="00566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20701">
              <w:rPr>
                <w:rFonts w:asciiTheme="majorBidi" w:hAnsiTheme="majorBidi" w:cstheme="majorBidi" w:hint="cs"/>
                <w:bCs/>
                <w:sz w:val="30"/>
                <w:szCs w:val="30"/>
              </w:rPr>
              <w:t>23</w:t>
            </w:r>
            <w:r w:rsidRPr="0032070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5B23B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สิงหาคม </w:t>
            </w:r>
            <w:r w:rsidRPr="00320701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11FB81DF" w14:textId="6B64991E" w:rsidR="0056685C" w:rsidRPr="00CF7ED9" w:rsidRDefault="0056685C" w:rsidP="005B6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1F0E13">
              <w:rPr>
                <w:rFonts w:asciiTheme="majorBidi" w:hAnsiTheme="majorBidi" w:cstheme="majorBidi"/>
                <w:bCs/>
                <w:sz w:val="30"/>
                <w:szCs w:val="30"/>
              </w:rPr>
              <w:t>45</w:t>
            </w:r>
          </w:p>
        </w:tc>
        <w:tc>
          <w:tcPr>
            <w:tcW w:w="360" w:type="dxa"/>
          </w:tcPr>
          <w:p w14:paraId="78B1F5CA" w14:textId="77777777" w:rsidR="0056685C" w:rsidRPr="00CF7ED9" w:rsidRDefault="0056685C" w:rsidP="00566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2F45E9" w14:textId="14626C7B" w:rsidR="0056685C" w:rsidRPr="00CF7ED9" w:rsidRDefault="0056685C" w:rsidP="00566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Cs/>
                <w:sz w:val="30"/>
                <w:szCs w:val="30"/>
              </w:rPr>
              <w:t>108</w:t>
            </w: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Cs/>
                <w:sz w:val="30"/>
                <w:szCs w:val="30"/>
              </w:rPr>
              <w:t>000</w:t>
            </w:r>
          </w:p>
        </w:tc>
      </w:tr>
      <w:tr w:rsidR="0056685C" w:rsidRPr="00CF7ED9" w14:paraId="709BEB15" w14:textId="77777777" w:rsidTr="001A2962">
        <w:tc>
          <w:tcPr>
            <w:tcW w:w="2423" w:type="dxa"/>
          </w:tcPr>
          <w:p w14:paraId="7BBC999C" w14:textId="7DF52C50" w:rsidR="0056685C" w:rsidRPr="00CF7ED9" w:rsidRDefault="0056685C" w:rsidP="001A296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F707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</w:t>
            </w:r>
            <w:r w:rsidRPr="005B6FDF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งินปันผล</w:t>
            </w:r>
            <w:r w:rsidRPr="005B6FDF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 xml:space="preserve">ระหว่างกาลปี </w:t>
            </w:r>
            <w:r w:rsidRPr="005B6F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2562</w:t>
            </w:r>
          </w:p>
        </w:tc>
        <w:tc>
          <w:tcPr>
            <w:tcW w:w="1789" w:type="dxa"/>
          </w:tcPr>
          <w:p w14:paraId="2285E539" w14:textId="44244466" w:rsidR="0056685C" w:rsidRPr="00320701" w:rsidRDefault="0056685C" w:rsidP="0056685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20701">
              <w:rPr>
                <w:rFonts w:asciiTheme="majorBidi" w:hAnsiTheme="majorBidi" w:cstheme="majorBidi" w:hint="cs"/>
                <w:bCs/>
                <w:sz w:val="30"/>
                <w:szCs w:val="30"/>
              </w:rPr>
              <w:t>12</w:t>
            </w:r>
            <w:r w:rsidRPr="005B23B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ธันวาคม </w:t>
            </w:r>
            <w:r w:rsidRPr="00320701">
              <w:rPr>
                <w:rFonts w:asciiTheme="majorBidi" w:hAnsiTheme="majorBidi" w:cstheme="majorBidi" w:hint="cs"/>
                <w:b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2EB520B7" w14:textId="52FB41DE" w:rsidR="0056685C" w:rsidRPr="00320701" w:rsidRDefault="0056685C" w:rsidP="00566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20701">
              <w:rPr>
                <w:rFonts w:asciiTheme="majorBidi" w:hAnsiTheme="majorBidi" w:cstheme="majorBidi" w:hint="cs"/>
                <w:bCs/>
                <w:sz w:val="30"/>
                <w:szCs w:val="30"/>
              </w:rPr>
              <w:t>18</w:t>
            </w:r>
            <w:r w:rsidRPr="005B23B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ธันวาคม </w:t>
            </w:r>
            <w:r w:rsidRPr="00320701">
              <w:rPr>
                <w:rFonts w:asciiTheme="majorBidi" w:hAnsiTheme="majorBidi" w:cstheme="majorBidi" w:hint="cs"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F5B8F9" w14:textId="3B333491" w:rsidR="0056685C" w:rsidRPr="00CF7ED9" w:rsidRDefault="0056685C" w:rsidP="005B6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1F0E13">
              <w:rPr>
                <w:rFonts w:asciiTheme="majorBidi" w:hAnsiTheme="majorBidi" w:cstheme="majorBidi"/>
                <w:bCs/>
                <w:sz w:val="30"/>
                <w:szCs w:val="30"/>
              </w:rPr>
              <w:t>32</w:t>
            </w:r>
          </w:p>
        </w:tc>
        <w:tc>
          <w:tcPr>
            <w:tcW w:w="360" w:type="dxa"/>
          </w:tcPr>
          <w:p w14:paraId="72C5F807" w14:textId="77777777" w:rsidR="0056685C" w:rsidRPr="00CF7ED9" w:rsidRDefault="0056685C" w:rsidP="00566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A69B2C" w14:textId="7AD94216" w:rsidR="0056685C" w:rsidRPr="00CF7ED9" w:rsidRDefault="0056685C" w:rsidP="00566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Cs/>
                <w:sz w:val="30"/>
                <w:szCs w:val="30"/>
              </w:rPr>
              <w:t>76</w:t>
            </w: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Cs/>
                <w:sz w:val="30"/>
                <w:szCs w:val="30"/>
              </w:rPr>
              <w:t>800</w:t>
            </w:r>
          </w:p>
        </w:tc>
      </w:tr>
      <w:tr w:rsidR="00CB3739" w:rsidRPr="00CF7ED9" w14:paraId="48B7D7AD" w14:textId="77777777" w:rsidTr="001A2962">
        <w:tc>
          <w:tcPr>
            <w:tcW w:w="2423" w:type="dxa"/>
          </w:tcPr>
          <w:p w14:paraId="3523EFDA" w14:textId="07E27FC4" w:rsidR="00CB3739" w:rsidRPr="00113D74" w:rsidRDefault="00113D74" w:rsidP="001A296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13D7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9" w:type="dxa"/>
          </w:tcPr>
          <w:p w14:paraId="3EB54959" w14:textId="77777777" w:rsidR="00CB3739" w:rsidRPr="00320701" w:rsidRDefault="00CB3739" w:rsidP="00EC1A8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CBBC4A" w14:textId="77777777" w:rsidR="00CB3739" w:rsidRPr="00320701" w:rsidRDefault="00CB3739" w:rsidP="00EC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033E5E" w14:textId="7254B2E1" w:rsidR="00CB3739" w:rsidRPr="005B23B4" w:rsidRDefault="005B6FDF" w:rsidP="005B6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3B4">
              <w:rPr>
                <w:rFonts w:asciiTheme="majorBidi" w:hAnsiTheme="majorBidi" w:cstheme="majorBidi"/>
                <w:b/>
                <w:sz w:val="30"/>
                <w:szCs w:val="30"/>
              </w:rPr>
              <w:t>0.7</w:t>
            </w:r>
            <w:r w:rsidR="004368DC">
              <w:rPr>
                <w:rFonts w:asciiTheme="majorBidi" w:hAnsiTheme="majorBidi" w:cstheme="majorBidi"/>
                <w:b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317C9409" w14:textId="77777777" w:rsidR="00CB3739" w:rsidRPr="005B23B4" w:rsidRDefault="00CB3739" w:rsidP="00EC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47E8BA" w14:textId="72323ABA" w:rsidR="00CB3739" w:rsidRPr="005B23B4" w:rsidRDefault="005B6FDF" w:rsidP="00EC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3B4">
              <w:rPr>
                <w:rFonts w:asciiTheme="majorBidi" w:hAnsiTheme="majorBidi" w:cstheme="majorBidi"/>
                <w:b/>
                <w:sz w:val="30"/>
                <w:szCs w:val="30"/>
              </w:rPr>
              <w:t>184,800</w:t>
            </w:r>
          </w:p>
        </w:tc>
      </w:tr>
      <w:tr w:rsidR="00113D74" w:rsidRPr="00CF7ED9" w14:paraId="1CB42CE2" w14:textId="77777777" w:rsidTr="001A2962">
        <w:tc>
          <w:tcPr>
            <w:tcW w:w="2423" w:type="dxa"/>
          </w:tcPr>
          <w:p w14:paraId="1A0A14A2" w14:textId="77777777" w:rsidR="00113D74" w:rsidRPr="00113D74" w:rsidRDefault="00113D74" w:rsidP="001A296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789" w:type="dxa"/>
          </w:tcPr>
          <w:p w14:paraId="0FC64573" w14:textId="77777777" w:rsidR="00113D74" w:rsidRPr="00320701" w:rsidRDefault="00113D74" w:rsidP="00EC1A8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6301E7" w14:textId="77777777" w:rsidR="00113D74" w:rsidRPr="00320701" w:rsidRDefault="00113D74" w:rsidP="00EC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4CCC71" w14:textId="77777777" w:rsidR="00113D74" w:rsidRPr="005B23B4" w:rsidRDefault="00113D74" w:rsidP="005B6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14:paraId="0E4BD682" w14:textId="77777777" w:rsidR="00113D74" w:rsidRPr="005B23B4" w:rsidRDefault="00113D74" w:rsidP="00EC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70E955" w14:textId="77777777" w:rsidR="00113D74" w:rsidRPr="005B23B4" w:rsidRDefault="00113D74" w:rsidP="00EC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B3739" w:rsidRPr="00CF7ED9" w14:paraId="76848071" w14:textId="77777777" w:rsidTr="001A2962">
        <w:tc>
          <w:tcPr>
            <w:tcW w:w="2423" w:type="dxa"/>
          </w:tcPr>
          <w:p w14:paraId="46D3A7B0" w14:textId="1B15A407" w:rsidR="00CB3739" w:rsidRPr="00CF7ED9" w:rsidRDefault="00CB3739" w:rsidP="001A296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7A4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ปี</w:t>
            </w:r>
            <w:r w:rsidRPr="00F27A4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F0E1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789" w:type="dxa"/>
          </w:tcPr>
          <w:p w14:paraId="40D4D4D2" w14:textId="77777777" w:rsidR="00CB3739" w:rsidRPr="00320701" w:rsidRDefault="00CB3739" w:rsidP="00CB373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FF54A84" w14:textId="77777777" w:rsidR="00CB3739" w:rsidRPr="00320701" w:rsidRDefault="00CB3739" w:rsidP="00CB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3875B5" w14:textId="77777777" w:rsidR="00CB3739" w:rsidRDefault="00CB3739" w:rsidP="005B6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1086CBB" w14:textId="77777777" w:rsidR="00CB3739" w:rsidRPr="00CF7ED9" w:rsidRDefault="00CB3739" w:rsidP="00CB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4022D1" w14:textId="77777777" w:rsidR="00CB3739" w:rsidRDefault="00CB3739" w:rsidP="00CB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CB3739" w:rsidRPr="00CF7ED9" w14:paraId="0044D63F" w14:textId="77777777" w:rsidTr="001A2962">
        <w:tc>
          <w:tcPr>
            <w:tcW w:w="2423" w:type="dxa"/>
          </w:tcPr>
          <w:p w14:paraId="583A2B16" w14:textId="664617E4" w:rsidR="00CB3739" w:rsidRPr="00CF7ED9" w:rsidRDefault="00CB3739" w:rsidP="001A296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ประจำ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ปี</w:t>
            </w:r>
            <w:r w:rsidRPr="00CB373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1789" w:type="dxa"/>
          </w:tcPr>
          <w:p w14:paraId="4A93E26D" w14:textId="13E8D221" w:rsidR="00CB3739" w:rsidRPr="00320701" w:rsidRDefault="00CB3739" w:rsidP="00CB373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2070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4 </w:t>
            </w:r>
            <w:r w:rsidRPr="005B23B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เมษายน </w:t>
            </w:r>
            <w:r w:rsidRPr="0032070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800" w:type="dxa"/>
          </w:tcPr>
          <w:p w14:paraId="26625DF8" w14:textId="65D1F6F4" w:rsidR="00CB3739" w:rsidRPr="00320701" w:rsidRDefault="00CB3739" w:rsidP="00CB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2070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B23B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เมษายน</w:t>
            </w:r>
            <w:r w:rsidRPr="003207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320701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BBBED" w14:textId="42FBECF8" w:rsidR="00CB3739" w:rsidRPr="005B23B4" w:rsidRDefault="00CB3739" w:rsidP="005B6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3B4">
              <w:rPr>
                <w:rFonts w:asciiTheme="majorBidi" w:hAnsiTheme="majorBidi" w:cstheme="majorBidi"/>
                <w:b/>
                <w:sz w:val="30"/>
                <w:szCs w:val="30"/>
              </w:rPr>
              <w:t>0.05</w:t>
            </w:r>
          </w:p>
        </w:tc>
        <w:tc>
          <w:tcPr>
            <w:tcW w:w="360" w:type="dxa"/>
          </w:tcPr>
          <w:p w14:paraId="0B253BDB" w14:textId="77777777" w:rsidR="00CB3739" w:rsidRPr="005B23B4" w:rsidRDefault="00CB3739" w:rsidP="00CB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760259" w14:textId="55BEC95F" w:rsidR="00CB3739" w:rsidRPr="005B23B4" w:rsidRDefault="00CB3739" w:rsidP="00CB3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3B4">
              <w:rPr>
                <w:rFonts w:asciiTheme="majorBidi" w:hAnsiTheme="majorBidi" w:cstheme="majorBidi"/>
                <w:b/>
                <w:sz w:val="30"/>
                <w:szCs w:val="30"/>
              </w:rPr>
              <w:t>12,000</w:t>
            </w:r>
          </w:p>
        </w:tc>
      </w:tr>
    </w:tbl>
    <w:p w14:paraId="6189419E" w14:textId="69A722F6" w:rsidR="005F51FE" w:rsidRDefault="005F5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1F71EBA" w14:textId="522A5EE2" w:rsidR="00113D74" w:rsidRPr="00CF7ED9" w:rsidRDefault="00113D74" w:rsidP="00AE5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43A2B">
        <w:rPr>
          <w:rFonts w:asciiTheme="majorBidi" w:hAnsiTheme="majorBidi" w:cstheme="majorBidi"/>
          <w:b/>
          <w:bCs/>
          <w:sz w:val="30"/>
          <w:szCs w:val="30"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506290A6" w14:textId="77777777" w:rsidR="00113D74" w:rsidRPr="001A2962" w:rsidRDefault="00113D74" w:rsidP="00113D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540A4A" w14:textId="6149208D" w:rsidR="00113D74" w:rsidRDefault="00113D74" w:rsidP="00113D74">
      <w:pPr>
        <w:tabs>
          <w:tab w:val="clear" w:pos="454"/>
          <w:tab w:val="clear" w:pos="680"/>
          <w:tab w:val="left" w:pos="547"/>
        </w:tabs>
        <w:spacing w:line="240" w:lineRule="auto"/>
        <w:ind w:left="547" w:right="43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ผลการดำเนินงานของแต่ละส่วนงานที่รายงานข้างล่างนี้ เป็นผลการดำเนินงานที่วัดโดยใช้กำไรจากการดำเนินงานตามส่วนงาน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AF0D2C">
        <w:rPr>
          <w:rFonts w:asciiTheme="majorBidi" w:hAnsiTheme="majorBidi" w:cstheme="majorBidi"/>
          <w:sz w:val="30"/>
          <w:szCs w:val="30"/>
        </w:rPr>
        <w:br/>
      </w:r>
      <w:r w:rsidRPr="00CF7ED9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</w:t>
      </w:r>
    </w:p>
    <w:p w14:paraId="617D9E4B" w14:textId="77777777" w:rsidR="00113D74" w:rsidRPr="003368DE" w:rsidRDefault="00113D74" w:rsidP="00113D74">
      <w:pPr>
        <w:tabs>
          <w:tab w:val="clear" w:pos="454"/>
          <w:tab w:val="clear" w:pos="680"/>
        </w:tabs>
        <w:spacing w:line="240" w:lineRule="auto"/>
        <w:ind w:left="547" w:right="43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DC8AD99" w14:textId="77777777" w:rsidR="00631064" w:rsidRDefault="00631064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181"/>
        <w:gridCol w:w="180"/>
        <w:gridCol w:w="990"/>
        <w:gridCol w:w="180"/>
        <w:gridCol w:w="959"/>
        <w:gridCol w:w="9"/>
        <w:gridCol w:w="180"/>
        <w:gridCol w:w="9"/>
        <w:gridCol w:w="1208"/>
        <w:gridCol w:w="189"/>
        <w:gridCol w:w="936"/>
        <w:gridCol w:w="189"/>
        <w:gridCol w:w="990"/>
      </w:tblGrid>
      <w:tr w:rsidR="00113D74" w:rsidRPr="001A2962" w14:paraId="016728A6" w14:textId="77777777" w:rsidTr="00631064">
        <w:trPr>
          <w:cantSplit/>
          <w:trHeight w:val="378"/>
          <w:tblHeader/>
        </w:trPr>
        <w:tc>
          <w:tcPr>
            <w:tcW w:w="1980" w:type="dxa"/>
          </w:tcPr>
          <w:p w14:paraId="3A75A8B5" w14:textId="77777777" w:rsidR="00113D74" w:rsidRPr="001A2962" w:rsidRDefault="00113D74" w:rsidP="00D24268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3"/>
            <w:vAlign w:val="bottom"/>
          </w:tcPr>
          <w:p w14:paraId="4ED5F6BA" w14:textId="77777777" w:rsidR="00113D74" w:rsidRPr="001A2962" w:rsidRDefault="00113D74" w:rsidP="00D2426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A296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13D74" w:rsidRPr="001A2962" w14:paraId="41DDF6BF" w14:textId="77777777" w:rsidTr="00631064">
        <w:trPr>
          <w:cantSplit/>
          <w:tblHeader/>
        </w:trPr>
        <w:tc>
          <w:tcPr>
            <w:tcW w:w="1980" w:type="dxa"/>
          </w:tcPr>
          <w:p w14:paraId="6D8F0B12" w14:textId="77777777" w:rsidR="00113D74" w:rsidRPr="001A2962" w:rsidRDefault="00113D74" w:rsidP="00D2426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0" w:type="dxa"/>
            <w:gridSpan w:val="5"/>
            <w:vAlign w:val="bottom"/>
          </w:tcPr>
          <w:p w14:paraId="23A8962C" w14:textId="77777777" w:rsidR="00113D74" w:rsidRPr="001A2962" w:rsidRDefault="00113D74" w:rsidP="00D242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A296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1A2962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9" w:type="dxa"/>
            <w:gridSpan w:val="2"/>
            <w:vAlign w:val="bottom"/>
          </w:tcPr>
          <w:p w14:paraId="1595D2E7" w14:textId="77777777" w:rsidR="00113D74" w:rsidRPr="001A2962" w:rsidRDefault="00113D74" w:rsidP="00D242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21" w:type="dxa"/>
            <w:gridSpan w:val="6"/>
            <w:vAlign w:val="bottom"/>
          </w:tcPr>
          <w:p w14:paraId="2FC8B53F" w14:textId="77777777" w:rsidR="00113D74" w:rsidRPr="001A2962" w:rsidRDefault="00113D74" w:rsidP="00D242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A296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1A2962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</w:tr>
      <w:tr w:rsidR="00113D74" w:rsidRPr="001A2962" w14:paraId="78C79237" w14:textId="77777777" w:rsidTr="00631064">
        <w:trPr>
          <w:cantSplit/>
          <w:trHeight w:val="1442"/>
          <w:tblHeader/>
        </w:trPr>
        <w:tc>
          <w:tcPr>
            <w:tcW w:w="1980" w:type="dxa"/>
            <w:shd w:val="clear" w:color="auto" w:fill="auto"/>
          </w:tcPr>
          <w:p w14:paraId="7B4FD473" w14:textId="77777777" w:rsidR="00113D74" w:rsidRPr="001A2962" w:rsidRDefault="00113D74" w:rsidP="00D24268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5F830D88" w14:textId="6051E7B7" w:rsidR="00113D74" w:rsidRPr="001A2962" w:rsidRDefault="00113D74" w:rsidP="001A2962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-70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296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ส่วนงานนายหน้าซื้อขายหลักทรัพย์และ</w:t>
            </w:r>
          </w:p>
          <w:p w14:paraId="41AB081A" w14:textId="77777777" w:rsidR="00113D74" w:rsidRPr="001A2962" w:rsidRDefault="00113D74" w:rsidP="001A2962">
            <w:pPr>
              <w:pStyle w:val="acctfourfigures"/>
              <w:tabs>
                <w:tab w:val="clear" w:pos="765"/>
              </w:tabs>
              <w:spacing w:line="240" w:lineRule="atLeast"/>
              <w:ind w:left="-70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A296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2A449" w14:textId="77777777" w:rsidR="00113D74" w:rsidRPr="001A2962" w:rsidRDefault="00113D74" w:rsidP="00D24268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45725D" w14:textId="77777777" w:rsidR="00113D74" w:rsidRPr="001A2962" w:rsidRDefault="00113D74" w:rsidP="00D242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109FFEA" w14:textId="77777777" w:rsidR="00113D74" w:rsidRPr="001A2962" w:rsidRDefault="00113D74" w:rsidP="00D242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7AB998A" w14:textId="77777777" w:rsidR="00113D74" w:rsidRPr="001A2962" w:rsidRDefault="00113D74" w:rsidP="00D242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D2DFB67" w14:textId="77777777" w:rsidR="00113D74" w:rsidRPr="001A2962" w:rsidRDefault="00113D74" w:rsidP="00D242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A296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28811" w14:textId="77777777" w:rsidR="00113D74" w:rsidRPr="001A2962" w:rsidRDefault="00113D74" w:rsidP="001A29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29FAD283" w14:textId="77777777" w:rsidR="00113D74" w:rsidRPr="001A2962" w:rsidRDefault="00113D74" w:rsidP="00D2426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7561375" w14:textId="77777777" w:rsidR="00113D74" w:rsidRPr="001A2962" w:rsidRDefault="00113D74" w:rsidP="00D2426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C352DD8" w14:textId="77777777" w:rsidR="00113D74" w:rsidRPr="001A2962" w:rsidRDefault="00113D74" w:rsidP="00D2426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F2C961A" w14:textId="77777777" w:rsidR="00113D74" w:rsidRPr="001A2962" w:rsidRDefault="00113D74" w:rsidP="00D2426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96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9" w:type="dxa"/>
            <w:gridSpan w:val="2"/>
          </w:tcPr>
          <w:p w14:paraId="6C874D18" w14:textId="77777777" w:rsidR="00113D74" w:rsidRPr="001A2962" w:rsidRDefault="00113D74" w:rsidP="00D24268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DA5700E" w14:textId="77777777" w:rsidR="00113D74" w:rsidRPr="001A2962" w:rsidRDefault="00113D74" w:rsidP="00D24268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296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ส่วนงานนายหน้าซื</w:t>
            </w:r>
            <w:r w:rsidRPr="001A296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้อ</w:t>
            </w:r>
            <w:r w:rsidRPr="001A296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ขายหลักทรัพย์และ</w:t>
            </w:r>
          </w:p>
          <w:p w14:paraId="6EC896EF" w14:textId="77777777" w:rsidR="00113D74" w:rsidRPr="001A2962" w:rsidRDefault="00113D74" w:rsidP="00D24268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96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89" w:type="dxa"/>
          </w:tcPr>
          <w:p w14:paraId="20534477" w14:textId="77777777" w:rsidR="00113D74" w:rsidRPr="001A2962" w:rsidRDefault="00113D74" w:rsidP="00D24268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150C3188" w14:textId="77777777" w:rsidR="00113D74" w:rsidRPr="001A2962" w:rsidRDefault="00113D74" w:rsidP="001A296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FD4E5EE" w14:textId="77777777" w:rsidR="00113D74" w:rsidRPr="001A2962" w:rsidRDefault="00113D74" w:rsidP="001A296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85A5C9" w14:textId="77777777" w:rsidR="00113D74" w:rsidRPr="001A2962" w:rsidRDefault="00113D74" w:rsidP="001A296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336176B" w14:textId="77777777" w:rsidR="00113D74" w:rsidRPr="001A2962" w:rsidRDefault="00113D74" w:rsidP="001A29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296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9" w:type="dxa"/>
            <w:vAlign w:val="bottom"/>
          </w:tcPr>
          <w:p w14:paraId="6D2D2009" w14:textId="77777777" w:rsidR="00113D74" w:rsidRPr="001A2962" w:rsidRDefault="00113D74" w:rsidP="00D24268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32F400" w14:textId="77777777" w:rsidR="00113D74" w:rsidRPr="001A2962" w:rsidRDefault="00113D74" w:rsidP="00D2426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A296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3D74" w:rsidRPr="001A2962" w14:paraId="47F629B7" w14:textId="77777777" w:rsidTr="00631064">
        <w:trPr>
          <w:cantSplit/>
          <w:trHeight w:val="378"/>
        </w:trPr>
        <w:tc>
          <w:tcPr>
            <w:tcW w:w="1980" w:type="dxa"/>
            <w:shd w:val="clear" w:color="auto" w:fill="auto"/>
          </w:tcPr>
          <w:p w14:paraId="1B414FAE" w14:textId="77777777" w:rsidR="00113D74" w:rsidRPr="001A2962" w:rsidRDefault="00113D74" w:rsidP="00D24268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3"/>
            <w:shd w:val="clear" w:color="auto" w:fill="auto"/>
          </w:tcPr>
          <w:p w14:paraId="339A77E4" w14:textId="77777777" w:rsidR="00113D74" w:rsidRPr="001A2962" w:rsidRDefault="00113D74" w:rsidP="00D2426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A296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259DE" w:rsidRPr="001A2962" w14:paraId="5528E1DD" w14:textId="77777777" w:rsidTr="00EC2908">
        <w:trPr>
          <w:cantSplit/>
          <w:trHeight w:val="368"/>
        </w:trPr>
        <w:tc>
          <w:tcPr>
            <w:tcW w:w="1980" w:type="dxa"/>
            <w:shd w:val="clear" w:color="auto" w:fill="auto"/>
          </w:tcPr>
          <w:p w14:paraId="49AB1AAF" w14:textId="77777777" w:rsidR="00E259DE" w:rsidRPr="001A2962" w:rsidRDefault="00E259DE" w:rsidP="00E259DE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1A296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81" w:type="dxa"/>
            <w:shd w:val="clear" w:color="auto" w:fill="auto"/>
          </w:tcPr>
          <w:p w14:paraId="442B972C" w14:textId="143F364B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E259DE">
              <w:rPr>
                <w:rFonts w:ascii="Angsana New" w:hAnsi="Angsana New"/>
                <w:sz w:val="28"/>
                <w:szCs w:val="28"/>
              </w:rPr>
              <w:t xml:space="preserve"> 1,254,797 </w:t>
            </w:r>
          </w:p>
        </w:tc>
        <w:tc>
          <w:tcPr>
            <w:tcW w:w="180" w:type="dxa"/>
            <w:shd w:val="clear" w:color="auto" w:fill="auto"/>
          </w:tcPr>
          <w:p w14:paraId="57534687" w14:textId="77777777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0C59730" w14:textId="3C64A177" w:rsidR="00E259DE" w:rsidRPr="001A2962" w:rsidRDefault="00E259DE" w:rsidP="00823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E259DE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5C6EEC">
              <w:rPr>
                <w:rFonts w:ascii="Angsana New" w:hAnsi="Angsana New"/>
                <w:sz w:val="28"/>
                <w:szCs w:val="28"/>
              </w:rPr>
              <w:t>47</w:t>
            </w:r>
            <w:r w:rsidRPr="00E259DE">
              <w:rPr>
                <w:rFonts w:ascii="Angsana New" w:hAnsi="Angsana New"/>
                <w:sz w:val="28"/>
                <w:szCs w:val="28"/>
              </w:rPr>
              <w:t>,</w:t>
            </w:r>
            <w:r w:rsidR="005C6EEC">
              <w:rPr>
                <w:rFonts w:ascii="Angsana New" w:hAnsi="Angsana New"/>
                <w:sz w:val="28"/>
                <w:szCs w:val="28"/>
              </w:rPr>
              <w:t>472</w:t>
            </w:r>
            <w:r w:rsidRPr="00E259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745E6BA" w14:textId="77777777" w:rsidR="00E259DE" w:rsidRPr="001A2962" w:rsidRDefault="00E259DE" w:rsidP="00E259DE">
            <w:pPr>
              <w:tabs>
                <w:tab w:val="clear" w:pos="907"/>
                <w:tab w:val="decimal" w:pos="958"/>
              </w:tabs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3FB142B0" w14:textId="7A468C9B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82" w:right="-52"/>
              <w:rPr>
                <w:rFonts w:ascii="Angsana New" w:hAnsi="Angsana New"/>
                <w:sz w:val="28"/>
                <w:szCs w:val="28"/>
              </w:rPr>
            </w:pPr>
            <w:r w:rsidRPr="00E259DE">
              <w:rPr>
                <w:rFonts w:ascii="Angsana New" w:hAnsi="Angsana New"/>
                <w:sz w:val="28"/>
                <w:szCs w:val="28"/>
              </w:rPr>
              <w:t>1,</w:t>
            </w:r>
            <w:r w:rsidR="000648DF">
              <w:rPr>
                <w:rFonts w:ascii="Angsana New" w:hAnsi="Angsana New"/>
                <w:sz w:val="28"/>
                <w:szCs w:val="28"/>
              </w:rPr>
              <w:t>602,269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E5840F8" w14:textId="77777777" w:rsidR="00E259DE" w:rsidRPr="001A2962" w:rsidRDefault="00E259DE" w:rsidP="00E259D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AC11433" w14:textId="77777777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1A2962">
              <w:rPr>
                <w:rFonts w:ascii="Angsana New" w:hAnsi="Angsana New"/>
                <w:sz w:val="28"/>
                <w:szCs w:val="28"/>
              </w:rPr>
              <w:t>1,333,580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C30EBE1" w14:textId="77777777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D5DA2C" w14:textId="77777777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1A2962">
              <w:rPr>
                <w:rFonts w:ascii="Angsana New" w:hAnsi="Angsana New"/>
                <w:sz w:val="28"/>
                <w:szCs w:val="28"/>
              </w:rPr>
              <w:t>545,580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61FB61B" w14:textId="77777777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A07C4" w14:textId="77777777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1A2962">
              <w:rPr>
                <w:rFonts w:ascii="Angsana New" w:hAnsi="Angsana New"/>
                <w:sz w:val="28"/>
                <w:szCs w:val="28"/>
              </w:rPr>
              <w:t>1,879,160</w:t>
            </w:r>
          </w:p>
        </w:tc>
      </w:tr>
      <w:tr w:rsidR="00E259DE" w:rsidRPr="001A2962" w14:paraId="2FDFE492" w14:textId="77777777" w:rsidTr="00EC2908">
        <w:trPr>
          <w:cantSplit/>
          <w:trHeight w:val="368"/>
        </w:trPr>
        <w:tc>
          <w:tcPr>
            <w:tcW w:w="1980" w:type="dxa"/>
            <w:shd w:val="clear" w:color="auto" w:fill="auto"/>
          </w:tcPr>
          <w:p w14:paraId="1C6DB833" w14:textId="77777777" w:rsidR="00E259DE" w:rsidRPr="001A2962" w:rsidRDefault="00E259DE" w:rsidP="00E259DE">
            <w:pPr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A2962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A2962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84038FF" w14:textId="42E348F7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E259D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259DE">
              <w:rPr>
                <w:rFonts w:ascii="Angsana New" w:hAnsi="Angsana New"/>
                <w:sz w:val="28"/>
                <w:szCs w:val="28"/>
              </w:rPr>
              <w:t>468,346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E259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2D75885" w14:textId="77777777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6B9D89" w14:textId="5280EC7B" w:rsidR="00E259DE" w:rsidRPr="001A2962" w:rsidRDefault="00E259DE" w:rsidP="00823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E259D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125CD">
              <w:rPr>
                <w:rFonts w:ascii="Angsana New" w:hAnsi="Angsana New"/>
                <w:sz w:val="28"/>
                <w:szCs w:val="28"/>
              </w:rPr>
              <w:t>231,066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E259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D878BF4" w14:textId="77777777" w:rsidR="00E259DE" w:rsidRPr="001A2962" w:rsidRDefault="00E259DE" w:rsidP="00E259DE">
            <w:pPr>
              <w:tabs>
                <w:tab w:val="clear" w:pos="907"/>
                <w:tab w:val="decimal" w:pos="958"/>
              </w:tabs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0DACC" w14:textId="0ABEE610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82" w:right="-52"/>
              <w:rPr>
                <w:rFonts w:ascii="Angsana New" w:hAnsi="Angsana New"/>
                <w:sz w:val="28"/>
                <w:szCs w:val="28"/>
              </w:rPr>
            </w:pPr>
            <w:r w:rsidRPr="00E259D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243AA">
              <w:rPr>
                <w:rFonts w:ascii="Angsana New" w:hAnsi="Angsana New"/>
                <w:sz w:val="28"/>
                <w:szCs w:val="28"/>
              </w:rPr>
              <w:t>699,412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E259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5A67EB4" w14:textId="77777777" w:rsidR="00E259DE" w:rsidRPr="001A2962" w:rsidRDefault="00E259DE" w:rsidP="00E259D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79AE1" w14:textId="3F6B104D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A2962">
              <w:rPr>
                <w:rFonts w:ascii="Angsana New" w:hAnsi="Angsana New"/>
                <w:sz w:val="28"/>
                <w:szCs w:val="28"/>
              </w:rPr>
              <w:t>514,762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EDD7B43" w14:textId="77777777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E84CB" w14:textId="549FC681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A2962">
              <w:rPr>
                <w:rFonts w:ascii="Angsana New" w:hAnsi="Angsana New"/>
                <w:sz w:val="28"/>
                <w:szCs w:val="28"/>
              </w:rPr>
              <w:t>306,694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AC93636" w14:textId="77777777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1A6FB" w14:textId="5FEAB8EE" w:rsidR="00E259DE" w:rsidRPr="001A2962" w:rsidRDefault="00E259DE" w:rsidP="00E25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A2962">
              <w:rPr>
                <w:rFonts w:ascii="Angsana New" w:hAnsi="Angsana New"/>
                <w:sz w:val="28"/>
                <w:szCs w:val="28"/>
              </w:rPr>
              <w:t>821,456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3D74" w:rsidRPr="001A2962" w14:paraId="68ED48B9" w14:textId="77777777" w:rsidTr="00631064">
        <w:trPr>
          <w:cantSplit/>
          <w:trHeight w:val="368"/>
        </w:trPr>
        <w:tc>
          <w:tcPr>
            <w:tcW w:w="1980" w:type="dxa"/>
            <w:shd w:val="clear" w:color="auto" w:fill="auto"/>
          </w:tcPr>
          <w:p w14:paraId="3B507268" w14:textId="77777777" w:rsidR="00113D74" w:rsidRPr="00246F33" w:rsidRDefault="00113D74" w:rsidP="00D24268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246F33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</w:t>
            </w:r>
            <w:r w:rsidRPr="00246F33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246F33">
              <w:rPr>
                <w:rFonts w:ascii="Angsana New" w:hAnsi="Angsana New"/>
                <w:sz w:val="28"/>
                <w:szCs w:val="28"/>
                <w:cs/>
              </w:rPr>
              <w:t>านตามส่วนงาน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1D08F" w14:textId="64276658" w:rsidR="00113D74" w:rsidRPr="00246F33" w:rsidRDefault="00EC2908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786,451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AA15" w14:textId="77777777" w:rsidR="00113D74" w:rsidRPr="00246F33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8BC0F1" w14:textId="3CDB45DA" w:rsidR="00113D74" w:rsidRPr="00246F33" w:rsidRDefault="00664EB3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="Angsana New" w:hAnsi="Angsana New"/>
                <w:sz w:val="28"/>
                <w:szCs w:val="28"/>
              </w:rPr>
            </w:pPr>
            <w:r w:rsidRPr="00246F33">
              <w:rPr>
                <w:rFonts w:ascii="Angsana New" w:hAnsi="Angsana New"/>
                <w:sz w:val="28"/>
                <w:szCs w:val="28"/>
              </w:rPr>
              <w:t>116,406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75CB2D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026DC" w14:textId="21B001C7" w:rsidR="00113D74" w:rsidRPr="001A2962" w:rsidRDefault="00EC2908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82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902,857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EDF9186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EA616" w14:textId="77777777" w:rsidR="00113D74" w:rsidRPr="00246F33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246F33">
              <w:rPr>
                <w:rFonts w:ascii="Angsana New" w:hAnsi="Angsana New"/>
                <w:sz w:val="28"/>
                <w:szCs w:val="28"/>
              </w:rPr>
              <w:t>818,818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5965CC0" w14:textId="77777777" w:rsidR="00113D74" w:rsidRPr="00246F33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12BE3" w14:textId="77777777" w:rsidR="00113D74" w:rsidRPr="00246F33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246F33">
              <w:rPr>
                <w:rFonts w:ascii="Angsana New" w:hAnsi="Angsana New"/>
                <w:sz w:val="28"/>
                <w:szCs w:val="28"/>
              </w:rPr>
              <w:t>238,886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4AD59F1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0280D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1A2962">
              <w:rPr>
                <w:rFonts w:ascii="Angsana New" w:hAnsi="Angsana New"/>
                <w:sz w:val="28"/>
                <w:szCs w:val="28"/>
              </w:rPr>
              <w:t>1,057,704</w:t>
            </w:r>
          </w:p>
        </w:tc>
      </w:tr>
      <w:tr w:rsidR="00113D74" w:rsidRPr="001A2962" w14:paraId="1790D93A" w14:textId="77777777" w:rsidTr="00631064">
        <w:trPr>
          <w:cantSplit/>
          <w:trHeight w:val="354"/>
        </w:trPr>
        <w:tc>
          <w:tcPr>
            <w:tcW w:w="1980" w:type="dxa"/>
            <w:shd w:val="clear" w:color="auto" w:fill="auto"/>
          </w:tcPr>
          <w:p w14:paraId="720BBE6A" w14:textId="77777777" w:rsidR="00113D74" w:rsidRPr="001A2962" w:rsidRDefault="00113D74" w:rsidP="00D24268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1A296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1A2962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4E736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76E274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A3BD5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361CFE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bottom"/>
          </w:tcPr>
          <w:p w14:paraId="7B03021A" w14:textId="1D5B5B14" w:rsidR="00113D74" w:rsidRPr="001A2962" w:rsidRDefault="00EC2908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82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358,009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D74AABD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C6E1E9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BD58BE6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64D1BE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8CF4209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252F34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 w:rsidRPr="001A2962">
              <w:rPr>
                <w:rFonts w:ascii="Angsana New" w:hAnsi="Angsana New"/>
                <w:sz w:val="28"/>
                <w:szCs w:val="28"/>
              </w:rPr>
              <w:t>299,049</w:t>
            </w:r>
          </w:p>
        </w:tc>
      </w:tr>
      <w:tr w:rsidR="00113D74" w:rsidRPr="001A2962" w14:paraId="6C9A7EC9" w14:textId="77777777" w:rsidTr="00631064">
        <w:trPr>
          <w:cantSplit/>
          <w:trHeight w:val="368"/>
        </w:trPr>
        <w:tc>
          <w:tcPr>
            <w:tcW w:w="1980" w:type="dxa"/>
            <w:shd w:val="clear" w:color="auto" w:fill="auto"/>
          </w:tcPr>
          <w:p w14:paraId="2AEA38F3" w14:textId="77777777" w:rsidR="00113D74" w:rsidRPr="001A2962" w:rsidRDefault="00113D74" w:rsidP="00D24268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2962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1A2962">
              <w:rPr>
                <w:rFonts w:ascii="Angsana New" w:hAnsi="Angsana New" w:hint="cs"/>
                <w:sz w:val="28"/>
                <w:szCs w:val="28"/>
                <w:cs/>
              </w:rPr>
              <w:t>ที่ไม่ได้ปันส่วน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6978290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78C8AC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B739CA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30C2EA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bottom"/>
          </w:tcPr>
          <w:p w14:paraId="6EB25E40" w14:textId="03AB6808" w:rsidR="00113D74" w:rsidRPr="001A2962" w:rsidRDefault="00A51B1D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82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64EB3" w:rsidRPr="001A2962">
              <w:rPr>
                <w:rFonts w:ascii="Angsana New" w:hAnsi="Angsana New"/>
                <w:sz w:val="28"/>
                <w:szCs w:val="28"/>
              </w:rPr>
              <w:t>8</w:t>
            </w:r>
            <w:r w:rsidR="00EC2908">
              <w:rPr>
                <w:rFonts w:ascii="Angsana New" w:hAnsi="Angsana New"/>
                <w:sz w:val="28"/>
                <w:szCs w:val="28"/>
              </w:rPr>
              <w:t>77</w:t>
            </w:r>
            <w:r w:rsidR="00664EB3" w:rsidRPr="001A2962">
              <w:rPr>
                <w:rFonts w:ascii="Angsana New" w:hAnsi="Angsana New"/>
                <w:sz w:val="28"/>
                <w:szCs w:val="28"/>
              </w:rPr>
              <w:t>,70</w:t>
            </w:r>
            <w:r w:rsidR="00EC2908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BD6B5E2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70C8A07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717E9BD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B6EBE2B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2824E8A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0BD294" w14:textId="65623FE8" w:rsidR="00113D74" w:rsidRPr="001A2962" w:rsidRDefault="00A51B1D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13D74" w:rsidRPr="001A2962">
              <w:rPr>
                <w:rFonts w:ascii="Angsana New" w:hAnsi="Angsana New"/>
                <w:sz w:val="28"/>
                <w:szCs w:val="28"/>
              </w:rPr>
              <w:t>846,858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3D74" w:rsidRPr="001A2962" w14:paraId="4D0A5F7D" w14:textId="77777777" w:rsidTr="00631064">
        <w:trPr>
          <w:cantSplit/>
          <w:trHeight w:val="368"/>
        </w:trPr>
        <w:tc>
          <w:tcPr>
            <w:tcW w:w="1980" w:type="dxa"/>
            <w:shd w:val="clear" w:color="auto" w:fill="auto"/>
          </w:tcPr>
          <w:p w14:paraId="7DFECB25" w14:textId="77777777" w:rsidR="00113D74" w:rsidRPr="001A2962" w:rsidRDefault="00113D74" w:rsidP="00D24268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296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2C43A76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0389A0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380E9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3556EB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43AFB" w14:textId="2F28C2A5" w:rsidR="00113D74" w:rsidRPr="001A2962" w:rsidRDefault="00A51B1D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82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64EB3" w:rsidRPr="001A2962">
              <w:rPr>
                <w:rFonts w:ascii="Angsana New" w:hAnsi="Angsana New"/>
                <w:sz w:val="28"/>
                <w:szCs w:val="28"/>
              </w:rPr>
              <w:t>71,429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5677F36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E87EDCB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FBA60E8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248E28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16E6156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8DAAF" w14:textId="34A883B2" w:rsidR="00113D74" w:rsidRPr="001A2962" w:rsidRDefault="00A51B1D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13D74" w:rsidRPr="001A2962">
              <w:rPr>
                <w:rFonts w:ascii="Angsana New" w:hAnsi="Angsana New"/>
                <w:sz w:val="28"/>
                <w:szCs w:val="28"/>
              </w:rPr>
              <w:t>93,028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3D74" w:rsidRPr="001A2962" w14:paraId="611BAA0B" w14:textId="77777777" w:rsidTr="00631064">
        <w:trPr>
          <w:cantSplit/>
          <w:trHeight w:val="368"/>
        </w:trPr>
        <w:tc>
          <w:tcPr>
            <w:tcW w:w="1980" w:type="dxa"/>
            <w:shd w:val="clear" w:color="auto" w:fill="auto"/>
          </w:tcPr>
          <w:p w14:paraId="21FE182D" w14:textId="77777777" w:rsidR="00113D74" w:rsidRPr="001A2962" w:rsidRDefault="00113D74" w:rsidP="00D2426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9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1A29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BF2410D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B66D3D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964A5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E70394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1257F" w14:textId="1A732DE9" w:rsidR="00113D74" w:rsidRPr="001A2962" w:rsidRDefault="00664EB3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left="-82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962">
              <w:rPr>
                <w:rFonts w:ascii="Angsana New" w:hAnsi="Angsana New"/>
                <w:b/>
                <w:bCs/>
                <w:sz w:val="28"/>
                <w:szCs w:val="28"/>
              </w:rPr>
              <w:t>311,728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F886616" w14:textId="77777777" w:rsidR="00113D74" w:rsidRPr="001A2962" w:rsidRDefault="00113D74" w:rsidP="00D242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EC11183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FC9BF48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BC0E31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E7929E6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490397" w14:textId="77777777" w:rsidR="00113D74" w:rsidRPr="001A2962" w:rsidRDefault="00113D74" w:rsidP="00D2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962">
              <w:rPr>
                <w:rFonts w:ascii="Angsana New" w:hAnsi="Angsana New"/>
                <w:b/>
                <w:bCs/>
                <w:sz w:val="28"/>
                <w:szCs w:val="28"/>
              </w:rPr>
              <w:t>416,867</w:t>
            </w:r>
          </w:p>
        </w:tc>
      </w:tr>
    </w:tbl>
    <w:p w14:paraId="7D57614D" w14:textId="77777777" w:rsidR="00113D74" w:rsidRPr="00631064" w:rsidRDefault="00113D74" w:rsidP="00113D74">
      <w:pPr>
        <w:spacing w:line="240" w:lineRule="auto"/>
        <w:ind w:right="-45"/>
        <w:jc w:val="both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1C3CCA1A" w14:textId="77777777" w:rsidR="00113D74" w:rsidRPr="00CF7ED9" w:rsidRDefault="00113D74" w:rsidP="00113D74">
      <w:pPr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6321F620" w14:textId="77777777" w:rsidR="00113D74" w:rsidRPr="00631064" w:rsidRDefault="00113D74" w:rsidP="00113D74">
      <w:pPr>
        <w:spacing w:line="240" w:lineRule="auto"/>
        <w:ind w:left="540" w:right="45"/>
        <w:outlineLvl w:val="0"/>
        <w:rPr>
          <w:rFonts w:asciiTheme="majorBidi" w:hAnsiTheme="majorBidi" w:cstheme="majorBidi"/>
          <w:sz w:val="24"/>
          <w:szCs w:val="24"/>
        </w:rPr>
      </w:pPr>
    </w:p>
    <w:p w14:paraId="28EC09AF" w14:textId="77777777" w:rsidR="00113D74" w:rsidRDefault="00113D74" w:rsidP="00113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BCFD1F5" w14:textId="029EBFEF" w:rsidR="00833376" w:rsidRPr="00631064" w:rsidRDefault="00833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33B007F" w14:textId="5695BCE1" w:rsidR="002D4841" w:rsidRPr="00CF7ED9" w:rsidRDefault="001F0E13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60"/>
        <w:rPr>
          <w:rFonts w:asciiTheme="majorBidi" w:hAnsiTheme="majorBidi" w:cstheme="majorBidi"/>
          <w:b/>
          <w:bCs/>
          <w:sz w:val="30"/>
          <w:szCs w:val="30"/>
        </w:rPr>
      </w:pPr>
      <w:r w:rsidRPr="001F0E1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43A2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AA87C4E" w14:textId="6B4A19CB" w:rsidR="00F27A42" w:rsidRPr="0062564B" w:rsidRDefault="002D4841" w:rsidP="00F2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 w:rsidRPr="00CF7ED9">
        <w:rPr>
          <w:rFonts w:asciiTheme="majorBidi" w:hAnsiTheme="majorBidi" w:cstheme="majorBidi"/>
          <w:sz w:val="30"/>
          <w:szCs w:val="30"/>
        </w:rPr>
        <w:tab/>
      </w:r>
    </w:p>
    <w:p w14:paraId="1E32E867" w14:textId="65CD6511" w:rsidR="002D4841" w:rsidRDefault="00121711" w:rsidP="00F2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ความสัมพันธ์</w:t>
      </w:r>
      <w:r w:rsidR="00363071">
        <w:rPr>
          <w:rFonts w:asciiTheme="majorBidi" w:hAnsiTheme="majorBidi" w:cstheme="majorBidi" w:hint="cs"/>
          <w:b/>
          <w:sz w:val="30"/>
          <w:szCs w:val="30"/>
          <w:cs/>
        </w:rPr>
        <w:t>ที่มีกับบริษัทย่อยได้เปิดเผยในหมายเหตุข้อ</w:t>
      </w:r>
      <w:r w:rsidR="00363071" w:rsidRPr="00C3138F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363071" w:rsidRPr="00C3138F">
        <w:rPr>
          <w:rFonts w:asciiTheme="majorBidi" w:hAnsiTheme="majorBidi" w:cstheme="majorBidi"/>
          <w:bCs/>
          <w:sz w:val="30"/>
          <w:szCs w:val="30"/>
        </w:rPr>
        <w:t>1</w:t>
      </w:r>
      <w:r w:rsidR="00C3138F" w:rsidRPr="00C3138F">
        <w:rPr>
          <w:rFonts w:asciiTheme="majorBidi" w:hAnsiTheme="majorBidi" w:cstheme="majorBidi"/>
          <w:bCs/>
          <w:sz w:val="30"/>
          <w:szCs w:val="30"/>
        </w:rPr>
        <w:t>1</w:t>
      </w:r>
      <w:r w:rsidR="00C3138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D4841" w:rsidRPr="00CF7ED9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F27A42">
        <w:rPr>
          <w:rFonts w:asciiTheme="majorBidi" w:hAnsiTheme="majorBidi" w:cstheme="majorBidi" w:hint="cs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</w:t>
      </w:r>
      <w:r w:rsidR="002D4841" w:rsidRPr="00CF7ED9">
        <w:rPr>
          <w:rFonts w:asciiTheme="majorBidi" w:hAnsiTheme="majorBidi" w:cstheme="majorBidi"/>
          <w:b/>
          <w:sz w:val="30"/>
          <w:szCs w:val="30"/>
          <w:cs/>
        </w:rPr>
        <w:t>ดัง</w:t>
      </w:r>
      <w:r w:rsidR="00F27A42">
        <w:rPr>
          <w:rFonts w:asciiTheme="majorBidi" w:hAnsiTheme="majorBidi" w:cstheme="majorBidi" w:hint="cs"/>
          <w:b/>
          <w:sz w:val="30"/>
          <w:szCs w:val="30"/>
          <w:cs/>
        </w:rPr>
        <w:t>ต่อไป</w:t>
      </w:r>
      <w:r w:rsidR="002D4841" w:rsidRPr="00CF7ED9">
        <w:rPr>
          <w:rFonts w:asciiTheme="majorBidi" w:hAnsiTheme="majorBidi" w:cstheme="majorBidi"/>
          <w:b/>
          <w:sz w:val="30"/>
          <w:szCs w:val="30"/>
          <w:cs/>
        </w:rPr>
        <w:t xml:space="preserve">นี้ </w:t>
      </w:r>
    </w:p>
    <w:p w14:paraId="220A7862" w14:textId="77777777" w:rsidR="00107D2D" w:rsidRPr="00631064" w:rsidRDefault="00107D2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88"/>
        <w:gridCol w:w="3960"/>
      </w:tblGrid>
      <w:tr w:rsidR="002D4841" w:rsidRPr="00CF7ED9" w14:paraId="0541A46A" w14:textId="77777777" w:rsidTr="00631064">
        <w:trPr>
          <w:trHeight w:val="20"/>
          <w:tblHeader/>
        </w:trPr>
        <w:tc>
          <w:tcPr>
            <w:tcW w:w="4122" w:type="dxa"/>
          </w:tcPr>
          <w:p w14:paraId="06B90D97" w14:textId="77777777" w:rsidR="002D4841" w:rsidRPr="00CF7ED9" w:rsidRDefault="002D4841" w:rsidP="00107D2D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44AFFFF" w14:textId="77777777" w:rsidR="002D4841" w:rsidRPr="00CF7ED9" w:rsidRDefault="002D4841" w:rsidP="00107D2D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88" w:type="dxa"/>
          </w:tcPr>
          <w:p w14:paraId="4C4B9E92" w14:textId="77777777" w:rsidR="002D4841" w:rsidRPr="00CF7ED9" w:rsidRDefault="002D4841" w:rsidP="00CF7ED9">
            <w:pPr>
              <w:spacing w:line="240" w:lineRule="auto"/>
              <w:ind w:left="-126" w:right="-108" w:firstLine="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0C0F2514" w14:textId="77777777" w:rsidR="002D4841" w:rsidRPr="00CF7ED9" w:rsidRDefault="002D4841" w:rsidP="00CF7ED9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0E222B" w14:textId="77777777" w:rsidR="002D4841" w:rsidRPr="00CF7ED9" w:rsidRDefault="002D4841" w:rsidP="00CF7ED9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D4841" w:rsidRPr="00CF7ED9" w14:paraId="717316DD" w14:textId="77777777" w:rsidTr="00631064">
        <w:tc>
          <w:tcPr>
            <w:tcW w:w="4122" w:type="dxa"/>
          </w:tcPr>
          <w:p w14:paraId="424D335A" w14:textId="77777777" w:rsidR="002D4841" w:rsidRPr="00CF7ED9" w:rsidRDefault="002D4841" w:rsidP="00107D2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26B7CA0E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3CF4410" w14:textId="13AB1871" w:rsidR="002D4841" w:rsidRPr="00CF7ED9" w:rsidRDefault="002D4841" w:rsidP="0063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บุคคลที่มีอำนาจและความรับผิดชอบการวางแผน</w:t>
            </w:r>
            <w:r w:rsidR="00C3138F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สั่งการและควบคุมกิจกรรมต่าง ๆ ของกิจการไม่ว่าทางตรงหรือทางอ้อม ทั้งนี้รวมถึงกรรมการของบริษัท </w:t>
            </w:r>
            <w:r w:rsidR="0061156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(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ไม่ว่าจะทำหน้าที่ในระดับบริหารหรือไม่</w:t>
            </w:r>
            <w:r w:rsidR="0061156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)</w:t>
            </w:r>
          </w:p>
        </w:tc>
      </w:tr>
      <w:tr w:rsidR="002D4841" w:rsidRPr="00CF7ED9" w14:paraId="0C738C90" w14:textId="77777777" w:rsidTr="00631064">
        <w:trPr>
          <w:trHeight w:val="423"/>
        </w:trPr>
        <w:tc>
          <w:tcPr>
            <w:tcW w:w="4122" w:type="dxa"/>
          </w:tcPr>
          <w:p w14:paraId="674122A1" w14:textId="77777777" w:rsidR="002D4841" w:rsidRPr="00CF7ED9" w:rsidRDefault="002D4841" w:rsidP="00107D2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lastRenderedPageBreak/>
              <w:t>ธนาคารไทยพาณิชย์ จำกัด (มหาชน)</w:t>
            </w:r>
          </w:p>
        </w:tc>
        <w:tc>
          <w:tcPr>
            <w:tcW w:w="1188" w:type="dxa"/>
          </w:tcPr>
          <w:p w14:paraId="48DA6E8D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ECFFEEB" w14:textId="308D291C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เป็นบริษัทใหญ่ ถือหุ้น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ในบริษัท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ร้อยล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ะ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1F0E13" w:rsidRPr="001F0E13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>99</w:t>
            </w:r>
            <w:r w:rsidR="00467FF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.</w:t>
            </w:r>
            <w:r w:rsidR="001F0E13" w:rsidRPr="001F0E13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>9</w:t>
            </w:r>
            <w:r w:rsidR="00467FF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และมี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ผู้แทนเป็นกรรมการของ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บริษัท</w:t>
            </w:r>
          </w:p>
        </w:tc>
      </w:tr>
      <w:tr w:rsidR="002D4841" w:rsidRPr="00CF7ED9" w14:paraId="36F88AB6" w14:textId="77777777" w:rsidTr="00631064">
        <w:trPr>
          <w:trHeight w:val="423"/>
        </w:trPr>
        <w:tc>
          <w:tcPr>
            <w:tcW w:w="4122" w:type="dxa"/>
          </w:tcPr>
          <w:p w14:paraId="47E42849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ดิจิทัล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เวนเจอร์ส จำกัด</w:t>
            </w:r>
          </w:p>
        </w:tc>
        <w:tc>
          <w:tcPr>
            <w:tcW w:w="1188" w:type="dxa"/>
          </w:tcPr>
          <w:p w14:paraId="16EA464C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49799EB" w14:textId="2C89F1B5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</w:t>
            </w:r>
            <w:r w:rsidR="00842402"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ทางตรง</w:t>
            </w:r>
            <w:r w:rsidR="00467F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ถือหุ้นร้อยละ </w:t>
            </w:r>
            <w:r w:rsidR="001F0E13" w:rsidRPr="001F0E13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  <w:r w:rsidR="00467F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.</w:t>
            </w:r>
            <w:r w:rsidR="001F0E13" w:rsidRPr="001F0E1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2D4841" w:rsidRPr="00CF7ED9" w14:paraId="7D64BA1A" w14:textId="77777777" w:rsidTr="00631064">
        <w:tc>
          <w:tcPr>
            <w:tcW w:w="4122" w:type="dxa"/>
          </w:tcPr>
          <w:p w14:paraId="77EE46C0" w14:textId="77777777" w:rsidR="002D4841" w:rsidRPr="00CF7ED9" w:rsidRDefault="002D4841" w:rsidP="00107D2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Cambodian Commercial Bank Ltd.</w:t>
            </w:r>
          </w:p>
        </w:tc>
        <w:tc>
          <w:tcPr>
            <w:tcW w:w="1188" w:type="dxa"/>
          </w:tcPr>
          <w:p w14:paraId="0B1D1D67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</w:tcPr>
          <w:p w14:paraId="76FDB06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37ECFCB1" w14:textId="77777777" w:rsidTr="00631064">
        <w:tc>
          <w:tcPr>
            <w:tcW w:w="4122" w:type="dxa"/>
          </w:tcPr>
          <w:p w14:paraId="1C446644" w14:textId="77777777" w:rsidR="002D4841" w:rsidRPr="00CF7ED9" w:rsidRDefault="002D4841" w:rsidP="00107D2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บริหารสินทรัพย์ รัชโยธิน จำกัด</w:t>
            </w:r>
          </w:p>
        </w:tc>
        <w:tc>
          <w:tcPr>
            <w:tcW w:w="1188" w:type="dxa"/>
          </w:tcPr>
          <w:p w14:paraId="07140B0F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6F8F57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2A5A4205" w14:textId="77777777" w:rsidTr="00631064">
        <w:tc>
          <w:tcPr>
            <w:tcW w:w="4122" w:type="dxa"/>
          </w:tcPr>
          <w:p w14:paraId="19A6E9D2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88" w:type="dxa"/>
          </w:tcPr>
          <w:p w14:paraId="3364D6C3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E8FB688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369AB7BE" w14:textId="77777777" w:rsidTr="00631064">
        <w:tc>
          <w:tcPr>
            <w:tcW w:w="4122" w:type="dxa"/>
          </w:tcPr>
          <w:p w14:paraId="63A37FA6" w14:textId="77777777" w:rsidR="002D4841" w:rsidRPr="00CF7ED9" w:rsidRDefault="002D4841" w:rsidP="00331D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88" w:type="dxa"/>
          </w:tcPr>
          <w:p w14:paraId="1264E83C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42E12F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7392C7B7" w14:textId="77777777" w:rsidTr="00631064">
        <w:trPr>
          <w:trHeight w:val="351"/>
        </w:trPr>
        <w:tc>
          <w:tcPr>
            <w:tcW w:w="4122" w:type="dxa"/>
          </w:tcPr>
          <w:p w14:paraId="6887D354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ไทยพาณิชย์ลีสซิ่ง จำกัด (มหาชน)</w:t>
            </w:r>
            <w:r w:rsidRPr="00CF7ED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88" w:type="dxa"/>
          </w:tcPr>
          <w:p w14:paraId="3DC33F84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6688A6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109392ED" w14:textId="77777777" w:rsidTr="00631064">
        <w:trPr>
          <w:trHeight w:val="66"/>
        </w:trPr>
        <w:tc>
          <w:tcPr>
            <w:tcW w:w="4122" w:type="dxa"/>
          </w:tcPr>
          <w:p w14:paraId="6104B50F" w14:textId="141C7D4C" w:rsidR="002D4841" w:rsidRPr="00F27A42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ไทยพาณิชย์ประกันชีวิต จำกัด (มหาชน)</w:t>
            </w:r>
            <w:r w:rsidR="00F27A4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188" w:type="dxa"/>
          </w:tcPr>
          <w:p w14:paraId="0CA2EAC7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1157E1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5F5D9B73" w14:textId="77777777" w:rsidTr="00631064">
        <w:tc>
          <w:tcPr>
            <w:tcW w:w="4122" w:type="dxa"/>
          </w:tcPr>
          <w:p w14:paraId="08783BA8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ธ.ท.พ. ศูนย์ฝึกอบรม จำกัด</w:t>
            </w:r>
          </w:p>
        </w:tc>
        <w:tc>
          <w:tcPr>
            <w:tcW w:w="1188" w:type="dxa"/>
          </w:tcPr>
          <w:p w14:paraId="0795604B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89BE2EF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52B38E8A" w14:textId="77777777" w:rsidTr="00631064">
        <w:tc>
          <w:tcPr>
            <w:tcW w:w="4122" w:type="dxa"/>
          </w:tcPr>
          <w:p w14:paraId="25218690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สยามพิธิวัฒน์ จำกัด</w:t>
            </w:r>
            <w:r w:rsidR="00467FF6" w:rsidRPr="00CF7ED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88" w:type="dxa"/>
          </w:tcPr>
          <w:p w14:paraId="1233F87D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ED0936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26C37EBD" w14:textId="77777777" w:rsidTr="00631064">
        <w:tc>
          <w:tcPr>
            <w:tcW w:w="4122" w:type="dxa"/>
          </w:tcPr>
          <w:p w14:paraId="4D701FEB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ไทยพาณิชย์พลัส จำกัด</w:t>
            </w:r>
          </w:p>
        </w:tc>
        <w:tc>
          <w:tcPr>
            <w:tcW w:w="1188" w:type="dxa"/>
          </w:tcPr>
          <w:p w14:paraId="618567C4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5EAAB8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4A7A09D5" w14:textId="77777777" w:rsidTr="00631064">
        <w:tc>
          <w:tcPr>
            <w:tcW w:w="4122" w:type="dxa"/>
          </w:tcPr>
          <w:p w14:paraId="34E1D594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ไทยพาณิชย์ โพรเทค จำกัด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14:paraId="56CB5C17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298C994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7CABD596" w14:textId="77777777" w:rsidTr="00631064">
        <w:tc>
          <w:tcPr>
            <w:tcW w:w="4122" w:type="dxa"/>
          </w:tcPr>
          <w:p w14:paraId="46D80CC4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เอสซีบี อบาคัส จำกัด </w:t>
            </w:r>
          </w:p>
        </w:tc>
        <w:tc>
          <w:tcPr>
            <w:tcW w:w="1188" w:type="dxa"/>
          </w:tcPr>
          <w:p w14:paraId="696E939E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221FB2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67FF6" w:rsidRPr="00CF7ED9" w14:paraId="4F2BAD46" w14:textId="77777777" w:rsidTr="00631064">
        <w:tc>
          <w:tcPr>
            <w:tcW w:w="4122" w:type="dxa"/>
          </w:tcPr>
          <w:p w14:paraId="672DC8F6" w14:textId="33392BDC" w:rsidR="00467FF6" w:rsidRPr="00CF7ED9" w:rsidRDefault="00467FF6" w:rsidP="00467FF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ส.อ.ก. จำกัด (มหาชน)</w:t>
            </w:r>
            <w:r w:rsidRPr="00CF7ED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*</w:t>
            </w:r>
            <w:r w:rsidR="00073840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188" w:type="dxa"/>
          </w:tcPr>
          <w:p w14:paraId="62836DBE" w14:textId="77777777" w:rsidR="00467FF6" w:rsidRPr="00CF7ED9" w:rsidRDefault="00467FF6" w:rsidP="00467FF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715ECD6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00450264" w14:textId="77777777" w:rsidTr="00631064">
        <w:tc>
          <w:tcPr>
            <w:tcW w:w="4122" w:type="dxa"/>
          </w:tcPr>
          <w:p w14:paraId="59A346F9" w14:textId="2D3EB32D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88" w:type="dxa"/>
          </w:tcPr>
          <w:p w14:paraId="67E6918D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36AB8EC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2D4841" w:rsidRPr="00CF7ED9" w14:paraId="1970E0CF" w14:textId="77777777" w:rsidTr="00631064">
        <w:tc>
          <w:tcPr>
            <w:tcW w:w="4122" w:type="dxa"/>
          </w:tcPr>
          <w:p w14:paraId="727962D5" w14:textId="5E86323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SCB</w:t>
            </w:r>
            <w:r w:rsidR="002D4A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Julius Baer (Singapore) Pte. Ltd.</w:t>
            </w:r>
          </w:p>
        </w:tc>
        <w:tc>
          <w:tcPr>
            <w:tcW w:w="1188" w:type="dxa"/>
          </w:tcPr>
          <w:p w14:paraId="35D1818A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14:paraId="41634C3F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</w:tbl>
    <w:p w14:paraId="1A6D2976" w14:textId="77777777" w:rsidR="002D4841" w:rsidRPr="00107D2D" w:rsidRDefault="002D4841" w:rsidP="00CF7ED9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28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D4841" w:rsidRPr="00CF7ED9" w14:paraId="092F8198" w14:textId="77777777" w:rsidTr="005D2A44">
        <w:tc>
          <w:tcPr>
            <w:tcW w:w="9288" w:type="dxa"/>
          </w:tcPr>
          <w:p w14:paraId="68DC598C" w14:textId="34A8E64D" w:rsidR="002D4841" w:rsidRPr="00467FF6" w:rsidRDefault="00331D7E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</w:tabs>
              <w:spacing w:line="240" w:lineRule="auto"/>
              <w:ind w:left="295" w:hanging="171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>*</w:t>
            </w:r>
            <w:r w:rsidR="002D4AA9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 xml:space="preserve">       </w:t>
            </w:r>
            <w:r w:rsidR="00073840" w:rsidRPr="00073840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บริษัทชำระบัญชีเสร็จสิ้นในระหว่างปี</w:t>
            </w:r>
            <w:r w:rsidR="00073840" w:rsidRPr="00073840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2562</w:t>
            </w:r>
          </w:p>
          <w:p w14:paraId="68644D36" w14:textId="3ECFE306" w:rsidR="002D4841" w:rsidRPr="00467FF6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</w:tabs>
              <w:spacing w:line="240" w:lineRule="auto"/>
              <w:ind w:left="295" w:hanging="171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>*</w:t>
            </w:r>
            <w:r w:rsidR="00331D7E" w:rsidRPr="00467FF6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>*</w:t>
            </w:r>
            <w:r w:rsidR="002D4AA9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 xml:space="preserve"> </w:t>
            </w:r>
            <w:r w:rsidR="002D4A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</w:t>
            </w:r>
            <w:r w:rsidR="00073840" w:rsidRPr="00073840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เมื่อวันที่</w:t>
            </w:r>
            <w:r w:rsidR="00073840" w:rsidRPr="00073840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26 </w:t>
            </w:r>
            <w:r w:rsidR="00073840" w:rsidRPr="00073840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กันยายน</w:t>
            </w:r>
            <w:r w:rsidR="00073840" w:rsidRPr="00073840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2562 </w:t>
            </w:r>
            <w:r w:rsidR="00073840" w:rsidRPr="00073840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บริษัทใหญ่ได้ขายเงินลงทุนทั้งหมดในบริษัท</w:t>
            </w:r>
            <w:r w:rsidR="00073840" w:rsidRPr="00073840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</w:t>
            </w:r>
            <w:r w:rsidR="00073840" w:rsidRPr="00073840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ไทยพาณิชย์ประกันชีวิต</w:t>
            </w:r>
            <w:r w:rsidR="00073840" w:rsidRPr="00073840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</w:t>
            </w:r>
            <w:r w:rsidR="00073840" w:rsidRPr="00073840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จำกัด</w:t>
            </w:r>
            <w:r w:rsidR="00073840" w:rsidRPr="00073840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(</w:t>
            </w:r>
            <w:r w:rsidR="00073840" w:rsidRPr="00073840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มหาชน</w:t>
            </w:r>
            <w:r w:rsidR="00073840" w:rsidRPr="00073840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>)</w:t>
            </w:r>
          </w:p>
          <w:p w14:paraId="6AF30C65" w14:textId="48FDFFF1" w:rsidR="00F27A42" w:rsidRPr="00073840" w:rsidRDefault="002D4841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</w:tabs>
              <w:spacing w:line="240" w:lineRule="auto"/>
              <w:ind w:left="295" w:hanging="171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>*</w:t>
            </w:r>
            <w:r w:rsidRPr="00467FF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*</w:t>
            </w:r>
            <w:proofErr w:type="gramStart"/>
            <w:r w:rsidR="00CA4F0A" w:rsidRPr="00467FF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*</w:t>
            </w:r>
            <w:r w:rsidR="002D4AA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="002D4A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073840" w:rsidRPr="00467FF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บริษัทอยู่ระหว่างการชำระบัญชี</w:t>
            </w:r>
            <w:proofErr w:type="gramEnd"/>
          </w:p>
        </w:tc>
      </w:tr>
    </w:tbl>
    <w:p w14:paraId="5B41B278" w14:textId="14CC6DEB" w:rsidR="00F27A42" w:rsidRPr="0062564B" w:rsidRDefault="00F2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493039C" w14:textId="592682CA" w:rsidR="002D4841" w:rsidRPr="00CF7ED9" w:rsidRDefault="002D4841" w:rsidP="00107D2D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นโยบายการกำหนดราคาสำหรับรายการแต่ละประเภท</w:t>
      </w:r>
      <w:r w:rsidR="00F27A42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CF7ED9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56FE4F69" w14:textId="77777777" w:rsidR="002D4841" w:rsidRPr="0062564B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362" w:type="dxa"/>
        <w:tblInd w:w="468" w:type="dxa"/>
        <w:tblLook w:val="0000" w:firstRow="0" w:lastRow="0" w:firstColumn="0" w:lastColumn="0" w:noHBand="0" w:noVBand="0"/>
      </w:tblPr>
      <w:tblGrid>
        <w:gridCol w:w="4122"/>
        <w:gridCol w:w="3240"/>
      </w:tblGrid>
      <w:tr w:rsidR="00987C79" w:rsidRPr="00CF7ED9" w14:paraId="2F73658F" w14:textId="77777777" w:rsidTr="00631064">
        <w:trPr>
          <w:tblHeader/>
        </w:trPr>
        <w:tc>
          <w:tcPr>
            <w:tcW w:w="4122" w:type="dxa"/>
          </w:tcPr>
          <w:p w14:paraId="753963E1" w14:textId="77777777" w:rsidR="00987C79" w:rsidRPr="00CF7ED9" w:rsidRDefault="00987C79" w:rsidP="00987C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240" w:type="dxa"/>
          </w:tcPr>
          <w:p w14:paraId="35B9AECB" w14:textId="77777777" w:rsidR="00987C79" w:rsidRPr="00CF7ED9" w:rsidRDefault="00987C7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987C79" w:rsidRPr="00CF7ED9" w14:paraId="16F9B9FF" w14:textId="77777777" w:rsidTr="00631064">
        <w:tc>
          <w:tcPr>
            <w:tcW w:w="4122" w:type="dxa"/>
          </w:tcPr>
          <w:p w14:paraId="790BE12F" w14:textId="77777777" w:rsidR="00987C79" w:rsidRPr="00CF7ED9" w:rsidRDefault="00987C79" w:rsidP="00987C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3240" w:type="dxa"/>
          </w:tcPr>
          <w:p w14:paraId="57CAB7CB" w14:textId="77777777" w:rsidR="00987C79" w:rsidRPr="00CF7ED9" w:rsidRDefault="00987C7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  <w:tr w:rsidR="00987C79" w:rsidRPr="00CF7ED9" w14:paraId="08E99CB1" w14:textId="77777777" w:rsidTr="00631064">
        <w:tc>
          <w:tcPr>
            <w:tcW w:w="4122" w:type="dxa"/>
          </w:tcPr>
          <w:p w14:paraId="0561178C" w14:textId="77777777" w:rsidR="00987C79" w:rsidRPr="00CF7ED9" w:rsidRDefault="00987C79" w:rsidP="00987C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3240" w:type="dxa"/>
          </w:tcPr>
          <w:p w14:paraId="78D11A44" w14:textId="77777777" w:rsidR="00987C79" w:rsidRPr="00CF7ED9" w:rsidRDefault="00987C7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987C79" w:rsidRPr="00CF7ED9" w14:paraId="1D7CA94E" w14:textId="77777777" w:rsidTr="00631064">
        <w:tc>
          <w:tcPr>
            <w:tcW w:w="4122" w:type="dxa"/>
          </w:tcPr>
          <w:p w14:paraId="052CDAB1" w14:textId="77777777" w:rsidR="00987C79" w:rsidRPr="00CF7ED9" w:rsidRDefault="00987C79" w:rsidP="00987C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240" w:type="dxa"/>
          </w:tcPr>
          <w:p w14:paraId="24CE681B" w14:textId="77777777" w:rsidR="00987C79" w:rsidRPr="00CF7ED9" w:rsidRDefault="00987C7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  <w:tr w:rsidR="00467FF6" w:rsidRPr="00CF7ED9" w14:paraId="79CE2414" w14:textId="77777777" w:rsidTr="00631064">
        <w:tc>
          <w:tcPr>
            <w:tcW w:w="4122" w:type="dxa"/>
          </w:tcPr>
          <w:p w14:paraId="5277D27A" w14:textId="77777777" w:rsidR="00467FF6" w:rsidRPr="00CF7ED9" w:rsidRDefault="00467FF6" w:rsidP="00467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รายได้อี่น</w:t>
            </w:r>
          </w:p>
        </w:tc>
        <w:tc>
          <w:tcPr>
            <w:tcW w:w="3240" w:type="dxa"/>
          </w:tcPr>
          <w:p w14:paraId="59D2748D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AD56A1" w:rsidRPr="00CF7ED9" w14:paraId="0E723D61" w14:textId="77777777" w:rsidTr="00631064">
        <w:tc>
          <w:tcPr>
            <w:tcW w:w="4122" w:type="dxa"/>
          </w:tcPr>
          <w:p w14:paraId="4159FD36" w14:textId="1BFD50E1" w:rsidR="00AD56A1" w:rsidRDefault="001B19DB" w:rsidP="00467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B4C">
              <w:rPr>
                <w:rFonts w:ascii="Angsana New" w:eastAsia="Angsana New" w:hAnsi="Angsana New" w:hint="cs"/>
                <w:sz w:val="30"/>
                <w:szCs w:val="30"/>
                <w:cs/>
                <w:lang w:val="th-TH"/>
              </w:rPr>
              <w:t>ค่าบริการเพื่อสนับสนุนธุรกิจตามปกติ</w:t>
            </w:r>
          </w:p>
        </w:tc>
        <w:tc>
          <w:tcPr>
            <w:tcW w:w="3240" w:type="dxa"/>
          </w:tcPr>
          <w:p w14:paraId="3453D07E" w14:textId="60148328" w:rsidR="00AD56A1" w:rsidRPr="00CF7ED9" w:rsidRDefault="001B19DB" w:rsidP="00467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1E7F">
              <w:rPr>
                <w:rFonts w:ascii="Angsana New" w:eastAsia="Angsana New" w:hAnsi="Angsana New"/>
                <w:sz w:val="30"/>
                <w:szCs w:val="30"/>
                <w:cs/>
                <w:lang w:val="th-TH"/>
              </w:rPr>
              <w:t>ราคาที่ตกลงกันตามสัญญา</w:t>
            </w:r>
          </w:p>
        </w:tc>
      </w:tr>
      <w:tr w:rsidR="00467FF6" w:rsidRPr="00CF7ED9" w14:paraId="76A43471" w14:textId="77777777" w:rsidTr="00631064">
        <w:tc>
          <w:tcPr>
            <w:tcW w:w="4122" w:type="dxa"/>
          </w:tcPr>
          <w:p w14:paraId="744B11D1" w14:textId="77777777" w:rsidR="00467FF6" w:rsidRPr="00CF7ED9" w:rsidRDefault="00467FF6" w:rsidP="00467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3240" w:type="dxa"/>
          </w:tcPr>
          <w:p w14:paraId="7EF7772F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467FF6" w:rsidRPr="00CF7ED9" w14:paraId="1C25CC7E" w14:textId="77777777" w:rsidTr="00631064">
        <w:tc>
          <w:tcPr>
            <w:tcW w:w="4122" w:type="dxa"/>
          </w:tcPr>
          <w:p w14:paraId="147CC253" w14:textId="77777777" w:rsidR="00467FF6" w:rsidRPr="00CF7ED9" w:rsidRDefault="00467FF6" w:rsidP="00467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240" w:type="dxa"/>
          </w:tcPr>
          <w:p w14:paraId="11379397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  <w:tr w:rsidR="00902969" w:rsidRPr="00CF7ED9" w14:paraId="1858074D" w14:textId="77777777" w:rsidTr="00631064">
        <w:tc>
          <w:tcPr>
            <w:tcW w:w="4122" w:type="dxa"/>
          </w:tcPr>
          <w:p w14:paraId="797842AB" w14:textId="3A5A7EC9" w:rsidR="00902969" w:rsidRPr="00CF7ED9" w:rsidRDefault="00902969" w:rsidP="009029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ค่าเช่าจ่าย</w:t>
            </w:r>
          </w:p>
        </w:tc>
        <w:tc>
          <w:tcPr>
            <w:tcW w:w="3240" w:type="dxa"/>
          </w:tcPr>
          <w:p w14:paraId="15A28F16" w14:textId="2DD4AEFF" w:rsidR="00902969" w:rsidRPr="00CF7ED9" w:rsidRDefault="00902969" w:rsidP="009029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467FF6" w:rsidRPr="00CF7ED9" w14:paraId="33970AD8" w14:textId="77777777" w:rsidTr="00631064">
        <w:tc>
          <w:tcPr>
            <w:tcW w:w="4122" w:type="dxa"/>
          </w:tcPr>
          <w:p w14:paraId="7122BFEF" w14:textId="77777777" w:rsidR="00467FF6" w:rsidRPr="00CF7ED9" w:rsidRDefault="00467FF6" w:rsidP="00467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5F1EB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240" w:type="dxa"/>
          </w:tcPr>
          <w:p w14:paraId="5D2A1C93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467FF6" w:rsidRPr="00CF7ED9" w14:paraId="4308E753" w14:textId="77777777" w:rsidTr="00631064">
        <w:tc>
          <w:tcPr>
            <w:tcW w:w="4122" w:type="dxa"/>
          </w:tcPr>
          <w:p w14:paraId="4487D955" w14:textId="77777777" w:rsidR="00467FF6" w:rsidRPr="00CF7ED9" w:rsidRDefault="00467FF6" w:rsidP="00467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3240" w:type="dxa"/>
          </w:tcPr>
          <w:p w14:paraId="2AA97C0E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</w:tbl>
    <w:p w14:paraId="28DE75FB" w14:textId="77777777" w:rsidR="000A667C" w:rsidRPr="001315F2" w:rsidRDefault="000A667C" w:rsidP="00620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42C3740" w14:textId="6C739315" w:rsidR="006201B9" w:rsidRPr="003368DE" w:rsidRDefault="006201B9" w:rsidP="00620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368DE">
        <w:rPr>
          <w:rFonts w:ascii="Angsana New" w:hAnsi="Angsana New"/>
          <w:sz w:val="30"/>
          <w:szCs w:val="30"/>
          <w:cs/>
        </w:rPr>
        <w:t>รายการที่สำคัญกับกิจการที่เกี่ยวข้องกัน</w:t>
      </w:r>
      <w:r w:rsidRPr="003368DE">
        <w:rPr>
          <w:rFonts w:ascii="Angsana New" w:hAnsi="Angsana New" w:hint="cs"/>
          <w:sz w:val="30"/>
          <w:szCs w:val="30"/>
          <w:cs/>
        </w:rPr>
        <w:t>สำหรับปี</w:t>
      </w:r>
      <w:r w:rsidRPr="003368DE">
        <w:rPr>
          <w:rFonts w:ascii="Angsana New" w:hAnsi="Angsana New"/>
          <w:sz w:val="30"/>
          <w:szCs w:val="30"/>
          <w:cs/>
        </w:rPr>
        <w:t>สิ้นสุดวันที่</w:t>
      </w:r>
      <w:r w:rsidRPr="003368DE">
        <w:rPr>
          <w:rFonts w:ascii="Angsana New" w:hAnsi="Angsana New"/>
          <w:sz w:val="30"/>
          <w:szCs w:val="30"/>
        </w:rPr>
        <w:t xml:space="preserve"> </w:t>
      </w:r>
      <w:r w:rsidR="001F0E13" w:rsidRPr="001F0E13">
        <w:rPr>
          <w:rFonts w:ascii="Angsana New" w:hAnsi="Angsana New"/>
          <w:sz w:val="30"/>
          <w:szCs w:val="30"/>
        </w:rPr>
        <w:t>31</w:t>
      </w:r>
      <w:r w:rsidRPr="003368DE">
        <w:rPr>
          <w:rFonts w:ascii="Angsana New" w:hAnsi="Angsana New"/>
          <w:sz w:val="30"/>
          <w:szCs w:val="30"/>
        </w:rPr>
        <w:t xml:space="preserve"> </w:t>
      </w:r>
      <w:r w:rsidRPr="003368DE">
        <w:rPr>
          <w:rFonts w:ascii="Angsana New" w:hAnsi="Angsana New" w:hint="cs"/>
          <w:sz w:val="30"/>
          <w:szCs w:val="30"/>
          <w:cs/>
        </w:rPr>
        <w:t>ธันวาคม สรุปได้ดังนี้</w:t>
      </w:r>
    </w:p>
    <w:p w14:paraId="0F5071DD" w14:textId="77777777" w:rsidR="006201B9" w:rsidRPr="001315F2" w:rsidRDefault="006201B9" w:rsidP="00620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37"/>
        <w:gridCol w:w="236"/>
        <w:gridCol w:w="1296"/>
        <w:gridCol w:w="242"/>
        <w:gridCol w:w="1146"/>
        <w:gridCol w:w="236"/>
        <w:gridCol w:w="1157"/>
      </w:tblGrid>
      <w:tr w:rsidR="006201B9" w:rsidRPr="003368DE" w14:paraId="2F97E9F7" w14:textId="77777777" w:rsidTr="00631064">
        <w:trPr>
          <w:trHeight w:val="70"/>
          <w:tblHeader/>
        </w:trPr>
        <w:tc>
          <w:tcPr>
            <w:tcW w:w="3600" w:type="dxa"/>
            <w:vAlign w:val="bottom"/>
          </w:tcPr>
          <w:p w14:paraId="1C2CD612" w14:textId="77777777" w:rsidR="006201B9" w:rsidRPr="003368DE" w:rsidRDefault="006201B9" w:rsidP="004766F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9" w:type="dxa"/>
            <w:gridSpan w:val="3"/>
          </w:tcPr>
          <w:p w14:paraId="7F1D3F83" w14:textId="77777777" w:rsidR="006201B9" w:rsidRPr="003368DE" w:rsidRDefault="006201B9" w:rsidP="004766F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2" w:type="dxa"/>
          </w:tcPr>
          <w:p w14:paraId="201A6FAA" w14:textId="77777777" w:rsidR="006201B9" w:rsidRPr="003368DE" w:rsidRDefault="006201B9" w:rsidP="004766F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9" w:type="dxa"/>
            <w:gridSpan w:val="3"/>
          </w:tcPr>
          <w:p w14:paraId="313A95F7" w14:textId="77777777" w:rsidR="006201B9" w:rsidRPr="003368DE" w:rsidRDefault="006201B9" w:rsidP="004766F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68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201B9" w:rsidRPr="003368DE" w14:paraId="7B4F2B88" w14:textId="77777777" w:rsidTr="00631064">
        <w:trPr>
          <w:trHeight w:val="70"/>
          <w:tblHeader/>
        </w:trPr>
        <w:tc>
          <w:tcPr>
            <w:tcW w:w="3600" w:type="dxa"/>
            <w:vAlign w:val="bottom"/>
          </w:tcPr>
          <w:p w14:paraId="71F77C46" w14:textId="40845F7D" w:rsidR="006201B9" w:rsidRPr="004306D9" w:rsidRDefault="004306D9" w:rsidP="004766F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06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30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F0E13" w:rsidRPr="001F0E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30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06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7" w:type="dxa"/>
          </w:tcPr>
          <w:p w14:paraId="3E677793" w14:textId="01B21445" w:rsidR="006201B9" w:rsidRPr="003368DE" w:rsidRDefault="001F0E13" w:rsidP="004766F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2631CD8" w14:textId="77777777" w:rsidR="006201B9" w:rsidRPr="003368DE" w:rsidRDefault="006201B9" w:rsidP="004766F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</w:tcPr>
          <w:p w14:paraId="4F564729" w14:textId="15057988" w:rsidR="006201B9" w:rsidRPr="003368DE" w:rsidRDefault="001F0E13" w:rsidP="004766F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2" w:type="dxa"/>
          </w:tcPr>
          <w:p w14:paraId="3BF4CEAE" w14:textId="77777777" w:rsidR="006201B9" w:rsidRPr="003368DE" w:rsidRDefault="006201B9" w:rsidP="004766F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</w:tcPr>
          <w:p w14:paraId="39A9BA6F" w14:textId="31A3B696" w:rsidR="006201B9" w:rsidRPr="003368DE" w:rsidRDefault="001F0E13" w:rsidP="004766F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F620A44" w14:textId="77777777" w:rsidR="006201B9" w:rsidRPr="003368DE" w:rsidRDefault="006201B9" w:rsidP="004766F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2F30B9A8" w14:textId="53639A2D" w:rsidR="006201B9" w:rsidRPr="003368DE" w:rsidRDefault="001F0E13" w:rsidP="004766F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0E1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1F0E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6201B9" w:rsidRPr="003368DE" w14:paraId="235052C1" w14:textId="77777777" w:rsidTr="00631064">
        <w:trPr>
          <w:tblHeader/>
        </w:trPr>
        <w:tc>
          <w:tcPr>
            <w:tcW w:w="3600" w:type="dxa"/>
          </w:tcPr>
          <w:p w14:paraId="274607E1" w14:textId="77777777" w:rsidR="006201B9" w:rsidRPr="003368DE" w:rsidRDefault="006201B9" w:rsidP="004766F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50" w:type="dxa"/>
            <w:gridSpan w:val="7"/>
          </w:tcPr>
          <w:p w14:paraId="44A905CD" w14:textId="77777777" w:rsidR="006201B9" w:rsidRPr="003368DE" w:rsidRDefault="006201B9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68DE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201B9" w:rsidRPr="003368DE" w14:paraId="4306CDAC" w14:textId="77777777" w:rsidTr="00631064">
        <w:tc>
          <w:tcPr>
            <w:tcW w:w="3600" w:type="dxa"/>
          </w:tcPr>
          <w:p w14:paraId="5B838250" w14:textId="77777777" w:rsidR="006201B9" w:rsidRPr="000D68CD" w:rsidRDefault="006201B9" w:rsidP="0062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 w:hanging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D68C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37" w:type="dxa"/>
          </w:tcPr>
          <w:p w14:paraId="5F2B2CD9" w14:textId="77777777" w:rsidR="006201B9" w:rsidRPr="003368DE" w:rsidRDefault="006201B9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646F5B" w14:textId="77777777" w:rsidR="006201B9" w:rsidRPr="003368DE" w:rsidRDefault="006201B9" w:rsidP="004766F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610A677" w14:textId="77777777" w:rsidR="006201B9" w:rsidRPr="003368DE" w:rsidRDefault="006201B9" w:rsidP="004766F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67CEE3BE" w14:textId="77777777" w:rsidR="006201B9" w:rsidRPr="003368DE" w:rsidRDefault="006201B9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703D8ED" w14:textId="77777777" w:rsidR="006201B9" w:rsidRPr="003368DE" w:rsidRDefault="006201B9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A5BAF7" w14:textId="77777777" w:rsidR="006201B9" w:rsidRPr="003368DE" w:rsidRDefault="006201B9" w:rsidP="004766F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602586B" w14:textId="77777777" w:rsidR="006201B9" w:rsidRPr="003368DE" w:rsidRDefault="006201B9" w:rsidP="0047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C50" w:rsidRPr="003368DE" w14:paraId="0A54F521" w14:textId="77777777" w:rsidTr="00631064">
        <w:tc>
          <w:tcPr>
            <w:tcW w:w="3600" w:type="dxa"/>
          </w:tcPr>
          <w:p w14:paraId="770D204A" w14:textId="7EF61A00" w:rsidR="00501C50" w:rsidRPr="003368DE" w:rsidRDefault="00501C5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 w:firstLine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F91D3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รายได้ค่านายหน้า</w:t>
            </w:r>
          </w:p>
        </w:tc>
        <w:tc>
          <w:tcPr>
            <w:tcW w:w="1237" w:type="dxa"/>
          </w:tcPr>
          <w:p w14:paraId="4D9CAACC" w14:textId="73977D21" w:rsidR="00501C50" w:rsidRPr="003368DE" w:rsidRDefault="00F91D3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4,346</w:t>
            </w:r>
          </w:p>
        </w:tc>
        <w:tc>
          <w:tcPr>
            <w:tcW w:w="236" w:type="dxa"/>
            <w:vAlign w:val="bottom"/>
          </w:tcPr>
          <w:p w14:paraId="0E512DF4" w14:textId="77777777" w:rsidR="00501C50" w:rsidRPr="003368DE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B5C94F3" w14:textId="5E35729E" w:rsidR="00501C50" w:rsidRPr="003368DE" w:rsidRDefault="00106D49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5,982</w:t>
            </w:r>
          </w:p>
        </w:tc>
        <w:tc>
          <w:tcPr>
            <w:tcW w:w="242" w:type="dxa"/>
            <w:vAlign w:val="bottom"/>
          </w:tcPr>
          <w:p w14:paraId="09CB07AC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CF1F959" w14:textId="08B3B253" w:rsidR="00501C50" w:rsidRPr="003368DE" w:rsidRDefault="00F91D3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4,346</w:t>
            </w:r>
            <w:r w:rsidR="00501C50"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9F79715" w14:textId="77777777" w:rsidR="00501C50" w:rsidRPr="003368DE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A6BF2F9" w14:textId="698343D5" w:rsidR="00501C50" w:rsidRPr="003368DE" w:rsidRDefault="00106D49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5,982</w:t>
            </w:r>
          </w:p>
        </w:tc>
      </w:tr>
      <w:tr w:rsidR="00F91D3F" w:rsidRPr="003368DE" w14:paraId="566960C2" w14:textId="77777777" w:rsidTr="00631064">
        <w:tc>
          <w:tcPr>
            <w:tcW w:w="3600" w:type="dxa"/>
          </w:tcPr>
          <w:p w14:paraId="4504B16E" w14:textId="27A44504" w:rsidR="00F91D3F" w:rsidRDefault="00F91D3F" w:rsidP="0093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 w:firstLine="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รายได้ค่าธรรมเนียม</w:t>
            </w:r>
            <w:r w:rsidR="009344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การจัดการเงินลงทุน</w:t>
            </w:r>
          </w:p>
        </w:tc>
        <w:tc>
          <w:tcPr>
            <w:tcW w:w="1237" w:type="dxa"/>
          </w:tcPr>
          <w:p w14:paraId="60179C6E" w14:textId="59B611C3" w:rsidR="00F91D3F" w:rsidRDefault="00F91D3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118,750</w:t>
            </w:r>
          </w:p>
        </w:tc>
        <w:tc>
          <w:tcPr>
            <w:tcW w:w="236" w:type="dxa"/>
            <w:vAlign w:val="bottom"/>
          </w:tcPr>
          <w:p w14:paraId="04D90F24" w14:textId="77777777" w:rsidR="00F91D3F" w:rsidRPr="003368DE" w:rsidRDefault="00F91D3F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6269021" w14:textId="16FA1DF2" w:rsidR="00F91D3F" w:rsidRPr="001F0E13" w:rsidRDefault="00106D49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85,278</w:t>
            </w:r>
          </w:p>
        </w:tc>
        <w:tc>
          <w:tcPr>
            <w:tcW w:w="242" w:type="dxa"/>
            <w:vAlign w:val="bottom"/>
          </w:tcPr>
          <w:p w14:paraId="6073F05E" w14:textId="77777777" w:rsidR="00F91D3F" w:rsidRPr="003368DE" w:rsidRDefault="00F91D3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AD930B2" w14:textId="70CCC0AA" w:rsidR="00F91D3F" w:rsidRPr="003368DE" w:rsidRDefault="00F91D3F" w:rsidP="00F9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2E01BE" w14:textId="77777777" w:rsidR="00F91D3F" w:rsidRPr="003368DE" w:rsidRDefault="00F91D3F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505B123" w14:textId="061C8CFC" w:rsidR="00F91D3F" w:rsidRPr="003368DE" w:rsidRDefault="00F91D3F" w:rsidP="0010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1D3F" w:rsidRPr="003368DE" w14:paraId="4D5B11EE" w14:textId="77777777" w:rsidTr="00283365">
        <w:tc>
          <w:tcPr>
            <w:tcW w:w="3600" w:type="dxa"/>
          </w:tcPr>
          <w:p w14:paraId="34898F1B" w14:textId="77194AFB" w:rsidR="00F91D3F" w:rsidRDefault="00F91D3F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 w:firstLine="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237" w:type="dxa"/>
            <w:shd w:val="clear" w:color="auto" w:fill="auto"/>
          </w:tcPr>
          <w:p w14:paraId="1C43D91A" w14:textId="255CB67B" w:rsidR="00F91D3F" w:rsidRDefault="00F91D3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C6933" w14:textId="77777777" w:rsidR="00F91D3F" w:rsidRPr="003368DE" w:rsidRDefault="00F91D3F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58CB08F" w14:textId="14FC1954" w:rsidR="00F91D3F" w:rsidRPr="001F0E13" w:rsidRDefault="00106D49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12,766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5E0822" w14:textId="77777777" w:rsidR="00F91D3F" w:rsidRPr="003368DE" w:rsidRDefault="00F91D3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F6AE44F" w14:textId="5ADE1255" w:rsidR="00F91D3F" w:rsidRPr="003368DE" w:rsidRDefault="00F91D3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7,675</w:t>
            </w:r>
          </w:p>
        </w:tc>
        <w:tc>
          <w:tcPr>
            <w:tcW w:w="236" w:type="dxa"/>
            <w:vAlign w:val="bottom"/>
          </w:tcPr>
          <w:p w14:paraId="62C56A03" w14:textId="77777777" w:rsidR="00F91D3F" w:rsidRPr="003368DE" w:rsidRDefault="00F91D3F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A80E196" w14:textId="25A6E817" w:rsidR="00F91D3F" w:rsidRPr="003368DE" w:rsidRDefault="00106D49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12,668</w:t>
            </w:r>
          </w:p>
        </w:tc>
      </w:tr>
      <w:tr w:rsidR="00F91D3F" w:rsidRPr="003368DE" w14:paraId="79D10606" w14:textId="77777777" w:rsidTr="00631064">
        <w:tc>
          <w:tcPr>
            <w:tcW w:w="3600" w:type="dxa"/>
          </w:tcPr>
          <w:p w14:paraId="76A21BFB" w14:textId="6D81825A" w:rsidR="00F91D3F" w:rsidRDefault="00F91D3F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 w:firstLine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237" w:type="dxa"/>
          </w:tcPr>
          <w:p w14:paraId="4418584E" w14:textId="2F2C7052" w:rsidR="00F91D3F" w:rsidRDefault="00F91D3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201,434</w:t>
            </w:r>
          </w:p>
        </w:tc>
        <w:tc>
          <w:tcPr>
            <w:tcW w:w="236" w:type="dxa"/>
            <w:vAlign w:val="bottom"/>
          </w:tcPr>
          <w:p w14:paraId="7500865E" w14:textId="77777777" w:rsidR="00F91D3F" w:rsidRPr="003368DE" w:rsidRDefault="00F91D3F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02FC2C7" w14:textId="3D1727B5" w:rsidR="00F91D3F" w:rsidRPr="001F0E13" w:rsidRDefault="00106D49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263,375</w:t>
            </w:r>
          </w:p>
        </w:tc>
        <w:tc>
          <w:tcPr>
            <w:tcW w:w="242" w:type="dxa"/>
            <w:vAlign w:val="bottom"/>
          </w:tcPr>
          <w:p w14:paraId="3350253C" w14:textId="77777777" w:rsidR="00F91D3F" w:rsidRPr="003368DE" w:rsidRDefault="00F91D3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4B13994" w14:textId="47E83762" w:rsidR="00F91D3F" w:rsidRPr="003368DE" w:rsidRDefault="00F91D3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565EA7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36" w:type="dxa"/>
            <w:vAlign w:val="bottom"/>
          </w:tcPr>
          <w:p w14:paraId="3DFAA0E2" w14:textId="77777777" w:rsidR="00F91D3F" w:rsidRPr="003368DE" w:rsidRDefault="00F91D3F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2FAC7D5" w14:textId="4497F369" w:rsidR="00F91D3F" w:rsidRPr="003368DE" w:rsidRDefault="00106D49" w:rsidP="0010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1C50" w:rsidRPr="003368DE" w14:paraId="77E5B809" w14:textId="77777777" w:rsidTr="00631064">
        <w:tc>
          <w:tcPr>
            <w:tcW w:w="3600" w:type="dxa"/>
          </w:tcPr>
          <w:p w14:paraId="784CAF14" w14:textId="6E0B1B24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DA078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D6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กำไรจากตราสารอนุพันธ์</w:t>
            </w:r>
          </w:p>
        </w:tc>
        <w:tc>
          <w:tcPr>
            <w:tcW w:w="1237" w:type="dxa"/>
            <w:vAlign w:val="bottom"/>
          </w:tcPr>
          <w:p w14:paraId="30E58608" w14:textId="28CDA8C2" w:rsidR="00501C50" w:rsidRPr="003368DE" w:rsidRDefault="00073840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91</w:t>
            </w:r>
            <w:r w:rsidRPr="00D542E2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36" w:type="dxa"/>
            <w:vAlign w:val="bottom"/>
          </w:tcPr>
          <w:p w14:paraId="7053ACCE" w14:textId="77777777" w:rsidR="00501C50" w:rsidRPr="003368DE" w:rsidRDefault="00501C50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5195B1D" w14:textId="2883289C" w:rsidR="00501C50" w:rsidRPr="003368DE" w:rsidRDefault="001F0E13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968</w:t>
            </w:r>
            <w:r w:rsidR="00501C50" w:rsidRPr="003368D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42" w:type="dxa"/>
            <w:vAlign w:val="bottom"/>
          </w:tcPr>
          <w:p w14:paraId="48C9402D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BAFD39D" w14:textId="53370F76" w:rsidR="00501C50" w:rsidRPr="003368DE" w:rsidRDefault="001F0E13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91</w:t>
            </w:r>
            <w:r w:rsidR="00501C5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36" w:type="dxa"/>
            <w:vAlign w:val="bottom"/>
          </w:tcPr>
          <w:p w14:paraId="535622FF" w14:textId="77777777" w:rsidR="00501C50" w:rsidRPr="003368DE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A897F4F" w14:textId="29AC0CB7" w:rsidR="00501C50" w:rsidRPr="003368DE" w:rsidRDefault="001F0E13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968</w:t>
            </w:r>
            <w:r w:rsidR="00501C50" w:rsidRPr="003368D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  <w:tr w:rsidR="00FA21E0" w:rsidRPr="003368DE" w14:paraId="6FB11AD0" w14:textId="77777777" w:rsidTr="000E7188">
        <w:tc>
          <w:tcPr>
            <w:tcW w:w="3600" w:type="dxa"/>
          </w:tcPr>
          <w:p w14:paraId="2FABA97F" w14:textId="60E5993A" w:rsidR="00FA21E0" w:rsidRPr="00DA078D" w:rsidRDefault="00FA21E0" w:rsidP="00FA2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 w:firstLine="176"/>
              <w:rPr>
                <w:rFonts w:ascii="Angsana New" w:hAnsi="Angsana New"/>
                <w:sz w:val="30"/>
                <w:szCs w:val="30"/>
              </w:rPr>
            </w:pPr>
            <w:r w:rsidRPr="002F5B4C">
              <w:rPr>
                <w:rFonts w:ascii="Angsana New" w:eastAsia="Angsana New" w:hAnsi="Angsana New" w:hint="cs"/>
                <w:sz w:val="30"/>
                <w:szCs w:val="30"/>
                <w:cs/>
                <w:lang w:val="th-TH"/>
              </w:rPr>
              <w:t>ค่าบริการเพื่อสนับสนุนธุรกิจตามปกติ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79239C9" w14:textId="3DB2E261" w:rsidR="00FA21E0" w:rsidRPr="001F0E13" w:rsidRDefault="00CB06B7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BFCD40" w14:textId="77777777" w:rsidR="00FA21E0" w:rsidRPr="003368DE" w:rsidRDefault="00FA21E0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320C68" w14:textId="41650B4B" w:rsidR="00FA21E0" w:rsidRPr="001F0E13" w:rsidRDefault="00853892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0310D">
              <w:rPr>
                <w:rFonts w:ascii="Angsana New" w:hAnsi="Angsana New"/>
                <w:sz w:val="30"/>
                <w:szCs w:val="30"/>
              </w:rPr>
              <w:t>6,</w:t>
            </w:r>
            <w:r w:rsidR="00F009B9">
              <w:rPr>
                <w:rFonts w:ascii="Angsana New" w:hAnsi="Angsana New"/>
                <w:sz w:val="30"/>
                <w:szCs w:val="30"/>
              </w:rPr>
              <w:t>9</w:t>
            </w:r>
            <w:r w:rsidR="00815A33">
              <w:rPr>
                <w:rFonts w:ascii="Angsana New" w:hAnsi="Angsana New"/>
                <w:sz w:val="30"/>
                <w:szCs w:val="30"/>
              </w:rPr>
              <w:t>8</w:t>
            </w:r>
            <w:r w:rsidR="00AE2A1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712CAE0" w14:textId="77777777" w:rsidR="00FA21E0" w:rsidRPr="003368DE" w:rsidRDefault="00FA21E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6FDA5BA" w14:textId="6DF25EEF" w:rsidR="00FA21E0" w:rsidRPr="001F0E13" w:rsidRDefault="00CB06B7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CBACD0" w14:textId="77777777" w:rsidR="00FA21E0" w:rsidRPr="003368DE" w:rsidRDefault="00FA21E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FB14BAE" w14:textId="63EE7979" w:rsidR="00FA21E0" w:rsidRPr="001F0E13" w:rsidRDefault="008977C1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50,97</w:t>
            </w:r>
            <w:r w:rsidR="00B3058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01C50" w:rsidRPr="003368DE" w14:paraId="0A541982" w14:textId="77777777" w:rsidTr="000E7188">
        <w:tc>
          <w:tcPr>
            <w:tcW w:w="3600" w:type="dxa"/>
          </w:tcPr>
          <w:p w14:paraId="42D23644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DA078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0D6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ค่าธรรมเนียมและบริการจ่าย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578B86E" w14:textId="71708A14" w:rsidR="00501C50" w:rsidRPr="003368DE" w:rsidRDefault="00C5203C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812C0" w14:textId="77777777" w:rsidR="00501C50" w:rsidRPr="003368DE" w:rsidRDefault="00501C50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0431D6" w14:textId="65F6175E" w:rsidR="00501C50" w:rsidRPr="003368DE" w:rsidRDefault="00035795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6</w:t>
            </w:r>
            <w:r w:rsidRPr="003368D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EF8894E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FB82F69" w14:textId="5CD843DE" w:rsidR="00501C50" w:rsidRPr="003368DE" w:rsidRDefault="00C5203C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20,349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FF79DB" w14:textId="77777777" w:rsidR="00501C50" w:rsidRPr="003368DE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0EF28E91" w14:textId="6595DCB9" w:rsidR="00501C50" w:rsidRPr="003368DE" w:rsidRDefault="001F0E13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6</w:t>
            </w:r>
            <w:r w:rsidR="00501C50" w:rsidRPr="003368D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501C50" w:rsidRPr="003368DE" w14:paraId="72CDE14E" w14:textId="77777777" w:rsidTr="000E7188">
        <w:tc>
          <w:tcPr>
            <w:tcW w:w="3600" w:type="dxa"/>
          </w:tcPr>
          <w:p w14:paraId="576358FB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078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A07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6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ต้นทุนทางการเงิน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9597D56" w14:textId="4E5A8110" w:rsidR="00501C50" w:rsidRPr="003368DE" w:rsidRDefault="00073840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2</w:t>
            </w:r>
            <w:r w:rsidRPr="00D542E2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A1227" w14:textId="77777777" w:rsidR="00501C50" w:rsidRPr="003368DE" w:rsidRDefault="00501C50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0727B3" w14:textId="4D1A0FE4" w:rsidR="00501C50" w:rsidRPr="003368DE" w:rsidRDefault="001F0E13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41</w:t>
            </w:r>
            <w:r w:rsidR="00501C50" w:rsidRPr="003368D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242" w:type="dxa"/>
            <w:shd w:val="clear" w:color="auto" w:fill="auto"/>
          </w:tcPr>
          <w:p w14:paraId="738AED71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  <w:shd w:val="clear" w:color="auto" w:fill="auto"/>
          </w:tcPr>
          <w:p w14:paraId="33C40C27" w14:textId="4D78FB5D" w:rsidR="00501C50" w:rsidRPr="003368DE" w:rsidRDefault="001F0E13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2</w:t>
            </w:r>
            <w:r w:rsidR="00501C5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12F0A4" w14:textId="77777777" w:rsidR="00501C50" w:rsidRPr="003368DE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08A66719" w14:textId="707AC8D6" w:rsidR="00501C50" w:rsidRPr="003368DE" w:rsidRDefault="001F0E13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41</w:t>
            </w:r>
            <w:r w:rsidR="00501C50" w:rsidRPr="003368D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5F19EA" w:rsidRPr="003368DE" w14:paraId="4B73DE3D" w14:textId="77777777" w:rsidTr="000E7188">
        <w:tc>
          <w:tcPr>
            <w:tcW w:w="3600" w:type="dxa"/>
          </w:tcPr>
          <w:p w14:paraId="7E33FBC4" w14:textId="1FED93D5" w:rsidR="005F19EA" w:rsidRPr="00DA078D" w:rsidRDefault="005F19EA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B4E8BC9" w14:textId="1ECB3244" w:rsidR="005F19EA" w:rsidRPr="001F0E13" w:rsidRDefault="00902969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5561FA" w14:textId="77777777" w:rsidR="005F19EA" w:rsidRPr="003368DE" w:rsidRDefault="005F19EA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9CAA5C" w14:textId="35D75ADD" w:rsidR="005F19EA" w:rsidRPr="001F0E13" w:rsidRDefault="00200E0A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20,618</w:t>
            </w:r>
          </w:p>
        </w:tc>
        <w:tc>
          <w:tcPr>
            <w:tcW w:w="242" w:type="dxa"/>
            <w:shd w:val="clear" w:color="auto" w:fill="auto"/>
          </w:tcPr>
          <w:p w14:paraId="5A404CAF" w14:textId="77777777" w:rsidR="005F19EA" w:rsidRPr="003368DE" w:rsidRDefault="005F19EA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  <w:shd w:val="clear" w:color="auto" w:fill="auto"/>
          </w:tcPr>
          <w:p w14:paraId="6FCAB76E" w14:textId="1FC6766D" w:rsidR="005F19EA" w:rsidRPr="001F0E13" w:rsidRDefault="00902969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BD957" w14:textId="77777777" w:rsidR="005F19EA" w:rsidRPr="003368DE" w:rsidRDefault="005F19EA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48FDCB7A" w14:textId="5F5EBDF4" w:rsidR="005F19EA" w:rsidRPr="001F0E13" w:rsidRDefault="00200E0A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20,618</w:t>
            </w:r>
          </w:p>
        </w:tc>
      </w:tr>
      <w:tr w:rsidR="00501C50" w:rsidRPr="003368DE" w14:paraId="773B96DA" w14:textId="77777777" w:rsidTr="000E7188">
        <w:tc>
          <w:tcPr>
            <w:tcW w:w="3600" w:type="dxa"/>
          </w:tcPr>
          <w:p w14:paraId="5F495926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DA078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A07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6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BEDE00C" w14:textId="7C946092" w:rsidR="00501C50" w:rsidRPr="003368DE" w:rsidRDefault="00902969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B8ECA7" w14:textId="77777777" w:rsidR="00501C50" w:rsidRPr="003368DE" w:rsidRDefault="00501C50" w:rsidP="00D5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5B704D" w14:textId="270BB8D7" w:rsidR="00501C50" w:rsidRPr="003368DE" w:rsidRDefault="00011F73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E216C5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2F00534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D045D74" w14:textId="362F1147" w:rsidR="00501C50" w:rsidRPr="003368DE" w:rsidRDefault="0090151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820283" w14:textId="77777777" w:rsidR="00501C50" w:rsidRPr="003368DE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05A71E21" w14:textId="28F765D1" w:rsidR="00501C50" w:rsidRPr="003368DE" w:rsidRDefault="005926E1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200E0A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501C50" w:rsidRPr="003368DE" w14:paraId="264441EF" w14:textId="77777777" w:rsidTr="00631064">
        <w:tc>
          <w:tcPr>
            <w:tcW w:w="3600" w:type="dxa"/>
          </w:tcPr>
          <w:p w14:paraId="4417123F" w14:textId="77777777" w:rsidR="00501C50" w:rsidRPr="001315F2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hanging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423C7D7" w14:textId="77777777" w:rsidR="00501C50" w:rsidRPr="001315F2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B64B7D" w14:textId="77777777" w:rsidR="00501C50" w:rsidRPr="001315F2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B7ABFB9" w14:textId="77777777" w:rsidR="00501C50" w:rsidRPr="001315F2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7F19D05B" w14:textId="77777777" w:rsidR="00501C50" w:rsidRPr="001315F2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C5B1D16" w14:textId="77777777" w:rsidR="00501C50" w:rsidRPr="001315F2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77895D" w14:textId="77777777" w:rsidR="00501C50" w:rsidRPr="001315F2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ADDB3B6" w14:textId="77777777" w:rsidR="00501C50" w:rsidRPr="001315F2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C70" w:rsidRPr="003368DE" w14:paraId="6DC931E5" w14:textId="77777777" w:rsidTr="00631064">
        <w:tc>
          <w:tcPr>
            <w:tcW w:w="3600" w:type="dxa"/>
          </w:tcPr>
          <w:p w14:paraId="4818F7A4" w14:textId="4A7171B7" w:rsidR="005E4C70" w:rsidRPr="000D68CD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 w:hanging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E4C7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237" w:type="dxa"/>
          </w:tcPr>
          <w:p w14:paraId="00E12EDD" w14:textId="77777777" w:rsidR="005E4C70" w:rsidRPr="003368DE" w:rsidRDefault="005E4C7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CF976B" w14:textId="77777777" w:rsidR="005E4C70" w:rsidRPr="003368DE" w:rsidRDefault="005E4C7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BF0DA7D" w14:textId="77777777" w:rsidR="005E4C70" w:rsidRPr="003368DE" w:rsidRDefault="005E4C7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31FA9A98" w14:textId="77777777" w:rsidR="005E4C70" w:rsidRPr="003368DE" w:rsidRDefault="005E4C7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60980FF" w14:textId="77777777" w:rsidR="005E4C70" w:rsidRPr="003368DE" w:rsidRDefault="005E4C7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A6B749" w14:textId="77777777" w:rsidR="005E4C70" w:rsidRPr="003368DE" w:rsidRDefault="005E4C7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7D26713" w14:textId="77777777" w:rsidR="005E4C70" w:rsidRPr="003368DE" w:rsidRDefault="005E4C7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4C70" w:rsidRPr="003368DE" w14:paraId="395BE9E6" w14:textId="77777777" w:rsidTr="00631064">
        <w:tc>
          <w:tcPr>
            <w:tcW w:w="3600" w:type="dxa"/>
          </w:tcPr>
          <w:p w14:paraId="3FBAA338" w14:textId="67D9E7CE" w:rsidR="005E4C70" w:rsidRPr="000D68CD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 w:firstLine="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5E4C7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</w:t>
            </w:r>
            <w:r w:rsidR="006115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237" w:type="dxa"/>
          </w:tcPr>
          <w:p w14:paraId="761460E0" w14:textId="4F2B16C6" w:rsidR="005E4C70" w:rsidRPr="003368DE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6D560CC" w14:textId="77777777" w:rsidR="005E4C70" w:rsidRPr="003368DE" w:rsidRDefault="005E4C70" w:rsidP="005E4C7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2EF297B" w14:textId="1FBA751A" w:rsidR="005E4C70" w:rsidRPr="003368DE" w:rsidRDefault="005E4C70" w:rsidP="009875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1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6C173670" w14:textId="77777777" w:rsidR="005E4C70" w:rsidRPr="003368DE" w:rsidRDefault="005E4C7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1904FF6" w14:textId="4E1B8BA6" w:rsidR="005E4C70" w:rsidRPr="003368DE" w:rsidRDefault="005E4C7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236" w:type="dxa"/>
            <w:vAlign w:val="bottom"/>
          </w:tcPr>
          <w:p w14:paraId="28587226" w14:textId="77777777" w:rsidR="005E4C70" w:rsidRPr="003368DE" w:rsidRDefault="005E4C7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41FF737" w14:textId="11C934BA" w:rsidR="005E4C70" w:rsidRPr="003368DE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4C70" w:rsidRPr="003368DE" w14:paraId="54704AF9" w14:textId="77777777" w:rsidTr="00631064">
        <w:tc>
          <w:tcPr>
            <w:tcW w:w="3600" w:type="dxa"/>
          </w:tcPr>
          <w:p w14:paraId="5A517DEF" w14:textId="77777777" w:rsidR="005E4C70" w:rsidRPr="001315F2" w:rsidRDefault="005E4C7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 w:hanging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3592D84" w14:textId="77777777" w:rsidR="005E4C70" w:rsidRPr="001315F2" w:rsidRDefault="005E4C7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33E5D1" w14:textId="77777777" w:rsidR="005E4C70" w:rsidRPr="001315F2" w:rsidRDefault="005E4C7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50433A1" w14:textId="77777777" w:rsidR="005E4C70" w:rsidRPr="001315F2" w:rsidRDefault="005E4C7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1D3D83E1" w14:textId="77777777" w:rsidR="005E4C70" w:rsidRPr="001315F2" w:rsidRDefault="005E4C7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BF900CA" w14:textId="77777777" w:rsidR="005E4C70" w:rsidRPr="001315F2" w:rsidRDefault="005E4C7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A02C1B" w14:textId="77777777" w:rsidR="005E4C70" w:rsidRPr="001315F2" w:rsidRDefault="005E4C7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DC90922" w14:textId="77777777" w:rsidR="005E4C70" w:rsidRPr="001315F2" w:rsidRDefault="005E4C7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1C50" w:rsidRPr="003368DE" w14:paraId="4E8E9374" w14:textId="77777777" w:rsidTr="00631064">
        <w:tc>
          <w:tcPr>
            <w:tcW w:w="3600" w:type="dxa"/>
          </w:tcPr>
          <w:p w14:paraId="23A22832" w14:textId="77777777" w:rsidR="00501C50" w:rsidRPr="000D68CD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 w:hanging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D68C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37" w:type="dxa"/>
          </w:tcPr>
          <w:p w14:paraId="1EECCCC0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779945" w14:textId="77777777" w:rsidR="00501C50" w:rsidRPr="003368DE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3FDCC2" w14:textId="77777777" w:rsidR="00501C50" w:rsidRPr="003368DE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5D04DF82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EFF60C2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2FC6D9" w14:textId="77777777" w:rsidR="00501C50" w:rsidRPr="003368DE" w:rsidRDefault="00501C50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1EC3A8A" w14:textId="77777777" w:rsidR="00501C50" w:rsidRPr="003368DE" w:rsidRDefault="00501C50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1D3F" w:rsidRPr="003368DE" w14:paraId="65FFBFAC" w14:textId="77777777" w:rsidTr="00631064">
        <w:tc>
          <w:tcPr>
            <w:tcW w:w="3600" w:type="dxa"/>
          </w:tcPr>
          <w:p w14:paraId="297D57E9" w14:textId="61691921" w:rsidR="00F91D3F" w:rsidRPr="00F91D3F" w:rsidRDefault="00F91D3F" w:rsidP="00F9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F91D3F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37" w:type="dxa"/>
          </w:tcPr>
          <w:p w14:paraId="48A25392" w14:textId="74E5CBBE" w:rsidR="00F91D3F" w:rsidRPr="003368DE" w:rsidRDefault="00FC03EE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3,045</w:t>
            </w:r>
          </w:p>
        </w:tc>
        <w:tc>
          <w:tcPr>
            <w:tcW w:w="236" w:type="dxa"/>
            <w:vAlign w:val="bottom"/>
          </w:tcPr>
          <w:p w14:paraId="166CDE49" w14:textId="77777777" w:rsidR="00F91D3F" w:rsidRPr="003368DE" w:rsidRDefault="00F91D3F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9984C9E" w14:textId="6E75EF93" w:rsidR="00F91D3F" w:rsidRPr="003368DE" w:rsidRDefault="009875C1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10,101</w:t>
            </w:r>
          </w:p>
        </w:tc>
        <w:tc>
          <w:tcPr>
            <w:tcW w:w="242" w:type="dxa"/>
            <w:vAlign w:val="bottom"/>
          </w:tcPr>
          <w:p w14:paraId="12C028C9" w14:textId="77777777" w:rsidR="00F91D3F" w:rsidRPr="003368DE" w:rsidRDefault="00F91D3F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0E96342" w14:textId="5C2A7F1E" w:rsidR="00F91D3F" w:rsidRPr="003368DE" w:rsidRDefault="00FC03EE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3,045</w:t>
            </w:r>
          </w:p>
        </w:tc>
        <w:tc>
          <w:tcPr>
            <w:tcW w:w="236" w:type="dxa"/>
            <w:vAlign w:val="bottom"/>
          </w:tcPr>
          <w:p w14:paraId="4491DCAD" w14:textId="77777777" w:rsidR="00F91D3F" w:rsidRPr="003368DE" w:rsidRDefault="00F91D3F" w:rsidP="00501C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ACBC2DF" w14:textId="42493D2A" w:rsidR="00F91D3F" w:rsidRPr="003368DE" w:rsidRDefault="009875C1" w:rsidP="0050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10,101</w:t>
            </w:r>
          </w:p>
        </w:tc>
      </w:tr>
      <w:tr w:rsidR="00F91D3F" w:rsidRPr="003368DE" w14:paraId="1667A05A" w14:textId="77777777" w:rsidTr="00631064">
        <w:tc>
          <w:tcPr>
            <w:tcW w:w="3600" w:type="dxa"/>
          </w:tcPr>
          <w:p w14:paraId="286C2077" w14:textId="22E6D8BC" w:rsidR="00F91D3F" w:rsidRPr="00F91D3F" w:rsidRDefault="00F91D3F" w:rsidP="00F9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DA078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A07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91D3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ค่าธรรมเนียมและบริการ</w:t>
            </w:r>
          </w:p>
        </w:tc>
        <w:tc>
          <w:tcPr>
            <w:tcW w:w="1237" w:type="dxa"/>
          </w:tcPr>
          <w:p w14:paraId="57263E49" w14:textId="3E5042E7" w:rsidR="00F91D3F" w:rsidRPr="003368DE" w:rsidRDefault="00101233" w:rsidP="00F9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4,184</w:t>
            </w:r>
          </w:p>
        </w:tc>
        <w:tc>
          <w:tcPr>
            <w:tcW w:w="236" w:type="dxa"/>
            <w:vAlign w:val="bottom"/>
          </w:tcPr>
          <w:p w14:paraId="7130542D" w14:textId="77777777" w:rsidR="00F91D3F" w:rsidRPr="003368DE" w:rsidRDefault="00F91D3F" w:rsidP="00F91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61A447F" w14:textId="69B7DB4E" w:rsidR="00F91D3F" w:rsidRPr="003368DE" w:rsidRDefault="009875C1" w:rsidP="00F91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3,046</w:t>
            </w:r>
          </w:p>
        </w:tc>
        <w:tc>
          <w:tcPr>
            <w:tcW w:w="242" w:type="dxa"/>
            <w:vAlign w:val="bottom"/>
          </w:tcPr>
          <w:p w14:paraId="18C2A99C" w14:textId="77777777" w:rsidR="00F91D3F" w:rsidRPr="003368DE" w:rsidRDefault="00F91D3F" w:rsidP="00F9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EF1879B" w14:textId="59B25FCD" w:rsidR="00F91D3F" w:rsidRPr="003368DE" w:rsidRDefault="00101233" w:rsidP="00F9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4,184</w:t>
            </w:r>
          </w:p>
        </w:tc>
        <w:tc>
          <w:tcPr>
            <w:tcW w:w="236" w:type="dxa"/>
            <w:vAlign w:val="bottom"/>
          </w:tcPr>
          <w:p w14:paraId="12EC3F85" w14:textId="77777777" w:rsidR="00F91D3F" w:rsidRPr="003368DE" w:rsidRDefault="00F91D3F" w:rsidP="00F91D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C4D8EB0" w14:textId="1F3804A4" w:rsidR="00F91D3F" w:rsidRPr="003368DE" w:rsidRDefault="009875C1" w:rsidP="00F9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3,046</w:t>
            </w:r>
          </w:p>
        </w:tc>
      </w:tr>
      <w:tr w:rsidR="009875C1" w:rsidRPr="003368DE" w14:paraId="12382E1A" w14:textId="77777777" w:rsidTr="00631064">
        <w:tc>
          <w:tcPr>
            <w:tcW w:w="3600" w:type="dxa"/>
          </w:tcPr>
          <w:p w14:paraId="4EBBA261" w14:textId="1E9EB998" w:rsidR="009875C1" w:rsidRPr="003368DE" w:rsidRDefault="009875C1" w:rsidP="0098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078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A07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6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237" w:type="dxa"/>
          </w:tcPr>
          <w:p w14:paraId="0F5149E5" w14:textId="35005663" w:rsidR="009875C1" w:rsidRPr="003368DE" w:rsidRDefault="00CD3F55" w:rsidP="0098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131,634</w:t>
            </w:r>
          </w:p>
        </w:tc>
        <w:tc>
          <w:tcPr>
            <w:tcW w:w="236" w:type="dxa"/>
            <w:vAlign w:val="bottom"/>
          </w:tcPr>
          <w:p w14:paraId="3C8C83D3" w14:textId="77777777" w:rsidR="009875C1" w:rsidRPr="003368DE" w:rsidRDefault="009875C1" w:rsidP="009875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5AA00E1" w14:textId="5153D066" w:rsidR="009875C1" w:rsidRPr="003368DE" w:rsidRDefault="009875C1" w:rsidP="009875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8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15F09FAB" w14:textId="77777777" w:rsidR="009875C1" w:rsidRPr="003368DE" w:rsidRDefault="009875C1" w:rsidP="0098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B2A1433" w14:textId="5F54080A" w:rsidR="009875C1" w:rsidRPr="003368DE" w:rsidRDefault="00690088" w:rsidP="0098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131,634</w:t>
            </w:r>
          </w:p>
        </w:tc>
        <w:tc>
          <w:tcPr>
            <w:tcW w:w="236" w:type="dxa"/>
            <w:vAlign w:val="bottom"/>
          </w:tcPr>
          <w:p w14:paraId="2855C165" w14:textId="77777777" w:rsidR="009875C1" w:rsidRPr="003368DE" w:rsidRDefault="009875C1" w:rsidP="009875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CE90380" w14:textId="270C7981" w:rsidR="009875C1" w:rsidRPr="003368DE" w:rsidRDefault="009875C1" w:rsidP="0098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203C" w:rsidRPr="003368DE" w14:paraId="3DF2A229" w14:textId="77777777" w:rsidTr="00631064">
        <w:tc>
          <w:tcPr>
            <w:tcW w:w="3600" w:type="dxa"/>
          </w:tcPr>
          <w:p w14:paraId="38A1032D" w14:textId="70B0D07B" w:rsidR="00C5203C" w:rsidRPr="00DA078D" w:rsidRDefault="00C5203C" w:rsidP="00C5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C5203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7" w:type="dxa"/>
          </w:tcPr>
          <w:p w14:paraId="1403B482" w14:textId="78DF10BE" w:rsidR="00C5203C" w:rsidRPr="001F0E13" w:rsidRDefault="00C5203C" w:rsidP="00C5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36" w:type="dxa"/>
            <w:vAlign w:val="bottom"/>
          </w:tcPr>
          <w:p w14:paraId="6D30ACED" w14:textId="77777777" w:rsidR="00C5203C" w:rsidRPr="003368DE" w:rsidRDefault="00C5203C" w:rsidP="00C52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F66E7CB" w14:textId="2D5BAC21" w:rsidR="00C5203C" w:rsidRPr="003368DE" w:rsidRDefault="00C5203C" w:rsidP="00C52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5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29D765F0" w14:textId="77777777" w:rsidR="00C5203C" w:rsidRPr="003368DE" w:rsidRDefault="00C5203C" w:rsidP="00C5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76E6029" w14:textId="454A479A" w:rsidR="00C5203C" w:rsidRPr="001F0E13" w:rsidRDefault="00C5203C" w:rsidP="00C5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36" w:type="dxa"/>
            <w:vAlign w:val="bottom"/>
          </w:tcPr>
          <w:p w14:paraId="706BD2AB" w14:textId="77777777" w:rsidR="00C5203C" w:rsidRPr="003368DE" w:rsidRDefault="00C5203C" w:rsidP="00C520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37DD8CA" w14:textId="31F25640" w:rsidR="00C5203C" w:rsidRPr="003368DE" w:rsidRDefault="00C5203C" w:rsidP="00C52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840" w:rsidRPr="003368DE" w14:paraId="3A8EF404" w14:textId="77777777" w:rsidTr="00631064">
        <w:tc>
          <w:tcPr>
            <w:tcW w:w="3600" w:type="dxa"/>
          </w:tcPr>
          <w:p w14:paraId="104D64CE" w14:textId="77777777" w:rsidR="00073840" w:rsidRPr="001315F2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420DFA6" w14:textId="77777777" w:rsidR="00073840" w:rsidRPr="001315F2" w:rsidRDefault="00073840" w:rsidP="000738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30883E" w14:textId="77777777" w:rsidR="00073840" w:rsidRPr="001315F2" w:rsidRDefault="00073840" w:rsidP="000738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CE7A16A" w14:textId="77777777" w:rsidR="00073840" w:rsidRPr="001315F2" w:rsidRDefault="00073840" w:rsidP="000738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0D28591F" w14:textId="77777777" w:rsidR="00073840" w:rsidRPr="001315F2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FEFA63E" w14:textId="77777777" w:rsidR="00073840" w:rsidRPr="001315F2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C98A45" w14:textId="77777777" w:rsidR="00073840" w:rsidRPr="001315F2" w:rsidRDefault="00073840" w:rsidP="000738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9CA2233" w14:textId="77777777" w:rsidR="00073840" w:rsidRPr="001315F2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840" w:rsidRPr="003368DE" w14:paraId="772D122D" w14:textId="77777777" w:rsidTr="00631064">
        <w:tc>
          <w:tcPr>
            <w:tcW w:w="3600" w:type="dxa"/>
          </w:tcPr>
          <w:p w14:paraId="1934101A" w14:textId="77777777" w:rsidR="00073840" w:rsidRPr="003368DE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68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บริษัทย่อยทางอ้อมของบริษัทใหญ่</w:t>
            </w:r>
          </w:p>
        </w:tc>
        <w:tc>
          <w:tcPr>
            <w:tcW w:w="1237" w:type="dxa"/>
          </w:tcPr>
          <w:p w14:paraId="7D5A7654" w14:textId="77777777" w:rsidR="00073840" w:rsidRPr="003368DE" w:rsidRDefault="00073840" w:rsidP="000738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27A8043" w14:textId="77777777" w:rsidR="00073840" w:rsidRPr="003368DE" w:rsidRDefault="00073840" w:rsidP="000738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09734AE" w14:textId="77777777" w:rsidR="00073840" w:rsidRPr="003368DE" w:rsidRDefault="00073840" w:rsidP="000738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43CC9C60" w14:textId="77777777" w:rsidR="00073840" w:rsidRPr="003368DE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B97EC50" w14:textId="77777777" w:rsidR="00073840" w:rsidRPr="003368DE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518B69" w14:textId="77777777" w:rsidR="00073840" w:rsidRPr="003368DE" w:rsidRDefault="00073840" w:rsidP="000738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95E0687" w14:textId="77777777" w:rsidR="00073840" w:rsidRPr="003368DE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840" w:rsidRPr="003368DE" w14:paraId="7C5569E6" w14:textId="77777777" w:rsidTr="00631064">
        <w:tc>
          <w:tcPr>
            <w:tcW w:w="3600" w:type="dxa"/>
          </w:tcPr>
          <w:p w14:paraId="171F3DD7" w14:textId="77777777" w:rsidR="00073840" w:rsidRPr="003368DE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DA078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A07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68C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1237" w:type="dxa"/>
          </w:tcPr>
          <w:p w14:paraId="24940D64" w14:textId="47268B8E" w:rsidR="00073840" w:rsidRPr="003368DE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5203C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36" w:type="dxa"/>
            <w:vAlign w:val="bottom"/>
          </w:tcPr>
          <w:p w14:paraId="5ED27637" w14:textId="77777777" w:rsidR="00073840" w:rsidRPr="003368DE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B0E015C" w14:textId="171A71F7" w:rsidR="00073840" w:rsidRPr="003368DE" w:rsidRDefault="00073840" w:rsidP="000738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10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42" w:type="dxa"/>
            <w:vAlign w:val="bottom"/>
          </w:tcPr>
          <w:p w14:paraId="7356F70B" w14:textId="77777777" w:rsidR="00073840" w:rsidRPr="003368DE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20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A504BEB" w14:textId="024B3763" w:rsidR="00073840" w:rsidRPr="003368DE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1F0E13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5203C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36" w:type="dxa"/>
            <w:vAlign w:val="bottom"/>
          </w:tcPr>
          <w:p w14:paraId="257D5801" w14:textId="77777777" w:rsidR="00073840" w:rsidRPr="003368DE" w:rsidRDefault="00073840" w:rsidP="000738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9"/>
              </w:tabs>
              <w:spacing w:line="240" w:lineRule="auto"/>
              <w:ind w:left="-108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4A5EBD7" w14:textId="4094FE21" w:rsidR="00073840" w:rsidRPr="003368DE" w:rsidRDefault="00073840" w:rsidP="000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0E13">
              <w:rPr>
                <w:rFonts w:ascii="Angsana New" w:hAnsi="Angsana New"/>
                <w:sz w:val="30"/>
                <w:szCs w:val="30"/>
              </w:rPr>
              <w:t>10</w:t>
            </w:r>
            <w:r w:rsidRPr="003368DE">
              <w:rPr>
                <w:rFonts w:ascii="Angsana New" w:hAnsi="Angsana New"/>
                <w:sz w:val="30"/>
                <w:szCs w:val="30"/>
              </w:rPr>
              <w:t>,</w:t>
            </w:r>
            <w:r w:rsidRPr="001F0E13">
              <w:rPr>
                <w:rFonts w:ascii="Angsana New" w:hAnsi="Angsana New"/>
                <w:sz w:val="30"/>
                <w:szCs w:val="30"/>
              </w:rPr>
              <w:t>701</w:t>
            </w:r>
            <w:r w:rsidRPr="003368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0D56F075" w14:textId="779FF8A7" w:rsidR="001513DF" w:rsidRPr="00CF7ED9" w:rsidRDefault="001513D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5E4C70">
        <w:rPr>
          <w:rFonts w:asciiTheme="majorBidi" w:hAnsiTheme="majorBidi" w:cstheme="majorBidi" w:hint="cs"/>
          <w:sz w:val="30"/>
          <w:szCs w:val="30"/>
          <w:cs/>
        </w:rPr>
        <w:t>ที่สำคัญ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กับกิจการที่เกี่ยวข้องกัน ณ 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31</w:t>
      </w:r>
      <w:r w:rsidR="006201B9" w:rsidRPr="00CF7ED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F7E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B537066" w14:textId="77777777" w:rsidR="001513DF" w:rsidRPr="00CF7ED9" w:rsidRDefault="001513D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52"/>
        <w:gridCol w:w="1278"/>
        <w:gridCol w:w="243"/>
        <w:gridCol w:w="1215"/>
        <w:gridCol w:w="236"/>
        <w:gridCol w:w="1186"/>
      </w:tblGrid>
      <w:tr w:rsidR="002D4841" w:rsidRPr="00CF7ED9" w14:paraId="7C0EC2DB" w14:textId="77777777" w:rsidTr="00631064">
        <w:trPr>
          <w:tblHeader/>
        </w:trPr>
        <w:tc>
          <w:tcPr>
            <w:tcW w:w="3510" w:type="dxa"/>
            <w:vAlign w:val="bottom"/>
          </w:tcPr>
          <w:p w14:paraId="2B0BE63A" w14:textId="77777777" w:rsidR="002D4841" w:rsidRPr="00CF7ED9" w:rsidRDefault="002D4841" w:rsidP="00CF7ED9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28C0B80" w14:textId="77777777" w:rsidR="002D4841" w:rsidRPr="00CF7ED9" w:rsidRDefault="002D4841" w:rsidP="00CF7ED9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1A1EB77" w14:textId="77777777" w:rsidR="002D4841" w:rsidRPr="00CF7ED9" w:rsidRDefault="002D4841" w:rsidP="00CF7ED9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4BD31663" w14:textId="77777777" w:rsidR="002D4841" w:rsidRPr="00CF7ED9" w:rsidRDefault="002D4841" w:rsidP="00CF7ED9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F86" w:rsidRPr="00CF7ED9" w14:paraId="16B6E73A" w14:textId="77777777" w:rsidTr="00631064">
        <w:trPr>
          <w:tblHeader/>
        </w:trPr>
        <w:tc>
          <w:tcPr>
            <w:tcW w:w="3510" w:type="dxa"/>
            <w:vAlign w:val="bottom"/>
          </w:tcPr>
          <w:p w14:paraId="41ACB6DA" w14:textId="77777777" w:rsidR="007B0F86" w:rsidRPr="00CF7ED9" w:rsidRDefault="007B0F86" w:rsidP="00CF7ED9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EFAAC1" w14:textId="16B599B3" w:rsidR="007B0F86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52" w:type="dxa"/>
          </w:tcPr>
          <w:p w14:paraId="1A7674A0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4D64CEAE" w14:textId="637F9A51" w:rsidR="007B0F86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3" w:type="dxa"/>
          </w:tcPr>
          <w:p w14:paraId="2F59B7AA" w14:textId="77777777" w:rsidR="007B0F86" w:rsidRPr="00CF7ED9" w:rsidRDefault="007B0F86" w:rsidP="00CF7ED9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FE7AF0E" w14:textId="6823F59D" w:rsidR="007B0F86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16336BB4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6" w:type="dxa"/>
          </w:tcPr>
          <w:p w14:paraId="4DB79408" w14:textId="7EAC7BE3" w:rsidR="007B0F86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D4841" w:rsidRPr="00CF7ED9" w14:paraId="79AF8429" w14:textId="77777777" w:rsidTr="00631064">
        <w:trPr>
          <w:tblHeader/>
        </w:trPr>
        <w:tc>
          <w:tcPr>
            <w:tcW w:w="3510" w:type="dxa"/>
            <w:vAlign w:val="bottom"/>
          </w:tcPr>
          <w:p w14:paraId="01D15A44" w14:textId="77777777" w:rsidR="002D4841" w:rsidRPr="00CF7ED9" w:rsidRDefault="002D4841" w:rsidP="00CF7ED9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57808D09" w14:textId="77777777" w:rsidR="002D4841" w:rsidRPr="00CF7ED9" w:rsidRDefault="002D4841" w:rsidP="00CF7ED9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D4841" w:rsidRPr="00CF7ED9" w14:paraId="7B4D10BB" w14:textId="77777777" w:rsidTr="00631064">
        <w:tc>
          <w:tcPr>
            <w:tcW w:w="3510" w:type="dxa"/>
          </w:tcPr>
          <w:p w14:paraId="5D6E0D5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62025A3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0F4B856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F49E50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0E4669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40339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7794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8C366D6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E8B" w:rsidRPr="00CF7ED9" w14:paraId="40692641" w14:textId="77777777" w:rsidTr="00046B9F">
        <w:tc>
          <w:tcPr>
            <w:tcW w:w="3510" w:type="dxa"/>
          </w:tcPr>
          <w:p w14:paraId="5687D2D7" w14:textId="3AD2F6CB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76288D">
              <w:rPr>
                <w:rFonts w:asciiTheme="majorBidi" w:hAnsiTheme="majorBidi" w:cstheme="majorBidi" w:hint="cs"/>
                <w:sz w:val="30"/>
                <w:szCs w:val="30"/>
                <w:cs/>
              </w:rPr>
              <w:t>ฝากธนาคาร</w:t>
            </w:r>
          </w:p>
        </w:tc>
        <w:tc>
          <w:tcPr>
            <w:tcW w:w="1260" w:type="dxa"/>
            <w:shd w:val="clear" w:color="auto" w:fill="auto"/>
          </w:tcPr>
          <w:p w14:paraId="33B05427" w14:textId="363B2C57" w:rsidR="00E51E8B" w:rsidRPr="00046B9F" w:rsidRDefault="00E8608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6B9F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  <w:r w:rsidR="00EE43F4" w:rsidRPr="00046B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1AE6" w:rsidRPr="00046B9F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52" w:type="dxa"/>
            <w:shd w:val="clear" w:color="auto" w:fill="auto"/>
          </w:tcPr>
          <w:p w14:paraId="0E99320A" w14:textId="77777777" w:rsidR="00E51E8B" w:rsidRPr="00046B9F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26216341" w14:textId="4A5B0E4B" w:rsidR="00E51E8B" w:rsidRPr="00046B9F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6B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1E8B" w:rsidRPr="00046B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B9F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E51E8B" w:rsidRPr="00046B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B9F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43" w:type="dxa"/>
          </w:tcPr>
          <w:p w14:paraId="69E9823D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3E363EE5" w14:textId="0139DD75" w:rsidR="00E51E8B" w:rsidRPr="00CF7ED9" w:rsidRDefault="00EB5AFF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793,939</w:t>
            </w:r>
          </w:p>
        </w:tc>
        <w:tc>
          <w:tcPr>
            <w:tcW w:w="236" w:type="dxa"/>
          </w:tcPr>
          <w:p w14:paraId="42179DC6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1F0C92D1" w14:textId="7EC8B7F0" w:rsidR="00E51E8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1E8B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E51E8B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</w:tr>
      <w:tr w:rsidR="00E51E8B" w:rsidRPr="00CF7ED9" w14:paraId="611B9EF8" w14:textId="77777777" w:rsidTr="00631064">
        <w:tc>
          <w:tcPr>
            <w:tcW w:w="3510" w:type="dxa"/>
          </w:tcPr>
          <w:p w14:paraId="1CED6CA6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  <w:shd w:val="clear" w:color="auto" w:fill="auto"/>
          </w:tcPr>
          <w:p w14:paraId="5B6DD865" w14:textId="0BEFF4BF" w:rsidR="00E51E8B" w:rsidRPr="00CF7ED9" w:rsidRDefault="00C5203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295</w:t>
            </w:r>
          </w:p>
        </w:tc>
        <w:tc>
          <w:tcPr>
            <w:tcW w:w="252" w:type="dxa"/>
          </w:tcPr>
          <w:p w14:paraId="20138E75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294CEA55" w14:textId="49780E2A" w:rsidR="00E51E8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E51E8B"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43" w:type="dxa"/>
          </w:tcPr>
          <w:p w14:paraId="06C691D4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AD5286B" w14:textId="3231DFD2" w:rsidR="00E51E8B" w:rsidRPr="00684E63" w:rsidRDefault="00C5203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295</w:t>
            </w:r>
          </w:p>
        </w:tc>
        <w:tc>
          <w:tcPr>
            <w:tcW w:w="236" w:type="dxa"/>
          </w:tcPr>
          <w:p w14:paraId="2E7C3F67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6F992489" w14:textId="5C4A2FE6" w:rsidR="00E51E8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E51E8B"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E51E8B" w:rsidRPr="00CF7ED9" w14:paraId="711AB370" w14:textId="77777777" w:rsidTr="00631064">
        <w:tc>
          <w:tcPr>
            <w:tcW w:w="3510" w:type="dxa"/>
          </w:tcPr>
          <w:p w14:paraId="7BAE6C07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  <w:shd w:val="clear" w:color="auto" w:fill="auto"/>
          </w:tcPr>
          <w:p w14:paraId="6D7343DF" w14:textId="002C3FF9" w:rsidR="00E51E8B" w:rsidRPr="00CF7ED9" w:rsidRDefault="005E4C70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3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440</w:t>
            </w:r>
          </w:p>
        </w:tc>
        <w:tc>
          <w:tcPr>
            <w:tcW w:w="252" w:type="dxa"/>
          </w:tcPr>
          <w:p w14:paraId="79FFC19D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B38AC3" w14:textId="608D564F" w:rsidR="00E51E8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3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</w:t>
            </w:r>
            <w:r w:rsidR="00E51E8B" w:rsidRPr="00CF7E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43" w:type="dxa"/>
          </w:tcPr>
          <w:p w14:paraId="79DF35E0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83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322C6D1" w14:textId="59845387" w:rsidR="00E51E8B" w:rsidRPr="00CF7ED9" w:rsidRDefault="00B13886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440</w:t>
            </w:r>
          </w:p>
        </w:tc>
        <w:tc>
          <w:tcPr>
            <w:tcW w:w="236" w:type="dxa"/>
          </w:tcPr>
          <w:p w14:paraId="6831FDE4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83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0E5F5FC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83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51E8B" w:rsidRPr="00CF7ED9" w14:paraId="11C92E59" w14:textId="77777777" w:rsidTr="00631064">
        <w:tc>
          <w:tcPr>
            <w:tcW w:w="3510" w:type="dxa"/>
          </w:tcPr>
          <w:p w14:paraId="2862C94C" w14:textId="251A906D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BC6BF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ประกันการเช่า</w:t>
            </w:r>
          </w:p>
        </w:tc>
        <w:tc>
          <w:tcPr>
            <w:tcW w:w="1260" w:type="dxa"/>
            <w:shd w:val="clear" w:color="auto" w:fill="auto"/>
          </w:tcPr>
          <w:p w14:paraId="70D13AF4" w14:textId="27D55F2C" w:rsidR="00E51E8B" w:rsidRPr="00CF7ED9" w:rsidRDefault="005E4C70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C520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5CF9462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277C4341" w14:textId="72BADCD5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43" w:type="dxa"/>
          </w:tcPr>
          <w:p w14:paraId="652CCB4F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2808678" w14:textId="02BB73AE" w:rsidR="00E51E8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684E6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C520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7B36B3C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592594C5" w14:textId="1D80E1E6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1F0E13" w:rsidRPr="001F0E13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</w:tr>
      <w:tr w:rsidR="00E51E8B" w:rsidRPr="00CF7ED9" w14:paraId="7441BC05" w14:textId="77777777" w:rsidTr="00631064">
        <w:tc>
          <w:tcPr>
            <w:tcW w:w="3510" w:type="dxa"/>
          </w:tcPr>
          <w:p w14:paraId="6E03CB92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  <w:shd w:val="clear" w:color="auto" w:fill="auto"/>
          </w:tcPr>
          <w:p w14:paraId="22A58592" w14:textId="5EA674C2" w:rsidR="00E51E8B" w:rsidRPr="00CF7ED9" w:rsidRDefault="00C5203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151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618</w:t>
            </w:r>
          </w:p>
        </w:tc>
        <w:tc>
          <w:tcPr>
            <w:tcW w:w="252" w:type="dxa"/>
          </w:tcPr>
          <w:p w14:paraId="4301EA4F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3B86C259" w14:textId="054AAC2E" w:rsidR="00E51E8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 w:rsidR="00E51E8B"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43" w:type="dxa"/>
            <w:vAlign w:val="bottom"/>
          </w:tcPr>
          <w:p w14:paraId="3BDAAE84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4F65E428" w14:textId="02A6F513" w:rsidR="00E51E8B" w:rsidRPr="00CF7ED9" w:rsidRDefault="00C5203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151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618</w:t>
            </w:r>
          </w:p>
        </w:tc>
        <w:tc>
          <w:tcPr>
            <w:tcW w:w="236" w:type="dxa"/>
          </w:tcPr>
          <w:p w14:paraId="12EEA315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67F31A38" w14:textId="7808B3F7" w:rsidR="00E51E8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 w:rsidR="00E51E8B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E51E8B" w:rsidRPr="00CF7ED9" w14:paraId="40BA76BD" w14:textId="77777777" w:rsidTr="00631064">
        <w:tc>
          <w:tcPr>
            <w:tcW w:w="3510" w:type="dxa"/>
          </w:tcPr>
          <w:p w14:paraId="18D6F851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</w:tcPr>
          <w:p w14:paraId="0A00EF81" w14:textId="1DB898DB" w:rsidR="00E51E8B" w:rsidRPr="00CF7ED9" w:rsidRDefault="005E4C70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251,671</w:t>
            </w:r>
          </w:p>
        </w:tc>
        <w:tc>
          <w:tcPr>
            <w:tcW w:w="252" w:type="dxa"/>
          </w:tcPr>
          <w:p w14:paraId="60F0E48E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147CFA60" w14:textId="5031D410" w:rsidR="00E51E8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E51E8B"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43" w:type="dxa"/>
          </w:tcPr>
          <w:p w14:paraId="199DDFBD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589D053D" w14:textId="214D7EA0" w:rsidR="00E51E8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684E6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627</w:t>
            </w:r>
          </w:p>
        </w:tc>
        <w:tc>
          <w:tcPr>
            <w:tcW w:w="236" w:type="dxa"/>
          </w:tcPr>
          <w:p w14:paraId="1ADEDC1D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72AF0E09" w14:textId="2A61D245" w:rsidR="00E51E8B" w:rsidRPr="00CF7ED9" w:rsidRDefault="001F0E1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51E8B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</w:tr>
      <w:tr w:rsidR="00102A8C" w:rsidRPr="00CF7ED9" w14:paraId="2603114F" w14:textId="77777777" w:rsidTr="00631064">
        <w:tc>
          <w:tcPr>
            <w:tcW w:w="3510" w:type="dxa"/>
          </w:tcPr>
          <w:p w14:paraId="4C6A1A15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778746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0D8D54A3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01F49A48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1FCF5DF4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1540A0B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1245E0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180F8236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A8C" w:rsidRPr="00CF7ED9" w14:paraId="3F9C22C2" w14:textId="77777777" w:rsidTr="00631064">
        <w:tc>
          <w:tcPr>
            <w:tcW w:w="3510" w:type="dxa"/>
          </w:tcPr>
          <w:p w14:paraId="5EBBC64F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="00E80E1D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ตรง</w:t>
            </w:r>
          </w:p>
        </w:tc>
        <w:tc>
          <w:tcPr>
            <w:tcW w:w="1260" w:type="dxa"/>
            <w:shd w:val="clear" w:color="auto" w:fill="auto"/>
          </w:tcPr>
          <w:p w14:paraId="64B3B0E5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5C96261E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07414071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6D51E5F9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9F060C3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BD1AD8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12BB89A4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C70" w:rsidRPr="00CF7ED9" w14:paraId="0FFB3A4D" w14:textId="77777777" w:rsidTr="00631064">
        <w:tc>
          <w:tcPr>
            <w:tcW w:w="3510" w:type="dxa"/>
          </w:tcPr>
          <w:p w14:paraId="63EE3F92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  <w:shd w:val="clear" w:color="auto" w:fill="auto"/>
          </w:tcPr>
          <w:p w14:paraId="4609AEBD" w14:textId="46302FDC" w:rsidR="005E4C70" w:rsidRPr="005E4C70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14:paraId="7C81554F" w14:textId="77777777" w:rsidR="005E4C70" w:rsidRPr="005E4C70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08B2B0F0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4A3A96C4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44B6C428" w14:textId="6B269A6C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146</w:t>
            </w:r>
          </w:p>
        </w:tc>
        <w:tc>
          <w:tcPr>
            <w:tcW w:w="236" w:type="dxa"/>
          </w:tcPr>
          <w:p w14:paraId="328FFC09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58C4C660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4C70" w:rsidRPr="00CF7ED9" w14:paraId="52B10536" w14:textId="77777777" w:rsidTr="00631064">
        <w:tc>
          <w:tcPr>
            <w:tcW w:w="3510" w:type="dxa"/>
          </w:tcPr>
          <w:p w14:paraId="33F86541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513AD0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564A3359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77A0CBD9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6EB940F6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53FE0465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FB673D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11B4731E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C70" w:rsidRPr="00CF7ED9" w14:paraId="5E760BD2" w14:textId="77777777" w:rsidTr="00631064">
        <w:tc>
          <w:tcPr>
            <w:tcW w:w="3510" w:type="dxa"/>
          </w:tcPr>
          <w:p w14:paraId="6C21D51C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บริษัทย่อยทางอ้อมของบริษัทใหญ่</w:t>
            </w:r>
          </w:p>
        </w:tc>
        <w:tc>
          <w:tcPr>
            <w:tcW w:w="1260" w:type="dxa"/>
          </w:tcPr>
          <w:p w14:paraId="68F993F9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49AE9A96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4A6D523F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5EF907FD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12B44B3B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9B6D380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65DCB0C3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E4C70" w:rsidRPr="00CF7ED9" w14:paraId="4F2605A9" w14:textId="77777777" w:rsidTr="00631064">
        <w:tc>
          <w:tcPr>
            <w:tcW w:w="3510" w:type="dxa"/>
          </w:tcPr>
          <w:p w14:paraId="71B04F1A" w14:textId="741CADBE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BC6BF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ประกันการเช่า</w:t>
            </w:r>
          </w:p>
        </w:tc>
        <w:tc>
          <w:tcPr>
            <w:tcW w:w="1260" w:type="dxa"/>
            <w:shd w:val="clear" w:color="auto" w:fill="auto"/>
          </w:tcPr>
          <w:p w14:paraId="13D79428" w14:textId="2F55E22D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663</w:t>
            </w:r>
          </w:p>
        </w:tc>
        <w:tc>
          <w:tcPr>
            <w:tcW w:w="252" w:type="dxa"/>
          </w:tcPr>
          <w:p w14:paraId="505B71CF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5F2A03A4" w14:textId="0CC2DC98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699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43" w:type="dxa"/>
          </w:tcPr>
          <w:p w14:paraId="69DA8491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F1C8E48" w14:textId="1DBB8B11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663</w:t>
            </w:r>
          </w:p>
        </w:tc>
        <w:tc>
          <w:tcPr>
            <w:tcW w:w="236" w:type="dxa"/>
          </w:tcPr>
          <w:p w14:paraId="058B57AC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4DAF0A2C" w14:textId="083D476C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699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</w:tr>
      <w:tr w:rsidR="005E4C70" w:rsidRPr="00CF7ED9" w14:paraId="1627DEAD" w14:textId="77777777" w:rsidTr="00631064">
        <w:tc>
          <w:tcPr>
            <w:tcW w:w="3510" w:type="dxa"/>
          </w:tcPr>
          <w:p w14:paraId="00B40FC5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</w:tcPr>
          <w:p w14:paraId="16CDB736" w14:textId="4B88EDF3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6CFA4066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57856DB8" w14:textId="6C721405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43" w:type="dxa"/>
          </w:tcPr>
          <w:p w14:paraId="34CF1A37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82D78D1" w14:textId="189F44AA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F0E13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3808C51" w14:textId="77777777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4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0593E794" w14:textId="4201FB16" w:rsidR="005E4C70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</w:tbl>
    <w:p w14:paraId="0211B2B9" w14:textId="094F4F78" w:rsidR="006201B9" w:rsidRPr="00D31ED8" w:rsidRDefault="006201B9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9"/>
        <w:jc w:val="thaiDistribute"/>
        <w:rPr>
          <w:rFonts w:asciiTheme="majorBidi" w:hAnsiTheme="majorBidi" w:cstheme="majorBidi"/>
          <w:sz w:val="28"/>
          <w:szCs w:val="28"/>
        </w:rPr>
      </w:pPr>
    </w:p>
    <w:p w14:paraId="2CC970A8" w14:textId="28B16412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46F3BAB1" w14:textId="77777777" w:rsidR="002D4841" w:rsidRPr="00D31ED8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894B5E" w:rsidRPr="00CF7ED9" w14:paraId="75CF004B" w14:textId="77777777" w:rsidTr="00631064">
        <w:tc>
          <w:tcPr>
            <w:tcW w:w="5490" w:type="dxa"/>
          </w:tcPr>
          <w:p w14:paraId="0F4DF417" w14:textId="77777777" w:rsidR="00894B5E" w:rsidRPr="00CF7ED9" w:rsidRDefault="00894B5E" w:rsidP="009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3C99DD63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B5E" w:rsidRPr="00CF7ED9" w14:paraId="21CB718A" w14:textId="77777777" w:rsidTr="00631064">
        <w:tc>
          <w:tcPr>
            <w:tcW w:w="5490" w:type="dxa"/>
          </w:tcPr>
          <w:p w14:paraId="6393728B" w14:textId="77777777" w:rsidR="00894B5E" w:rsidRPr="00CF7ED9" w:rsidRDefault="00894B5E" w:rsidP="009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9E3A6E" w14:textId="30038467" w:rsidR="00894B5E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3345213" w14:textId="77777777" w:rsidR="00894B5E" w:rsidRPr="00CF7ED9" w:rsidRDefault="00894B5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593D5AA6" w14:textId="6CE0105D" w:rsidR="00894B5E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894B5E" w:rsidRPr="00CF7ED9" w14:paraId="3798CEEC" w14:textId="77777777" w:rsidTr="00631064">
        <w:tc>
          <w:tcPr>
            <w:tcW w:w="5490" w:type="dxa"/>
          </w:tcPr>
          <w:p w14:paraId="14CF8FCE" w14:textId="77777777" w:rsidR="00894B5E" w:rsidRPr="00CF7ED9" w:rsidRDefault="00894B5E" w:rsidP="009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9CC8F0D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240" w:lineRule="auto"/>
              <w:ind w:left="-108" w:right="-18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F7ED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94B5E" w:rsidRPr="00CF7ED9" w14:paraId="1CC374EC" w14:textId="77777777" w:rsidTr="00631064">
        <w:tc>
          <w:tcPr>
            <w:tcW w:w="5490" w:type="dxa"/>
          </w:tcPr>
          <w:p w14:paraId="7C470E78" w14:textId="79EDE5B1" w:rsidR="00894B5E" w:rsidRPr="00CF7ED9" w:rsidRDefault="005E4C70" w:rsidP="005E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</w:t>
            </w:r>
            <w:r w:rsidR="00DA6E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ขั้นต่ำที่ต้องจ่ายในอนาคตทั้งสิ้นภายใต้</w:t>
            </w:r>
            <w:r w:rsidR="00894B5E"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="00894B5E"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710" w:type="dxa"/>
            <w:vAlign w:val="bottom"/>
          </w:tcPr>
          <w:p w14:paraId="4D031086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9DB322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1EDD9A6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09188A" w:rsidRPr="00CF7ED9" w14:paraId="44615B41" w14:textId="77777777" w:rsidTr="00631064">
        <w:tc>
          <w:tcPr>
            <w:tcW w:w="5490" w:type="dxa"/>
          </w:tcPr>
          <w:p w14:paraId="11693D62" w14:textId="3B8F4A8F" w:rsidR="0009188A" w:rsidRPr="00CF7ED9" w:rsidRDefault="0009188A" w:rsidP="0009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5E4C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E4C7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E4C7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649333" w14:textId="49980B86" w:rsidR="0009188A" w:rsidRPr="00CF7ED9" w:rsidRDefault="009F53BD" w:rsidP="000918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A175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175D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70" w:type="dxa"/>
            <w:vAlign w:val="bottom"/>
          </w:tcPr>
          <w:p w14:paraId="666FC0A6" w14:textId="77777777" w:rsidR="0009188A" w:rsidRPr="00CF7ED9" w:rsidRDefault="0009188A" w:rsidP="000918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83E9830" w14:textId="2A1534CC" w:rsidR="0009188A" w:rsidRPr="00CF7ED9" w:rsidRDefault="001F0E13" w:rsidP="000918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9188A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09188A" w:rsidRPr="00CF7ED9" w14:paraId="59E503CB" w14:textId="77777777" w:rsidTr="00631064">
        <w:tc>
          <w:tcPr>
            <w:tcW w:w="5490" w:type="dxa"/>
          </w:tcPr>
          <w:p w14:paraId="65F6A314" w14:textId="0F0FCD9F" w:rsidR="0009188A" w:rsidRPr="00CF7ED9" w:rsidRDefault="005E4C70" w:rsidP="0009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B23B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B27A2" w14:textId="041BDD22" w:rsidR="0009188A" w:rsidRPr="00CF7ED9" w:rsidRDefault="009F53BD" w:rsidP="000918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A175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175D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270" w:type="dxa"/>
            <w:vAlign w:val="bottom"/>
          </w:tcPr>
          <w:p w14:paraId="0F8C44E0" w14:textId="77777777" w:rsidR="0009188A" w:rsidRPr="00CF7ED9" w:rsidRDefault="0009188A" w:rsidP="000918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B02BF" w14:textId="1281F384" w:rsidR="0009188A" w:rsidRPr="00CF7ED9" w:rsidRDefault="001F0E13" w:rsidP="000918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9188A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</w:tr>
      <w:tr w:rsidR="0009188A" w:rsidRPr="00CF7ED9" w14:paraId="6EBB8A12" w14:textId="77777777" w:rsidTr="00631064">
        <w:tc>
          <w:tcPr>
            <w:tcW w:w="5490" w:type="dxa"/>
          </w:tcPr>
          <w:p w14:paraId="41CF7B9B" w14:textId="77777777" w:rsidR="0009188A" w:rsidRPr="00CF7ED9" w:rsidRDefault="0009188A" w:rsidP="0009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FC5C29F" w14:textId="452AF4F3" w:rsidR="0009188A" w:rsidRPr="00CF7ED9" w:rsidRDefault="009F53BD" w:rsidP="000918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A1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1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70C83B61" w14:textId="77777777" w:rsidR="0009188A" w:rsidRPr="00CF7ED9" w:rsidRDefault="0009188A" w:rsidP="000918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C9AEE7A" w14:textId="42554392" w:rsidR="0009188A" w:rsidRPr="00CF7ED9" w:rsidRDefault="001F0E13" w:rsidP="000918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09188A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</w:tr>
    </w:tbl>
    <w:p w14:paraId="0E57CE69" w14:textId="32C20611" w:rsidR="004306D9" w:rsidRPr="00D31ED8" w:rsidRDefault="0043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0946A89" w14:textId="77777777" w:rsidR="00631064" w:rsidRDefault="0063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E5686C6" w14:textId="026B5D03" w:rsidR="002D4841" w:rsidRPr="00CF7ED9" w:rsidRDefault="002D4841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787D1605" w14:textId="77777777" w:rsidR="002D4841" w:rsidRPr="00D31ED8" w:rsidRDefault="002D4841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2B194" w14:textId="6A175126" w:rsidR="00331D7E" w:rsidRPr="00331D7E" w:rsidRDefault="00331D7E" w:rsidP="00467FF6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31D7E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สัญญาการรับบริการ</w:t>
      </w:r>
      <w:r w:rsidR="00DB3260">
        <w:rPr>
          <w:rFonts w:asciiTheme="majorBidi" w:hAnsiTheme="majorBidi" w:cstheme="majorBidi" w:hint="cs"/>
          <w:i/>
          <w:iCs/>
          <w:sz w:val="30"/>
          <w:szCs w:val="30"/>
          <w:cs/>
        </w:rPr>
        <w:t>เพื่อสนับสนุนธุรกิจตามปกติ</w:t>
      </w:r>
    </w:p>
    <w:p w14:paraId="55236D08" w14:textId="77777777" w:rsidR="00331D7E" w:rsidRPr="00D31ED8" w:rsidRDefault="00331D7E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1AA5E5" w14:textId="52DD9F0D" w:rsidR="002D4841" w:rsidRDefault="002D4841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66027B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CF7ED9">
        <w:rPr>
          <w:rFonts w:asciiTheme="majorBidi" w:hAnsiTheme="majorBidi" w:cstheme="majorBidi"/>
          <w:sz w:val="30"/>
          <w:szCs w:val="30"/>
          <w:cs/>
        </w:rPr>
        <w:t>สัญญาการรับบริการ</w:t>
      </w:r>
      <w:r w:rsidR="0066027B">
        <w:rPr>
          <w:rFonts w:asciiTheme="majorBidi" w:hAnsiTheme="majorBidi" w:cstheme="majorBidi" w:hint="cs"/>
          <w:sz w:val="30"/>
          <w:szCs w:val="30"/>
          <w:cs/>
        </w:rPr>
        <w:t>เพื่อสนับสนุนธุรกิจตามปกติ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กับธนาคารไทยพาณิชย์ จำกัด (มหาชน) โดยสัญญามีระยะเวลา </w:t>
      </w:r>
      <w:r w:rsidR="001F0E13" w:rsidRPr="001F0E13">
        <w:rPr>
          <w:rFonts w:asciiTheme="majorBidi" w:hAnsiTheme="majorBidi" w:cstheme="majorBidi"/>
          <w:sz w:val="30"/>
          <w:szCs w:val="30"/>
        </w:rPr>
        <w:t>1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66027B" w:rsidRPr="00CF7ED9">
        <w:rPr>
          <w:rFonts w:asciiTheme="majorBidi" w:hAnsiTheme="majorBidi" w:cstheme="majorBidi"/>
          <w:sz w:val="30"/>
          <w:szCs w:val="30"/>
          <w:cs/>
        </w:rPr>
        <w:t xml:space="preserve">เมื่อสิ้นสุดระยะเวลาตามสัญญา หากไม่มีคู่สัญญารายใดบอกเลิกสัญญาให้ถือว่าสัญญานี้มีผลใช้บังคับต่อไปอีก </w:t>
      </w:r>
      <w:r w:rsidR="0066027B" w:rsidRPr="001F0E13">
        <w:rPr>
          <w:rFonts w:asciiTheme="majorBidi" w:hAnsiTheme="majorBidi" w:cstheme="majorBidi"/>
          <w:sz w:val="30"/>
          <w:szCs w:val="30"/>
        </w:rPr>
        <w:t>1</w:t>
      </w:r>
      <w:r w:rsidR="0066027B"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66027B" w:rsidRPr="00CF7ED9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นับแต่วันที่ครบกำหนดอายุดังกล่าวเป็นคราว ๆ </w:t>
      </w:r>
      <w:r w:rsidR="00A717EB">
        <w:rPr>
          <w:rFonts w:asciiTheme="majorBidi" w:hAnsiTheme="majorBidi" w:cstheme="majorBidi" w:hint="cs"/>
          <w:sz w:val="30"/>
          <w:szCs w:val="30"/>
          <w:cs/>
        </w:rPr>
        <w:t>ไป</w:t>
      </w:r>
      <w:r w:rsidR="00DA6E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027B" w:rsidRPr="0066027B">
        <w:rPr>
          <w:rFonts w:asciiTheme="majorBidi" w:hAnsiTheme="majorBidi" w:hint="cs"/>
          <w:sz w:val="30"/>
          <w:szCs w:val="30"/>
          <w:cs/>
        </w:rPr>
        <w:t>กรณีที่คู่สัญญาฝ่ายใด</w:t>
      </w:r>
      <w:r w:rsidR="008D7713">
        <w:rPr>
          <w:rFonts w:asciiTheme="majorBidi" w:hAnsiTheme="majorBidi"/>
          <w:sz w:val="30"/>
          <w:szCs w:val="30"/>
        </w:rPr>
        <w:br/>
      </w:r>
      <w:r w:rsidR="0066027B" w:rsidRPr="0066027B">
        <w:rPr>
          <w:rFonts w:asciiTheme="majorBidi" w:hAnsiTheme="majorBidi" w:hint="cs"/>
          <w:sz w:val="30"/>
          <w:szCs w:val="30"/>
          <w:cs/>
        </w:rPr>
        <w:t>ไม่ประสงค์จะต่ออายุสัญญาเมื่อสัญญาครบกำหนดในคราวใด</w:t>
      </w:r>
      <w:r w:rsidR="0066027B" w:rsidRPr="0066027B">
        <w:rPr>
          <w:rFonts w:asciiTheme="majorBidi" w:hAnsiTheme="majorBidi"/>
          <w:sz w:val="30"/>
          <w:szCs w:val="30"/>
          <w:cs/>
        </w:rPr>
        <w:t xml:space="preserve"> </w:t>
      </w:r>
      <w:r w:rsidR="0066027B" w:rsidRPr="0066027B">
        <w:rPr>
          <w:rFonts w:asciiTheme="majorBidi" w:hAnsiTheme="majorBidi" w:hint="cs"/>
          <w:sz w:val="30"/>
          <w:szCs w:val="30"/>
          <w:cs/>
        </w:rPr>
        <w:t>ให้คู่สัญญาฝ่ายนั้นบอกกล่าวเป็นลายลักษณ์อักษรให้คู่สัญญาอีกฝ่ายหนึ่งทราบล่วงหน้าไม่น้อยกว่า</w:t>
      </w:r>
      <w:r w:rsidR="0066027B" w:rsidRPr="0066027B">
        <w:rPr>
          <w:rFonts w:asciiTheme="majorBidi" w:hAnsiTheme="majorBidi"/>
          <w:sz w:val="30"/>
          <w:szCs w:val="30"/>
          <w:cs/>
        </w:rPr>
        <w:t xml:space="preserve"> </w:t>
      </w:r>
      <w:r w:rsidR="0066027B">
        <w:rPr>
          <w:rFonts w:asciiTheme="majorBidi" w:hAnsiTheme="majorBidi"/>
          <w:sz w:val="30"/>
          <w:szCs w:val="30"/>
        </w:rPr>
        <w:t>90</w:t>
      </w:r>
      <w:r w:rsidR="0066027B" w:rsidRPr="0066027B">
        <w:rPr>
          <w:rFonts w:asciiTheme="majorBidi" w:hAnsiTheme="majorBidi"/>
          <w:sz w:val="30"/>
          <w:szCs w:val="30"/>
          <w:cs/>
        </w:rPr>
        <w:t xml:space="preserve"> </w:t>
      </w:r>
      <w:r w:rsidR="0066027B" w:rsidRPr="0066027B">
        <w:rPr>
          <w:rFonts w:asciiTheme="majorBidi" w:hAnsiTheme="majorBidi" w:hint="cs"/>
          <w:sz w:val="30"/>
          <w:szCs w:val="30"/>
          <w:cs/>
        </w:rPr>
        <w:t>วันก่อนครบกำหนดระยะเวลาสิ้นสุดสัญญาดังกล่าว</w:t>
      </w:r>
      <w:r w:rsidR="0066027B" w:rsidRPr="0066027B">
        <w:rPr>
          <w:rFonts w:asciiTheme="majorBidi" w:hAnsiTheme="majorBidi"/>
          <w:sz w:val="30"/>
          <w:szCs w:val="30"/>
          <w:cs/>
        </w:rPr>
        <w:t xml:space="preserve"> </w:t>
      </w:r>
      <w:r w:rsidR="0066027B" w:rsidRPr="0066027B">
        <w:rPr>
          <w:rFonts w:asciiTheme="majorBidi" w:hAnsiTheme="majorBidi" w:hint="cs"/>
          <w:sz w:val="30"/>
          <w:szCs w:val="30"/>
          <w:cs/>
        </w:rPr>
        <w:t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</w:t>
      </w:r>
      <w:r w:rsidR="0066027B" w:rsidRPr="0066027B">
        <w:rPr>
          <w:rFonts w:asciiTheme="majorBidi" w:hAnsiTheme="majorBidi"/>
          <w:sz w:val="30"/>
          <w:szCs w:val="30"/>
          <w:cs/>
        </w:rPr>
        <w:t xml:space="preserve"> </w:t>
      </w:r>
      <w:r w:rsidR="0066027B">
        <w:rPr>
          <w:rFonts w:asciiTheme="majorBidi" w:hAnsiTheme="majorBidi"/>
          <w:sz w:val="30"/>
          <w:szCs w:val="30"/>
        </w:rPr>
        <w:t xml:space="preserve">30 </w:t>
      </w:r>
      <w:r w:rsidR="0066027B" w:rsidRPr="0066027B">
        <w:rPr>
          <w:rFonts w:asciiTheme="majorBidi" w:hAnsiTheme="majorBidi" w:hint="cs"/>
          <w:sz w:val="30"/>
          <w:szCs w:val="30"/>
          <w:cs/>
        </w:rPr>
        <w:t>วัน</w:t>
      </w:r>
      <w:r w:rsidR="0066027B">
        <w:rPr>
          <w:rFonts w:asciiTheme="majorBidi" w:hAnsiTheme="majorBidi" w:hint="cs"/>
          <w:sz w:val="30"/>
          <w:szCs w:val="30"/>
          <w:cs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ขอบเขตการรับบริการประกอบด้วย งานบัญชีและการเงิน งานทรัพยากรบุคคล </w:t>
      </w:r>
      <w:r w:rsidR="00B00AAB" w:rsidRPr="00CF7ED9">
        <w:rPr>
          <w:rFonts w:asciiTheme="majorBidi" w:hAnsiTheme="majorBidi" w:cstheme="majorBidi"/>
          <w:sz w:val="30"/>
          <w:szCs w:val="30"/>
          <w:cs/>
        </w:rPr>
        <w:t>งานอบรม</w:t>
      </w:r>
      <w:r w:rsidR="00B00AAB">
        <w:rPr>
          <w:rFonts w:asciiTheme="majorBidi" w:hAnsiTheme="majorBidi" w:cstheme="majorBidi"/>
          <w:sz w:val="30"/>
          <w:szCs w:val="30"/>
        </w:rPr>
        <w:t xml:space="preserve"> </w:t>
      </w:r>
      <w:r w:rsidR="00B00AAB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="00B00AAB">
        <w:rPr>
          <w:rFonts w:asciiTheme="majorBidi" w:hAnsiTheme="majorBidi" w:cstheme="majorBidi"/>
          <w:sz w:val="30"/>
          <w:szCs w:val="30"/>
        </w:rPr>
        <w:t>Wealth Academy (License)</w:t>
      </w:r>
      <w:r w:rsidR="00B00AAB" w:rsidRPr="00CF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0AAB">
        <w:rPr>
          <w:rFonts w:asciiTheme="majorBidi" w:hAnsiTheme="majorBidi" w:cstheme="majorBidi" w:hint="cs"/>
          <w:sz w:val="30"/>
          <w:szCs w:val="30"/>
          <w:cs/>
        </w:rPr>
        <w:t xml:space="preserve">งานตรวจสอบ </w:t>
      </w:r>
      <w:r w:rsidRPr="00CF7ED9">
        <w:rPr>
          <w:rFonts w:asciiTheme="majorBidi" w:hAnsiTheme="majorBidi" w:cstheme="majorBidi"/>
          <w:sz w:val="30"/>
          <w:szCs w:val="30"/>
          <w:cs/>
        </w:rPr>
        <w:t>งานกำกับ</w:t>
      </w:r>
      <w:r w:rsidR="00B00AAB">
        <w:rPr>
          <w:rFonts w:asciiTheme="majorBidi" w:hAnsiTheme="majorBidi" w:cstheme="majorBidi" w:hint="cs"/>
          <w:sz w:val="30"/>
          <w:szCs w:val="30"/>
          <w:cs/>
        </w:rPr>
        <w:t>และควบคุม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0AAB" w:rsidRPr="00CF7ED9">
        <w:rPr>
          <w:rFonts w:asciiTheme="majorBidi" w:hAnsiTheme="majorBidi" w:cstheme="majorBidi"/>
          <w:sz w:val="30"/>
          <w:szCs w:val="30"/>
          <w:cs/>
        </w:rPr>
        <w:t>งานเลขานุการ</w:t>
      </w:r>
      <w:r w:rsidR="00B00AAB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B00AAB" w:rsidRPr="00CF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0AAB">
        <w:rPr>
          <w:rFonts w:asciiTheme="majorBidi" w:hAnsiTheme="majorBidi" w:cstheme="majorBidi" w:hint="cs"/>
          <w:sz w:val="30"/>
          <w:szCs w:val="30"/>
          <w:cs/>
        </w:rPr>
        <w:t xml:space="preserve">งานการตลาด </w:t>
      </w:r>
      <w:r w:rsidR="00621F4F">
        <w:rPr>
          <w:rFonts w:asciiTheme="majorBidi" w:hAnsiTheme="majorBidi" w:cstheme="majorBidi"/>
          <w:sz w:val="30"/>
          <w:szCs w:val="30"/>
        </w:rPr>
        <w:br/>
      </w:r>
      <w:r w:rsidRPr="00CF7ED9">
        <w:rPr>
          <w:rFonts w:asciiTheme="majorBidi" w:hAnsiTheme="majorBidi" w:cstheme="majorBidi"/>
          <w:sz w:val="30"/>
          <w:szCs w:val="30"/>
          <w:cs/>
        </w:rPr>
        <w:t>งาน</w:t>
      </w:r>
      <w:r w:rsidR="00B00AAB">
        <w:rPr>
          <w:rFonts w:asciiTheme="majorBidi" w:hAnsiTheme="majorBidi" w:cstheme="majorBidi" w:hint="cs"/>
          <w:sz w:val="30"/>
          <w:szCs w:val="30"/>
          <w:cs/>
        </w:rPr>
        <w:t>ประชาสัมพันธ์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งาน</w:t>
      </w:r>
      <w:r w:rsidR="004139BF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งานบริการกลาง </w:t>
      </w:r>
      <w:r w:rsidR="00B00AAB" w:rsidRPr="00CF7ED9">
        <w:rPr>
          <w:rFonts w:asciiTheme="majorBidi" w:hAnsiTheme="majorBidi" w:cstheme="majorBidi"/>
          <w:sz w:val="30"/>
          <w:szCs w:val="30"/>
          <w:cs/>
        </w:rPr>
        <w:t>งาน</w:t>
      </w:r>
      <w:r w:rsidR="00B00AAB">
        <w:rPr>
          <w:rFonts w:asciiTheme="majorBidi" w:hAnsiTheme="majorBidi" w:cstheme="majorBidi" w:hint="cs"/>
          <w:sz w:val="30"/>
          <w:szCs w:val="30"/>
          <w:cs/>
        </w:rPr>
        <w:t>บริหารงาน</w:t>
      </w:r>
      <w:r w:rsidR="00B00AAB" w:rsidRPr="00CF7ED9">
        <w:rPr>
          <w:rFonts w:asciiTheme="majorBidi" w:hAnsiTheme="majorBidi" w:cstheme="majorBidi"/>
          <w:sz w:val="30"/>
          <w:szCs w:val="30"/>
          <w:cs/>
        </w:rPr>
        <w:t>จัดซื้อ</w:t>
      </w:r>
      <w:r w:rsidR="00B00AAB">
        <w:rPr>
          <w:rFonts w:asciiTheme="majorBidi" w:hAnsiTheme="majorBidi" w:cstheme="majorBidi" w:hint="cs"/>
          <w:sz w:val="30"/>
          <w:szCs w:val="30"/>
          <w:cs/>
        </w:rPr>
        <w:t>ทั่วไป งานบริหารงานอาคาร งาน</w:t>
      </w:r>
      <w:r w:rsidRPr="00CF7ED9">
        <w:rPr>
          <w:rFonts w:asciiTheme="majorBidi" w:hAnsiTheme="majorBidi" w:cstheme="majorBidi"/>
          <w:sz w:val="30"/>
          <w:szCs w:val="30"/>
          <w:cs/>
        </w:rPr>
        <w:t>บริหารความปลอดภัยและรักษาความปลอดภัย งานเทคโนโลยี และ</w:t>
      </w:r>
      <w:r w:rsidR="00B00AAB" w:rsidRPr="00CF7ED9">
        <w:rPr>
          <w:rFonts w:asciiTheme="majorBidi" w:hAnsiTheme="majorBidi" w:cstheme="majorBidi"/>
          <w:sz w:val="30"/>
          <w:szCs w:val="30"/>
          <w:cs/>
        </w:rPr>
        <w:t>งานกฎหมาย</w:t>
      </w:r>
      <w:r w:rsidR="00B00AAB">
        <w:rPr>
          <w:rFonts w:asciiTheme="majorBidi" w:hAnsiTheme="majorBidi" w:cstheme="majorBidi"/>
          <w:sz w:val="30"/>
          <w:szCs w:val="30"/>
        </w:rPr>
        <w:t xml:space="preserve"> </w:t>
      </w:r>
      <w:r w:rsidR="0066027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02D85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CF7ED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6027B">
        <w:rPr>
          <w:rFonts w:asciiTheme="majorBidi" w:hAnsiTheme="majorBidi" w:cstheme="majorBidi" w:hint="cs"/>
          <w:sz w:val="30"/>
          <w:szCs w:val="30"/>
          <w:cs/>
        </w:rPr>
        <w:t>ตกลง</w:t>
      </w:r>
      <w:r w:rsidR="002D0938">
        <w:rPr>
          <w:rFonts w:asciiTheme="majorBidi" w:hAnsiTheme="majorBidi" w:cstheme="majorBidi" w:hint="cs"/>
          <w:sz w:val="30"/>
          <w:szCs w:val="30"/>
          <w:cs/>
        </w:rPr>
        <w:t>ชำระค่าตอบแทน</w:t>
      </w:r>
      <w:r w:rsidRPr="00CF7ED9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BB0541">
        <w:rPr>
          <w:rFonts w:asciiTheme="majorBidi" w:hAnsiTheme="majorBidi" w:cstheme="majorBidi" w:hint="cs"/>
          <w:sz w:val="30"/>
          <w:szCs w:val="30"/>
          <w:cs/>
        </w:rPr>
        <w:t>เพื่อสนับสนุนธุรกิจตามปกติ</w:t>
      </w:r>
      <w:r w:rsidRPr="00CF7ED9">
        <w:rPr>
          <w:rFonts w:asciiTheme="majorBidi" w:hAnsiTheme="majorBidi" w:cstheme="majorBidi"/>
          <w:sz w:val="30"/>
          <w:szCs w:val="30"/>
          <w:cs/>
        </w:rPr>
        <w:t>ตามที่ระบุไว้ในสัญญา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</w:p>
    <w:p w14:paraId="7660509A" w14:textId="17CE2400" w:rsidR="00EE174C" w:rsidRDefault="00EE174C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C869F" w14:textId="660A4C0E" w:rsidR="00331D7E" w:rsidRPr="00331D7E" w:rsidRDefault="00331D7E" w:rsidP="00467FF6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1D7E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สัญญาเช่าพื้นที่</w:t>
      </w:r>
    </w:p>
    <w:p w14:paraId="363550BD" w14:textId="77777777" w:rsidR="00331D7E" w:rsidRPr="00CF7ED9" w:rsidRDefault="00331D7E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BA541" w14:textId="2A326085" w:rsidR="00D31ED8" w:rsidRDefault="002D4841" w:rsidP="00D31ED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6027B"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CF7ED9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66027B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และบริการกับธนาคารไทยพาณิชย์ จำกัด (มหาชน) และบริษัท มหิศร จำกัด โดยสัญญามีระยะเวลา </w:t>
      </w:r>
      <w:r w:rsidR="001F0E13" w:rsidRPr="001F0E13">
        <w:rPr>
          <w:rFonts w:asciiTheme="majorBidi" w:hAnsiTheme="majorBidi" w:cstheme="majorBidi"/>
          <w:sz w:val="30"/>
          <w:szCs w:val="30"/>
        </w:rPr>
        <w:t>3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ปี ผู้ให้บริการมีสิทธิบอกเลิกสัญญานี้ได้ทันที โดยจะแจ้งให้บริษัททราบล่วงหน้าเป็นระยะเวลาไม่น้อยกว่า </w:t>
      </w:r>
      <w:r w:rsidR="001F0E13" w:rsidRPr="001F0E13">
        <w:rPr>
          <w:rFonts w:asciiTheme="majorBidi" w:hAnsiTheme="majorBidi" w:cstheme="majorBidi"/>
          <w:sz w:val="30"/>
          <w:szCs w:val="30"/>
        </w:rPr>
        <w:t>90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วัน บริษัท</w:t>
      </w:r>
      <w:r w:rsidR="0066027B">
        <w:rPr>
          <w:rFonts w:asciiTheme="majorBidi" w:hAnsiTheme="majorBidi" w:cstheme="majorBidi" w:hint="cs"/>
          <w:sz w:val="30"/>
          <w:szCs w:val="30"/>
          <w:cs/>
        </w:rPr>
        <w:t>ตกลง</w:t>
      </w:r>
      <w:r w:rsidR="007E1A38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CF7ED9">
        <w:rPr>
          <w:rFonts w:asciiTheme="majorBidi" w:hAnsiTheme="majorBidi" w:cstheme="majorBidi"/>
          <w:sz w:val="30"/>
          <w:szCs w:val="30"/>
          <w:cs/>
        </w:rPr>
        <w:t>ค่าเช่าและค่าบริการอาคารตามที่ระบุไว้ในสัญญา</w:t>
      </w:r>
    </w:p>
    <w:p w14:paraId="1C4FB786" w14:textId="77777777" w:rsidR="00631064" w:rsidRDefault="00631064" w:rsidP="00D31ED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E510EB" w14:textId="292FEF85" w:rsidR="002D4841" w:rsidRPr="00331D7E" w:rsidRDefault="002D4841" w:rsidP="00467FF6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1D7E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สัญญาการให้บริการ</w:t>
      </w:r>
    </w:p>
    <w:p w14:paraId="16C6F54B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10E82C" w14:textId="1EE2C03E" w:rsidR="00FD3CE1" w:rsidRDefault="00FD3CE1" w:rsidP="00FD3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66E57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ได้ทำ</w:t>
      </w:r>
      <w:r w:rsidRPr="00366E57">
        <w:rPr>
          <w:rFonts w:ascii="Angsana New" w:hAnsi="Angsana New" w:hint="cs"/>
          <w:sz w:val="30"/>
          <w:szCs w:val="30"/>
          <w:cs/>
        </w:rPr>
        <w:t>สัญญาการ</w:t>
      </w:r>
      <w:r w:rsidR="002E797C">
        <w:rPr>
          <w:rFonts w:ascii="Angsana New" w:hAnsi="Angsana New" w:hint="cs"/>
          <w:sz w:val="30"/>
          <w:szCs w:val="30"/>
          <w:cs/>
        </w:rPr>
        <w:t>ให้</w:t>
      </w:r>
      <w:r w:rsidRPr="00366E57">
        <w:rPr>
          <w:rFonts w:ascii="Angsana New" w:hAnsi="Angsana New" w:hint="cs"/>
          <w:sz w:val="30"/>
          <w:szCs w:val="30"/>
          <w:cs/>
        </w:rPr>
        <w:t>บริการ</w:t>
      </w:r>
      <w:r>
        <w:rPr>
          <w:rFonts w:ascii="Angsana New" w:hAnsi="Angsana New" w:hint="cs"/>
          <w:sz w:val="30"/>
          <w:szCs w:val="30"/>
          <w:cs/>
        </w:rPr>
        <w:t>สนับสนุน</w:t>
      </w:r>
      <w:r w:rsidR="002E797C">
        <w:rPr>
          <w:rFonts w:ascii="Angsana New" w:hAnsi="Angsana New" w:hint="cs"/>
          <w:sz w:val="30"/>
          <w:szCs w:val="30"/>
          <w:cs/>
        </w:rPr>
        <w:t>งานวาณิชธนกิจ</w:t>
      </w:r>
      <w:r w:rsidRPr="00366E57">
        <w:rPr>
          <w:rFonts w:ascii="Angsana New" w:hAnsi="Angsana New" w:hint="cs"/>
          <w:sz w:val="30"/>
          <w:szCs w:val="30"/>
          <w:cs/>
        </w:rPr>
        <w:t>กับ</w:t>
      </w:r>
      <w:r w:rsidR="002E797C" w:rsidRPr="00CF7ED9">
        <w:rPr>
          <w:rFonts w:asciiTheme="majorBidi" w:hAnsiTheme="majorBidi" w:cstheme="majorBidi"/>
          <w:sz w:val="30"/>
          <w:szCs w:val="30"/>
          <w:cs/>
        </w:rPr>
        <w:t xml:space="preserve">ธนาคารไทยพาณิชย์ จำกัด (มหาชน) </w:t>
      </w:r>
      <w:r w:rsidR="00621F4F" w:rsidRPr="002A2C0A">
        <w:rPr>
          <w:rFonts w:asciiTheme="majorBidi" w:hAnsiTheme="majorBidi" w:cstheme="majorBidi" w:hint="cs"/>
          <w:sz w:val="30"/>
          <w:szCs w:val="30"/>
          <w:cs/>
        </w:rPr>
        <w:t>สัญญานี้จะมีผลบังคับใช้ต่อไปจนกว่าจะมีการยกเลิกสัญญาระหว่างกันเป็นลายลักษณ์อักษร</w:t>
      </w:r>
      <w:r>
        <w:rPr>
          <w:rFonts w:ascii="Angsana New" w:hAnsi="Angsana New"/>
          <w:sz w:val="30"/>
          <w:szCs w:val="30"/>
        </w:rPr>
        <w:t xml:space="preserve"> </w:t>
      </w:r>
      <w:r w:rsidRPr="00366E57">
        <w:rPr>
          <w:rFonts w:ascii="Angsana New" w:hAnsi="Angsana New" w:hint="cs"/>
          <w:sz w:val="30"/>
          <w:szCs w:val="30"/>
          <w:cs/>
        </w:rPr>
        <w:t>ขอบเขตการ</w:t>
      </w:r>
      <w:r w:rsidR="00D81269">
        <w:rPr>
          <w:rFonts w:ascii="Angsana New" w:hAnsi="Angsana New" w:hint="cs"/>
          <w:sz w:val="30"/>
          <w:szCs w:val="30"/>
          <w:cs/>
        </w:rPr>
        <w:t>ให้</w:t>
      </w:r>
      <w:r w:rsidRPr="00366E57">
        <w:rPr>
          <w:rFonts w:ascii="Angsana New" w:hAnsi="Angsana New" w:hint="cs"/>
          <w:sz w:val="30"/>
          <w:szCs w:val="30"/>
          <w:cs/>
        </w:rPr>
        <w:t>บริการคือ</w:t>
      </w:r>
      <w:r w:rsidR="00D81269">
        <w:rPr>
          <w:rFonts w:ascii="Angsana New" w:hAnsi="Angsana New" w:hint="cs"/>
          <w:sz w:val="30"/>
          <w:szCs w:val="30"/>
          <w:cs/>
        </w:rPr>
        <w:t xml:space="preserve">สนับสนุนงานวาณิชธนกิจ ตลาดทุน และ </w:t>
      </w:r>
      <w:r w:rsidR="00D81269">
        <w:rPr>
          <w:rFonts w:ascii="Angsana New" w:hAnsi="Angsana New"/>
          <w:sz w:val="30"/>
          <w:szCs w:val="30"/>
        </w:rPr>
        <w:t xml:space="preserve">Primary Distribution </w:t>
      </w:r>
      <w:r w:rsidR="00D81269">
        <w:rPr>
          <w:rFonts w:ascii="Angsana New" w:hAnsi="Angsana New" w:hint="cs"/>
          <w:sz w:val="30"/>
          <w:szCs w:val="30"/>
          <w:cs/>
        </w:rPr>
        <w:t>ของธนาคาร</w:t>
      </w:r>
      <w:r w:rsidRPr="00366E57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โดยบริษัท</w:t>
      </w:r>
      <w:r w:rsidR="00D81269">
        <w:rPr>
          <w:rFonts w:ascii="Angsana New" w:hAnsi="Angsana New" w:hint="cs"/>
          <w:sz w:val="30"/>
          <w:szCs w:val="30"/>
          <w:cs/>
        </w:rPr>
        <w:t>ได้รับ</w:t>
      </w:r>
      <w:r w:rsidRPr="002F5B4C">
        <w:rPr>
          <w:rFonts w:ascii="Angsana New" w:hAnsi="Angsana New" w:hint="cs"/>
          <w:sz w:val="30"/>
          <w:szCs w:val="30"/>
          <w:cs/>
        </w:rPr>
        <w:t>ชำระค่าบริการตามที่ระบุไว้ในสัญญา</w:t>
      </w:r>
    </w:p>
    <w:p w14:paraId="2ED51A32" w14:textId="77777777" w:rsidR="00FD3CE1" w:rsidRDefault="00FD3CE1" w:rsidP="00FD3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431869C" w14:textId="77777777" w:rsidR="00631064" w:rsidRDefault="0063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050B61" w14:textId="6E4333D1" w:rsidR="00621F4F" w:rsidRDefault="00621F4F" w:rsidP="00621F4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lastRenderedPageBreak/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ได้ทำ</w:t>
      </w:r>
      <w:r w:rsidRPr="002A2C0A">
        <w:rPr>
          <w:rFonts w:asciiTheme="majorBidi" w:hAnsiTheme="majorBidi" w:cstheme="majorBidi"/>
          <w:sz w:val="30"/>
          <w:szCs w:val="30"/>
          <w:cs/>
        </w:rPr>
        <w:t>สัญญาการ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2A2C0A">
        <w:rPr>
          <w:rFonts w:asciiTheme="majorBidi" w:hAnsiTheme="majorBidi" w:cstheme="majorBidi"/>
          <w:sz w:val="30"/>
          <w:szCs w:val="30"/>
          <w:cs/>
        </w:rPr>
        <w:t>บริการ</w:t>
      </w:r>
      <w:r>
        <w:rPr>
          <w:rFonts w:asciiTheme="majorBidi" w:hAnsiTheme="majorBidi" w:cstheme="majorBidi" w:hint="cs"/>
          <w:sz w:val="30"/>
          <w:szCs w:val="30"/>
          <w:cs/>
        </w:rPr>
        <w:t>เพื่อสนับสนุนธุรกิจตามปกติ</w:t>
      </w:r>
      <w:r w:rsidRPr="002A2C0A">
        <w:rPr>
          <w:rFonts w:asciiTheme="majorBidi" w:hAnsiTheme="majorBidi" w:cstheme="majorBidi"/>
          <w:sz w:val="30"/>
          <w:szCs w:val="30"/>
          <w:cs/>
        </w:rPr>
        <w:t>กับ</w:t>
      </w:r>
      <w:r w:rsidRPr="002A2C0A">
        <w:rPr>
          <w:rFonts w:asciiTheme="majorBidi" w:hAnsiTheme="majorBidi" w:cstheme="majorBidi" w:hint="cs"/>
          <w:sz w:val="30"/>
          <w:szCs w:val="30"/>
          <w:cs/>
        </w:rPr>
        <w:t xml:space="preserve">บริษัทหลักทรัพย์ ไทยพาณิชย์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จูเลียส แบร์ </w:t>
      </w:r>
      <w:r w:rsidRPr="002A2C0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2A2C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2C0A">
        <w:rPr>
          <w:rFonts w:asciiTheme="majorBidi" w:hAnsiTheme="majorBidi" w:cstheme="majorBidi" w:hint="cs"/>
          <w:sz w:val="30"/>
          <w:szCs w:val="30"/>
          <w:cs/>
        </w:rPr>
        <w:t>สัญญานี้จะมีผลบังคับใช้ต่อไปจนกว่าจะมีการยกเลิกสัญญาระหว่างกันเป็นลายลักษณ์อักษร</w:t>
      </w:r>
      <w:r w:rsidRPr="002A2C0A">
        <w:rPr>
          <w:rFonts w:asciiTheme="majorBidi" w:hAnsiTheme="majorBidi" w:cstheme="majorBidi"/>
          <w:sz w:val="30"/>
          <w:szCs w:val="30"/>
        </w:rPr>
        <w:t xml:space="preserve"> </w:t>
      </w:r>
      <w:r w:rsidRPr="002A2C0A">
        <w:rPr>
          <w:rFonts w:asciiTheme="majorBidi" w:hAnsiTheme="majorBidi" w:cstheme="majorBidi"/>
          <w:sz w:val="30"/>
          <w:szCs w:val="30"/>
          <w:cs/>
        </w:rPr>
        <w:t>ขอบเขตการ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2A2C0A">
        <w:rPr>
          <w:rFonts w:asciiTheme="majorBidi" w:hAnsiTheme="majorBidi" w:cstheme="majorBidi"/>
          <w:sz w:val="30"/>
          <w:szCs w:val="30"/>
          <w:cs/>
        </w:rPr>
        <w:t xml:space="preserve">บริการประกอบด้วย </w:t>
      </w:r>
      <w:r w:rsidRPr="002A2C0A">
        <w:rPr>
          <w:rFonts w:asciiTheme="majorBidi" w:hAnsiTheme="majorBidi" w:cstheme="majorBidi" w:hint="cs"/>
          <w:sz w:val="30"/>
          <w:szCs w:val="30"/>
          <w:cs/>
        </w:rPr>
        <w:t xml:space="preserve">งานสนับสนุนเทคโนโลยีสารสนเทศเกี่ยวกับการลงทุนในหลักทรัพย์ที่จดทะเบียนในตลาดหลักทรัพย์และระบบงานสนับสนุน งานผลิตภัณฑ์และการให้คำปรึกษา และงานกำกับดูแลความเสี่ยงด้านการลงทุน </w:t>
      </w:r>
      <w:r w:rsidRPr="002A2C0A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ได้รับค่าตอบแทนการบริการเพื่อสนับสนุนธุรกิจ</w:t>
      </w:r>
      <w:r w:rsidRPr="00CF7ED9">
        <w:rPr>
          <w:rFonts w:asciiTheme="majorBidi" w:hAnsiTheme="majorBidi" w:cstheme="majorBidi"/>
          <w:sz w:val="30"/>
          <w:szCs w:val="30"/>
          <w:cs/>
        </w:rPr>
        <w:t>ตามที่ระบุไว้ในสัญญา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</w:p>
    <w:p w14:paraId="49B62F27" w14:textId="77777777" w:rsidR="00FD3CE1" w:rsidRPr="00621F4F" w:rsidRDefault="00FD3CE1" w:rsidP="00FD3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1CFB1B7" w14:textId="017D577C" w:rsidR="00621F4F" w:rsidRDefault="00621F4F" w:rsidP="00621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66E57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ได้ทำ</w:t>
      </w:r>
      <w:r w:rsidRPr="00366E57">
        <w:rPr>
          <w:rFonts w:ascii="Angsana New" w:hAnsi="Angsana New" w:hint="cs"/>
          <w:sz w:val="30"/>
          <w:szCs w:val="30"/>
          <w:cs/>
        </w:rPr>
        <w:t>สัญญาการ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366E57">
        <w:rPr>
          <w:rFonts w:ascii="Angsana New" w:hAnsi="Angsana New" w:hint="cs"/>
          <w:sz w:val="30"/>
          <w:szCs w:val="30"/>
          <w:cs/>
        </w:rPr>
        <w:t>บริการ</w:t>
      </w:r>
      <w:r>
        <w:rPr>
          <w:rFonts w:ascii="Angsana New" w:hAnsi="Angsana New" w:hint="cs"/>
          <w:sz w:val="30"/>
          <w:szCs w:val="30"/>
          <w:cs/>
        </w:rPr>
        <w:t>เพื่อสนับสนุนธุรกิจตามปกติ</w:t>
      </w:r>
      <w:r w:rsidRPr="00366E57">
        <w:rPr>
          <w:rFonts w:ascii="Angsana New" w:hAnsi="Angsana New" w:hint="cs"/>
          <w:sz w:val="30"/>
          <w:szCs w:val="30"/>
          <w:cs/>
        </w:rPr>
        <w:t>กับบริษัท</w:t>
      </w:r>
      <w:r w:rsidR="007E1A3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ดิจิทัล เวนเจอร์ส</w:t>
      </w:r>
      <w:r w:rsidRPr="00366E57">
        <w:rPr>
          <w:rFonts w:ascii="Angsana New" w:hAnsi="Angsana New"/>
          <w:sz w:val="30"/>
          <w:szCs w:val="30"/>
          <w:cs/>
        </w:rPr>
        <w:t xml:space="preserve"> </w:t>
      </w:r>
      <w:r w:rsidRPr="00366E57">
        <w:rPr>
          <w:rFonts w:ascii="Angsana New" w:hAnsi="Angsana New" w:hint="cs"/>
          <w:sz w:val="30"/>
          <w:szCs w:val="30"/>
          <w:cs/>
        </w:rPr>
        <w:t>จำกัด</w:t>
      </w:r>
      <w:r w:rsidRPr="00366E57">
        <w:rPr>
          <w:rFonts w:ascii="Angsana New" w:hAnsi="Angsana New"/>
          <w:sz w:val="30"/>
          <w:szCs w:val="30"/>
          <w:cs/>
        </w:rPr>
        <w:t xml:space="preserve"> </w:t>
      </w:r>
      <w:r w:rsidRPr="00366E57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366E5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66E57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เมื่อสิ้นสุดระยะเวลาตามสัญญา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หากไม่มีคู่สัญญารายใดบอกเลิกสัญญาให้ถือว่าสัญญานี้มีผลใช้บังคับต่อไปอีก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ปี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นับแต่วันที่ครบกำหนดอายุดังกล่าวเป็นคราว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ๆ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ไป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กรณีที่คู่สัญญาฝ่ายใดไม่ประสงค์จะต่ออายุสัญญาเมื่อสัญญาครบกำหนดในคราวใด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ให้คู่สัญญาฝ่ายนั้นบอกกล่าวเป็นลายลักษณ์อักษรให้คู่สัญญาอีกฝ่ายหนึ่งทราบล่วงหน้าไม่น้อยกว่า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90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วันก่อนครบกำหนดระยะเวลาสิ้นสุดสัญญาดังกล่าว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คู่สัญญาฝ่ายใดฝ่ายหนึ่งมีสิทธิบอกเลิกสัญญาเมื่อใดก็ได้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โดยคู่สัญญาฝ่ายที่ประสงค์จะบอกเลิกสัญญาจะต้องแจ้งให้คู่สัญญาอีกฝ่ายหนึ่งทราบล่วงหน้าเป็นระยะเวลาไม่น้อยกว่า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2F5B4C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วัน</w:t>
      </w:r>
      <w:r>
        <w:rPr>
          <w:rFonts w:ascii="Angsana New" w:hAnsi="Angsana New"/>
          <w:sz w:val="30"/>
          <w:szCs w:val="30"/>
        </w:rPr>
        <w:t xml:space="preserve"> </w:t>
      </w:r>
      <w:r w:rsidRPr="00366E57">
        <w:rPr>
          <w:rFonts w:ascii="Angsana New" w:hAnsi="Angsana New" w:hint="cs"/>
          <w:sz w:val="30"/>
          <w:szCs w:val="30"/>
          <w:cs/>
        </w:rPr>
        <w:t>ขอบเขตการ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366E57">
        <w:rPr>
          <w:rFonts w:ascii="Angsana New" w:hAnsi="Angsana New" w:hint="cs"/>
          <w:sz w:val="30"/>
          <w:szCs w:val="30"/>
          <w:cs/>
        </w:rPr>
        <w:t>บริการคืองานบริหารความเสี่ยง</w:t>
      </w:r>
      <w:r w:rsidRPr="00366E57">
        <w:rPr>
          <w:rFonts w:ascii="Angsana New" w:hAnsi="Angsana New"/>
          <w:sz w:val="30"/>
          <w:szCs w:val="30"/>
          <w:cs/>
        </w:rPr>
        <w:t xml:space="preserve"> </w:t>
      </w:r>
      <w:r w:rsidRPr="002F5B4C">
        <w:rPr>
          <w:rFonts w:ascii="Angsana New" w:hAnsi="Angsana New" w:hint="cs"/>
          <w:sz w:val="30"/>
          <w:szCs w:val="30"/>
          <w:cs/>
        </w:rPr>
        <w:t>โดยบริษัท</w:t>
      </w:r>
      <w:r w:rsidR="007E1A38">
        <w:rPr>
          <w:rFonts w:ascii="Angsana New" w:hAnsi="Angsana New" w:hint="cs"/>
          <w:sz w:val="30"/>
          <w:szCs w:val="30"/>
          <w:cs/>
        </w:rPr>
        <w:t>ได้รับ</w:t>
      </w:r>
      <w:r w:rsidRPr="002F5B4C">
        <w:rPr>
          <w:rFonts w:ascii="Angsana New" w:hAnsi="Angsana New" w:hint="cs"/>
          <w:sz w:val="30"/>
          <w:szCs w:val="30"/>
          <w:cs/>
        </w:rPr>
        <w:t>ค่าตอบแทนการบริการเพื่อสนับสนุนธุรกิจตามที่ระบุไว้ในสัญญา</w:t>
      </w:r>
    </w:p>
    <w:p w14:paraId="71B8C4D8" w14:textId="77777777" w:rsidR="00FD3CE1" w:rsidRDefault="00FD3CE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A4E36DC" w14:textId="6673215A" w:rsidR="00621F4F" w:rsidRDefault="00621F4F" w:rsidP="00621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6BED">
        <w:rPr>
          <w:rFonts w:ascii="Angsana New" w:hAnsi="Angsana New" w:hint="cs"/>
          <w:sz w:val="30"/>
          <w:szCs w:val="30"/>
          <w:cs/>
        </w:rPr>
        <w:t>ธนาคารไทยพาณิชย์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จำกัด</w:t>
      </w:r>
      <w:r w:rsidRPr="00D06BED">
        <w:rPr>
          <w:rFonts w:ascii="Angsana New" w:hAnsi="Angsana New"/>
          <w:sz w:val="30"/>
          <w:szCs w:val="30"/>
          <w:cs/>
        </w:rPr>
        <w:t xml:space="preserve"> (</w:t>
      </w:r>
      <w:r w:rsidRPr="00D06BED">
        <w:rPr>
          <w:rFonts w:ascii="Angsana New" w:hAnsi="Angsana New" w:hint="cs"/>
          <w:sz w:val="30"/>
          <w:szCs w:val="30"/>
          <w:cs/>
        </w:rPr>
        <w:t>มหาชน</w:t>
      </w:r>
      <w:r w:rsidRPr="00D06BED">
        <w:rPr>
          <w:rFonts w:ascii="Angsana New" w:hAnsi="Angsana New"/>
          <w:sz w:val="30"/>
          <w:szCs w:val="30"/>
          <w:cs/>
        </w:rPr>
        <w:t xml:space="preserve">) </w:t>
      </w:r>
      <w:r w:rsidRPr="00D06BED">
        <w:rPr>
          <w:rFonts w:ascii="Angsana New" w:hAnsi="Angsana New" w:hint="cs"/>
          <w:sz w:val="30"/>
          <w:szCs w:val="30"/>
          <w:cs/>
        </w:rPr>
        <w:t>ว่าจ้างบริษัท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D06BED">
        <w:rPr>
          <w:rFonts w:ascii="Angsana New" w:hAnsi="Angsana New" w:hint="cs"/>
          <w:sz w:val="30"/>
          <w:szCs w:val="30"/>
          <w:cs/>
        </w:rPr>
        <w:t>และบริษัท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D06BED">
        <w:rPr>
          <w:rFonts w:ascii="Angsana New" w:hAnsi="Angsana New" w:hint="cs"/>
          <w:sz w:val="30"/>
          <w:szCs w:val="30"/>
          <w:cs/>
        </w:rPr>
        <w:t>ตกลงให้บริการเกี่ยวกับ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 xml:space="preserve">Digital Wealth Solutions, Digital Retail Solutions Project, </w:t>
      </w:r>
      <w:proofErr w:type="spellStart"/>
      <w:r w:rsidRPr="00D06BED">
        <w:rPr>
          <w:rFonts w:ascii="Angsana New" w:hAnsi="Angsana New"/>
          <w:sz w:val="30"/>
          <w:szCs w:val="30"/>
        </w:rPr>
        <w:t>MeTang</w:t>
      </w:r>
      <w:proofErr w:type="spellEnd"/>
      <w:r w:rsidRPr="00D06BED">
        <w:rPr>
          <w:rFonts w:ascii="Angsana New" w:hAnsi="Angsana New"/>
          <w:sz w:val="30"/>
          <w:szCs w:val="30"/>
        </w:rPr>
        <w:t xml:space="preserve"> Application and Web UI development and Integration </w:t>
      </w:r>
      <w:r w:rsidRPr="00D06BED">
        <w:rPr>
          <w:rFonts w:ascii="Angsana New" w:hAnsi="Angsana New" w:hint="cs"/>
          <w:sz w:val="30"/>
          <w:szCs w:val="30"/>
          <w:cs/>
        </w:rPr>
        <w:t>สัญญานี้มีผลใช้บังคับนับแต่วันที่ทำสัญญานี้เป็นต้นไป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จนถึงเดือนธันวาคม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 xml:space="preserve">2562 </w:t>
      </w:r>
      <w:r w:rsidRPr="00D06BED">
        <w:rPr>
          <w:rFonts w:ascii="Angsana New" w:hAnsi="Angsana New" w:hint="cs"/>
          <w:sz w:val="30"/>
          <w:szCs w:val="30"/>
          <w:cs/>
        </w:rPr>
        <w:t>กรณีที่คู่สัญญารายใดประสงค์จะต่ออายุสัญญา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ให้คู่สัญญาฝ่ายนั้นบอกกล่าวเป็นลายลักษณ์อักษร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ธนาคารตกลงชำระค่าบริการแก่บริษัท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D06BED">
        <w:rPr>
          <w:rFonts w:ascii="Angsana New" w:hAnsi="Angsana New" w:hint="cs"/>
          <w:sz w:val="30"/>
          <w:szCs w:val="30"/>
          <w:cs/>
        </w:rPr>
        <w:t>ในจำนวนที่ระบุไว้ในสัญญา</w:t>
      </w:r>
    </w:p>
    <w:p w14:paraId="7F705CAC" w14:textId="6A909ACF" w:rsidR="002D4841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16DC736" w14:textId="2B060BBB" w:rsidR="00D31ED8" w:rsidRDefault="00621F4F" w:rsidP="00D3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6BE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D06BED">
        <w:rPr>
          <w:rFonts w:ascii="Angsana New" w:hAnsi="Angsana New" w:hint="cs"/>
          <w:sz w:val="30"/>
          <w:szCs w:val="30"/>
          <w:cs/>
        </w:rPr>
        <w:t>ตกลงให้สิทธิในการเข้าถึงแพลตฟอร์ม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 xml:space="preserve">Supply Chain Solution </w:t>
      </w:r>
      <w:r w:rsidRPr="00D06BED">
        <w:rPr>
          <w:rFonts w:ascii="Angsana New" w:hAnsi="Angsana New" w:hint="cs"/>
          <w:sz w:val="30"/>
          <w:szCs w:val="30"/>
          <w:cs/>
        </w:rPr>
        <w:t>แก่ธนาคารไทยพาณิชย์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จำกัด</w:t>
      </w:r>
      <w:r w:rsidRPr="00D06BED">
        <w:rPr>
          <w:rFonts w:ascii="Angsana New" w:hAnsi="Angsana New"/>
          <w:sz w:val="30"/>
          <w:szCs w:val="30"/>
          <w:cs/>
        </w:rPr>
        <w:t xml:space="preserve"> (</w:t>
      </w:r>
      <w:r w:rsidRPr="00D06BED">
        <w:rPr>
          <w:rFonts w:ascii="Angsana New" w:hAnsi="Angsana New" w:hint="cs"/>
          <w:sz w:val="30"/>
          <w:szCs w:val="30"/>
          <w:cs/>
        </w:rPr>
        <w:t>มหาชน</w:t>
      </w:r>
      <w:r w:rsidRPr="00D06BED">
        <w:rPr>
          <w:rFonts w:ascii="Angsana New" w:hAnsi="Angsana New"/>
          <w:sz w:val="30"/>
          <w:szCs w:val="30"/>
          <w:cs/>
        </w:rPr>
        <w:t xml:space="preserve">) </w:t>
      </w:r>
      <w:r w:rsidRPr="00D06BED">
        <w:rPr>
          <w:rFonts w:ascii="Angsana New" w:hAnsi="Angsana New" w:hint="cs"/>
          <w:sz w:val="30"/>
          <w:szCs w:val="30"/>
          <w:cs/>
        </w:rPr>
        <w:t>เป็นระยะเวลา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 xml:space="preserve">5 </w:t>
      </w:r>
      <w:r w:rsidRPr="00D06BED">
        <w:rPr>
          <w:rFonts w:ascii="Angsana New" w:hAnsi="Angsana New" w:hint="cs"/>
          <w:sz w:val="30"/>
          <w:szCs w:val="30"/>
          <w:cs/>
        </w:rPr>
        <w:t>ปีนับตั้งแต่วันที่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 xml:space="preserve">15 </w:t>
      </w:r>
      <w:r w:rsidRPr="00D06BED">
        <w:rPr>
          <w:rFonts w:ascii="Angsana New" w:hAnsi="Angsana New" w:hint="cs"/>
          <w:sz w:val="30"/>
          <w:szCs w:val="30"/>
          <w:cs/>
        </w:rPr>
        <w:t>สิงหาคม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 xml:space="preserve">2561 </w:t>
      </w:r>
      <w:r w:rsidRPr="00D06BED">
        <w:rPr>
          <w:rFonts w:ascii="Angsana New" w:hAnsi="Angsana New" w:hint="cs"/>
          <w:sz w:val="30"/>
          <w:szCs w:val="30"/>
          <w:cs/>
        </w:rPr>
        <w:t>จนถึงปี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 xml:space="preserve">2566 </w:t>
      </w:r>
      <w:r w:rsidRPr="00D06BED">
        <w:rPr>
          <w:rFonts w:ascii="Angsana New" w:hAnsi="Angsana New" w:hint="cs"/>
          <w:sz w:val="30"/>
          <w:szCs w:val="30"/>
          <w:cs/>
        </w:rPr>
        <w:t>กรณีที่คู่สัญญารายใดประสงค์จะต่ออายุสัญญา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ให้คู่สัญญาฝ่ายนั้นบอกกล่าวเป็นลายลักษณ์อักษร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ธนาคารตกลงชำระค่าสิทธิในการเข้าถึงแก่บริษัท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D06BED">
        <w:rPr>
          <w:rFonts w:ascii="Angsana New" w:hAnsi="Angsana New" w:hint="cs"/>
          <w:sz w:val="30"/>
          <w:szCs w:val="30"/>
          <w:cs/>
        </w:rPr>
        <w:t>ในจำนวนที่ระบุไว้ในสัญญา</w:t>
      </w:r>
    </w:p>
    <w:p w14:paraId="78271B35" w14:textId="77777777" w:rsidR="00631064" w:rsidRDefault="00631064" w:rsidP="00D3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16E5BC4" w14:textId="388198FF" w:rsidR="001A30D8" w:rsidRDefault="00621F4F" w:rsidP="001A3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4" w:name="_Hlk15242762"/>
      <w:bookmarkStart w:id="5" w:name="_Hlk520131117"/>
      <w:bookmarkStart w:id="6" w:name="_Hlk2073283"/>
      <w:bookmarkStart w:id="7" w:name="_Hlk35181227"/>
      <w:r w:rsidRPr="00D06BED">
        <w:rPr>
          <w:rFonts w:ascii="Angsana New" w:hAnsi="Angsana New" w:hint="cs"/>
          <w:sz w:val="30"/>
          <w:szCs w:val="30"/>
          <w:cs/>
        </w:rPr>
        <w:t>ธนาคารไทยพาณิชย์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จำกัด</w:t>
      </w:r>
      <w:r w:rsidRPr="00D06BED">
        <w:rPr>
          <w:rFonts w:ascii="Angsana New" w:hAnsi="Angsana New"/>
          <w:sz w:val="30"/>
          <w:szCs w:val="30"/>
          <w:cs/>
        </w:rPr>
        <w:t xml:space="preserve"> (</w:t>
      </w:r>
      <w:r w:rsidRPr="00D06BED">
        <w:rPr>
          <w:rFonts w:ascii="Angsana New" w:hAnsi="Angsana New" w:hint="cs"/>
          <w:sz w:val="30"/>
          <w:szCs w:val="30"/>
          <w:cs/>
        </w:rPr>
        <w:t>มหาชน</w:t>
      </w:r>
      <w:r w:rsidRPr="00D06BED">
        <w:rPr>
          <w:rFonts w:ascii="Angsana New" w:hAnsi="Angsana New"/>
          <w:sz w:val="30"/>
          <w:szCs w:val="30"/>
          <w:cs/>
        </w:rPr>
        <w:t xml:space="preserve">) </w:t>
      </w:r>
      <w:r w:rsidRPr="00D06BED">
        <w:rPr>
          <w:rFonts w:ascii="Angsana New" w:hAnsi="Angsana New" w:hint="cs"/>
          <w:sz w:val="30"/>
          <w:szCs w:val="30"/>
          <w:cs/>
        </w:rPr>
        <w:t>ได้แต่งตั้งให้บริษัท</w:t>
      </w:r>
      <w:r w:rsidR="00FB1394">
        <w:rPr>
          <w:rFonts w:ascii="Angsana New" w:hAnsi="Angsana New" w:hint="cs"/>
          <w:sz w:val="30"/>
          <w:szCs w:val="30"/>
          <w:cs/>
        </w:rPr>
        <w:t>ย่อย</w:t>
      </w:r>
      <w:r w:rsidRPr="00D06BED">
        <w:rPr>
          <w:rFonts w:ascii="Angsana New" w:hAnsi="Angsana New" w:hint="cs"/>
          <w:sz w:val="30"/>
          <w:szCs w:val="30"/>
          <w:cs/>
        </w:rPr>
        <w:t>ดำเนินการบริหารจัดการเงินลงทุนของธนาคาร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ภายใต้ข้อกำหนดและเงื่อนไขที่ระบุไว้ในสัญญาบริหารจัดการเงินลงทุน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ฉบับลงวันที่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>29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เมษายน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>2559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รวมถึงนโยบายการลงทุน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สัญญานี้มีผลใช้บังคับนับแต่วันที่ทำสัญญานี้เป็นต้นไป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จนถึงวันที่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>31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ธันวาคมของปีที่ทำสัญญานี้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และให้สัญญานี้มีผลใช้บังคับต่อไปอีกคราวละ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>1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ปีโดยอัตโนมัติ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สัญญานี้จะสิ้นสุดเมื่อคู่สัญญาฝ่ายใดฝ่ายหนึ่งบอกเลิกสัญญาให้อีกฝ่ายหนึ่งทราบล่วงหน้าไม่น้อยกว่า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/>
          <w:sz w:val="30"/>
          <w:szCs w:val="30"/>
        </w:rPr>
        <w:t>30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วัน</w:t>
      </w:r>
      <w:r w:rsidRPr="00D06BED">
        <w:rPr>
          <w:rFonts w:ascii="Angsana New" w:hAnsi="Angsana New"/>
          <w:sz w:val="30"/>
          <w:szCs w:val="30"/>
          <w:cs/>
        </w:rPr>
        <w:t xml:space="preserve"> </w:t>
      </w:r>
      <w:r w:rsidRPr="00D06BED">
        <w:rPr>
          <w:rFonts w:ascii="Angsana New" w:hAnsi="Angsana New" w:hint="cs"/>
          <w:sz w:val="30"/>
          <w:szCs w:val="30"/>
          <w:cs/>
        </w:rPr>
        <w:t>โดยบริษัท</w:t>
      </w:r>
      <w:r w:rsidR="00FB1394">
        <w:rPr>
          <w:rFonts w:ascii="Angsana New" w:hAnsi="Angsana New" w:hint="cs"/>
          <w:sz w:val="30"/>
          <w:szCs w:val="30"/>
          <w:cs/>
        </w:rPr>
        <w:t>ย่อย</w:t>
      </w:r>
      <w:r w:rsidRPr="00D06BED">
        <w:rPr>
          <w:rFonts w:ascii="Angsana New" w:hAnsi="Angsana New" w:hint="cs"/>
          <w:sz w:val="30"/>
          <w:szCs w:val="30"/>
          <w:cs/>
        </w:rPr>
        <w:t>จะได้รับค่าธรรมเนียมการจัดการเงินลงทุนในอัตราตามที่ระบุในนโยบายการลงทุน</w:t>
      </w:r>
      <w:bookmarkEnd w:id="4"/>
      <w:bookmarkEnd w:id="5"/>
      <w:bookmarkEnd w:id="6"/>
    </w:p>
    <w:p w14:paraId="1E140640" w14:textId="0D6853EB" w:rsidR="002D4841" w:rsidRPr="00CF7ED9" w:rsidRDefault="0061156C" w:rsidP="00CF7E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61156C">
        <w:rPr>
          <w:rFonts w:asciiTheme="majorBidi" w:hAnsiTheme="majorBidi" w:cstheme="majorBidi"/>
          <w:b/>
          <w:sz w:val="30"/>
          <w:szCs w:val="30"/>
        </w:rPr>
        <w:lastRenderedPageBreak/>
        <w:t>3</w:t>
      </w:r>
      <w:r w:rsidR="00154C92">
        <w:rPr>
          <w:rFonts w:asciiTheme="majorBidi" w:hAnsiTheme="majorBidi" w:cstheme="majorBidi"/>
          <w:b/>
          <w:sz w:val="30"/>
          <w:szCs w:val="30"/>
        </w:rPr>
        <w:t>3</w:t>
      </w:r>
      <w:r w:rsidR="002D4841" w:rsidRPr="00CF7ED9">
        <w:rPr>
          <w:rFonts w:asciiTheme="majorBidi" w:hAnsiTheme="majorBidi" w:cstheme="majorBidi"/>
          <w:bCs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bookmarkEnd w:id="7"/>
    <w:p w14:paraId="014093B4" w14:textId="77777777" w:rsidR="002D4841" w:rsidRPr="00CF7ED9" w:rsidRDefault="002D4841" w:rsidP="00CF7ED9">
      <w:pPr>
        <w:spacing w:line="240" w:lineRule="auto"/>
        <w:ind w:left="540" w:right="45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11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807"/>
        <w:gridCol w:w="1147"/>
        <w:gridCol w:w="236"/>
        <w:gridCol w:w="1152"/>
        <w:gridCol w:w="236"/>
        <w:gridCol w:w="1152"/>
        <w:gridCol w:w="236"/>
        <w:gridCol w:w="1151"/>
      </w:tblGrid>
      <w:tr w:rsidR="002D4841" w:rsidRPr="00CF7ED9" w14:paraId="1626E5BD" w14:textId="77777777" w:rsidTr="00631064">
        <w:trPr>
          <w:trHeight w:val="70"/>
          <w:tblHeader/>
        </w:trPr>
        <w:tc>
          <w:tcPr>
            <w:tcW w:w="3807" w:type="dxa"/>
            <w:vAlign w:val="bottom"/>
          </w:tcPr>
          <w:p w14:paraId="256F1AB0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14:paraId="325F918E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175FBBBC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39" w:type="dxa"/>
            <w:gridSpan w:val="3"/>
          </w:tcPr>
          <w:p w14:paraId="4EB1CD89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B1F0B" w:rsidRPr="00CF7ED9" w14:paraId="02900360" w14:textId="77777777" w:rsidTr="00631064">
        <w:trPr>
          <w:trHeight w:val="70"/>
          <w:tblHeader/>
        </w:trPr>
        <w:tc>
          <w:tcPr>
            <w:tcW w:w="3807" w:type="dxa"/>
            <w:vAlign w:val="bottom"/>
          </w:tcPr>
          <w:p w14:paraId="5B1FF0EB" w14:textId="77777777" w:rsidR="001B1F0B" w:rsidRPr="00CF7ED9" w:rsidRDefault="001B1F0B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36A44CE" w14:textId="7C1E1963" w:rsidR="001B1F0B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4EDE8015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8E4792C" w14:textId="692A4105" w:rsidR="001B1F0B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00097B22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6C57B48" w14:textId="37F0B174" w:rsidR="001B1F0B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611727E9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1" w:type="dxa"/>
          </w:tcPr>
          <w:p w14:paraId="50630A53" w14:textId="1D89CE86" w:rsidR="001B1F0B" w:rsidRPr="00CF7ED9" w:rsidRDefault="001F0E13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D4841" w:rsidRPr="00CF7ED9" w14:paraId="42B71DD4" w14:textId="77777777" w:rsidTr="00631064">
        <w:trPr>
          <w:tblHeader/>
        </w:trPr>
        <w:tc>
          <w:tcPr>
            <w:tcW w:w="3807" w:type="dxa"/>
          </w:tcPr>
          <w:p w14:paraId="69DE1898" w14:textId="77777777" w:rsidR="002D4841" w:rsidRPr="00CF7ED9" w:rsidRDefault="002D4841" w:rsidP="00CF7E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8626B32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7E85" w:rsidRPr="006413FC" w14:paraId="5AD1583D" w14:textId="77777777" w:rsidTr="00631064">
        <w:tc>
          <w:tcPr>
            <w:tcW w:w="3807" w:type="dxa"/>
          </w:tcPr>
          <w:p w14:paraId="55B05917" w14:textId="79D58A04" w:rsidR="00D07E85" w:rsidRDefault="00D07E85" w:rsidP="00654924">
            <w:pPr>
              <w:tabs>
                <w:tab w:val="clear" w:pos="227"/>
                <w:tab w:val="left" w:pos="0"/>
              </w:tabs>
              <w:spacing w:line="240" w:lineRule="auto"/>
              <w:ind w:left="1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6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956998D" w14:textId="77777777" w:rsidR="00D07E85" w:rsidRDefault="00D07E8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4D9A07" w14:textId="77777777" w:rsidR="00D07E85" w:rsidRPr="00CF7ED9" w:rsidRDefault="00D07E8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1AD649" w14:textId="77777777" w:rsidR="00D07E85" w:rsidRDefault="00D07E8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9B7CE4" w14:textId="77777777" w:rsidR="00D07E85" w:rsidRPr="00CF7ED9" w:rsidRDefault="00D07E85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1336E1" w14:textId="77777777" w:rsidR="00D07E85" w:rsidRDefault="00D07E85" w:rsidP="006413F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2D3FE9" w14:textId="77777777" w:rsidR="00D07E85" w:rsidRPr="00CF7ED9" w:rsidRDefault="00D07E8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4F9B63E" w14:textId="77777777" w:rsidR="00D07E85" w:rsidRDefault="00D07E85" w:rsidP="006413F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027B" w:rsidRPr="006413FC" w14:paraId="0EF08731" w14:textId="77777777" w:rsidTr="00631064">
        <w:tc>
          <w:tcPr>
            <w:tcW w:w="3807" w:type="dxa"/>
          </w:tcPr>
          <w:p w14:paraId="5463D27D" w14:textId="469EF3A6" w:rsidR="0066027B" w:rsidRPr="00CF7ED9" w:rsidRDefault="005703A0" w:rsidP="0066027B">
            <w:pPr>
              <w:tabs>
                <w:tab w:val="clear" w:pos="227"/>
                <w:tab w:val="left" w:pos="0"/>
              </w:tabs>
              <w:spacing w:line="240" w:lineRule="auto"/>
              <w:ind w:left="1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EF189" w14:textId="7983620A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AD4CC5E" w14:textId="77777777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10372" w14:textId="555283C6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36" w:type="dxa"/>
            <w:vAlign w:val="bottom"/>
          </w:tcPr>
          <w:p w14:paraId="01DE0954" w14:textId="77777777" w:rsidR="0066027B" w:rsidRPr="00CF7ED9" w:rsidRDefault="0066027B" w:rsidP="0066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897FC" w14:textId="53FF3253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08B686E" w14:textId="77777777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1230" w14:textId="77777777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027B" w:rsidRPr="00CF7ED9" w14:paraId="2B1C36F8" w14:textId="77777777" w:rsidTr="00631064">
        <w:tc>
          <w:tcPr>
            <w:tcW w:w="3807" w:type="dxa"/>
          </w:tcPr>
          <w:p w14:paraId="3C7F2EC7" w14:textId="77777777" w:rsidR="0066027B" w:rsidRPr="00CF7ED9" w:rsidRDefault="0066027B" w:rsidP="0066027B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2692C" w14:textId="19771364" w:rsidR="0066027B" w:rsidRPr="00507A5F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A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F9B7DF" w14:textId="77777777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0F954B" w14:textId="79095596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36" w:type="dxa"/>
            <w:vAlign w:val="bottom"/>
          </w:tcPr>
          <w:p w14:paraId="31DF2953" w14:textId="77777777" w:rsidR="0066027B" w:rsidRPr="00CF7ED9" w:rsidRDefault="0066027B" w:rsidP="00660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412F24" w14:textId="003A82AE" w:rsidR="0066027B" w:rsidRPr="006434B3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4BA57B0" w14:textId="77777777" w:rsidR="0066027B" w:rsidRPr="006434B3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2CC15" w14:textId="20190C0C" w:rsidR="0066027B" w:rsidRPr="006434B3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434B3" w:rsidRPr="00CF7ED9" w14:paraId="078E1B64" w14:textId="77777777" w:rsidTr="00631064">
        <w:tc>
          <w:tcPr>
            <w:tcW w:w="3807" w:type="dxa"/>
          </w:tcPr>
          <w:p w14:paraId="74758CF3" w14:textId="77777777" w:rsidR="006434B3" w:rsidRPr="00CF7ED9" w:rsidRDefault="006434B3" w:rsidP="006434B3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AD43B5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0B5349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7243D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85F06E" w14:textId="77777777" w:rsidR="006434B3" w:rsidRPr="00CF7ED9" w:rsidRDefault="006434B3" w:rsidP="0064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65959D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295FDA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4F3AC2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F33" w:rsidRPr="00CF7ED9" w14:paraId="04FD1949" w14:textId="77777777" w:rsidTr="00631064">
        <w:tc>
          <w:tcPr>
            <w:tcW w:w="3807" w:type="dxa"/>
          </w:tcPr>
          <w:p w14:paraId="1B208C4D" w14:textId="01AFB546" w:rsidR="00286F33" w:rsidRPr="00CF7ED9" w:rsidRDefault="00286F33" w:rsidP="0066027B">
            <w:pPr>
              <w:spacing w:line="240" w:lineRule="auto"/>
              <w:ind w:left="1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</w:t>
            </w:r>
            <w:r w:rsidR="002162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ขั้นต่ำที่ต้องจ่ายในอนาคตทั้งสิ้น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AB33805" w14:textId="77777777" w:rsidR="00286F33" w:rsidRPr="00CF7ED9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78EDAF" w14:textId="77777777" w:rsidR="00286F33" w:rsidRPr="00CF7ED9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43328F" w14:textId="77777777" w:rsidR="00286F33" w:rsidRPr="001F0E13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F76593" w14:textId="77777777" w:rsidR="00286F33" w:rsidRPr="00CF7ED9" w:rsidRDefault="00286F33" w:rsidP="0066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009922" w14:textId="77777777" w:rsidR="00286F33" w:rsidRPr="001F0E13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FF9A4B" w14:textId="77777777" w:rsidR="00286F33" w:rsidRPr="00CF7ED9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1CF33A6" w14:textId="77777777" w:rsidR="00286F33" w:rsidRPr="001F0E13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F33" w:rsidRPr="00CF7ED9" w14:paraId="6A6ABAD3" w14:textId="77777777" w:rsidTr="00631064">
        <w:tc>
          <w:tcPr>
            <w:tcW w:w="3807" w:type="dxa"/>
          </w:tcPr>
          <w:p w14:paraId="165A8956" w14:textId="4CCA0157" w:rsidR="00286F33" w:rsidRPr="00CF7ED9" w:rsidRDefault="00286F33" w:rsidP="0066027B">
            <w:pPr>
              <w:spacing w:line="240" w:lineRule="auto"/>
              <w:ind w:left="1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4635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A53538D" w14:textId="77777777" w:rsidR="00286F33" w:rsidRPr="00CF7ED9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B9219C" w14:textId="77777777" w:rsidR="00286F33" w:rsidRPr="00CF7ED9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4B5243" w14:textId="77777777" w:rsidR="00286F33" w:rsidRPr="001F0E13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9FA018" w14:textId="77777777" w:rsidR="00286F33" w:rsidRPr="00CF7ED9" w:rsidRDefault="00286F33" w:rsidP="0066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CD84B1" w14:textId="77777777" w:rsidR="00286F33" w:rsidRPr="001F0E13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68818B" w14:textId="77777777" w:rsidR="00286F33" w:rsidRPr="00CF7ED9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73EAC74" w14:textId="77777777" w:rsidR="00286F33" w:rsidRPr="001F0E13" w:rsidRDefault="00286F33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027B" w:rsidRPr="00CF7ED9" w14:paraId="730DCBA1" w14:textId="77777777" w:rsidTr="00631064">
        <w:tc>
          <w:tcPr>
            <w:tcW w:w="3807" w:type="dxa"/>
          </w:tcPr>
          <w:p w14:paraId="415573E5" w14:textId="02B6C1BC" w:rsidR="0066027B" w:rsidRPr="00CF7ED9" w:rsidRDefault="0066027B" w:rsidP="0066027B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64C00F2" w14:textId="16A5E476" w:rsidR="0066027B" w:rsidRPr="009F53BD" w:rsidRDefault="00AA175D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15109">
              <w:rPr>
                <w:rFonts w:asciiTheme="majorBidi" w:hAnsiTheme="majorBidi" w:cstheme="majorBidi"/>
                <w:sz w:val="30"/>
                <w:szCs w:val="30"/>
              </w:rPr>
              <w:t>2,060</w:t>
            </w:r>
          </w:p>
        </w:tc>
        <w:tc>
          <w:tcPr>
            <w:tcW w:w="236" w:type="dxa"/>
            <w:vAlign w:val="bottom"/>
          </w:tcPr>
          <w:p w14:paraId="2CCCF4D8" w14:textId="77777777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D9CD66" w14:textId="467B8942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36" w:type="dxa"/>
            <w:vAlign w:val="bottom"/>
          </w:tcPr>
          <w:p w14:paraId="37A98E1C" w14:textId="77777777" w:rsidR="0066027B" w:rsidRPr="00CF7ED9" w:rsidRDefault="0066027B" w:rsidP="0066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BD89A8" w14:textId="1A06D04A" w:rsidR="0066027B" w:rsidRPr="00CF7ED9" w:rsidRDefault="00015109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8,526</w:t>
            </w:r>
          </w:p>
        </w:tc>
        <w:tc>
          <w:tcPr>
            <w:tcW w:w="236" w:type="dxa"/>
            <w:vAlign w:val="bottom"/>
          </w:tcPr>
          <w:p w14:paraId="4856E8CB" w14:textId="77777777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92D89D7" w14:textId="57AA78EE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</w:tr>
      <w:tr w:rsidR="0066027B" w:rsidRPr="00CF7ED9" w14:paraId="55EBE468" w14:textId="77777777" w:rsidTr="00631064">
        <w:tc>
          <w:tcPr>
            <w:tcW w:w="3807" w:type="dxa"/>
          </w:tcPr>
          <w:p w14:paraId="7349C71C" w14:textId="5CB74E9F" w:rsidR="0066027B" w:rsidRPr="00CF7ED9" w:rsidRDefault="0066027B" w:rsidP="0066027B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B3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88577" w14:textId="0EB3D774" w:rsidR="0066027B" w:rsidRPr="009F53BD" w:rsidRDefault="00015109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8,425</w:t>
            </w:r>
          </w:p>
        </w:tc>
        <w:tc>
          <w:tcPr>
            <w:tcW w:w="236" w:type="dxa"/>
            <w:vAlign w:val="bottom"/>
          </w:tcPr>
          <w:p w14:paraId="74D50FA7" w14:textId="77777777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66963" w14:textId="0EBD958F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36" w:type="dxa"/>
            <w:vAlign w:val="bottom"/>
          </w:tcPr>
          <w:p w14:paraId="52C5CE36" w14:textId="77777777" w:rsidR="0066027B" w:rsidRPr="00CF7ED9" w:rsidRDefault="0066027B" w:rsidP="0066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4BFE4" w14:textId="007E9990" w:rsidR="0066027B" w:rsidRPr="00CF7ED9" w:rsidRDefault="00015109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8,425</w:t>
            </w:r>
          </w:p>
        </w:tc>
        <w:tc>
          <w:tcPr>
            <w:tcW w:w="236" w:type="dxa"/>
            <w:vAlign w:val="bottom"/>
          </w:tcPr>
          <w:p w14:paraId="44C2523D" w14:textId="77777777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9C1C7" w14:textId="41559918" w:rsidR="0066027B" w:rsidRPr="00CF7ED9" w:rsidRDefault="0066027B" w:rsidP="006602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EE174C" w:rsidRPr="00CF7ED9" w14:paraId="49D1AD54" w14:textId="77777777" w:rsidTr="00631064">
        <w:tc>
          <w:tcPr>
            <w:tcW w:w="3807" w:type="dxa"/>
          </w:tcPr>
          <w:p w14:paraId="55A64006" w14:textId="77777777" w:rsidR="00EE174C" w:rsidRPr="00CF7ED9" w:rsidRDefault="00EE174C" w:rsidP="00EE174C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F302A4" w14:textId="76D82BB3" w:rsidR="00EE174C" w:rsidRPr="009F53BD" w:rsidRDefault="00AA175D" w:rsidP="00EE17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151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0,485</w:t>
            </w:r>
          </w:p>
        </w:tc>
        <w:tc>
          <w:tcPr>
            <w:tcW w:w="236" w:type="dxa"/>
          </w:tcPr>
          <w:p w14:paraId="36B92CF6" w14:textId="77777777" w:rsidR="00EE174C" w:rsidRPr="00CF7ED9" w:rsidRDefault="00EE174C" w:rsidP="00EE17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FEBBF8" w14:textId="489F1051" w:rsidR="00EE174C" w:rsidRPr="00CF7ED9" w:rsidRDefault="001F0E13" w:rsidP="00EE17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EE174C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36" w:type="dxa"/>
            <w:vAlign w:val="bottom"/>
          </w:tcPr>
          <w:p w14:paraId="5F7E1ACB" w14:textId="77777777" w:rsidR="00EE174C" w:rsidRPr="00CF7ED9" w:rsidRDefault="00EE174C" w:rsidP="00EE174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03D6C7C6" w14:textId="1AE22AB8" w:rsidR="00EE174C" w:rsidRPr="00CF7ED9" w:rsidRDefault="00015109" w:rsidP="00EE17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16,951</w:t>
            </w:r>
          </w:p>
        </w:tc>
        <w:tc>
          <w:tcPr>
            <w:tcW w:w="236" w:type="dxa"/>
          </w:tcPr>
          <w:p w14:paraId="61BAAB3A" w14:textId="77777777" w:rsidR="00EE174C" w:rsidRPr="00CF7ED9" w:rsidRDefault="00EE174C" w:rsidP="00EE17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5147C808" w14:textId="05A7D0D5" w:rsidR="00EE174C" w:rsidRPr="00CF7ED9" w:rsidRDefault="001F0E13" w:rsidP="00EE17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EE174C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</w:tr>
      <w:tr w:rsidR="006434B3" w:rsidRPr="00CF7ED9" w14:paraId="3949EADF" w14:textId="77777777" w:rsidTr="00631064">
        <w:tc>
          <w:tcPr>
            <w:tcW w:w="3807" w:type="dxa"/>
          </w:tcPr>
          <w:p w14:paraId="0BF341DE" w14:textId="77777777" w:rsidR="006434B3" w:rsidRPr="00CF7ED9" w:rsidRDefault="006434B3" w:rsidP="006434B3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3286AB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64F742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6E6E1B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82AE18" w14:textId="77777777" w:rsidR="006434B3" w:rsidRPr="00CF7ED9" w:rsidRDefault="006434B3" w:rsidP="006434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465D8F9B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5B12B1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14:paraId="56E8BA8F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34B3" w:rsidRPr="00CF7ED9" w14:paraId="0BB42E23" w14:textId="77777777" w:rsidTr="00631064">
        <w:tc>
          <w:tcPr>
            <w:tcW w:w="3807" w:type="dxa"/>
          </w:tcPr>
          <w:p w14:paraId="63C44E91" w14:textId="5B3F73D1" w:rsidR="006434B3" w:rsidRPr="00CF7ED9" w:rsidRDefault="006434B3" w:rsidP="00654924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6549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D06FD8B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39BAC8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BF32BF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0A83AE" w14:textId="77777777" w:rsidR="006434B3" w:rsidRPr="00CF7ED9" w:rsidRDefault="006434B3" w:rsidP="006434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16A9031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A6384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2538B63E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4964" w:rsidRPr="00CF7ED9" w14:paraId="76182317" w14:textId="77777777" w:rsidTr="00FD5F4C">
        <w:tc>
          <w:tcPr>
            <w:tcW w:w="3807" w:type="dxa"/>
          </w:tcPr>
          <w:p w14:paraId="1A5A9E61" w14:textId="646533D4" w:rsidR="00614964" w:rsidRPr="006413FC" w:rsidRDefault="00614964" w:rsidP="00614964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สัญญารับความช่วยเหลือด้านเทคนิค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AA26B" w14:textId="4AC26725" w:rsidR="00614964" w:rsidRPr="00B61273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28,456</w:t>
            </w:r>
          </w:p>
        </w:tc>
        <w:tc>
          <w:tcPr>
            <w:tcW w:w="236" w:type="dxa"/>
            <w:shd w:val="clear" w:color="auto" w:fill="auto"/>
          </w:tcPr>
          <w:p w14:paraId="78B598AB" w14:textId="77777777" w:rsidR="00614964" w:rsidRPr="00B61273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AEC1FE" w14:textId="3F55161A" w:rsidR="00614964" w:rsidRPr="00B61273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52070" w14:textId="77777777" w:rsidR="00614964" w:rsidRPr="00B61273" w:rsidRDefault="00614964" w:rsidP="006149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4980" w14:textId="3E655848" w:rsidR="00614964" w:rsidRPr="00B61273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28,456</w:t>
            </w:r>
          </w:p>
        </w:tc>
        <w:tc>
          <w:tcPr>
            <w:tcW w:w="236" w:type="dxa"/>
          </w:tcPr>
          <w:p w14:paraId="47725AB0" w14:textId="77777777" w:rsidR="00614964" w:rsidRPr="00036BCE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090DEBB5" w14:textId="03C73921" w:rsidR="00614964" w:rsidRPr="00286F33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39,424</w:t>
            </w:r>
          </w:p>
        </w:tc>
      </w:tr>
      <w:tr w:rsidR="00614964" w:rsidRPr="00CF7ED9" w14:paraId="5061F557" w14:textId="77777777" w:rsidTr="00FD5F4C">
        <w:tc>
          <w:tcPr>
            <w:tcW w:w="3807" w:type="dxa"/>
          </w:tcPr>
          <w:p w14:paraId="17072D3B" w14:textId="77777777" w:rsidR="00614964" w:rsidRPr="00CF7ED9" w:rsidRDefault="00614964" w:rsidP="00614964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EFE4A" w14:textId="613D2F12" w:rsidR="00614964" w:rsidRPr="00B61273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28,456</w:t>
            </w:r>
          </w:p>
        </w:tc>
        <w:tc>
          <w:tcPr>
            <w:tcW w:w="236" w:type="dxa"/>
            <w:shd w:val="clear" w:color="auto" w:fill="auto"/>
          </w:tcPr>
          <w:p w14:paraId="1C4E05CC" w14:textId="77777777" w:rsidR="00614964" w:rsidRPr="00B61273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11D53" w14:textId="557C8FF1" w:rsidR="00614964" w:rsidRPr="00B61273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0EFE86" w14:textId="77777777" w:rsidR="00614964" w:rsidRPr="00B61273" w:rsidRDefault="00614964" w:rsidP="006149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740CE" w14:textId="5587EA4B" w:rsidR="00614964" w:rsidRPr="00B61273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28,456</w:t>
            </w:r>
          </w:p>
        </w:tc>
        <w:tc>
          <w:tcPr>
            <w:tcW w:w="236" w:type="dxa"/>
          </w:tcPr>
          <w:p w14:paraId="578E0EDA" w14:textId="77777777" w:rsidR="00614964" w:rsidRPr="00063D10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CB03C" w14:textId="2EF2ABF0" w:rsidR="00614964" w:rsidRPr="00286F33" w:rsidRDefault="00614964" w:rsidP="006149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39,424</w:t>
            </w:r>
          </w:p>
        </w:tc>
      </w:tr>
    </w:tbl>
    <w:p w14:paraId="590DFB12" w14:textId="77777777" w:rsidR="002D4841" w:rsidRPr="00CF7ED9" w:rsidRDefault="002D4841" w:rsidP="00CF7ED9">
      <w:pPr>
        <w:spacing w:line="240" w:lineRule="auto"/>
        <w:ind w:left="540" w:right="45"/>
        <w:outlineLvl w:val="0"/>
        <w:rPr>
          <w:rFonts w:asciiTheme="majorBidi" w:hAnsiTheme="majorBidi" w:cstheme="majorBidi"/>
          <w:sz w:val="30"/>
          <w:szCs w:val="30"/>
        </w:rPr>
      </w:pPr>
    </w:p>
    <w:p w14:paraId="0865D409" w14:textId="4C480FD4" w:rsidR="00110E36" w:rsidRPr="00110E36" w:rsidRDefault="00110E3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110E36"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สัญญาสำคัญที่ทำกับกิจการที่ไม่เกี่ยวข้องกัน</w:t>
      </w:r>
    </w:p>
    <w:p w14:paraId="4583FF5D" w14:textId="77777777" w:rsidR="00110E36" w:rsidRDefault="00110E3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3E85F0F" w14:textId="6FF0596E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</w:t>
      </w:r>
      <w:r w:rsidR="00B7444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ได้ทำ</w:t>
      </w: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สัญญาเช่าพื้นที่สำนักงาน</w:t>
      </w:r>
      <w:r w:rsidR="00B7444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และบริการหลายฉบับ</w:t>
      </w: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กับบริษัทในประเทศหลายแห่งโดยมีระยะเวลาเช่า </w:t>
      </w:r>
      <w:r w:rsidR="001F0E13" w:rsidRPr="001F0E13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</w:t>
      </w: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- </w:t>
      </w:r>
      <w:r w:rsidR="001F0E13" w:rsidRPr="001F0E13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ปี</w:t>
      </w:r>
      <w:r w:rsidR="00EA1F2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FD6568"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</w:t>
      </w:r>
      <w:r w:rsidR="00EA1F2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บริษัทตกลงชำระค่าเช่าและค่าบริการ</w:t>
      </w:r>
      <w:r w:rsidR="0042097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ตามที่ระบุไว้ในสัญญา</w:t>
      </w:r>
    </w:p>
    <w:p w14:paraId="3493BF35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31B185E" w14:textId="28077DF8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9F241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ได้ทำ</w:t>
      </w:r>
      <w:r w:rsidR="00110E3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สัญญาเช่ายานพาหนะกับกิจการที่ไม่เกี่ยวข้องกัน โดยสัญญามีระยะเวลา </w:t>
      </w:r>
      <w:r w:rsidR="001F0E13" w:rsidRPr="001F0E13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</w:t>
      </w:r>
      <w:r w:rsidR="00110E36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110E3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ปี บริษัทมีสิทธิบอกเลิกสัญญาเมื่อใดก็ได้โดยจะต้อง</w:t>
      </w:r>
      <w:r w:rsidR="00FE1269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แจ้ง</w:t>
      </w:r>
      <w:r w:rsidR="00110E3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ผู้ให้เช่าทราบล่วงหน้าเป็นระยะเวลาไม่น้อยกว่า </w:t>
      </w:r>
      <w:r w:rsidR="001F0E13" w:rsidRPr="001F0E13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30</w:t>
      </w:r>
      <w:r w:rsidR="00110E36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110E3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วัน บริษัท</w:t>
      </w:r>
      <w:r w:rsidR="0042097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ตกลงชำระ</w:t>
      </w:r>
      <w:r w:rsidR="00110E3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ค่าเช่าตามที่ระบุในสัญญา</w:t>
      </w:r>
    </w:p>
    <w:p w14:paraId="35E9E6C1" w14:textId="66205131" w:rsidR="00D07E85" w:rsidRDefault="00D07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</w:p>
    <w:p w14:paraId="1F970827" w14:textId="77777777" w:rsidR="00607E72" w:rsidRDefault="00607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3BD7765B" w14:textId="2F09A1F5" w:rsidR="00E2753A" w:rsidRPr="00CF7ED9" w:rsidRDefault="001F0E13" w:rsidP="00E275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154C92">
        <w:rPr>
          <w:rFonts w:asciiTheme="majorBidi" w:hAnsiTheme="majorBidi" w:cstheme="majorBidi"/>
          <w:b/>
          <w:sz w:val="30"/>
          <w:szCs w:val="30"/>
        </w:rPr>
        <w:lastRenderedPageBreak/>
        <w:t>3</w:t>
      </w:r>
      <w:r w:rsidR="00154C92">
        <w:rPr>
          <w:rFonts w:asciiTheme="majorBidi" w:hAnsiTheme="majorBidi" w:cstheme="majorBidi"/>
          <w:b/>
          <w:sz w:val="30"/>
          <w:szCs w:val="30"/>
        </w:rPr>
        <w:t>4</w:t>
      </w:r>
      <w:r w:rsidR="00E2753A" w:rsidRPr="00CF7ED9">
        <w:rPr>
          <w:rFonts w:asciiTheme="majorBidi" w:hAnsiTheme="majorBidi" w:cstheme="majorBidi"/>
          <w:bCs/>
          <w:sz w:val="30"/>
          <w:szCs w:val="30"/>
        </w:rPr>
        <w:tab/>
      </w:r>
      <w:r w:rsidR="00E2753A" w:rsidRPr="00607E72">
        <w:rPr>
          <w:rFonts w:asciiTheme="majorBidi" w:hAnsiTheme="majorBidi" w:cstheme="majorBidi" w:hint="cs"/>
          <w:bCs/>
          <w:sz w:val="30"/>
          <w:szCs w:val="30"/>
          <w:cs/>
        </w:rPr>
        <w:t>เหตุการณ์หลังรอบระยะเวลารายงาน</w:t>
      </w:r>
    </w:p>
    <w:p w14:paraId="4622B026" w14:textId="77777777" w:rsidR="006413FC" w:rsidRDefault="006413FC" w:rsidP="00CF7ED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FE146C8" w14:textId="692B8399" w:rsidR="00F131BC" w:rsidRDefault="000C0739" w:rsidP="000C07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34.1</w:t>
      </w:r>
      <w:r>
        <w:rPr>
          <w:rFonts w:ascii="Angsana New" w:hAnsi="Angsana New"/>
          <w:sz w:val="30"/>
          <w:szCs w:val="30"/>
        </w:rPr>
        <w:tab/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F131BC" w:rsidRPr="00781FEC">
        <w:rPr>
          <w:rFonts w:ascii="Angsana New" w:hAnsi="Angsana New" w:hint="cs"/>
          <w:sz w:val="30"/>
          <w:szCs w:val="30"/>
        </w:rPr>
        <w:t>2</w:t>
      </w:r>
      <w:r w:rsidR="009E3504">
        <w:rPr>
          <w:rFonts w:ascii="Angsana New" w:hAnsi="Angsana New"/>
          <w:sz w:val="30"/>
          <w:szCs w:val="30"/>
        </w:rPr>
        <w:t>0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 </w:t>
      </w:r>
      <w:r w:rsidR="009E3504">
        <w:rPr>
          <w:rFonts w:ascii="Angsana New" w:hAnsi="Angsana New" w:hint="cs"/>
          <w:sz w:val="30"/>
          <w:szCs w:val="30"/>
          <w:cs/>
        </w:rPr>
        <w:t>เมษายน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 </w:t>
      </w:r>
      <w:r w:rsidR="00F131BC" w:rsidRPr="00781FEC">
        <w:rPr>
          <w:rFonts w:ascii="Angsana New" w:hAnsi="Angsana New" w:hint="cs"/>
          <w:sz w:val="30"/>
          <w:szCs w:val="30"/>
        </w:rPr>
        <w:t>2563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 คณะกรรมการ</w:t>
      </w:r>
      <w:r w:rsidR="00F131BC">
        <w:rPr>
          <w:rFonts w:ascii="Angsana New" w:hAnsi="Angsana New" w:hint="cs"/>
          <w:sz w:val="30"/>
          <w:szCs w:val="30"/>
          <w:cs/>
        </w:rPr>
        <w:t>บริษัท</w:t>
      </w:r>
      <w:r w:rsidR="00F131BC" w:rsidRPr="00A54CFC">
        <w:rPr>
          <w:rFonts w:ascii="Angsana New" w:hAnsi="Angsana New" w:hint="cs"/>
          <w:sz w:val="30"/>
          <w:szCs w:val="30"/>
          <w:cs/>
        </w:rPr>
        <w:t>ได้มีมติ</w:t>
      </w:r>
      <w:r w:rsidR="00F131BC">
        <w:rPr>
          <w:rFonts w:ascii="Angsana New" w:hAnsi="Angsana New" w:hint="cs"/>
          <w:sz w:val="30"/>
          <w:szCs w:val="30"/>
          <w:cs/>
        </w:rPr>
        <w:t xml:space="preserve">เห็นควรให้นำเสนอผู้ถือหุ้นเพื่อพิจารณาอนุมัติการจ่ายเงินปันผลจากผลการดำเนินงานปี </w:t>
      </w:r>
      <w:r w:rsidR="00F131BC">
        <w:rPr>
          <w:rFonts w:ascii="Angsana New" w:hAnsi="Angsana New"/>
          <w:sz w:val="30"/>
          <w:szCs w:val="30"/>
        </w:rPr>
        <w:t>2562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 เป็นเงินปันผลจ่ายในอัตราหุ้นละ </w:t>
      </w:r>
      <w:r w:rsidR="00C17D78">
        <w:rPr>
          <w:rFonts w:ascii="Angsana New" w:hAnsi="Angsana New"/>
          <w:sz w:val="30"/>
          <w:szCs w:val="30"/>
        </w:rPr>
        <w:t>1.26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 บาท เป็นจำนวนเงิน</w:t>
      </w:r>
      <w:r w:rsidR="00F131BC">
        <w:rPr>
          <w:rFonts w:ascii="Angsana New" w:hAnsi="Angsana New" w:hint="cs"/>
          <w:sz w:val="30"/>
          <w:szCs w:val="30"/>
          <w:cs/>
        </w:rPr>
        <w:t>ทั้งสิ้น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 </w:t>
      </w:r>
      <w:r w:rsidR="00C17D78">
        <w:rPr>
          <w:rFonts w:ascii="Angsana New" w:hAnsi="Angsana New"/>
          <w:sz w:val="30"/>
          <w:szCs w:val="30"/>
        </w:rPr>
        <w:t>301</w:t>
      </w:r>
      <w:r w:rsidR="006943D3">
        <w:rPr>
          <w:rFonts w:ascii="Angsana New" w:hAnsi="Angsana New"/>
          <w:sz w:val="30"/>
          <w:szCs w:val="30"/>
        </w:rPr>
        <w:t>.7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 ล้านบาท โดยที่บริษัทได้มีการจ่ายเงินปันผลระหว่างกาลไปแล้ว</w:t>
      </w:r>
      <w:r w:rsidR="00F131BC">
        <w:rPr>
          <w:rFonts w:ascii="Angsana New" w:hAnsi="Angsana New" w:hint="cs"/>
          <w:sz w:val="30"/>
          <w:szCs w:val="30"/>
          <w:cs/>
        </w:rPr>
        <w:t>ใน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อัตราหุ้นละ </w:t>
      </w:r>
      <w:r w:rsidR="00175A2A">
        <w:rPr>
          <w:rFonts w:ascii="Angsana New" w:hAnsi="Angsana New"/>
          <w:sz w:val="30"/>
          <w:szCs w:val="30"/>
        </w:rPr>
        <w:t>0.77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 บาท เป็นจำนวนเงิน</w:t>
      </w:r>
      <w:r w:rsidR="00F131BC">
        <w:rPr>
          <w:rFonts w:ascii="Angsana New" w:hAnsi="Angsana New" w:hint="cs"/>
          <w:sz w:val="30"/>
          <w:szCs w:val="30"/>
          <w:cs/>
        </w:rPr>
        <w:t>รวม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 </w:t>
      </w:r>
      <w:r w:rsidR="00A67642">
        <w:rPr>
          <w:rFonts w:ascii="Angsana New" w:hAnsi="Angsana New"/>
          <w:sz w:val="30"/>
          <w:szCs w:val="30"/>
        </w:rPr>
        <w:t xml:space="preserve">184.8 </w:t>
      </w:r>
      <w:r w:rsidR="00F131BC" w:rsidRPr="00A54CFC">
        <w:rPr>
          <w:rFonts w:ascii="Angsana New" w:hAnsi="Angsana New" w:hint="cs"/>
          <w:sz w:val="30"/>
          <w:szCs w:val="30"/>
          <w:cs/>
        </w:rPr>
        <w:t>ล้านบาท ทำให้คงเหลือเงินปันผลจ่ายในอัตรา</w:t>
      </w:r>
      <w:r>
        <w:rPr>
          <w:rFonts w:ascii="Angsana New" w:hAnsi="Angsana New"/>
          <w:sz w:val="30"/>
          <w:szCs w:val="30"/>
        </w:rPr>
        <w:br/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CC29F1">
        <w:rPr>
          <w:rFonts w:ascii="Angsana New" w:hAnsi="Angsana New"/>
          <w:sz w:val="30"/>
          <w:szCs w:val="30"/>
        </w:rPr>
        <w:t>0.49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 บาท เป็นจำนวนเงิน </w:t>
      </w:r>
      <w:r w:rsidR="00A94DC2">
        <w:rPr>
          <w:rFonts w:ascii="Angsana New" w:hAnsi="Angsana New"/>
          <w:sz w:val="30"/>
          <w:szCs w:val="30"/>
        </w:rPr>
        <w:t>116.9</w:t>
      </w:r>
      <w:r w:rsidR="00F131BC" w:rsidRPr="00A54CFC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131BC">
        <w:rPr>
          <w:rFonts w:ascii="Angsana New" w:hAnsi="Angsana New" w:hint="cs"/>
          <w:sz w:val="30"/>
          <w:szCs w:val="30"/>
          <w:cs/>
        </w:rPr>
        <w:t>มติดังกล่าวจะนำเสนอในการประชุมสามัญประจำปีของ</w:t>
      </w:r>
      <w:r>
        <w:rPr>
          <w:rFonts w:ascii="Angsana New" w:hAnsi="Angsana New"/>
          <w:sz w:val="30"/>
          <w:szCs w:val="30"/>
        </w:rPr>
        <w:br/>
      </w:r>
      <w:r w:rsidR="00F131BC">
        <w:rPr>
          <w:rFonts w:ascii="Angsana New" w:hAnsi="Angsana New" w:hint="cs"/>
          <w:sz w:val="30"/>
          <w:szCs w:val="30"/>
          <w:cs/>
        </w:rPr>
        <w:t>ผู้ถือหุ้น</w:t>
      </w:r>
      <w:r w:rsidR="009E7F1A">
        <w:rPr>
          <w:rFonts w:ascii="Angsana New" w:hAnsi="Angsana New" w:hint="cs"/>
          <w:sz w:val="30"/>
          <w:szCs w:val="30"/>
          <w:cs/>
        </w:rPr>
        <w:t>ต่อไป</w:t>
      </w:r>
    </w:p>
    <w:p w14:paraId="4BA59C21" w14:textId="11EDB6C4" w:rsidR="000C0739" w:rsidRPr="00A54CFC" w:rsidRDefault="000C0739" w:rsidP="000C07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34.2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357CEE">
        <w:rPr>
          <w:rFonts w:ascii="Angsana New" w:hAnsi="Angsana New" w:hint="cs"/>
          <w:sz w:val="30"/>
          <w:szCs w:val="30"/>
          <w:cs/>
        </w:rPr>
        <w:t>ได้แจ้งยกเลิกการเช่าพื้นที่</w:t>
      </w:r>
      <w:r w:rsidR="00357CEE" w:rsidRPr="00357CEE">
        <w:rPr>
          <w:rFonts w:ascii="Angsana New" w:hAnsi="Angsana New" w:hint="cs"/>
          <w:sz w:val="30"/>
          <w:szCs w:val="30"/>
          <w:cs/>
        </w:rPr>
        <w:t>สาขาท่าแพ และสาขาเซ็นทรัลพลาซ่า เวสต์เกต</w:t>
      </w:r>
      <w:r w:rsidR="00EB74BC">
        <w:rPr>
          <w:rFonts w:ascii="Angsana New" w:hAnsi="Angsana New" w:hint="cs"/>
          <w:sz w:val="30"/>
          <w:szCs w:val="30"/>
          <w:cs/>
        </w:rPr>
        <w:t xml:space="preserve"> ซึ่งจะมีผลบังคับตั้งแต่</w:t>
      </w:r>
      <w:r w:rsidR="00357CEE" w:rsidRPr="00357CE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57CEE" w:rsidRPr="00357CEE">
        <w:rPr>
          <w:rFonts w:ascii="Angsana New" w:hAnsi="Angsana New"/>
          <w:sz w:val="30"/>
          <w:szCs w:val="30"/>
        </w:rPr>
        <w:t xml:space="preserve">1 </w:t>
      </w:r>
      <w:r w:rsidR="00357CEE" w:rsidRPr="00357CE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357CEE" w:rsidRPr="00357CEE">
        <w:rPr>
          <w:rFonts w:ascii="Angsana New" w:hAnsi="Angsana New"/>
          <w:sz w:val="30"/>
          <w:szCs w:val="30"/>
        </w:rPr>
        <w:t xml:space="preserve">2563 </w:t>
      </w:r>
      <w:r w:rsidR="00357CEE" w:rsidRPr="00357CEE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4A881399" w14:textId="7F04CB0A" w:rsidR="00286F33" w:rsidRPr="00AD4BDD" w:rsidRDefault="00286F33" w:rsidP="00AD4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3BCC749A" w14:textId="5037CCE0" w:rsidR="002D4841" w:rsidRPr="00CF7ED9" w:rsidRDefault="001F0E13" w:rsidP="00821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154C92">
        <w:rPr>
          <w:rFonts w:asciiTheme="majorBidi" w:hAnsiTheme="majorBidi" w:cstheme="majorBidi"/>
          <w:b/>
          <w:sz w:val="30"/>
          <w:szCs w:val="30"/>
        </w:rPr>
        <w:t>3</w:t>
      </w:r>
      <w:r w:rsidR="00154C92">
        <w:rPr>
          <w:rFonts w:asciiTheme="majorBidi" w:hAnsiTheme="majorBidi" w:cstheme="majorBidi"/>
          <w:b/>
          <w:sz w:val="30"/>
          <w:szCs w:val="30"/>
        </w:rPr>
        <w:t>5</w:t>
      </w:r>
      <w:r w:rsidR="002D4841" w:rsidRPr="00CF7ED9">
        <w:rPr>
          <w:rFonts w:asciiTheme="majorBidi" w:hAnsiTheme="majorBidi" w:cstheme="majorBidi"/>
          <w:bCs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DA206C5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3BEA90B4" w14:textId="476A2E17" w:rsidR="0044496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/>
        </w:rPr>
      </w:pP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มาตรฐานการรายงานทางการเงินที่ออก</w:t>
      </w:r>
      <w:r w:rsidR="009909F2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ใหม่</w:t>
      </w:r>
      <w:r w:rsidR="001513DF"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ซึ่ง</w:t>
      </w: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เกี่ยวกับการดำเนินงานของกลุ่ม</w:t>
      </w:r>
      <w:r w:rsidRPr="00CF7ED9">
        <w:rPr>
          <w:rFonts w:asciiTheme="majorBidi" w:eastAsia="Times New Roman" w:hAnsiTheme="majorBidi" w:cstheme="majorBidi"/>
          <w:sz w:val="30"/>
          <w:szCs w:val="30"/>
          <w:rtl/>
          <w:cs/>
          <w:lang w:val="en-GB"/>
        </w:rPr>
        <w:t>บริษัท</w:t>
      </w: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</w:t>
      </w:r>
      <w:r w:rsidR="00F60705"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และ</w:t>
      </w:r>
      <w:r w:rsidRPr="00CF7ED9">
        <w:rPr>
          <w:rFonts w:asciiTheme="majorBidi" w:eastAsia="Times New Roman" w:hAnsiTheme="majorBidi" w:cstheme="majorBidi"/>
          <w:sz w:val="30"/>
          <w:szCs w:val="30"/>
          <w:cs/>
        </w:rPr>
        <w:t>คาดว่าจะมีผลกระทบที่มีสาระสำคัญต่องบการเงินรวม</w:t>
      </w:r>
      <w:r w:rsidR="00420972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CF7ED9">
        <w:rPr>
          <w:rFonts w:asciiTheme="majorBidi" w:eastAsia="Times New Roman" w:hAnsiTheme="majorBidi" w:cstheme="majorBidi"/>
          <w:sz w:val="30"/>
          <w:szCs w:val="30"/>
          <w:cs/>
        </w:rPr>
        <w:t>งบการเงินเฉพาะกิจการ</w:t>
      </w:r>
      <w:r w:rsidR="00286F3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909F2">
        <w:rPr>
          <w:rFonts w:asciiTheme="majorBidi" w:eastAsia="Times New Roman" w:hAnsiTheme="majorBidi" w:cstheme="majorBidi" w:hint="cs"/>
          <w:sz w:val="30"/>
          <w:szCs w:val="30"/>
          <w:cs/>
        </w:rPr>
        <w:t>เมื่อนำมาถือปฏิบัติเป็นครั้งแรก</w:t>
      </w:r>
      <w:r w:rsidRPr="00CF7ED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1156C">
        <w:rPr>
          <w:rFonts w:asciiTheme="majorBidi" w:eastAsia="Times New Roman" w:hAnsiTheme="majorBidi" w:cstheme="majorBidi" w:hint="cs"/>
          <w:sz w:val="30"/>
          <w:szCs w:val="30"/>
          <w:cs/>
        </w:rPr>
        <w:t>และจะมีผลบังคับใช้</w:t>
      </w:r>
      <w:r w:rsidRPr="00CF7ED9">
        <w:rPr>
          <w:rFonts w:asciiTheme="majorBidi" w:eastAsia="Times New Roman" w:hAnsiTheme="majorBidi" w:cstheme="majorBidi"/>
          <w:sz w:val="30"/>
          <w:szCs w:val="30"/>
          <w:cs/>
        </w:rPr>
        <w:t>กับงบการเงิน</w:t>
      </w: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สำหรับรอบระยะเวลาบัญชีที่เริ่มในหรือหลังวันที่</w:t>
      </w:r>
      <w:r w:rsidRPr="00CF7ED9">
        <w:rPr>
          <w:rFonts w:asciiTheme="majorBidi" w:eastAsia="Times New Roman" w:hAnsiTheme="majorBidi" w:cstheme="majorBidi"/>
          <w:sz w:val="30"/>
          <w:szCs w:val="30"/>
          <w:lang w:val="en-GB" w:bidi="ar-SA"/>
        </w:rPr>
        <w:t xml:space="preserve"> </w:t>
      </w:r>
      <w:r w:rsidR="001F0E13" w:rsidRPr="001F0E13">
        <w:rPr>
          <w:rFonts w:asciiTheme="majorBidi" w:eastAsia="Times New Roman" w:hAnsiTheme="majorBidi" w:cstheme="majorBidi"/>
          <w:sz w:val="30"/>
          <w:szCs w:val="30"/>
          <w:lang w:bidi="ar-SA"/>
        </w:rPr>
        <w:t>1</w:t>
      </w: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มกราคม </w:t>
      </w:r>
      <w:r w:rsidR="001F0E13" w:rsidRPr="001F0E13">
        <w:rPr>
          <w:rFonts w:asciiTheme="majorBidi" w:eastAsia="Times New Roman" w:hAnsiTheme="majorBidi" w:cstheme="majorBidi"/>
          <w:sz w:val="30"/>
          <w:szCs w:val="30"/>
        </w:rPr>
        <w:t>2563</w:t>
      </w:r>
      <w:r w:rsidR="001802FF" w:rsidRPr="00CF7ED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="001802FF"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มี</w:t>
      </w: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ดังต่อไปนี้</w:t>
      </w:r>
    </w:p>
    <w:p w14:paraId="30BE1AC4" w14:textId="77777777" w:rsidR="0044496A" w:rsidRDefault="00444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val="en-GB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4590"/>
      </w:tblGrid>
      <w:tr w:rsidR="009909F2" w:rsidRPr="00CF7ED9" w14:paraId="2E5B9CD7" w14:textId="77777777" w:rsidTr="00631064">
        <w:tc>
          <w:tcPr>
            <w:tcW w:w="4680" w:type="dxa"/>
            <w:shd w:val="clear" w:color="auto" w:fill="auto"/>
          </w:tcPr>
          <w:p w14:paraId="08158EB9" w14:textId="77777777" w:rsidR="009909F2" w:rsidRPr="009909F2" w:rsidRDefault="009909F2" w:rsidP="00990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มาตรฐานการรายงานทางการเงิน</w:t>
            </w:r>
          </w:p>
        </w:tc>
        <w:tc>
          <w:tcPr>
            <w:tcW w:w="4590" w:type="dxa"/>
            <w:shd w:val="clear" w:color="auto" w:fill="auto"/>
          </w:tcPr>
          <w:p w14:paraId="3E11078E" w14:textId="77777777" w:rsidR="009909F2" w:rsidRPr="009909F2" w:rsidRDefault="009909F2" w:rsidP="00990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เรื่อง</w:t>
            </w:r>
          </w:p>
        </w:tc>
      </w:tr>
      <w:tr w:rsidR="00110E36" w:rsidRPr="00CF7ED9" w14:paraId="6882978D" w14:textId="77777777" w:rsidTr="00631064">
        <w:tc>
          <w:tcPr>
            <w:tcW w:w="4680" w:type="dxa"/>
            <w:shd w:val="clear" w:color="auto" w:fill="auto"/>
          </w:tcPr>
          <w:p w14:paraId="0B9CBE2C" w14:textId="7EC05999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1F0E13"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Pr="009909F2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  <w:lang w:val="en-GB"/>
              </w:rPr>
              <w:t>*</w:t>
            </w:r>
          </w:p>
        </w:tc>
        <w:tc>
          <w:tcPr>
            <w:tcW w:w="4590" w:type="dxa"/>
            <w:shd w:val="clear" w:color="auto" w:fill="auto"/>
          </w:tcPr>
          <w:p w14:paraId="17385E33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110E36" w:rsidRPr="00CF7ED9" w14:paraId="1EA44EEA" w14:textId="77777777" w:rsidTr="00631064">
        <w:tc>
          <w:tcPr>
            <w:tcW w:w="4680" w:type="dxa"/>
            <w:shd w:val="clear" w:color="auto" w:fill="auto"/>
          </w:tcPr>
          <w:p w14:paraId="74FCF1EF" w14:textId="4C658653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1F0E13" w:rsidRPr="001F0E13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9909F2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val="en-GB"/>
              </w:rPr>
              <w:t>*</w:t>
            </w:r>
          </w:p>
        </w:tc>
        <w:tc>
          <w:tcPr>
            <w:tcW w:w="4590" w:type="dxa"/>
            <w:shd w:val="clear" w:color="auto" w:fill="auto"/>
          </w:tcPr>
          <w:p w14:paraId="26DA4561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110E36" w:rsidRPr="00CF7ED9" w14:paraId="22B3BB6C" w14:textId="77777777" w:rsidTr="00631064">
        <w:tc>
          <w:tcPr>
            <w:tcW w:w="4680" w:type="dxa"/>
            <w:shd w:val="clear" w:color="auto" w:fill="auto"/>
          </w:tcPr>
          <w:p w14:paraId="20743516" w14:textId="7E66C340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1F0E13"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590" w:type="dxa"/>
            <w:shd w:val="clear" w:color="auto" w:fill="auto"/>
          </w:tcPr>
          <w:p w14:paraId="25254ACF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สัญญาเช่า</w:t>
            </w:r>
          </w:p>
        </w:tc>
      </w:tr>
      <w:tr w:rsidR="00110E36" w:rsidRPr="00CF7ED9" w14:paraId="0E625197" w14:textId="77777777" w:rsidTr="00631064">
        <w:tc>
          <w:tcPr>
            <w:tcW w:w="4680" w:type="dxa"/>
            <w:shd w:val="clear" w:color="auto" w:fill="auto"/>
          </w:tcPr>
          <w:p w14:paraId="6429D801" w14:textId="1EBF4802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shd w:val="clear" w:color="auto" w:fill="D9D9D9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มาตรฐานการบัญชี ฉบับที่ </w:t>
            </w:r>
            <w:r w:rsidR="001F0E13" w:rsidRPr="001F0E13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Pr="009909F2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val="en-GB"/>
              </w:rPr>
              <w:t>*</w:t>
            </w:r>
          </w:p>
        </w:tc>
        <w:tc>
          <w:tcPr>
            <w:tcW w:w="4590" w:type="dxa"/>
            <w:shd w:val="clear" w:color="auto" w:fill="auto"/>
          </w:tcPr>
          <w:p w14:paraId="345079ED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shd w:val="clear" w:color="auto" w:fill="D9D9D9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110E36" w:rsidRPr="00CF7ED9" w14:paraId="4F56B6B6" w14:textId="77777777" w:rsidTr="00631064">
        <w:tc>
          <w:tcPr>
            <w:tcW w:w="4680" w:type="dxa"/>
            <w:shd w:val="clear" w:color="auto" w:fill="auto"/>
          </w:tcPr>
          <w:p w14:paraId="6CE0D52F" w14:textId="638ECA7A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6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="001F0E13" w:rsidRPr="001F0E13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  <w:r w:rsidRPr="009909F2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val="en-GB"/>
              </w:rPr>
              <w:t>*</w:t>
            </w:r>
          </w:p>
        </w:tc>
        <w:tc>
          <w:tcPr>
            <w:tcW w:w="4590" w:type="dxa"/>
            <w:shd w:val="clear" w:color="auto" w:fill="auto"/>
          </w:tcPr>
          <w:p w14:paraId="085F6948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01" w:hanging="201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10E36" w:rsidRPr="00CF7ED9" w14:paraId="2956EF1B" w14:textId="77777777" w:rsidTr="00631064">
        <w:tc>
          <w:tcPr>
            <w:tcW w:w="4680" w:type="dxa"/>
            <w:shd w:val="clear" w:color="auto" w:fill="auto"/>
          </w:tcPr>
          <w:p w14:paraId="4CAC4FDD" w14:textId="1C612E05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6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="001F0E13" w:rsidRPr="001F0E13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Pr="009909F2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val="en-GB"/>
              </w:rPr>
              <w:t>*</w:t>
            </w:r>
          </w:p>
        </w:tc>
        <w:tc>
          <w:tcPr>
            <w:tcW w:w="4590" w:type="dxa"/>
            <w:shd w:val="clear" w:color="auto" w:fill="auto"/>
          </w:tcPr>
          <w:p w14:paraId="0980B2C5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071FB9DA" w14:textId="77777777" w:rsidR="002D4841" w:rsidRPr="00987C79" w:rsidRDefault="002D4841" w:rsidP="00CF7E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  <w:shd w:val="clear" w:color="auto" w:fill="D9D9D9"/>
          <w:lang w:val="en-GB"/>
        </w:rPr>
      </w:pPr>
    </w:p>
    <w:p w14:paraId="672987E8" w14:textId="77777777" w:rsidR="002D4841" w:rsidRPr="009909F2" w:rsidRDefault="002D4841" w:rsidP="00CF7E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9909F2">
        <w:rPr>
          <w:rFonts w:asciiTheme="majorBidi" w:eastAsia="Times New Roman" w:hAnsiTheme="majorBidi" w:cstheme="majorBidi"/>
          <w:sz w:val="30"/>
          <w:szCs w:val="30"/>
          <w:vertAlign w:val="superscript"/>
          <w:lang w:val="en-GB"/>
        </w:rPr>
        <w:t>*</w:t>
      </w:r>
      <w:r w:rsidRPr="009909F2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9909F2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มาตรฐานการรายงานทางการเงิน</w:t>
      </w:r>
      <w:r w:rsidR="009909F2" w:rsidRPr="009909F2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ที่เกี่ยวข้องกั</w:t>
      </w:r>
      <w:r w:rsidR="00C21958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บ</w:t>
      </w:r>
      <w:r w:rsidRPr="009909F2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เครื่องมือทางการเงิน</w:t>
      </w:r>
    </w:p>
    <w:p w14:paraId="3F4FB376" w14:textId="77777777" w:rsidR="00F60705" w:rsidRPr="00CF7ED9" w:rsidRDefault="00F60705" w:rsidP="00CF7E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77E773C6" w14:textId="77777777" w:rsidR="00607E72" w:rsidRDefault="00607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51906ECA" w14:textId="002072F9" w:rsidR="008B04A0" w:rsidRPr="00110E36" w:rsidRDefault="008B04A0" w:rsidP="008B04A0">
      <w:pPr>
        <w:pStyle w:val="ListParagraph"/>
        <w:numPr>
          <w:ilvl w:val="0"/>
          <w:numId w:val="8"/>
        </w:numPr>
        <w:tabs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10E3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2CF70BA2" w14:textId="77777777" w:rsidR="008B04A0" w:rsidRPr="00987081" w:rsidRDefault="008B04A0" w:rsidP="008B0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/>
        </w:rPr>
      </w:pPr>
    </w:p>
    <w:p w14:paraId="1C860DEF" w14:textId="06ED1D86" w:rsidR="008B04A0" w:rsidRPr="00C31E54" w:rsidRDefault="008B04A0" w:rsidP="008B0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31E54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C31E54">
        <w:rPr>
          <w:rFonts w:asciiTheme="majorBidi" w:hAnsiTheme="majorBidi" w:cstheme="majorBidi"/>
          <w:sz w:val="30"/>
          <w:szCs w:val="30"/>
        </w:rPr>
        <w:t xml:space="preserve"> </w:t>
      </w:r>
      <w:r w:rsidRPr="00C31E54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</w:t>
      </w:r>
      <w:r w:rsidRPr="00C31E54">
        <w:rPr>
          <w:rFonts w:asciiTheme="majorBidi" w:hAnsiTheme="majorBidi" w:cstheme="majorBidi"/>
          <w:sz w:val="30"/>
          <w:szCs w:val="30"/>
          <w:cs/>
          <w:lang w:val="en-GB"/>
        </w:rPr>
        <w:t>ผลกระทบ</w:t>
      </w:r>
      <w:r w:rsidRPr="00C31E54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C31E54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ถือปฏิบัติตามมาตรฐานการรายงานทางการเงินที่เกี่ยวข้องกับเครื่องมือทางการเงินมีดังนี้</w:t>
      </w:r>
      <w:r w:rsidRPr="00C31E54">
        <w:rPr>
          <w:rFonts w:asciiTheme="majorBid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5DD1599F" w14:textId="77777777" w:rsidR="008B04A0" w:rsidRPr="00D423D1" w:rsidRDefault="008B04A0" w:rsidP="008B0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6CC77" w14:textId="77777777" w:rsidR="00C627AF" w:rsidRPr="00C627AF" w:rsidRDefault="00C627AF" w:rsidP="00C627A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627AF">
        <w:rPr>
          <w:rFonts w:asciiTheme="majorBidi" w:hAnsiTheme="majorBidi" w:cstheme="majorBidi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6DEEA348" w14:textId="77777777" w:rsidR="00C627AF" w:rsidRPr="00C627AF" w:rsidRDefault="00C627AF" w:rsidP="00C627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AE7E1" w14:textId="2731F0EA" w:rsidR="00C627AF" w:rsidRPr="00C627AF" w:rsidRDefault="00C627AF" w:rsidP="00C627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627AF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C627AF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C627AF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C627AF">
        <w:rPr>
          <w:rFonts w:asciiTheme="majorBidi" w:hAnsiTheme="majorBidi" w:cstheme="majorBidi"/>
          <w:sz w:val="30"/>
          <w:szCs w:val="30"/>
        </w:rPr>
        <w:t xml:space="preserve">3 </w:t>
      </w:r>
      <w:r w:rsidRPr="00C627AF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C627AF">
        <w:rPr>
          <w:rFonts w:asciiTheme="majorBidi" w:hAnsiTheme="majorBidi" w:cstheme="majorBidi"/>
          <w:sz w:val="30"/>
          <w:szCs w:val="30"/>
        </w:rPr>
        <w:t xml:space="preserve"> </w:t>
      </w:r>
      <w:r w:rsidRPr="00C627AF">
        <w:rPr>
          <w:rFonts w:asciiTheme="majorBidi" w:hAnsiTheme="majorBidi" w:cstheme="majorBidi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C627AF">
        <w:rPr>
          <w:rFonts w:asciiTheme="majorBidi" w:hAnsiTheme="majorBidi" w:cstheme="majorBidi"/>
          <w:sz w:val="30"/>
          <w:szCs w:val="30"/>
        </w:rPr>
        <w:t xml:space="preserve"> </w:t>
      </w:r>
      <w:r w:rsidRPr="00C627AF">
        <w:rPr>
          <w:rFonts w:asciiTheme="majorBidi" w:hAnsiTheme="majorBidi" w:cstheme="majorBidi"/>
          <w:sz w:val="30"/>
          <w:szCs w:val="30"/>
          <w:cs/>
        </w:rPr>
        <w:t xml:space="preserve">ทั้งนี้มาตรฐานการรายงานทางการเงินฉบับนี้จะยกเลิกการจัดประเภทตราสารหนี้ที่จะถือจนครบกำหนด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C627AF">
        <w:rPr>
          <w:rFonts w:asciiTheme="majorBidi" w:hAnsiTheme="majorBidi" w:cstheme="majorBidi"/>
          <w:sz w:val="30"/>
          <w:szCs w:val="30"/>
        </w:rPr>
        <w:t>105</w:t>
      </w:r>
      <w:r w:rsidRPr="00C627AF">
        <w:rPr>
          <w:rFonts w:asciiTheme="majorBidi" w:hAnsiTheme="majorBidi" w:cstheme="majorBidi"/>
          <w:sz w:val="30"/>
          <w:szCs w:val="30"/>
          <w:cs/>
        </w:rPr>
        <w:t xml:space="preserve"> โดยการจัดประเภทตาม </w:t>
      </w:r>
      <w:r w:rsidRPr="00C627AF">
        <w:rPr>
          <w:rFonts w:asciiTheme="majorBidi" w:hAnsiTheme="majorBidi" w:cstheme="majorBidi"/>
          <w:sz w:val="30"/>
          <w:szCs w:val="30"/>
        </w:rPr>
        <w:t xml:space="preserve">TFRS 9 </w:t>
      </w:r>
      <w:r w:rsidRPr="00C627AF">
        <w:rPr>
          <w:rFonts w:asciiTheme="majorBidi" w:hAnsiTheme="majorBidi" w:cstheme="majorBidi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</w:p>
    <w:p w14:paraId="129EA424" w14:textId="77777777" w:rsidR="00C627AF" w:rsidRPr="00C627AF" w:rsidRDefault="00C627AF" w:rsidP="00C627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6E738" w14:textId="445AC609" w:rsidR="00C627AF" w:rsidRPr="00C627AF" w:rsidRDefault="00C627AF" w:rsidP="00C627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C627AF">
        <w:rPr>
          <w:rFonts w:asciiTheme="majorBidi" w:hAnsiTheme="majorBidi" w:cstheme="majorBidi"/>
          <w:sz w:val="30"/>
          <w:szCs w:val="30"/>
          <w:cs/>
        </w:rPr>
        <w:t>อนุพันธ์จะวัดมูลค่าด้วยมูลค่ายุติธรรมผ่านกำไรหรือขาดทุนตาม</w:t>
      </w:r>
      <w:r w:rsidRPr="00C627AF">
        <w:rPr>
          <w:rFonts w:asciiTheme="majorBidi" w:hAnsiTheme="majorBidi" w:cstheme="majorBidi"/>
          <w:sz w:val="30"/>
          <w:szCs w:val="30"/>
        </w:rPr>
        <w:t xml:space="preserve"> TFRS 9 </w:t>
      </w:r>
    </w:p>
    <w:p w14:paraId="52B04B54" w14:textId="77777777" w:rsidR="00C627AF" w:rsidRPr="00C627AF" w:rsidRDefault="00C627AF" w:rsidP="00C627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5E79D31B" w14:textId="13A7CE35" w:rsidR="004306D9" w:rsidRPr="00C31E54" w:rsidRDefault="004306D9" w:rsidP="004306D9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31E54">
        <w:rPr>
          <w:rFonts w:asciiTheme="majorBidi" w:hAnsiTheme="majorBidi" w:cstheme="majorBidi"/>
          <w:sz w:val="30"/>
          <w:szCs w:val="30"/>
          <w:cs/>
        </w:rPr>
        <w:t>การวัดมูลค่าด้วยวิธีราคาทุนตัดจำหน่าย</w:t>
      </w:r>
    </w:p>
    <w:p w14:paraId="02A49E56" w14:textId="77777777" w:rsidR="004306D9" w:rsidRPr="00D423D1" w:rsidRDefault="004306D9" w:rsidP="004306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AEF76" w14:textId="484CE889" w:rsidR="004306D9" w:rsidRPr="00C31E54" w:rsidRDefault="004306D9" w:rsidP="004306D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31E54">
        <w:rPr>
          <w:rFonts w:asciiTheme="majorBidi" w:hAnsiTheme="majorBidi" w:cstheme="majorBidi"/>
          <w:sz w:val="30"/>
          <w:szCs w:val="30"/>
          <w:cs/>
        </w:rPr>
        <w:t>ตาม</w:t>
      </w:r>
      <w:r w:rsidRPr="00C31E54">
        <w:rPr>
          <w:rFonts w:asciiTheme="majorBidi" w:hAnsiTheme="majorBidi" w:cstheme="majorBidi"/>
          <w:sz w:val="30"/>
          <w:szCs w:val="30"/>
        </w:rPr>
        <w:t xml:space="preserve"> TFRS </w:t>
      </w:r>
      <w:r w:rsidR="001F0E13" w:rsidRPr="001F0E13">
        <w:rPr>
          <w:rFonts w:asciiTheme="majorBidi" w:hAnsiTheme="majorBidi" w:cstheme="majorBidi"/>
          <w:sz w:val="30"/>
          <w:szCs w:val="30"/>
        </w:rPr>
        <w:t>9</w:t>
      </w:r>
      <w:r w:rsidRPr="00C31E54">
        <w:rPr>
          <w:rFonts w:asciiTheme="majorBidi" w:hAnsiTheme="majorBidi" w:cstheme="majorBidi"/>
          <w:sz w:val="30"/>
          <w:szCs w:val="30"/>
        </w:rPr>
        <w:t xml:space="preserve"> </w:t>
      </w:r>
      <w:r w:rsidRPr="00C31E54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</w:p>
    <w:p w14:paraId="3BA12769" w14:textId="77777777" w:rsidR="004306D9" w:rsidRPr="00D423D1" w:rsidRDefault="004306D9" w:rsidP="004306D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071B1B2" w14:textId="51923FEC" w:rsidR="004306D9" w:rsidRPr="0061156C" w:rsidRDefault="004306D9" w:rsidP="0061156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31E54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14BAB8FB" w14:textId="77777777" w:rsidR="004306D9" w:rsidRPr="00D423D1" w:rsidRDefault="004306D9" w:rsidP="004306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573B51" w14:textId="77A10402" w:rsidR="004306D9" w:rsidRDefault="004306D9" w:rsidP="004306D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31E54">
        <w:rPr>
          <w:rFonts w:asciiTheme="majorBidi" w:hAnsiTheme="majorBidi" w:cstheme="majorBidi"/>
          <w:sz w:val="30"/>
          <w:szCs w:val="30"/>
        </w:rPr>
        <w:t xml:space="preserve">TFRS </w:t>
      </w:r>
      <w:r w:rsidR="001F0E13" w:rsidRPr="001F0E13">
        <w:rPr>
          <w:rFonts w:asciiTheme="majorBidi" w:hAnsiTheme="majorBidi" w:cstheme="majorBidi"/>
          <w:sz w:val="30"/>
          <w:szCs w:val="30"/>
        </w:rPr>
        <w:t>9</w:t>
      </w:r>
      <w:r w:rsidRPr="00C31E54">
        <w:rPr>
          <w:rFonts w:asciiTheme="majorBidi" w:hAnsiTheme="majorBidi" w:cstheme="majorBidi"/>
          <w:sz w:val="30"/>
          <w:szCs w:val="30"/>
        </w:rPr>
        <w:t xml:space="preserve"> </w:t>
      </w:r>
      <w:r w:rsidRPr="00C31E54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</w:t>
      </w:r>
      <w:r w:rsidR="0061156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31E54">
        <w:rPr>
          <w:rFonts w:asciiTheme="majorBidi" w:hAnsiTheme="majorBidi" w:cstheme="majorBidi"/>
          <w:sz w:val="30"/>
          <w:szCs w:val="30"/>
          <w:cs/>
        </w:rPr>
        <w:t xml:space="preserve">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C31E54">
        <w:rPr>
          <w:rFonts w:asciiTheme="majorBidi" w:hAnsiTheme="majorBidi" w:cstheme="majorBidi"/>
          <w:sz w:val="30"/>
          <w:szCs w:val="30"/>
        </w:rPr>
        <w:t xml:space="preserve">TFRS </w:t>
      </w:r>
      <w:r w:rsidR="001F0E13" w:rsidRPr="001F0E13">
        <w:rPr>
          <w:rFonts w:asciiTheme="majorBidi" w:hAnsiTheme="majorBidi" w:cstheme="majorBidi"/>
          <w:sz w:val="30"/>
          <w:szCs w:val="30"/>
        </w:rPr>
        <w:t>9</w:t>
      </w:r>
      <w:r w:rsidRPr="00C31E54">
        <w:rPr>
          <w:rFonts w:asciiTheme="majorBidi" w:hAnsiTheme="majorBidi" w:cstheme="majorBidi"/>
          <w:sz w:val="30"/>
          <w:szCs w:val="30"/>
        </w:rPr>
        <w:t xml:space="preserve"> </w:t>
      </w:r>
      <w:r w:rsidRPr="00C31E54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02DC3D58" w14:textId="77777777" w:rsidR="004306D9" w:rsidRPr="00C31E54" w:rsidRDefault="004306D9" w:rsidP="004306D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1E5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 </w:t>
      </w:r>
    </w:p>
    <w:p w14:paraId="562A1164" w14:textId="77777777" w:rsidR="004306D9" w:rsidRPr="00D423D1" w:rsidRDefault="004306D9" w:rsidP="004306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6E9FA8E" w14:textId="77777777" w:rsidR="004306D9" w:rsidRPr="00C31E54" w:rsidRDefault="004306D9" w:rsidP="004306D9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31E54">
        <w:rPr>
          <w:rFonts w:asciiTheme="majorBidi" w:hAnsiTheme="majorBidi" w:cstheme="majorBidi"/>
          <w:sz w:val="30"/>
          <w:szCs w:val="30"/>
          <w:cs/>
        </w:rPr>
        <w:t>การจัดประเภทรายการหนี้สินทางการเงิน</w:t>
      </w:r>
    </w:p>
    <w:p w14:paraId="793DE02A" w14:textId="77777777" w:rsidR="004306D9" w:rsidRPr="00D423D1" w:rsidRDefault="004306D9" w:rsidP="004306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DAF81" w14:textId="047026CC" w:rsidR="004306D9" w:rsidRPr="00C31E54" w:rsidRDefault="004306D9" w:rsidP="004306D9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31E54">
        <w:rPr>
          <w:rFonts w:asciiTheme="majorBidi" w:hAnsiTheme="majorBidi" w:cstheme="majorBidi"/>
          <w:sz w:val="30"/>
          <w:szCs w:val="30"/>
        </w:rPr>
        <w:t xml:space="preserve">TFRS </w:t>
      </w:r>
      <w:r w:rsidR="001F0E13" w:rsidRPr="001F0E13">
        <w:rPr>
          <w:rFonts w:asciiTheme="majorBidi" w:hAnsiTheme="majorBidi" w:cstheme="majorBidi"/>
          <w:sz w:val="30"/>
          <w:szCs w:val="30"/>
        </w:rPr>
        <w:t>9</w:t>
      </w:r>
      <w:r w:rsidRPr="00C31E54">
        <w:rPr>
          <w:rFonts w:asciiTheme="majorBidi" w:hAnsiTheme="majorBidi" w:cstheme="majorBidi"/>
          <w:sz w:val="30"/>
          <w:szCs w:val="30"/>
        </w:rPr>
        <w:t xml:space="preserve"> </w:t>
      </w:r>
      <w:r w:rsidRPr="00C31E54">
        <w:rPr>
          <w:rFonts w:asciiTheme="majorBidi" w:hAnsiTheme="majorBidi" w:cstheme="majorBidi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="001F0E13" w:rsidRPr="001F0E13">
        <w:rPr>
          <w:rFonts w:asciiTheme="majorBidi" w:hAnsiTheme="majorBidi" w:cstheme="majorBidi"/>
          <w:sz w:val="30"/>
          <w:szCs w:val="30"/>
        </w:rPr>
        <w:t>2</w:t>
      </w:r>
      <w:r w:rsidRPr="00C31E54">
        <w:rPr>
          <w:rFonts w:asciiTheme="majorBidi" w:hAnsiTheme="majorBidi" w:cstheme="majorBidi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4ED2D8A1" w14:textId="77777777" w:rsidR="004306D9" w:rsidRPr="00D423D1" w:rsidRDefault="004306D9" w:rsidP="004306D9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D807E" w14:textId="05B15023" w:rsidR="004306D9" w:rsidRPr="00C31E54" w:rsidRDefault="004306D9" w:rsidP="004306D9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31E54">
        <w:rPr>
          <w:rFonts w:asciiTheme="majorBidi" w:hAnsiTheme="majorBidi" w:cstheme="majorBidi"/>
          <w:sz w:val="30"/>
          <w:szCs w:val="30"/>
          <w:cs/>
        </w:rPr>
        <w:t>ตาม</w:t>
      </w:r>
      <w:r w:rsidRPr="00C31E54">
        <w:rPr>
          <w:rFonts w:asciiTheme="majorBidi" w:hAnsiTheme="majorBidi" w:cstheme="majorBidi"/>
          <w:sz w:val="30"/>
          <w:szCs w:val="30"/>
        </w:rPr>
        <w:t xml:space="preserve"> TFRS </w:t>
      </w:r>
      <w:r w:rsidR="001F0E13" w:rsidRPr="001F0E13">
        <w:rPr>
          <w:rFonts w:asciiTheme="majorBidi" w:hAnsiTheme="majorBidi" w:cstheme="majorBidi"/>
          <w:sz w:val="30"/>
          <w:szCs w:val="30"/>
        </w:rPr>
        <w:t>9</w:t>
      </w:r>
      <w:r w:rsidRPr="00C31E54">
        <w:rPr>
          <w:rFonts w:asciiTheme="majorBidi" w:hAnsiTheme="majorBidi" w:cstheme="majorBidi"/>
          <w:sz w:val="30"/>
          <w:szCs w:val="30"/>
        </w:rPr>
        <w:t xml:space="preserve"> </w:t>
      </w:r>
      <w:r w:rsidRPr="00C31E5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 </w:t>
      </w:r>
    </w:p>
    <w:p w14:paraId="2BC719BF" w14:textId="77777777" w:rsidR="004306D9" w:rsidRPr="00C31E54" w:rsidRDefault="004306D9" w:rsidP="004306D9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1E54">
        <w:rPr>
          <w:rFonts w:asciiTheme="majorBidi" w:hAnsiTheme="majorBidi" w:cstheme="majorBidi"/>
          <w:sz w:val="30"/>
          <w:szCs w:val="30"/>
          <w:cs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14:paraId="2A09AD15" w14:textId="77777777" w:rsidR="008B04A0" w:rsidRPr="00D423D1" w:rsidRDefault="008B04A0" w:rsidP="008B0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DD04B72" w14:textId="50474736" w:rsidR="008B04A0" w:rsidRDefault="0061156C" w:rsidP="0031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8B04A0" w:rsidRPr="00C31E54">
        <w:rPr>
          <w:rFonts w:asciiTheme="majorBidi" w:hAnsiTheme="majorBidi" w:cstheme="majorBidi"/>
          <w:color w:val="000000"/>
          <w:sz w:val="30"/>
          <w:szCs w:val="30"/>
          <w:cs/>
        </w:rPr>
        <w:t>บริษัท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</w:t>
      </w:r>
      <w:r w:rsidR="003142F8">
        <w:rPr>
          <w:rFonts w:asciiTheme="majorBidi" w:hAnsiTheme="majorBidi" w:cstheme="majorBidi" w:hint="cs"/>
          <w:color w:val="000000"/>
          <w:sz w:val="30"/>
          <w:szCs w:val="30"/>
          <w:cs/>
        </w:rPr>
        <w:t>ของ</w:t>
      </w:r>
      <w:r w:rsidR="008B04A0" w:rsidRPr="00C31E54">
        <w:rPr>
          <w:rFonts w:asciiTheme="majorBidi" w:hAnsiTheme="majorBidi" w:cstheme="majorBidi"/>
          <w:color w:val="000000"/>
          <w:sz w:val="30"/>
          <w:szCs w:val="30"/>
          <w:cs/>
        </w:rPr>
        <w:t>ส่วนของ</w:t>
      </w:r>
      <w:r w:rsidR="003142F8">
        <w:rPr>
          <w:rFonts w:asciiTheme="majorBidi" w:hAnsiTheme="majorBidi" w:cstheme="majorBidi" w:hint="cs"/>
          <w:color w:val="000000"/>
          <w:sz w:val="30"/>
          <w:szCs w:val="30"/>
          <w:cs/>
        </w:rPr>
        <w:t>เจ้าของ</w:t>
      </w:r>
      <w:r w:rsidR="008B04A0" w:rsidRPr="00C31E5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ณ วันที่</w:t>
      </w:r>
      <w:r w:rsidR="008B04A0" w:rsidRPr="00C31E5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F0E13" w:rsidRPr="001F0E13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8B04A0" w:rsidRPr="00C31E5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B04A0" w:rsidRPr="00C31E5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1F0E13" w:rsidRPr="001F0E13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="008B04A0" w:rsidRPr="00C31E5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B04A0" w:rsidRPr="00C31E54">
        <w:rPr>
          <w:rFonts w:asciiTheme="majorBidi" w:hAnsiTheme="majorBidi" w:cstheme="majorBidi"/>
          <w:color w:val="000000"/>
          <w:sz w:val="30"/>
          <w:szCs w:val="30"/>
          <w:cs/>
        </w:rPr>
        <w:t>ส่งผลให้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8B04A0" w:rsidRPr="00C31E54">
        <w:rPr>
          <w:rFonts w:asciiTheme="majorBidi" w:hAnsiTheme="majorBidi" w:cstheme="majorBidi"/>
          <w:color w:val="000000"/>
          <w:sz w:val="30"/>
          <w:szCs w:val="30"/>
          <w:cs/>
        </w:rPr>
        <w:t>บริษัทจะไม่นำ</w:t>
      </w:r>
      <w:r w:rsidR="008B04A0" w:rsidRPr="00DA51F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ข้อกำหนดของมาตรฐานการรายงานทางการเงินกลุ่มนี้มาถือปฏิบัติกับข้อมูลที่แสดงเปรียบเทียบ</w:t>
      </w:r>
      <w:r w:rsidR="008B04A0" w:rsidRPr="00DA51FE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3142F8" w:rsidRPr="00DA51F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จากการประเมิน</w:t>
      </w:r>
      <w:r w:rsidR="00DA51F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="003142F8" w:rsidRPr="00DA51F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ผล</w:t>
      </w:r>
      <w:r w:rsidR="003142F8">
        <w:rPr>
          <w:rFonts w:asciiTheme="majorBidi" w:hAnsiTheme="majorBidi" w:cstheme="majorBidi" w:hint="cs"/>
          <w:color w:val="000000"/>
          <w:sz w:val="30"/>
          <w:szCs w:val="30"/>
          <w:cs/>
        </w:rPr>
        <w:t>กระทบเบื้องต้นของ</w:t>
      </w:r>
      <w:r w:rsidR="00AD6E0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การถือป</w:t>
      </w:r>
      <w:r w:rsidR="00EC0B20">
        <w:rPr>
          <w:rFonts w:asciiTheme="majorBidi" w:hAnsiTheme="majorBidi" w:cstheme="majorBidi" w:hint="cs"/>
          <w:color w:val="000000"/>
          <w:sz w:val="30"/>
          <w:szCs w:val="30"/>
          <w:cs/>
        </w:rPr>
        <w:t>ฏิบัติตามมาตรฐานการรายงานทางการเงินที่เกี่ยวข้องกับเครื่องมือทางการเงิน</w:t>
      </w:r>
      <w:r w:rsidR="00DA51F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052D09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เป็นครั้งแรก กลุ่มบริษัทคาดว่าไม่มีผลกระทบ</w:t>
      </w:r>
      <w:r w:rsidR="005E6346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อย่างมีสาระสำคัญ</w:t>
      </w:r>
      <w:r w:rsidR="00EF5E82">
        <w:rPr>
          <w:rFonts w:asciiTheme="majorBidi" w:hAnsiTheme="majorBidi" w:cstheme="majorBidi" w:hint="cs"/>
          <w:color w:val="000000"/>
          <w:sz w:val="30"/>
          <w:szCs w:val="30"/>
          <w:cs/>
        </w:rPr>
        <w:t>ต่องบการเงิน</w:t>
      </w:r>
    </w:p>
    <w:p w14:paraId="34DE1ABB" w14:textId="77777777" w:rsidR="003142F8" w:rsidRPr="00D423D1" w:rsidRDefault="003142F8" w:rsidP="0031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4CF50910" w14:textId="72A2E0A7" w:rsidR="008B04A0" w:rsidRPr="001F3E96" w:rsidRDefault="008B04A0" w:rsidP="00DA51FE">
      <w:pPr>
        <w:pStyle w:val="ListParagraph"/>
        <w:numPr>
          <w:ilvl w:val="0"/>
          <w:numId w:val="8"/>
        </w:num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F3E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="001F0E13" w:rsidRPr="001F0E13"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1F3E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6F699A3A" w14:textId="77777777" w:rsidR="008B04A0" w:rsidRPr="001F3E96" w:rsidRDefault="008B04A0" w:rsidP="008B0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/>
        </w:rPr>
      </w:pPr>
    </w:p>
    <w:p w14:paraId="0927406A" w14:textId="3E1591AF" w:rsidR="00631064" w:rsidRDefault="008B04A0" w:rsidP="00DA51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31E54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16</w:t>
      </w:r>
      <w:r w:rsidRPr="00C31E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1E54">
        <w:rPr>
          <w:rFonts w:asciiTheme="majorBidi" w:hAnsiTheme="majorBidi" w:cstheme="majorBidi"/>
          <w:sz w:val="30"/>
          <w:szCs w:val="30"/>
        </w:rPr>
        <w:t xml:space="preserve">(“TFRS </w:t>
      </w:r>
      <w:r w:rsidR="001F0E13" w:rsidRPr="001F0E13">
        <w:rPr>
          <w:rFonts w:asciiTheme="majorBidi" w:hAnsiTheme="majorBidi" w:cstheme="majorBidi"/>
          <w:sz w:val="30"/>
          <w:szCs w:val="30"/>
        </w:rPr>
        <w:t>16</w:t>
      </w:r>
      <w:r w:rsidRPr="00C31E54">
        <w:rPr>
          <w:rFonts w:asciiTheme="majorBidi" w:hAnsiTheme="majorBidi" w:cstheme="majorBidi"/>
          <w:sz w:val="30"/>
          <w:szCs w:val="30"/>
        </w:rPr>
        <w:t xml:space="preserve">”) </w:t>
      </w:r>
      <w:r w:rsidRPr="00C31E54">
        <w:rPr>
          <w:rFonts w:asciiTheme="majorBidi" w:hAnsiTheme="majorBidi" w:cstheme="majorBidi"/>
          <w:sz w:val="30"/>
          <w:szCs w:val="30"/>
          <w:cs/>
        </w:rPr>
        <w:t>ได้นำเสนอวิธีการ</w:t>
      </w:r>
      <w:r w:rsidRPr="00C31E54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</w:t>
      </w:r>
      <w:r w:rsidRPr="00C31E54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1DE04268" w14:textId="77777777" w:rsidR="006B760C" w:rsidRDefault="006B760C" w:rsidP="006310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BB01B7" w14:textId="77777777" w:rsidR="007E34BE" w:rsidRDefault="007E3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52644500" w14:textId="083F4808" w:rsidR="008B04A0" w:rsidRPr="00AE6E97" w:rsidRDefault="00504006" w:rsidP="00DA51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E6E97">
        <w:rPr>
          <w:rFonts w:asciiTheme="majorBidi" w:eastAsia="Calibri" w:hAnsiTheme="majorBidi" w:cstheme="majorBidi"/>
          <w:sz w:val="30"/>
          <w:szCs w:val="30"/>
          <w:cs/>
        </w:rPr>
        <w:lastRenderedPageBreak/>
        <w:t>ปัจจุบัน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AE6E9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AE6E97">
        <w:rPr>
          <w:rFonts w:asciiTheme="majorBidi" w:eastAsia="Calibri" w:hAnsiTheme="majorBidi" w:cstheme="majorBidi"/>
          <w:sz w:val="30"/>
          <w:szCs w:val="30"/>
          <w:cs/>
        </w:rPr>
        <w:t>รับรู้รายจ่ายภายใต้สัญญาเช่าดำเนินงาน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และประโยชน์ที่ได้รับที่เกี่ยวข้องกับสัญญาเช่า</w:t>
      </w:r>
      <w:r w:rsidRPr="00AE6E97">
        <w:rPr>
          <w:rFonts w:asciiTheme="majorBidi" w:eastAsia="Calibri" w:hAnsiTheme="majorBidi" w:cstheme="majorBidi"/>
          <w:sz w:val="30"/>
          <w:szCs w:val="30"/>
          <w:cs/>
        </w:rPr>
        <w:t>ในกำไรหรือขาดทุนโดยวิธีเส้นตรงตลอดอายุสัญญาเช่า และรับรู้หนี้สินในกรณีที่การจ่ายเงินตามสัญญาเช่ามีช่วงเวลาแตกต่างจากการรับรู้ค่าเช่าจ่าย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AE6E97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AE6E9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F0E13">
        <w:rPr>
          <w:rFonts w:asciiTheme="majorBidi" w:eastAsia="Calibri" w:hAnsiTheme="majorBidi" w:cstheme="majorBidi"/>
          <w:sz w:val="30"/>
          <w:szCs w:val="30"/>
        </w:rPr>
        <w:t>16</w:t>
      </w:r>
      <w:r w:rsidRPr="00AE6E97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AE6E9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AE6E97">
        <w:rPr>
          <w:rFonts w:asciiTheme="majorBidi" w:eastAsia="Calibri" w:hAnsiTheme="majorBidi" w:cstheme="majorBidi"/>
          <w:sz w:val="30"/>
          <w:szCs w:val="30"/>
          <w:cs/>
        </w:rPr>
        <w:t>จะรับรู้สินทรัพย์สิทธิการใช้และหนี้สินตามสัญญาเช่าสำหรับสัญญาเช่าดำเนินงานของ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AE6E9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AE6E9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C18DE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</w:rPr>
        <w:t>ตามที่เปิด</w:t>
      </w:r>
      <w:r w:rsidR="005F6A1B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</w:rPr>
        <w:t>เ</w:t>
      </w:r>
      <w:r w:rsidR="009D3EF5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</w:rPr>
        <w:t>ผ</w:t>
      </w:r>
      <w:r w:rsidR="005F6A1B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</w:rPr>
        <w:t>ยในหมายเหตุ</w:t>
      </w:r>
      <w:r w:rsidR="009D3EF5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ข้อ </w:t>
      </w:r>
      <w:r w:rsidR="009D3EF5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</w:rPr>
        <w:t xml:space="preserve">32 </w:t>
      </w:r>
      <w:r w:rsidR="009D3EF5">
        <w:rPr>
          <w:rFonts w:asciiTheme="majorBidi" w:eastAsia="Calibr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และ </w:t>
      </w:r>
      <w:r w:rsidR="009D3EF5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</w:rPr>
        <w:t>33</w:t>
      </w:r>
      <w:r w:rsidR="008B04A0" w:rsidRPr="00AE6E97">
        <w:rPr>
          <w:rFonts w:asciiTheme="majorBidi" w:eastAsia="Calibri" w:hAnsiTheme="majorBidi" w:cstheme="majorBidi"/>
          <w:sz w:val="30"/>
          <w:szCs w:val="30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ส่งผลให้ลักษณะของค่าใช้จ่ายที่เกี่ยวข้องกับสัญญาเช่าดังกล่าวเปลี่ยนแปลงไปโดย</w:t>
      </w:r>
      <w:r w:rsidR="0061156C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8B04A0" w:rsidRPr="00AE6E9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="008B04A0" w:rsidRPr="00AE6E97">
        <w:rPr>
          <w:rFonts w:asciiTheme="majorBidi" w:eastAsia="Calibri" w:hAnsiTheme="majorBidi" w:cstheme="majorBidi"/>
          <w:sz w:val="30"/>
          <w:szCs w:val="30"/>
          <w:cs/>
        </w:rPr>
        <w:t>จะรับรู้ค่าเสื่อมราคาของสินทรัพย์สิทธิการใช้และดอกเบี้ยจ่ายของหนี้สินตามสัญญาเช่า</w:t>
      </w:r>
      <w:r w:rsidR="008B04A0" w:rsidRPr="0062394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4DFD5410" w14:textId="77777777" w:rsidR="008B04A0" w:rsidRPr="00D423D1" w:rsidRDefault="008B04A0" w:rsidP="008B0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D9D9D9"/>
        </w:rPr>
      </w:pPr>
    </w:p>
    <w:p w14:paraId="352F235A" w14:textId="3E1355DA" w:rsidR="008B04A0" w:rsidRPr="00AE6E97" w:rsidRDefault="0061156C" w:rsidP="00DA5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8B04A0" w:rsidRPr="00AE6E97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D51874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</w:t>
      </w:r>
      <w:r w:rsidR="008B04A0" w:rsidRPr="00AE6E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คาดว่าจะถือปฏิบัติตาม </w:t>
      </w:r>
      <w:r w:rsidR="008B04A0" w:rsidRPr="00AE6E97">
        <w:rPr>
          <w:rFonts w:asciiTheme="majorBidi" w:hAnsiTheme="majorBidi" w:cstheme="majorBidi"/>
          <w:color w:val="000000"/>
          <w:sz w:val="30"/>
          <w:szCs w:val="30"/>
        </w:rPr>
        <w:t xml:space="preserve">TFRS </w:t>
      </w:r>
      <w:r w:rsidR="001F0E13" w:rsidRPr="001F0E13">
        <w:rPr>
          <w:rFonts w:asciiTheme="majorBidi" w:hAnsiTheme="majorBidi" w:cstheme="majorBidi"/>
          <w:color w:val="000000"/>
          <w:sz w:val="30"/>
          <w:szCs w:val="30"/>
        </w:rPr>
        <w:t>16</w:t>
      </w:r>
      <w:r w:rsidR="008B04A0" w:rsidRPr="00AE6E9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B04A0" w:rsidRPr="00AE6E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เป็นครั้งแรก ณ วันที่ </w:t>
      </w:r>
      <w:r w:rsidR="001F0E13" w:rsidRPr="001F0E13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8B04A0" w:rsidRPr="00AE6E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1F0E13" w:rsidRPr="001F0E13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="008B04A0" w:rsidRPr="00AE6E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ด้วยวิธีปรับปรุงผลกระทบสะสมย้อนหลัง </w:t>
      </w:r>
      <w:r w:rsidR="00286F3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จากการประเมินผลกระทบเบื้องต้นของการถือปฏิบัติตาม </w:t>
      </w:r>
      <w:r w:rsidR="00286F33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="00286F3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เป็นครั้งแรก </w:t>
      </w:r>
      <w:r w:rsidR="00D5187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9C762C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กลุ่มบริษัทและ</w:t>
      </w:r>
      <w:r w:rsidR="00286F3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บริษัทคาดว่าสินทรัพย์และหนี้สินจะเพิ่มขึ้นประมาณ </w:t>
      </w:r>
      <w:r w:rsidR="00326C2A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0D57A4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C21E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286F33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  <w:r w:rsidR="00647B0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</w:t>
      </w:r>
      <w:r w:rsidR="00647B0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B36A5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0D57A4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647B0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47B06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 ตามลำดั</w:t>
      </w:r>
      <w:r w:rsidR="00ED2FC0">
        <w:rPr>
          <w:rFonts w:asciiTheme="majorBidi" w:hAnsiTheme="majorBidi" w:cstheme="majorBidi" w:hint="cs"/>
          <w:color w:val="000000"/>
          <w:sz w:val="30"/>
          <w:szCs w:val="30"/>
          <w:cs/>
        </w:rPr>
        <w:t>บ</w:t>
      </w:r>
    </w:p>
    <w:sectPr w:rsidR="008B04A0" w:rsidRPr="00AE6E97" w:rsidSect="00883DBD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9854B" w14:textId="77777777" w:rsidR="00DF18A9" w:rsidRDefault="00DF18A9">
      <w:r>
        <w:separator/>
      </w:r>
    </w:p>
  </w:endnote>
  <w:endnote w:type="continuationSeparator" w:id="0">
    <w:p w14:paraId="2C0D04A6" w14:textId="77777777" w:rsidR="00DF18A9" w:rsidRDefault="00DF18A9">
      <w:r>
        <w:continuationSeparator/>
      </w:r>
    </w:p>
  </w:endnote>
  <w:endnote w:type="continuationNotice" w:id="1">
    <w:p w14:paraId="3B8CE148" w14:textId="77777777" w:rsidR="00DF18A9" w:rsidRDefault="00DF18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  <w:sz w:val="30"/>
        <w:szCs w:val="30"/>
      </w:rPr>
      <w:id w:val="598914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D85665" w14:textId="53CD3967" w:rsidR="001D323C" w:rsidRPr="001D323C" w:rsidRDefault="001D323C" w:rsidP="001D323C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1D323C">
          <w:rPr>
            <w:rFonts w:ascii="Angsana New" w:hAnsi="Angsana New" w:hint="cs"/>
            <w:sz w:val="30"/>
            <w:szCs w:val="30"/>
          </w:rPr>
          <w:fldChar w:fldCharType="begin"/>
        </w:r>
        <w:r w:rsidRPr="001D323C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D323C">
          <w:rPr>
            <w:rFonts w:ascii="Angsana New" w:hAnsi="Angsana New" w:hint="cs"/>
            <w:sz w:val="30"/>
            <w:szCs w:val="30"/>
          </w:rPr>
          <w:fldChar w:fldCharType="separate"/>
        </w:r>
        <w:r w:rsidRPr="001D323C">
          <w:rPr>
            <w:rFonts w:ascii="Angsana New" w:hAnsi="Angsana New" w:hint="cs"/>
            <w:noProof/>
            <w:sz w:val="30"/>
            <w:szCs w:val="30"/>
          </w:rPr>
          <w:t>2</w:t>
        </w:r>
        <w:r w:rsidRPr="001D323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AE50A" w14:textId="77777777" w:rsidR="00DF18A9" w:rsidRDefault="00DF18A9">
      <w:r>
        <w:separator/>
      </w:r>
    </w:p>
  </w:footnote>
  <w:footnote w:type="continuationSeparator" w:id="0">
    <w:p w14:paraId="06C49635" w14:textId="77777777" w:rsidR="00DF18A9" w:rsidRDefault="00DF18A9">
      <w:r>
        <w:continuationSeparator/>
      </w:r>
    </w:p>
  </w:footnote>
  <w:footnote w:type="continuationNotice" w:id="1">
    <w:p w14:paraId="5E6E993C" w14:textId="77777777" w:rsidR="00DF18A9" w:rsidRDefault="00DF18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C2DA5" w14:textId="77777777" w:rsidR="000C0739" w:rsidRDefault="000C0739" w:rsidP="007522C2">
    <w:pPr>
      <w:tabs>
        <w:tab w:val="clear" w:pos="454"/>
        <w:tab w:val="left" w:pos="45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5F8C3718" w14:textId="77777777" w:rsidR="000C0739" w:rsidRDefault="000C0739" w:rsidP="003E1C78">
    <w:pPr>
      <w:tabs>
        <w:tab w:val="clear" w:pos="454"/>
        <w:tab w:val="left" w:pos="45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14:paraId="1E9973B5" w14:textId="07788CEE" w:rsidR="000C0739" w:rsidRDefault="000C0739" w:rsidP="003E1C78">
    <w:pPr>
      <w:spacing w:line="240" w:lineRule="auto"/>
      <w:ind w:left="720" w:hanging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F0E1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F0E13">
      <w:rPr>
        <w:rFonts w:ascii="Angsana New" w:hAnsi="Angsana New"/>
        <w:b/>
        <w:bCs/>
        <w:sz w:val="32"/>
        <w:szCs w:val="32"/>
      </w:rPr>
      <w:t>256</w:t>
    </w:r>
    <w:r w:rsidRPr="001F0E13">
      <w:rPr>
        <w:rFonts w:ascii="Angsana New" w:hAnsi="Angsana New" w:hint="cs"/>
        <w:b/>
        <w:bCs/>
        <w:sz w:val="32"/>
        <w:szCs w:val="32"/>
      </w:rPr>
      <w:t>2</w:t>
    </w:r>
  </w:p>
  <w:p w14:paraId="7FF8AE28" w14:textId="77777777" w:rsidR="000C0739" w:rsidRPr="000E0B3D" w:rsidRDefault="000C0739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75030"/>
    <w:multiLevelType w:val="hybridMultilevel"/>
    <w:tmpl w:val="F21A7FC4"/>
    <w:lvl w:ilvl="0" w:tplc="DFF8E972">
      <w:start w:val="1"/>
      <w:numFmt w:val="thaiLetters"/>
      <w:lvlText w:val="(%1)"/>
      <w:lvlJc w:val="left"/>
      <w:pPr>
        <w:ind w:left="5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3784E91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0A40B2A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EE6B53"/>
    <w:multiLevelType w:val="hybridMultilevel"/>
    <w:tmpl w:val="272287A6"/>
    <w:lvl w:ilvl="0" w:tplc="BAAA94E2">
      <w:start w:val="99"/>
      <w:numFmt w:val="bullet"/>
      <w:lvlText w:val="*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DB125F2"/>
    <w:multiLevelType w:val="hybridMultilevel"/>
    <w:tmpl w:val="F65A7B9E"/>
    <w:lvl w:ilvl="0" w:tplc="B82271D4">
      <w:numFmt w:val="bullet"/>
      <w:lvlText w:val="*"/>
      <w:lvlJc w:val="left"/>
      <w:pPr>
        <w:ind w:left="1890" w:hanging="360"/>
      </w:pPr>
      <w:rPr>
        <w:rFonts w:ascii="Angsana New" w:eastAsia="MS Mincho" w:hAnsi="Angsana New" w:cs="Angsana New" w:hint="default"/>
        <w:sz w:val="24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42239B"/>
    <w:multiLevelType w:val="hybridMultilevel"/>
    <w:tmpl w:val="25768C40"/>
    <w:lvl w:ilvl="0" w:tplc="F208C2E4">
      <w:start w:val="18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E870943"/>
    <w:multiLevelType w:val="singleLevel"/>
    <w:tmpl w:val="226008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10"/>
  </w:num>
  <w:num w:numId="5">
    <w:abstractNumId w:val="3"/>
  </w:num>
  <w:num w:numId="6">
    <w:abstractNumId w:val="1"/>
  </w:num>
  <w:num w:numId="7">
    <w:abstractNumId w:val="11"/>
  </w:num>
  <w:num w:numId="8">
    <w:abstractNumId w:val="2"/>
  </w:num>
  <w:num w:numId="9">
    <w:abstractNumId w:val="15"/>
  </w:num>
  <w:num w:numId="10">
    <w:abstractNumId w:val="12"/>
  </w:num>
  <w:num w:numId="11">
    <w:abstractNumId w:val="8"/>
  </w:num>
  <w:num w:numId="12">
    <w:abstractNumId w:val="9"/>
  </w:num>
  <w:num w:numId="13">
    <w:abstractNumId w:val="18"/>
  </w:num>
  <w:num w:numId="14">
    <w:abstractNumId w:val="16"/>
  </w:num>
  <w:num w:numId="15">
    <w:abstractNumId w:val="6"/>
  </w:num>
  <w:num w:numId="16">
    <w:abstractNumId w:val="4"/>
  </w:num>
  <w:num w:numId="17">
    <w:abstractNumId w:val="0"/>
  </w:num>
  <w:num w:numId="18">
    <w:abstractNumId w:val="7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30"/>
    <w:rsid w:val="00000291"/>
    <w:rsid w:val="00000C46"/>
    <w:rsid w:val="000011BC"/>
    <w:rsid w:val="000015C8"/>
    <w:rsid w:val="000018E6"/>
    <w:rsid w:val="00001BCA"/>
    <w:rsid w:val="00001DBA"/>
    <w:rsid w:val="00002417"/>
    <w:rsid w:val="0000282F"/>
    <w:rsid w:val="00002CB9"/>
    <w:rsid w:val="00002E8C"/>
    <w:rsid w:val="000031CB"/>
    <w:rsid w:val="0000363C"/>
    <w:rsid w:val="00003917"/>
    <w:rsid w:val="00003A4F"/>
    <w:rsid w:val="00003A58"/>
    <w:rsid w:val="00004632"/>
    <w:rsid w:val="00005329"/>
    <w:rsid w:val="00005904"/>
    <w:rsid w:val="000059B1"/>
    <w:rsid w:val="00005DB9"/>
    <w:rsid w:val="0000613C"/>
    <w:rsid w:val="00006987"/>
    <w:rsid w:val="000069A9"/>
    <w:rsid w:val="00007133"/>
    <w:rsid w:val="00007AED"/>
    <w:rsid w:val="00007D7C"/>
    <w:rsid w:val="00007E52"/>
    <w:rsid w:val="000100A1"/>
    <w:rsid w:val="00010458"/>
    <w:rsid w:val="000105A8"/>
    <w:rsid w:val="000110B5"/>
    <w:rsid w:val="000111CC"/>
    <w:rsid w:val="00011238"/>
    <w:rsid w:val="000112F4"/>
    <w:rsid w:val="00011570"/>
    <w:rsid w:val="00011E02"/>
    <w:rsid w:val="00011F73"/>
    <w:rsid w:val="00012234"/>
    <w:rsid w:val="0001235C"/>
    <w:rsid w:val="00012FCB"/>
    <w:rsid w:val="000131F6"/>
    <w:rsid w:val="00013215"/>
    <w:rsid w:val="00013A3F"/>
    <w:rsid w:val="00013AD1"/>
    <w:rsid w:val="0001493A"/>
    <w:rsid w:val="00014F0A"/>
    <w:rsid w:val="00015109"/>
    <w:rsid w:val="00015115"/>
    <w:rsid w:val="0001547D"/>
    <w:rsid w:val="0001584D"/>
    <w:rsid w:val="00015D71"/>
    <w:rsid w:val="00015EFB"/>
    <w:rsid w:val="00016580"/>
    <w:rsid w:val="00016F39"/>
    <w:rsid w:val="00017021"/>
    <w:rsid w:val="00017458"/>
    <w:rsid w:val="0001795E"/>
    <w:rsid w:val="00017BF5"/>
    <w:rsid w:val="00020233"/>
    <w:rsid w:val="00020286"/>
    <w:rsid w:val="000202F5"/>
    <w:rsid w:val="00020602"/>
    <w:rsid w:val="00020676"/>
    <w:rsid w:val="0002083B"/>
    <w:rsid w:val="00020A44"/>
    <w:rsid w:val="00021082"/>
    <w:rsid w:val="00021127"/>
    <w:rsid w:val="00021439"/>
    <w:rsid w:val="0002178F"/>
    <w:rsid w:val="00021A8B"/>
    <w:rsid w:val="000223D4"/>
    <w:rsid w:val="000227C1"/>
    <w:rsid w:val="00022A53"/>
    <w:rsid w:val="000234F0"/>
    <w:rsid w:val="00023765"/>
    <w:rsid w:val="0002404C"/>
    <w:rsid w:val="00024184"/>
    <w:rsid w:val="00024463"/>
    <w:rsid w:val="00024789"/>
    <w:rsid w:val="00024940"/>
    <w:rsid w:val="000251B9"/>
    <w:rsid w:val="00025581"/>
    <w:rsid w:val="00025D5B"/>
    <w:rsid w:val="00025D72"/>
    <w:rsid w:val="0002648A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8D6"/>
    <w:rsid w:val="00030F01"/>
    <w:rsid w:val="000311BF"/>
    <w:rsid w:val="00032923"/>
    <w:rsid w:val="00032DB1"/>
    <w:rsid w:val="000335EA"/>
    <w:rsid w:val="000337F5"/>
    <w:rsid w:val="0003397D"/>
    <w:rsid w:val="00033BEC"/>
    <w:rsid w:val="00033CAE"/>
    <w:rsid w:val="00034130"/>
    <w:rsid w:val="0003428F"/>
    <w:rsid w:val="00034507"/>
    <w:rsid w:val="00034ABD"/>
    <w:rsid w:val="00034FE8"/>
    <w:rsid w:val="00035795"/>
    <w:rsid w:val="00035A5F"/>
    <w:rsid w:val="00035B05"/>
    <w:rsid w:val="00035C9C"/>
    <w:rsid w:val="000361B0"/>
    <w:rsid w:val="000366C0"/>
    <w:rsid w:val="00036A17"/>
    <w:rsid w:val="00036BCE"/>
    <w:rsid w:val="00036DDE"/>
    <w:rsid w:val="00036F7C"/>
    <w:rsid w:val="000371BA"/>
    <w:rsid w:val="000371E3"/>
    <w:rsid w:val="000373E1"/>
    <w:rsid w:val="0003758E"/>
    <w:rsid w:val="00037723"/>
    <w:rsid w:val="00037C68"/>
    <w:rsid w:val="00037E11"/>
    <w:rsid w:val="00037EE2"/>
    <w:rsid w:val="000401F2"/>
    <w:rsid w:val="00040704"/>
    <w:rsid w:val="000409DA"/>
    <w:rsid w:val="00040AE3"/>
    <w:rsid w:val="000415FC"/>
    <w:rsid w:val="000417F5"/>
    <w:rsid w:val="00041A9E"/>
    <w:rsid w:val="00042494"/>
    <w:rsid w:val="00042622"/>
    <w:rsid w:val="0004272D"/>
    <w:rsid w:val="00042A6E"/>
    <w:rsid w:val="00043123"/>
    <w:rsid w:val="00043261"/>
    <w:rsid w:val="00043A61"/>
    <w:rsid w:val="00043E9A"/>
    <w:rsid w:val="000440BC"/>
    <w:rsid w:val="00044585"/>
    <w:rsid w:val="00045866"/>
    <w:rsid w:val="00045BCC"/>
    <w:rsid w:val="00045C18"/>
    <w:rsid w:val="00046739"/>
    <w:rsid w:val="00046821"/>
    <w:rsid w:val="000468CB"/>
    <w:rsid w:val="00046B9F"/>
    <w:rsid w:val="00046D49"/>
    <w:rsid w:val="00047581"/>
    <w:rsid w:val="00050000"/>
    <w:rsid w:val="0005037F"/>
    <w:rsid w:val="00050B45"/>
    <w:rsid w:val="00050C6B"/>
    <w:rsid w:val="00050EE4"/>
    <w:rsid w:val="0005191E"/>
    <w:rsid w:val="00051E1E"/>
    <w:rsid w:val="00052243"/>
    <w:rsid w:val="00052307"/>
    <w:rsid w:val="00052890"/>
    <w:rsid w:val="00052B2A"/>
    <w:rsid w:val="00052D09"/>
    <w:rsid w:val="00052DF5"/>
    <w:rsid w:val="000539DB"/>
    <w:rsid w:val="00053C0A"/>
    <w:rsid w:val="00053DB4"/>
    <w:rsid w:val="00053F4D"/>
    <w:rsid w:val="0005419A"/>
    <w:rsid w:val="00054C5C"/>
    <w:rsid w:val="00054D5D"/>
    <w:rsid w:val="00054DE4"/>
    <w:rsid w:val="00054DF1"/>
    <w:rsid w:val="00055595"/>
    <w:rsid w:val="00055D25"/>
    <w:rsid w:val="0005621E"/>
    <w:rsid w:val="00056588"/>
    <w:rsid w:val="000565F1"/>
    <w:rsid w:val="00056795"/>
    <w:rsid w:val="00056A54"/>
    <w:rsid w:val="00056B23"/>
    <w:rsid w:val="00056D2F"/>
    <w:rsid w:val="00056FE0"/>
    <w:rsid w:val="000579E9"/>
    <w:rsid w:val="0006041B"/>
    <w:rsid w:val="00060718"/>
    <w:rsid w:val="000608D5"/>
    <w:rsid w:val="00060C56"/>
    <w:rsid w:val="00060F16"/>
    <w:rsid w:val="000614DB"/>
    <w:rsid w:val="00061815"/>
    <w:rsid w:val="00061BC4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FD2"/>
    <w:rsid w:val="00063001"/>
    <w:rsid w:val="0006325B"/>
    <w:rsid w:val="0006347D"/>
    <w:rsid w:val="00063D10"/>
    <w:rsid w:val="00063E05"/>
    <w:rsid w:val="00063FD7"/>
    <w:rsid w:val="00064032"/>
    <w:rsid w:val="000646D8"/>
    <w:rsid w:val="000647A2"/>
    <w:rsid w:val="000648DF"/>
    <w:rsid w:val="00065023"/>
    <w:rsid w:val="000650B1"/>
    <w:rsid w:val="00065135"/>
    <w:rsid w:val="00065986"/>
    <w:rsid w:val="00065D2F"/>
    <w:rsid w:val="00065E0A"/>
    <w:rsid w:val="00065E5E"/>
    <w:rsid w:val="00065FC9"/>
    <w:rsid w:val="00066328"/>
    <w:rsid w:val="00067270"/>
    <w:rsid w:val="000679A3"/>
    <w:rsid w:val="00067FED"/>
    <w:rsid w:val="00070143"/>
    <w:rsid w:val="00070166"/>
    <w:rsid w:val="00070256"/>
    <w:rsid w:val="000703B5"/>
    <w:rsid w:val="00070A2F"/>
    <w:rsid w:val="00070D45"/>
    <w:rsid w:val="00070E4C"/>
    <w:rsid w:val="0007126A"/>
    <w:rsid w:val="000713D2"/>
    <w:rsid w:val="000716BC"/>
    <w:rsid w:val="00071729"/>
    <w:rsid w:val="000717B0"/>
    <w:rsid w:val="00071C02"/>
    <w:rsid w:val="00072117"/>
    <w:rsid w:val="00072425"/>
    <w:rsid w:val="0007250A"/>
    <w:rsid w:val="000726FB"/>
    <w:rsid w:val="00072A37"/>
    <w:rsid w:val="00072B4A"/>
    <w:rsid w:val="00072BB3"/>
    <w:rsid w:val="00072BDC"/>
    <w:rsid w:val="00073040"/>
    <w:rsid w:val="0007311D"/>
    <w:rsid w:val="00073179"/>
    <w:rsid w:val="000734D8"/>
    <w:rsid w:val="000736B1"/>
    <w:rsid w:val="000737FC"/>
    <w:rsid w:val="00073840"/>
    <w:rsid w:val="00074189"/>
    <w:rsid w:val="000743CA"/>
    <w:rsid w:val="000743FA"/>
    <w:rsid w:val="000746B3"/>
    <w:rsid w:val="00074B8E"/>
    <w:rsid w:val="00074EA0"/>
    <w:rsid w:val="00074F87"/>
    <w:rsid w:val="0007596D"/>
    <w:rsid w:val="00075B86"/>
    <w:rsid w:val="00076666"/>
    <w:rsid w:val="00076C37"/>
    <w:rsid w:val="0007718E"/>
    <w:rsid w:val="0007719B"/>
    <w:rsid w:val="00077987"/>
    <w:rsid w:val="00077F1F"/>
    <w:rsid w:val="000808C6"/>
    <w:rsid w:val="00081973"/>
    <w:rsid w:val="00081AD8"/>
    <w:rsid w:val="00081F5A"/>
    <w:rsid w:val="000823E6"/>
    <w:rsid w:val="00082762"/>
    <w:rsid w:val="00082888"/>
    <w:rsid w:val="0008321A"/>
    <w:rsid w:val="000834DB"/>
    <w:rsid w:val="000837AF"/>
    <w:rsid w:val="00083B5D"/>
    <w:rsid w:val="00083C92"/>
    <w:rsid w:val="00083EC8"/>
    <w:rsid w:val="00084265"/>
    <w:rsid w:val="00084AF3"/>
    <w:rsid w:val="00084C7D"/>
    <w:rsid w:val="00085056"/>
    <w:rsid w:val="000851FC"/>
    <w:rsid w:val="000854C8"/>
    <w:rsid w:val="00085C25"/>
    <w:rsid w:val="00086BCF"/>
    <w:rsid w:val="00087127"/>
    <w:rsid w:val="0008757D"/>
    <w:rsid w:val="0008768D"/>
    <w:rsid w:val="00087B3E"/>
    <w:rsid w:val="00087C09"/>
    <w:rsid w:val="00087E01"/>
    <w:rsid w:val="00090A0B"/>
    <w:rsid w:val="00091673"/>
    <w:rsid w:val="00091781"/>
    <w:rsid w:val="0009188A"/>
    <w:rsid w:val="00091904"/>
    <w:rsid w:val="00091C1D"/>
    <w:rsid w:val="0009221D"/>
    <w:rsid w:val="00092CD0"/>
    <w:rsid w:val="000937E5"/>
    <w:rsid w:val="00093CF7"/>
    <w:rsid w:val="0009457A"/>
    <w:rsid w:val="00094919"/>
    <w:rsid w:val="00094965"/>
    <w:rsid w:val="00094A59"/>
    <w:rsid w:val="00094F22"/>
    <w:rsid w:val="000961BE"/>
    <w:rsid w:val="00096292"/>
    <w:rsid w:val="00096367"/>
    <w:rsid w:val="0009656B"/>
    <w:rsid w:val="0009693D"/>
    <w:rsid w:val="00096ED8"/>
    <w:rsid w:val="000974FC"/>
    <w:rsid w:val="000976F8"/>
    <w:rsid w:val="00097DD5"/>
    <w:rsid w:val="00097DE2"/>
    <w:rsid w:val="000A0893"/>
    <w:rsid w:val="000A0951"/>
    <w:rsid w:val="000A0AD3"/>
    <w:rsid w:val="000A0DBF"/>
    <w:rsid w:val="000A0E7D"/>
    <w:rsid w:val="000A1119"/>
    <w:rsid w:val="000A1235"/>
    <w:rsid w:val="000A1344"/>
    <w:rsid w:val="000A1468"/>
    <w:rsid w:val="000A16F2"/>
    <w:rsid w:val="000A1D00"/>
    <w:rsid w:val="000A2333"/>
    <w:rsid w:val="000A2904"/>
    <w:rsid w:val="000A2C6F"/>
    <w:rsid w:val="000A2D91"/>
    <w:rsid w:val="000A3F2F"/>
    <w:rsid w:val="000A41A2"/>
    <w:rsid w:val="000A48E8"/>
    <w:rsid w:val="000A508E"/>
    <w:rsid w:val="000A51CA"/>
    <w:rsid w:val="000A5780"/>
    <w:rsid w:val="000A5B56"/>
    <w:rsid w:val="000A5C68"/>
    <w:rsid w:val="000A60CD"/>
    <w:rsid w:val="000A667C"/>
    <w:rsid w:val="000A6767"/>
    <w:rsid w:val="000A736B"/>
    <w:rsid w:val="000A75EC"/>
    <w:rsid w:val="000B0511"/>
    <w:rsid w:val="000B08A4"/>
    <w:rsid w:val="000B1246"/>
    <w:rsid w:val="000B1F87"/>
    <w:rsid w:val="000B2667"/>
    <w:rsid w:val="000B2DFF"/>
    <w:rsid w:val="000B30AE"/>
    <w:rsid w:val="000B39EE"/>
    <w:rsid w:val="000B39F2"/>
    <w:rsid w:val="000B3D07"/>
    <w:rsid w:val="000B4873"/>
    <w:rsid w:val="000B4881"/>
    <w:rsid w:val="000B48AE"/>
    <w:rsid w:val="000B54E7"/>
    <w:rsid w:val="000B567A"/>
    <w:rsid w:val="000B58C6"/>
    <w:rsid w:val="000B58E4"/>
    <w:rsid w:val="000B6B5B"/>
    <w:rsid w:val="000B7434"/>
    <w:rsid w:val="000B749E"/>
    <w:rsid w:val="000B7744"/>
    <w:rsid w:val="000B77E4"/>
    <w:rsid w:val="000C0237"/>
    <w:rsid w:val="000C02CF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CAA"/>
    <w:rsid w:val="000C1F81"/>
    <w:rsid w:val="000C2175"/>
    <w:rsid w:val="000C29C6"/>
    <w:rsid w:val="000C29D6"/>
    <w:rsid w:val="000C313B"/>
    <w:rsid w:val="000C32F6"/>
    <w:rsid w:val="000C34CD"/>
    <w:rsid w:val="000C392A"/>
    <w:rsid w:val="000C3BC8"/>
    <w:rsid w:val="000C3C50"/>
    <w:rsid w:val="000C454F"/>
    <w:rsid w:val="000C4C41"/>
    <w:rsid w:val="000C51D9"/>
    <w:rsid w:val="000C5283"/>
    <w:rsid w:val="000C5339"/>
    <w:rsid w:val="000C571C"/>
    <w:rsid w:val="000C59AA"/>
    <w:rsid w:val="000C5F09"/>
    <w:rsid w:val="000C63C5"/>
    <w:rsid w:val="000C6946"/>
    <w:rsid w:val="000C6AE6"/>
    <w:rsid w:val="000C6CBE"/>
    <w:rsid w:val="000C7062"/>
    <w:rsid w:val="000C735E"/>
    <w:rsid w:val="000C754C"/>
    <w:rsid w:val="000C794A"/>
    <w:rsid w:val="000C7D7E"/>
    <w:rsid w:val="000C7FE5"/>
    <w:rsid w:val="000D0259"/>
    <w:rsid w:val="000D07CC"/>
    <w:rsid w:val="000D0DDB"/>
    <w:rsid w:val="000D1817"/>
    <w:rsid w:val="000D1B59"/>
    <w:rsid w:val="000D245F"/>
    <w:rsid w:val="000D26C8"/>
    <w:rsid w:val="000D2816"/>
    <w:rsid w:val="000D3DDE"/>
    <w:rsid w:val="000D46C0"/>
    <w:rsid w:val="000D484E"/>
    <w:rsid w:val="000D48E5"/>
    <w:rsid w:val="000D4950"/>
    <w:rsid w:val="000D4DF3"/>
    <w:rsid w:val="000D57A4"/>
    <w:rsid w:val="000D59FC"/>
    <w:rsid w:val="000D5D04"/>
    <w:rsid w:val="000D6820"/>
    <w:rsid w:val="000D6CD3"/>
    <w:rsid w:val="000D6F93"/>
    <w:rsid w:val="000D72D9"/>
    <w:rsid w:val="000D74AE"/>
    <w:rsid w:val="000D75D9"/>
    <w:rsid w:val="000D79A5"/>
    <w:rsid w:val="000D7B1C"/>
    <w:rsid w:val="000D7D79"/>
    <w:rsid w:val="000E075D"/>
    <w:rsid w:val="000E0903"/>
    <w:rsid w:val="000E0961"/>
    <w:rsid w:val="000E0A82"/>
    <w:rsid w:val="000E0B2F"/>
    <w:rsid w:val="000E0B3D"/>
    <w:rsid w:val="000E0C3D"/>
    <w:rsid w:val="000E0CE1"/>
    <w:rsid w:val="000E0D61"/>
    <w:rsid w:val="000E0E1A"/>
    <w:rsid w:val="000E100E"/>
    <w:rsid w:val="000E13F5"/>
    <w:rsid w:val="000E1626"/>
    <w:rsid w:val="000E1A67"/>
    <w:rsid w:val="000E246C"/>
    <w:rsid w:val="000E2B4A"/>
    <w:rsid w:val="000E2BFF"/>
    <w:rsid w:val="000E2EA5"/>
    <w:rsid w:val="000E2ED7"/>
    <w:rsid w:val="000E3395"/>
    <w:rsid w:val="000E36FD"/>
    <w:rsid w:val="000E3815"/>
    <w:rsid w:val="000E3BAF"/>
    <w:rsid w:val="000E3BE5"/>
    <w:rsid w:val="000E45F0"/>
    <w:rsid w:val="000E461C"/>
    <w:rsid w:val="000E488C"/>
    <w:rsid w:val="000E49C6"/>
    <w:rsid w:val="000E4A90"/>
    <w:rsid w:val="000E5570"/>
    <w:rsid w:val="000E584E"/>
    <w:rsid w:val="000E5C3D"/>
    <w:rsid w:val="000E6028"/>
    <w:rsid w:val="000E6941"/>
    <w:rsid w:val="000E6BC7"/>
    <w:rsid w:val="000E6E03"/>
    <w:rsid w:val="000E6E0A"/>
    <w:rsid w:val="000E7188"/>
    <w:rsid w:val="000E7392"/>
    <w:rsid w:val="000E7559"/>
    <w:rsid w:val="000E7A29"/>
    <w:rsid w:val="000E7BA2"/>
    <w:rsid w:val="000F014B"/>
    <w:rsid w:val="000F0868"/>
    <w:rsid w:val="000F087B"/>
    <w:rsid w:val="000F0D27"/>
    <w:rsid w:val="000F18FD"/>
    <w:rsid w:val="000F224A"/>
    <w:rsid w:val="000F23F1"/>
    <w:rsid w:val="000F2E80"/>
    <w:rsid w:val="000F3413"/>
    <w:rsid w:val="000F3B16"/>
    <w:rsid w:val="000F3B78"/>
    <w:rsid w:val="000F3B83"/>
    <w:rsid w:val="000F3C1A"/>
    <w:rsid w:val="000F3D3B"/>
    <w:rsid w:val="000F4329"/>
    <w:rsid w:val="000F4623"/>
    <w:rsid w:val="000F4932"/>
    <w:rsid w:val="000F5010"/>
    <w:rsid w:val="000F548F"/>
    <w:rsid w:val="000F5816"/>
    <w:rsid w:val="000F5A63"/>
    <w:rsid w:val="000F5D98"/>
    <w:rsid w:val="000F5D9A"/>
    <w:rsid w:val="000F6320"/>
    <w:rsid w:val="000F6444"/>
    <w:rsid w:val="000F6515"/>
    <w:rsid w:val="000F69D3"/>
    <w:rsid w:val="000F6D3F"/>
    <w:rsid w:val="000F6F39"/>
    <w:rsid w:val="000F7203"/>
    <w:rsid w:val="000F7592"/>
    <w:rsid w:val="000F79B0"/>
    <w:rsid w:val="000F79F6"/>
    <w:rsid w:val="000F7A08"/>
    <w:rsid w:val="000F7A7F"/>
    <w:rsid w:val="000F7BA4"/>
    <w:rsid w:val="00100696"/>
    <w:rsid w:val="001008A9"/>
    <w:rsid w:val="00100D48"/>
    <w:rsid w:val="00100F11"/>
    <w:rsid w:val="00100F19"/>
    <w:rsid w:val="00101233"/>
    <w:rsid w:val="00101349"/>
    <w:rsid w:val="0010170B"/>
    <w:rsid w:val="00101B1B"/>
    <w:rsid w:val="00101CEA"/>
    <w:rsid w:val="00101D7A"/>
    <w:rsid w:val="00101F86"/>
    <w:rsid w:val="00102079"/>
    <w:rsid w:val="00102638"/>
    <w:rsid w:val="0010278F"/>
    <w:rsid w:val="00102A8C"/>
    <w:rsid w:val="00102D19"/>
    <w:rsid w:val="00102EEF"/>
    <w:rsid w:val="00103028"/>
    <w:rsid w:val="00103142"/>
    <w:rsid w:val="00103261"/>
    <w:rsid w:val="00103B97"/>
    <w:rsid w:val="001040B4"/>
    <w:rsid w:val="00104805"/>
    <w:rsid w:val="001049EA"/>
    <w:rsid w:val="00104C04"/>
    <w:rsid w:val="00104C6F"/>
    <w:rsid w:val="00104E92"/>
    <w:rsid w:val="00105008"/>
    <w:rsid w:val="001050B8"/>
    <w:rsid w:val="00105431"/>
    <w:rsid w:val="0010560B"/>
    <w:rsid w:val="0010565B"/>
    <w:rsid w:val="0010591E"/>
    <w:rsid w:val="00106054"/>
    <w:rsid w:val="0010645C"/>
    <w:rsid w:val="00106629"/>
    <w:rsid w:val="001066B1"/>
    <w:rsid w:val="001066F3"/>
    <w:rsid w:val="00106954"/>
    <w:rsid w:val="00106ACA"/>
    <w:rsid w:val="00106D49"/>
    <w:rsid w:val="00106F38"/>
    <w:rsid w:val="0010703A"/>
    <w:rsid w:val="001072F8"/>
    <w:rsid w:val="00107408"/>
    <w:rsid w:val="00107821"/>
    <w:rsid w:val="00107B27"/>
    <w:rsid w:val="00107D2D"/>
    <w:rsid w:val="00110862"/>
    <w:rsid w:val="00110BA5"/>
    <w:rsid w:val="00110CF9"/>
    <w:rsid w:val="00110E36"/>
    <w:rsid w:val="00111074"/>
    <w:rsid w:val="00111503"/>
    <w:rsid w:val="00111554"/>
    <w:rsid w:val="00111687"/>
    <w:rsid w:val="001118B9"/>
    <w:rsid w:val="00111DFD"/>
    <w:rsid w:val="00111E17"/>
    <w:rsid w:val="001120A6"/>
    <w:rsid w:val="00112108"/>
    <w:rsid w:val="00112511"/>
    <w:rsid w:val="0011261F"/>
    <w:rsid w:val="00112B3C"/>
    <w:rsid w:val="00112E29"/>
    <w:rsid w:val="00112E8B"/>
    <w:rsid w:val="0011365C"/>
    <w:rsid w:val="00113D23"/>
    <w:rsid w:val="00113D74"/>
    <w:rsid w:val="0011412F"/>
    <w:rsid w:val="0011467F"/>
    <w:rsid w:val="001146AC"/>
    <w:rsid w:val="0011498D"/>
    <w:rsid w:val="00114C24"/>
    <w:rsid w:val="00115613"/>
    <w:rsid w:val="00115A41"/>
    <w:rsid w:val="00115B7F"/>
    <w:rsid w:val="00115EF3"/>
    <w:rsid w:val="001163D3"/>
    <w:rsid w:val="001164EA"/>
    <w:rsid w:val="00116A45"/>
    <w:rsid w:val="00116BC4"/>
    <w:rsid w:val="00116CA5"/>
    <w:rsid w:val="00117473"/>
    <w:rsid w:val="00117B7F"/>
    <w:rsid w:val="00117C28"/>
    <w:rsid w:val="00117DCF"/>
    <w:rsid w:val="001201AE"/>
    <w:rsid w:val="001202F0"/>
    <w:rsid w:val="001208C0"/>
    <w:rsid w:val="00120A48"/>
    <w:rsid w:val="00120FD0"/>
    <w:rsid w:val="0012115D"/>
    <w:rsid w:val="001216ED"/>
    <w:rsid w:val="00121711"/>
    <w:rsid w:val="001217BC"/>
    <w:rsid w:val="00121C46"/>
    <w:rsid w:val="00122400"/>
    <w:rsid w:val="001224D9"/>
    <w:rsid w:val="0012321E"/>
    <w:rsid w:val="0012332C"/>
    <w:rsid w:val="001234B1"/>
    <w:rsid w:val="00123839"/>
    <w:rsid w:val="00123872"/>
    <w:rsid w:val="00123C9A"/>
    <w:rsid w:val="00123F2D"/>
    <w:rsid w:val="00124098"/>
    <w:rsid w:val="0012427C"/>
    <w:rsid w:val="00124415"/>
    <w:rsid w:val="00124766"/>
    <w:rsid w:val="00124AAE"/>
    <w:rsid w:val="00124B65"/>
    <w:rsid w:val="00124EB4"/>
    <w:rsid w:val="00124F73"/>
    <w:rsid w:val="001252FD"/>
    <w:rsid w:val="00125751"/>
    <w:rsid w:val="001266DF"/>
    <w:rsid w:val="00127216"/>
    <w:rsid w:val="001273F7"/>
    <w:rsid w:val="001279B2"/>
    <w:rsid w:val="00130C20"/>
    <w:rsid w:val="00130CCE"/>
    <w:rsid w:val="00130D5F"/>
    <w:rsid w:val="0013119B"/>
    <w:rsid w:val="001315F2"/>
    <w:rsid w:val="0013210E"/>
    <w:rsid w:val="00132BC2"/>
    <w:rsid w:val="001342E9"/>
    <w:rsid w:val="001343E5"/>
    <w:rsid w:val="001346E2"/>
    <w:rsid w:val="001347A1"/>
    <w:rsid w:val="0013489C"/>
    <w:rsid w:val="00134E0D"/>
    <w:rsid w:val="00135128"/>
    <w:rsid w:val="00135816"/>
    <w:rsid w:val="00135D64"/>
    <w:rsid w:val="00135E28"/>
    <w:rsid w:val="0013654B"/>
    <w:rsid w:val="0013672D"/>
    <w:rsid w:val="00136809"/>
    <w:rsid w:val="00137219"/>
    <w:rsid w:val="00137236"/>
    <w:rsid w:val="00137BF7"/>
    <w:rsid w:val="00140268"/>
    <w:rsid w:val="00140277"/>
    <w:rsid w:val="0014056F"/>
    <w:rsid w:val="00140578"/>
    <w:rsid w:val="00141044"/>
    <w:rsid w:val="00141163"/>
    <w:rsid w:val="001411F5"/>
    <w:rsid w:val="00141477"/>
    <w:rsid w:val="00141BCB"/>
    <w:rsid w:val="00141BED"/>
    <w:rsid w:val="00141D67"/>
    <w:rsid w:val="00142E17"/>
    <w:rsid w:val="0014334F"/>
    <w:rsid w:val="00143680"/>
    <w:rsid w:val="0014369C"/>
    <w:rsid w:val="0014410B"/>
    <w:rsid w:val="00144EC2"/>
    <w:rsid w:val="001455A3"/>
    <w:rsid w:val="001455B1"/>
    <w:rsid w:val="001459F6"/>
    <w:rsid w:val="00145AAA"/>
    <w:rsid w:val="00145DEF"/>
    <w:rsid w:val="001460EF"/>
    <w:rsid w:val="001462C8"/>
    <w:rsid w:val="00146D26"/>
    <w:rsid w:val="00147169"/>
    <w:rsid w:val="00147201"/>
    <w:rsid w:val="00147237"/>
    <w:rsid w:val="001474D8"/>
    <w:rsid w:val="00147A74"/>
    <w:rsid w:val="00147DE9"/>
    <w:rsid w:val="00147F49"/>
    <w:rsid w:val="001501FB"/>
    <w:rsid w:val="001502AB"/>
    <w:rsid w:val="00150AB5"/>
    <w:rsid w:val="00150F7E"/>
    <w:rsid w:val="001511A6"/>
    <w:rsid w:val="001513DF"/>
    <w:rsid w:val="001518EF"/>
    <w:rsid w:val="00151B5A"/>
    <w:rsid w:val="00152074"/>
    <w:rsid w:val="001524EF"/>
    <w:rsid w:val="00152506"/>
    <w:rsid w:val="00152BCE"/>
    <w:rsid w:val="00152CA4"/>
    <w:rsid w:val="00152DB6"/>
    <w:rsid w:val="00153203"/>
    <w:rsid w:val="001539E2"/>
    <w:rsid w:val="00153FED"/>
    <w:rsid w:val="001542F4"/>
    <w:rsid w:val="001543AB"/>
    <w:rsid w:val="00154ADA"/>
    <w:rsid w:val="00154C13"/>
    <w:rsid w:val="00154C92"/>
    <w:rsid w:val="00155040"/>
    <w:rsid w:val="00155810"/>
    <w:rsid w:val="00156197"/>
    <w:rsid w:val="001571D1"/>
    <w:rsid w:val="00157AED"/>
    <w:rsid w:val="00157B01"/>
    <w:rsid w:val="00157D76"/>
    <w:rsid w:val="001604FA"/>
    <w:rsid w:val="001606B8"/>
    <w:rsid w:val="00160874"/>
    <w:rsid w:val="00160A3C"/>
    <w:rsid w:val="00160CE1"/>
    <w:rsid w:val="00160F4D"/>
    <w:rsid w:val="00160F83"/>
    <w:rsid w:val="00161286"/>
    <w:rsid w:val="00161391"/>
    <w:rsid w:val="00161BDD"/>
    <w:rsid w:val="00161C3B"/>
    <w:rsid w:val="00161D8D"/>
    <w:rsid w:val="00161FF1"/>
    <w:rsid w:val="0016221E"/>
    <w:rsid w:val="00162C2C"/>
    <w:rsid w:val="0016308B"/>
    <w:rsid w:val="00163936"/>
    <w:rsid w:val="00164792"/>
    <w:rsid w:val="00164946"/>
    <w:rsid w:val="00164992"/>
    <w:rsid w:val="00164AC8"/>
    <w:rsid w:val="00164BD8"/>
    <w:rsid w:val="00164D4C"/>
    <w:rsid w:val="00164E43"/>
    <w:rsid w:val="0016515A"/>
    <w:rsid w:val="00165272"/>
    <w:rsid w:val="001653A4"/>
    <w:rsid w:val="0016590E"/>
    <w:rsid w:val="001659DE"/>
    <w:rsid w:val="00165D27"/>
    <w:rsid w:val="00165EA3"/>
    <w:rsid w:val="00165F65"/>
    <w:rsid w:val="00166234"/>
    <w:rsid w:val="00166473"/>
    <w:rsid w:val="0016657E"/>
    <w:rsid w:val="00166B47"/>
    <w:rsid w:val="00167096"/>
    <w:rsid w:val="001675C8"/>
    <w:rsid w:val="00167893"/>
    <w:rsid w:val="00167984"/>
    <w:rsid w:val="00170008"/>
    <w:rsid w:val="00170CFA"/>
    <w:rsid w:val="00170DA7"/>
    <w:rsid w:val="00170FB3"/>
    <w:rsid w:val="001711C7"/>
    <w:rsid w:val="001718B8"/>
    <w:rsid w:val="00171A84"/>
    <w:rsid w:val="00171D1D"/>
    <w:rsid w:val="00171DCD"/>
    <w:rsid w:val="001722B0"/>
    <w:rsid w:val="0017243D"/>
    <w:rsid w:val="001724B9"/>
    <w:rsid w:val="001724E1"/>
    <w:rsid w:val="00172ABA"/>
    <w:rsid w:val="00172CC5"/>
    <w:rsid w:val="00173083"/>
    <w:rsid w:val="00173289"/>
    <w:rsid w:val="001732F4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8E8"/>
    <w:rsid w:val="00174A45"/>
    <w:rsid w:val="00174C7F"/>
    <w:rsid w:val="00175174"/>
    <w:rsid w:val="00175755"/>
    <w:rsid w:val="00175A2A"/>
    <w:rsid w:val="00175AA4"/>
    <w:rsid w:val="00175ACB"/>
    <w:rsid w:val="00175B59"/>
    <w:rsid w:val="00175EF6"/>
    <w:rsid w:val="00176409"/>
    <w:rsid w:val="00176ECB"/>
    <w:rsid w:val="00176F1E"/>
    <w:rsid w:val="0017772B"/>
    <w:rsid w:val="0018012B"/>
    <w:rsid w:val="001802FF"/>
    <w:rsid w:val="0018053D"/>
    <w:rsid w:val="001807F8"/>
    <w:rsid w:val="0018120B"/>
    <w:rsid w:val="0018129C"/>
    <w:rsid w:val="001816EC"/>
    <w:rsid w:val="00181BC4"/>
    <w:rsid w:val="00181D96"/>
    <w:rsid w:val="00181DE1"/>
    <w:rsid w:val="001824CF"/>
    <w:rsid w:val="00182A7D"/>
    <w:rsid w:val="00182A94"/>
    <w:rsid w:val="00182ADF"/>
    <w:rsid w:val="00182C3B"/>
    <w:rsid w:val="00182FC3"/>
    <w:rsid w:val="00183779"/>
    <w:rsid w:val="00184917"/>
    <w:rsid w:val="00184B65"/>
    <w:rsid w:val="00184F5E"/>
    <w:rsid w:val="00185075"/>
    <w:rsid w:val="00185123"/>
    <w:rsid w:val="001851B0"/>
    <w:rsid w:val="00185521"/>
    <w:rsid w:val="00185B15"/>
    <w:rsid w:val="00185B3F"/>
    <w:rsid w:val="00185E97"/>
    <w:rsid w:val="00186500"/>
    <w:rsid w:val="00186F8F"/>
    <w:rsid w:val="0018707D"/>
    <w:rsid w:val="00187507"/>
    <w:rsid w:val="00187C28"/>
    <w:rsid w:val="00190237"/>
    <w:rsid w:val="00190492"/>
    <w:rsid w:val="001906C2"/>
    <w:rsid w:val="00190E92"/>
    <w:rsid w:val="00191061"/>
    <w:rsid w:val="00191792"/>
    <w:rsid w:val="001918D3"/>
    <w:rsid w:val="00191918"/>
    <w:rsid w:val="00191C81"/>
    <w:rsid w:val="00191C98"/>
    <w:rsid w:val="00191EB2"/>
    <w:rsid w:val="00192019"/>
    <w:rsid w:val="00192244"/>
    <w:rsid w:val="001922AD"/>
    <w:rsid w:val="001922EB"/>
    <w:rsid w:val="00192561"/>
    <w:rsid w:val="001931BA"/>
    <w:rsid w:val="0019340E"/>
    <w:rsid w:val="001934EC"/>
    <w:rsid w:val="00193592"/>
    <w:rsid w:val="00193680"/>
    <w:rsid w:val="00193E9B"/>
    <w:rsid w:val="00193F89"/>
    <w:rsid w:val="00194032"/>
    <w:rsid w:val="001948F3"/>
    <w:rsid w:val="00194C42"/>
    <w:rsid w:val="00194C68"/>
    <w:rsid w:val="00194C90"/>
    <w:rsid w:val="00194D92"/>
    <w:rsid w:val="001954CB"/>
    <w:rsid w:val="001958BD"/>
    <w:rsid w:val="00195FB0"/>
    <w:rsid w:val="00196020"/>
    <w:rsid w:val="001962B2"/>
    <w:rsid w:val="00196950"/>
    <w:rsid w:val="00196BA8"/>
    <w:rsid w:val="001A00B4"/>
    <w:rsid w:val="001A02E6"/>
    <w:rsid w:val="001A07A7"/>
    <w:rsid w:val="001A08F5"/>
    <w:rsid w:val="001A0CC8"/>
    <w:rsid w:val="001A10FC"/>
    <w:rsid w:val="001A117D"/>
    <w:rsid w:val="001A1400"/>
    <w:rsid w:val="001A15E1"/>
    <w:rsid w:val="001A17A8"/>
    <w:rsid w:val="001A22B0"/>
    <w:rsid w:val="001A25F3"/>
    <w:rsid w:val="001A2962"/>
    <w:rsid w:val="001A2A72"/>
    <w:rsid w:val="001A2F2B"/>
    <w:rsid w:val="001A30D8"/>
    <w:rsid w:val="001A32D8"/>
    <w:rsid w:val="001A3359"/>
    <w:rsid w:val="001A34D1"/>
    <w:rsid w:val="001A37BD"/>
    <w:rsid w:val="001A3874"/>
    <w:rsid w:val="001A3D23"/>
    <w:rsid w:val="001A3DAB"/>
    <w:rsid w:val="001A422A"/>
    <w:rsid w:val="001A43DB"/>
    <w:rsid w:val="001A4ABE"/>
    <w:rsid w:val="001A4CFE"/>
    <w:rsid w:val="001A50DB"/>
    <w:rsid w:val="001A548A"/>
    <w:rsid w:val="001A57A7"/>
    <w:rsid w:val="001A6299"/>
    <w:rsid w:val="001A6565"/>
    <w:rsid w:val="001A6997"/>
    <w:rsid w:val="001A6BE6"/>
    <w:rsid w:val="001A7014"/>
    <w:rsid w:val="001A7F9E"/>
    <w:rsid w:val="001A7FF5"/>
    <w:rsid w:val="001B01AF"/>
    <w:rsid w:val="001B06C5"/>
    <w:rsid w:val="001B0EA3"/>
    <w:rsid w:val="001B122D"/>
    <w:rsid w:val="001B14D2"/>
    <w:rsid w:val="001B1766"/>
    <w:rsid w:val="001B19DB"/>
    <w:rsid w:val="001B1F0B"/>
    <w:rsid w:val="001B1F6D"/>
    <w:rsid w:val="001B207B"/>
    <w:rsid w:val="001B2150"/>
    <w:rsid w:val="001B22B4"/>
    <w:rsid w:val="001B291F"/>
    <w:rsid w:val="001B2DC7"/>
    <w:rsid w:val="001B30A4"/>
    <w:rsid w:val="001B3AC5"/>
    <w:rsid w:val="001B3D20"/>
    <w:rsid w:val="001B3EAB"/>
    <w:rsid w:val="001B42DC"/>
    <w:rsid w:val="001B43B8"/>
    <w:rsid w:val="001B4672"/>
    <w:rsid w:val="001B4817"/>
    <w:rsid w:val="001B4A95"/>
    <w:rsid w:val="001B4CB2"/>
    <w:rsid w:val="001B4D12"/>
    <w:rsid w:val="001B540D"/>
    <w:rsid w:val="001B5951"/>
    <w:rsid w:val="001B5D2A"/>
    <w:rsid w:val="001B5E61"/>
    <w:rsid w:val="001B61F6"/>
    <w:rsid w:val="001B6505"/>
    <w:rsid w:val="001B6991"/>
    <w:rsid w:val="001B6A63"/>
    <w:rsid w:val="001B6AE9"/>
    <w:rsid w:val="001B6F01"/>
    <w:rsid w:val="001B70EF"/>
    <w:rsid w:val="001B7931"/>
    <w:rsid w:val="001B7BC9"/>
    <w:rsid w:val="001B7DCC"/>
    <w:rsid w:val="001C0483"/>
    <w:rsid w:val="001C04AE"/>
    <w:rsid w:val="001C0632"/>
    <w:rsid w:val="001C076B"/>
    <w:rsid w:val="001C1847"/>
    <w:rsid w:val="001C2104"/>
    <w:rsid w:val="001C28C8"/>
    <w:rsid w:val="001C2FA6"/>
    <w:rsid w:val="001C300B"/>
    <w:rsid w:val="001C315E"/>
    <w:rsid w:val="001C35C5"/>
    <w:rsid w:val="001C384B"/>
    <w:rsid w:val="001C3F73"/>
    <w:rsid w:val="001C49DF"/>
    <w:rsid w:val="001C5A91"/>
    <w:rsid w:val="001C67B3"/>
    <w:rsid w:val="001C6C9E"/>
    <w:rsid w:val="001C7BFE"/>
    <w:rsid w:val="001C7E0E"/>
    <w:rsid w:val="001D0125"/>
    <w:rsid w:val="001D015E"/>
    <w:rsid w:val="001D076B"/>
    <w:rsid w:val="001D0E63"/>
    <w:rsid w:val="001D1227"/>
    <w:rsid w:val="001D1244"/>
    <w:rsid w:val="001D18C4"/>
    <w:rsid w:val="001D1966"/>
    <w:rsid w:val="001D1E83"/>
    <w:rsid w:val="001D2032"/>
    <w:rsid w:val="001D2404"/>
    <w:rsid w:val="001D243A"/>
    <w:rsid w:val="001D2576"/>
    <w:rsid w:val="001D2710"/>
    <w:rsid w:val="001D2F47"/>
    <w:rsid w:val="001D323C"/>
    <w:rsid w:val="001D325F"/>
    <w:rsid w:val="001D35D6"/>
    <w:rsid w:val="001D36D8"/>
    <w:rsid w:val="001D399D"/>
    <w:rsid w:val="001D3F7F"/>
    <w:rsid w:val="001D4025"/>
    <w:rsid w:val="001D4515"/>
    <w:rsid w:val="001D50E1"/>
    <w:rsid w:val="001D5177"/>
    <w:rsid w:val="001D552A"/>
    <w:rsid w:val="001D5D74"/>
    <w:rsid w:val="001D5E39"/>
    <w:rsid w:val="001D61E1"/>
    <w:rsid w:val="001D6CA1"/>
    <w:rsid w:val="001D6D02"/>
    <w:rsid w:val="001D6EA8"/>
    <w:rsid w:val="001D7686"/>
    <w:rsid w:val="001D7AC3"/>
    <w:rsid w:val="001D7B68"/>
    <w:rsid w:val="001D7FBC"/>
    <w:rsid w:val="001D7FE9"/>
    <w:rsid w:val="001E03BA"/>
    <w:rsid w:val="001E0457"/>
    <w:rsid w:val="001E0918"/>
    <w:rsid w:val="001E0F2F"/>
    <w:rsid w:val="001E0FEA"/>
    <w:rsid w:val="001E1802"/>
    <w:rsid w:val="001E19D0"/>
    <w:rsid w:val="001E1BF7"/>
    <w:rsid w:val="001E2004"/>
    <w:rsid w:val="001E2633"/>
    <w:rsid w:val="001E2709"/>
    <w:rsid w:val="001E28F9"/>
    <w:rsid w:val="001E2AE8"/>
    <w:rsid w:val="001E2B03"/>
    <w:rsid w:val="001E2B65"/>
    <w:rsid w:val="001E2D8F"/>
    <w:rsid w:val="001E2E7C"/>
    <w:rsid w:val="001E35C3"/>
    <w:rsid w:val="001E3615"/>
    <w:rsid w:val="001E37DA"/>
    <w:rsid w:val="001E3944"/>
    <w:rsid w:val="001E3B52"/>
    <w:rsid w:val="001E3DD6"/>
    <w:rsid w:val="001E464E"/>
    <w:rsid w:val="001E4C87"/>
    <w:rsid w:val="001E4D1C"/>
    <w:rsid w:val="001E4EF3"/>
    <w:rsid w:val="001E51F5"/>
    <w:rsid w:val="001E57C8"/>
    <w:rsid w:val="001E58C1"/>
    <w:rsid w:val="001E5AD1"/>
    <w:rsid w:val="001E5C67"/>
    <w:rsid w:val="001E5C6C"/>
    <w:rsid w:val="001E5F53"/>
    <w:rsid w:val="001E6362"/>
    <w:rsid w:val="001E6370"/>
    <w:rsid w:val="001E63D6"/>
    <w:rsid w:val="001E6BA8"/>
    <w:rsid w:val="001E6C92"/>
    <w:rsid w:val="001E6CCA"/>
    <w:rsid w:val="001E6D68"/>
    <w:rsid w:val="001E6DED"/>
    <w:rsid w:val="001E7024"/>
    <w:rsid w:val="001E717B"/>
    <w:rsid w:val="001E71C6"/>
    <w:rsid w:val="001E722E"/>
    <w:rsid w:val="001E7508"/>
    <w:rsid w:val="001E7D36"/>
    <w:rsid w:val="001F0695"/>
    <w:rsid w:val="001F09F5"/>
    <w:rsid w:val="001F0E13"/>
    <w:rsid w:val="001F14A5"/>
    <w:rsid w:val="001F19B5"/>
    <w:rsid w:val="001F1D2F"/>
    <w:rsid w:val="001F2115"/>
    <w:rsid w:val="001F2770"/>
    <w:rsid w:val="001F2AD4"/>
    <w:rsid w:val="001F2DDD"/>
    <w:rsid w:val="001F3CC9"/>
    <w:rsid w:val="001F3D23"/>
    <w:rsid w:val="001F448E"/>
    <w:rsid w:val="001F469D"/>
    <w:rsid w:val="001F4714"/>
    <w:rsid w:val="001F4C03"/>
    <w:rsid w:val="001F4EAB"/>
    <w:rsid w:val="001F53D1"/>
    <w:rsid w:val="001F578F"/>
    <w:rsid w:val="001F57F4"/>
    <w:rsid w:val="001F5B20"/>
    <w:rsid w:val="001F5C60"/>
    <w:rsid w:val="001F617A"/>
    <w:rsid w:val="001F6863"/>
    <w:rsid w:val="001F6952"/>
    <w:rsid w:val="001F6CB9"/>
    <w:rsid w:val="001F7082"/>
    <w:rsid w:val="001F7193"/>
    <w:rsid w:val="001F798A"/>
    <w:rsid w:val="001F79F4"/>
    <w:rsid w:val="001F7F99"/>
    <w:rsid w:val="0020007F"/>
    <w:rsid w:val="002004AC"/>
    <w:rsid w:val="00200E0A"/>
    <w:rsid w:val="0020135D"/>
    <w:rsid w:val="002014D1"/>
    <w:rsid w:val="0020151A"/>
    <w:rsid w:val="002015C7"/>
    <w:rsid w:val="00201823"/>
    <w:rsid w:val="00201BA5"/>
    <w:rsid w:val="00201C15"/>
    <w:rsid w:val="00201C3F"/>
    <w:rsid w:val="002022E8"/>
    <w:rsid w:val="00202976"/>
    <w:rsid w:val="00202B41"/>
    <w:rsid w:val="00202D79"/>
    <w:rsid w:val="00202E6A"/>
    <w:rsid w:val="00202E78"/>
    <w:rsid w:val="00203391"/>
    <w:rsid w:val="00203446"/>
    <w:rsid w:val="002034D0"/>
    <w:rsid w:val="0020361B"/>
    <w:rsid w:val="00203D49"/>
    <w:rsid w:val="00204744"/>
    <w:rsid w:val="00204877"/>
    <w:rsid w:val="00204DA7"/>
    <w:rsid w:val="00204FA5"/>
    <w:rsid w:val="00205186"/>
    <w:rsid w:val="002052FB"/>
    <w:rsid w:val="002055B8"/>
    <w:rsid w:val="00205798"/>
    <w:rsid w:val="00205976"/>
    <w:rsid w:val="00205C0C"/>
    <w:rsid w:val="00205FE9"/>
    <w:rsid w:val="00206218"/>
    <w:rsid w:val="002067FE"/>
    <w:rsid w:val="002069E1"/>
    <w:rsid w:val="00206AAE"/>
    <w:rsid w:val="00206EBC"/>
    <w:rsid w:val="00207249"/>
    <w:rsid w:val="002075D8"/>
    <w:rsid w:val="00207BDA"/>
    <w:rsid w:val="00207C94"/>
    <w:rsid w:val="00207EFF"/>
    <w:rsid w:val="0021034F"/>
    <w:rsid w:val="0021043A"/>
    <w:rsid w:val="002106A9"/>
    <w:rsid w:val="00210818"/>
    <w:rsid w:val="00210A5C"/>
    <w:rsid w:val="00210B05"/>
    <w:rsid w:val="00210E84"/>
    <w:rsid w:val="00210FC1"/>
    <w:rsid w:val="002111F7"/>
    <w:rsid w:val="00211357"/>
    <w:rsid w:val="00211E0A"/>
    <w:rsid w:val="00211E13"/>
    <w:rsid w:val="0021216E"/>
    <w:rsid w:val="00212653"/>
    <w:rsid w:val="00212BC7"/>
    <w:rsid w:val="00212DD0"/>
    <w:rsid w:val="00213341"/>
    <w:rsid w:val="002133C7"/>
    <w:rsid w:val="00213453"/>
    <w:rsid w:val="002135CF"/>
    <w:rsid w:val="002140F9"/>
    <w:rsid w:val="00214373"/>
    <w:rsid w:val="00214B8A"/>
    <w:rsid w:val="00214DDF"/>
    <w:rsid w:val="002152F2"/>
    <w:rsid w:val="0021531B"/>
    <w:rsid w:val="0021566A"/>
    <w:rsid w:val="00215AB8"/>
    <w:rsid w:val="00215B42"/>
    <w:rsid w:val="00215BA3"/>
    <w:rsid w:val="00215DB1"/>
    <w:rsid w:val="002161F0"/>
    <w:rsid w:val="0021620D"/>
    <w:rsid w:val="002163BD"/>
    <w:rsid w:val="00216716"/>
    <w:rsid w:val="002169B0"/>
    <w:rsid w:val="00216B7A"/>
    <w:rsid w:val="00216BDF"/>
    <w:rsid w:val="002173A9"/>
    <w:rsid w:val="002176A8"/>
    <w:rsid w:val="00217919"/>
    <w:rsid w:val="00217986"/>
    <w:rsid w:val="00217987"/>
    <w:rsid w:val="0022035A"/>
    <w:rsid w:val="002206E9"/>
    <w:rsid w:val="002208E5"/>
    <w:rsid w:val="00220EFA"/>
    <w:rsid w:val="00221B74"/>
    <w:rsid w:val="00221CEC"/>
    <w:rsid w:val="00221F39"/>
    <w:rsid w:val="00221F9B"/>
    <w:rsid w:val="002229BF"/>
    <w:rsid w:val="00222AB1"/>
    <w:rsid w:val="00222D10"/>
    <w:rsid w:val="00222DCC"/>
    <w:rsid w:val="0022321C"/>
    <w:rsid w:val="00223266"/>
    <w:rsid w:val="00223804"/>
    <w:rsid w:val="00223A3C"/>
    <w:rsid w:val="002243AA"/>
    <w:rsid w:val="002248C0"/>
    <w:rsid w:val="0022495B"/>
    <w:rsid w:val="0022501F"/>
    <w:rsid w:val="00225231"/>
    <w:rsid w:val="00225277"/>
    <w:rsid w:val="00225754"/>
    <w:rsid w:val="00225763"/>
    <w:rsid w:val="00225C25"/>
    <w:rsid w:val="002261CC"/>
    <w:rsid w:val="0022693F"/>
    <w:rsid w:val="00226CBD"/>
    <w:rsid w:val="00226EF2"/>
    <w:rsid w:val="0022716B"/>
    <w:rsid w:val="00227242"/>
    <w:rsid w:val="002274B7"/>
    <w:rsid w:val="00227627"/>
    <w:rsid w:val="00227F13"/>
    <w:rsid w:val="002307B0"/>
    <w:rsid w:val="00230CF7"/>
    <w:rsid w:val="00230FAB"/>
    <w:rsid w:val="0023107B"/>
    <w:rsid w:val="00231804"/>
    <w:rsid w:val="00231A84"/>
    <w:rsid w:val="00231C1F"/>
    <w:rsid w:val="00231CDF"/>
    <w:rsid w:val="002324D6"/>
    <w:rsid w:val="002325B6"/>
    <w:rsid w:val="00232722"/>
    <w:rsid w:val="002327C6"/>
    <w:rsid w:val="0023292C"/>
    <w:rsid w:val="00232FB1"/>
    <w:rsid w:val="00232FE4"/>
    <w:rsid w:val="00233127"/>
    <w:rsid w:val="0023321F"/>
    <w:rsid w:val="00233253"/>
    <w:rsid w:val="00233953"/>
    <w:rsid w:val="002339B8"/>
    <w:rsid w:val="00233A85"/>
    <w:rsid w:val="00233DD0"/>
    <w:rsid w:val="00233E7A"/>
    <w:rsid w:val="00234033"/>
    <w:rsid w:val="00234230"/>
    <w:rsid w:val="00234859"/>
    <w:rsid w:val="00235571"/>
    <w:rsid w:val="00235708"/>
    <w:rsid w:val="0023583F"/>
    <w:rsid w:val="00235C72"/>
    <w:rsid w:val="00235F21"/>
    <w:rsid w:val="0023624E"/>
    <w:rsid w:val="00236721"/>
    <w:rsid w:val="002367A0"/>
    <w:rsid w:val="002376B6"/>
    <w:rsid w:val="002378A6"/>
    <w:rsid w:val="00237AA3"/>
    <w:rsid w:val="00237BB2"/>
    <w:rsid w:val="0024006D"/>
    <w:rsid w:val="00240368"/>
    <w:rsid w:val="0024093C"/>
    <w:rsid w:val="00240B7B"/>
    <w:rsid w:val="00240DE5"/>
    <w:rsid w:val="002418D5"/>
    <w:rsid w:val="002429CC"/>
    <w:rsid w:val="00242CAB"/>
    <w:rsid w:val="00242E29"/>
    <w:rsid w:val="00242EE7"/>
    <w:rsid w:val="00242F17"/>
    <w:rsid w:val="00243578"/>
    <w:rsid w:val="0024388B"/>
    <w:rsid w:val="00243FE0"/>
    <w:rsid w:val="00244874"/>
    <w:rsid w:val="00244AEC"/>
    <w:rsid w:val="00244D3C"/>
    <w:rsid w:val="00244F0D"/>
    <w:rsid w:val="00245154"/>
    <w:rsid w:val="002454E5"/>
    <w:rsid w:val="002456FF"/>
    <w:rsid w:val="00245A97"/>
    <w:rsid w:val="00245D01"/>
    <w:rsid w:val="00245D7D"/>
    <w:rsid w:val="00246029"/>
    <w:rsid w:val="0024694C"/>
    <w:rsid w:val="00246F33"/>
    <w:rsid w:val="00247393"/>
    <w:rsid w:val="00247AA2"/>
    <w:rsid w:val="00247C37"/>
    <w:rsid w:val="00247CAD"/>
    <w:rsid w:val="00247DD9"/>
    <w:rsid w:val="00250651"/>
    <w:rsid w:val="0025092E"/>
    <w:rsid w:val="00251348"/>
    <w:rsid w:val="002517D9"/>
    <w:rsid w:val="00251821"/>
    <w:rsid w:val="00252500"/>
    <w:rsid w:val="002532CD"/>
    <w:rsid w:val="00253343"/>
    <w:rsid w:val="00253432"/>
    <w:rsid w:val="00253837"/>
    <w:rsid w:val="00253CD4"/>
    <w:rsid w:val="002541D9"/>
    <w:rsid w:val="002548B5"/>
    <w:rsid w:val="00255D39"/>
    <w:rsid w:val="0025632D"/>
    <w:rsid w:val="002563A9"/>
    <w:rsid w:val="00256470"/>
    <w:rsid w:val="00256528"/>
    <w:rsid w:val="00256B74"/>
    <w:rsid w:val="00256BCF"/>
    <w:rsid w:val="00256C3A"/>
    <w:rsid w:val="00256D65"/>
    <w:rsid w:val="00256E0C"/>
    <w:rsid w:val="00257066"/>
    <w:rsid w:val="002571B5"/>
    <w:rsid w:val="00257370"/>
    <w:rsid w:val="002576E1"/>
    <w:rsid w:val="0025796D"/>
    <w:rsid w:val="00257A6D"/>
    <w:rsid w:val="00257B61"/>
    <w:rsid w:val="00260368"/>
    <w:rsid w:val="0026037C"/>
    <w:rsid w:val="00260593"/>
    <w:rsid w:val="002610EF"/>
    <w:rsid w:val="0026110E"/>
    <w:rsid w:val="002611E8"/>
    <w:rsid w:val="002617FF"/>
    <w:rsid w:val="00261D70"/>
    <w:rsid w:val="00262C4B"/>
    <w:rsid w:val="00262CBD"/>
    <w:rsid w:val="00262DFC"/>
    <w:rsid w:val="00263971"/>
    <w:rsid w:val="00263BE3"/>
    <w:rsid w:val="00263CE9"/>
    <w:rsid w:val="00263EE5"/>
    <w:rsid w:val="00263EF9"/>
    <w:rsid w:val="00264602"/>
    <w:rsid w:val="0026461B"/>
    <w:rsid w:val="00264837"/>
    <w:rsid w:val="00264FE2"/>
    <w:rsid w:val="002652A4"/>
    <w:rsid w:val="0026540A"/>
    <w:rsid w:val="002662C2"/>
    <w:rsid w:val="00266638"/>
    <w:rsid w:val="002701F0"/>
    <w:rsid w:val="00270E66"/>
    <w:rsid w:val="00270F3A"/>
    <w:rsid w:val="00271039"/>
    <w:rsid w:val="0027104F"/>
    <w:rsid w:val="00271263"/>
    <w:rsid w:val="0027170C"/>
    <w:rsid w:val="00271CA8"/>
    <w:rsid w:val="00272185"/>
    <w:rsid w:val="002727AC"/>
    <w:rsid w:val="0027295D"/>
    <w:rsid w:val="00272C24"/>
    <w:rsid w:val="00272D92"/>
    <w:rsid w:val="00273533"/>
    <w:rsid w:val="002736B0"/>
    <w:rsid w:val="0027371D"/>
    <w:rsid w:val="00274253"/>
    <w:rsid w:val="002746FE"/>
    <w:rsid w:val="00274E6F"/>
    <w:rsid w:val="002767D3"/>
    <w:rsid w:val="00276AFA"/>
    <w:rsid w:val="00276AFB"/>
    <w:rsid w:val="00276B5F"/>
    <w:rsid w:val="00276CD1"/>
    <w:rsid w:val="00276F65"/>
    <w:rsid w:val="0027740E"/>
    <w:rsid w:val="00277676"/>
    <w:rsid w:val="002777B5"/>
    <w:rsid w:val="00277DD3"/>
    <w:rsid w:val="00280178"/>
    <w:rsid w:val="00280329"/>
    <w:rsid w:val="00280441"/>
    <w:rsid w:val="00280851"/>
    <w:rsid w:val="00280968"/>
    <w:rsid w:val="00280A05"/>
    <w:rsid w:val="00280BE3"/>
    <w:rsid w:val="00281552"/>
    <w:rsid w:val="00281F10"/>
    <w:rsid w:val="002821EF"/>
    <w:rsid w:val="00282228"/>
    <w:rsid w:val="002824B7"/>
    <w:rsid w:val="002826C7"/>
    <w:rsid w:val="002826E1"/>
    <w:rsid w:val="0028270C"/>
    <w:rsid w:val="00282767"/>
    <w:rsid w:val="00282E98"/>
    <w:rsid w:val="00282F07"/>
    <w:rsid w:val="002831B8"/>
    <w:rsid w:val="00283365"/>
    <w:rsid w:val="00283ADA"/>
    <w:rsid w:val="00283DB5"/>
    <w:rsid w:val="00283FA7"/>
    <w:rsid w:val="00284614"/>
    <w:rsid w:val="0028462A"/>
    <w:rsid w:val="002846C3"/>
    <w:rsid w:val="00284C69"/>
    <w:rsid w:val="00284F5B"/>
    <w:rsid w:val="0028514B"/>
    <w:rsid w:val="0028534E"/>
    <w:rsid w:val="002854A3"/>
    <w:rsid w:val="00285702"/>
    <w:rsid w:val="00285A29"/>
    <w:rsid w:val="00285E44"/>
    <w:rsid w:val="002869F3"/>
    <w:rsid w:val="00286F33"/>
    <w:rsid w:val="00286FEC"/>
    <w:rsid w:val="002874CE"/>
    <w:rsid w:val="00287563"/>
    <w:rsid w:val="00287777"/>
    <w:rsid w:val="00287781"/>
    <w:rsid w:val="00287EC2"/>
    <w:rsid w:val="002904BE"/>
    <w:rsid w:val="00290899"/>
    <w:rsid w:val="00290AF2"/>
    <w:rsid w:val="00290F3F"/>
    <w:rsid w:val="0029175D"/>
    <w:rsid w:val="0029204F"/>
    <w:rsid w:val="00292353"/>
    <w:rsid w:val="00292661"/>
    <w:rsid w:val="002927B9"/>
    <w:rsid w:val="00292B37"/>
    <w:rsid w:val="002930FE"/>
    <w:rsid w:val="0029381B"/>
    <w:rsid w:val="002938BA"/>
    <w:rsid w:val="00293E07"/>
    <w:rsid w:val="00293FA2"/>
    <w:rsid w:val="0029439B"/>
    <w:rsid w:val="002945AF"/>
    <w:rsid w:val="002947BD"/>
    <w:rsid w:val="00294AA8"/>
    <w:rsid w:val="0029525A"/>
    <w:rsid w:val="002956DE"/>
    <w:rsid w:val="002958EB"/>
    <w:rsid w:val="00295B8C"/>
    <w:rsid w:val="00295C85"/>
    <w:rsid w:val="00296279"/>
    <w:rsid w:val="00296610"/>
    <w:rsid w:val="00296656"/>
    <w:rsid w:val="00296F9C"/>
    <w:rsid w:val="00297817"/>
    <w:rsid w:val="0029786B"/>
    <w:rsid w:val="002978C7"/>
    <w:rsid w:val="002A00D8"/>
    <w:rsid w:val="002A03E2"/>
    <w:rsid w:val="002A0DF9"/>
    <w:rsid w:val="002A0F5C"/>
    <w:rsid w:val="002A133F"/>
    <w:rsid w:val="002A13D1"/>
    <w:rsid w:val="002A1AA8"/>
    <w:rsid w:val="002A2422"/>
    <w:rsid w:val="002A2462"/>
    <w:rsid w:val="002A2ABA"/>
    <w:rsid w:val="002A2F06"/>
    <w:rsid w:val="002A3315"/>
    <w:rsid w:val="002A3CD6"/>
    <w:rsid w:val="002A3FBB"/>
    <w:rsid w:val="002A3FDB"/>
    <w:rsid w:val="002A4A53"/>
    <w:rsid w:val="002A4F0A"/>
    <w:rsid w:val="002A57C7"/>
    <w:rsid w:val="002A626E"/>
    <w:rsid w:val="002A646E"/>
    <w:rsid w:val="002A6647"/>
    <w:rsid w:val="002A690E"/>
    <w:rsid w:val="002A6F7E"/>
    <w:rsid w:val="002A6F8D"/>
    <w:rsid w:val="002A7136"/>
    <w:rsid w:val="002A7454"/>
    <w:rsid w:val="002A750D"/>
    <w:rsid w:val="002A7763"/>
    <w:rsid w:val="002A79B0"/>
    <w:rsid w:val="002A7EFC"/>
    <w:rsid w:val="002B1060"/>
    <w:rsid w:val="002B142F"/>
    <w:rsid w:val="002B1B14"/>
    <w:rsid w:val="002B1DCC"/>
    <w:rsid w:val="002B1F7D"/>
    <w:rsid w:val="002B25B0"/>
    <w:rsid w:val="002B28A9"/>
    <w:rsid w:val="002B2987"/>
    <w:rsid w:val="002B2B00"/>
    <w:rsid w:val="002B2DD1"/>
    <w:rsid w:val="002B2E56"/>
    <w:rsid w:val="002B3103"/>
    <w:rsid w:val="002B3648"/>
    <w:rsid w:val="002B3C20"/>
    <w:rsid w:val="002B43A4"/>
    <w:rsid w:val="002B4A0F"/>
    <w:rsid w:val="002B4A64"/>
    <w:rsid w:val="002B4A9B"/>
    <w:rsid w:val="002B4B26"/>
    <w:rsid w:val="002B4CA9"/>
    <w:rsid w:val="002B4E8C"/>
    <w:rsid w:val="002B5381"/>
    <w:rsid w:val="002B5888"/>
    <w:rsid w:val="002B5DCF"/>
    <w:rsid w:val="002B5E80"/>
    <w:rsid w:val="002B6040"/>
    <w:rsid w:val="002B622C"/>
    <w:rsid w:val="002B68EC"/>
    <w:rsid w:val="002B6DAB"/>
    <w:rsid w:val="002B7187"/>
    <w:rsid w:val="002B760A"/>
    <w:rsid w:val="002B76E1"/>
    <w:rsid w:val="002B7758"/>
    <w:rsid w:val="002B7903"/>
    <w:rsid w:val="002C01DB"/>
    <w:rsid w:val="002C0252"/>
    <w:rsid w:val="002C04E9"/>
    <w:rsid w:val="002C055E"/>
    <w:rsid w:val="002C08B8"/>
    <w:rsid w:val="002C0CC5"/>
    <w:rsid w:val="002C126B"/>
    <w:rsid w:val="002C16A1"/>
    <w:rsid w:val="002C16B9"/>
    <w:rsid w:val="002C1827"/>
    <w:rsid w:val="002C1A1A"/>
    <w:rsid w:val="002C1C92"/>
    <w:rsid w:val="002C1EF7"/>
    <w:rsid w:val="002C232F"/>
    <w:rsid w:val="002C291F"/>
    <w:rsid w:val="002C2B70"/>
    <w:rsid w:val="002C2CF5"/>
    <w:rsid w:val="002C2E9D"/>
    <w:rsid w:val="002C2ED5"/>
    <w:rsid w:val="002C3C31"/>
    <w:rsid w:val="002C3C70"/>
    <w:rsid w:val="002C47C7"/>
    <w:rsid w:val="002C48BE"/>
    <w:rsid w:val="002C4BBF"/>
    <w:rsid w:val="002C4BCC"/>
    <w:rsid w:val="002C5239"/>
    <w:rsid w:val="002C549F"/>
    <w:rsid w:val="002C54D8"/>
    <w:rsid w:val="002C5881"/>
    <w:rsid w:val="002C699C"/>
    <w:rsid w:val="002C6A9A"/>
    <w:rsid w:val="002C7D79"/>
    <w:rsid w:val="002C7D87"/>
    <w:rsid w:val="002C7E11"/>
    <w:rsid w:val="002D0452"/>
    <w:rsid w:val="002D05D7"/>
    <w:rsid w:val="002D0665"/>
    <w:rsid w:val="002D0745"/>
    <w:rsid w:val="002D0938"/>
    <w:rsid w:val="002D0AB5"/>
    <w:rsid w:val="002D0B96"/>
    <w:rsid w:val="002D0F74"/>
    <w:rsid w:val="002D1023"/>
    <w:rsid w:val="002D135C"/>
    <w:rsid w:val="002D149F"/>
    <w:rsid w:val="002D1A4D"/>
    <w:rsid w:val="002D1CFF"/>
    <w:rsid w:val="002D217C"/>
    <w:rsid w:val="002D2520"/>
    <w:rsid w:val="002D270B"/>
    <w:rsid w:val="002D2A37"/>
    <w:rsid w:val="002D2BF3"/>
    <w:rsid w:val="002D2C85"/>
    <w:rsid w:val="002D2FDD"/>
    <w:rsid w:val="002D364D"/>
    <w:rsid w:val="002D3809"/>
    <w:rsid w:val="002D3EC0"/>
    <w:rsid w:val="002D3ED3"/>
    <w:rsid w:val="002D4739"/>
    <w:rsid w:val="002D4841"/>
    <w:rsid w:val="002D4AA9"/>
    <w:rsid w:val="002D50A4"/>
    <w:rsid w:val="002D50EE"/>
    <w:rsid w:val="002D567E"/>
    <w:rsid w:val="002D579E"/>
    <w:rsid w:val="002D5983"/>
    <w:rsid w:val="002D6287"/>
    <w:rsid w:val="002D6530"/>
    <w:rsid w:val="002D6CB0"/>
    <w:rsid w:val="002D723F"/>
    <w:rsid w:val="002D7321"/>
    <w:rsid w:val="002D750D"/>
    <w:rsid w:val="002D76ED"/>
    <w:rsid w:val="002D7882"/>
    <w:rsid w:val="002D7A06"/>
    <w:rsid w:val="002E0034"/>
    <w:rsid w:val="002E0151"/>
    <w:rsid w:val="002E05EE"/>
    <w:rsid w:val="002E1A0F"/>
    <w:rsid w:val="002E210B"/>
    <w:rsid w:val="002E2167"/>
    <w:rsid w:val="002E21E1"/>
    <w:rsid w:val="002E24F9"/>
    <w:rsid w:val="002E291A"/>
    <w:rsid w:val="002E30CF"/>
    <w:rsid w:val="002E3677"/>
    <w:rsid w:val="002E3EE2"/>
    <w:rsid w:val="002E3F6E"/>
    <w:rsid w:val="002E40FF"/>
    <w:rsid w:val="002E50A6"/>
    <w:rsid w:val="002E50A8"/>
    <w:rsid w:val="002E50AA"/>
    <w:rsid w:val="002E5115"/>
    <w:rsid w:val="002E5437"/>
    <w:rsid w:val="002E5566"/>
    <w:rsid w:val="002E5761"/>
    <w:rsid w:val="002E59FF"/>
    <w:rsid w:val="002E5AD4"/>
    <w:rsid w:val="002E60CA"/>
    <w:rsid w:val="002E663B"/>
    <w:rsid w:val="002E6A15"/>
    <w:rsid w:val="002E7491"/>
    <w:rsid w:val="002E797C"/>
    <w:rsid w:val="002E7B35"/>
    <w:rsid w:val="002E7C4A"/>
    <w:rsid w:val="002F0046"/>
    <w:rsid w:val="002F00CF"/>
    <w:rsid w:val="002F0B4C"/>
    <w:rsid w:val="002F0B9B"/>
    <w:rsid w:val="002F0C91"/>
    <w:rsid w:val="002F0FD8"/>
    <w:rsid w:val="002F11F2"/>
    <w:rsid w:val="002F1AE5"/>
    <w:rsid w:val="002F1B05"/>
    <w:rsid w:val="002F1C66"/>
    <w:rsid w:val="002F1E49"/>
    <w:rsid w:val="002F1F26"/>
    <w:rsid w:val="002F1F5A"/>
    <w:rsid w:val="002F21D8"/>
    <w:rsid w:val="002F26C0"/>
    <w:rsid w:val="002F2D41"/>
    <w:rsid w:val="002F2D77"/>
    <w:rsid w:val="002F2F5F"/>
    <w:rsid w:val="002F320A"/>
    <w:rsid w:val="002F33DB"/>
    <w:rsid w:val="002F340B"/>
    <w:rsid w:val="002F34A8"/>
    <w:rsid w:val="002F4415"/>
    <w:rsid w:val="002F4678"/>
    <w:rsid w:val="002F46BE"/>
    <w:rsid w:val="002F48A8"/>
    <w:rsid w:val="002F49E6"/>
    <w:rsid w:val="002F4D9D"/>
    <w:rsid w:val="002F505A"/>
    <w:rsid w:val="002F51E2"/>
    <w:rsid w:val="002F53D2"/>
    <w:rsid w:val="002F55BB"/>
    <w:rsid w:val="002F5852"/>
    <w:rsid w:val="002F5AE2"/>
    <w:rsid w:val="002F6438"/>
    <w:rsid w:val="002F6654"/>
    <w:rsid w:val="002F6686"/>
    <w:rsid w:val="002F6F98"/>
    <w:rsid w:val="002F7110"/>
    <w:rsid w:val="002F731E"/>
    <w:rsid w:val="002F74B3"/>
    <w:rsid w:val="002F7664"/>
    <w:rsid w:val="002F7B5F"/>
    <w:rsid w:val="002F7F94"/>
    <w:rsid w:val="00300063"/>
    <w:rsid w:val="00300168"/>
    <w:rsid w:val="00300415"/>
    <w:rsid w:val="00300CC7"/>
    <w:rsid w:val="003016B2"/>
    <w:rsid w:val="003019AD"/>
    <w:rsid w:val="00301B49"/>
    <w:rsid w:val="00302114"/>
    <w:rsid w:val="003026BC"/>
    <w:rsid w:val="0030279C"/>
    <w:rsid w:val="00303F03"/>
    <w:rsid w:val="003041FF"/>
    <w:rsid w:val="003043F6"/>
    <w:rsid w:val="003044C2"/>
    <w:rsid w:val="00304D51"/>
    <w:rsid w:val="00304E7B"/>
    <w:rsid w:val="0030503D"/>
    <w:rsid w:val="00305385"/>
    <w:rsid w:val="003057CC"/>
    <w:rsid w:val="00305A35"/>
    <w:rsid w:val="00306709"/>
    <w:rsid w:val="003067DF"/>
    <w:rsid w:val="00306D76"/>
    <w:rsid w:val="00307DEC"/>
    <w:rsid w:val="00307EF4"/>
    <w:rsid w:val="00310095"/>
    <w:rsid w:val="0031064A"/>
    <w:rsid w:val="00310D9D"/>
    <w:rsid w:val="00310DBB"/>
    <w:rsid w:val="00310FFC"/>
    <w:rsid w:val="0031100B"/>
    <w:rsid w:val="00311494"/>
    <w:rsid w:val="00311CF3"/>
    <w:rsid w:val="00312093"/>
    <w:rsid w:val="00312717"/>
    <w:rsid w:val="00312825"/>
    <w:rsid w:val="00312B68"/>
    <w:rsid w:val="0031380B"/>
    <w:rsid w:val="00313A82"/>
    <w:rsid w:val="00313B67"/>
    <w:rsid w:val="00314048"/>
    <w:rsid w:val="003141A3"/>
    <w:rsid w:val="003142F8"/>
    <w:rsid w:val="00314A3B"/>
    <w:rsid w:val="00315044"/>
    <w:rsid w:val="00315185"/>
    <w:rsid w:val="003152C6"/>
    <w:rsid w:val="003157C7"/>
    <w:rsid w:val="00315934"/>
    <w:rsid w:val="003159C0"/>
    <w:rsid w:val="00316180"/>
    <w:rsid w:val="0031662C"/>
    <w:rsid w:val="0031667E"/>
    <w:rsid w:val="00316FF2"/>
    <w:rsid w:val="0031763F"/>
    <w:rsid w:val="0031780C"/>
    <w:rsid w:val="0031795A"/>
    <w:rsid w:val="00317A89"/>
    <w:rsid w:val="00317C2D"/>
    <w:rsid w:val="00317D57"/>
    <w:rsid w:val="00317E84"/>
    <w:rsid w:val="003202B6"/>
    <w:rsid w:val="00320701"/>
    <w:rsid w:val="0032079F"/>
    <w:rsid w:val="00320891"/>
    <w:rsid w:val="00320AC5"/>
    <w:rsid w:val="00320BDE"/>
    <w:rsid w:val="0032158B"/>
    <w:rsid w:val="00321F95"/>
    <w:rsid w:val="0032214E"/>
    <w:rsid w:val="0032222B"/>
    <w:rsid w:val="00322295"/>
    <w:rsid w:val="003224E3"/>
    <w:rsid w:val="00322565"/>
    <w:rsid w:val="00322A58"/>
    <w:rsid w:val="00323889"/>
    <w:rsid w:val="00323C43"/>
    <w:rsid w:val="00323CFB"/>
    <w:rsid w:val="003248B1"/>
    <w:rsid w:val="003248CC"/>
    <w:rsid w:val="003248E6"/>
    <w:rsid w:val="003255BB"/>
    <w:rsid w:val="003259D3"/>
    <w:rsid w:val="00325E28"/>
    <w:rsid w:val="00325E3B"/>
    <w:rsid w:val="00325F20"/>
    <w:rsid w:val="00326220"/>
    <w:rsid w:val="00326327"/>
    <w:rsid w:val="003268A3"/>
    <w:rsid w:val="003268FD"/>
    <w:rsid w:val="0032690B"/>
    <w:rsid w:val="003269C3"/>
    <w:rsid w:val="00326C2A"/>
    <w:rsid w:val="0032732E"/>
    <w:rsid w:val="00327459"/>
    <w:rsid w:val="00327900"/>
    <w:rsid w:val="00327AA3"/>
    <w:rsid w:val="00327E4D"/>
    <w:rsid w:val="00330192"/>
    <w:rsid w:val="003307FC"/>
    <w:rsid w:val="00330893"/>
    <w:rsid w:val="00330F80"/>
    <w:rsid w:val="003311E8"/>
    <w:rsid w:val="003312F5"/>
    <w:rsid w:val="0033161E"/>
    <w:rsid w:val="00331BD0"/>
    <w:rsid w:val="00331CA4"/>
    <w:rsid w:val="00331D7E"/>
    <w:rsid w:val="00331DB4"/>
    <w:rsid w:val="00331F4E"/>
    <w:rsid w:val="00332C3E"/>
    <w:rsid w:val="00332C9A"/>
    <w:rsid w:val="00332FC5"/>
    <w:rsid w:val="00333080"/>
    <w:rsid w:val="00333220"/>
    <w:rsid w:val="00333606"/>
    <w:rsid w:val="003336E1"/>
    <w:rsid w:val="00333ABA"/>
    <w:rsid w:val="00333B7A"/>
    <w:rsid w:val="00333F6A"/>
    <w:rsid w:val="003340C5"/>
    <w:rsid w:val="00334301"/>
    <w:rsid w:val="003346DF"/>
    <w:rsid w:val="00334A21"/>
    <w:rsid w:val="00334CD3"/>
    <w:rsid w:val="0033506A"/>
    <w:rsid w:val="003358B1"/>
    <w:rsid w:val="00335C54"/>
    <w:rsid w:val="00335E1A"/>
    <w:rsid w:val="003363AF"/>
    <w:rsid w:val="00336547"/>
    <w:rsid w:val="003367D1"/>
    <w:rsid w:val="003368DE"/>
    <w:rsid w:val="00336C65"/>
    <w:rsid w:val="00336D23"/>
    <w:rsid w:val="00337101"/>
    <w:rsid w:val="0033796E"/>
    <w:rsid w:val="00337C86"/>
    <w:rsid w:val="00337D5C"/>
    <w:rsid w:val="00337E97"/>
    <w:rsid w:val="003400C8"/>
    <w:rsid w:val="0034019E"/>
    <w:rsid w:val="00340730"/>
    <w:rsid w:val="00340B2B"/>
    <w:rsid w:val="00340DB8"/>
    <w:rsid w:val="00340E20"/>
    <w:rsid w:val="0034118E"/>
    <w:rsid w:val="00341218"/>
    <w:rsid w:val="0034148F"/>
    <w:rsid w:val="003414E3"/>
    <w:rsid w:val="00341BB9"/>
    <w:rsid w:val="003420DB"/>
    <w:rsid w:val="00342332"/>
    <w:rsid w:val="003425DD"/>
    <w:rsid w:val="00342A05"/>
    <w:rsid w:val="00342BF2"/>
    <w:rsid w:val="003430C2"/>
    <w:rsid w:val="003434F0"/>
    <w:rsid w:val="003439B0"/>
    <w:rsid w:val="00343ED2"/>
    <w:rsid w:val="003441A5"/>
    <w:rsid w:val="00344583"/>
    <w:rsid w:val="00344D62"/>
    <w:rsid w:val="00345B87"/>
    <w:rsid w:val="00345B9F"/>
    <w:rsid w:val="00345C43"/>
    <w:rsid w:val="00345F85"/>
    <w:rsid w:val="00346B74"/>
    <w:rsid w:val="00346EF1"/>
    <w:rsid w:val="0034758E"/>
    <w:rsid w:val="003475A4"/>
    <w:rsid w:val="0034796E"/>
    <w:rsid w:val="00347A4C"/>
    <w:rsid w:val="00347C0F"/>
    <w:rsid w:val="003502FA"/>
    <w:rsid w:val="00350607"/>
    <w:rsid w:val="00350E00"/>
    <w:rsid w:val="00351BEB"/>
    <w:rsid w:val="003523EE"/>
    <w:rsid w:val="0035292F"/>
    <w:rsid w:val="00352C3A"/>
    <w:rsid w:val="00352F2A"/>
    <w:rsid w:val="00352FBF"/>
    <w:rsid w:val="00353359"/>
    <w:rsid w:val="003533D5"/>
    <w:rsid w:val="003536D5"/>
    <w:rsid w:val="00353809"/>
    <w:rsid w:val="00353996"/>
    <w:rsid w:val="003539D5"/>
    <w:rsid w:val="00353B13"/>
    <w:rsid w:val="003543FD"/>
    <w:rsid w:val="00354790"/>
    <w:rsid w:val="00354B98"/>
    <w:rsid w:val="0035521A"/>
    <w:rsid w:val="00355A30"/>
    <w:rsid w:val="00355C08"/>
    <w:rsid w:val="00355C7B"/>
    <w:rsid w:val="00356012"/>
    <w:rsid w:val="003560C5"/>
    <w:rsid w:val="00356641"/>
    <w:rsid w:val="00356B48"/>
    <w:rsid w:val="0035722F"/>
    <w:rsid w:val="00357CC5"/>
    <w:rsid w:val="00357CEE"/>
    <w:rsid w:val="00357D34"/>
    <w:rsid w:val="003601C0"/>
    <w:rsid w:val="0036086D"/>
    <w:rsid w:val="00360874"/>
    <w:rsid w:val="003608D6"/>
    <w:rsid w:val="003610A5"/>
    <w:rsid w:val="00361497"/>
    <w:rsid w:val="00361890"/>
    <w:rsid w:val="003619F9"/>
    <w:rsid w:val="00361A48"/>
    <w:rsid w:val="0036200D"/>
    <w:rsid w:val="00362B9E"/>
    <w:rsid w:val="00362DB8"/>
    <w:rsid w:val="00362EE7"/>
    <w:rsid w:val="00363071"/>
    <w:rsid w:val="00363202"/>
    <w:rsid w:val="003632E9"/>
    <w:rsid w:val="00363562"/>
    <w:rsid w:val="00363600"/>
    <w:rsid w:val="0036399D"/>
    <w:rsid w:val="00364A14"/>
    <w:rsid w:val="00364BB4"/>
    <w:rsid w:val="00364D7A"/>
    <w:rsid w:val="00365DC4"/>
    <w:rsid w:val="00365EB3"/>
    <w:rsid w:val="00366121"/>
    <w:rsid w:val="0036619E"/>
    <w:rsid w:val="003664DD"/>
    <w:rsid w:val="003668B3"/>
    <w:rsid w:val="00366BC9"/>
    <w:rsid w:val="00366E49"/>
    <w:rsid w:val="00366F9B"/>
    <w:rsid w:val="0036720C"/>
    <w:rsid w:val="003675DF"/>
    <w:rsid w:val="00367F79"/>
    <w:rsid w:val="0037001A"/>
    <w:rsid w:val="0037007B"/>
    <w:rsid w:val="0037035D"/>
    <w:rsid w:val="00370C00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E1"/>
    <w:rsid w:val="00373320"/>
    <w:rsid w:val="003738CE"/>
    <w:rsid w:val="00374173"/>
    <w:rsid w:val="003742CF"/>
    <w:rsid w:val="0037458D"/>
    <w:rsid w:val="0037465F"/>
    <w:rsid w:val="003748F5"/>
    <w:rsid w:val="00374974"/>
    <w:rsid w:val="00374A87"/>
    <w:rsid w:val="00374ABF"/>
    <w:rsid w:val="003754E0"/>
    <w:rsid w:val="003754E6"/>
    <w:rsid w:val="0037557F"/>
    <w:rsid w:val="00375588"/>
    <w:rsid w:val="0037562C"/>
    <w:rsid w:val="00375A01"/>
    <w:rsid w:val="00375BE1"/>
    <w:rsid w:val="00375E44"/>
    <w:rsid w:val="003762E8"/>
    <w:rsid w:val="00376CDB"/>
    <w:rsid w:val="00376F2F"/>
    <w:rsid w:val="00377197"/>
    <w:rsid w:val="00380269"/>
    <w:rsid w:val="00380383"/>
    <w:rsid w:val="003804CE"/>
    <w:rsid w:val="00380783"/>
    <w:rsid w:val="00380E53"/>
    <w:rsid w:val="00381059"/>
    <w:rsid w:val="0038108B"/>
    <w:rsid w:val="003814D7"/>
    <w:rsid w:val="003822CD"/>
    <w:rsid w:val="003826AB"/>
    <w:rsid w:val="00382E2E"/>
    <w:rsid w:val="003831D8"/>
    <w:rsid w:val="003839C8"/>
    <w:rsid w:val="00384005"/>
    <w:rsid w:val="00384261"/>
    <w:rsid w:val="003846A1"/>
    <w:rsid w:val="00384718"/>
    <w:rsid w:val="00384908"/>
    <w:rsid w:val="00384B1A"/>
    <w:rsid w:val="003850DD"/>
    <w:rsid w:val="003852B8"/>
    <w:rsid w:val="003855CA"/>
    <w:rsid w:val="00385ABF"/>
    <w:rsid w:val="00386267"/>
    <w:rsid w:val="00386316"/>
    <w:rsid w:val="003869C4"/>
    <w:rsid w:val="003869EF"/>
    <w:rsid w:val="00386BF6"/>
    <w:rsid w:val="00387348"/>
    <w:rsid w:val="00387B34"/>
    <w:rsid w:val="0039021A"/>
    <w:rsid w:val="00390666"/>
    <w:rsid w:val="00390BF7"/>
    <w:rsid w:val="00391159"/>
    <w:rsid w:val="003912FD"/>
    <w:rsid w:val="003913B8"/>
    <w:rsid w:val="003915F3"/>
    <w:rsid w:val="00392153"/>
    <w:rsid w:val="0039236B"/>
    <w:rsid w:val="003923A3"/>
    <w:rsid w:val="003928CE"/>
    <w:rsid w:val="00392F82"/>
    <w:rsid w:val="00393280"/>
    <w:rsid w:val="00393BF1"/>
    <w:rsid w:val="00393E5C"/>
    <w:rsid w:val="00394068"/>
    <w:rsid w:val="00394981"/>
    <w:rsid w:val="00394BFC"/>
    <w:rsid w:val="00395177"/>
    <w:rsid w:val="0039529B"/>
    <w:rsid w:val="003957BD"/>
    <w:rsid w:val="00395AE8"/>
    <w:rsid w:val="00395B49"/>
    <w:rsid w:val="00395C37"/>
    <w:rsid w:val="00395CED"/>
    <w:rsid w:val="003967D4"/>
    <w:rsid w:val="003967DD"/>
    <w:rsid w:val="00396AC2"/>
    <w:rsid w:val="00396CCD"/>
    <w:rsid w:val="00397185"/>
    <w:rsid w:val="00397518"/>
    <w:rsid w:val="0039757C"/>
    <w:rsid w:val="003976F4"/>
    <w:rsid w:val="00397761"/>
    <w:rsid w:val="00397AD5"/>
    <w:rsid w:val="00397C2B"/>
    <w:rsid w:val="00397F4D"/>
    <w:rsid w:val="003A0290"/>
    <w:rsid w:val="003A0308"/>
    <w:rsid w:val="003A0956"/>
    <w:rsid w:val="003A1D13"/>
    <w:rsid w:val="003A2966"/>
    <w:rsid w:val="003A29E4"/>
    <w:rsid w:val="003A2E97"/>
    <w:rsid w:val="003A2EA9"/>
    <w:rsid w:val="003A2FBF"/>
    <w:rsid w:val="003A3653"/>
    <w:rsid w:val="003A3B44"/>
    <w:rsid w:val="003A3C53"/>
    <w:rsid w:val="003A3CB0"/>
    <w:rsid w:val="003A3F7D"/>
    <w:rsid w:val="003A403E"/>
    <w:rsid w:val="003A44D6"/>
    <w:rsid w:val="003A4BCD"/>
    <w:rsid w:val="003A4D9F"/>
    <w:rsid w:val="003A4EA2"/>
    <w:rsid w:val="003A548A"/>
    <w:rsid w:val="003A5E56"/>
    <w:rsid w:val="003A5EA1"/>
    <w:rsid w:val="003A633B"/>
    <w:rsid w:val="003A72CC"/>
    <w:rsid w:val="003A7FDC"/>
    <w:rsid w:val="003B00A8"/>
    <w:rsid w:val="003B05D1"/>
    <w:rsid w:val="003B0A72"/>
    <w:rsid w:val="003B1F94"/>
    <w:rsid w:val="003B344E"/>
    <w:rsid w:val="003B37D0"/>
    <w:rsid w:val="003B399D"/>
    <w:rsid w:val="003B3D06"/>
    <w:rsid w:val="003B3D2E"/>
    <w:rsid w:val="003B3DA2"/>
    <w:rsid w:val="003B3DDA"/>
    <w:rsid w:val="003B4E99"/>
    <w:rsid w:val="003B5294"/>
    <w:rsid w:val="003B561E"/>
    <w:rsid w:val="003B56F8"/>
    <w:rsid w:val="003B5DD3"/>
    <w:rsid w:val="003B5E40"/>
    <w:rsid w:val="003B64C2"/>
    <w:rsid w:val="003B6A17"/>
    <w:rsid w:val="003B6A2A"/>
    <w:rsid w:val="003C023A"/>
    <w:rsid w:val="003C07E6"/>
    <w:rsid w:val="003C0A47"/>
    <w:rsid w:val="003C0B15"/>
    <w:rsid w:val="003C116C"/>
    <w:rsid w:val="003C1476"/>
    <w:rsid w:val="003C18DB"/>
    <w:rsid w:val="003C19D6"/>
    <w:rsid w:val="003C1C5E"/>
    <w:rsid w:val="003C1CAC"/>
    <w:rsid w:val="003C1E9E"/>
    <w:rsid w:val="003C1EF0"/>
    <w:rsid w:val="003C1FB7"/>
    <w:rsid w:val="003C2443"/>
    <w:rsid w:val="003C2DE1"/>
    <w:rsid w:val="003C3029"/>
    <w:rsid w:val="003C304E"/>
    <w:rsid w:val="003C33F0"/>
    <w:rsid w:val="003C4331"/>
    <w:rsid w:val="003C4545"/>
    <w:rsid w:val="003C4BC7"/>
    <w:rsid w:val="003C4F11"/>
    <w:rsid w:val="003C5000"/>
    <w:rsid w:val="003C5307"/>
    <w:rsid w:val="003C53DB"/>
    <w:rsid w:val="003C550D"/>
    <w:rsid w:val="003C5618"/>
    <w:rsid w:val="003C58C8"/>
    <w:rsid w:val="003C5951"/>
    <w:rsid w:val="003C5B3C"/>
    <w:rsid w:val="003C664D"/>
    <w:rsid w:val="003C6D01"/>
    <w:rsid w:val="003C6D05"/>
    <w:rsid w:val="003C70F0"/>
    <w:rsid w:val="003C73C9"/>
    <w:rsid w:val="003C7784"/>
    <w:rsid w:val="003C7942"/>
    <w:rsid w:val="003D0162"/>
    <w:rsid w:val="003D09B4"/>
    <w:rsid w:val="003D0C18"/>
    <w:rsid w:val="003D10C5"/>
    <w:rsid w:val="003D1145"/>
    <w:rsid w:val="003D1651"/>
    <w:rsid w:val="003D1704"/>
    <w:rsid w:val="003D1BC1"/>
    <w:rsid w:val="003D1D86"/>
    <w:rsid w:val="003D2620"/>
    <w:rsid w:val="003D268C"/>
    <w:rsid w:val="003D26C5"/>
    <w:rsid w:val="003D2921"/>
    <w:rsid w:val="003D2954"/>
    <w:rsid w:val="003D2E9C"/>
    <w:rsid w:val="003D2EDF"/>
    <w:rsid w:val="003D2F1F"/>
    <w:rsid w:val="003D4820"/>
    <w:rsid w:val="003D4D51"/>
    <w:rsid w:val="003D51EA"/>
    <w:rsid w:val="003D540A"/>
    <w:rsid w:val="003D5725"/>
    <w:rsid w:val="003D5BDB"/>
    <w:rsid w:val="003D5EE4"/>
    <w:rsid w:val="003D614A"/>
    <w:rsid w:val="003D6340"/>
    <w:rsid w:val="003D65D1"/>
    <w:rsid w:val="003D6C14"/>
    <w:rsid w:val="003D7025"/>
    <w:rsid w:val="003D709F"/>
    <w:rsid w:val="003D7141"/>
    <w:rsid w:val="003D7310"/>
    <w:rsid w:val="003D757D"/>
    <w:rsid w:val="003D783E"/>
    <w:rsid w:val="003D7C0B"/>
    <w:rsid w:val="003D7E83"/>
    <w:rsid w:val="003E02ED"/>
    <w:rsid w:val="003E0418"/>
    <w:rsid w:val="003E065B"/>
    <w:rsid w:val="003E0938"/>
    <w:rsid w:val="003E0EC6"/>
    <w:rsid w:val="003E12BF"/>
    <w:rsid w:val="003E1750"/>
    <w:rsid w:val="003E1C78"/>
    <w:rsid w:val="003E1F64"/>
    <w:rsid w:val="003E2A7D"/>
    <w:rsid w:val="003E2AA6"/>
    <w:rsid w:val="003E2E41"/>
    <w:rsid w:val="003E37AE"/>
    <w:rsid w:val="003E3992"/>
    <w:rsid w:val="003E3A4D"/>
    <w:rsid w:val="003E3D7B"/>
    <w:rsid w:val="003E475E"/>
    <w:rsid w:val="003E4944"/>
    <w:rsid w:val="003E5503"/>
    <w:rsid w:val="003E5E98"/>
    <w:rsid w:val="003E610D"/>
    <w:rsid w:val="003E61FC"/>
    <w:rsid w:val="003E6906"/>
    <w:rsid w:val="003E748E"/>
    <w:rsid w:val="003E75D1"/>
    <w:rsid w:val="003E7A53"/>
    <w:rsid w:val="003F03E9"/>
    <w:rsid w:val="003F0A75"/>
    <w:rsid w:val="003F0C5D"/>
    <w:rsid w:val="003F1EA7"/>
    <w:rsid w:val="003F1F94"/>
    <w:rsid w:val="003F2015"/>
    <w:rsid w:val="003F2108"/>
    <w:rsid w:val="003F2915"/>
    <w:rsid w:val="003F31A6"/>
    <w:rsid w:val="003F3236"/>
    <w:rsid w:val="003F37D9"/>
    <w:rsid w:val="003F4462"/>
    <w:rsid w:val="003F4648"/>
    <w:rsid w:val="003F490A"/>
    <w:rsid w:val="003F4CEB"/>
    <w:rsid w:val="003F4E5E"/>
    <w:rsid w:val="003F5325"/>
    <w:rsid w:val="003F5332"/>
    <w:rsid w:val="003F5448"/>
    <w:rsid w:val="003F57BE"/>
    <w:rsid w:val="003F5978"/>
    <w:rsid w:val="003F70FB"/>
    <w:rsid w:val="003F77A6"/>
    <w:rsid w:val="003F7E68"/>
    <w:rsid w:val="00400267"/>
    <w:rsid w:val="004002B4"/>
    <w:rsid w:val="00400622"/>
    <w:rsid w:val="00400F28"/>
    <w:rsid w:val="004015C1"/>
    <w:rsid w:val="004019F2"/>
    <w:rsid w:val="00401B31"/>
    <w:rsid w:val="00401B52"/>
    <w:rsid w:val="00401B66"/>
    <w:rsid w:val="00401BD1"/>
    <w:rsid w:val="004021E2"/>
    <w:rsid w:val="00402A7B"/>
    <w:rsid w:val="00402E28"/>
    <w:rsid w:val="00403473"/>
    <w:rsid w:val="0040353E"/>
    <w:rsid w:val="0040390F"/>
    <w:rsid w:val="004041A7"/>
    <w:rsid w:val="00404473"/>
    <w:rsid w:val="004046EB"/>
    <w:rsid w:val="004047D7"/>
    <w:rsid w:val="00404ACA"/>
    <w:rsid w:val="00404C60"/>
    <w:rsid w:val="00404C7F"/>
    <w:rsid w:val="004050A6"/>
    <w:rsid w:val="00405211"/>
    <w:rsid w:val="0040583A"/>
    <w:rsid w:val="00405944"/>
    <w:rsid w:val="00405D22"/>
    <w:rsid w:val="004062CA"/>
    <w:rsid w:val="004062F5"/>
    <w:rsid w:val="00406418"/>
    <w:rsid w:val="0040661F"/>
    <w:rsid w:val="00406D08"/>
    <w:rsid w:val="0040710C"/>
    <w:rsid w:val="0040777E"/>
    <w:rsid w:val="00407DCA"/>
    <w:rsid w:val="0041003D"/>
    <w:rsid w:val="00410374"/>
    <w:rsid w:val="00410C24"/>
    <w:rsid w:val="00411460"/>
    <w:rsid w:val="00411A90"/>
    <w:rsid w:val="00411A9B"/>
    <w:rsid w:val="004124B5"/>
    <w:rsid w:val="00412A85"/>
    <w:rsid w:val="00412BA3"/>
    <w:rsid w:val="00412E92"/>
    <w:rsid w:val="00413347"/>
    <w:rsid w:val="00413530"/>
    <w:rsid w:val="0041362F"/>
    <w:rsid w:val="004139BF"/>
    <w:rsid w:val="00413FEB"/>
    <w:rsid w:val="00414483"/>
    <w:rsid w:val="0041462D"/>
    <w:rsid w:val="00414676"/>
    <w:rsid w:val="0041470A"/>
    <w:rsid w:val="00414DE3"/>
    <w:rsid w:val="0041526F"/>
    <w:rsid w:val="00415297"/>
    <w:rsid w:val="00415498"/>
    <w:rsid w:val="004156B9"/>
    <w:rsid w:val="00415B87"/>
    <w:rsid w:val="00415C46"/>
    <w:rsid w:val="00415FC3"/>
    <w:rsid w:val="004166FA"/>
    <w:rsid w:val="00417153"/>
    <w:rsid w:val="004172C6"/>
    <w:rsid w:val="004172D1"/>
    <w:rsid w:val="00417416"/>
    <w:rsid w:val="00417772"/>
    <w:rsid w:val="00417A0F"/>
    <w:rsid w:val="00417E9C"/>
    <w:rsid w:val="0042025A"/>
    <w:rsid w:val="00420972"/>
    <w:rsid w:val="00420ADD"/>
    <w:rsid w:val="004210CB"/>
    <w:rsid w:val="0042126A"/>
    <w:rsid w:val="004214A2"/>
    <w:rsid w:val="004215D6"/>
    <w:rsid w:val="004216C5"/>
    <w:rsid w:val="00421D71"/>
    <w:rsid w:val="00421E4C"/>
    <w:rsid w:val="0042265B"/>
    <w:rsid w:val="00422975"/>
    <w:rsid w:val="00423308"/>
    <w:rsid w:val="00423381"/>
    <w:rsid w:val="00423491"/>
    <w:rsid w:val="004234AC"/>
    <w:rsid w:val="00423683"/>
    <w:rsid w:val="0042369C"/>
    <w:rsid w:val="00423788"/>
    <w:rsid w:val="00423B75"/>
    <w:rsid w:val="00424521"/>
    <w:rsid w:val="00424551"/>
    <w:rsid w:val="00424A46"/>
    <w:rsid w:val="00425071"/>
    <w:rsid w:val="0042567E"/>
    <w:rsid w:val="00425B8B"/>
    <w:rsid w:val="00425D23"/>
    <w:rsid w:val="0042664E"/>
    <w:rsid w:val="00426C30"/>
    <w:rsid w:val="00426C37"/>
    <w:rsid w:val="00427008"/>
    <w:rsid w:val="00427B04"/>
    <w:rsid w:val="004306D9"/>
    <w:rsid w:val="00430B6B"/>
    <w:rsid w:val="00431025"/>
    <w:rsid w:val="004310D7"/>
    <w:rsid w:val="00431693"/>
    <w:rsid w:val="004316EA"/>
    <w:rsid w:val="0043186A"/>
    <w:rsid w:val="00431BE0"/>
    <w:rsid w:val="00431F93"/>
    <w:rsid w:val="004326BA"/>
    <w:rsid w:val="00432C17"/>
    <w:rsid w:val="00432EB8"/>
    <w:rsid w:val="00433CAE"/>
    <w:rsid w:val="00433F79"/>
    <w:rsid w:val="00434CCA"/>
    <w:rsid w:val="00435811"/>
    <w:rsid w:val="00435A76"/>
    <w:rsid w:val="00435C9E"/>
    <w:rsid w:val="00436087"/>
    <w:rsid w:val="00436747"/>
    <w:rsid w:val="004368DC"/>
    <w:rsid w:val="00436C6E"/>
    <w:rsid w:val="00436DA3"/>
    <w:rsid w:val="00437705"/>
    <w:rsid w:val="00437826"/>
    <w:rsid w:val="00437D62"/>
    <w:rsid w:val="00437DE2"/>
    <w:rsid w:val="004403D2"/>
    <w:rsid w:val="004404B8"/>
    <w:rsid w:val="00440806"/>
    <w:rsid w:val="00440F9B"/>
    <w:rsid w:val="00441F35"/>
    <w:rsid w:val="00441F92"/>
    <w:rsid w:val="0044292E"/>
    <w:rsid w:val="00442989"/>
    <w:rsid w:val="00442BDE"/>
    <w:rsid w:val="00442CBB"/>
    <w:rsid w:val="00443468"/>
    <w:rsid w:val="004437BC"/>
    <w:rsid w:val="004437F1"/>
    <w:rsid w:val="00443966"/>
    <w:rsid w:val="00443F03"/>
    <w:rsid w:val="00444498"/>
    <w:rsid w:val="0044458F"/>
    <w:rsid w:val="0044487E"/>
    <w:rsid w:val="0044496A"/>
    <w:rsid w:val="0044554E"/>
    <w:rsid w:val="00445799"/>
    <w:rsid w:val="004457C9"/>
    <w:rsid w:val="00446046"/>
    <w:rsid w:val="00446680"/>
    <w:rsid w:val="0044689F"/>
    <w:rsid w:val="0044699F"/>
    <w:rsid w:val="004473EB"/>
    <w:rsid w:val="00450DE5"/>
    <w:rsid w:val="0045119D"/>
    <w:rsid w:val="0045292F"/>
    <w:rsid w:val="00452D75"/>
    <w:rsid w:val="00452EE8"/>
    <w:rsid w:val="00452F90"/>
    <w:rsid w:val="004538BB"/>
    <w:rsid w:val="00453B9D"/>
    <w:rsid w:val="00454B04"/>
    <w:rsid w:val="00454BF4"/>
    <w:rsid w:val="00454E1E"/>
    <w:rsid w:val="0045512C"/>
    <w:rsid w:val="00455224"/>
    <w:rsid w:val="0045536C"/>
    <w:rsid w:val="004554FD"/>
    <w:rsid w:val="004556E2"/>
    <w:rsid w:val="00455A73"/>
    <w:rsid w:val="00455CD5"/>
    <w:rsid w:val="00456160"/>
    <w:rsid w:val="00456342"/>
    <w:rsid w:val="0045651F"/>
    <w:rsid w:val="004565CB"/>
    <w:rsid w:val="00456BCF"/>
    <w:rsid w:val="00456E86"/>
    <w:rsid w:val="00456FF6"/>
    <w:rsid w:val="004605C6"/>
    <w:rsid w:val="00460E26"/>
    <w:rsid w:val="004614EE"/>
    <w:rsid w:val="00461DD9"/>
    <w:rsid w:val="0046236B"/>
    <w:rsid w:val="00462CF9"/>
    <w:rsid w:val="00463307"/>
    <w:rsid w:val="0046348C"/>
    <w:rsid w:val="00463540"/>
    <w:rsid w:val="004638D4"/>
    <w:rsid w:val="00463A66"/>
    <w:rsid w:val="00463EF8"/>
    <w:rsid w:val="00464313"/>
    <w:rsid w:val="00464D69"/>
    <w:rsid w:val="00465AA5"/>
    <w:rsid w:val="00465AFF"/>
    <w:rsid w:val="00465D77"/>
    <w:rsid w:val="00465DE7"/>
    <w:rsid w:val="00465FA5"/>
    <w:rsid w:val="004666DF"/>
    <w:rsid w:val="004666F4"/>
    <w:rsid w:val="00466985"/>
    <w:rsid w:val="00466B2C"/>
    <w:rsid w:val="00466B39"/>
    <w:rsid w:val="00466C4B"/>
    <w:rsid w:val="00467E3D"/>
    <w:rsid w:val="00467F3E"/>
    <w:rsid w:val="00467FF6"/>
    <w:rsid w:val="0047019D"/>
    <w:rsid w:val="004702CB"/>
    <w:rsid w:val="00470658"/>
    <w:rsid w:val="00470AED"/>
    <w:rsid w:val="0047116B"/>
    <w:rsid w:val="004721C6"/>
    <w:rsid w:val="00472534"/>
    <w:rsid w:val="00472A6A"/>
    <w:rsid w:val="0047316A"/>
    <w:rsid w:val="0047395C"/>
    <w:rsid w:val="0047396F"/>
    <w:rsid w:val="00473988"/>
    <w:rsid w:val="004742C8"/>
    <w:rsid w:val="00474EEC"/>
    <w:rsid w:val="00475238"/>
    <w:rsid w:val="00475634"/>
    <w:rsid w:val="004759EE"/>
    <w:rsid w:val="00475CC8"/>
    <w:rsid w:val="00475D7E"/>
    <w:rsid w:val="00475EA0"/>
    <w:rsid w:val="004763B8"/>
    <w:rsid w:val="004766F0"/>
    <w:rsid w:val="00476F1F"/>
    <w:rsid w:val="004770EC"/>
    <w:rsid w:val="0047724D"/>
    <w:rsid w:val="00477310"/>
    <w:rsid w:val="004778B7"/>
    <w:rsid w:val="00477C41"/>
    <w:rsid w:val="00477DD7"/>
    <w:rsid w:val="00477E0F"/>
    <w:rsid w:val="00480458"/>
    <w:rsid w:val="00480526"/>
    <w:rsid w:val="00480F07"/>
    <w:rsid w:val="00480F88"/>
    <w:rsid w:val="004813A3"/>
    <w:rsid w:val="004816C8"/>
    <w:rsid w:val="00481EFE"/>
    <w:rsid w:val="00482563"/>
    <w:rsid w:val="00482A36"/>
    <w:rsid w:val="00482D90"/>
    <w:rsid w:val="00483961"/>
    <w:rsid w:val="00483AC5"/>
    <w:rsid w:val="00483E31"/>
    <w:rsid w:val="00484620"/>
    <w:rsid w:val="00484B41"/>
    <w:rsid w:val="004856B8"/>
    <w:rsid w:val="00485730"/>
    <w:rsid w:val="00485775"/>
    <w:rsid w:val="0048601F"/>
    <w:rsid w:val="00486337"/>
    <w:rsid w:val="004863AC"/>
    <w:rsid w:val="0048688D"/>
    <w:rsid w:val="0048692A"/>
    <w:rsid w:val="00486D52"/>
    <w:rsid w:val="00487281"/>
    <w:rsid w:val="004875EE"/>
    <w:rsid w:val="004877F0"/>
    <w:rsid w:val="00487EA9"/>
    <w:rsid w:val="00487FDB"/>
    <w:rsid w:val="004900C7"/>
    <w:rsid w:val="004901B3"/>
    <w:rsid w:val="004907D5"/>
    <w:rsid w:val="00490975"/>
    <w:rsid w:val="00491417"/>
    <w:rsid w:val="004915F0"/>
    <w:rsid w:val="00491748"/>
    <w:rsid w:val="004917FF"/>
    <w:rsid w:val="004919E2"/>
    <w:rsid w:val="004926B4"/>
    <w:rsid w:val="004929DA"/>
    <w:rsid w:val="00492E39"/>
    <w:rsid w:val="0049329D"/>
    <w:rsid w:val="004932F6"/>
    <w:rsid w:val="0049347A"/>
    <w:rsid w:val="004934EB"/>
    <w:rsid w:val="00493919"/>
    <w:rsid w:val="00493954"/>
    <w:rsid w:val="00493AA1"/>
    <w:rsid w:val="00494103"/>
    <w:rsid w:val="00494646"/>
    <w:rsid w:val="004947DC"/>
    <w:rsid w:val="00494988"/>
    <w:rsid w:val="004950FE"/>
    <w:rsid w:val="00495563"/>
    <w:rsid w:val="004955B5"/>
    <w:rsid w:val="00495B64"/>
    <w:rsid w:val="00495B90"/>
    <w:rsid w:val="0049608F"/>
    <w:rsid w:val="00496311"/>
    <w:rsid w:val="0049647F"/>
    <w:rsid w:val="0049662A"/>
    <w:rsid w:val="00496645"/>
    <w:rsid w:val="00496A2E"/>
    <w:rsid w:val="00496E6E"/>
    <w:rsid w:val="00497054"/>
    <w:rsid w:val="004972B1"/>
    <w:rsid w:val="00497389"/>
    <w:rsid w:val="004A0309"/>
    <w:rsid w:val="004A0749"/>
    <w:rsid w:val="004A0A20"/>
    <w:rsid w:val="004A13CA"/>
    <w:rsid w:val="004A14BA"/>
    <w:rsid w:val="004A164B"/>
    <w:rsid w:val="004A1D88"/>
    <w:rsid w:val="004A318B"/>
    <w:rsid w:val="004A38D4"/>
    <w:rsid w:val="004A3BCD"/>
    <w:rsid w:val="004A4AAE"/>
    <w:rsid w:val="004A4FF5"/>
    <w:rsid w:val="004A5239"/>
    <w:rsid w:val="004A5251"/>
    <w:rsid w:val="004A552F"/>
    <w:rsid w:val="004A5CD3"/>
    <w:rsid w:val="004A5E38"/>
    <w:rsid w:val="004A61ED"/>
    <w:rsid w:val="004A66C0"/>
    <w:rsid w:val="004A6FC1"/>
    <w:rsid w:val="004A712C"/>
    <w:rsid w:val="004A7704"/>
    <w:rsid w:val="004A798D"/>
    <w:rsid w:val="004A7A6C"/>
    <w:rsid w:val="004A7E0E"/>
    <w:rsid w:val="004A7FB4"/>
    <w:rsid w:val="004B0197"/>
    <w:rsid w:val="004B02B2"/>
    <w:rsid w:val="004B05D0"/>
    <w:rsid w:val="004B0DA0"/>
    <w:rsid w:val="004B0F12"/>
    <w:rsid w:val="004B1344"/>
    <w:rsid w:val="004B1BFC"/>
    <w:rsid w:val="004B1E4A"/>
    <w:rsid w:val="004B1FC3"/>
    <w:rsid w:val="004B29C4"/>
    <w:rsid w:val="004B2C30"/>
    <w:rsid w:val="004B2CB4"/>
    <w:rsid w:val="004B30BB"/>
    <w:rsid w:val="004B3542"/>
    <w:rsid w:val="004B3B84"/>
    <w:rsid w:val="004B3E55"/>
    <w:rsid w:val="004B400F"/>
    <w:rsid w:val="004B4341"/>
    <w:rsid w:val="004B4410"/>
    <w:rsid w:val="004B4A5E"/>
    <w:rsid w:val="004B4BEF"/>
    <w:rsid w:val="004B5373"/>
    <w:rsid w:val="004B66C1"/>
    <w:rsid w:val="004B6AA2"/>
    <w:rsid w:val="004B6C67"/>
    <w:rsid w:val="004B6F7C"/>
    <w:rsid w:val="004B73C1"/>
    <w:rsid w:val="004B7816"/>
    <w:rsid w:val="004B7875"/>
    <w:rsid w:val="004C0757"/>
    <w:rsid w:val="004C07AC"/>
    <w:rsid w:val="004C091C"/>
    <w:rsid w:val="004C0A45"/>
    <w:rsid w:val="004C0C33"/>
    <w:rsid w:val="004C0C70"/>
    <w:rsid w:val="004C10C4"/>
    <w:rsid w:val="004C1151"/>
    <w:rsid w:val="004C1197"/>
    <w:rsid w:val="004C14D1"/>
    <w:rsid w:val="004C16E2"/>
    <w:rsid w:val="004C1927"/>
    <w:rsid w:val="004C1E06"/>
    <w:rsid w:val="004C1FA0"/>
    <w:rsid w:val="004C1FC6"/>
    <w:rsid w:val="004C23D7"/>
    <w:rsid w:val="004C280F"/>
    <w:rsid w:val="004C28E7"/>
    <w:rsid w:val="004C2BDD"/>
    <w:rsid w:val="004C2BED"/>
    <w:rsid w:val="004C3110"/>
    <w:rsid w:val="004C32D1"/>
    <w:rsid w:val="004C3C3F"/>
    <w:rsid w:val="004C3CA2"/>
    <w:rsid w:val="004C3FF7"/>
    <w:rsid w:val="004C40E3"/>
    <w:rsid w:val="004C45A4"/>
    <w:rsid w:val="004C4998"/>
    <w:rsid w:val="004C49EB"/>
    <w:rsid w:val="004C4D8E"/>
    <w:rsid w:val="004C50EE"/>
    <w:rsid w:val="004C5486"/>
    <w:rsid w:val="004C5528"/>
    <w:rsid w:val="004C588B"/>
    <w:rsid w:val="004C5890"/>
    <w:rsid w:val="004C5910"/>
    <w:rsid w:val="004C5D94"/>
    <w:rsid w:val="004C64BE"/>
    <w:rsid w:val="004C72DB"/>
    <w:rsid w:val="004C76DD"/>
    <w:rsid w:val="004C7CA5"/>
    <w:rsid w:val="004D0371"/>
    <w:rsid w:val="004D06F2"/>
    <w:rsid w:val="004D0A17"/>
    <w:rsid w:val="004D0F2C"/>
    <w:rsid w:val="004D1834"/>
    <w:rsid w:val="004D1DAD"/>
    <w:rsid w:val="004D1EC2"/>
    <w:rsid w:val="004D1FE4"/>
    <w:rsid w:val="004D2807"/>
    <w:rsid w:val="004D2857"/>
    <w:rsid w:val="004D2863"/>
    <w:rsid w:val="004D2A83"/>
    <w:rsid w:val="004D2AF6"/>
    <w:rsid w:val="004D2D9A"/>
    <w:rsid w:val="004D2DFB"/>
    <w:rsid w:val="004D2EDB"/>
    <w:rsid w:val="004D355C"/>
    <w:rsid w:val="004D3D23"/>
    <w:rsid w:val="004D4020"/>
    <w:rsid w:val="004D4491"/>
    <w:rsid w:val="004D4498"/>
    <w:rsid w:val="004D46B8"/>
    <w:rsid w:val="004D472B"/>
    <w:rsid w:val="004D50B1"/>
    <w:rsid w:val="004D5C5B"/>
    <w:rsid w:val="004D5D18"/>
    <w:rsid w:val="004D6B2A"/>
    <w:rsid w:val="004D6CB2"/>
    <w:rsid w:val="004D6EE5"/>
    <w:rsid w:val="004D79CD"/>
    <w:rsid w:val="004D7DFB"/>
    <w:rsid w:val="004D7F0D"/>
    <w:rsid w:val="004E03C9"/>
    <w:rsid w:val="004E03EB"/>
    <w:rsid w:val="004E0438"/>
    <w:rsid w:val="004E0A2C"/>
    <w:rsid w:val="004E0DD2"/>
    <w:rsid w:val="004E1AB9"/>
    <w:rsid w:val="004E21B5"/>
    <w:rsid w:val="004E254E"/>
    <w:rsid w:val="004E2572"/>
    <w:rsid w:val="004E3534"/>
    <w:rsid w:val="004E39EB"/>
    <w:rsid w:val="004E3A8F"/>
    <w:rsid w:val="004E3DF0"/>
    <w:rsid w:val="004E4574"/>
    <w:rsid w:val="004E474D"/>
    <w:rsid w:val="004E5101"/>
    <w:rsid w:val="004E5C34"/>
    <w:rsid w:val="004E688E"/>
    <w:rsid w:val="004E68D5"/>
    <w:rsid w:val="004E6950"/>
    <w:rsid w:val="004E6B4E"/>
    <w:rsid w:val="004E7010"/>
    <w:rsid w:val="004E79D9"/>
    <w:rsid w:val="004E7FF5"/>
    <w:rsid w:val="004F01E9"/>
    <w:rsid w:val="004F02C4"/>
    <w:rsid w:val="004F03D0"/>
    <w:rsid w:val="004F06DC"/>
    <w:rsid w:val="004F0A90"/>
    <w:rsid w:val="004F1035"/>
    <w:rsid w:val="004F1308"/>
    <w:rsid w:val="004F13DA"/>
    <w:rsid w:val="004F1ACB"/>
    <w:rsid w:val="004F1AEC"/>
    <w:rsid w:val="004F1EC6"/>
    <w:rsid w:val="004F216F"/>
    <w:rsid w:val="004F255C"/>
    <w:rsid w:val="004F269A"/>
    <w:rsid w:val="004F28C5"/>
    <w:rsid w:val="004F2A4F"/>
    <w:rsid w:val="004F2BEB"/>
    <w:rsid w:val="004F2C0A"/>
    <w:rsid w:val="004F3181"/>
    <w:rsid w:val="004F34B1"/>
    <w:rsid w:val="004F39CA"/>
    <w:rsid w:val="004F3FFA"/>
    <w:rsid w:val="004F4584"/>
    <w:rsid w:val="004F480C"/>
    <w:rsid w:val="004F5D27"/>
    <w:rsid w:val="004F5EB6"/>
    <w:rsid w:val="004F6040"/>
    <w:rsid w:val="004F60FD"/>
    <w:rsid w:val="004F6107"/>
    <w:rsid w:val="004F6208"/>
    <w:rsid w:val="004F6244"/>
    <w:rsid w:val="004F6469"/>
    <w:rsid w:val="004F6D10"/>
    <w:rsid w:val="004F748F"/>
    <w:rsid w:val="004F74CB"/>
    <w:rsid w:val="004F753B"/>
    <w:rsid w:val="0050036B"/>
    <w:rsid w:val="005005D2"/>
    <w:rsid w:val="00500BBA"/>
    <w:rsid w:val="00500F9E"/>
    <w:rsid w:val="0050141C"/>
    <w:rsid w:val="0050145A"/>
    <w:rsid w:val="0050161C"/>
    <w:rsid w:val="00501737"/>
    <w:rsid w:val="00501A28"/>
    <w:rsid w:val="00501B01"/>
    <w:rsid w:val="00501C50"/>
    <w:rsid w:val="00501D62"/>
    <w:rsid w:val="00501F70"/>
    <w:rsid w:val="00502F1A"/>
    <w:rsid w:val="005031DB"/>
    <w:rsid w:val="005032D6"/>
    <w:rsid w:val="005034E0"/>
    <w:rsid w:val="00503A7D"/>
    <w:rsid w:val="00503BC8"/>
    <w:rsid w:val="00504006"/>
    <w:rsid w:val="00504552"/>
    <w:rsid w:val="00504691"/>
    <w:rsid w:val="005046AC"/>
    <w:rsid w:val="00504711"/>
    <w:rsid w:val="00504C9F"/>
    <w:rsid w:val="00505265"/>
    <w:rsid w:val="00505430"/>
    <w:rsid w:val="005055A2"/>
    <w:rsid w:val="0050639A"/>
    <w:rsid w:val="0050676A"/>
    <w:rsid w:val="00506F2A"/>
    <w:rsid w:val="00507016"/>
    <w:rsid w:val="005070E8"/>
    <w:rsid w:val="00507575"/>
    <w:rsid w:val="00507A5F"/>
    <w:rsid w:val="00507ADC"/>
    <w:rsid w:val="00510136"/>
    <w:rsid w:val="0051023E"/>
    <w:rsid w:val="00510415"/>
    <w:rsid w:val="00510812"/>
    <w:rsid w:val="00511047"/>
    <w:rsid w:val="0051132B"/>
    <w:rsid w:val="0051137B"/>
    <w:rsid w:val="005115FE"/>
    <w:rsid w:val="0051182D"/>
    <w:rsid w:val="00511A4C"/>
    <w:rsid w:val="00511AE2"/>
    <w:rsid w:val="00511C40"/>
    <w:rsid w:val="00512229"/>
    <w:rsid w:val="005125CD"/>
    <w:rsid w:val="00512781"/>
    <w:rsid w:val="005128AC"/>
    <w:rsid w:val="00512D3C"/>
    <w:rsid w:val="00512EEF"/>
    <w:rsid w:val="00513502"/>
    <w:rsid w:val="00513701"/>
    <w:rsid w:val="00513920"/>
    <w:rsid w:val="00513D62"/>
    <w:rsid w:val="0051421A"/>
    <w:rsid w:val="00514273"/>
    <w:rsid w:val="0051429C"/>
    <w:rsid w:val="0051468D"/>
    <w:rsid w:val="0051497B"/>
    <w:rsid w:val="00514ADA"/>
    <w:rsid w:val="00514C1D"/>
    <w:rsid w:val="00514C87"/>
    <w:rsid w:val="00515263"/>
    <w:rsid w:val="00515F18"/>
    <w:rsid w:val="005170B4"/>
    <w:rsid w:val="005171CB"/>
    <w:rsid w:val="0051733D"/>
    <w:rsid w:val="0051739C"/>
    <w:rsid w:val="00517574"/>
    <w:rsid w:val="00517D80"/>
    <w:rsid w:val="00520024"/>
    <w:rsid w:val="0052008C"/>
    <w:rsid w:val="00520487"/>
    <w:rsid w:val="00520C56"/>
    <w:rsid w:val="00520D46"/>
    <w:rsid w:val="005213D6"/>
    <w:rsid w:val="00521693"/>
    <w:rsid w:val="005224E9"/>
    <w:rsid w:val="00522A45"/>
    <w:rsid w:val="00522CCF"/>
    <w:rsid w:val="00522DB2"/>
    <w:rsid w:val="00522E1E"/>
    <w:rsid w:val="00523602"/>
    <w:rsid w:val="005236B7"/>
    <w:rsid w:val="00523AA5"/>
    <w:rsid w:val="00523C53"/>
    <w:rsid w:val="00523FC0"/>
    <w:rsid w:val="00524853"/>
    <w:rsid w:val="00524BA8"/>
    <w:rsid w:val="0052574C"/>
    <w:rsid w:val="00525B32"/>
    <w:rsid w:val="005260D7"/>
    <w:rsid w:val="0052666E"/>
    <w:rsid w:val="00526C13"/>
    <w:rsid w:val="0052737C"/>
    <w:rsid w:val="00527B9C"/>
    <w:rsid w:val="00527FF4"/>
    <w:rsid w:val="0053005F"/>
    <w:rsid w:val="00530144"/>
    <w:rsid w:val="005304F7"/>
    <w:rsid w:val="00530A91"/>
    <w:rsid w:val="005310D4"/>
    <w:rsid w:val="0053197E"/>
    <w:rsid w:val="0053265F"/>
    <w:rsid w:val="00532D49"/>
    <w:rsid w:val="00532DC9"/>
    <w:rsid w:val="00533163"/>
    <w:rsid w:val="005335AA"/>
    <w:rsid w:val="0053388E"/>
    <w:rsid w:val="00533CD2"/>
    <w:rsid w:val="00533E4D"/>
    <w:rsid w:val="005344EE"/>
    <w:rsid w:val="0053508C"/>
    <w:rsid w:val="005350F4"/>
    <w:rsid w:val="00535601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37EAD"/>
    <w:rsid w:val="00540060"/>
    <w:rsid w:val="0054013F"/>
    <w:rsid w:val="0054059A"/>
    <w:rsid w:val="005405A1"/>
    <w:rsid w:val="00540981"/>
    <w:rsid w:val="005409DD"/>
    <w:rsid w:val="00540C94"/>
    <w:rsid w:val="00541C33"/>
    <w:rsid w:val="0054222E"/>
    <w:rsid w:val="0054261A"/>
    <w:rsid w:val="005428D0"/>
    <w:rsid w:val="00542B69"/>
    <w:rsid w:val="005431D4"/>
    <w:rsid w:val="00543307"/>
    <w:rsid w:val="00543888"/>
    <w:rsid w:val="0054395A"/>
    <w:rsid w:val="005439B0"/>
    <w:rsid w:val="00543BEB"/>
    <w:rsid w:val="00543D7D"/>
    <w:rsid w:val="00544009"/>
    <w:rsid w:val="005440FA"/>
    <w:rsid w:val="0054441A"/>
    <w:rsid w:val="005447C3"/>
    <w:rsid w:val="00544D6C"/>
    <w:rsid w:val="005450ED"/>
    <w:rsid w:val="005453AE"/>
    <w:rsid w:val="005455A6"/>
    <w:rsid w:val="005458A6"/>
    <w:rsid w:val="00545A48"/>
    <w:rsid w:val="00545AEC"/>
    <w:rsid w:val="00545C03"/>
    <w:rsid w:val="00545CCA"/>
    <w:rsid w:val="00545EA6"/>
    <w:rsid w:val="00545FC1"/>
    <w:rsid w:val="005463EB"/>
    <w:rsid w:val="00547C6A"/>
    <w:rsid w:val="00547F50"/>
    <w:rsid w:val="00547F63"/>
    <w:rsid w:val="0055015D"/>
    <w:rsid w:val="005502B7"/>
    <w:rsid w:val="00551249"/>
    <w:rsid w:val="00551874"/>
    <w:rsid w:val="00551AD1"/>
    <w:rsid w:val="00551C2B"/>
    <w:rsid w:val="00551CFB"/>
    <w:rsid w:val="00552340"/>
    <w:rsid w:val="0055258D"/>
    <w:rsid w:val="00552AF0"/>
    <w:rsid w:val="00552EFE"/>
    <w:rsid w:val="005538D7"/>
    <w:rsid w:val="00553C90"/>
    <w:rsid w:val="005548FA"/>
    <w:rsid w:val="00554A17"/>
    <w:rsid w:val="00554E6C"/>
    <w:rsid w:val="00555449"/>
    <w:rsid w:val="005555A5"/>
    <w:rsid w:val="00555C1E"/>
    <w:rsid w:val="00555C67"/>
    <w:rsid w:val="00556017"/>
    <w:rsid w:val="005563CA"/>
    <w:rsid w:val="005567AE"/>
    <w:rsid w:val="00556A2C"/>
    <w:rsid w:val="00556B03"/>
    <w:rsid w:val="00556FB9"/>
    <w:rsid w:val="00556FEE"/>
    <w:rsid w:val="00557F0D"/>
    <w:rsid w:val="005607EE"/>
    <w:rsid w:val="00560B5A"/>
    <w:rsid w:val="005610E2"/>
    <w:rsid w:val="005611F4"/>
    <w:rsid w:val="00561713"/>
    <w:rsid w:val="00562949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EFA"/>
    <w:rsid w:val="00564111"/>
    <w:rsid w:val="0056441A"/>
    <w:rsid w:val="00564502"/>
    <w:rsid w:val="005648FC"/>
    <w:rsid w:val="00564B47"/>
    <w:rsid w:val="00564D18"/>
    <w:rsid w:val="00565612"/>
    <w:rsid w:val="00565E64"/>
    <w:rsid w:val="00565EA7"/>
    <w:rsid w:val="005663E8"/>
    <w:rsid w:val="005666C4"/>
    <w:rsid w:val="0056685C"/>
    <w:rsid w:val="00567491"/>
    <w:rsid w:val="00567975"/>
    <w:rsid w:val="0056799D"/>
    <w:rsid w:val="00567BAB"/>
    <w:rsid w:val="005703A0"/>
    <w:rsid w:val="005705DD"/>
    <w:rsid w:val="0057077B"/>
    <w:rsid w:val="00571076"/>
    <w:rsid w:val="00571235"/>
    <w:rsid w:val="00571542"/>
    <w:rsid w:val="00571730"/>
    <w:rsid w:val="005718BF"/>
    <w:rsid w:val="00571E0B"/>
    <w:rsid w:val="005723D4"/>
    <w:rsid w:val="005724C2"/>
    <w:rsid w:val="00572ADD"/>
    <w:rsid w:val="00572E96"/>
    <w:rsid w:val="00573103"/>
    <w:rsid w:val="00573433"/>
    <w:rsid w:val="005739A3"/>
    <w:rsid w:val="00573BDD"/>
    <w:rsid w:val="00573CA9"/>
    <w:rsid w:val="00573D9D"/>
    <w:rsid w:val="005741BA"/>
    <w:rsid w:val="005745E4"/>
    <w:rsid w:val="00574661"/>
    <w:rsid w:val="00574F69"/>
    <w:rsid w:val="0057514E"/>
    <w:rsid w:val="005754BB"/>
    <w:rsid w:val="00575C25"/>
    <w:rsid w:val="00575D3F"/>
    <w:rsid w:val="00575ECF"/>
    <w:rsid w:val="00575F53"/>
    <w:rsid w:val="00575FA6"/>
    <w:rsid w:val="0057636F"/>
    <w:rsid w:val="0057666D"/>
    <w:rsid w:val="0057711C"/>
    <w:rsid w:val="005779CC"/>
    <w:rsid w:val="00580056"/>
    <w:rsid w:val="00580758"/>
    <w:rsid w:val="00580CCA"/>
    <w:rsid w:val="00580DEF"/>
    <w:rsid w:val="00580EB3"/>
    <w:rsid w:val="00581054"/>
    <w:rsid w:val="005814B7"/>
    <w:rsid w:val="00581546"/>
    <w:rsid w:val="005816EC"/>
    <w:rsid w:val="005822D1"/>
    <w:rsid w:val="00582489"/>
    <w:rsid w:val="0058283D"/>
    <w:rsid w:val="00582B89"/>
    <w:rsid w:val="00582D4F"/>
    <w:rsid w:val="00582D55"/>
    <w:rsid w:val="00583540"/>
    <w:rsid w:val="005835FB"/>
    <w:rsid w:val="00583A88"/>
    <w:rsid w:val="00583F0D"/>
    <w:rsid w:val="00584378"/>
    <w:rsid w:val="00584A5B"/>
    <w:rsid w:val="00584C2F"/>
    <w:rsid w:val="00584C87"/>
    <w:rsid w:val="0058518D"/>
    <w:rsid w:val="00585192"/>
    <w:rsid w:val="005855B9"/>
    <w:rsid w:val="00585AC9"/>
    <w:rsid w:val="00585B3A"/>
    <w:rsid w:val="00585E12"/>
    <w:rsid w:val="00585E9B"/>
    <w:rsid w:val="00586005"/>
    <w:rsid w:val="0058609B"/>
    <w:rsid w:val="0058634D"/>
    <w:rsid w:val="00586A69"/>
    <w:rsid w:val="00586AEF"/>
    <w:rsid w:val="00586B45"/>
    <w:rsid w:val="005871A3"/>
    <w:rsid w:val="005875F0"/>
    <w:rsid w:val="0058781D"/>
    <w:rsid w:val="0059007A"/>
    <w:rsid w:val="005901F5"/>
    <w:rsid w:val="005906D1"/>
    <w:rsid w:val="00590BBD"/>
    <w:rsid w:val="00590C37"/>
    <w:rsid w:val="005913EF"/>
    <w:rsid w:val="00591429"/>
    <w:rsid w:val="005915BC"/>
    <w:rsid w:val="00591624"/>
    <w:rsid w:val="00591881"/>
    <w:rsid w:val="00591ACA"/>
    <w:rsid w:val="00591F3B"/>
    <w:rsid w:val="005924C6"/>
    <w:rsid w:val="00592669"/>
    <w:rsid w:val="005926E1"/>
    <w:rsid w:val="0059298C"/>
    <w:rsid w:val="00593036"/>
    <w:rsid w:val="00593165"/>
    <w:rsid w:val="005933F0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7FC"/>
    <w:rsid w:val="00594CC6"/>
    <w:rsid w:val="00595352"/>
    <w:rsid w:val="00595843"/>
    <w:rsid w:val="005963AC"/>
    <w:rsid w:val="00596442"/>
    <w:rsid w:val="005964A6"/>
    <w:rsid w:val="0059670A"/>
    <w:rsid w:val="005975E0"/>
    <w:rsid w:val="00597F50"/>
    <w:rsid w:val="005A0001"/>
    <w:rsid w:val="005A0815"/>
    <w:rsid w:val="005A106E"/>
    <w:rsid w:val="005A10F0"/>
    <w:rsid w:val="005A1613"/>
    <w:rsid w:val="005A1C29"/>
    <w:rsid w:val="005A2746"/>
    <w:rsid w:val="005A284A"/>
    <w:rsid w:val="005A2A8B"/>
    <w:rsid w:val="005A2AA4"/>
    <w:rsid w:val="005A32CA"/>
    <w:rsid w:val="005A3E91"/>
    <w:rsid w:val="005A4515"/>
    <w:rsid w:val="005A46B1"/>
    <w:rsid w:val="005A473D"/>
    <w:rsid w:val="005A5192"/>
    <w:rsid w:val="005A53D9"/>
    <w:rsid w:val="005A59A2"/>
    <w:rsid w:val="005A5FAD"/>
    <w:rsid w:val="005A6043"/>
    <w:rsid w:val="005A6219"/>
    <w:rsid w:val="005A7A6B"/>
    <w:rsid w:val="005A7CB5"/>
    <w:rsid w:val="005B0168"/>
    <w:rsid w:val="005B0178"/>
    <w:rsid w:val="005B09C3"/>
    <w:rsid w:val="005B1542"/>
    <w:rsid w:val="005B172B"/>
    <w:rsid w:val="005B1894"/>
    <w:rsid w:val="005B1F76"/>
    <w:rsid w:val="005B203A"/>
    <w:rsid w:val="005B23B4"/>
    <w:rsid w:val="005B269D"/>
    <w:rsid w:val="005B3091"/>
    <w:rsid w:val="005B33BA"/>
    <w:rsid w:val="005B3424"/>
    <w:rsid w:val="005B3425"/>
    <w:rsid w:val="005B343C"/>
    <w:rsid w:val="005B3A7B"/>
    <w:rsid w:val="005B3BAC"/>
    <w:rsid w:val="005B3F27"/>
    <w:rsid w:val="005B452E"/>
    <w:rsid w:val="005B47A2"/>
    <w:rsid w:val="005B49EC"/>
    <w:rsid w:val="005B4AE4"/>
    <w:rsid w:val="005B4B26"/>
    <w:rsid w:val="005B546E"/>
    <w:rsid w:val="005B5490"/>
    <w:rsid w:val="005B5499"/>
    <w:rsid w:val="005B63D4"/>
    <w:rsid w:val="005B6596"/>
    <w:rsid w:val="005B6963"/>
    <w:rsid w:val="005B6CC9"/>
    <w:rsid w:val="005B6FDF"/>
    <w:rsid w:val="005B7393"/>
    <w:rsid w:val="005B789C"/>
    <w:rsid w:val="005B7E43"/>
    <w:rsid w:val="005C0416"/>
    <w:rsid w:val="005C05BF"/>
    <w:rsid w:val="005C098E"/>
    <w:rsid w:val="005C0B89"/>
    <w:rsid w:val="005C0CB8"/>
    <w:rsid w:val="005C14C2"/>
    <w:rsid w:val="005C154C"/>
    <w:rsid w:val="005C16FA"/>
    <w:rsid w:val="005C1AA3"/>
    <w:rsid w:val="005C1C50"/>
    <w:rsid w:val="005C20B1"/>
    <w:rsid w:val="005C224D"/>
    <w:rsid w:val="005C27DB"/>
    <w:rsid w:val="005C327A"/>
    <w:rsid w:val="005C3723"/>
    <w:rsid w:val="005C3F85"/>
    <w:rsid w:val="005C45C8"/>
    <w:rsid w:val="005C4B71"/>
    <w:rsid w:val="005C5917"/>
    <w:rsid w:val="005C5A89"/>
    <w:rsid w:val="005C60C7"/>
    <w:rsid w:val="005C67D9"/>
    <w:rsid w:val="005C6EEC"/>
    <w:rsid w:val="005C6FFA"/>
    <w:rsid w:val="005C741B"/>
    <w:rsid w:val="005C7448"/>
    <w:rsid w:val="005C7664"/>
    <w:rsid w:val="005C7953"/>
    <w:rsid w:val="005C7E2D"/>
    <w:rsid w:val="005C7E38"/>
    <w:rsid w:val="005C7EAF"/>
    <w:rsid w:val="005C7F34"/>
    <w:rsid w:val="005D00DB"/>
    <w:rsid w:val="005D089A"/>
    <w:rsid w:val="005D102E"/>
    <w:rsid w:val="005D12EF"/>
    <w:rsid w:val="005D13E7"/>
    <w:rsid w:val="005D1B74"/>
    <w:rsid w:val="005D2079"/>
    <w:rsid w:val="005D2116"/>
    <w:rsid w:val="005D2920"/>
    <w:rsid w:val="005D2A44"/>
    <w:rsid w:val="005D37BB"/>
    <w:rsid w:val="005D399D"/>
    <w:rsid w:val="005D3CF5"/>
    <w:rsid w:val="005D43FC"/>
    <w:rsid w:val="005D496D"/>
    <w:rsid w:val="005D4CBF"/>
    <w:rsid w:val="005D5305"/>
    <w:rsid w:val="005D5686"/>
    <w:rsid w:val="005D5D80"/>
    <w:rsid w:val="005D5EE6"/>
    <w:rsid w:val="005D670A"/>
    <w:rsid w:val="005D68B0"/>
    <w:rsid w:val="005D6938"/>
    <w:rsid w:val="005D6B38"/>
    <w:rsid w:val="005D754D"/>
    <w:rsid w:val="005D7C78"/>
    <w:rsid w:val="005D7D93"/>
    <w:rsid w:val="005D7EB7"/>
    <w:rsid w:val="005E02F8"/>
    <w:rsid w:val="005E0884"/>
    <w:rsid w:val="005E09FC"/>
    <w:rsid w:val="005E0C5B"/>
    <w:rsid w:val="005E0EEE"/>
    <w:rsid w:val="005E0FA9"/>
    <w:rsid w:val="005E15A3"/>
    <w:rsid w:val="005E1746"/>
    <w:rsid w:val="005E1CCF"/>
    <w:rsid w:val="005E1E06"/>
    <w:rsid w:val="005E2BB5"/>
    <w:rsid w:val="005E2C12"/>
    <w:rsid w:val="005E2EBF"/>
    <w:rsid w:val="005E3121"/>
    <w:rsid w:val="005E337D"/>
    <w:rsid w:val="005E3646"/>
    <w:rsid w:val="005E3BFA"/>
    <w:rsid w:val="005E40DA"/>
    <w:rsid w:val="005E479A"/>
    <w:rsid w:val="005E48B1"/>
    <w:rsid w:val="005E4971"/>
    <w:rsid w:val="005E4A7B"/>
    <w:rsid w:val="005E4C70"/>
    <w:rsid w:val="005E4DEF"/>
    <w:rsid w:val="005E50A2"/>
    <w:rsid w:val="005E5445"/>
    <w:rsid w:val="005E557B"/>
    <w:rsid w:val="005E5740"/>
    <w:rsid w:val="005E5897"/>
    <w:rsid w:val="005E58A9"/>
    <w:rsid w:val="005E5ACF"/>
    <w:rsid w:val="005E5EB4"/>
    <w:rsid w:val="005E5FD8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BB"/>
    <w:rsid w:val="005E7770"/>
    <w:rsid w:val="005E78C0"/>
    <w:rsid w:val="005E7ED9"/>
    <w:rsid w:val="005F0350"/>
    <w:rsid w:val="005F05BD"/>
    <w:rsid w:val="005F0848"/>
    <w:rsid w:val="005F11E5"/>
    <w:rsid w:val="005F14A7"/>
    <w:rsid w:val="005F15BC"/>
    <w:rsid w:val="005F17DA"/>
    <w:rsid w:val="005F19EA"/>
    <w:rsid w:val="005F1B8B"/>
    <w:rsid w:val="005F1EB3"/>
    <w:rsid w:val="005F204C"/>
    <w:rsid w:val="005F2104"/>
    <w:rsid w:val="005F223B"/>
    <w:rsid w:val="005F248B"/>
    <w:rsid w:val="005F24B6"/>
    <w:rsid w:val="005F2575"/>
    <w:rsid w:val="005F25F6"/>
    <w:rsid w:val="005F2BD5"/>
    <w:rsid w:val="005F2D74"/>
    <w:rsid w:val="005F2DD7"/>
    <w:rsid w:val="005F34F1"/>
    <w:rsid w:val="005F35B6"/>
    <w:rsid w:val="005F3685"/>
    <w:rsid w:val="005F36E1"/>
    <w:rsid w:val="005F38D8"/>
    <w:rsid w:val="005F3D20"/>
    <w:rsid w:val="005F3D25"/>
    <w:rsid w:val="005F3F55"/>
    <w:rsid w:val="005F47EA"/>
    <w:rsid w:val="005F4898"/>
    <w:rsid w:val="005F4FD8"/>
    <w:rsid w:val="005F5164"/>
    <w:rsid w:val="005F51FE"/>
    <w:rsid w:val="005F58AC"/>
    <w:rsid w:val="005F5DA8"/>
    <w:rsid w:val="005F5DF3"/>
    <w:rsid w:val="005F6205"/>
    <w:rsid w:val="005F62EC"/>
    <w:rsid w:val="005F6441"/>
    <w:rsid w:val="005F6508"/>
    <w:rsid w:val="005F680F"/>
    <w:rsid w:val="005F6877"/>
    <w:rsid w:val="005F6A1B"/>
    <w:rsid w:val="005F6CED"/>
    <w:rsid w:val="005F6CFE"/>
    <w:rsid w:val="005F6DDF"/>
    <w:rsid w:val="005F77DB"/>
    <w:rsid w:val="005F7B1F"/>
    <w:rsid w:val="005F7C73"/>
    <w:rsid w:val="005F7DC7"/>
    <w:rsid w:val="005F7F86"/>
    <w:rsid w:val="00600179"/>
    <w:rsid w:val="0060052B"/>
    <w:rsid w:val="0060054B"/>
    <w:rsid w:val="00600E0A"/>
    <w:rsid w:val="006010CC"/>
    <w:rsid w:val="0060170C"/>
    <w:rsid w:val="00601AAD"/>
    <w:rsid w:val="00602242"/>
    <w:rsid w:val="006023E3"/>
    <w:rsid w:val="00602720"/>
    <w:rsid w:val="00602992"/>
    <w:rsid w:val="00602A08"/>
    <w:rsid w:val="00602A4C"/>
    <w:rsid w:val="006031AB"/>
    <w:rsid w:val="006031AF"/>
    <w:rsid w:val="00603318"/>
    <w:rsid w:val="00603832"/>
    <w:rsid w:val="00603842"/>
    <w:rsid w:val="0060405C"/>
    <w:rsid w:val="00604194"/>
    <w:rsid w:val="006041C0"/>
    <w:rsid w:val="00604349"/>
    <w:rsid w:val="0060593E"/>
    <w:rsid w:val="00605A5F"/>
    <w:rsid w:val="00605A7D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D56"/>
    <w:rsid w:val="00606EBA"/>
    <w:rsid w:val="00607061"/>
    <w:rsid w:val="0060725B"/>
    <w:rsid w:val="006076AA"/>
    <w:rsid w:val="00607B88"/>
    <w:rsid w:val="00607CEF"/>
    <w:rsid w:val="00607E69"/>
    <w:rsid w:val="00607E72"/>
    <w:rsid w:val="0061031F"/>
    <w:rsid w:val="0061033F"/>
    <w:rsid w:val="00610438"/>
    <w:rsid w:val="00610FC3"/>
    <w:rsid w:val="006113A4"/>
    <w:rsid w:val="006114E2"/>
    <w:rsid w:val="0061156C"/>
    <w:rsid w:val="00611A57"/>
    <w:rsid w:val="00612074"/>
    <w:rsid w:val="006121E5"/>
    <w:rsid w:val="006123DC"/>
    <w:rsid w:val="00612810"/>
    <w:rsid w:val="00612B26"/>
    <w:rsid w:val="00612EB9"/>
    <w:rsid w:val="00613653"/>
    <w:rsid w:val="00613950"/>
    <w:rsid w:val="00613A0E"/>
    <w:rsid w:val="00613B41"/>
    <w:rsid w:val="00614198"/>
    <w:rsid w:val="00614964"/>
    <w:rsid w:val="00614A27"/>
    <w:rsid w:val="00614E68"/>
    <w:rsid w:val="0061538F"/>
    <w:rsid w:val="006156D5"/>
    <w:rsid w:val="0061577E"/>
    <w:rsid w:val="00615D8A"/>
    <w:rsid w:val="00616042"/>
    <w:rsid w:val="006164D9"/>
    <w:rsid w:val="006167EF"/>
    <w:rsid w:val="00616B1B"/>
    <w:rsid w:val="00616DB8"/>
    <w:rsid w:val="00616FDB"/>
    <w:rsid w:val="00617877"/>
    <w:rsid w:val="00617D56"/>
    <w:rsid w:val="00617F9B"/>
    <w:rsid w:val="006201B9"/>
    <w:rsid w:val="00620807"/>
    <w:rsid w:val="00620AE1"/>
    <w:rsid w:val="00620DC5"/>
    <w:rsid w:val="00620FB0"/>
    <w:rsid w:val="00621356"/>
    <w:rsid w:val="006214AA"/>
    <w:rsid w:val="00621695"/>
    <w:rsid w:val="006216A4"/>
    <w:rsid w:val="006217C0"/>
    <w:rsid w:val="00621D8F"/>
    <w:rsid w:val="00621F4F"/>
    <w:rsid w:val="00622025"/>
    <w:rsid w:val="00622097"/>
    <w:rsid w:val="0062280B"/>
    <w:rsid w:val="0062293F"/>
    <w:rsid w:val="00622E19"/>
    <w:rsid w:val="00623188"/>
    <w:rsid w:val="00623681"/>
    <w:rsid w:val="00623879"/>
    <w:rsid w:val="00623B05"/>
    <w:rsid w:val="0062487C"/>
    <w:rsid w:val="00624BAF"/>
    <w:rsid w:val="006253C9"/>
    <w:rsid w:val="006253FC"/>
    <w:rsid w:val="0062541C"/>
    <w:rsid w:val="0062564B"/>
    <w:rsid w:val="006259BD"/>
    <w:rsid w:val="006259DF"/>
    <w:rsid w:val="00625AFD"/>
    <w:rsid w:val="00626577"/>
    <w:rsid w:val="0062677A"/>
    <w:rsid w:val="00626D27"/>
    <w:rsid w:val="00626EA8"/>
    <w:rsid w:val="006270F1"/>
    <w:rsid w:val="00627884"/>
    <w:rsid w:val="006278DC"/>
    <w:rsid w:val="00627FBB"/>
    <w:rsid w:val="0063003B"/>
    <w:rsid w:val="006302F7"/>
    <w:rsid w:val="006306B2"/>
    <w:rsid w:val="00630B32"/>
    <w:rsid w:val="00631064"/>
    <w:rsid w:val="00631085"/>
    <w:rsid w:val="006310D9"/>
    <w:rsid w:val="006314F0"/>
    <w:rsid w:val="006316D9"/>
    <w:rsid w:val="006319E5"/>
    <w:rsid w:val="00631E01"/>
    <w:rsid w:val="006323B0"/>
    <w:rsid w:val="00632836"/>
    <w:rsid w:val="00632DFE"/>
    <w:rsid w:val="00633074"/>
    <w:rsid w:val="00633090"/>
    <w:rsid w:val="006337EA"/>
    <w:rsid w:val="00633A6B"/>
    <w:rsid w:val="00633E98"/>
    <w:rsid w:val="00634209"/>
    <w:rsid w:val="006342F9"/>
    <w:rsid w:val="0063469C"/>
    <w:rsid w:val="006349E4"/>
    <w:rsid w:val="006363D3"/>
    <w:rsid w:val="00636990"/>
    <w:rsid w:val="00636A60"/>
    <w:rsid w:val="00636E83"/>
    <w:rsid w:val="00637B80"/>
    <w:rsid w:val="00637CDE"/>
    <w:rsid w:val="0064015E"/>
    <w:rsid w:val="006402C8"/>
    <w:rsid w:val="00640652"/>
    <w:rsid w:val="006407A8"/>
    <w:rsid w:val="00640C14"/>
    <w:rsid w:val="00640C88"/>
    <w:rsid w:val="00640E2E"/>
    <w:rsid w:val="00641181"/>
    <w:rsid w:val="006413FC"/>
    <w:rsid w:val="0064152A"/>
    <w:rsid w:val="0064167E"/>
    <w:rsid w:val="006416AA"/>
    <w:rsid w:val="00641B0B"/>
    <w:rsid w:val="00641B12"/>
    <w:rsid w:val="00641FC1"/>
    <w:rsid w:val="00642033"/>
    <w:rsid w:val="00642117"/>
    <w:rsid w:val="006424A0"/>
    <w:rsid w:val="00642587"/>
    <w:rsid w:val="006427BC"/>
    <w:rsid w:val="00643258"/>
    <w:rsid w:val="00643448"/>
    <w:rsid w:val="006434B3"/>
    <w:rsid w:val="006434F0"/>
    <w:rsid w:val="00643641"/>
    <w:rsid w:val="006439EC"/>
    <w:rsid w:val="00643BF8"/>
    <w:rsid w:val="00643C38"/>
    <w:rsid w:val="00643DDD"/>
    <w:rsid w:val="00643E81"/>
    <w:rsid w:val="006440C1"/>
    <w:rsid w:val="00644311"/>
    <w:rsid w:val="00644757"/>
    <w:rsid w:val="00644E34"/>
    <w:rsid w:val="00644FE6"/>
    <w:rsid w:val="0064500F"/>
    <w:rsid w:val="00645695"/>
    <w:rsid w:val="00645723"/>
    <w:rsid w:val="00645BD0"/>
    <w:rsid w:val="0064607D"/>
    <w:rsid w:val="006461A7"/>
    <w:rsid w:val="00646318"/>
    <w:rsid w:val="006466B2"/>
    <w:rsid w:val="00646859"/>
    <w:rsid w:val="006468C6"/>
    <w:rsid w:val="006468C7"/>
    <w:rsid w:val="00646957"/>
    <w:rsid w:val="00646A43"/>
    <w:rsid w:val="00646A7D"/>
    <w:rsid w:val="00646AF3"/>
    <w:rsid w:val="00647069"/>
    <w:rsid w:val="00647509"/>
    <w:rsid w:val="00647B06"/>
    <w:rsid w:val="00647B21"/>
    <w:rsid w:val="00650533"/>
    <w:rsid w:val="0065065E"/>
    <w:rsid w:val="006507F4"/>
    <w:rsid w:val="00650BF2"/>
    <w:rsid w:val="00650FF0"/>
    <w:rsid w:val="00651425"/>
    <w:rsid w:val="006517C3"/>
    <w:rsid w:val="00651B9D"/>
    <w:rsid w:val="00651F23"/>
    <w:rsid w:val="006520D5"/>
    <w:rsid w:val="006526A6"/>
    <w:rsid w:val="00652967"/>
    <w:rsid w:val="006529AF"/>
    <w:rsid w:val="00652FF4"/>
    <w:rsid w:val="00653164"/>
    <w:rsid w:val="0065349A"/>
    <w:rsid w:val="006535E6"/>
    <w:rsid w:val="00653B8D"/>
    <w:rsid w:val="00653BA3"/>
    <w:rsid w:val="0065457C"/>
    <w:rsid w:val="00654924"/>
    <w:rsid w:val="00654F0E"/>
    <w:rsid w:val="00655909"/>
    <w:rsid w:val="00655BE0"/>
    <w:rsid w:val="00655E78"/>
    <w:rsid w:val="00656532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16F8"/>
    <w:rsid w:val="00661877"/>
    <w:rsid w:val="00661F03"/>
    <w:rsid w:val="0066233E"/>
    <w:rsid w:val="00662B3A"/>
    <w:rsid w:val="00662D2A"/>
    <w:rsid w:val="00662F7D"/>
    <w:rsid w:val="006630EC"/>
    <w:rsid w:val="00663639"/>
    <w:rsid w:val="006636F0"/>
    <w:rsid w:val="00663A0F"/>
    <w:rsid w:val="00663A8B"/>
    <w:rsid w:val="00663AA4"/>
    <w:rsid w:val="00663F54"/>
    <w:rsid w:val="00664EB3"/>
    <w:rsid w:val="00665251"/>
    <w:rsid w:val="006654FC"/>
    <w:rsid w:val="006659E0"/>
    <w:rsid w:val="00665FF7"/>
    <w:rsid w:val="006662E7"/>
    <w:rsid w:val="00666456"/>
    <w:rsid w:val="006667DE"/>
    <w:rsid w:val="006669D7"/>
    <w:rsid w:val="00666EE7"/>
    <w:rsid w:val="00667056"/>
    <w:rsid w:val="00667277"/>
    <w:rsid w:val="00667883"/>
    <w:rsid w:val="00667E99"/>
    <w:rsid w:val="00670138"/>
    <w:rsid w:val="006705B5"/>
    <w:rsid w:val="00670FCC"/>
    <w:rsid w:val="006712A3"/>
    <w:rsid w:val="00671348"/>
    <w:rsid w:val="00671647"/>
    <w:rsid w:val="00672418"/>
    <w:rsid w:val="00672501"/>
    <w:rsid w:val="006729C8"/>
    <w:rsid w:val="00672A26"/>
    <w:rsid w:val="00672BF3"/>
    <w:rsid w:val="00673141"/>
    <w:rsid w:val="00673283"/>
    <w:rsid w:val="0067346C"/>
    <w:rsid w:val="00673A2A"/>
    <w:rsid w:val="00673BB5"/>
    <w:rsid w:val="00673BD9"/>
    <w:rsid w:val="00673E85"/>
    <w:rsid w:val="00674832"/>
    <w:rsid w:val="00674940"/>
    <w:rsid w:val="00674BBB"/>
    <w:rsid w:val="00674CE4"/>
    <w:rsid w:val="00674FDE"/>
    <w:rsid w:val="0067511D"/>
    <w:rsid w:val="00675321"/>
    <w:rsid w:val="00675915"/>
    <w:rsid w:val="00675946"/>
    <w:rsid w:val="00675FBC"/>
    <w:rsid w:val="0067635A"/>
    <w:rsid w:val="00676687"/>
    <w:rsid w:val="006775F2"/>
    <w:rsid w:val="006778F6"/>
    <w:rsid w:val="00677B2C"/>
    <w:rsid w:val="00677C99"/>
    <w:rsid w:val="006802AE"/>
    <w:rsid w:val="00680349"/>
    <w:rsid w:val="00680A5D"/>
    <w:rsid w:val="00680FEA"/>
    <w:rsid w:val="00681018"/>
    <w:rsid w:val="006810B9"/>
    <w:rsid w:val="0068164E"/>
    <w:rsid w:val="00681805"/>
    <w:rsid w:val="00681950"/>
    <w:rsid w:val="00681C1F"/>
    <w:rsid w:val="0068226E"/>
    <w:rsid w:val="00682479"/>
    <w:rsid w:val="00682AA3"/>
    <w:rsid w:val="0068308C"/>
    <w:rsid w:val="00683497"/>
    <w:rsid w:val="0068369D"/>
    <w:rsid w:val="00683B6D"/>
    <w:rsid w:val="00683EC2"/>
    <w:rsid w:val="00683ECD"/>
    <w:rsid w:val="0068411B"/>
    <w:rsid w:val="00684217"/>
    <w:rsid w:val="006847D2"/>
    <w:rsid w:val="0068492E"/>
    <w:rsid w:val="006849D8"/>
    <w:rsid w:val="00684E63"/>
    <w:rsid w:val="00685170"/>
    <w:rsid w:val="00685280"/>
    <w:rsid w:val="006852E7"/>
    <w:rsid w:val="006858B8"/>
    <w:rsid w:val="00685E2F"/>
    <w:rsid w:val="00685EF0"/>
    <w:rsid w:val="00685F65"/>
    <w:rsid w:val="006865C4"/>
    <w:rsid w:val="00686907"/>
    <w:rsid w:val="00686A27"/>
    <w:rsid w:val="00686A2F"/>
    <w:rsid w:val="00686C32"/>
    <w:rsid w:val="006870B8"/>
    <w:rsid w:val="00687182"/>
    <w:rsid w:val="00687370"/>
    <w:rsid w:val="00687963"/>
    <w:rsid w:val="00690088"/>
    <w:rsid w:val="00690185"/>
    <w:rsid w:val="0069020E"/>
    <w:rsid w:val="00690C3D"/>
    <w:rsid w:val="00690E5B"/>
    <w:rsid w:val="0069155B"/>
    <w:rsid w:val="00691B78"/>
    <w:rsid w:val="0069225E"/>
    <w:rsid w:val="006924D9"/>
    <w:rsid w:val="0069277D"/>
    <w:rsid w:val="00692A98"/>
    <w:rsid w:val="00692D2E"/>
    <w:rsid w:val="00692F6B"/>
    <w:rsid w:val="00693128"/>
    <w:rsid w:val="006931B0"/>
    <w:rsid w:val="00693339"/>
    <w:rsid w:val="00694109"/>
    <w:rsid w:val="006943D3"/>
    <w:rsid w:val="00694600"/>
    <w:rsid w:val="00694AD5"/>
    <w:rsid w:val="00694CCE"/>
    <w:rsid w:val="00694D58"/>
    <w:rsid w:val="00694F3F"/>
    <w:rsid w:val="006954CE"/>
    <w:rsid w:val="006955F9"/>
    <w:rsid w:val="006956C9"/>
    <w:rsid w:val="00695749"/>
    <w:rsid w:val="00695BB0"/>
    <w:rsid w:val="00695C6C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DDB"/>
    <w:rsid w:val="00697FE0"/>
    <w:rsid w:val="006A0164"/>
    <w:rsid w:val="006A018F"/>
    <w:rsid w:val="006A053F"/>
    <w:rsid w:val="006A05AA"/>
    <w:rsid w:val="006A074A"/>
    <w:rsid w:val="006A0B5C"/>
    <w:rsid w:val="006A0C70"/>
    <w:rsid w:val="006A0D9A"/>
    <w:rsid w:val="006A0FBA"/>
    <w:rsid w:val="006A1529"/>
    <w:rsid w:val="006A15B4"/>
    <w:rsid w:val="006A173E"/>
    <w:rsid w:val="006A1B61"/>
    <w:rsid w:val="006A2176"/>
    <w:rsid w:val="006A2D3D"/>
    <w:rsid w:val="006A2E5D"/>
    <w:rsid w:val="006A3207"/>
    <w:rsid w:val="006A3D33"/>
    <w:rsid w:val="006A4A9B"/>
    <w:rsid w:val="006A4BAA"/>
    <w:rsid w:val="006A4D14"/>
    <w:rsid w:val="006A5012"/>
    <w:rsid w:val="006A5524"/>
    <w:rsid w:val="006A6616"/>
    <w:rsid w:val="006A67C3"/>
    <w:rsid w:val="006A6BF9"/>
    <w:rsid w:val="006A6E92"/>
    <w:rsid w:val="006A70B0"/>
    <w:rsid w:val="006A7469"/>
    <w:rsid w:val="006A74F1"/>
    <w:rsid w:val="006A760F"/>
    <w:rsid w:val="006A77F6"/>
    <w:rsid w:val="006A7A82"/>
    <w:rsid w:val="006A7D1C"/>
    <w:rsid w:val="006B00A9"/>
    <w:rsid w:val="006B0659"/>
    <w:rsid w:val="006B0775"/>
    <w:rsid w:val="006B0855"/>
    <w:rsid w:val="006B0D85"/>
    <w:rsid w:val="006B128B"/>
    <w:rsid w:val="006B22C3"/>
    <w:rsid w:val="006B242C"/>
    <w:rsid w:val="006B29B7"/>
    <w:rsid w:val="006B30E2"/>
    <w:rsid w:val="006B3502"/>
    <w:rsid w:val="006B3843"/>
    <w:rsid w:val="006B3949"/>
    <w:rsid w:val="006B3A50"/>
    <w:rsid w:val="006B406F"/>
    <w:rsid w:val="006B4AAD"/>
    <w:rsid w:val="006B4B6C"/>
    <w:rsid w:val="006B4FEB"/>
    <w:rsid w:val="006B5237"/>
    <w:rsid w:val="006B52DA"/>
    <w:rsid w:val="006B5A7C"/>
    <w:rsid w:val="006B6120"/>
    <w:rsid w:val="006B63F9"/>
    <w:rsid w:val="006B64F3"/>
    <w:rsid w:val="006B682C"/>
    <w:rsid w:val="006B7074"/>
    <w:rsid w:val="006B760C"/>
    <w:rsid w:val="006B7985"/>
    <w:rsid w:val="006C0093"/>
    <w:rsid w:val="006C00EE"/>
    <w:rsid w:val="006C0C5A"/>
    <w:rsid w:val="006C0E83"/>
    <w:rsid w:val="006C149D"/>
    <w:rsid w:val="006C1E28"/>
    <w:rsid w:val="006C2C4D"/>
    <w:rsid w:val="006C2D43"/>
    <w:rsid w:val="006C3009"/>
    <w:rsid w:val="006C30EE"/>
    <w:rsid w:val="006C363E"/>
    <w:rsid w:val="006C3D9B"/>
    <w:rsid w:val="006C4104"/>
    <w:rsid w:val="006C4622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6373"/>
    <w:rsid w:val="006C6A35"/>
    <w:rsid w:val="006C6ABF"/>
    <w:rsid w:val="006C6C5E"/>
    <w:rsid w:val="006C71BB"/>
    <w:rsid w:val="006C79E1"/>
    <w:rsid w:val="006D07D8"/>
    <w:rsid w:val="006D099C"/>
    <w:rsid w:val="006D0A47"/>
    <w:rsid w:val="006D0D44"/>
    <w:rsid w:val="006D0FEA"/>
    <w:rsid w:val="006D106C"/>
    <w:rsid w:val="006D116E"/>
    <w:rsid w:val="006D16F4"/>
    <w:rsid w:val="006D198B"/>
    <w:rsid w:val="006D1B53"/>
    <w:rsid w:val="006D2045"/>
    <w:rsid w:val="006D2125"/>
    <w:rsid w:val="006D23D4"/>
    <w:rsid w:val="006D2737"/>
    <w:rsid w:val="006D27EE"/>
    <w:rsid w:val="006D2E05"/>
    <w:rsid w:val="006D2F9A"/>
    <w:rsid w:val="006D331D"/>
    <w:rsid w:val="006D382A"/>
    <w:rsid w:val="006D3A04"/>
    <w:rsid w:val="006D3D0C"/>
    <w:rsid w:val="006D45BA"/>
    <w:rsid w:val="006D48FA"/>
    <w:rsid w:val="006D4AEB"/>
    <w:rsid w:val="006D560E"/>
    <w:rsid w:val="006D573E"/>
    <w:rsid w:val="006D5822"/>
    <w:rsid w:val="006D583A"/>
    <w:rsid w:val="006D5D3F"/>
    <w:rsid w:val="006D5E3D"/>
    <w:rsid w:val="006D654B"/>
    <w:rsid w:val="006D6749"/>
    <w:rsid w:val="006D69A3"/>
    <w:rsid w:val="006D741C"/>
    <w:rsid w:val="006D7AC1"/>
    <w:rsid w:val="006D7B26"/>
    <w:rsid w:val="006D7CFE"/>
    <w:rsid w:val="006D7F0B"/>
    <w:rsid w:val="006E04FF"/>
    <w:rsid w:val="006E05FB"/>
    <w:rsid w:val="006E0874"/>
    <w:rsid w:val="006E0DFE"/>
    <w:rsid w:val="006E1006"/>
    <w:rsid w:val="006E1494"/>
    <w:rsid w:val="006E1DF7"/>
    <w:rsid w:val="006E2651"/>
    <w:rsid w:val="006E2823"/>
    <w:rsid w:val="006E285C"/>
    <w:rsid w:val="006E2C6E"/>
    <w:rsid w:val="006E2F3E"/>
    <w:rsid w:val="006E31CA"/>
    <w:rsid w:val="006E33AA"/>
    <w:rsid w:val="006E34C3"/>
    <w:rsid w:val="006E37F1"/>
    <w:rsid w:val="006E4218"/>
    <w:rsid w:val="006E4247"/>
    <w:rsid w:val="006E43D5"/>
    <w:rsid w:val="006E4636"/>
    <w:rsid w:val="006E4A43"/>
    <w:rsid w:val="006E4FBA"/>
    <w:rsid w:val="006E4FDE"/>
    <w:rsid w:val="006E5F3E"/>
    <w:rsid w:val="006E64E5"/>
    <w:rsid w:val="006E6580"/>
    <w:rsid w:val="006E69C7"/>
    <w:rsid w:val="006E6D5C"/>
    <w:rsid w:val="006E717D"/>
    <w:rsid w:val="006E77EE"/>
    <w:rsid w:val="006E7BE5"/>
    <w:rsid w:val="006E7D24"/>
    <w:rsid w:val="006F0495"/>
    <w:rsid w:val="006F0913"/>
    <w:rsid w:val="006F09E0"/>
    <w:rsid w:val="006F0A3E"/>
    <w:rsid w:val="006F0BBB"/>
    <w:rsid w:val="006F0BCB"/>
    <w:rsid w:val="006F0D41"/>
    <w:rsid w:val="006F17D8"/>
    <w:rsid w:val="006F1C3A"/>
    <w:rsid w:val="006F264E"/>
    <w:rsid w:val="006F2944"/>
    <w:rsid w:val="006F2CA3"/>
    <w:rsid w:val="006F2FB2"/>
    <w:rsid w:val="006F35EC"/>
    <w:rsid w:val="006F374A"/>
    <w:rsid w:val="006F3A26"/>
    <w:rsid w:val="006F3BA2"/>
    <w:rsid w:val="006F3E23"/>
    <w:rsid w:val="006F4093"/>
    <w:rsid w:val="006F4119"/>
    <w:rsid w:val="006F4CCF"/>
    <w:rsid w:val="006F4CD4"/>
    <w:rsid w:val="006F4E60"/>
    <w:rsid w:val="006F551B"/>
    <w:rsid w:val="006F571B"/>
    <w:rsid w:val="006F5BA8"/>
    <w:rsid w:val="006F6094"/>
    <w:rsid w:val="006F60D6"/>
    <w:rsid w:val="006F64F3"/>
    <w:rsid w:val="006F6720"/>
    <w:rsid w:val="006F6769"/>
    <w:rsid w:val="006F6B81"/>
    <w:rsid w:val="006F6C0A"/>
    <w:rsid w:val="006F7049"/>
    <w:rsid w:val="006F7177"/>
    <w:rsid w:val="006F72B0"/>
    <w:rsid w:val="006F73CE"/>
    <w:rsid w:val="006F74B5"/>
    <w:rsid w:val="006F7A4C"/>
    <w:rsid w:val="007000FC"/>
    <w:rsid w:val="0070031A"/>
    <w:rsid w:val="0070046E"/>
    <w:rsid w:val="0070047B"/>
    <w:rsid w:val="00700492"/>
    <w:rsid w:val="00700509"/>
    <w:rsid w:val="007011B2"/>
    <w:rsid w:val="00701C1F"/>
    <w:rsid w:val="00702748"/>
    <w:rsid w:val="007027E2"/>
    <w:rsid w:val="00702CC4"/>
    <w:rsid w:val="00703229"/>
    <w:rsid w:val="007039D3"/>
    <w:rsid w:val="00703A5A"/>
    <w:rsid w:val="0070407C"/>
    <w:rsid w:val="007045D9"/>
    <w:rsid w:val="00704E9C"/>
    <w:rsid w:val="00705023"/>
    <w:rsid w:val="00705278"/>
    <w:rsid w:val="007053FB"/>
    <w:rsid w:val="00705BE4"/>
    <w:rsid w:val="00705E64"/>
    <w:rsid w:val="00705E96"/>
    <w:rsid w:val="0070647D"/>
    <w:rsid w:val="00707268"/>
    <w:rsid w:val="0070746C"/>
    <w:rsid w:val="00707B38"/>
    <w:rsid w:val="00707B3D"/>
    <w:rsid w:val="00707B58"/>
    <w:rsid w:val="00707ECD"/>
    <w:rsid w:val="007105D4"/>
    <w:rsid w:val="00710D9C"/>
    <w:rsid w:val="00710E24"/>
    <w:rsid w:val="00710F22"/>
    <w:rsid w:val="00711351"/>
    <w:rsid w:val="00711520"/>
    <w:rsid w:val="007116F1"/>
    <w:rsid w:val="0071194A"/>
    <w:rsid w:val="00711CC1"/>
    <w:rsid w:val="00711E64"/>
    <w:rsid w:val="0071256F"/>
    <w:rsid w:val="00712FD4"/>
    <w:rsid w:val="00713180"/>
    <w:rsid w:val="007132BD"/>
    <w:rsid w:val="00713430"/>
    <w:rsid w:val="00713887"/>
    <w:rsid w:val="00713920"/>
    <w:rsid w:val="00713C61"/>
    <w:rsid w:val="0071411E"/>
    <w:rsid w:val="007144FE"/>
    <w:rsid w:val="007145D7"/>
    <w:rsid w:val="007151BC"/>
    <w:rsid w:val="00715225"/>
    <w:rsid w:val="007154C3"/>
    <w:rsid w:val="00715560"/>
    <w:rsid w:val="007159A0"/>
    <w:rsid w:val="00715FF2"/>
    <w:rsid w:val="00716563"/>
    <w:rsid w:val="0071670F"/>
    <w:rsid w:val="00717047"/>
    <w:rsid w:val="0071727E"/>
    <w:rsid w:val="00717315"/>
    <w:rsid w:val="00720372"/>
    <w:rsid w:val="0072071C"/>
    <w:rsid w:val="00720B37"/>
    <w:rsid w:val="007211C2"/>
    <w:rsid w:val="00721403"/>
    <w:rsid w:val="00721779"/>
    <w:rsid w:val="0072179D"/>
    <w:rsid w:val="00721A8F"/>
    <w:rsid w:val="00721B23"/>
    <w:rsid w:val="00721C37"/>
    <w:rsid w:val="00721F20"/>
    <w:rsid w:val="00722320"/>
    <w:rsid w:val="00722F23"/>
    <w:rsid w:val="0072340F"/>
    <w:rsid w:val="00723655"/>
    <w:rsid w:val="00723A44"/>
    <w:rsid w:val="00723E2A"/>
    <w:rsid w:val="007245BE"/>
    <w:rsid w:val="007248E4"/>
    <w:rsid w:val="007249D0"/>
    <w:rsid w:val="007249E2"/>
    <w:rsid w:val="007258D9"/>
    <w:rsid w:val="0072593E"/>
    <w:rsid w:val="00725BBE"/>
    <w:rsid w:val="0072668F"/>
    <w:rsid w:val="007267AB"/>
    <w:rsid w:val="007267B3"/>
    <w:rsid w:val="00726C97"/>
    <w:rsid w:val="00726F03"/>
    <w:rsid w:val="0072733A"/>
    <w:rsid w:val="007277AA"/>
    <w:rsid w:val="00727B85"/>
    <w:rsid w:val="00727C63"/>
    <w:rsid w:val="00730101"/>
    <w:rsid w:val="0073069D"/>
    <w:rsid w:val="00730F22"/>
    <w:rsid w:val="0073116C"/>
    <w:rsid w:val="0073116D"/>
    <w:rsid w:val="00731414"/>
    <w:rsid w:val="00731AE6"/>
    <w:rsid w:val="00731D0B"/>
    <w:rsid w:val="00731D2F"/>
    <w:rsid w:val="00731D49"/>
    <w:rsid w:val="00731E22"/>
    <w:rsid w:val="007320E2"/>
    <w:rsid w:val="00732723"/>
    <w:rsid w:val="007329D7"/>
    <w:rsid w:val="007330F9"/>
    <w:rsid w:val="007333A7"/>
    <w:rsid w:val="0073450F"/>
    <w:rsid w:val="00734525"/>
    <w:rsid w:val="0073476B"/>
    <w:rsid w:val="007347EF"/>
    <w:rsid w:val="00734C2A"/>
    <w:rsid w:val="0073504B"/>
    <w:rsid w:val="007351E0"/>
    <w:rsid w:val="00735302"/>
    <w:rsid w:val="00735818"/>
    <w:rsid w:val="00736348"/>
    <w:rsid w:val="007364F4"/>
    <w:rsid w:val="00736E3C"/>
    <w:rsid w:val="00736E8C"/>
    <w:rsid w:val="007374F9"/>
    <w:rsid w:val="00737B2C"/>
    <w:rsid w:val="00737ECC"/>
    <w:rsid w:val="00740380"/>
    <w:rsid w:val="007405CA"/>
    <w:rsid w:val="007413AA"/>
    <w:rsid w:val="00742C3D"/>
    <w:rsid w:val="00743247"/>
    <w:rsid w:val="00743978"/>
    <w:rsid w:val="007439BF"/>
    <w:rsid w:val="00743D7A"/>
    <w:rsid w:val="00743F7E"/>
    <w:rsid w:val="00744028"/>
    <w:rsid w:val="00744158"/>
    <w:rsid w:val="00744526"/>
    <w:rsid w:val="00744EC9"/>
    <w:rsid w:val="0074503F"/>
    <w:rsid w:val="007450A1"/>
    <w:rsid w:val="007453BD"/>
    <w:rsid w:val="00745477"/>
    <w:rsid w:val="0074574B"/>
    <w:rsid w:val="00745A23"/>
    <w:rsid w:val="00745A2B"/>
    <w:rsid w:val="00745ACF"/>
    <w:rsid w:val="00745C63"/>
    <w:rsid w:val="00745DDF"/>
    <w:rsid w:val="00746B19"/>
    <w:rsid w:val="00746F1C"/>
    <w:rsid w:val="00746FB7"/>
    <w:rsid w:val="00747540"/>
    <w:rsid w:val="00747615"/>
    <w:rsid w:val="00747616"/>
    <w:rsid w:val="00747AB9"/>
    <w:rsid w:val="00747B30"/>
    <w:rsid w:val="00750506"/>
    <w:rsid w:val="0075051D"/>
    <w:rsid w:val="00750B51"/>
    <w:rsid w:val="00750F93"/>
    <w:rsid w:val="0075120C"/>
    <w:rsid w:val="0075127F"/>
    <w:rsid w:val="00751A9A"/>
    <w:rsid w:val="00751AE1"/>
    <w:rsid w:val="00751C75"/>
    <w:rsid w:val="00751D8D"/>
    <w:rsid w:val="00752104"/>
    <w:rsid w:val="00752286"/>
    <w:rsid w:val="007522C2"/>
    <w:rsid w:val="00752813"/>
    <w:rsid w:val="00752F59"/>
    <w:rsid w:val="00753228"/>
    <w:rsid w:val="007535CE"/>
    <w:rsid w:val="0075391E"/>
    <w:rsid w:val="007539CA"/>
    <w:rsid w:val="00753FFA"/>
    <w:rsid w:val="00754C1C"/>
    <w:rsid w:val="00754C57"/>
    <w:rsid w:val="00754CC3"/>
    <w:rsid w:val="00754F7C"/>
    <w:rsid w:val="007555D9"/>
    <w:rsid w:val="00755A98"/>
    <w:rsid w:val="00755B92"/>
    <w:rsid w:val="00755BBA"/>
    <w:rsid w:val="00755D93"/>
    <w:rsid w:val="00756352"/>
    <w:rsid w:val="0075639C"/>
    <w:rsid w:val="00756718"/>
    <w:rsid w:val="00756878"/>
    <w:rsid w:val="00757021"/>
    <w:rsid w:val="00757122"/>
    <w:rsid w:val="007577A1"/>
    <w:rsid w:val="0075790A"/>
    <w:rsid w:val="00757BEF"/>
    <w:rsid w:val="00757F3E"/>
    <w:rsid w:val="00757FF5"/>
    <w:rsid w:val="0076003F"/>
    <w:rsid w:val="00760588"/>
    <w:rsid w:val="00760828"/>
    <w:rsid w:val="007608CB"/>
    <w:rsid w:val="00760C17"/>
    <w:rsid w:val="00761194"/>
    <w:rsid w:val="00761577"/>
    <w:rsid w:val="00761EA5"/>
    <w:rsid w:val="00761F37"/>
    <w:rsid w:val="0076221B"/>
    <w:rsid w:val="00762360"/>
    <w:rsid w:val="0076252F"/>
    <w:rsid w:val="0076288D"/>
    <w:rsid w:val="00762C48"/>
    <w:rsid w:val="007633AB"/>
    <w:rsid w:val="0076345F"/>
    <w:rsid w:val="00763CA2"/>
    <w:rsid w:val="00763D95"/>
    <w:rsid w:val="00763F48"/>
    <w:rsid w:val="0076474E"/>
    <w:rsid w:val="00764CB8"/>
    <w:rsid w:val="00764D1A"/>
    <w:rsid w:val="00765036"/>
    <w:rsid w:val="00765131"/>
    <w:rsid w:val="007652C2"/>
    <w:rsid w:val="007653A5"/>
    <w:rsid w:val="00765B88"/>
    <w:rsid w:val="007664F7"/>
    <w:rsid w:val="00766908"/>
    <w:rsid w:val="00766D99"/>
    <w:rsid w:val="0076752B"/>
    <w:rsid w:val="00767ECD"/>
    <w:rsid w:val="007700F4"/>
    <w:rsid w:val="007701A6"/>
    <w:rsid w:val="0077051A"/>
    <w:rsid w:val="00770866"/>
    <w:rsid w:val="0077095C"/>
    <w:rsid w:val="00770CE2"/>
    <w:rsid w:val="00770CFD"/>
    <w:rsid w:val="00771079"/>
    <w:rsid w:val="00771602"/>
    <w:rsid w:val="0077160B"/>
    <w:rsid w:val="0077185B"/>
    <w:rsid w:val="00772B13"/>
    <w:rsid w:val="00772C81"/>
    <w:rsid w:val="00772D1C"/>
    <w:rsid w:val="00773489"/>
    <w:rsid w:val="0077351E"/>
    <w:rsid w:val="00773A9F"/>
    <w:rsid w:val="00773E3E"/>
    <w:rsid w:val="00773E4C"/>
    <w:rsid w:val="007740D5"/>
    <w:rsid w:val="00774321"/>
    <w:rsid w:val="007747BD"/>
    <w:rsid w:val="0077493F"/>
    <w:rsid w:val="00774A4B"/>
    <w:rsid w:val="00774BFB"/>
    <w:rsid w:val="00774E04"/>
    <w:rsid w:val="00774E2B"/>
    <w:rsid w:val="00774F77"/>
    <w:rsid w:val="0077526A"/>
    <w:rsid w:val="00775653"/>
    <w:rsid w:val="00775917"/>
    <w:rsid w:val="00775A70"/>
    <w:rsid w:val="00775CAE"/>
    <w:rsid w:val="00776146"/>
    <w:rsid w:val="00776240"/>
    <w:rsid w:val="0077624B"/>
    <w:rsid w:val="00776797"/>
    <w:rsid w:val="0077687E"/>
    <w:rsid w:val="00776B4C"/>
    <w:rsid w:val="00776FCE"/>
    <w:rsid w:val="00777C6D"/>
    <w:rsid w:val="00777E55"/>
    <w:rsid w:val="007800E4"/>
    <w:rsid w:val="00780CD8"/>
    <w:rsid w:val="00780FF5"/>
    <w:rsid w:val="0078115E"/>
    <w:rsid w:val="007819C0"/>
    <w:rsid w:val="00781DFE"/>
    <w:rsid w:val="007820D1"/>
    <w:rsid w:val="007824F8"/>
    <w:rsid w:val="00782B36"/>
    <w:rsid w:val="00783AC9"/>
    <w:rsid w:val="00783E18"/>
    <w:rsid w:val="00783F40"/>
    <w:rsid w:val="007841C3"/>
    <w:rsid w:val="00784640"/>
    <w:rsid w:val="00784819"/>
    <w:rsid w:val="00784ECC"/>
    <w:rsid w:val="007851F7"/>
    <w:rsid w:val="007856CA"/>
    <w:rsid w:val="007858DA"/>
    <w:rsid w:val="00785D63"/>
    <w:rsid w:val="007866C7"/>
    <w:rsid w:val="00786C8F"/>
    <w:rsid w:val="0078722A"/>
    <w:rsid w:val="0078732F"/>
    <w:rsid w:val="00787B8F"/>
    <w:rsid w:val="00787C1E"/>
    <w:rsid w:val="00787E89"/>
    <w:rsid w:val="0079011F"/>
    <w:rsid w:val="007903A4"/>
    <w:rsid w:val="007905F2"/>
    <w:rsid w:val="00790C01"/>
    <w:rsid w:val="0079109F"/>
    <w:rsid w:val="00791792"/>
    <w:rsid w:val="007917A6"/>
    <w:rsid w:val="0079210D"/>
    <w:rsid w:val="007922AB"/>
    <w:rsid w:val="007924AC"/>
    <w:rsid w:val="007924DC"/>
    <w:rsid w:val="0079272E"/>
    <w:rsid w:val="00792748"/>
    <w:rsid w:val="00792793"/>
    <w:rsid w:val="00792970"/>
    <w:rsid w:val="007929D3"/>
    <w:rsid w:val="007929F1"/>
    <w:rsid w:val="00793179"/>
    <w:rsid w:val="007931A7"/>
    <w:rsid w:val="00793237"/>
    <w:rsid w:val="00793424"/>
    <w:rsid w:val="007935DE"/>
    <w:rsid w:val="007939D8"/>
    <w:rsid w:val="00793C76"/>
    <w:rsid w:val="0079436D"/>
    <w:rsid w:val="0079477A"/>
    <w:rsid w:val="00794D2D"/>
    <w:rsid w:val="00794FEC"/>
    <w:rsid w:val="0079547C"/>
    <w:rsid w:val="00795CEC"/>
    <w:rsid w:val="00795F82"/>
    <w:rsid w:val="00796307"/>
    <w:rsid w:val="0079666A"/>
    <w:rsid w:val="00796724"/>
    <w:rsid w:val="0079676F"/>
    <w:rsid w:val="00796B83"/>
    <w:rsid w:val="00796DFC"/>
    <w:rsid w:val="007975A5"/>
    <w:rsid w:val="0079776E"/>
    <w:rsid w:val="007978BE"/>
    <w:rsid w:val="00797A15"/>
    <w:rsid w:val="00797B7D"/>
    <w:rsid w:val="007A07B1"/>
    <w:rsid w:val="007A07FA"/>
    <w:rsid w:val="007A0B38"/>
    <w:rsid w:val="007A0CCF"/>
    <w:rsid w:val="007A0E5A"/>
    <w:rsid w:val="007A10E2"/>
    <w:rsid w:val="007A11C1"/>
    <w:rsid w:val="007A12EA"/>
    <w:rsid w:val="007A1336"/>
    <w:rsid w:val="007A14DE"/>
    <w:rsid w:val="007A2DEF"/>
    <w:rsid w:val="007A31FE"/>
    <w:rsid w:val="007A3395"/>
    <w:rsid w:val="007A3486"/>
    <w:rsid w:val="007A352C"/>
    <w:rsid w:val="007A359A"/>
    <w:rsid w:val="007A37F2"/>
    <w:rsid w:val="007A4429"/>
    <w:rsid w:val="007A45CA"/>
    <w:rsid w:val="007A4640"/>
    <w:rsid w:val="007A475B"/>
    <w:rsid w:val="007A476B"/>
    <w:rsid w:val="007A498E"/>
    <w:rsid w:val="007A4A34"/>
    <w:rsid w:val="007A4D19"/>
    <w:rsid w:val="007A54CF"/>
    <w:rsid w:val="007A64C0"/>
    <w:rsid w:val="007A65BF"/>
    <w:rsid w:val="007A6C26"/>
    <w:rsid w:val="007A6F05"/>
    <w:rsid w:val="007A6F2E"/>
    <w:rsid w:val="007A77A4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D01"/>
    <w:rsid w:val="007B2134"/>
    <w:rsid w:val="007B21A5"/>
    <w:rsid w:val="007B21A7"/>
    <w:rsid w:val="007B24CC"/>
    <w:rsid w:val="007B2C91"/>
    <w:rsid w:val="007B2ED5"/>
    <w:rsid w:val="007B328E"/>
    <w:rsid w:val="007B334F"/>
    <w:rsid w:val="007B3458"/>
    <w:rsid w:val="007B3553"/>
    <w:rsid w:val="007B37F6"/>
    <w:rsid w:val="007B39CF"/>
    <w:rsid w:val="007B439A"/>
    <w:rsid w:val="007B4867"/>
    <w:rsid w:val="007B4953"/>
    <w:rsid w:val="007B4ADD"/>
    <w:rsid w:val="007B5069"/>
    <w:rsid w:val="007B5081"/>
    <w:rsid w:val="007B5367"/>
    <w:rsid w:val="007B55EF"/>
    <w:rsid w:val="007B5D8D"/>
    <w:rsid w:val="007B6104"/>
    <w:rsid w:val="007B6599"/>
    <w:rsid w:val="007B674D"/>
    <w:rsid w:val="007B6AD0"/>
    <w:rsid w:val="007B6ECC"/>
    <w:rsid w:val="007B7321"/>
    <w:rsid w:val="007B7AE4"/>
    <w:rsid w:val="007B7BA9"/>
    <w:rsid w:val="007B7CF3"/>
    <w:rsid w:val="007C03CE"/>
    <w:rsid w:val="007C0509"/>
    <w:rsid w:val="007C1A4D"/>
    <w:rsid w:val="007C1B68"/>
    <w:rsid w:val="007C2503"/>
    <w:rsid w:val="007C275A"/>
    <w:rsid w:val="007C2960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5D8"/>
    <w:rsid w:val="007C4A9A"/>
    <w:rsid w:val="007C4F99"/>
    <w:rsid w:val="007C53AA"/>
    <w:rsid w:val="007C5E36"/>
    <w:rsid w:val="007C6074"/>
    <w:rsid w:val="007C67AF"/>
    <w:rsid w:val="007C70B0"/>
    <w:rsid w:val="007C70CF"/>
    <w:rsid w:val="007C78D3"/>
    <w:rsid w:val="007C7904"/>
    <w:rsid w:val="007C7C87"/>
    <w:rsid w:val="007C7DF8"/>
    <w:rsid w:val="007D078A"/>
    <w:rsid w:val="007D0E40"/>
    <w:rsid w:val="007D0FC4"/>
    <w:rsid w:val="007D1AE6"/>
    <w:rsid w:val="007D1C47"/>
    <w:rsid w:val="007D25E6"/>
    <w:rsid w:val="007D29E7"/>
    <w:rsid w:val="007D34DB"/>
    <w:rsid w:val="007D377C"/>
    <w:rsid w:val="007D3B29"/>
    <w:rsid w:val="007D3FEC"/>
    <w:rsid w:val="007D403D"/>
    <w:rsid w:val="007D452A"/>
    <w:rsid w:val="007D4F40"/>
    <w:rsid w:val="007D5063"/>
    <w:rsid w:val="007D51A3"/>
    <w:rsid w:val="007D5589"/>
    <w:rsid w:val="007D5692"/>
    <w:rsid w:val="007D5977"/>
    <w:rsid w:val="007D63E3"/>
    <w:rsid w:val="007D6DA9"/>
    <w:rsid w:val="007D6F68"/>
    <w:rsid w:val="007D7D72"/>
    <w:rsid w:val="007D7FE6"/>
    <w:rsid w:val="007E0278"/>
    <w:rsid w:val="007E0E31"/>
    <w:rsid w:val="007E12ED"/>
    <w:rsid w:val="007E156D"/>
    <w:rsid w:val="007E1743"/>
    <w:rsid w:val="007E1979"/>
    <w:rsid w:val="007E1A38"/>
    <w:rsid w:val="007E327D"/>
    <w:rsid w:val="007E34BE"/>
    <w:rsid w:val="007E35D2"/>
    <w:rsid w:val="007E375E"/>
    <w:rsid w:val="007E39BD"/>
    <w:rsid w:val="007E448A"/>
    <w:rsid w:val="007E455B"/>
    <w:rsid w:val="007E4831"/>
    <w:rsid w:val="007E4893"/>
    <w:rsid w:val="007E4E34"/>
    <w:rsid w:val="007E4EC6"/>
    <w:rsid w:val="007E5067"/>
    <w:rsid w:val="007E5185"/>
    <w:rsid w:val="007E544F"/>
    <w:rsid w:val="007E57F8"/>
    <w:rsid w:val="007E5FEB"/>
    <w:rsid w:val="007E646E"/>
    <w:rsid w:val="007E6C18"/>
    <w:rsid w:val="007E7984"/>
    <w:rsid w:val="007E7BCE"/>
    <w:rsid w:val="007F006E"/>
    <w:rsid w:val="007F0615"/>
    <w:rsid w:val="007F089D"/>
    <w:rsid w:val="007F08D8"/>
    <w:rsid w:val="007F0B8C"/>
    <w:rsid w:val="007F1079"/>
    <w:rsid w:val="007F1277"/>
    <w:rsid w:val="007F13CE"/>
    <w:rsid w:val="007F1572"/>
    <w:rsid w:val="007F195B"/>
    <w:rsid w:val="007F1D8A"/>
    <w:rsid w:val="007F231B"/>
    <w:rsid w:val="007F238F"/>
    <w:rsid w:val="007F2397"/>
    <w:rsid w:val="007F2853"/>
    <w:rsid w:val="007F3012"/>
    <w:rsid w:val="007F32DE"/>
    <w:rsid w:val="007F33F9"/>
    <w:rsid w:val="007F3AD8"/>
    <w:rsid w:val="007F3AFA"/>
    <w:rsid w:val="007F4068"/>
    <w:rsid w:val="007F47FF"/>
    <w:rsid w:val="007F4AB9"/>
    <w:rsid w:val="007F4AC5"/>
    <w:rsid w:val="007F4E88"/>
    <w:rsid w:val="007F5329"/>
    <w:rsid w:val="007F5366"/>
    <w:rsid w:val="007F53F9"/>
    <w:rsid w:val="007F56F4"/>
    <w:rsid w:val="007F5F36"/>
    <w:rsid w:val="007F65AC"/>
    <w:rsid w:val="007F6998"/>
    <w:rsid w:val="007F6B7D"/>
    <w:rsid w:val="007F6E90"/>
    <w:rsid w:val="007F6F5C"/>
    <w:rsid w:val="007F6F66"/>
    <w:rsid w:val="007F7332"/>
    <w:rsid w:val="007F761D"/>
    <w:rsid w:val="007F7C90"/>
    <w:rsid w:val="007F7E66"/>
    <w:rsid w:val="00800189"/>
    <w:rsid w:val="0080086F"/>
    <w:rsid w:val="00800A8B"/>
    <w:rsid w:val="00800CD8"/>
    <w:rsid w:val="00800DBE"/>
    <w:rsid w:val="008012A3"/>
    <w:rsid w:val="00801AC8"/>
    <w:rsid w:val="00801D27"/>
    <w:rsid w:val="00803328"/>
    <w:rsid w:val="00803407"/>
    <w:rsid w:val="00803974"/>
    <w:rsid w:val="00803F8D"/>
    <w:rsid w:val="00804097"/>
    <w:rsid w:val="00804098"/>
    <w:rsid w:val="008042B1"/>
    <w:rsid w:val="0080486A"/>
    <w:rsid w:val="00804893"/>
    <w:rsid w:val="008048C8"/>
    <w:rsid w:val="00804A0D"/>
    <w:rsid w:val="0080541B"/>
    <w:rsid w:val="008056B7"/>
    <w:rsid w:val="00805D36"/>
    <w:rsid w:val="00805FF8"/>
    <w:rsid w:val="008060C3"/>
    <w:rsid w:val="00806268"/>
    <w:rsid w:val="00806616"/>
    <w:rsid w:val="008069DF"/>
    <w:rsid w:val="00806B1A"/>
    <w:rsid w:val="008074C5"/>
    <w:rsid w:val="00807634"/>
    <w:rsid w:val="00807899"/>
    <w:rsid w:val="008100D3"/>
    <w:rsid w:val="0081040F"/>
    <w:rsid w:val="00810453"/>
    <w:rsid w:val="0081086D"/>
    <w:rsid w:val="008108D4"/>
    <w:rsid w:val="00810B0B"/>
    <w:rsid w:val="00810B70"/>
    <w:rsid w:val="00811030"/>
    <w:rsid w:val="008110D0"/>
    <w:rsid w:val="00811EE7"/>
    <w:rsid w:val="00811F8D"/>
    <w:rsid w:val="008125CE"/>
    <w:rsid w:val="008125D4"/>
    <w:rsid w:val="00812CDB"/>
    <w:rsid w:val="00812F38"/>
    <w:rsid w:val="00812FCF"/>
    <w:rsid w:val="00812FDD"/>
    <w:rsid w:val="008130F1"/>
    <w:rsid w:val="00813426"/>
    <w:rsid w:val="008139EA"/>
    <w:rsid w:val="00814401"/>
    <w:rsid w:val="00814757"/>
    <w:rsid w:val="00814798"/>
    <w:rsid w:val="008147E3"/>
    <w:rsid w:val="0081485A"/>
    <w:rsid w:val="00814887"/>
    <w:rsid w:val="00815160"/>
    <w:rsid w:val="008154AC"/>
    <w:rsid w:val="008158BE"/>
    <w:rsid w:val="00815A33"/>
    <w:rsid w:val="00815B2C"/>
    <w:rsid w:val="00815D35"/>
    <w:rsid w:val="00816224"/>
    <w:rsid w:val="0081637C"/>
    <w:rsid w:val="00816830"/>
    <w:rsid w:val="00816937"/>
    <w:rsid w:val="00816EC6"/>
    <w:rsid w:val="00816ED8"/>
    <w:rsid w:val="00817147"/>
    <w:rsid w:val="0081775C"/>
    <w:rsid w:val="008178F8"/>
    <w:rsid w:val="0081797A"/>
    <w:rsid w:val="00817C17"/>
    <w:rsid w:val="00817C4A"/>
    <w:rsid w:val="00820549"/>
    <w:rsid w:val="0082080E"/>
    <w:rsid w:val="0082081B"/>
    <w:rsid w:val="008208DB"/>
    <w:rsid w:val="00820EBB"/>
    <w:rsid w:val="0082110F"/>
    <w:rsid w:val="0082119A"/>
    <w:rsid w:val="0082191F"/>
    <w:rsid w:val="00821921"/>
    <w:rsid w:val="00821EB2"/>
    <w:rsid w:val="00822432"/>
    <w:rsid w:val="00823790"/>
    <w:rsid w:val="0082391E"/>
    <w:rsid w:val="00823DE6"/>
    <w:rsid w:val="00824208"/>
    <w:rsid w:val="00824E57"/>
    <w:rsid w:val="00825037"/>
    <w:rsid w:val="0082523F"/>
    <w:rsid w:val="00825569"/>
    <w:rsid w:val="00825F8E"/>
    <w:rsid w:val="0082694F"/>
    <w:rsid w:val="00826D63"/>
    <w:rsid w:val="00826E57"/>
    <w:rsid w:val="00827016"/>
    <w:rsid w:val="008276A1"/>
    <w:rsid w:val="008304FF"/>
    <w:rsid w:val="0083079D"/>
    <w:rsid w:val="00830A35"/>
    <w:rsid w:val="00830D16"/>
    <w:rsid w:val="00830EC8"/>
    <w:rsid w:val="00830FF8"/>
    <w:rsid w:val="00831010"/>
    <w:rsid w:val="008310B9"/>
    <w:rsid w:val="00831102"/>
    <w:rsid w:val="008315C1"/>
    <w:rsid w:val="00832146"/>
    <w:rsid w:val="0083296E"/>
    <w:rsid w:val="00832D0E"/>
    <w:rsid w:val="00832DDC"/>
    <w:rsid w:val="00833189"/>
    <w:rsid w:val="00833376"/>
    <w:rsid w:val="0083386C"/>
    <w:rsid w:val="008338B2"/>
    <w:rsid w:val="008338F2"/>
    <w:rsid w:val="00833DC8"/>
    <w:rsid w:val="00833EFB"/>
    <w:rsid w:val="00833FCB"/>
    <w:rsid w:val="008341FC"/>
    <w:rsid w:val="00834488"/>
    <w:rsid w:val="0083456E"/>
    <w:rsid w:val="00835170"/>
    <w:rsid w:val="00835502"/>
    <w:rsid w:val="008357E1"/>
    <w:rsid w:val="00835C60"/>
    <w:rsid w:val="00835D5D"/>
    <w:rsid w:val="008362F9"/>
    <w:rsid w:val="008365BA"/>
    <w:rsid w:val="00836A35"/>
    <w:rsid w:val="00837110"/>
    <w:rsid w:val="008372F4"/>
    <w:rsid w:val="00837325"/>
    <w:rsid w:val="0083750C"/>
    <w:rsid w:val="00837ED6"/>
    <w:rsid w:val="00837F8F"/>
    <w:rsid w:val="008402E4"/>
    <w:rsid w:val="0084049C"/>
    <w:rsid w:val="00840C82"/>
    <w:rsid w:val="0084112E"/>
    <w:rsid w:val="00841DE3"/>
    <w:rsid w:val="008420BE"/>
    <w:rsid w:val="00842402"/>
    <w:rsid w:val="00842B01"/>
    <w:rsid w:val="008431F9"/>
    <w:rsid w:val="008433BD"/>
    <w:rsid w:val="00843806"/>
    <w:rsid w:val="00843843"/>
    <w:rsid w:val="00843E39"/>
    <w:rsid w:val="0084412A"/>
    <w:rsid w:val="0084419D"/>
    <w:rsid w:val="00844735"/>
    <w:rsid w:val="00844A4E"/>
    <w:rsid w:val="008458F1"/>
    <w:rsid w:val="00845A8E"/>
    <w:rsid w:val="00845B68"/>
    <w:rsid w:val="00846524"/>
    <w:rsid w:val="008468D8"/>
    <w:rsid w:val="00846B74"/>
    <w:rsid w:val="0084711D"/>
    <w:rsid w:val="0084719A"/>
    <w:rsid w:val="008501A4"/>
    <w:rsid w:val="00850293"/>
    <w:rsid w:val="00850458"/>
    <w:rsid w:val="00850803"/>
    <w:rsid w:val="00850ADF"/>
    <w:rsid w:val="00850CAA"/>
    <w:rsid w:val="00850D36"/>
    <w:rsid w:val="00850E59"/>
    <w:rsid w:val="00851507"/>
    <w:rsid w:val="008516D9"/>
    <w:rsid w:val="0085178D"/>
    <w:rsid w:val="008519D4"/>
    <w:rsid w:val="00851A57"/>
    <w:rsid w:val="0085214C"/>
    <w:rsid w:val="008526FE"/>
    <w:rsid w:val="00852E51"/>
    <w:rsid w:val="00852FEC"/>
    <w:rsid w:val="00853892"/>
    <w:rsid w:val="00853AE0"/>
    <w:rsid w:val="008542EE"/>
    <w:rsid w:val="008549CA"/>
    <w:rsid w:val="008549E5"/>
    <w:rsid w:val="008549F9"/>
    <w:rsid w:val="00854D1B"/>
    <w:rsid w:val="00854D21"/>
    <w:rsid w:val="00855737"/>
    <w:rsid w:val="008561AB"/>
    <w:rsid w:val="0085620B"/>
    <w:rsid w:val="008563D9"/>
    <w:rsid w:val="0085678E"/>
    <w:rsid w:val="00856B7C"/>
    <w:rsid w:val="00856DBF"/>
    <w:rsid w:val="00856DE2"/>
    <w:rsid w:val="00856FB1"/>
    <w:rsid w:val="008571BA"/>
    <w:rsid w:val="00857430"/>
    <w:rsid w:val="008574E3"/>
    <w:rsid w:val="00860049"/>
    <w:rsid w:val="0086055D"/>
    <w:rsid w:val="008612D2"/>
    <w:rsid w:val="008619DE"/>
    <w:rsid w:val="00861DE1"/>
    <w:rsid w:val="00861E0C"/>
    <w:rsid w:val="0086241A"/>
    <w:rsid w:val="008624F8"/>
    <w:rsid w:val="0086253F"/>
    <w:rsid w:val="00862B91"/>
    <w:rsid w:val="00862EA1"/>
    <w:rsid w:val="008634F5"/>
    <w:rsid w:val="0086364F"/>
    <w:rsid w:val="008637EA"/>
    <w:rsid w:val="00863B6B"/>
    <w:rsid w:val="00863E5F"/>
    <w:rsid w:val="00864173"/>
    <w:rsid w:val="00864775"/>
    <w:rsid w:val="00864A1B"/>
    <w:rsid w:val="008651EA"/>
    <w:rsid w:val="00865235"/>
    <w:rsid w:val="00865F03"/>
    <w:rsid w:val="008661FE"/>
    <w:rsid w:val="00866413"/>
    <w:rsid w:val="00867148"/>
    <w:rsid w:val="008671F4"/>
    <w:rsid w:val="00867897"/>
    <w:rsid w:val="00867C04"/>
    <w:rsid w:val="00867C1B"/>
    <w:rsid w:val="00867D0F"/>
    <w:rsid w:val="00867E38"/>
    <w:rsid w:val="00867FA3"/>
    <w:rsid w:val="008707CF"/>
    <w:rsid w:val="00870C1D"/>
    <w:rsid w:val="00870E35"/>
    <w:rsid w:val="00871374"/>
    <w:rsid w:val="00871622"/>
    <w:rsid w:val="0087167E"/>
    <w:rsid w:val="00871958"/>
    <w:rsid w:val="00871D12"/>
    <w:rsid w:val="00871DEC"/>
    <w:rsid w:val="00871EFA"/>
    <w:rsid w:val="008720B0"/>
    <w:rsid w:val="008726F8"/>
    <w:rsid w:val="0087282B"/>
    <w:rsid w:val="00872B0C"/>
    <w:rsid w:val="00873242"/>
    <w:rsid w:val="0087422A"/>
    <w:rsid w:val="0087426B"/>
    <w:rsid w:val="008743C4"/>
    <w:rsid w:val="008746A3"/>
    <w:rsid w:val="00874B15"/>
    <w:rsid w:val="00874CED"/>
    <w:rsid w:val="00874D1F"/>
    <w:rsid w:val="00874D78"/>
    <w:rsid w:val="00874F3A"/>
    <w:rsid w:val="008753E7"/>
    <w:rsid w:val="00875FF2"/>
    <w:rsid w:val="008762AB"/>
    <w:rsid w:val="00876801"/>
    <w:rsid w:val="0087706C"/>
    <w:rsid w:val="00877298"/>
    <w:rsid w:val="0087780A"/>
    <w:rsid w:val="008778CD"/>
    <w:rsid w:val="00877A97"/>
    <w:rsid w:val="00877EE2"/>
    <w:rsid w:val="0088067A"/>
    <w:rsid w:val="00880B10"/>
    <w:rsid w:val="00880DF8"/>
    <w:rsid w:val="00881E5D"/>
    <w:rsid w:val="008821ED"/>
    <w:rsid w:val="00882425"/>
    <w:rsid w:val="008832E1"/>
    <w:rsid w:val="008835B0"/>
    <w:rsid w:val="008838F7"/>
    <w:rsid w:val="00883DBD"/>
    <w:rsid w:val="00883FBF"/>
    <w:rsid w:val="00884EED"/>
    <w:rsid w:val="00884F20"/>
    <w:rsid w:val="0088587C"/>
    <w:rsid w:val="00885CE8"/>
    <w:rsid w:val="0088608F"/>
    <w:rsid w:val="008860C4"/>
    <w:rsid w:val="008861D4"/>
    <w:rsid w:val="00886572"/>
    <w:rsid w:val="008868EC"/>
    <w:rsid w:val="00887270"/>
    <w:rsid w:val="008874C6"/>
    <w:rsid w:val="00887BA2"/>
    <w:rsid w:val="00890895"/>
    <w:rsid w:val="008908B7"/>
    <w:rsid w:val="00890BFB"/>
    <w:rsid w:val="00891031"/>
    <w:rsid w:val="008914B4"/>
    <w:rsid w:val="00891A55"/>
    <w:rsid w:val="008920FE"/>
    <w:rsid w:val="00892653"/>
    <w:rsid w:val="00892917"/>
    <w:rsid w:val="00892A5D"/>
    <w:rsid w:val="00892ADC"/>
    <w:rsid w:val="00892B83"/>
    <w:rsid w:val="00892E0F"/>
    <w:rsid w:val="00893124"/>
    <w:rsid w:val="00893815"/>
    <w:rsid w:val="00894058"/>
    <w:rsid w:val="008947F6"/>
    <w:rsid w:val="00894A93"/>
    <w:rsid w:val="00894B5E"/>
    <w:rsid w:val="00894F14"/>
    <w:rsid w:val="00895655"/>
    <w:rsid w:val="00895D34"/>
    <w:rsid w:val="00895E97"/>
    <w:rsid w:val="0089665A"/>
    <w:rsid w:val="008968E9"/>
    <w:rsid w:val="0089718B"/>
    <w:rsid w:val="008974FB"/>
    <w:rsid w:val="008977C1"/>
    <w:rsid w:val="008A0361"/>
    <w:rsid w:val="008A05AE"/>
    <w:rsid w:val="008A07F9"/>
    <w:rsid w:val="008A0940"/>
    <w:rsid w:val="008A0A6C"/>
    <w:rsid w:val="008A110E"/>
    <w:rsid w:val="008A11AB"/>
    <w:rsid w:val="008A17D2"/>
    <w:rsid w:val="008A1E84"/>
    <w:rsid w:val="008A2479"/>
    <w:rsid w:val="008A294D"/>
    <w:rsid w:val="008A2CFA"/>
    <w:rsid w:val="008A2EB6"/>
    <w:rsid w:val="008A3010"/>
    <w:rsid w:val="008A335C"/>
    <w:rsid w:val="008A3764"/>
    <w:rsid w:val="008A3777"/>
    <w:rsid w:val="008A3AE9"/>
    <w:rsid w:val="008A3E84"/>
    <w:rsid w:val="008A4138"/>
    <w:rsid w:val="008A4162"/>
    <w:rsid w:val="008A48E3"/>
    <w:rsid w:val="008A4EBB"/>
    <w:rsid w:val="008A510B"/>
    <w:rsid w:val="008A5142"/>
    <w:rsid w:val="008A51C0"/>
    <w:rsid w:val="008A51EB"/>
    <w:rsid w:val="008A5417"/>
    <w:rsid w:val="008A55E3"/>
    <w:rsid w:val="008A5E3A"/>
    <w:rsid w:val="008A61F0"/>
    <w:rsid w:val="008A680E"/>
    <w:rsid w:val="008A695E"/>
    <w:rsid w:val="008A6AA8"/>
    <w:rsid w:val="008A71B0"/>
    <w:rsid w:val="008A72B2"/>
    <w:rsid w:val="008A775F"/>
    <w:rsid w:val="008A7917"/>
    <w:rsid w:val="008B012A"/>
    <w:rsid w:val="008B039A"/>
    <w:rsid w:val="008B04A0"/>
    <w:rsid w:val="008B0882"/>
    <w:rsid w:val="008B089A"/>
    <w:rsid w:val="008B0FE1"/>
    <w:rsid w:val="008B11F3"/>
    <w:rsid w:val="008B17ED"/>
    <w:rsid w:val="008B18AC"/>
    <w:rsid w:val="008B19CC"/>
    <w:rsid w:val="008B1AFC"/>
    <w:rsid w:val="008B1E42"/>
    <w:rsid w:val="008B1F28"/>
    <w:rsid w:val="008B21A0"/>
    <w:rsid w:val="008B232E"/>
    <w:rsid w:val="008B2514"/>
    <w:rsid w:val="008B2603"/>
    <w:rsid w:val="008B267A"/>
    <w:rsid w:val="008B2783"/>
    <w:rsid w:val="008B2D9B"/>
    <w:rsid w:val="008B3889"/>
    <w:rsid w:val="008B3934"/>
    <w:rsid w:val="008B3A11"/>
    <w:rsid w:val="008B3B0F"/>
    <w:rsid w:val="008B3C19"/>
    <w:rsid w:val="008B3E81"/>
    <w:rsid w:val="008B3EEC"/>
    <w:rsid w:val="008B42D3"/>
    <w:rsid w:val="008B4AFC"/>
    <w:rsid w:val="008B5AA0"/>
    <w:rsid w:val="008B5DB3"/>
    <w:rsid w:val="008B6248"/>
    <w:rsid w:val="008B67EB"/>
    <w:rsid w:val="008B69F7"/>
    <w:rsid w:val="008B6D13"/>
    <w:rsid w:val="008B74E7"/>
    <w:rsid w:val="008B7643"/>
    <w:rsid w:val="008B77BA"/>
    <w:rsid w:val="008B7E49"/>
    <w:rsid w:val="008C05A1"/>
    <w:rsid w:val="008C07A9"/>
    <w:rsid w:val="008C085B"/>
    <w:rsid w:val="008C0B52"/>
    <w:rsid w:val="008C0E45"/>
    <w:rsid w:val="008C0EDD"/>
    <w:rsid w:val="008C0F4C"/>
    <w:rsid w:val="008C1158"/>
    <w:rsid w:val="008C12DD"/>
    <w:rsid w:val="008C14B0"/>
    <w:rsid w:val="008C16B1"/>
    <w:rsid w:val="008C19FC"/>
    <w:rsid w:val="008C1AB3"/>
    <w:rsid w:val="008C1D8B"/>
    <w:rsid w:val="008C1ED0"/>
    <w:rsid w:val="008C209F"/>
    <w:rsid w:val="008C21D5"/>
    <w:rsid w:val="008C2596"/>
    <w:rsid w:val="008C266D"/>
    <w:rsid w:val="008C33D1"/>
    <w:rsid w:val="008C3954"/>
    <w:rsid w:val="008C3B16"/>
    <w:rsid w:val="008C4430"/>
    <w:rsid w:val="008C45E3"/>
    <w:rsid w:val="008C47C6"/>
    <w:rsid w:val="008C494B"/>
    <w:rsid w:val="008C49A0"/>
    <w:rsid w:val="008C4AE6"/>
    <w:rsid w:val="008C4F42"/>
    <w:rsid w:val="008C4F6D"/>
    <w:rsid w:val="008C52BC"/>
    <w:rsid w:val="008C587F"/>
    <w:rsid w:val="008C5C1D"/>
    <w:rsid w:val="008C5CBA"/>
    <w:rsid w:val="008C5D99"/>
    <w:rsid w:val="008C66C6"/>
    <w:rsid w:val="008C6831"/>
    <w:rsid w:val="008C6A19"/>
    <w:rsid w:val="008C6BD9"/>
    <w:rsid w:val="008C76FB"/>
    <w:rsid w:val="008C7B9E"/>
    <w:rsid w:val="008C7D67"/>
    <w:rsid w:val="008C7E01"/>
    <w:rsid w:val="008D0C1C"/>
    <w:rsid w:val="008D0E3A"/>
    <w:rsid w:val="008D1675"/>
    <w:rsid w:val="008D1777"/>
    <w:rsid w:val="008D1ECD"/>
    <w:rsid w:val="008D20D5"/>
    <w:rsid w:val="008D2120"/>
    <w:rsid w:val="008D2157"/>
    <w:rsid w:val="008D22BE"/>
    <w:rsid w:val="008D235F"/>
    <w:rsid w:val="008D23EE"/>
    <w:rsid w:val="008D25D0"/>
    <w:rsid w:val="008D2B5E"/>
    <w:rsid w:val="008D31F2"/>
    <w:rsid w:val="008D450A"/>
    <w:rsid w:val="008D57C8"/>
    <w:rsid w:val="008D5853"/>
    <w:rsid w:val="008D58EF"/>
    <w:rsid w:val="008D645C"/>
    <w:rsid w:val="008D66DF"/>
    <w:rsid w:val="008D67DD"/>
    <w:rsid w:val="008D6858"/>
    <w:rsid w:val="008D6AB4"/>
    <w:rsid w:val="008D6B6E"/>
    <w:rsid w:val="008D6E4D"/>
    <w:rsid w:val="008D7713"/>
    <w:rsid w:val="008E0538"/>
    <w:rsid w:val="008E0789"/>
    <w:rsid w:val="008E11DD"/>
    <w:rsid w:val="008E14D2"/>
    <w:rsid w:val="008E1527"/>
    <w:rsid w:val="008E1B67"/>
    <w:rsid w:val="008E1EF6"/>
    <w:rsid w:val="008E2008"/>
    <w:rsid w:val="008E2017"/>
    <w:rsid w:val="008E29BB"/>
    <w:rsid w:val="008E2D0F"/>
    <w:rsid w:val="008E2E6F"/>
    <w:rsid w:val="008E4035"/>
    <w:rsid w:val="008E4067"/>
    <w:rsid w:val="008E4921"/>
    <w:rsid w:val="008E4E32"/>
    <w:rsid w:val="008E4EF9"/>
    <w:rsid w:val="008E4F0C"/>
    <w:rsid w:val="008E4F4F"/>
    <w:rsid w:val="008E520E"/>
    <w:rsid w:val="008E5229"/>
    <w:rsid w:val="008E566D"/>
    <w:rsid w:val="008E58BB"/>
    <w:rsid w:val="008E5D63"/>
    <w:rsid w:val="008E5F49"/>
    <w:rsid w:val="008E691A"/>
    <w:rsid w:val="008E6967"/>
    <w:rsid w:val="008E6C62"/>
    <w:rsid w:val="008E6FDB"/>
    <w:rsid w:val="008E7A45"/>
    <w:rsid w:val="008E7CCD"/>
    <w:rsid w:val="008E7E2A"/>
    <w:rsid w:val="008E7F8E"/>
    <w:rsid w:val="008F0345"/>
    <w:rsid w:val="008F0AC5"/>
    <w:rsid w:val="008F0B83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23DC"/>
    <w:rsid w:val="008F24D3"/>
    <w:rsid w:val="008F24D8"/>
    <w:rsid w:val="008F250C"/>
    <w:rsid w:val="008F26A0"/>
    <w:rsid w:val="008F2716"/>
    <w:rsid w:val="008F2C3B"/>
    <w:rsid w:val="008F35FD"/>
    <w:rsid w:val="008F3650"/>
    <w:rsid w:val="008F36A0"/>
    <w:rsid w:val="008F4516"/>
    <w:rsid w:val="008F4558"/>
    <w:rsid w:val="008F47A9"/>
    <w:rsid w:val="008F4C21"/>
    <w:rsid w:val="008F4C9B"/>
    <w:rsid w:val="008F506D"/>
    <w:rsid w:val="008F5360"/>
    <w:rsid w:val="008F5656"/>
    <w:rsid w:val="008F61E1"/>
    <w:rsid w:val="008F6248"/>
    <w:rsid w:val="008F6671"/>
    <w:rsid w:val="008F6B72"/>
    <w:rsid w:val="008F6D74"/>
    <w:rsid w:val="008F6FB1"/>
    <w:rsid w:val="008F7165"/>
    <w:rsid w:val="008F744B"/>
    <w:rsid w:val="008F763E"/>
    <w:rsid w:val="008F7D77"/>
    <w:rsid w:val="0090020C"/>
    <w:rsid w:val="009003F7"/>
    <w:rsid w:val="00900D8D"/>
    <w:rsid w:val="0090151F"/>
    <w:rsid w:val="00901A1C"/>
    <w:rsid w:val="00901C9B"/>
    <w:rsid w:val="009020C4"/>
    <w:rsid w:val="009023DF"/>
    <w:rsid w:val="009024ED"/>
    <w:rsid w:val="00902969"/>
    <w:rsid w:val="00902B60"/>
    <w:rsid w:val="00902BCC"/>
    <w:rsid w:val="00903619"/>
    <w:rsid w:val="0090388D"/>
    <w:rsid w:val="00903C63"/>
    <w:rsid w:val="009046A5"/>
    <w:rsid w:val="00904885"/>
    <w:rsid w:val="00904BD1"/>
    <w:rsid w:val="00904D03"/>
    <w:rsid w:val="00904E62"/>
    <w:rsid w:val="00906074"/>
    <w:rsid w:val="00906226"/>
    <w:rsid w:val="009062F3"/>
    <w:rsid w:val="0090648E"/>
    <w:rsid w:val="0090652B"/>
    <w:rsid w:val="00906A58"/>
    <w:rsid w:val="00907176"/>
    <w:rsid w:val="00907285"/>
    <w:rsid w:val="009072F3"/>
    <w:rsid w:val="009078FD"/>
    <w:rsid w:val="00910025"/>
    <w:rsid w:val="009100C1"/>
    <w:rsid w:val="00910BDD"/>
    <w:rsid w:val="00911375"/>
    <w:rsid w:val="009115D1"/>
    <w:rsid w:val="009129B3"/>
    <w:rsid w:val="00912FBA"/>
    <w:rsid w:val="00913622"/>
    <w:rsid w:val="009136F2"/>
    <w:rsid w:val="00913BB9"/>
    <w:rsid w:val="00913F65"/>
    <w:rsid w:val="009142B1"/>
    <w:rsid w:val="00914529"/>
    <w:rsid w:val="009145EA"/>
    <w:rsid w:val="0091469F"/>
    <w:rsid w:val="009146F4"/>
    <w:rsid w:val="009148AB"/>
    <w:rsid w:val="00914D1F"/>
    <w:rsid w:val="0091527A"/>
    <w:rsid w:val="00915F1B"/>
    <w:rsid w:val="009161ED"/>
    <w:rsid w:val="00916742"/>
    <w:rsid w:val="00916996"/>
    <w:rsid w:val="00916A14"/>
    <w:rsid w:val="009170D8"/>
    <w:rsid w:val="009172A2"/>
    <w:rsid w:val="009173F9"/>
    <w:rsid w:val="0091742E"/>
    <w:rsid w:val="00917784"/>
    <w:rsid w:val="00917C50"/>
    <w:rsid w:val="00920031"/>
    <w:rsid w:val="0092020F"/>
    <w:rsid w:val="0092023F"/>
    <w:rsid w:val="00920A8B"/>
    <w:rsid w:val="00920BD8"/>
    <w:rsid w:val="009213EE"/>
    <w:rsid w:val="00921406"/>
    <w:rsid w:val="009219FF"/>
    <w:rsid w:val="00921A70"/>
    <w:rsid w:val="00921BDF"/>
    <w:rsid w:val="00921F11"/>
    <w:rsid w:val="009220F9"/>
    <w:rsid w:val="00922223"/>
    <w:rsid w:val="00922A4B"/>
    <w:rsid w:val="00922B92"/>
    <w:rsid w:val="00922C43"/>
    <w:rsid w:val="0092371E"/>
    <w:rsid w:val="009237C2"/>
    <w:rsid w:val="0092383B"/>
    <w:rsid w:val="00923909"/>
    <w:rsid w:val="00923A23"/>
    <w:rsid w:val="00923B9F"/>
    <w:rsid w:val="00923DB3"/>
    <w:rsid w:val="0092434D"/>
    <w:rsid w:val="009244A3"/>
    <w:rsid w:val="00924882"/>
    <w:rsid w:val="009248A7"/>
    <w:rsid w:val="00924D69"/>
    <w:rsid w:val="00924DC0"/>
    <w:rsid w:val="00924F07"/>
    <w:rsid w:val="00925417"/>
    <w:rsid w:val="009255FA"/>
    <w:rsid w:val="0092576A"/>
    <w:rsid w:val="009257A1"/>
    <w:rsid w:val="00925A91"/>
    <w:rsid w:val="00925B63"/>
    <w:rsid w:val="00925DA8"/>
    <w:rsid w:val="0092603E"/>
    <w:rsid w:val="00926487"/>
    <w:rsid w:val="00926822"/>
    <w:rsid w:val="00926A1E"/>
    <w:rsid w:val="00926F4F"/>
    <w:rsid w:val="00927616"/>
    <w:rsid w:val="00927A16"/>
    <w:rsid w:val="00927B92"/>
    <w:rsid w:val="0093002B"/>
    <w:rsid w:val="0093030A"/>
    <w:rsid w:val="009305EB"/>
    <w:rsid w:val="00930BBF"/>
    <w:rsid w:val="0093123B"/>
    <w:rsid w:val="0093184F"/>
    <w:rsid w:val="009318F2"/>
    <w:rsid w:val="00931942"/>
    <w:rsid w:val="0093213C"/>
    <w:rsid w:val="0093216D"/>
    <w:rsid w:val="00932198"/>
    <w:rsid w:val="00932BC0"/>
    <w:rsid w:val="00932F8A"/>
    <w:rsid w:val="0093310D"/>
    <w:rsid w:val="00933ACF"/>
    <w:rsid w:val="00933ED2"/>
    <w:rsid w:val="00934232"/>
    <w:rsid w:val="00934417"/>
    <w:rsid w:val="00934FD5"/>
    <w:rsid w:val="00936364"/>
    <w:rsid w:val="009368C2"/>
    <w:rsid w:val="00936915"/>
    <w:rsid w:val="00936D9E"/>
    <w:rsid w:val="00936F04"/>
    <w:rsid w:val="00937152"/>
    <w:rsid w:val="0093754A"/>
    <w:rsid w:val="00937B7E"/>
    <w:rsid w:val="009400F5"/>
    <w:rsid w:val="009405F3"/>
    <w:rsid w:val="0094083B"/>
    <w:rsid w:val="0094103E"/>
    <w:rsid w:val="00941207"/>
    <w:rsid w:val="009412D8"/>
    <w:rsid w:val="009419BF"/>
    <w:rsid w:val="00941AF0"/>
    <w:rsid w:val="00941EC3"/>
    <w:rsid w:val="00942952"/>
    <w:rsid w:val="009429E6"/>
    <w:rsid w:val="00942CAD"/>
    <w:rsid w:val="009431F2"/>
    <w:rsid w:val="009437B4"/>
    <w:rsid w:val="00943DF7"/>
    <w:rsid w:val="00943E62"/>
    <w:rsid w:val="00943FA9"/>
    <w:rsid w:val="009444B1"/>
    <w:rsid w:val="00945308"/>
    <w:rsid w:val="0094563D"/>
    <w:rsid w:val="0094593D"/>
    <w:rsid w:val="00945BAF"/>
    <w:rsid w:val="00946696"/>
    <w:rsid w:val="009469A6"/>
    <w:rsid w:val="00947664"/>
    <w:rsid w:val="00947800"/>
    <w:rsid w:val="009479C1"/>
    <w:rsid w:val="00947B07"/>
    <w:rsid w:val="00947B2B"/>
    <w:rsid w:val="00947DA4"/>
    <w:rsid w:val="00947F7B"/>
    <w:rsid w:val="00947FF5"/>
    <w:rsid w:val="0095033D"/>
    <w:rsid w:val="009504D2"/>
    <w:rsid w:val="0095069D"/>
    <w:rsid w:val="0095096A"/>
    <w:rsid w:val="00952063"/>
    <w:rsid w:val="00952198"/>
    <w:rsid w:val="009523C4"/>
    <w:rsid w:val="009527CC"/>
    <w:rsid w:val="009529CD"/>
    <w:rsid w:val="00952CCC"/>
    <w:rsid w:val="00952F22"/>
    <w:rsid w:val="009533C7"/>
    <w:rsid w:val="0095346D"/>
    <w:rsid w:val="0095350E"/>
    <w:rsid w:val="00953802"/>
    <w:rsid w:val="00953B66"/>
    <w:rsid w:val="0095499B"/>
    <w:rsid w:val="009549F7"/>
    <w:rsid w:val="009551B2"/>
    <w:rsid w:val="009553A9"/>
    <w:rsid w:val="009555D1"/>
    <w:rsid w:val="00955916"/>
    <w:rsid w:val="00955CF1"/>
    <w:rsid w:val="00955F01"/>
    <w:rsid w:val="009561F5"/>
    <w:rsid w:val="009577DF"/>
    <w:rsid w:val="009578E3"/>
    <w:rsid w:val="00957C30"/>
    <w:rsid w:val="00957D7C"/>
    <w:rsid w:val="00957DEA"/>
    <w:rsid w:val="0096021B"/>
    <w:rsid w:val="00961313"/>
    <w:rsid w:val="00961753"/>
    <w:rsid w:val="009617A8"/>
    <w:rsid w:val="00961950"/>
    <w:rsid w:val="00961ACC"/>
    <w:rsid w:val="00962296"/>
    <w:rsid w:val="009623C2"/>
    <w:rsid w:val="009628BD"/>
    <w:rsid w:val="00962A97"/>
    <w:rsid w:val="009632D8"/>
    <w:rsid w:val="009636DD"/>
    <w:rsid w:val="009638E3"/>
    <w:rsid w:val="00963CB0"/>
    <w:rsid w:val="00963FC9"/>
    <w:rsid w:val="0096477B"/>
    <w:rsid w:val="00964BEB"/>
    <w:rsid w:val="009655CB"/>
    <w:rsid w:val="0096586F"/>
    <w:rsid w:val="00965968"/>
    <w:rsid w:val="00965A47"/>
    <w:rsid w:val="00965CA5"/>
    <w:rsid w:val="00965DB3"/>
    <w:rsid w:val="00966014"/>
    <w:rsid w:val="0096614E"/>
    <w:rsid w:val="00966894"/>
    <w:rsid w:val="00966D22"/>
    <w:rsid w:val="00966F34"/>
    <w:rsid w:val="00966F6D"/>
    <w:rsid w:val="009673DF"/>
    <w:rsid w:val="00967BAE"/>
    <w:rsid w:val="00967C9F"/>
    <w:rsid w:val="00967D35"/>
    <w:rsid w:val="00967DB0"/>
    <w:rsid w:val="00967DD9"/>
    <w:rsid w:val="00970355"/>
    <w:rsid w:val="0097046D"/>
    <w:rsid w:val="00970965"/>
    <w:rsid w:val="00971108"/>
    <w:rsid w:val="009714A4"/>
    <w:rsid w:val="00971A13"/>
    <w:rsid w:val="00971BA7"/>
    <w:rsid w:val="00972333"/>
    <w:rsid w:val="0097256D"/>
    <w:rsid w:val="00972713"/>
    <w:rsid w:val="00972B58"/>
    <w:rsid w:val="00972C55"/>
    <w:rsid w:val="00973035"/>
    <w:rsid w:val="00973260"/>
    <w:rsid w:val="009733E5"/>
    <w:rsid w:val="00973A7F"/>
    <w:rsid w:val="009754C3"/>
    <w:rsid w:val="009755FE"/>
    <w:rsid w:val="00975D50"/>
    <w:rsid w:val="00975EEA"/>
    <w:rsid w:val="00976E53"/>
    <w:rsid w:val="00977B85"/>
    <w:rsid w:val="00977CCF"/>
    <w:rsid w:val="00977D0E"/>
    <w:rsid w:val="00977EF8"/>
    <w:rsid w:val="00980385"/>
    <w:rsid w:val="009805B7"/>
    <w:rsid w:val="00980747"/>
    <w:rsid w:val="00981106"/>
    <w:rsid w:val="0098135D"/>
    <w:rsid w:val="009817A5"/>
    <w:rsid w:val="00981CBB"/>
    <w:rsid w:val="009823CF"/>
    <w:rsid w:val="009825B9"/>
    <w:rsid w:val="00982C2C"/>
    <w:rsid w:val="00982E36"/>
    <w:rsid w:val="00982F43"/>
    <w:rsid w:val="009839A8"/>
    <w:rsid w:val="00983C0C"/>
    <w:rsid w:val="00984673"/>
    <w:rsid w:val="0098485D"/>
    <w:rsid w:val="00984975"/>
    <w:rsid w:val="009849DC"/>
    <w:rsid w:val="0098524D"/>
    <w:rsid w:val="0098572C"/>
    <w:rsid w:val="00985BE6"/>
    <w:rsid w:val="00986963"/>
    <w:rsid w:val="00986ABF"/>
    <w:rsid w:val="0098729E"/>
    <w:rsid w:val="0098741F"/>
    <w:rsid w:val="009875C1"/>
    <w:rsid w:val="00987C79"/>
    <w:rsid w:val="00987CA6"/>
    <w:rsid w:val="00990551"/>
    <w:rsid w:val="009906E6"/>
    <w:rsid w:val="009907C7"/>
    <w:rsid w:val="009908C1"/>
    <w:rsid w:val="009909F2"/>
    <w:rsid w:val="00990A81"/>
    <w:rsid w:val="00990C84"/>
    <w:rsid w:val="00990D7B"/>
    <w:rsid w:val="00990D96"/>
    <w:rsid w:val="00990E04"/>
    <w:rsid w:val="00990F0F"/>
    <w:rsid w:val="009915E6"/>
    <w:rsid w:val="009916AC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2EA0"/>
    <w:rsid w:val="00992F3F"/>
    <w:rsid w:val="009934C6"/>
    <w:rsid w:val="009935FE"/>
    <w:rsid w:val="0099366A"/>
    <w:rsid w:val="00993D6B"/>
    <w:rsid w:val="00994330"/>
    <w:rsid w:val="009943BE"/>
    <w:rsid w:val="009943E9"/>
    <w:rsid w:val="00994679"/>
    <w:rsid w:val="0099486C"/>
    <w:rsid w:val="00994CF7"/>
    <w:rsid w:val="00994D7E"/>
    <w:rsid w:val="00994F35"/>
    <w:rsid w:val="0099576C"/>
    <w:rsid w:val="00995FD6"/>
    <w:rsid w:val="009966A3"/>
    <w:rsid w:val="009968E3"/>
    <w:rsid w:val="00996B39"/>
    <w:rsid w:val="00996EC4"/>
    <w:rsid w:val="00997476"/>
    <w:rsid w:val="00997658"/>
    <w:rsid w:val="009976DA"/>
    <w:rsid w:val="00997852"/>
    <w:rsid w:val="00997C51"/>
    <w:rsid w:val="009A0A63"/>
    <w:rsid w:val="009A13CA"/>
    <w:rsid w:val="009A17AE"/>
    <w:rsid w:val="009A19FF"/>
    <w:rsid w:val="009A268B"/>
    <w:rsid w:val="009A2C2C"/>
    <w:rsid w:val="009A2DED"/>
    <w:rsid w:val="009A2E8C"/>
    <w:rsid w:val="009A347F"/>
    <w:rsid w:val="009A3A3D"/>
    <w:rsid w:val="009A3F1A"/>
    <w:rsid w:val="009A3FE4"/>
    <w:rsid w:val="009A586B"/>
    <w:rsid w:val="009A5E47"/>
    <w:rsid w:val="009A60A3"/>
    <w:rsid w:val="009A641A"/>
    <w:rsid w:val="009A6630"/>
    <w:rsid w:val="009A6E9B"/>
    <w:rsid w:val="009A745F"/>
    <w:rsid w:val="009A7465"/>
    <w:rsid w:val="009B03B8"/>
    <w:rsid w:val="009B0696"/>
    <w:rsid w:val="009B0709"/>
    <w:rsid w:val="009B0C42"/>
    <w:rsid w:val="009B1125"/>
    <w:rsid w:val="009B1333"/>
    <w:rsid w:val="009B1345"/>
    <w:rsid w:val="009B14AA"/>
    <w:rsid w:val="009B1DBA"/>
    <w:rsid w:val="009B1F5D"/>
    <w:rsid w:val="009B1FFB"/>
    <w:rsid w:val="009B2A3A"/>
    <w:rsid w:val="009B2E7E"/>
    <w:rsid w:val="009B2F38"/>
    <w:rsid w:val="009B31CE"/>
    <w:rsid w:val="009B3307"/>
    <w:rsid w:val="009B3D14"/>
    <w:rsid w:val="009B3D9D"/>
    <w:rsid w:val="009B3E2C"/>
    <w:rsid w:val="009B40C0"/>
    <w:rsid w:val="009B5F63"/>
    <w:rsid w:val="009B676C"/>
    <w:rsid w:val="009B6782"/>
    <w:rsid w:val="009B6788"/>
    <w:rsid w:val="009B6A99"/>
    <w:rsid w:val="009B7954"/>
    <w:rsid w:val="009C0372"/>
    <w:rsid w:val="009C0386"/>
    <w:rsid w:val="009C08C2"/>
    <w:rsid w:val="009C090E"/>
    <w:rsid w:val="009C1092"/>
    <w:rsid w:val="009C1C09"/>
    <w:rsid w:val="009C20F2"/>
    <w:rsid w:val="009C20FD"/>
    <w:rsid w:val="009C23D0"/>
    <w:rsid w:val="009C29A7"/>
    <w:rsid w:val="009C2A6F"/>
    <w:rsid w:val="009C3626"/>
    <w:rsid w:val="009C38C7"/>
    <w:rsid w:val="009C3952"/>
    <w:rsid w:val="009C3BC9"/>
    <w:rsid w:val="009C3C44"/>
    <w:rsid w:val="009C3C82"/>
    <w:rsid w:val="009C40A6"/>
    <w:rsid w:val="009C4EE3"/>
    <w:rsid w:val="009C5A8E"/>
    <w:rsid w:val="009C5E24"/>
    <w:rsid w:val="009C6413"/>
    <w:rsid w:val="009C6464"/>
    <w:rsid w:val="009C6FE4"/>
    <w:rsid w:val="009C754B"/>
    <w:rsid w:val="009C762C"/>
    <w:rsid w:val="009C7D40"/>
    <w:rsid w:val="009C7F2A"/>
    <w:rsid w:val="009D0140"/>
    <w:rsid w:val="009D035C"/>
    <w:rsid w:val="009D0FF2"/>
    <w:rsid w:val="009D1475"/>
    <w:rsid w:val="009D2417"/>
    <w:rsid w:val="009D2453"/>
    <w:rsid w:val="009D2685"/>
    <w:rsid w:val="009D2903"/>
    <w:rsid w:val="009D29D1"/>
    <w:rsid w:val="009D2B5D"/>
    <w:rsid w:val="009D2BD8"/>
    <w:rsid w:val="009D2CF3"/>
    <w:rsid w:val="009D31AE"/>
    <w:rsid w:val="009D31F9"/>
    <w:rsid w:val="009D3360"/>
    <w:rsid w:val="009D358A"/>
    <w:rsid w:val="009D374B"/>
    <w:rsid w:val="009D3EF5"/>
    <w:rsid w:val="009D409D"/>
    <w:rsid w:val="009D4338"/>
    <w:rsid w:val="009D434F"/>
    <w:rsid w:val="009D4966"/>
    <w:rsid w:val="009D49BF"/>
    <w:rsid w:val="009D4FB2"/>
    <w:rsid w:val="009D4FE2"/>
    <w:rsid w:val="009D51FE"/>
    <w:rsid w:val="009D5200"/>
    <w:rsid w:val="009D537A"/>
    <w:rsid w:val="009D5744"/>
    <w:rsid w:val="009D57A3"/>
    <w:rsid w:val="009D5BD7"/>
    <w:rsid w:val="009D5E27"/>
    <w:rsid w:val="009D66B9"/>
    <w:rsid w:val="009D6D1D"/>
    <w:rsid w:val="009D6E98"/>
    <w:rsid w:val="009D73A2"/>
    <w:rsid w:val="009D7444"/>
    <w:rsid w:val="009D7C73"/>
    <w:rsid w:val="009E02B5"/>
    <w:rsid w:val="009E02EE"/>
    <w:rsid w:val="009E0562"/>
    <w:rsid w:val="009E0CB7"/>
    <w:rsid w:val="009E0D9A"/>
    <w:rsid w:val="009E132B"/>
    <w:rsid w:val="009E17DD"/>
    <w:rsid w:val="009E1C7B"/>
    <w:rsid w:val="009E223B"/>
    <w:rsid w:val="009E2608"/>
    <w:rsid w:val="009E266C"/>
    <w:rsid w:val="009E277B"/>
    <w:rsid w:val="009E2DC1"/>
    <w:rsid w:val="009E2DED"/>
    <w:rsid w:val="009E3223"/>
    <w:rsid w:val="009E3236"/>
    <w:rsid w:val="009E3339"/>
    <w:rsid w:val="009E3504"/>
    <w:rsid w:val="009E3764"/>
    <w:rsid w:val="009E3918"/>
    <w:rsid w:val="009E3984"/>
    <w:rsid w:val="009E3ACA"/>
    <w:rsid w:val="009E3CFB"/>
    <w:rsid w:val="009E3D86"/>
    <w:rsid w:val="009E3F8D"/>
    <w:rsid w:val="009E40C0"/>
    <w:rsid w:val="009E4335"/>
    <w:rsid w:val="009E4767"/>
    <w:rsid w:val="009E4DE8"/>
    <w:rsid w:val="009E52BF"/>
    <w:rsid w:val="009E53BA"/>
    <w:rsid w:val="009E5BD9"/>
    <w:rsid w:val="009E5EDA"/>
    <w:rsid w:val="009E5F98"/>
    <w:rsid w:val="009E6483"/>
    <w:rsid w:val="009E65E7"/>
    <w:rsid w:val="009E69E2"/>
    <w:rsid w:val="009E6A9F"/>
    <w:rsid w:val="009E6BAB"/>
    <w:rsid w:val="009E6ED9"/>
    <w:rsid w:val="009E75B8"/>
    <w:rsid w:val="009E7B32"/>
    <w:rsid w:val="009E7D22"/>
    <w:rsid w:val="009E7F1A"/>
    <w:rsid w:val="009E7F99"/>
    <w:rsid w:val="009F009B"/>
    <w:rsid w:val="009F00BE"/>
    <w:rsid w:val="009F023A"/>
    <w:rsid w:val="009F077A"/>
    <w:rsid w:val="009F0B5A"/>
    <w:rsid w:val="009F0E20"/>
    <w:rsid w:val="009F163D"/>
    <w:rsid w:val="009F17ED"/>
    <w:rsid w:val="009F2345"/>
    <w:rsid w:val="009F241A"/>
    <w:rsid w:val="009F26EF"/>
    <w:rsid w:val="009F3428"/>
    <w:rsid w:val="009F3ADC"/>
    <w:rsid w:val="009F496D"/>
    <w:rsid w:val="009F4E23"/>
    <w:rsid w:val="009F53BD"/>
    <w:rsid w:val="009F58C1"/>
    <w:rsid w:val="009F5C13"/>
    <w:rsid w:val="009F6043"/>
    <w:rsid w:val="009F6379"/>
    <w:rsid w:val="009F63C1"/>
    <w:rsid w:val="009F65A2"/>
    <w:rsid w:val="009F6B85"/>
    <w:rsid w:val="009F6E0F"/>
    <w:rsid w:val="009F706F"/>
    <w:rsid w:val="009F7172"/>
    <w:rsid w:val="009F73F3"/>
    <w:rsid w:val="009F743E"/>
    <w:rsid w:val="009F756F"/>
    <w:rsid w:val="009F7BEF"/>
    <w:rsid w:val="009F7CA9"/>
    <w:rsid w:val="009F7F39"/>
    <w:rsid w:val="00A001CF"/>
    <w:rsid w:val="00A009BF"/>
    <w:rsid w:val="00A00DF6"/>
    <w:rsid w:val="00A015D0"/>
    <w:rsid w:val="00A0256C"/>
    <w:rsid w:val="00A02614"/>
    <w:rsid w:val="00A02C69"/>
    <w:rsid w:val="00A0362E"/>
    <w:rsid w:val="00A038A5"/>
    <w:rsid w:val="00A03B25"/>
    <w:rsid w:val="00A03EDC"/>
    <w:rsid w:val="00A04457"/>
    <w:rsid w:val="00A0500A"/>
    <w:rsid w:val="00A0516A"/>
    <w:rsid w:val="00A051D9"/>
    <w:rsid w:val="00A0595A"/>
    <w:rsid w:val="00A05BE8"/>
    <w:rsid w:val="00A0639E"/>
    <w:rsid w:val="00A0666D"/>
    <w:rsid w:val="00A07095"/>
    <w:rsid w:val="00A071E6"/>
    <w:rsid w:val="00A07A3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BE5"/>
    <w:rsid w:val="00A12C57"/>
    <w:rsid w:val="00A134B1"/>
    <w:rsid w:val="00A13718"/>
    <w:rsid w:val="00A13C25"/>
    <w:rsid w:val="00A13C58"/>
    <w:rsid w:val="00A140FA"/>
    <w:rsid w:val="00A15300"/>
    <w:rsid w:val="00A15522"/>
    <w:rsid w:val="00A15A8E"/>
    <w:rsid w:val="00A161DD"/>
    <w:rsid w:val="00A16220"/>
    <w:rsid w:val="00A1658A"/>
    <w:rsid w:val="00A166A4"/>
    <w:rsid w:val="00A166B6"/>
    <w:rsid w:val="00A16972"/>
    <w:rsid w:val="00A16985"/>
    <w:rsid w:val="00A16B71"/>
    <w:rsid w:val="00A16ECF"/>
    <w:rsid w:val="00A1730F"/>
    <w:rsid w:val="00A17B5A"/>
    <w:rsid w:val="00A17BBE"/>
    <w:rsid w:val="00A17CAD"/>
    <w:rsid w:val="00A17E6B"/>
    <w:rsid w:val="00A20041"/>
    <w:rsid w:val="00A20048"/>
    <w:rsid w:val="00A204B6"/>
    <w:rsid w:val="00A20640"/>
    <w:rsid w:val="00A20DA4"/>
    <w:rsid w:val="00A214A7"/>
    <w:rsid w:val="00A2182D"/>
    <w:rsid w:val="00A2200D"/>
    <w:rsid w:val="00A222D9"/>
    <w:rsid w:val="00A22B7F"/>
    <w:rsid w:val="00A22EE4"/>
    <w:rsid w:val="00A230EC"/>
    <w:rsid w:val="00A234E8"/>
    <w:rsid w:val="00A2383A"/>
    <w:rsid w:val="00A23DB7"/>
    <w:rsid w:val="00A23F23"/>
    <w:rsid w:val="00A245F0"/>
    <w:rsid w:val="00A2467F"/>
    <w:rsid w:val="00A247EE"/>
    <w:rsid w:val="00A24A21"/>
    <w:rsid w:val="00A24DF8"/>
    <w:rsid w:val="00A24DFB"/>
    <w:rsid w:val="00A258B0"/>
    <w:rsid w:val="00A25AEA"/>
    <w:rsid w:val="00A25D50"/>
    <w:rsid w:val="00A25F97"/>
    <w:rsid w:val="00A26B83"/>
    <w:rsid w:val="00A26F64"/>
    <w:rsid w:val="00A26F85"/>
    <w:rsid w:val="00A27134"/>
    <w:rsid w:val="00A278B5"/>
    <w:rsid w:val="00A27C7C"/>
    <w:rsid w:val="00A305F6"/>
    <w:rsid w:val="00A30953"/>
    <w:rsid w:val="00A3099B"/>
    <w:rsid w:val="00A30C68"/>
    <w:rsid w:val="00A31065"/>
    <w:rsid w:val="00A310A8"/>
    <w:rsid w:val="00A32134"/>
    <w:rsid w:val="00A32469"/>
    <w:rsid w:val="00A32543"/>
    <w:rsid w:val="00A32784"/>
    <w:rsid w:val="00A32A78"/>
    <w:rsid w:val="00A32CC3"/>
    <w:rsid w:val="00A32FA9"/>
    <w:rsid w:val="00A332AF"/>
    <w:rsid w:val="00A338A4"/>
    <w:rsid w:val="00A3390B"/>
    <w:rsid w:val="00A33EDA"/>
    <w:rsid w:val="00A33FBC"/>
    <w:rsid w:val="00A34231"/>
    <w:rsid w:val="00A344D9"/>
    <w:rsid w:val="00A348A5"/>
    <w:rsid w:val="00A34EAE"/>
    <w:rsid w:val="00A35380"/>
    <w:rsid w:val="00A35779"/>
    <w:rsid w:val="00A35D0E"/>
    <w:rsid w:val="00A35D73"/>
    <w:rsid w:val="00A36696"/>
    <w:rsid w:val="00A3688D"/>
    <w:rsid w:val="00A36ADF"/>
    <w:rsid w:val="00A36B44"/>
    <w:rsid w:val="00A36B51"/>
    <w:rsid w:val="00A370B9"/>
    <w:rsid w:val="00A372FC"/>
    <w:rsid w:val="00A37493"/>
    <w:rsid w:val="00A3762B"/>
    <w:rsid w:val="00A37653"/>
    <w:rsid w:val="00A37877"/>
    <w:rsid w:val="00A3788E"/>
    <w:rsid w:val="00A37A15"/>
    <w:rsid w:val="00A37A99"/>
    <w:rsid w:val="00A37AC6"/>
    <w:rsid w:val="00A37B5F"/>
    <w:rsid w:val="00A4009D"/>
    <w:rsid w:val="00A40476"/>
    <w:rsid w:val="00A40A0A"/>
    <w:rsid w:val="00A40DD6"/>
    <w:rsid w:val="00A40E44"/>
    <w:rsid w:val="00A40E61"/>
    <w:rsid w:val="00A410D9"/>
    <w:rsid w:val="00A411E9"/>
    <w:rsid w:val="00A41977"/>
    <w:rsid w:val="00A41A71"/>
    <w:rsid w:val="00A41BF6"/>
    <w:rsid w:val="00A41DCB"/>
    <w:rsid w:val="00A41E5A"/>
    <w:rsid w:val="00A420D2"/>
    <w:rsid w:val="00A42BA2"/>
    <w:rsid w:val="00A42BE0"/>
    <w:rsid w:val="00A42E08"/>
    <w:rsid w:val="00A42E94"/>
    <w:rsid w:val="00A43349"/>
    <w:rsid w:val="00A4337C"/>
    <w:rsid w:val="00A43C93"/>
    <w:rsid w:val="00A4499E"/>
    <w:rsid w:val="00A45225"/>
    <w:rsid w:val="00A45360"/>
    <w:rsid w:val="00A459D2"/>
    <w:rsid w:val="00A45AF8"/>
    <w:rsid w:val="00A45D0C"/>
    <w:rsid w:val="00A4668E"/>
    <w:rsid w:val="00A46B94"/>
    <w:rsid w:val="00A46D0B"/>
    <w:rsid w:val="00A4722B"/>
    <w:rsid w:val="00A4735F"/>
    <w:rsid w:val="00A478CD"/>
    <w:rsid w:val="00A47EA0"/>
    <w:rsid w:val="00A50013"/>
    <w:rsid w:val="00A50159"/>
    <w:rsid w:val="00A5042E"/>
    <w:rsid w:val="00A50765"/>
    <w:rsid w:val="00A509FA"/>
    <w:rsid w:val="00A50D4D"/>
    <w:rsid w:val="00A50E8C"/>
    <w:rsid w:val="00A512F5"/>
    <w:rsid w:val="00A51395"/>
    <w:rsid w:val="00A5140B"/>
    <w:rsid w:val="00A516EA"/>
    <w:rsid w:val="00A517DE"/>
    <w:rsid w:val="00A51B1D"/>
    <w:rsid w:val="00A530FB"/>
    <w:rsid w:val="00A538CC"/>
    <w:rsid w:val="00A53B78"/>
    <w:rsid w:val="00A53C75"/>
    <w:rsid w:val="00A53CE0"/>
    <w:rsid w:val="00A53D7E"/>
    <w:rsid w:val="00A53FA9"/>
    <w:rsid w:val="00A54153"/>
    <w:rsid w:val="00A54E1E"/>
    <w:rsid w:val="00A55800"/>
    <w:rsid w:val="00A55986"/>
    <w:rsid w:val="00A559B4"/>
    <w:rsid w:val="00A55E6A"/>
    <w:rsid w:val="00A56627"/>
    <w:rsid w:val="00A56D21"/>
    <w:rsid w:val="00A5758B"/>
    <w:rsid w:val="00A57A52"/>
    <w:rsid w:val="00A57F1D"/>
    <w:rsid w:val="00A61541"/>
    <w:rsid w:val="00A618A9"/>
    <w:rsid w:val="00A61CA8"/>
    <w:rsid w:val="00A61F58"/>
    <w:rsid w:val="00A62272"/>
    <w:rsid w:val="00A624C1"/>
    <w:rsid w:val="00A6303E"/>
    <w:rsid w:val="00A636FC"/>
    <w:rsid w:val="00A6402B"/>
    <w:rsid w:val="00A643BC"/>
    <w:rsid w:val="00A65269"/>
    <w:rsid w:val="00A65560"/>
    <w:rsid w:val="00A65764"/>
    <w:rsid w:val="00A657F9"/>
    <w:rsid w:val="00A65863"/>
    <w:rsid w:val="00A65897"/>
    <w:rsid w:val="00A659E6"/>
    <w:rsid w:val="00A65CBF"/>
    <w:rsid w:val="00A6615B"/>
    <w:rsid w:val="00A66B20"/>
    <w:rsid w:val="00A66BAF"/>
    <w:rsid w:val="00A67091"/>
    <w:rsid w:val="00A673D4"/>
    <w:rsid w:val="00A67642"/>
    <w:rsid w:val="00A67BD7"/>
    <w:rsid w:val="00A67DFD"/>
    <w:rsid w:val="00A70EE2"/>
    <w:rsid w:val="00A716AC"/>
    <w:rsid w:val="00A717EB"/>
    <w:rsid w:val="00A71A90"/>
    <w:rsid w:val="00A7231F"/>
    <w:rsid w:val="00A72732"/>
    <w:rsid w:val="00A72B82"/>
    <w:rsid w:val="00A72B8D"/>
    <w:rsid w:val="00A72FB4"/>
    <w:rsid w:val="00A743CB"/>
    <w:rsid w:val="00A74B8D"/>
    <w:rsid w:val="00A75C1F"/>
    <w:rsid w:val="00A76DE5"/>
    <w:rsid w:val="00A77110"/>
    <w:rsid w:val="00A77B37"/>
    <w:rsid w:val="00A77E1F"/>
    <w:rsid w:val="00A80331"/>
    <w:rsid w:val="00A805D8"/>
    <w:rsid w:val="00A80804"/>
    <w:rsid w:val="00A80CDF"/>
    <w:rsid w:val="00A810AC"/>
    <w:rsid w:val="00A810F1"/>
    <w:rsid w:val="00A8155B"/>
    <w:rsid w:val="00A8162F"/>
    <w:rsid w:val="00A819A6"/>
    <w:rsid w:val="00A81AC0"/>
    <w:rsid w:val="00A822A8"/>
    <w:rsid w:val="00A822CA"/>
    <w:rsid w:val="00A8285B"/>
    <w:rsid w:val="00A828ED"/>
    <w:rsid w:val="00A82A7E"/>
    <w:rsid w:val="00A82C8B"/>
    <w:rsid w:val="00A832CA"/>
    <w:rsid w:val="00A833E7"/>
    <w:rsid w:val="00A83780"/>
    <w:rsid w:val="00A83BD2"/>
    <w:rsid w:val="00A8451A"/>
    <w:rsid w:val="00A84CC1"/>
    <w:rsid w:val="00A8518B"/>
    <w:rsid w:val="00A85892"/>
    <w:rsid w:val="00A85CA6"/>
    <w:rsid w:val="00A85E57"/>
    <w:rsid w:val="00A8602D"/>
    <w:rsid w:val="00A8665E"/>
    <w:rsid w:val="00A86AE3"/>
    <w:rsid w:val="00A86B38"/>
    <w:rsid w:val="00A86C10"/>
    <w:rsid w:val="00A86C9A"/>
    <w:rsid w:val="00A8717D"/>
    <w:rsid w:val="00A87B09"/>
    <w:rsid w:val="00A87DEB"/>
    <w:rsid w:val="00A90547"/>
    <w:rsid w:val="00A906B8"/>
    <w:rsid w:val="00A9077E"/>
    <w:rsid w:val="00A909F0"/>
    <w:rsid w:val="00A9167D"/>
    <w:rsid w:val="00A9179B"/>
    <w:rsid w:val="00A91DC0"/>
    <w:rsid w:val="00A91E73"/>
    <w:rsid w:val="00A9233A"/>
    <w:rsid w:val="00A925FA"/>
    <w:rsid w:val="00A92941"/>
    <w:rsid w:val="00A92C85"/>
    <w:rsid w:val="00A92F5F"/>
    <w:rsid w:val="00A93110"/>
    <w:rsid w:val="00A9338B"/>
    <w:rsid w:val="00A935B0"/>
    <w:rsid w:val="00A93A1D"/>
    <w:rsid w:val="00A94093"/>
    <w:rsid w:val="00A941AF"/>
    <w:rsid w:val="00A94A60"/>
    <w:rsid w:val="00A94D59"/>
    <w:rsid w:val="00A94DC2"/>
    <w:rsid w:val="00A94E21"/>
    <w:rsid w:val="00A95739"/>
    <w:rsid w:val="00A95949"/>
    <w:rsid w:val="00A9605B"/>
    <w:rsid w:val="00A96438"/>
    <w:rsid w:val="00A96E22"/>
    <w:rsid w:val="00A97063"/>
    <w:rsid w:val="00A97112"/>
    <w:rsid w:val="00A97446"/>
    <w:rsid w:val="00A97586"/>
    <w:rsid w:val="00A97671"/>
    <w:rsid w:val="00A97DA5"/>
    <w:rsid w:val="00A97E9B"/>
    <w:rsid w:val="00A97FE2"/>
    <w:rsid w:val="00AA0241"/>
    <w:rsid w:val="00AA0A89"/>
    <w:rsid w:val="00AA0F43"/>
    <w:rsid w:val="00AA1257"/>
    <w:rsid w:val="00AA175D"/>
    <w:rsid w:val="00AA17DD"/>
    <w:rsid w:val="00AA1B22"/>
    <w:rsid w:val="00AA1C8A"/>
    <w:rsid w:val="00AA2078"/>
    <w:rsid w:val="00AA3065"/>
    <w:rsid w:val="00AA329A"/>
    <w:rsid w:val="00AA34BD"/>
    <w:rsid w:val="00AA369C"/>
    <w:rsid w:val="00AA3807"/>
    <w:rsid w:val="00AA3BFF"/>
    <w:rsid w:val="00AA3D89"/>
    <w:rsid w:val="00AA4405"/>
    <w:rsid w:val="00AA4B6B"/>
    <w:rsid w:val="00AA5283"/>
    <w:rsid w:val="00AA59A0"/>
    <w:rsid w:val="00AA6245"/>
    <w:rsid w:val="00AA69E0"/>
    <w:rsid w:val="00AA6D7B"/>
    <w:rsid w:val="00AA6DF7"/>
    <w:rsid w:val="00AA6E15"/>
    <w:rsid w:val="00AA70B6"/>
    <w:rsid w:val="00AA70F9"/>
    <w:rsid w:val="00AA74FA"/>
    <w:rsid w:val="00AA760B"/>
    <w:rsid w:val="00AA7B46"/>
    <w:rsid w:val="00AB0934"/>
    <w:rsid w:val="00AB0B3A"/>
    <w:rsid w:val="00AB185C"/>
    <w:rsid w:val="00AB1AF6"/>
    <w:rsid w:val="00AB1D5E"/>
    <w:rsid w:val="00AB1EC9"/>
    <w:rsid w:val="00AB2467"/>
    <w:rsid w:val="00AB24D3"/>
    <w:rsid w:val="00AB276B"/>
    <w:rsid w:val="00AB2861"/>
    <w:rsid w:val="00AB2BBB"/>
    <w:rsid w:val="00AB2D4A"/>
    <w:rsid w:val="00AB30FC"/>
    <w:rsid w:val="00AB3B0A"/>
    <w:rsid w:val="00AB434C"/>
    <w:rsid w:val="00AB44CE"/>
    <w:rsid w:val="00AB47B9"/>
    <w:rsid w:val="00AB48CF"/>
    <w:rsid w:val="00AB531B"/>
    <w:rsid w:val="00AB5FA7"/>
    <w:rsid w:val="00AB614C"/>
    <w:rsid w:val="00AB61BD"/>
    <w:rsid w:val="00AB63C4"/>
    <w:rsid w:val="00AB658A"/>
    <w:rsid w:val="00AB65AB"/>
    <w:rsid w:val="00AB65B3"/>
    <w:rsid w:val="00AB67EE"/>
    <w:rsid w:val="00AB688C"/>
    <w:rsid w:val="00AB6E98"/>
    <w:rsid w:val="00AB733C"/>
    <w:rsid w:val="00AB7515"/>
    <w:rsid w:val="00AB7ABD"/>
    <w:rsid w:val="00AC0121"/>
    <w:rsid w:val="00AC1021"/>
    <w:rsid w:val="00AC146A"/>
    <w:rsid w:val="00AC1636"/>
    <w:rsid w:val="00AC19AC"/>
    <w:rsid w:val="00AC1BDA"/>
    <w:rsid w:val="00AC2226"/>
    <w:rsid w:val="00AC2738"/>
    <w:rsid w:val="00AC2810"/>
    <w:rsid w:val="00AC292C"/>
    <w:rsid w:val="00AC336F"/>
    <w:rsid w:val="00AC3A05"/>
    <w:rsid w:val="00AC3D47"/>
    <w:rsid w:val="00AC414E"/>
    <w:rsid w:val="00AC4324"/>
    <w:rsid w:val="00AC4496"/>
    <w:rsid w:val="00AC4B56"/>
    <w:rsid w:val="00AC4EDE"/>
    <w:rsid w:val="00AC4EE7"/>
    <w:rsid w:val="00AC5046"/>
    <w:rsid w:val="00AC57C9"/>
    <w:rsid w:val="00AC59BA"/>
    <w:rsid w:val="00AC5EAD"/>
    <w:rsid w:val="00AC616E"/>
    <w:rsid w:val="00AC6A71"/>
    <w:rsid w:val="00AC7852"/>
    <w:rsid w:val="00AC7F3D"/>
    <w:rsid w:val="00AC7F51"/>
    <w:rsid w:val="00AD037B"/>
    <w:rsid w:val="00AD0746"/>
    <w:rsid w:val="00AD0B6B"/>
    <w:rsid w:val="00AD0B95"/>
    <w:rsid w:val="00AD0BDA"/>
    <w:rsid w:val="00AD13D5"/>
    <w:rsid w:val="00AD18FF"/>
    <w:rsid w:val="00AD198E"/>
    <w:rsid w:val="00AD1A81"/>
    <w:rsid w:val="00AD1B11"/>
    <w:rsid w:val="00AD1EA8"/>
    <w:rsid w:val="00AD224A"/>
    <w:rsid w:val="00AD2855"/>
    <w:rsid w:val="00AD2C44"/>
    <w:rsid w:val="00AD2EF9"/>
    <w:rsid w:val="00AD3240"/>
    <w:rsid w:val="00AD337A"/>
    <w:rsid w:val="00AD3669"/>
    <w:rsid w:val="00AD3A3B"/>
    <w:rsid w:val="00AD3B9D"/>
    <w:rsid w:val="00AD413F"/>
    <w:rsid w:val="00AD429D"/>
    <w:rsid w:val="00AD43AD"/>
    <w:rsid w:val="00AD472B"/>
    <w:rsid w:val="00AD47FA"/>
    <w:rsid w:val="00AD4A9C"/>
    <w:rsid w:val="00AD4BDD"/>
    <w:rsid w:val="00AD4C72"/>
    <w:rsid w:val="00AD4CFC"/>
    <w:rsid w:val="00AD5190"/>
    <w:rsid w:val="00AD53D0"/>
    <w:rsid w:val="00AD56A1"/>
    <w:rsid w:val="00AD5F73"/>
    <w:rsid w:val="00AD6097"/>
    <w:rsid w:val="00AD6131"/>
    <w:rsid w:val="00AD64CA"/>
    <w:rsid w:val="00AD66B7"/>
    <w:rsid w:val="00AD6BF2"/>
    <w:rsid w:val="00AD6DCE"/>
    <w:rsid w:val="00AD6DE3"/>
    <w:rsid w:val="00AD6E0A"/>
    <w:rsid w:val="00AD6EBE"/>
    <w:rsid w:val="00AD710F"/>
    <w:rsid w:val="00AE03B7"/>
    <w:rsid w:val="00AE03EF"/>
    <w:rsid w:val="00AE0627"/>
    <w:rsid w:val="00AE14D3"/>
    <w:rsid w:val="00AE177C"/>
    <w:rsid w:val="00AE198C"/>
    <w:rsid w:val="00AE1ADC"/>
    <w:rsid w:val="00AE1B39"/>
    <w:rsid w:val="00AE1C29"/>
    <w:rsid w:val="00AE1E5C"/>
    <w:rsid w:val="00AE2299"/>
    <w:rsid w:val="00AE2A16"/>
    <w:rsid w:val="00AE2A19"/>
    <w:rsid w:val="00AE2DDC"/>
    <w:rsid w:val="00AE349C"/>
    <w:rsid w:val="00AE36DC"/>
    <w:rsid w:val="00AE36F9"/>
    <w:rsid w:val="00AE3834"/>
    <w:rsid w:val="00AE3D3C"/>
    <w:rsid w:val="00AE45B7"/>
    <w:rsid w:val="00AE47A8"/>
    <w:rsid w:val="00AE4AA1"/>
    <w:rsid w:val="00AE501A"/>
    <w:rsid w:val="00AE5152"/>
    <w:rsid w:val="00AE52B2"/>
    <w:rsid w:val="00AE5422"/>
    <w:rsid w:val="00AE6148"/>
    <w:rsid w:val="00AE631B"/>
    <w:rsid w:val="00AE647D"/>
    <w:rsid w:val="00AE6AF3"/>
    <w:rsid w:val="00AE6E84"/>
    <w:rsid w:val="00AE753B"/>
    <w:rsid w:val="00AE75D0"/>
    <w:rsid w:val="00AE780E"/>
    <w:rsid w:val="00AE7B87"/>
    <w:rsid w:val="00AE7D52"/>
    <w:rsid w:val="00AE7FA1"/>
    <w:rsid w:val="00AF00D1"/>
    <w:rsid w:val="00AF0218"/>
    <w:rsid w:val="00AF0991"/>
    <w:rsid w:val="00AF09EA"/>
    <w:rsid w:val="00AF0D2C"/>
    <w:rsid w:val="00AF1332"/>
    <w:rsid w:val="00AF19C0"/>
    <w:rsid w:val="00AF1FAA"/>
    <w:rsid w:val="00AF20CD"/>
    <w:rsid w:val="00AF232F"/>
    <w:rsid w:val="00AF24C6"/>
    <w:rsid w:val="00AF2880"/>
    <w:rsid w:val="00AF3138"/>
    <w:rsid w:val="00AF325C"/>
    <w:rsid w:val="00AF32A6"/>
    <w:rsid w:val="00AF4D46"/>
    <w:rsid w:val="00AF4F33"/>
    <w:rsid w:val="00AF516B"/>
    <w:rsid w:val="00AF56BB"/>
    <w:rsid w:val="00AF5A8D"/>
    <w:rsid w:val="00AF665D"/>
    <w:rsid w:val="00AF6982"/>
    <w:rsid w:val="00AF6A2B"/>
    <w:rsid w:val="00AF6CDB"/>
    <w:rsid w:val="00AF7289"/>
    <w:rsid w:val="00AF77FE"/>
    <w:rsid w:val="00B00589"/>
    <w:rsid w:val="00B00886"/>
    <w:rsid w:val="00B00AAB"/>
    <w:rsid w:val="00B00D82"/>
    <w:rsid w:val="00B00D92"/>
    <w:rsid w:val="00B0150F"/>
    <w:rsid w:val="00B0178E"/>
    <w:rsid w:val="00B019BE"/>
    <w:rsid w:val="00B019F0"/>
    <w:rsid w:val="00B01E59"/>
    <w:rsid w:val="00B01F52"/>
    <w:rsid w:val="00B020BC"/>
    <w:rsid w:val="00B0214A"/>
    <w:rsid w:val="00B024DB"/>
    <w:rsid w:val="00B025ED"/>
    <w:rsid w:val="00B0310D"/>
    <w:rsid w:val="00B035BD"/>
    <w:rsid w:val="00B035E0"/>
    <w:rsid w:val="00B0362C"/>
    <w:rsid w:val="00B037F3"/>
    <w:rsid w:val="00B03A16"/>
    <w:rsid w:val="00B03CB4"/>
    <w:rsid w:val="00B0415C"/>
    <w:rsid w:val="00B04827"/>
    <w:rsid w:val="00B049AA"/>
    <w:rsid w:val="00B04CFE"/>
    <w:rsid w:val="00B04F8A"/>
    <w:rsid w:val="00B05BC0"/>
    <w:rsid w:val="00B05F0F"/>
    <w:rsid w:val="00B06148"/>
    <w:rsid w:val="00B0618F"/>
    <w:rsid w:val="00B06537"/>
    <w:rsid w:val="00B065E2"/>
    <w:rsid w:val="00B06782"/>
    <w:rsid w:val="00B06B0C"/>
    <w:rsid w:val="00B07176"/>
    <w:rsid w:val="00B0798D"/>
    <w:rsid w:val="00B07A75"/>
    <w:rsid w:val="00B10A19"/>
    <w:rsid w:val="00B10ABD"/>
    <w:rsid w:val="00B1126F"/>
    <w:rsid w:val="00B114D0"/>
    <w:rsid w:val="00B11776"/>
    <w:rsid w:val="00B11A07"/>
    <w:rsid w:val="00B11A90"/>
    <w:rsid w:val="00B11BA3"/>
    <w:rsid w:val="00B11E58"/>
    <w:rsid w:val="00B1201A"/>
    <w:rsid w:val="00B1205C"/>
    <w:rsid w:val="00B120C1"/>
    <w:rsid w:val="00B1259E"/>
    <w:rsid w:val="00B132A7"/>
    <w:rsid w:val="00B133A9"/>
    <w:rsid w:val="00B13791"/>
    <w:rsid w:val="00B13886"/>
    <w:rsid w:val="00B13891"/>
    <w:rsid w:val="00B13D1B"/>
    <w:rsid w:val="00B13FB2"/>
    <w:rsid w:val="00B14349"/>
    <w:rsid w:val="00B1460B"/>
    <w:rsid w:val="00B147C4"/>
    <w:rsid w:val="00B14AAB"/>
    <w:rsid w:val="00B14E52"/>
    <w:rsid w:val="00B1553E"/>
    <w:rsid w:val="00B1591B"/>
    <w:rsid w:val="00B15C54"/>
    <w:rsid w:val="00B15C9C"/>
    <w:rsid w:val="00B16105"/>
    <w:rsid w:val="00B16CEB"/>
    <w:rsid w:val="00B16CED"/>
    <w:rsid w:val="00B16FD0"/>
    <w:rsid w:val="00B1731B"/>
    <w:rsid w:val="00B1746F"/>
    <w:rsid w:val="00B174B0"/>
    <w:rsid w:val="00B17573"/>
    <w:rsid w:val="00B175A4"/>
    <w:rsid w:val="00B17BF3"/>
    <w:rsid w:val="00B17D53"/>
    <w:rsid w:val="00B20160"/>
    <w:rsid w:val="00B207DF"/>
    <w:rsid w:val="00B20AA7"/>
    <w:rsid w:val="00B20C26"/>
    <w:rsid w:val="00B20C77"/>
    <w:rsid w:val="00B20F5F"/>
    <w:rsid w:val="00B21056"/>
    <w:rsid w:val="00B214B9"/>
    <w:rsid w:val="00B2152E"/>
    <w:rsid w:val="00B21BD8"/>
    <w:rsid w:val="00B225D2"/>
    <w:rsid w:val="00B229A2"/>
    <w:rsid w:val="00B22F53"/>
    <w:rsid w:val="00B23129"/>
    <w:rsid w:val="00B231F2"/>
    <w:rsid w:val="00B234AD"/>
    <w:rsid w:val="00B235A4"/>
    <w:rsid w:val="00B23C56"/>
    <w:rsid w:val="00B23F9A"/>
    <w:rsid w:val="00B240AE"/>
    <w:rsid w:val="00B243C4"/>
    <w:rsid w:val="00B2450F"/>
    <w:rsid w:val="00B248F3"/>
    <w:rsid w:val="00B251CB"/>
    <w:rsid w:val="00B252D9"/>
    <w:rsid w:val="00B25DF4"/>
    <w:rsid w:val="00B26010"/>
    <w:rsid w:val="00B26692"/>
    <w:rsid w:val="00B267C1"/>
    <w:rsid w:val="00B26823"/>
    <w:rsid w:val="00B2698E"/>
    <w:rsid w:val="00B26AA9"/>
    <w:rsid w:val="00B26B99"/>
    <w:rsid w:val="00B26DB2"/>
    <w:rsid w:val="00B270EB"/>
    <w:rsid w:val="00B27175"/>
    <w:rsid w:val="00B27314"/>
    <w:rsid w:val="00B27739"/>
    <w:rsid w:val="00B27751"/>
    <w:rsid w:val="00B277DD"/>
    <w:rsid w:val="00B27853"/>
    <w:rsid w:val="00B27EAB"/>
    <w:rsid w:val="00B3018C"/>
    <w:rsid w:val="00B3020F"/>
    <w:rsid w:val="00B3021F"/>
    <w:rsid w:val="00B30220"/>
    <w:rsid w:val="00B30582"/>
    <w:rsid w:val="00B306AB"/>
    <w:rsid w:val="00B30774"/>
    <w:rsid w:val="00B307F8"/>
    <w:rsid w:val="00B3084D"/>
    <w:rsid w:val="00B31051"/>
    <w:rsid w:val="00B31180"/>
    <w:rsid w:val="00B31526"/>
    <w:rsid w:val="00B315C5"/>
    <w:rsid w:val="00B31809"/>
    <w:rsid w:val="00B31845"/>
    <w:rsid w:val="00B31D0D"/>
    <w:rsid w:val="00B326EF"/>
    <w:rsid w:val="00B3310F"/>
    <w:rsid w:val="00B3351B"/>
    <w:rsid w:val="00B335AE"/>
    <w:rsid w:val="00B339AF"/>
    <w:rsid w:val="00B33B27"/>
    <w:rsid w:val="00B33D01"/>
    <w:rsid w:val="00B33E70"/>
    <w:rsid w:val="00B33F38"/>
    <w:rsid w:val="00B33F58"/>
    <w:rsid w:val="00B33F64"/>
    <w:rsid w:val="00B340B8"/>
    <w:rsid w:val="00B3411D"/>
    <w:rsid w:val="00B3453C"/>
    <w:rsid w:val="00B34841"/>
    <w:rsid w:val="00B34C66"/>
    <w:rsid w:val="00B34CDD"/>
    <w:rsid w:val="00B34D40"/>
    <w:rsid w:val="00B3546E"/>
    <w:rsid w:val="00B355C5"/>
    <w:rsid w:val="00B3561D"/>
    <w:rsid w:val="00B356F6"/>
    <w:rsid w:val="00B365D2"/>
    <w:rsid w:val="00B36C4B"/>
    <w:rsid w:val="00B36C57"/>
    <w:rsid w:val="00B3724C"/>
    <w:rsid w:val="00B374FA"/>
    <w:rsid w:val="00B37A2A"/>
    <w:rsid w:val="00B37D05"/>
    <w:rsid w:val="00B409F7"/>
    <w:rsid w:val="00B40F40"/>
    <w:rsid w:val="00B41023"/>
    <w:rsid w:val="00B414E0"/>
    <w:rsid w:val="00B418E3"/>
    <w:rsid w:val="00B41928"/>
    <w:rsid w:val="00B41A9F"/>
    <w:rsid w:val="00B41E4E"/>
    <w:rsid w:val="00B4265D"/>
    <w:rsid w:val="00B4286C"/>
    <w:rsid w:val="00B428E3"/>
    <w:rsid w:val="00B42990"/>
    <w:rsid w:val="00B42B42"/>
    <w:rsid w:val="00B430AC"/>
    <w:rsid w:val="00B43661"/>
    <w:rsid w:val="00B43A2B"/>
    <w:rsid w:val="00B43B9E"/>
    <w:rsid w:val="00B43C57"/>
    <w:rsid w:val="00B43D88"/>
    <w:rsid w:val="00B440D0"/>
    <w:rsid w:val="00B44265"/>
    <w:rsid w:val="00B44452"/>
    <w:rsid w:val="00B4471F"/>
    <w:rsid w:val="00B4495C"/>
    <w:rsid w:val="00B44BC7"/>
    <w:rsid w:val="00B44C3B"/>
    <w:rsid w:val="00B45246"/>
    <w:rsid w:val="00B45634"/>
    <w:rsid w:val="00B456D0"/>
    <w:rsid w:val="00B4582A"/>
    <w:rsid w:val="00B45D4B"/>
    <w:rsid w:val="00B460D6"/>
    <w:rsid w:val="00B46397"/>
    <w:rsid w:val="00B464B0"/>
    <w:rsid w:val="00B4675C"/>
    <w:rsid w:val="00B47429"/>
    <w:rsid w:val="00B47974"/>
    <w:rsid w:val="00B47C23"/>
    <w:rsid w:val="00B47D0E"/>
    <w:rsid w:val="00B47F72"/>
    <w:rsid w:val="00B504C7"/>
    <w:rsid w:val="00B504F8"/>
    <w:rsid w:val="00B50890"/>
    <w:rsid w:val="00B50909"/>
    <w:rsid w:val="00B50AE4"/>
    <w:rsid w:val="00B50B90"/>
    <w:rsid w:val="00B51450"/>
    <w:rsid w:val="00B51E45"/>
    <w:rsid w:val="00B524B0"/>
    <w:rsid w:val="00B5280C"/>
    <w:rsid w:val="00B5297A"/>
    <w:rsid w:val="00B53582"/>
    <w:rsid w:val="00B53EB0"/>
    <w:rsid w:val="00B53F64"/>
    <w:rsid w:val="00B546DA"/>
    <w:rsid w:val="00B547AC"/>
    <w:rsid w:val="00B54A8F"/>
    <w:rsid w:val="00B557DE"/>
    <w:rsid w:val="00B55870"/>
    <w:rsid w:val="00B55F91"/>
    <w:rsid w:val="00B564B1"/>
    <w:rsid w:val="00B5677B"/>
    <w:rsid w:val="00B568A8"/>
    <w:rsid w:val="00B56CAD"/>
    <w:rsid w:val="00B56F0C"/>
    <w:rsid w:val="00B57706"/>
    <w:rsid w:val="00B578B3"/>
    <w:rsid w:val="00B57A2B"/>
    <w:rsid w:val="00B6082A"/>
    <w:rsid w:val="00B60ADF"/>
    <w:rsid w:val="00B61273"/>
    <w:rsid w:val="00B61387"/>
    <w:rsid w:val="00B614F5"/>
    <w:rsid w:val="00B61700"/>
    <w:rsid w:val="00B61B70"/>
    <w:rsid w:val="00B620E1"/>
    <w:rsid w:val="00B62C6F"/>
    <w:rsid w:val="00B6307C"/>
    <w:rsid w:val="00B635D8"/>
    <w:rsid w:val="00B63A35"/>
    <w:rsid w:val="00B63C4E"/>
    <w:rsid w:val="00B63C96"/>
    <w:rsid w:val="00B63F26"/>
    <w:rsid w:val="00B642F7"/>
    <w:rsid w:val="00B64308"/>
    <w:rsid w:val="00B64343"/>
    <w:rsid w:val="00B64C1B"/>
    <w:rsid w:val="00B64D1B"/>
    <w:rsid w:val="00B65078"/>
    <w:rsid w:val="00B6521D"/>
    <w:rsid w:val="00B65639"/>
    <w:rsid w:val="00B65700"/>
    <w:rsid w:val="00B6611C"/>
    <w:rsid w:val="00B665C7"/>
    <w:rsid w:val="00B665CB"/>
    <w:rsid w:val="00B66B89"/>
    <w:rsid w:val="00B66CF4"/>
    <w:rsid w:val="00B67200"/>
    <w:rsid w:val="00B676AE"/>
    <w:rsid w:val="00B67E33"/>
    <w:rsid w:val="00B67FD2"/>
    <w:rsid w:val="00B70469"/>
    <w:rsid w:val="00B704A3"/>
    <w:rsid w:val="00B70963"/>
    <w:rsid w:val="00B70E23"/>
    <w:rsid w:val="00B70F95"/>
    <w:rsid w:val="00B71A3F"/>
    <w:rsid w:val="00B720F5"/>
    <w:rsid w:val="00B7221B"/>
    <w:rsid w:val="00B72464"/>
    <w:rsid w:val="00B72CF7"/>
    <w:rsid w:val="00B731AC"/>
    <w:rsid w:val="00B737E4"/>
    <w:rsid w:val="00B73A43"/>
    <w:rsid w:val="00B73B44"/>
    <w:rsid w:val="00B74096"/>
    <w:rsid w:val="00B74190"/>
    <w:rsid w:val="00B74442"/>
    <w:rsid w:val="00B74F4F"/>
    <w:rsid w:val="00B750AF"/>
    <w:rsid w:val="00B75353"/>
    <w:rsid w:val="00B75364"/>
    <w:rsid w:val="00B753BD"/>
    <w:rsid w:val="00B75413"/>
    <w:rsid w:val="00B7565E"/>
    <w:rsid w:val="00B758B5"/>
    <w:rsid w:val="00B758C0"/>
    <w:rsid w:val="00B75999"/>
    <w:rsid w:val="00B75B71"/>
    <w:rsid w:val="00B75EDF"/>
    <w:rsid w:val="00B75F5E"/>
    <w:rsid w:val="00B760D8"/>
    <w:rsid w:val="00B7631A"/>
    <w:rsid w:val="00B76346"/>
    <w:rsid w:val="00B76DBC"/>
    <w:rsid w:val="00B7786E"/>
    <w:rsid w:val="00B77C5D"/>
    <w:rsid w:val="00B80ACD"/>
    <w:rsid w:val="00B81C0F"/>
    <w:rsid w:val="00B81CE3"/>
    <w:rsid w:val="00B81E80"/>
    <w:rsid w:val="00B82203"/>
    <w:rsid w:val="00B82438"/>
    <w:rsid w:val="00B8254A"/>
    <w:rsid w:val="00B82951"/>
    <w:rsid w:val="00B82AE9"/>
    <w:rsid w:val="00B82F00"/>
    <w:rsid w:val="00B82FFD"/>
    <w:rsid w:val="00B83262"/>
    <w:rsid w:val="00B83362"/>
    <w:rsid w:val="00B833F1"/>
    <w:rsid w:val="00B838E0"/>
    <w:rsid w:val="00B83B23"/>
    <w:rsid w:val="00B83D76"/>
    <w:rsid w:val="00B8401C"/>
    <w:rsid w:val="00B8432F"/>
    <w:rsid w:val="00B843AB"/>
    <w:rsid w:val="00B84734"/>
    <w:rsid w:val="00B86203"/>
    <w:rsid w:val="00B86D03"/>
    <w:rsid w:val="00B8758F"/>
    <w:rsid w:val="00B87D56"/>
    <w:rsid w:val="00B903E1"/>
    <w:rsid w:val="00B90635"/>
    <w:rsid w:val="00B91878"/>
    <w:rsid w:val="00B91B00"/>
    <w:rsid w:val="00B91DDF"/>
    <w:rsid w:val="00B91E00"/>
    <w:rsid w:val="00B91FCB"/>
    <w:rsid w:val="00B927E3"/>
    <w:rsid w:val="00B928B9"/>
    <w:rsid w:val="00B92971"/>
    <w:rsid w:val="00B931AC"/>
    <w:rsid w:val="00B9336D"/>
    <w:rsid w:val="00B933E1"/>
    <w:rsid w:val="00B9421C"/>
    <w:rsid w:val="00B94707"/>
    <w:rsid w:val="00B94915"/>
    <w:rsid w:val="00B94F6F"/>
    <w:rsid w:val="00B95192"/>
    <w:rsid w:val="00B95508"/>
    <w:rsid w:val="00B95CCA"/>
    <w:rsid w:val="00B95F0D"/>
    <w:rsid w:val="00B95FE2"/>
    <w:rsid w:val="00B9659C"/>
    <w:rsid w:val="00B9667B"/>
    <w:rsid w:val="00B969F5"/>
    <w:rsid w:val="00B96A01"/>
    <w:rsid w:val="00B97053"/>
    <w:rsid w:val="00B97254"/>
    <w:rsid w:val="00B972EE"/>
    <w:rsid w:val="00B9765F"/>
    <w:rsid w:val="00B976FF"/>
    <w:rsid w:val="00B97C7C"/>
    <w:rsid w:val="00B97C96"/>
    <w:rsid w:val="00BA01DE"/>
    <w:rsid w:val="00BA0C1B"/>
    <w:rsid w:val="00BA0C2C"/>
    <w:rsid w:val="00BA0D24"/>
    <w:rsid w:val="00BA100D"/>
    <w:rsid w:val="00BA10E6"/>
    <w:rsid w:val="00BA127A"/>
    <w:rsid w:val="00BA1355"/>
    <w:rsid w:val="00BA1EB4"/>
    <w:rsid w:val="00BA2257"/>
    <w:rsid w:val="00BA2885"/>
    <w:rsid w:val="00BA28B7"/>
    <w:rsid w:val="00BA29B4"/>
    <w:rsid w:val="00BA316B"/>
    <w:rsid w:val="00BA3624"/>
    <w:rsid w:val="00BA3D26"/>
    <w:rsid w:val="00BA3E22"/>
    <w:rsid w:val="00BA3FFF"/>
    <w:rsid w:val="00BA4359"/>
    <w:rsid w:val="00BA4867"/>
    <w:rsid w:val="00BA4934"/>
    <w:rsid w:val="00BA4B2D"/>
    <w:rsid w:val="00BA4CF3"/>
    <w:rsid w:val="00BA58AB"/>
    <w:rsid w:val="00BA625D"/>
    <w:rsid w:val="00BA6262"/>
    <w:rsid w:val="00BA6E36"/>
    <w:rsid w:val="00BA7145"/>
    <w:rsid w:val="00BA763E"/>
    <w:rsid w:val="00BA78EF"/>
    <w:rsid w:val="00BA7948"/>
    <w:rsid w:val="00BA7C87"/>
    <w:rsid w:val="00BA7D01"/>
    <w:rsid w:val="00BB0004"/>
    <w:rsid w:val="00BB0541"/>
    <w:rsid w:val="00BB1138"/>
    <w:rsid w:val="00BB1350"/>
    <w:rsid w:val="00BB19D0"/>
    <w:rsid w:val="00BB1AAB"/>
    <w:rsid w:val="00BB1F76"/>
    <w:rsid w:val="00BB25C5"/>
    <w:rsid w:val="00BB2BDF"/>
    <w:rsid w:val="00BB301C"/>
    <w:rsid w:val="00BB3104"/>
    <w:rsid w:val="00BB329B"/>
    <w:rsid w:val="00BB344F"/>
    <w:rsid w:val="00BB362A"/>
    <w:rsid w:val="00BB3673"/>
    <w:rsid w:val="00BB3CFA"/>
    <w:rsid w:val="00BB3D57"/>
    <w:rsid w:val="00BB3F6F"/>
    <w:rsid w:val="00BB44D3"/>
    <w:rsid w:val="00BB5016"/>
    <w:rsid w:val="00BB578D"/>
    <w:rsid w:val="00BB5A43"/>
    <w:rsid w:val="00BB5E12"/>
    <w:rsid w:val="00BB6492"/>
    <w:rsid w:val="00BB6501"/>
    <w:rsid w:val="00BB70D1"/>
    <w:rsid w:val="00BB7116"/>
    <w:rsid w:val="00BB74FE"/>
    <w:rsid w:val="00BB7624"/>
    <w:rsid w:val="00BB7AED"/>
    <w:rsid w:val="00BB7D44"/>
    <w:rsid w:val="00BB7D60"/>
    <w:rsid w:val="00BB7EC1"/>
    <w:rsid w:val="00BC013C"/>
    <w:rsid w:val="00BC0A2F"/>
    <w:rsid w:val="00BC0A75"/>
    <w:rsid w:val="00BC0A7E"/>
    <w:rsid w:val="00BC0ED2"/>
    <w:rsid w:val="00BC1041"/>
    <w:rsid w:val="00BC1097"/>
    <w:rsid w:val="00BC14BB"/>
    <w:rsid w:val="00BC14CA"/>
    <w:rsid w:val="00BC17E2"/>
    <w:rsid w:val="00BC18AB"/>
    <w:rsid w:val="00BC19AB"/>
    <w:rsid w:val="00BC206A"/>
    <w:rsid w:val="00BC261F"/>
    <w:rsid w:val="00BC2739"/>
    <w:rsid w:val="00BC2A0B"/>
    <w:rsid w:val="00BC2CEC"/>
    <w:rsid w:val="00BC2D97"/>
    <w:rsid w:val="00BC3057"/>
    <w:rsid w:val="00BC3511"/>
    <w:rsid w:val="00BC363D"/>
    <w:rsid w:val="00BC3665"/>
    <w:rsid w:val="00BC37D0"/>
    <w:rsid w:val="00BC3BD9"/>
    <w:rsid w:val="00BC4006"/>
    <w:rsid w:val="00BC41BF"/>
    <w:rsid w:val="00BC4422"/>
    <w:rsid w:val="00BC447D"/>
    <w:rsid w:val="00BC451B"/>
    <w:rsid w:val="00BC4798"/>
    <w:rsid w:val="00BC4AC8"/>
    <w:rsid w:val="00BC4DEB"/>
    <w:rsid w:val="00BC4EB9"/>
    <w:rsid w:val="00BC54F8"/>
    <w:rsid w:val="00BC61A4"/>
    <w:rsid w:val="00BC61CE"/>
    <w:rsid w:val="00BC6B2C"/>
    <w:rsid w:val="00BC6B36"/>
    <w:rsid w:val="00BC6BF1"/>
    <w:rsid w:val="00BC6C15"/>
    <w:rsid w:val="00BC75BA"/>
    <w:rsid w:val="00BC75C9"/>
    <w:rsid w:val="00BC77B2"/>
    <w:rsid w:val="00BC7D05"/>
    <w:rsid w:val="00BC7F20"/>
    <w:rsid w:val="00BC7F34"/>
    <w:rsid w:val="00BD0223"/>
    <w:rsid w:val="00BD059A"/>
    <w:rsid w:val="00BD08F5"/>
    <w:rsid w:val="00BD09A4"/>
    <w:rsid w:val="00BD0A21"/>
    <w:rsid w:val="00BD0AF9"/>
    <w:rsid w:val="00BD1601"/>
    <w:rsid w:val="00BD1B31"/>
    <w:rsid w:val="00BD21ED"/>
    <w:rsid w:val="00BD28F9"/>
    <w:rsid w:val="00BD2CDE"/>
    <w:rsid w:val="00BD3040"/>
    <w:rsid w:val="00BD33C9"/>
    <w:rsid w:val="00BD3E34"/>
    <w:rsid w:val="00BD41C7"/>
    <w:rsid w:val="00BD4408"/>
    <w:rsid w:val="00BD44BB"/>
    <w:rsid w:val="00BD493B"/>
    <w:rsid w:val="00BD4BB0"/>
    <w:rsid w:val="00BD4C22"/>
    <w:rsid w:val="00BD5124"/>
    <w:rsid w:val="00BD5162"/>
    <w:rsid w:val="00BD53C4"/>
    <w:rsid w:val="00BD54C4"/>
    <w:rsid w:val="00BD5CB6"/>
    <w:rsid w:val="00BD6207"/>
    <w:rsid w:val="00BD6293"/>
    <w:rsid w:val="00BD6950"/>
    <w:rsid w:val="00BD6B32"/>
    <w:rsid w:val="00BD6F0E"/>
    <w:rsid w:val="00BD71B6"/>
    <w:rsid w:val="00BD7E6B"/>
    <w:rsid w:val="00BE00E6"/>
    <w:rsid w:val="00BE0175"/>
    <w:rsid w:val="00BE01B0"/>
    <w:rsid w:val="00BE02B4"/>
    <w:rsid w:val="00BE02E2"/>
    <w:rsid w:val="00BE0A64"/>
    <w:rsid w:val="00BE1550"/>
    <w:rsid w:val="00BE15CA"/>
    <w:rsid w:val="00BE18E8"/>
    <w:rsid w:val="00BE1D1E"/>
    <w:rsid w:val="00BE1F03"/>
    <w:rsid w:val="00BE20EB"/>
    <w:rsid w:val="00BE24E5"/>
    <w:rsid w:val="00BE2506"/>
    <w:rsid w:val="00BE2785"/>
    <w:rsid w:val="00BE2D06"/>
    <w:rsid w:val="00BE3077"/>
    <w:rsid w:val="00BE3347"/>
    <w:rsid w:val="00BE3565"/>
    <w:rsid w:val="00BE3BE4"/>
    <w:rsid w:val="00BE3CC6"/>
    <w:rsid w:val="00BE3F7D"/>
    <w:rsid w:val="00BE3FD2"/>
    <w:rsid w:val="00BE421C"/>
    <w:rsid w:val="00BE4371"/>
    <w:rsid w:val="00BE4A32"/>
    <w:rsid w:val="00BE4B32"/>
    <w:rsid w:val="00BE4C1E"/>
    <w:rsid w:val="00BE5131"/>
    <w:rsid w:val="00BE5239"/>
    <w:rsid w:val="00BE5412"/>
    <w:rsid w:val="00BE5D19"/>
    <w:rsid w:val="00BE5EB0"/>
    <w:rsid w:val="00BE60A2"/>
    <w:rsid w:val="00BE61A2"/>
    <w:rsid w:val="00BE6803"/>
    <w:rsid w:val="00BE6835"/>
    <w:rsid w:val="00BE6A8F"/>
    <w:rsid w:val="00BE707C"/>
    <w:rsid w:val="00BE7171"/>
    <w:rsid w:val="00BE73FE"/>
    <w:rsid w:val="00BE77F7"/>
    <w:rsid w:val="00BE7930"/>
    <w:rsid w:val="00BE7AEC"/>
    <w:rsid w:val="00BE7BA5"/>
    <w:rsid w:val="00BE7C37"/>
    <w:rsid w:val="00BE7ED3"/>
    <w:rsid w:val="00BF0515"/>
    <w:rsid w:val="00BF1025"/>
    <w:rsid w:val="00BF1168"/>
    <w:rsid w:val="00BF11A6"/>
    <w:rsid w:val="00BF16C5"/>
    <w:rsid w:val="00BF1756"/>
    <w:rsid w:val="00BF1DF9"/>
    <w:rsid w:val="00BF2026"/>
    <w:rsid w:val="00BF27E3"/>
    <w:rsid w:val="00BF2FB4"/>
    <w:rsid w:val="00BF3A88"/>
    <w:rsid w:val="00BF40C5"/>
    <w:rsid w:val="00BF4486"/>
    <w:rsid w:val="00BF48C2"/>
    <w:rsid w:val="00BF4A8C"/>
    <w:rsid w:val="00BF4AD9"/>
    <w:rsid w:val="00BF4E4C"/>
    <w:rsid w:val="00BF4F43"/>
    <w:rsid w:val="00BF5AE4"/>
    <w:rsid w:val="00BF61D3"/>
    <w:rsid w:val="00BF64B5"/>
    <w:rsid w:val="00BF698A"/>
    <w:rsid w:val="00BF6C61"/>
    <w:rsid w:val="00BF6EC8"/>
    <w:rsid w:val="00BF730F"/>
    <w:rsid w:val="00BF74C0"/>
    <w:rsid w:val="00BF764C"/>
    <w:rsid w:val="00BF7B8A"/>
    <w:rsid w:val="00BF7FFC"/>
    <w:rsid w:val="00C0004E"/>
    <w:rsid w:val="00C00331"/>
    <w:rsid w:val="00C004F9"/>
    <w:rsid w:val="00C0064D"/>
    <w:rsid w:val="00C006EA"/>
    <w:rsid w:val="00C006F3"/>
    <w:rsid w:val="00C00777"/>
    <w:rsid w:val="00C01227"/>
    <w:rsid w:val="00C0139E"/>
    <w:rsid w:val="00C01646"/>
    <w:rsid w:val="00C016FE"/>
    <w:rsid w:val="00C017A1"/>
    <w:rsid w:val="00C01A66"/>
    <w:rsid w:val="00C01D82"/>
    <w:rsid w:val="00C0204C"/>
    <w:rsid w:val="00C026F6"/>
    <w:rsid w:val="00C0283E"/>
    <w:rsid w:val="00C02A90"/>
    <w:rsid w:val="00C02AF8"/>
    <w:rsid w:val="00C02DA1"/>
    <w:rsid w:val="00C02DE2"/>
    <w:rsid w:val="00C033BE"/>
    <w:rsid w:val="00C03486"/>
    <w:rsid w:val="00C03A3D"/>
    <w:rsid w:val="00C03A6E"/>
    <w:rsid w:val="00C03F2C"/>
    <w:rsid w:val="00C03F87"/>
    <w:rsid w:val="00C03FD0"/>
    <w:rsid w:val="00C043B2"/>
    <w:rsid w:val="00C04663"/>
    <w:rsid w:val="00C04B2A"/>
    <w:rsid w:val="00C05AC8"/>
    <w:rsid w:val="00C05D2B"/>
    <w:rsid w:val="00C066CB"/>
    <w:rsid w:val="00C06D45"/>
    <w:rsid w:val="00C06D4E"/>
    <w:rsid w:val="00C073BF"/>
    <w:rsid w:val="00C07640"/>
    <w:rsid w:val="00C07BB5"/>
    <w:rsid w:val="00C07F3A"/>
    <w:rsid w:val="00C102C2"/>
    <w:rsid w:val="00C109D9"/>
    <w:rsid w:val="00C10B40"/>
    <w:rsid w:val="00C10C62"/>
    <w:rsid w:val="00C10D94"/>
    <w:rsid w:val="00C10F05"/>
    <w:rsid w:val="00C10FF7"/>
    <w:rsid w:val="00C116C3"/>
    <w:rsid w:val="00C117FA"/>
    <w:rsid w:val="00C118F0"/>
    <w:rsid w:val="00C11A3E"/>
    <w:rsid w:val="00C11E30"/>
    <w:rsid w:val="00C11FF5"/>
    <w:rsid w:val="00C1203D"/>
    <w:rsid w:val="00C12069"/>
    <w:rsid w:val="00C127DD"/>
    <w:rsid w:val="00C12B60"/>
    <w:rsid w:val="00C12CAD"/>
    <w:rsid w:val="00C13561"/>
    <w:rsid w:val="00C13D08"/>
    <w:rsid w:val="00C1419A"/>
    <w:rsid w:val="00C1424A"/>
    <w:rsid w:val="00C14416"/>
    <w:rsid w:val="00C14BDA"/>
    <w:rsid w:val="00C14DA8"/>
    <w:rsid w:val="00C15295"/>
    <w:rsid w:val="00C15651"/>
    <w:rsid w:val="00C15709"/>
    <w:rsid w:val="00C15B83"/>
    <w:rsid w:val="00C15C2D"/>
    <w:rsid w:val="00C15F6A"/>
    <w:rsid w:val="00C160F4"/>
    <w:rsid w:val="00C1643D"/>
    <w:rsid w:val="00C172C9"/>
    <w:rsid w:val="00C17406"/>
    <w:rsid w:val="00C1746C"/>
    <w:rsid w:val="00C17B68"/>
    <w:rsid w:val="00C17D78"/>
    <w:rsid w:val="00C17FB6"/>
    <w:rsid w:val="00C20082"/>
    <w:rsid w:val="00C2030C"/>
    <w:rsid w:val="00C2031B"/>
    <w:rsid w:val="00C20E9D"/>
    <w:rsid w:val="00C20EAB"/>
    <w:rsid w:val="00C210A3"/>
    <w:rsid w:val="00C217F8"/>
    <w:rsid w:val="00C2185B"/>
    <w:rsid w:val="00C21958"/>
    <w:rsid w:val="00C21E87"/>
    <w:rsid w:val="00C222ED"/>
    <w:rsid w:val="00C22323"/>
    <w:rsid w:val="00C2238F"/>
    <w:rsid w:val="00C224CE"/>
    <w:rsid w:val="00C22D42"/>
    <w:rsid w:val="00C2303B"/>
    <w:rsid w:val="00C23083"/>
    <w:rsid w:val="00C23232"/>
    <w:rsid w:val="00C236EE"/>
    <w:rsid w:val="00C238C3"/>
    <w:rsid w:val="00C238E1"/>
    <w:rsid w:val="00C2464A"/>
    <w:rsid w:val="00C246A7"/>
    <w:rsid w:val="00C247F0"/>
    <w:rsid w:val="00C24FDA"/>
    <w:rsid w:val="00C25922"/>
    <w:rsid w:val="00C25C92"/>
    <w:rsid w:val="00C25C9B"/>
    <w:rsid w:val="00C25DB8"/>
    <w:rsid w:val="00C260D6"/>
    <w:rsid w:val="00C26EBD"/>
    <w:rsid w:val="00C27406"/>
    <w:rsid w:val="00C27440"/>
    <w:rsid w:val="00C27519"/>
    <w:rsid w:val="00C27643"/>
    <w:rsid w:val="00C27A6B"/>
    <w:rsid w:val="00C30763"/>
    <w:rsid w:val="00C30BFE"/>
    <w:rsid w:val="00C30D95"/>
    <w:rsid w:val="00C30E52"/>
    <w:rsid w:val="00C31057"/>
    <w:rsid w:val="00C3138F"/>
    <w:rsid w:val="00C3147C"/>
    <w:rsid w:val="00C31B15"/>
    <w:rsid w:val="00C31C8C"/>
    <w:rsid w:val="00C320EB"/>
    <w:rsid w:val="00C321A4"/>
    <w:rsid w:val="00C32A62"/>
    <w:rsid w:val="00C32CB6"/>
    <w:rsid w:val="00C32E20"/>
    <w:rsid w:val="00C33295"/>
    <w:rsid w:val="00C33ECC"/>
    <w:rsid w:val="00C33F80"/>
    <w:rsid w:val="00C34034"/>
    <w:rsid w:val="00C349A2"/>
    <w:rsid w:val="00C34BE9"/>
    <w:rsid w:val="00C34D40"/>
    <w:rsid w:val="00C34F6C"/>
    <w:rsid w:val="00C3556D"/>
    <w:rsid w:val="00C356DA"/>
    <w:rsid w:val="00C358D4"/>
    <w:rsid w:val="00C36425"/>
    <w:rsid w:val="00C365BB"/>
    <w:rsid w:val="00C370CC"/>
    <w:rsid w:val="00C3736E"/>
    <w:rsid w:val="00C375F8"/>
    <w:rsid w:val="00C376CD"/>
    <w:rsid w:val="00C377DE"/>
    <w:rsid w:val="00C37977"/>
    <w:rsid w:val="00C37A57"/>
    <w:rsid w:val="00C37F88"/>
    <w:rsid w:val="00C4001D"/>
    <w:rsid w:val="00C4098B"/>
    <w:rsid w:val="00C40A1C"/>
    <w:rsid w:val="00C4122D"/>
    <w:rsid w:val="00C41820"/>
    <w:rsid w:val="00C41B09"/>
    <w:rsid w:val="00C41D1E"/>
    <w:rsid w:val="00C41ECD"/>
    <w:rsid w:val="00C420D9"/>
    <w:rsid w:val="00C426C2"/>
    <w:rsid w:val="00C42C36"/>
    <w:rsid w:val="00C42F79"/>
    <w:rsid w:val="00C43063"/>
    <w:rsid w:val="00C43547"/>
    <w:rsid w:val="00C43776"/>
    <w:rsid w:val="00C43A4C"/>
    <w:rsid w:val="00C43B92"/>
    <w:rsid w:val="00C43D29"/>
    <w:rsid w:val="00C43D8B"/>
    <w:rsid w:val="00C43E05"/>
    <w:rsid w:val="00C44141"/>
    <w:rsid w:val="00C4455C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929"/>
    <w:rsid w:val="00C45D70"/>
    <w:rsid w:val="00C46354"/>
    <w:rsid w:val="00C4674C"/>
    <w:rsid w:val="00C46EF2"/>
    <w:rsid w:val="00C4720A"/>
    <w:rsid w:val="00C475BD"/>
    <w:rsid w:val="00C47782"/>
    <w:rsid w:val="00C477EA"/>
    <w:rsid w:val="00C4787C"/>
    <w:rsid w:val="00C47D87"/>
    <w:rsid w:val="00C47EE9"/>
    <w:rsid w:val="00C50080"/>
    <w:rsid w:val="00C507BF"/>
    <w:rsid w:val="00C509EF"/>
    <w:rsid w:val="00C50AC1"/>
    <w:rsid w:val="00C50E5D"/>
    <w:rsid w:val="00C50F31"/>
    <w:rsid w:val="00C51695"/>
    <w:rsid w:val="00C519A9"/>
    <w:rsid w:val="00C51DEB"/>
    <w:rsid w:val="00C51DF7"/>
    <w:rsid w:val="00C5203C"/>
    <w:rsid w:val="00C524C8"/>
    <w:rsid w:val="00C52581"/>
    <w:rsid w:val="00C528E7"/>
    <w:rsid w:val="00C52BEA"/>
    <w:rsid w:val="00C52E8D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6B5"/>
    <w:rsid w:val="00C55978"/>
    <w:rsid w:val="00C559F9"/>
    <w:rsid w:val="00C55BCB"/>
    <w:rsid w:val="00C55F2B"/>
    <w:rsid w:val="00C56EF2"/>
    <w:rsid w:val="00C577FD"/>
    <w:rsid w:val="00C578B9"/>
    <w:rsid w:val="00C57A19"/>
    <w:rsid w:val="00C57F3A"/>
    <w:rsid w:val="00C60B02"/>
    <w:rsid w:val="00C60E4F"/>
    <w:rsid w:val="00C610F9"/>
    <w:rsid w:val="00C61429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AD7"/>
    <w:rsid w:val="00C635D3"/>
    <w:rsid w:val="00C6382C"/>
    <w:rsid w:val="00C64690"/>
    <w:rsid w:val="00C6469F"/>
    <w:rsid w:val="00C64A7A"/>
    <w:rsid w:val="00C64B0C"/>
    <w:rsid w:val="00C64D37"/>
    <w:rsid w:val="00C65443"/>
    <w:rsid w:val="00C667A7"/>
    <w:rsid w:val="00C66936"/>
    <w:rsid w:val="00C66C0D"/>
    <w:rsid w:val="00C705FF"/>
    <w:rsid w:val="00C70BAC"/>
    <w:rsid w:val="00C70D45"/>
    <w:rsid w:val="00C70F64"/>
    <w:rsid w:val="00C7152D"/>
    <w:rsid w:val="00C71551"/>
    <w:rsid w:val="00C716E6"/>
    <w:rsid w:val="00C7174D"/>
    <w:rsid w:val="00C71B64"/>
    <w:rsid w:val="00C71F69"/>
    <w:rsid w:val="00C73944"/>
    <w:rsid w:val="00C73C4A"/>
    <w:rsid w:val="00C73D3A"/>
    <w:rsid w:val="00C74288"/>
    <w:rsid w:val="00C7482A"/>
    <w:rsid w:val="00C74861"/>
    <w:rsid w:val="00C74F0E"/>
    <w:rsid w:val="00C75217"/>
    <w:rsid w:val="00C7550A"/>
    <w:rsid w:val="00C75624"/>
    <w:rsid w:val="00C756B4"/>
    <w:rsid w:val="00C75DA9"/>
    <w:rsid w:val="00C75E34"/>
    <w:rsid w:val="00C760B0"/>
    <w:rsid w:val="00C7638A"/>
    <w:rsid w:val="00C76CA0"/>
    <w:rsid w:val="00C76CC5"/>
    <w:rsid w:val="00C76CD2"/>
    <w:rsid w:val="00C76CF1"/>
    <w:rsid w:val="00C772AC"/>
    <w:rsid w:val="00C77367"/>
    <w:rsid w:val="00C7740A"/>
    <w:rsid w:val="00C77A34"/>
    <w:rsid w:val="00C80B6D"/>
    <w:rsid w:val="00C80B95"/>
    <w:rsid w:val="00C8172B"/>
    <w:rsid w:val="00C81C02"/>
    <w:rsid w:val="00C81CD1"/>
    <w:rsid w:val="00C81DDE"/>
    <w:rsid w:val="00C81E1A"/>
    <w:rsid w:val="00C82118"/>
    <w:rsid w:val="00C821B4"/>
    <w:rsid w:val="00C82730"/>
    <w:rsid w:val="00C82C38"/>
    <w:rsid w:val="00C833F3"/>
    <w:rsid w:val="00C83518"/>
    <w:rsid w:val="00C83B2F"/>
    <w:rsid w:val="00C83F6D"/>
    <w:rsid w:val="00C83F87"/>
    <w:rsid w:val="00C84023"/>
    <w:rsid w:val="00C84288"/>
    <w:rsid w:val="00C84435"/>
    <w:rsid w:val="00C8463F"/>
    <w:rsid w:val="00C85453"/>
    <w:rsid w:val="00C85556"/>
    <w:rsid w:val="00C855B7"/>
    <w:rsid w:val="00C85707"/>
    <w:rsid w:val="00C85CD7"/>
    <w:rsid w:val="00C86224"/>
    <w:rsid w:val="00C862B2"/>
    <w:rsid w:val="00C8682C"/>
    <w:rsid w:val="00C86A21"/>
    <w:rsid w:val="00C86DC6"/>
    <w:rsid w:val="00C86E64"/>
    <w:rsid w:val="00C86F06"/>
    <w:rsid w:val="00C86FC7"/>
    <w:rsid w:val="00C87568"/>
    <w:rsid w:val="00C90264"/>
    <w:rsid w:val="00C903E8"/>
    <w:rsid w:val="00C90CBF"/>
    <w:rsid w:val="00C90F24"/>
    <w:rsid w:val="00C90FF2"/>
    <w:rsid w:val="00C9100B"/>
    <w:rsid w:val="00C9185F"/>
    <w:rsid w:val="00C91A56"/>
    <w:rsid w:val="00C92B64"/>
    <w:rsid w:val="00C92E2F"/>
    <w:rsid w:val="00C92E88"/>
    <w:rsid w:val="00C930C0"/>
    <w:rsid w:val="00C93365"/>
    <w:rsid w:val="00C939EB"/>
    <w:rsid w:val="00C93DCF"/>
    <w:rsid w:val="00C94272"/>
    <w:rsid w:val="00C942BE"/>
    <w:rsid w:val="00C94A34"/>
    <w:rsid w:val="00C94A4D"/>
    <w:rsid w:val="00C95255"/>
    <w:rsid w:val="00C954A7"/>
    <w:rsid w:val="00C9574A"/>
    <w:rsid w:val="00C95CF0"/>
    <w:rsid w:val="00C95CFE"/>
    <w:rsid w:val="00C95DB5"/>
    <w:rsid w:val="00C96094"/>
    <w:rsid w:val="00C97731"/>
    <w:rsid w:val="00C97CA0"/>
    <w:rsid w:val="00CA091B"/>
    <w:rsid w:val="00CA0B41"/>
    <w:rsid w:val="00CA128A"/>
    <w:rsid w:val="00CA17C8"/>
    <w:rsid w:val="00CA1AAC"/>
    <w:rsid w:val="00CA2CAE"/>
    <w:rsid w:val="00CA2CE5"/>
    <w:rsid w:val="00CA341C"/>
    <w:rsid w:val="00CA3864"/>
    <w:rsid w:val="00CA3B1E"/>
    <w:rsid w:val="00CA3C4C"/>
    <w:rsid w:val="00CA3D0B"/>
    <w:rsid w:val="00CA3D2D"/>
    <w:rsid w:val="00CA42EC"/>
    <w:rsid w:val="00CA4564"/>
    <w:rsid w:val="00CA4570"/>
    <w:rsid w:val="00CA4B45"/>
    <w:rsid w:val="00CA4F0A"/>
    <w:rsid w:val="00CA4F72"/>
    <w:rsid w:val="00CA4FFF"/>
    <w:rsid w:val="00CA5436"/>
    <w:rsid w:val="00CA5700"/>
    <w:rsid w:val="00CA5783"/>
    <w:rsid w:val="00CA5C36"/>
    <w:rsid w:val="00CA6B26"/>
    <w:rsid w:val="00CA72BF"/>
    <w:rsid w:val="00CA7322"/>
    <w:rsid w:val="00CA7490"/>
    <w:rsid w:val="00CA77D7"/>
    <w:rsid w:val="00CA7AAB"/>
    <w:rsid w:val="00CB0050"/>
    <w:rsid w:val="00CB01D5"/>
    <w:rsid w:val="00CB04B3"/>
    <w:rsid w:val="00CB06B7"/>
    <w:rsid w:val="00CB0B62"/>
    <w:rsid w:val="00CB0D05"/>
    <w:rsid w:val="00CB1487"/>
    <w:rsid w:val="00CB1869"/>
    <w:rsid w:val="00CB19FE"/>
    <w:rsid w:val="00CB1F18"/>
    <w:rsid w:val="00CB2019"/>
    <w:rsid w:val="00CB299B"/>
    <w:rsid w:val="00CB2A27"/>
    <w:rsid w:val="00CB2EED"/>
    <w:rsid w:val="00CB3739"/>
    <w:rsid w:val="00CB454F"/>
    <w:rsid w:val="00CB47E8"/>
    <w:rsid w:val="00CB480A"/>
    <w:rsid w:val="00CB4CE3"/>
    <w:rsid w:val="00CB4F83"/>
    <w:rsid w:val="00CB5385"/>
    <w:rsid w:val="00CB5466"/>
    <w:rsid w:val="00CB5471"/>
    <w:rsid w:val="00CB5743"/>
    <w:rsid w:val="00CB5918"/>
    <w:rsid w:val="00CB5E5A"/>
    <w:rsid w:val="00CB5F2E"/>
    <w:rsid w:val="00CB65A7"/>
    <w:rsid w:val="00CB7064"/>
    <w:rsid w:val="00CB7075"/>
    <w:rsid w:val="00CB7606"/>
    <w:rsid w:val="00CB78B2"/>
    <w:rsid w:val="00CB7A4B"/>
    <w:rsid w:val="00CB7D61"/>
    <w:rsid w:val="00CC017E"/>
    <w:rsid w:val="00CC029B"/>
    <w:rsid w:val="00CC08A4"/>
    <w:rsid w:val="00CC0A09"/>
    <w:rsid w:val="00CC0F27"/>
    <w:rsid w:val="00CC0FEB"/>
    <w:rsid w:val="00CC1071"/>
    <w:rsid w:val="00CC12EE"/>
    <w:rsid w:val="00CC1719"/>
    <w:rsid w:val="00CC1C76"/>
    <w:rsid w:val="00CC1CC2"/>
    <w:rsid w:val="00CC1D64"/>
    <w:rsid w:val="00CC1F21"/>
    <w:rsid w:val="00CC1F23"/>
    <w:rsid w:val="00CC1FFF"/>
    <w:rsid w:val="00CC244E"/>
    <w:rsid w:val="00CC269C"/>
    <w:rsid w:val="00CC26F4"/>
    <w:rsid w:val="00CC29F1"/>
    <w:rsid w:val="00CC2A6D"/>
    <w:rsid w:val="00CC2BDB"/>
    <w:rsid w:val="00CC2F09"/>
    <w:rsid w:val="00CC3597"/>
    <w:rsid w:val="00CC3AEB"/>
    <w:rsid w:val="00CC3D46"/>
    <w:rsid w:val="00CC3F40"/>
    <w:rsid w:val="00CC42F3"/>
    <w:rsid w:val="00CC4476"/>
    <w:rsid w:val="00CC4E3E"/>
    <w:rsid w:val="00CC5022"/>
    <w:rsid w:val="00CC513E"/>
    <w:rsid w:val="00CC5638"/>
    <w:rsid w:val="00CC5666"/>
    <w:rsid w:val="00CC58FE"/>
    <w:rsid w:val="00CC59DF"/>
    <w:rsid w:val="00CC5A49"/>
    <w:rsid w:val="00CC5F9A"/>
    <w:rsid w:val="00CC61B2"/>
    <w:rsid w:val="00CC65E6"/>
    <w:rsid w:val="00CC66FD"/>
    <w:rsid w:val="00CC6E31"/>
    <w:rsid w:val="00CC717B"/>
    <w:rsid w:val="00CD0326"/>
    <w:rsid w:val="00CD03CF"/>
    <w:rsid w:val="00CD04BD"/>
    <w:rsid w:val="00CD0563"/>
    <w:rsid w:val="00CD1775"/>
    <w:rsid w:val="00CD19A0"/>
    <w:rsid w:val="00CD1CED"/>
    <w:rsid w:val="00CD265C"/>
    <w:rsid w:val="00CD27F9"/>
    <w:rsid w:val="00CD2D2A"/>
    <w:rsid w:val="00CD2D3A"/>
    <w:rsid w:val="00CD2D78"/>
    <w:rsid w:val="00CD3338"/>
    <w:rsid w:val="00CD36AE"/>
    <w:rsid w:val="00CD380B"/>
    <w:rsid w:val="00CD3F55"/>
    <w:rsid w:val="00CD417A"/>
    <w:rsid w:val="00CD46AB"/>
    <w:rsid w:val="00CD4747"/>
    <w:rsid w:val="00CD4AE9"/>
    <w:rsid w:val="00CD61D2"/>
    <w:rsid w:val="00CD69C6"/>
    <w:rsid w:val="00CD6A44"/>
    <w:rsid w:val="00CD6C5F"/>
    <w:rsid w:val="00CD6CF0"/>
    <w:rsid w:val="00CD6EA1"/>
    <w:rsid w:val="00CD6F9A"/>
    <w:rsid w:val="00CD7D91"/>
    <w:rsid w:val="00CD7E4B"/>
    <w:rsid w:val="00CD7F04"/>
    <w:rsid w:val="00CD7F76"/>
    <w:rsid w:val="00CE00F7"/>
    <w:rsid w:val="00CE0624"/>
    <w:rsid w:val="00CE0709"/>
    <w:rsid w:val="00CE07C7"/>
    <w:rsid w:val="00CE0ED4"/>
    <w:rsid w:val="00CE13B6"/>
    <w:rsid w:val="00CE1C7C"/>
    <w:rsid w:val="00CE238B"/>
    <w:rsid w:val="00CE25B8"/>
    <w:rsid w:val="00CE27CB"/>
    <w:rsid w:val="00CE2A36"/>
    <w:rsid w:val="00CE2BD7"/>
    <w:rsid w:val="00CE2F0B"/>
    <w:rsid w:val="00CE338F"/>
    <w:rsid w:val="00CE3C3A"/>
    <w:rsid w:val="00CE43BA"/>
    <w:rsid w:val="00CE482B"/>
    <w:rsid w:val="00CE4940"/>
    <w:rsid w:val="00CE4B88"/>
    <w:rsid w:val="00CE5083"/>
    <w:rsid w:val="00CE541D"/>
    <w:rsid w:val="00CE5627"/>
    <w:rsid w:val="00CE5649"/>
    <w:rsid w:val="00CE5E76"/>
    <w:rsid w:val="00CE5F07"/>
    <w:rsid w:val="00CE5FAB"/>
    <w:rsid w:val="00CE5FFF"/>
    <w:rsid w:val="00CE60FF"/>
    <w:rsid w:val="00CE6840"/>
    <w:rsid w:val="00CE6C9F"/>
    <w:rsid w:val="00CE6F73"/>
    <w:rsid w:val="00CE734B"/>
    <w:rsid w:val="00CE738B"/>
    <w:rsid w:val="00CE7591"/>
    <w:rsid w:val="00CE77AE"/>
    <w:rsid w:val="00CE7C50"/>
    <w:rsid w:val="00CF058F"/>
    <w:rsid w:val="00CF0EFE"/>
    <w:rsid w:val="00CF1A4A"/>
    <w:rsid w:val="00CF20DF"/>
    <w:rsid w:val="00CF25E8"/>
    <w:rsid w:val="00CF2609"/>
    <w:rsid w:val="00CF28B5"/>
    <w:rsid w:val="00CF2994"/>
    <w:rsid w:val="00CF29FE"/>
    <w:rsid w:val="00CF31E1"/>
    <w:rsid w:val="00CF3212"/>
    <w:rsid w:val="00CF3548"/>
    <w:rsid w:val="00CF3734"/>
    <w:rsid w:val="00CF3801"/>
    <w:rsid w:val="00CF3F42"/>
    <w:rsid w:val="00CF3F6B"/>
    <w:rsid w:val="00CF40F0"/>
    <w:rsid w:val="00CF45F0"/>
    <w:rsid w:val="00CF48AF"/>
    <w:rsid w:val="00CF50CB"/>
    <w:rsid w:val="00CF567D"/>
    <w:rsid w:val="00CF57B9"/>
    <w:rsid w:val="00CF5961"/>
    <w:rsid w:val="00CF5A85"/>
    <w:rsid w:val="00CF5F87"/>
    <w:rsid w:val="00CF623B"/>
    <w:rsid w:val="00CF6288"/>
    <w:rsid w:val="00CF69FE"/>
    <w:rsid w:val="00CF6A11"/>
    <w:rsid w:val="00CF6A64"/>
    <w:rsid w:val="00CF6F4E"/>
    <w:rsid w:val="00CF7358"/>
    <w:rsid w:val="00CF7471"/>
    <w:rsid w:val="00CF78E0"/>
    <w:rsid w:val="00CF7B07"/>
    <w:rsid w:val="00CF7ED9"/>
    <w:rsid w:val="00D007B9"/>
    <w:rsid w:val="00D00F27"/>
    <w:rsid w:val="00D0118A"/>
    <w:rsid w:val="00D01B29"/>
    <w:rsid w:val="00D02721"/>
    <w:rsid w:val="00D02A8E"/>
    <w:rsid w:val="00D02BAE"/>
    <w:rsid w:val="00D03156"/>
    <w:rsid w:val="00D033CC"/>
    <w:rsid w:val="00D03A0F"/>
    <w:rsid w:val="00D03C37"/>
    <w:rsid w:val="00D04140"/>
    <w:rsid w:val="00D0422F"/>
    <w:rsid w:val="00D04485"/>
    <w:rsid w:val="00D044DE"/>
    <w:rsid w:val="00D04D8D"/>
    <w:rsid w:val="00D04DB2"/>
    <w:rsid w:val="00D05137"/>
    <w:rsid w:val="00D05287"/>
    <w:rsid w:val="00D05532"/>
    <w:rsid w:val="00D056ED"/>
    <w:rsid w:val="00D06018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2A2"/>
    <w:rsid w:val="00D07401"/>
    <w:rsid w:val="00D07736"/>
    <w:rsid w:val="00D0774A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CAE"/>
    <w:rsid w:val="00D10E5C"/>
    <w:rsid w:val="00D10FC8"/>
    <w:rsid w:val="00D11139"/>
    <w:rsid w:val="00D112DE"/>
    <w:rsid w:val="00D113E2"/>
    <w:rsid w:val="00D114FC"/>
    <w:rsid w:val="00D11915"/>
    <w:rsid w:val="00D11A65"/>
    <w:rsid w:val="00D11D34"/>
    <w:rsid w:val="00D11DA1"/>
    <w:rsid w:val="00D1209F"/>
    <w:rsid w:val="00D129F1"/>
    <w:rsid w:val="00D12A23"/>
    <w:rsid w:val="00D13204"/>
    <w:rsid w:val="00D1341D"/>
    <w:rsid w:val="00D135FE"/>
    <w:rsid w:val="00D13F2A"/>
    <w:rsid w:val="00D13F46"/>
    <w:rsid w:val="00D15433"/>
    <w:rsid w:val="00D1552F"/>
    <w:rsid w:val="00D15540"/>
    <w:rsid w:val="00D1570A"/>
    <w:rsid w:val="00D15DD6"/>
    <w:rsid w:val="00D15F52"/>
    <w:rsid w:val="00D16087"/>
    <w:rsid w:val="00D16417"/>
    <w:rsid w:val="00D167C9"/>
    <w:rsid w:val="00D16A4A"/>
    <w:rsid w:val="00D1740D"/>
    <w:rsid w:val="00D174FD"/>
    <w:rsid w:val="00D175BE"/>
    <w:rsid w:val="00D178C8"/>
    <w:rsid w:val="00D17CFF"/>
    <w:rsid w:val="00D17F91"/>
    <w:rsid w:val="00D20233"/>
    <w:rsid w:val="00D20CE0"/>
    <w:rsid w:val="00D20E2B"/>
    <w:rsid w:val="00D213A7"/>
    <w:rsid w:val="00D21AEE"/>
    <w:rsid w:val="00D2253D"/>
    <w:rsid w:val="00D2267A"/>
    <w:rsid w:val="00D22A24"/>
    <w:rsid w:val="00D23106"/>
    <w:rsid w:val="00D2338F"/>
    <w:rsid w:val="00D2353B"/>
    <w:rsid w:val="00D23778"/>
    <w:rsid w:val="00D23CD0"/>
    <w:rsid w:val="00D23EF7"/>
    <w:rsid w:val="00D2420F"/>
    <w:rsid w:val="00D24268"/>
    <w:rsid w:val="00D249ED"/>
    <w:rsid w:val="00D25495"/>
    <w:rsid w:val="00D263B1"/>
    <w:rsid w:val="00D26636"/>
    <w:rsid w:val="00D2671B"/>
    <w:rsid w:val="00D268A3"/>
    <w:rsid w:val="00D26A2D"/>
    <w:rsid w:val="00D26EEC"/>
    <w:rsid w:val="00D27B50"/>
    <w:rsid w:val="00D27C0C"/>
    <w:rsid w:val="00D27D81"/>
    <w:rsid w:val="00D27E93"/>
    <w:rsid w:val="00D27EAB"/>
    <w:rsid w:val="00D30B1E"/>
    <w:rsid w:val="00D310BE"/>
    <w:rsid w:val="00D31284"/>
    <w:rsid w:val="00D312D7"/>
    <w:rsid w:val="00D31884"/>
    <w:rsid w:val="00D31993"/>
    <w:rsid w:val="00D31AE5"/>
    <w:rsid w:val="00D31CEF"/>
    <w:rsid w:val="00D31ED8"/>
    <w:rsid w:val="00D31FAC"/>
    <w:rsid w:val="00D321C0"/>
    <w:rsid w:val="00D32672"/>
    <w:rsid w:val="00D33358"/>
    <w:rsid w:val="00D33808"/>
    <w:rsid w:val="00D34407"/>
    <w:rsid w:val="00D349CA"/>
    <w:rsid w:val="00D34B25"/>
    <w:rsid w:val="00D35491"/>
    <w:rsid w:val="00D3574A"/>
    <w:rsid w:val="00D35953"/>
    <w:rsid w:val="00D35F2C"/>
    <w:rsid w:val="00D35FD4"/>
    <w:rsid w:val="00D36101"/>
    <w:rsid w:val="00D363FF"/>
    <w:rsid w:val="00D3670A"/>
    <w:rsid w:val="00D36778"/>
    <w:rsid w:val="00D36848"/>
    <w:rsid w:val="00D36850"/>
    <w:rsid w:val="00D36986"/>
    <w:rsid w:val="00D36B14"/>
    <w:rsid w:val="00D36C15"/>
    <w:rsid w:val="00D40721"/>
    <w:rsid w:val="00D40F36"/>
    <w:rsid w:val="00D41031"/>
    <w:rsid w:val="00D41138"/>
    <w:rsid w:val="00D41343"/>
    <w:rsid w:val="00D41A87"/>
    <w:rsid w:val="00D41D22"/>
    <w:rsid w:val="00D4249C"/>
    <w:rsid w:val="00D424E6"/>
    <w:rsid w:val="00D432E1"/>
    <w:rsid w:val="00D438CB"/>
    <w:rsid w:val="00D441EC"/>
    <w:rsid w:val="00D445A9"/>
    <w:rsid w:val="00D445E4"/>
    <w:rsid w:val="00D44A67"/>
    <w:rsid w:val="00D44E0F"/>
    <w:rsid w:val="00D450C7"/>
    <w:rsid w:val="00D4547D"/>
    <w:rsid w:val="00D45795"/>
    <w:rsid w:val="00D459B6"/>
    <w:rsid w:val="00D45B2C"/>
    <w:rsid w:val="00D46074"/>
    <w:rsid w:val="00D464C4"/>
    <w:rsid w:val="00D4656B"/>
    <w:rsid w:val="00D472B1"/>
    <w:rsid w:val="00D477AD"/>
    <w:rsid w:val="00D501D7"/>
    <w:rsid w:val="00D502FF"/>
    <w:rsid w:val="00D509CD"/>
    <w:rsid w:val="00D50CCE"/>
    <w:rsid w:val="00D50E56"/>
    <w:rsid w:val="00D5117C"/>
    <w:rsid w:val="00D517E1"/>
    <w:rsid w:val="00D51874"/>
    <w:rsid w:val="00D51E4C"/>
    <w:rsid w:val="00D51F52"/>
    <w:rsid w:val="00D5221E"/>
    <w:rsid w:val="00D52A3B"/>
    <w:rsid w:val="00D52D15"/>
    <w:rsid w:val="00D538A2"/>
    <w:rsid w:val="00D5413D"/>
    <w:rsid w:val="00D542E2"/>
    <w:rsid w:val="00D544C8"/>
    <w:rsid w:val="00D5494E"/>
    <w:rsid w:val="00D54E47"/>
    <w:rsid w:val="00D55467"/>
    <w:rsid w:val="00D554E9"/>
    <w:rsid w:val="00D55533"/>
    <w:rsid w:val="00D558EB"/>
    <w:rsid w:val="00D55B85"/>
    <w:rsid w:val="00D55CC1"/>
    <w:rsid w:val="00D5611D"/>
    <w:rsid w:val="00D565AC"/>
    <w:rsid w:val="00D56AE7"/>
    <w:rsid w:val="00D56F4A"/>
    <w:rsid w:val="00D570C5"/>
    <w:rsid w:val="00D573A9"/>
    <w:rsid w:val="00D57445"/>
    <w:rsid w:val="00D579A5"/>
    <w:rsid w:val="00D57B22"/>
    <w:rsid w:val="00D6007C"/>
    <w:rsid w:val="00D603B4"/>
    <w:rsid w:val="00D6042A"/>
    <w:rsid w:val="00D6065B"/>
    <w:rsid w:val="00D60685"/>
    <w:rsid w:val="00D60931"/>
    <w:rsid w:val="00D609C6"/>
    <w:rsid w:val="00D60AD3"/>
    <w:rsid w:val="00D60DB8"/>
    <w:rsid w:val="00D6117F"/>
    <w:rsid w:val="00D61877"/>
    <w:rsid w:val="00D61AB9"/>
    <w:rsid w:val="00D62D53"/>
    <w:rsid w:val="00D632D8"/>
    <w:rsid w:val="00D63539"/>
    <w:rsid w:val="00D63762"/>
    <w:rsid w:val="00D63D62"/>
    <w:rsid w:val="00D6424E"/>
    <w:rsid w:val="00D64671"/>
    <w:rsid w:val="00D64C22"/>
    <w:rsid w:val="00D653DF"/>
    <w:rsid w:val="00D65E0A"/>
    <w:rsid w:val="00D65E19"/>
    <w:rsid w:val="00D65E69"/>
    <w:rsid w:val="00D65F57"/>
    <w:rsid w:val="00D664BB"/>
    <w:rsid w:val="00D66959"/>
    <w:rsid w:val="00D66B2C"/>
    <w:rsid w:val="00D66C8E"/>
    <w:rsid w:val="00D6700B"/>
    <w:rsid w:val="00D67992"/>
    <w:rsid w:val="00D67AFD"/>
    <w:rsid w:val="00D67C33"/>
    <w:rsid w:val="00D67D5E"/>
    <w:rsid w:val="00D67D68"/>
    <w:rsid w:val="00D70070"/>
    <w:rsid w:val="00D70516"/>
    <w:rsid w:val="00D70894"/>
    <w:rsid w:val="00D70987"/>
    <w:rsid w:val="00D70AB0"/>
    <w:rsid w:val="00D70C4D"/>
    <w:rsid w:val="00D7161B"/>
    <w:rsid w:val="00D71CAE"/>
    <w:rsid w:val="00D721E5"/>
    <w:rsid w:val="00D727F7"/>
    <w:rsid w:val="00D7283B"/>
    <w:rsid w:val="00D728E1"/>
    <w:rsid w:val="00D72940"/>
    <w:rsid w:val="00D72C32"/>
    <w:rsid w:val="00D73877"/>
    <w:rsid w:val="00D73A53"/>
    <w:rsid w:val="00D7419A"/>
    <w:rsid w:val="00D741F0"/>
    <w:rsid w:val="00D746DD"/>
    <w:rsid w:val="00D748CA"/>
    <w:rsid w:val="00D74E9F"/>
    <w:rsid w:val="00D75085"/>
    <w:rsid w:val="00D7538B"/>
    <w:rsid w:val="00D75A6C"/>
    <w:rsid w:val="00D75B7B"/>
    <w:rsid w:val="00D75CA1"/>
    <w:rsid w:val="00D762F9"/>
    <w:rsid w:val="00D765FA"/>
    <w:rsid w:val="00D768E9"/>
    <w:rsid w:val="00D76903"/>
    <w:rsid w:val="00D77109"/>
    <w:rsid w:val="00D771B2"/>
    <w:rsid w:val="00D77567"/>
    <w:rsid w:val="00D776B7"/>
    <w:rsid w:val="00D77835"/>
    <w:rsid w:val="00D779F4"/>
    <w:rsid w:val="00D77C7F"/>
    <w:rsid w:val="00D80842"/>
    <w:rsid w:val="00D80B0F"/>
    <w:rsid w:val="00D80B1A"/>
    <w:rsid w:val="00D81269"/>
    <w:rsid w:val="00D81352"/>
    <w:rsid w:val="00D813E9"/>
    <w:rsid w:val="00D81524"/>
    <w:rsid w:val="00D81797"/>
    <w:rsid w:val="00D82507"/>
    <w:rsid w:val="00D8251B"/>
    <w:rsid w:val="00D82829"/>
    <w:rsid w:val="00D82A20"/>
    <w:rsid w:val="00D82B9E"/>
    <w:rsid w:val="00D836DA"/>
    <w:rsid w:val="00D839C8"/>
    <w:rsid w:val="00D839D1"/>
    <w:rsid w:val="00D83A9E"/>
    <w:rsid w:val="00D83ABA"/>
    <w:rsid w:val="00D83E87"/>
    <w:rsid w:val="00D845F8"/>
    <w:rsid w:val="00D85718"/>
    <w:rsid w:val="00D85769"/>
    <w:rsid w:val="00D85874"/>
    <w:rsid w:val="00D85A13"/>
    <w:rsid w:val="00D85C10"/>
    <w:rsid w:val="00D85C32"/>
    <w:rsid w:val="00D862B0"/>
    <w:rsid w:val="00D864C3"/>
    <w:rsid w:val="00D86845"/>
    <w:rsid w:val="00D87359"/>
    <w:rsid w:val="00D87451"/>
    <w:rsid w:val="00D877D1"/>
    <w:rsid w:val="00D877FC"/>
    <w:rsid w:val="00D879C7"/>
    <w:rsid w:val="00D9015E"/>
    <w:rsid w:val="00D90894"/>
    <w:rsid w:val="00D90AA2"/>
    <w:rsid w:val="00D90B98"/>
    <w:rsid w:val="00D90BB1"/>
    <w:rsid w:val="00D90C25"/>
    <w:rsid w:val="00D91081"/>
    <w:rsid w:val="00D91255"/>
    <w:rsid w:val="00D91282"/>
    <w:rsid w:val="00D914F2"/>
    <w:rsid w:val="00D91900"/>
    <w:rsid w:val="00D92A52"/>
    <w:rsid w:val="00D92C23"/>
    <w:rsid w:val="00D92D79"/>
    <w:rsid w:val="00D93535"/>
    <w:rsid w:val="00D9354D"/>
    <w:rsid w:val="00D937A5"/>
    <w:rsid w:val="00D93A39"/>
    <w:rsid w:val="00D93F8C"/>
    <w:rsid w:val="00D941C2"/>
    <w:rsid w:val="00D9492D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807"/>
    <w:rsid w:val="00D9695E"/>
    <w:rsid w:val="00D96F5E"/>
    <w:rsid w:val="00D97228"/>
    <w:rsid w:val="00D97955"/>
    <w:rsid w:val="00D97CD4"/>
    <w:rsid w:val="00DA0B9D"/>
    <w:rsid w:val="00DA0C3B"/>
    <w:rsid w:val="00DA1125"/>
    <w:rsid w:val="00DA173A"/>
    <w:rsid w:val="00DA180D"/>
    <w:rsid w:val="00DA1B9B"/>
    <w:rsid w:val="00DA1CAA"/>
    <w:rsid w:val="00DA2DA3"/>
    <w:rsid w:val="00DA30BC"/>
    <w:rsid w:val="00DA3303"/>
    <w:rsid w:val="00DA3442"/>
    <w:rsid w:val="00DA3548"/>
    <w:rsid w:val="00DA3578"/>
    <w:rsid w:val="00DA360B"/>
    <w:rsid w:val="00DA3802"/>
    <w:rsid w:val="00DA387D"/>
    <w:rsid w:val="00DA3DBC"/>
    <w:rsid w:val="00DA3E27"/>
    <w:rsid w:val="00DA3F4F"/>
    <w:rsid w:val="00DA3FB0"/>
    <w:rsid w:val="00DA3FE8"/>
    <w:rsid w:val="00DA51FE"/>
    <w:rsid w:val="00DA53DA"/>
    <w:rsid w:val="00DA548E"/>
    <w:rsid w:val="00DA557B"/>
    <w:rsid w:val="00DA581D"/>
    <w:rsid w:val="00DA5C0A"/>
    <w:rsid w:val="00DA6C40"/>
    <w:rsid w:val="00DA6EE8"/>
    <w:rsid w:val="00DA7A7F"/>
    <w:rsid w:val="00DA7E4D"/>
    <w:rsid w:val="00DB05DE"/>
    <w:rsid w:val="00DB09E7"/>
    <w:rsid w:val="00DB0CF5"/>
    <w:rsid w:val="00DB0FF0"/>
    <w:rsid w:val="00DB13CB"/>
    <w:rsid w:val="00DB1646"/>
    <w:rsid w:val="00DB1A82"/>
    <w:rsid w:val="00DB1D62"/>
    <w:rsid w:val="00DB2019"/>
    <w:rsid w:val="00DB21C2"/>
    <w:rsid w:val="00DB2251"/>
    <w:rsid w:val="00DB22BD"/>
    <w:rsid w:val="00DB28BC"/>
    <w:rsid w:val="00DB29CD"/>
    <w:rsid w:val="00DB3260"/>
    <w:rsid w:val="00DB3319"/>
    <w:rsid w:val="00DB3403"/>
    <w:rsid w:val="00DB34CB"/>
    <w:rsid w:val="00DB35DF"/>
    <w:rsid w:val="00DB440C"/>
    <w:rsid w:val="00DB549B"/>
    <w:rsid w:val="00DB557A"/>
    <w:rsid w:val="00DB57CD"/>
    <w:rsid w:val="00DB5A99"/>
    <w:rsid w:val="00DB5B39"/>
    <w:rsid w:val="00DB677F"/>
    <w:rsid w:val="00DB6874"/>
    <w:rsid w:val="00DB696D"/>
    <w:rsid w:val="00DB6A47"/>
    <w:rsid w:val="00DB6F4F"/>
    <w:rsid w:val="00DB6FED"/>
    <w:rsid w:val="00DB73B5"/>
    <w:rsid w:val="00DB744E"/>
    <w:rsid w:val="00DB7D7C"/>
    <w:rsid w:val="00DB7E28"/>
    <w:rsid w:val="00DC00B2"/>
    <w:rsid w:val="00DC0353"/>
    <w:rsid w:val="00DC06D4"/>
    <w:rsid w:val="00DC0941"/>
    <w:rsid w:val="00DC0ACC"/>
    <w:rsid w:val="00DC0D00"/>
    <w:rsid w:val="00DC0E65"/>
    <w:rsid w:val="00DC0F81"/>
    <w:rsid w:val="00DC1384"/>
    <w:rsid w:val="00DC1730"/>
    <w:rsid w:val="00DC1B4E"/>
    <w:rsid w:val="00DC1D6C"/>
    <w:rsid w:val="00DC1E59"/>
    <w:rsid w:val="00DC20DD"/>
    <w:rsid w:val="00DC2202"/>
    <w:rsid w:val="00DC2616"/>
    <w:rsid w:val="00DC293C"/>
    <w:rsid w:val="00DC2D07"/>
    <w:rsid w:val="00DC3A5A"/>
    <w:rsid w:val="00DC3E60"/>
    <w:rsid w:val="00DC4A70"/>
    <w:rsid w:val="00DC4CC0"/>
    <w:rsid w:val="00DC57EC"/>
    <w:rsid w:val="00DC5C5E"/>
    <w:rsid w:val="00DC5CF8"/>
    <w:rsid w:val="00DC5FD7"/>
    <w:rsid w:val="00DC5FF2"/>
    <w:rsid w:val="00DC65D5"/>
    <w:rsid w:val="00DC663C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AB"/>
    <w:rsid w:val="00DD02F4"/>
    <w:rsid w:val="00DD091F"/>
    <w:rsid w:val="00DD1064"/>
    <w:rsid w:val="00DD153C"/>
    <w:rsid w:val="00DD1C2C"/>
    <w:rsid w:val="00DD1F68"/>
    <w:rsid w:val="00DD2C01"/>
    <w:rsid w:val="00DD3509"/>
    <w:rsid w:val="00DD357C"/>
    <w:rsid w:val="00DD36DF"/>
    <w:rsid w:val="00DD3D87"/>
    <w:rsid w:val="00DD3DB1"/>
    <w:rsid w:val="00DD3E8D"/>
    <w:rsid w:val="00DD430B"/>
    <w:rsid w:val="00DD4A92"/>
    <w:rsid w:val="00DD531C"/>
    <w:rsid w:val="00DD5EF8"/>
    <w:rsid w:val="00DD5EFD"/>
    <w:rsid w:val="00DD6E6A"/>
    <w:rsid w:val="00DD76BC"/>
    <w:rsid w:val="00DD7EC5"/>
    <w:rsid w:val="00DE0008"/>
    <w:rsid w:val="00DE03FA"/>
    <w:rsid w:val="00DE067A"/>
    <w:rsid w:val="00DE0D24"/>
    <w:rsid w:val="00DE0D5B"/>
    <w:rsid w:val="00DE0D60"/>
    <w:rsid w:val="00DE0DF2"/>
    <w:rsid w:val="00DE1154"/>
    <w:rsid w:val="00DE12EE"/>
    <w:rsid w:val="00DE1901"/>
    <w:rsid w:val="00DE2401"/>
    <w:rsid w:val="00DE2AE8"/>
    <w:rsid w:val="00DE2F6C"/>
    <w:rsid w:val="00DE3180"/>
    <w:rsid w:val="00DE3393"/>
    <w:rsid w:val="00DE34F5"/>
    <w:rsid w:val="00DE35C7"/>
    <w:rsid w:val="00DE369B"/>
    <w:rsid w:val="00DE4130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FA"/>
    <w:rsid w:val="00DE5B7C"/>
    <w:rsid w:val="00DE6148"/>
    <w:rsid w:val="00DE66D1"/>
    <w:rsid w:val="00DE6A7F"/>
    <w:rsid w:val="00DE6A8C"/>
    <w:rsid w:val="00DE6D5D"/>
    <w:rsid w:val="00DE6F14"/>
    <w:rsid w:val="00DE74D9"/>
    <w:rsid w:val="00DE7595"/>
    <w:rsid w:val="00DE76BE"/>
    <w:rsid w:val="00DE7BE9"/>
    <w:rsid w:val="00DF010C"/>
    <w:rsid w:val="00DF01A1"/>
    <w:rsid w:val="00DF0572"/>
    <w:rsid w:val="00DF083A"/>
    <w:rsid w:val="00DF0F28"/>
    <w:rsid w:val="00DF1111"/>
    <w:rsid w:val="00DF18A9"/>
    <w:rsid w:val="00DF18EB"/>
    <w:rsid w:val="00DF1CD8"/>
    <w:rsid w:val="00DF29E5"/>
    <w:rsid w:val="00DF2A61"/>
    <w:rsid w:val="00DF2B4F"/>
    <w:rsid w:val="00DF3F8F"/>
    <w:rsid w:val="00DF424E"/>
    <w:rsid w:val="00DF4B90"/>
    <w:rsid w:val="00DF5669"/>
    <w:rsid w:val="00DF5853"/>
    <w:rsid w:val="00DF5B77"/>
    <w:rsid w:val="00DF664C"/>
    <w:rsid w:val="00DF678A"/>
    <w:rsid w:val="00DF6B3A"/>
    <w:rsid w:val="00DF6E52"/>
    <w:rsid w:val="00DF7193"/>
    <w:rsid w:val="00DF75CE"/>
    <w:rsid w:val="00DF7857"/>
    <w:rsid w:val="00DF79F1"/>
    <w:rsid w:val="00DF7A33"/>
    <w:rsid w:val="00E00DA3"/>
    <w:rsid w:val="00E00EC0"/>
    <w:rsid w:val="00E00EF6"/>
    <w:rsid w:val="00E010CA"/>
    <w:rsid w:val="00E01149"/>
    <w:rsid w:val="00E01CB0"/>
    <w:rsid w:val="00E02435"/>
    <w:rsid w:val="00E0269D"/>
    <w:rsid w:val="00E02883"/>
    <w:rsid w:val="00E032E0"/>
    <w:rsid w:val="00E0351D"/>
    <w:rsid w:val="00E03737"/>
    <w:rsid w:val="00E03E19"/>
    <w:rsid w:val="00E042A8"/>
    <w:rsid w:val="00E04397"/>
    <w:rsid w:val="00E043FB"/>
    <w:rsid w:val="00E045E4"/>
    <w:rsid w:val="00E048B8"/>
    <w:rsid w:val="00E05238"/>
    <w:rsid w:val="00E05E7B"/>
    <w:rsid w:val="00E06038"/>
    <w:rsid w:val="00E06DB0"/>
    <w:rsid w:val="00E06F0F"/>
    <w:rsid w:val="00E075B0"/>
    <w:rsid w:val="00E077CF"/>
    <w:rsid w:val="00E07862"/>
    <w:rsid w:val="00E101AE"/>
    <w:rsid w:val="00E103C3"/>
    <w:rsid w:val="00E106D2"/>
    <w:rsid w:val="00E108E9"/>
    <w:rsid w:val="00E10945"/>
    <w:rsid w:val="00E10CAB"/>
    <w:rsid w:val="00E11A9D"/>
    <w:rsid w:val="00E11D10"/>
    <w:rsid w:val="00E11F55"/>
    <w:rsid w:val="00E12430"/>
    <w:rsid w:val="00E12739"/>
    <w:rsid w:val="00E12951"/>
    <w:rsid w:val="00E133F9"/>
    <w:rsid w:val="00E135C6"/>
    <w:rsid w:val="00E13670"/>
    <w:rsid w:val="00E13A4B"/>
    <w:rsid w:val="00E13D7E"/>
    <w:rsid w:val="00E142F3"/>
    <w:rsid w:val="00E146EA"/>
    <w:rsid w:val="00E14833"/>
    <w:rsid w:val="00E14C95"/>
    <w:rsid w:val="00E15096"/>
    <w:rsid w:val="00E1517E"/>
    <w:rsid w:val="00E15212"/>
    <w:rsid w:val="00E154BF"/>
    <w:rsid w:val="00E1565F"/>
    <w:rsid w:val="00E157C2"/>
    <w:rsid w:val="00E160A9"/>
    <w:rsid w:val="00E160BA"/>
    <w:rsid w:val="00E161B2"/>
    <w:rsid w:val="00E163C0"/>
    <w:rsid w:val="00E163D1"/>
    <w:rsid w:val="00E16A59"/>
    <w:rsid w:val="00E16E93"/>
    <w:rsid w:val="00E17231"/>
    <w:rsid w:val="00E17625"/>
    <w:rsid w:val="00E17B02"/>
    <w:rsid w:val="00E17D8C"/>
    <w:rsid w:val="00E17F37"/>
    <w:rsid w:val="00E20225"/>
    <w:rsid w:val="00E20315"/>
    <w:rsid w:val="00E203CF"/>
    <w:rsid w:val="00E2049E"/>
    <w:rsid w:val="00E206A4"/>
    <w:rsid w:val="00E20A96"/>
    <w:rsid w:val="00E20DED"/>
    <w:rsid w:val="00E211D9"/>
    <w:rsid w:val="00E2159B"/>
    <w:rsid w:val="00E216C5"/>
    <w:rsid w:val="00E2183F"/>
    <w:rsid w:val="00E21FE3"/>
    <w:rsid w:val="00E22726"/>
    <w:rsid w:val="00E227BF"/>
    <w:rsid w:val="00E22953"/>
    <w:rsid w:val="00E22D68"/>
    <w:rsid w:val="00E22F5D"/>
    <w:rsid w:val="00E234EC"/>
    <w:rsid w:val="00E2359F"/>
    <w:rsid w:val="00E2393F"/>
    <w:rsid w:val="00E239AA"/>
    <w:rsid w:val="00E23AB3"/>
    <w:rsid w:val="00E23E9F"/>
    <w:rsid w:val="00E23EA8"/>
    <w:rsid w:val="00E2403F"/>
    <w:rsid w:val="00E2419E"/>
    <w:rsid w:val="00E2441B"/>
    <w:rsid w:val="00E24A45"/>
    <w:rsid w:val="00E24BB5"/>
    <w:rsid w:val="00E24E6F"/>
    <w:rsid w:val="00E25907"/>
    <w:rsid w:val="00E259DE"/>
    <w:rsid w:val="00E25A50"/>
    <w:rsid w:val="00E25E08"/>
    <w:rsid w:val="00E25E35"/>
    <w:rsid w:val="00E25F90"/>
    <w:rsid w:val="00E266E4"/>
    <w:rsid w:val="00E26C22"/>
    <w:rsid w:val="00E26F08"/>
    <w:rsid w:val="00E27271"/>
    <w:rsid w:val="00E27345"/>
    <w:rsid w:val="00E2753A"/>
    <w:rsid w:val="00E279D4"/>
    <w:rsid w:val="00E27D97"/>
    <w:rsid w:val="00E30030"/>
    <w:rsid w:val="00E300C1"/>
    <w:rsid w:val="00E301B6"/>
    <w:rsid w:val="00E303FF"/>
    <w:rsid w:val="00E307EE"/>
    <w:rsid w:val="00E309B3"/>
    <w:rsid w:val="00E312A4"/>
    <w:rsid w:val="00E31A81"/>
    <w:rsid w:val="00E32193"/>
    <w:rsid w:val="00E3235B"/>
    <w:rsid w:val="00E3253F"/>
    <w:rsid w:val="00E32D87"/>
    <w:rsid w:val="00E32EAC"/>
    <w:rsid w:val="00E33029"/>
    <w:rsid w:val="00E33173"/>
    <w:rsid w:val="00E33647"/>
    <w:rsid w:val="00E33F0B"/>
    <w:rsid w:val="00E3496A"/>
    <w:rsid w:val="00E34991"/>
    <w:rsid w:val="00E355E8"/>
    <w:rsid w:val="00E355EB"/>
    <w:rsid w:val="00E35B40"/>
    <w:rsid w:val="00E35BEE"/>
    <w:rsid w:val="00E36102"/>
    <w:rsid w:val="00E36DD5"/>
    <w:rsid w:val="00E371E5"/>
    <w:rsid w:val="00E37953"/>
    <w:rsid w:val="00E37DC8"/>
    <w:rsid w:val="00E40395"/>
    <w:rsid w:val="00E40427"/>
    <w:rsid w:val="00E4158B"/>
    <w:rsid w:val="00E415F7"/>
    <w:rsid w:val="00E41DD3"/>
    <w:rsid w:val="00E41E6E"/>
    <w:rsid w:val="00E4238D"/>
    <w:rsid w:val="00E42579"/>
    <w:rsid w:val="00E427B6"/>
    <w:rsid w:val="00E428EF"/>
    <w:rsid w:val="00E4306B"/>
    <w:rsid w:val="00E43177"/>
    <w:rsid w:val="00E4337E"/>
    <w:rsid w:val="00E436F6"/>
    <w:rsid w:val="00E43787"/>
    <w:rsid w:val="00E43BAD"/>
    <w:rsid w:val="00E43D9E"/>
    <w:rsid w:val="00E443C9"/>
    <w:rsid w:val="00E44753"/>
    <w:rsid w:val="00E44AF1"/>
    <w:rsid w:val="00E44DA5"/>
    <w:rsid w:val="00E44E3A"/>
    <w:rsid w:val="00E454FF"/>
    <w:rsid w:val="00E463E9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47C7D"/>
    <w:rsid w:val="00E5003A"/>
    <w:rsid w:val="00E50356"/>
    <w:rsid w:val="00E5103E"/>
    <w:rsid w:val="00E51171"/>
    <w:rsid w:val="00E51331"/>
    <w:rsid w:val="00E51D28"/>
    <w:rsid w:val="00E51E8B"/>
    <w:rsid w:val="00E521A7"/>
    <w:rsid w:val="00E524C5"/>
    <w:rsid w:val="00E528E9"/>
    <w:rsid w:val="00E53811"/>
    <w:rsid w:val="00E538EC"/>
    <w:rsid w:val="00E5392C"/>
    <w:rsid w:val="00E54595"/>
    <w:rsid w:val="00E54608"/>
    <w:rsid w:val="00E547FA"/>
    <w:rsid w:val="00E54B33"/>
    <w:rsid w:val="00E54C69"/>
    <w:rsid w:val="00E5522A"/>
    <w:rsid w:val="00E552FF"/>
    <w:rsid w:val="00E5542B"/>
    <w:rsid w:val="00E55CCA"/>
    <w:rsid w:val="00E55F17"/>
    <w:rsid w:val="00E55F25"/>
    <w:rsid w:val="00E56029"/>
    <w:rsid w:val="00E56244"/>
    <w:rsid w:val="00E5650B"/>
    <w:rsid w:val="00E56E3B"/>
    <w:rsid w:val="00E57D25"/>
    <w:rsid w:val="00E6099D"/>
    <w:rsid w:val="00E60FE2"/>
    <w:rsid w:val="00E61A06"/>
    <w:rsid w:val="00E61C22"/>
    <w:rsid w:val="00E61D5F"/>
    <w:rsid w:val="00E62042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3C6B"/>
    <w:rsid w:val="00E63DE7"/>
    <w:rsid w:val="00E64269"/>
    <w:rsid w:val="00E6435F"/>
    <w:rsid w:val="00E650C7"/>
    <w:rsid w:val="00E650E0"/>
    <w:rsid w:val="00E65137"/>
    <w:rsid w:val="00E6553F"/>
    <w:rsid w:val="00E6578E"/>
    <w:rsid w:val="00E65DFB"/>
    <w:rsid w:val="00E65E1A"/>
    <w:rsid w:val="00E6646B"/>
    <w:rsid w:val="00E66A41"/>
    <w:rsid w:val="00E66DA5"/>
    <w:rsid w:val="00E672B3"/>
    <w:rsid w:val="00E672E5"/>
    <w:rsid w:val="00E676EA"/>
    <w:rsid w:val="00E67772"/>
    <w:rsid w:val="00E67784"/>
    <w:rsid w:val="00E70272"/>
    <w:rsid w:val="00E7060D"/>
    <w:rsid w:val="00E707B3"/>
    <w:rsid w:val="00E708AF"/>
    <w:rsid w:val="00E709BB"/>
    <w:rsid w:val="00E70B97"/>
    <w:rsid w:val="00E70BC8"/>
    <w:rsid w:val="00E713DC"/>
    <w:rsid w:val="00E715CD"/>
    <w:rsid w:val="00E72365"/>
    <w:rsid w:val="00E7251D"/>
    <w:rsid w:val="00E7252F"/>
    <w:rsid w:val="00E728D4"/>
    <w:rsid w:val="00E72BB5"/>
    <w:rsid w:val="00E72D73"/>
    <w:rsid w:val="00E72F4E"/>
    <w:rsid w:val="00E7378D"/>
    <w:rsid w:val="00E73BEB"/>
    <w:rsid w:val="00E73D40"/>
    <w:rsid w:val="00E742A2"/>
    <w:rsid w:val="00E7444D"/>
    <w:rsid w:val="00E745CB"/>
    <w:rsid w:val="00E74699"/>
    <w:rsid w:val="00E75197"/>
    <w:rsid w:val="00E7540C"/>
    <w:rsid w:val="00E75571"/>
    <w:rsid w:val="00E756CC"/>
    <w:rsid w:val="00E75AB0"/>
    <w:rsid w:val="00E760F7"/>
    <w:rsid w:val="00E76548"/>
    <w:rsid w:val="00E767D6"/>
    <w:rsid w:val="00E77009"/>
    <w:rsid w:val="00E7714A"/>
    <w:rsid w:val="00E7725C"/>
    <w:rsid w:val="00E772B6"/>
    <w:rsid w:val="00E77315"/>
    <w:rsid w:val="00E7743A"/>
    <w:rsid w:val="00E77D45"/>
    <w:rsid w:val="00E77EF6"/>
    <w:rsid w:val="00E80186"/>
    <w:rsid w:val="00E8021E"/>
    <w:rsid w:val="00E80326"/>
    <w:rsid w:val="00E80360"/>
    <w:rsid w:val="00E8045E"/>
    <w:rsid w:val="00E80E1D"/>
    <w:rsid w:val="00E80E77"/>
    <w:rsid w:val="00E80F02"/>
    <w:rsid w:val="00E8113F"/>
    <w:rsid w:val="00E81680"/>
    <w:rsid w:val="00E819C7"/>
    <w:rsid w:val="00E81DF3"/>
    <w:rsid w:val="00E81FBB"/>
    <w:rsid w:val="00E82867"/>
    <w:rsid w:val="00E82914"/>
    <w:rsid w:val="00E8335D"/>
    <w:rsid w:val="00E8361A"/>
    <w:rsid w:val="00E838E4"/>
    <w:rsid w:val="00E83B50"/>
    <w:rsid w:val="00E84158"/>
    <w:rsid w:val="00E846CD"/>
    <w:rsid w:val="00E8489A"/>
    <w:rsid w:val="00E84F1D"/>
    <w:rsid w:val="00E851D1"/>
    <w:rsid w:val="00E853B2"/>
    <w:rsid w:val="00E854B5"/>
    <w:rsid w:val="00E8554B"/>
    <w:rsid w:val="00E8554C"/>
    <w:rsid w:val="00E856CC"/>
    <w:rsid w:val="00E85A51"/>
    <w:rsid w:val="00E85FB3"/>
    <w:rsid w:val="00E86089"/>
    <w:rsid w:val="00E86406"/>
    <w:rsid w:val="00E8663E"/>
    <w:rsid w:val="00E86867"/>
    <w:rsid w:val="00E869EC"/>
    <w:rsid w:val="00E874C3"/>
    <w:rsid w:val="00E874D7"/>
    <w:rsid w:val="00E87754"/>
    <w:rsid w:val="00E87B89"/>
    <w:rsid w:val="00E87BF0"/>
    <w:rsid w:val="00E9070B"/>
    <w:rsid w:val="00E90782"/>
    <w:rsid w:val="00E90EF8"/>
    <w:rsid w:val="00E91265"/>
    <w:rsid w:val="00E91374"/>
    <w:rsid w:val="00E916A3"/>
    <w:rsid w:val="00E91748"/>
    <w:rsid w:val="00E92394"/>
    <w:rsid w:val="00E92772"/>
    <w:rsid w:val="00E9290A"/>
    <w:rsid w:val="00E92A98"/>
    <w:rsid w:val="00E92D78"/>
    <w:rsid w:val="00E92F5B"/>
    <w:rsid w:val="00E931EB"/>
    <w:rsid w:val="00E9320C"/>
    <w:rsid w:val="00E9330C"/>
    <w:rsid w:val="00E9370E"/>
    <w:rsid w:val="00E9472D"/>
    <w:rsid w:val="00E948FD"/>
    <w:rsid w:val="00E94A87"/>
    <w:rsid w:val="00E94B91"/>
    <w:rsid w:val="00E95846"/>
    <w:rsid w:val="00E96029"/>
    <w:rsid w:val="00E96219"/>
    <w:rsid w:val="00E9632A"/>
    <w:rsid w:val="00E96C2A"/>
    <w:rsid w:val="00E96DC2"/>
    <w:rsid w:val="00EA0280"/>
    <w:rsid w:val="00EA0676"/>
    <w:rsid w:val="00EA06B7"/>
    <w:rsid w:val="00EA0711"/>
    <w:rsid w:val="00EA09B7"/>
    <w:rsid w:val="00EA0B63"/>
    <w:rsid w:val="00EA0CAE"/>
    <w:rsid w:val="00EA0D80"/>
    <w:rsid w:val="00EA131B"/>
    <w:rsid w:val="00EA1A85"/>
    <w:rsid w:val="00EA1D9E"/>
    <w:rsid w:val="00EA1F23"/>
    <w:rsid w:val="00EA23A3"/>
    <w:rsid w:val="00EA30ED"/>
    <w:rsid w:val="00EA354B"/>
    <w:rsid w:val="00EA3648"/>
    <w:rsid w:val="00EA3693"/>
    <w:rsid w:val="00EA3ACD"/>
    <w:rsid w:val="00EA3B7D"/>
    <w:rsid w:val="00EA3EB6"/>
    <w:rsid w:val="00EA4103"/>
    <w:rsid w:val="00EA4481"/>
    <w:rsid w:val="00EA4FC3"/>
    <w:rsid w:val="00EA61C9"/>
    <w:rsid w:val="00EA61E0"/>
    <w:rsid w:val="00EA6AC6"/>
    <w:rsid w:val="00EA79CB"/>
    <w:rsid w:val="00EA7A54"/>
    <w:rsid w:val="00EB01F6"/>
    <w:rsid w:val="00EB02B1"/>
    <w:rsid w:val="00EB037B"/>
    <w:rsid w:val="00EB0DBE"/>
    <w:rsid w:val="00EB0FAB"/>
    <w:rsid w:val="00EB10B1"/>
    <w:rsid w:val="00EB10F6"/>
    <w:rsid w:val="00EB161E"/>
    <w:rsid w:val="00EB1B51"/>
    <w:rsid w:val="00EB1DC8"/>
    <w:rsid w:val="00EB1DDE"/>
    <w:rsid w:val="00EB233A"/>
    <w:rsid w:val="00EB2366"/>
    <w:rsid w:val="00EB2775"/>
    <w:rsid w:val="00EB28E0"/>
    <w:rsid w:val="00EB2AD3"/>
    <w:rsid w:val="00EB30A0"/>
    <w:rsid w:val="00EB30D8"/>
    <w:rsid w:val="00EB3340"/>
    <w:rsid w:val="00EB36A5"/>
    <w:rsid w:val="00EB3B11"/>
    <w:rsid w:val="00EB4011"/>
    <w:rsid w:val="00EB42A9"/>
    <w:rsid w:val="00EB433E"/>
    <w:rsid w:val="00EB44C7"/>
    <w:rsid w:val="00EB4755"/>
    <w:rsid w:val="00EB4DAC"/>
    <w:rsid w:val="00EB50EC"/>
    <w:rsid w:val="00EB533B"/>
    <w:rsid w:val="00EB5450"/>
    <w:rsid w:val="00EB5AFF"/>
    <w:rsid w:val="00EB6192"/>
    <w:rsid w:val="00EB657B"/>
    <w:rsid w:val="00EB6AB6"/>
    <w:rsid w:val="00EB6E74"/>
    <w:rsid w:val="00EB74BC"/>
    <w:rsid w:val="00EB78A0"/>
    <w:rsid w:val="00EB78D4"/>
    <w:rsid w:val="00EB7F28"/>
    <w:rsid w:val="00EC0019"/>
    <w:rsid w:val="00EC013B"/>
    <w:rsid w:val="00EC04B4"/>
    <w:rsid w:val="00EC0706"/>
    <w:rsid w:val="00EC0748"/>
    <w:rsid w:val="00EC07A1"/>
    <w:rsid w:val="00EC0B20"/>
    <w:rsid w:val="00EC0E59"/>
    <w:rsid w:val="00EC1235"/>
    <w:rsid w:val="00EC128D"/>
    <w:rsid w:val="00EC185C"/>
    <w:rsid w:val="00EC18DE"/>
    <w:rsid w:val="00EC1A84"/>
    <w:rsid w:val="00EC1ADC"/>
    <w:rsid w:val="00EC1F31"/>
    <w:rsid w:val="00EC2908"/>
    <w:rsid w:val="00EC2C35"/>
    <w:rsid w:val="00EC2E47"/>
    <w:rsid w:val="00EC2ECA"/>
    <w:rsid w:val="00EC31AD"/>
    <w:rsid w:val="00EC322B"/>
    <w:rsid w:val="00EC3488"/>
    <w:rsid w:val="00EC3549"/>
    <w:rsid w:val="00EC43EC"/>
    <w:rsid w:val="00EC47C1"/>
    <w:rsid w:val="00EC4A7B"/>
    <w:rsid w:val="00EC509B"/>
    <w:rsid w:val="00EC528B"/>
    <w:rsid w:val="00EC5304"/>
    <w:rsid w:val="00EC5372"/>
    <w:rsid w:val="00EC5A39"/>
    <w:rsid w:val="00EC5DC2"/>
    <w:rsid w:val="00EC6259"/>
    <w:rsid w:val="00EC62FF"/>
    <w:rsid w:val="00EC6683"/>
    <w:rsid w:val="00EC6A28"/>
    <w:rsid w:val="00EC6CF3"/>
    <w:rsid w:val="00EC6D28"/>
    <w:rsid w:val="00EC7080"/>
    <w:rsid w:val="00EC70DC"/>
    <w:rsid w:val="00EC71E0"/>
    <w:rsid w:val="00EC73EE"/>
    <w:rsid w:val="00EC743A"/>
    <w:rsid w:val="00EC7606"/>
    <w:rsid w:val="00ED003C"/>
    <w:rsid w:val="00ED0B8D"/>
    <w:rsid w:val="00ED102B"/>
    <w:rsid w:val="00ED12CA"/>
    <w:rsid w:val="00ED13C9"/>
    <w:rsid w:val="00ED14CE"/>
    <w:rsid w:val="00ED16DE"/>
    <w:rsid w:val="00ED1957"/>
    <w:rsid w:val="00ED1A95"/>
    <w:rsid w:val="00ED1C46"/>
    <w:rsid w:val="00ED2157"/>
    <w:rsid w:val="00ED23FF"/>
    <w:rsid w:val="00ED26EC"/>
    <w:rsid w:val="00ED2FC0"/>
    <w:rsid w:val="00ED3037"/>
    <w:rsid w:val="00ED3320"/>
    <w:rsid w:val="00ED35B3"/>
    <w:rsid w:val="00ED3698"/>
    <w:rsid w:val="00ED3D3A"/>
    <w:rsid w:val="00ED3E4A"/>
    <w:rsid w:val="00ED4008"/>
    <w:rsid w:val="00ED414F"/>
    <w:rsid w:val="00ED4E01"/>
    <w:rsid w:val="00ED4FAF"/>
    <w:rsid w:val="00ED59A6"/>
    <w:rsid w:val="00ED6A15"/>
    <w:rsid w:val="00ED7514"/>
    <w:rsid w:val="00ED79B6"/>
    <w:rsid w:val="00ED79CF"/>
    <w:rsid w:val="00ED7C96"/>
    <w:rsid w:val="00ED7D8C"/>
    <w:rsid w:val="00ED7FB4"/>
    <w:rsid w:val="00EE0076"/>
    <w:rsid w:val="00EE0D7F"/>
    <w:rsid w:val="00EE0E9B"/>
    <w:rsid w:val="00EE1101"/>
    <w:rsid w:val="00EE1233"/>
    <w:rsid w:val="00EE13F1"/>
    <w:rsid w:val="00EE1405"/>
    <w:rsid w:val="00EE174C"/>
    <w:rsid w:val="00EE1800"/>
    <w:rsid w:val="00EE196B"/>
    <w:rsid w:val="00EE1BDF"/>
    <w:rsid w:val="00EE1EE5"/>
    <w:rsid w:val="00EE2ADA"/>
    <w:rsid w:val="00EE2B3C"/>
    <w:rsid w:val="00EE2E94"/>
    <w:rsid w:val="00EE30FC"/>
    <w:rsid w:val="00EE3115"/>
    <w:rsid w:val="00EE34D6"/>
    <w:rsid w:val="00EE36A1"/>
    <w:rsid w:val="00EE3988"/>
    <w:rsid w:val="00EE3D2E"/>
    <w:rsid w:val="00EE43F4"/>
    <w:rsid w:val="00EE43F7"/>
    <w:rsid w:val="00EE4757"/>
    <w:rsid w:val="00EE5657"/>
    <w:rsid w:val="00EE5DFE"/>
    <w:rsid w:val="00EE5EDA"/>
    <w:rsid w:val="00EE5FA2"/>
    <w:rsid w:val="00EE6049"/>
    <w:rsid w:val="00EE60EB"/>
    <w:rsid w:val="00EE6564"/>
    <w:rsid w:val="00EE6BDB"/>
    <w:rsid w:val="00EE6CC2"/>
    <w:rsid w:val="00EE6ECA"/>
    <w:rsid w:val="00EE73D3"/>
    <w:rsid w:val="00EE73F1"/>
    <w:rsid w:val="00EE79F5"/>
    <w:rsid w:val="00EE7CFA"/>
    <w:rsid w:val="00EE7DDB"/>
    <w:rsid w:val="00EF0038"/>
    <w:rsid w:val="00EF149E"/>
    <w:rsid w:val="00EF18B2"/>
    <w:rsid w:val="00EF1DDC"/>
    <w:rsid w:val="00EF1E5C"/>
    <w:rsid w:val="00EF2099"/>
    <w:rsid w:val="00EF2848"/>
    <w:rsid w:val="00EF31D8"/>
    <w:rsid w:val="00EF3502"/>
    <w:rsid w:val="00EF3B9B"/>
    <w:rsid w:val="00EF5E82"/>
    <w:rsid w:val="00EF60A0"/>
    <w:rsid w:val="00EF62B1"/>
    <w:rsid w:val="00EF6477"/>
    <w:rsid w:val="00EF6AE2"/>
    <w:rsid w:val="00EF6B41"/>
    <w:rsid w:val="00EF6ECC"/>
    <w:rsid w:val="00EF70C1"/>
    <w:rsid w:val="00EF77DE"/>
    <w:rsid w:val="00EF7B46"/>
    <w:rsid w:val="00EF7F1A"/>
    <w:rsid w:val="00F00879"/>
    <w:rsid w:val="00F009B9"/>
    <w:rsid w:val="00F00EB5"/>
    <w:rsid w:val="00F013D2"/>
    <w:rsid w:val="00F01769"/>
    <w:rsid w:val="00F020B7"/>
    <w:rsid w:val="00F024F7"/>
    <w:rsid w:val="00F029AE"/>
    <w:rsid w:val="00F02AE0"/>
    <w:rsid w:val="00F02D85"/>
    <w:rsid w:val="00F0383E"/>
    <w:rsid w:val="00F04918"/>
    <w:rsid w:val="00F04B3D"/>
    <w:rsid w:val="00F0505D"/>
    <w:rsid w:val="00F0520E"/>
    <w:rsid w:val="00F05D41"/>
    <w:rsid w:val="00F05D94"/>
    <w:rsid w:val="00F06559"/>
    <w:rsid w:val="00F065E1"/>
    <w:rsid w:val="00F06680"/>
    <w:rsid w:val="00F0673D"/>
    <w:rsid w:val="00F069F3"/>
    <w:rsid w:val="00F06EE2"/>
    <w:rsid w:val="00F07141"/>
    <w:rsid w:val="00F075B3"/>
    <w:rsid w:val="00F076F3"/>
    <w:rsid w:val="00F0782B"/>
    <w:rsid w:val="00F07BAA"/>
    <w:rsid w:val="00F07C72"/>
    <w:rsid w:val="00F10402"/>
    <w:rsid w:val="00F107A3"/>
    <w:rsid w:val="00F10853"/>
    <w:rsid w:val="00F1133A"/>
    <w:rsid w:val="00F11EEA"/>
    <w:rsid w:val="00F11EF0"/>
    <w:rsid w:val="00F123B8"/>
    <w:rsid w:val="00F125B0"/>
    <w:rsid w:val="00F12716"/>
    <w:rsid w:val="00F12760"/>
    <w:rsid w:val="00F127AA"/>
    <w:rsid w:val="00F12BAC"/>
    <w:rsid w:val="00F12BAD"/>
    <w:rsid w:val="00F131BC"/>
    <w:rsid w:val="00F132CC"/>
    <w:rsid w:val="00F13591"/>
    <w:rsid w:val="00F13C04"/>
    <w:rsid w:val="00F13D75"/>
    <w:rsid w:val="00F14572"/>
    <w:rsid w:val="00F14632"/>
    <w:rsid w:val="00F14956"/>
    <w:rsid w:val="00F158DE"/>
    <w:rsid w:val="00F15933"/>
    <w:rsid w:val="00F15A3E"/>
    <w:rsid w:val="00F15AFE"/>
    <w:rsid w:val="00F160E0"/>
    <w:rsid w:val="00F163B4"/>
    <w:rsid w:val="00F166B5"/>
    <w:rsid w:val="00F16948"/>
    <w:rsid w:val="00F16CCA"/>
    <w:rsid w:val="00F17174"/>
    <w:rsid w:val="00F17194"/>
    <w:rsid w:val="00F171F5"/>
    <w:rsid w:val="00F17245"/>
    <w:rsid w:val="00F172AF"/>
    <w:rsid w:val="00F173DC"/>
    <w:rsid w:val="00F17815"/>
    <w:rsid w:val="00F20005"/>
    <w:rsid w:val="00F209A5"/>
    <w:rsid w:val="00F20D36"/>
    <w:rsid w:val="00F20F4F"/>
    <w:rsid w:val="00F211F1"/>
    <w:rsid w:val="00F2139F"/>
    <w:rsid w:val="00F21BAE"/>
    <w:rsid w:val="00F21C13"/>
    <w:rsid w:val="00F220F5"/>
    <w:rsid w:val="00F222DC"/>
    <w:rsid w:val="00F22D0B"/>
    <w:rsid w:val="00F230FF"/>
    <w:rsid w:val="00F23108"/>
    <w:rsid w:val="00F23363"/>
    <w:rsid w:val="00F2375F"/>
    <w:rsid w:val="00F237AA"/>
    <w:rsid w:val="00F23995"/>
    <w:rsid w:val="00F23C3C"/>
    <w:rsid w:val="00F23EA8"/>
    <w:rsid w:val="00F23F08"/>
    <w:rsid w:val="00F2401C"/>
    <w:rsid w:val="00F24689"/>
    <w:rsid w:val="00F2480D"/>
    <w:rsid w:val="00F25097"/>
    <w:rsid w:val="00F2553B"/>
    <w:rsid w:val="00F2560E"/>
    <w:rsid w:val="00F25731"/>
    <w:rsid w:val="00F25757"/>
    <w:rsid w:val="00F25F59"/>
    <w:rsid w:val="00F2602C"/>
    <w:rsid w:val="00F26560"/>
    <w:rsid w:val="00F27279"/>
    <w:rsid w:val="00F275BC"/>
    <w:rsid w:val="00F27640"/>
    <w:rsid w:val="00F27A42"/>
    <w:rsid w:val="00F27F3B"/>
    <w:rsid w:val="00F27F6C"/>
    <w:rsid w:val="00F30303"/>
    <w:rsid w:val="00F303F8"/>
    <w:rsid w:val="00F30885"/>
    <w:rsid w:val="00F30B40"/>
    <w:rsid w:val="00F30B43"/>
    <w:rsid w:val="00F30D1C"/>
    <w:rsid w:val="00F31618"/>
    <w:rsid w:val="00F31CA7"/>
    <w:rsid w:val="00F31DE9"/>
    <w:rsid w:val="00F32170"/>
    <w:rsid w:val="00F32CAB"/>
    <w:rsid w:val="00F3336B"/>
    <w:rsid w:val="00F335BE"/>
    <w:rsid w:val="00F34040"/>
    <w:rsid w:val="00F3413F"/>
    <w:rsid w:val="00F3420C"/>
    <w:rsid w:val="00F34CA7"/>
    <w:rsid w:val="00F34CD5"/>
    <w:rsid w:val="00F34DCF"/>
    <w:rsid w:val="00F35113"/>
    <w:rsid w:val="00F354A8"/>
    <w:rsid w:val="00F367D1"/>
    <w:rsid w:val="00F367E8"/>
    <w:rsid w:val="00F3689A"/>
    <w:rsid w:val="00F36C55"/>
    <w:rsid w:val="00F36DAC"/>
    <w:rsid w:val="00F3755E"/>
    <w:rsid w:val="00F3764B"/>
    <w:rsid w:val="00F3765D"/>
    <w:rsid w:val="00F378D6"/>
    <w:rsid w:val="00F37DC8"/>
    <w:rsid w:val="00F4006A"/>
    <w:rsid w:val="00F403B7"/>
    <w:rsid w:val="00F4073B"/>
    <w:rsid w:val="00F40928"/>
    <w:rsid w:val="00F40FCF"/>
    <w:rsid w:val="00F4140E"/>
    <w:rsid w:val="00F41548"/>
    <w:rsid w:val="00F41B51"/>
    <w:rsid w:val="00F41BF4"/>
    <w:rsid w:val="00F41C7B"/>
    <w:rsid w:val="00F41F0D"/>
    <w:rsid w:val="00F42397"/>
    <w:rsid w:val="00F42F44"/>
    <w:rsid w:val="00F42F8F"/>
    <w:rsid w:val="00F4320C"/>
    <w:rsid w:val="00F434C1"/>
    <w:rsid w:val="00F43C35"/>
    <w:rsid w:val="00F43E1C"/>
    <w:rsid w:val="00F44019"/>
    <w:rsid w:val="00F4457C"/>
    <w:rsid w:val="00F44CC0"/>
    <w:rsid w:val="00F4524A"/>
    <w:rsid w:val="00F45296"/>
    <w:rsid w:val="00F45355"/>
    <w:rsid w:val="00F45584"/>
    <w:rsid w:val="00F458F1"/>
    <w:rsid w:val="00F4666D"/>
    <w:rsid w:val="00F4686C"/>
    <w:rsid w:val="00F46BEC"/>
    <w:rsid w:val="00F47C68"/>
    <w:rsid w:val="00F47FF8"/>
    <w:rsid w:val="00F5019B"/>
    <w:rsid w:val="00F505DD"/>
    <w:rsid w:val="00F50C1A"/>
    <w:rsid w:val="00F51046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39E"/>
    <w:rsid w:val="00F535EF"/>
    <w:rsid w:val="00F53949"/>
    <w:rsid w:val="00F53C37"/>
    <w:rsid w:val="00F54606"/>
    <w:rsid w:val="00F547EE"/>
    <w:rsid w:val="00F54A97"/>
    <w:rsid w:val="00F5527F"/>
    <w:rsid w:val="00F5551A"/>
    <w:rsid w:val="00F55B2F"/>
    <w:rsid w:val="00F55E7F"/>
    <w:rsid w:val="00F55EC4"/>
    <w:rsid w:val="00F560C9"/>
    <w:rsid w:val="00F5647A"/>
    <w:rsid w:val="00F56579"/>
    <w:rsid w:val="00F5687A"/>
    <w:rsid w:val="00F56986"/>
    <w:rsid w:val="00F56F65"/>
    <w:rsid w:val="00F5717E"/>
    <w:rsid w:val="00F5755D"/>
    <w:rsid w:val="00F57614"/>
    <w:rsid w:val="00F57AF6"/>
    <w:rsid w:val="00F57F6E"/>
    <w:rsid w:val="00F601EB"/>
    <w:rsid w:val="00F60440"/>
    <w:rsid w:val="00F6051B"/>
    <w:rsid w:val="00F60705"/>
    <w:rsid w:val="00F608A3"/>
    <w:rsid w:val="00F609CF"/>
    <w:rsid w:val="00F60A96"/>
    <w:rsid w:val="00F60D34"/>
    <w:rsid w:val="00F61488"/>
    <w:rsid w:val="00F6149E"/>
    <w:rsid w:val="00F61CE1"/>
    <w:rsid w:val="00F61ECD"/>
    <w:rsid w:val="00F624FF"/>
    <w:rsid w:val="00F6256E"/>
    <w:rsid w:val="00F62B85"/>
    <w:rsid w:val="00F62E31"/>
    <w:rsid w:val="00F631E0"/>
    <w:rsid w:val="00F6336D"/>
    <w:rsid w:val="00F63FC7"/>
    <w:rsid w:val="00F6419E"/>
    <w:rsid w:val="00F646E6"/>
    <w:rsid w:val="00F64C15"/>
    <w:rsid w:val="00F64CD5"/>
    <w:rsid w:val="00F64E7B"/>
    <w:rsid w:val="00F651DC"/>
    <w:rsid w:val="00F6558E"/>
    <w:rsid w:val="00F655A1"/>
    <w:rsid w:val="00F657F9"/>
    <w:rsid w:val="00F65DD3"/>
    <w:rsid w:val="00F661C8"/>
    <w:rsid w:val="00F665BD"/>
    <w:rsid w:val="00F66827"/>
    <w:rsid w:val="00F66ACD"/>
    <w:rsid w:val="00F66D6E"/>
    <w:rsid w:val="00F66E37"/>
    <w:rsid w:val="00F671A5"/>
    <w:rsid w:val="00F671B0"/>
    <w:rsid w:val="00F675DD"/>
    <w:rsid w:val="00F6783E"/>
    <w:rsid w:val="00F6798A"/>
    <w:rsid w:val="00F705AC"/>
    <w:rsid w:val="00F70BD2"/>
    <w:rsid w:val="00F70D92"/>
    <w:rsid w:val="00F71193"/>
    <w:rsid w:val="00F7142D"/>
    <w:rsid w:val="00F7163F"/>
    <w:rsid w:val="00F72298"/>
    <w:rsid w:val="00F723B2"/>
    <w:rsid w:val="00F725D2"/>
    <w:rsid w:val="00F725E1"/>
    <w:rsid w:val="00F7289E"/>
    <w:rsid w:val="00F72C8E"/>
    <w:rsid w:val="00F73076"/>
    <w:rsid w:val="00F732FB"/>
    <w:rsid w:val="00F73F51"/>
    <w:rsid w:val="00F73F86"/>
    <w:rsid w:val="00F74D0B"/>
    <w:rsid w:val="00F7527F"/>
    <w:rsid w:val="00F755A5"/>
    <w:rsid w:val="00F75FAE"/>
    <w:rsid w:val="00F76381"/>
    <w:rsid w:val="00F76404"/>
    <w:rsid w:val="00F76C3B"/>
    <w:rsid w:val="00F76FA3"/>
    <w:rsid w:val="00F7735F"/>
    <w:rsid w:val="00F77486"/>
    <w:rsid w:val="00F77670"/>
    <w:rsid w:val="00F7772A"/>
    <w:rsid w:val="00F77B47"/>
    <w:rsid w:val="00F803CD"/>
    <w:rsid w:val="00F805D5"/>
    <w:rsid w:val="00F8128E"/>
    <w:rsid w:val="00F81D22"/>
    <w:rsid w:val="00F82074"/>
    <w:rsid w:val="00F82281"/>
    <w:rsid w:val="00F82B74"/>
    <w:rsid w:val="00F82C72"/>
    <w:rsid w:val="00F83048"/>
    <w:rsid w:val="00F8311C"/>
    <w:rsid w:val="00F8349A"/>
    <w:rsid w:val="00F835E4"/>
    <w:rsid w:val="00F837EB"/>
    <w:rsid w:val="00F83A49"/>
    <w:rsid w:val="00F83C68"/>
    <w:rsid w:val="00F83F39"/>
    <w:rsid w:val="00F84DC4"/>
    <w:rsid w:val="00F84DED"/>
    <w:rsid w:val="00F851D8"/>
    <w:rsid w:val="00F85A4C"/>
    <w:rsid w:val="00F85B0B"/>
    <w:rsid w:val="00F85F82"/>
    <w:rsid w:val="00F85F94"/>
    <w:rsid w:val="00F86227"/>
    <w:rsid w:val="00F86822"/>
    <w:rsid w:val="00F8695C"/>
    <w:rsid w:val="00F86A7A"/>
    <w:rsid w:val="00F872B6"/>
    <w:rsid w:val="00F87333"/>
    <w:rsid w:val="00F87609"/>
    <w:rsid w:val="00F876A0"/>
    <w:rsid w:val="00F878D6"/>
    <w:rsid w:val="00F87959"/>
    <w:rsid w:val="00F90047"/>
    <w:rsid w:val="00F902AF"/>
    <w:rsid w:val="00F90EEE"/>
    <w:rsid w:val="00F910CA"/>
    <w:rsid w:val="00F9138C"/>
    <w:rsid w:val="00F914DB"/>
    <w:rsid w:val="00F9166F"/>
    <w:rsid w:val="00F91D3F"/>
    <w:rsid w:val="00F91D7B"/>
    <w:rsid w:val="00F91E3E"/>
    <w:rsid w:val="00F91E85"/>
    <w:rsid w:val="00F92689"/>
    <w:rsid w:val="00F92885"/>
    <w:rsid w:val="00F930E6"/>
    <w:rsid w:val="00F93BC9"/>
    <w:rsid w:val="00F93D60"/>
    <w:rsid w:val="00F94626"/>
    <w:rsid w:val="00F946BF"/>
    <w:rsid w:val="00F9477F"/>
    <w:rsid w:val="00F949DE"/>
    <w:rsid w:val="00F94C7D"/>
    <w:rsid w:val="00F95558"/>
    <w:rsid w:val="00F96055"/>
    <w:rsid w:val="00F96996"/>
    <w:rsid w:val="00F96E49"/>
    <w:rsid w:val="00F9780A"/>
    <w:rsid w:val="00FA0104"/>
    <w:rsid w:val="00FA04DB"/>
    <w:rsid w:val="00FA0598"/>
    <w:rsid w:val="00FA08D9"/>
    <w:rsid w:val="00FA0C71"/>
    <w:rsid w:val="00FA1442"/>
    <w:rsid w:val="00FA1664"/>
    <w:rsid w:val="00FA1A70"/>
    <w:rsid w:val="00FA1C12"/>
    <w:rsid w:val="00FA1F86"/>
    <w:rsid w:val="00FA21E0"/>
    <w:rsid w:val="00FA290E"/>
    <w:rsid w:val="00FA30C1"/>
    <w:rsid w:val="00FA3452"/>
    <w:rsid w:val="00FA37CF"/>
    <w:rsid w:val="00FA390D"/>
    <w:rsid w:val="00FA3ED3"/>
    <w:rsid w:val="00FA4065"/>
    <w:rsid w:val="00FA424F"/>
    <w:rsid w:val="00FA42DB"/>
    <w:rsid w:val="00FA456A"/>
    <w:rsid w:val="00FA4EFC"/>
    <w:rsid w:val="00FA4F5A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F75"/>
    <w:rsid w:val="00FA76E2"/>
    <w:rsid w:val="00FA7C9C"/>
    <w:rsid w:val="00FA7D49"/>
    <w:rsid w:val="00FB00D4"/>
    <w:rsid w:val="00FB075C"/>
    <w:rsid w:val="00FB092F"/>
    <w:rsid w:val="00FB0DE7"/>
    <w:rsid w:val="00FB125D"/>
    <w:rsid w:val="00FB1394"/>
    <w:rsid w:val="00FB13BC"/>
    <w:rsid w:val="00FB2B70"/>
    <w:rsid w:val="00FB2D01"/>
    <w:rsid w:val="00FB2E4F"/>
    <w:rsid w:val="00FB317F"/>
    <w:rsid w:val="00FB33DF"/>
    <w:rsid w:val="00FB3409"/>
    <w:rsid w:val="00FB364F"/>
    <w:rsid w:val="00FB3A85"/>
    <w:rsid w:val="00FB4156"/>
    <w:rsid w:val="00FB42DF"/>
    <w:rsid w:val="00FB4453"/>
    <w:rsid w:val="00FB482F"/>
    <w:rsid w:val="00FB4AD7"/>
    <w:rsid w:val="00FB4D79"/>
    <w:rsid w:val="00FB52A3"/>
    <w:rsid w:val="00FB568A"/>
    <w:rsid w:val="00FB5887"/>
    <w:rsid w:val="00FB5921"/>
    <w:rsid w:val="00FB5AF2"/>
    <w:rsid w:val="00FB5E21"/>
    <w:rsid w:val="00FB635B"/>
    <w:rsid w:val="00FB643B"/>
    <w:rsid w:val="00FB6835"/>
    <w:rsid w:val="00FB6B88"/>
    <w:rsid w:val="00FB6CCF"/>
    <w:rsid w:val="00FB72D4"/>
    <w:rsid w:val="00FB75E4"/>
    <w:rsid w:val="00FB763E"/>
    <w:rsid w:val="00FB7F64"/>
    <w:rsid w:val="00FC0269"/>
    <w:rsid w:val="00FC03EE"/>
    <w:rsid w:val="00FC0BE4"/>
    <w:rsid w:val="00FC11E6"/>
    <w:rsid w:val="00FC3882"/>
    <w:rsid w:val="00FC38A4"/>
    <w:rsid w:val="00FC39DF"/>
    <w:rsid w:val="00FC4065"/>
    <w:rsid w:val="00FC408D"/>
    <w:rsid w:val="00FC411F"/>
    <w:rsid w:val="00FC4698"/>
    <w:rsid w:val="00FC46AB"/>
    <w:rsid w:val="00FC47F7"/>
    <w:rsid w:val="00FC4A72"/>
    <w:rsid w:val="00FC4CF5"/>
    <w:rsid w:val="00FC4E12"/>
    <w:rsid w:val="00FC4F95"/>
    <w:rsid w:val="00FC5E25"/>
    <w:rsid w:val="00FC6279"/>
    <w:rsid w:val="00FC6476"/>
    <w:rsid w:val="00FC6492"/>
    <w:rsid w:val="00FC681D"/>
    <w:rsid w:val="00FC6FE6"/>
    <w:rsid w:val="00FC7390"/>
    <w:rsid w:val="00FC757E"/>
    <w:rsid w:val="00FC76EA"/>
    <w:rsid w:val="00FC7852"/>
    <w:rsid w:val="00FC79B8"/>
    <w:rsid w:val="00FC7A0D"/>
    <w:rsid w:val="00FC7CB5"/>
    <w:rsid w:val="00FC7D04"/>
    <w:rsid w:val="00FD08C8"/>
    <w:rsid w:val="00FD0958"/>
    <w:rsid w:val="00FD140E"/>
    <w:rsid w:val="00FD19EA"/>
    <w:rsid w:val="00FD1E7D"/>
    <w:rsid w:val="00FD254C"/>
    <w:rsid w:val="00FD2BAD"/>
    <w:rsid w:val="00FD2CDA"/>
    <w:rsid w:val="00FD2D7F"/>
    <w:rsid w:val="00FD3158"/>
    <w:rsid w:val="00FD3CE1"/>
    <w:rsid w:val="00FD3CFB"/>
    <w:rsid w:val="00FD3FD3"/>
    <w:rsid w:val="00FD419E"/>
    <w:rsid w:val="00FD432E"/>
    <w:rsid w:val="00FD48EC"/>
    <w:rsid w:val="00FD4B12"/>
    <w:rsid w:val="00FD4ED8"/>
    <w:rsid w:val="00FD51BC"/>
    <w:rsid w:val="00FD53FA"/>
    <w:rsid w:val="00FD5D32"/>
    <w:rsid w:val="00FD5F4C"/>
    <w:rsid w:val="00FD614C"/>
    <w:rsid w:val="00FD6568"/>
    <w:rsid w:val="00FD691B"/>
    <w:rsid w:val="00FD6B41"/>
    <w:rsid w:val="00FD6FBB"/>
    <w:rsid w:val="00FD74EF"/>
    <w:rsid w:val="00FD7B52"/>
    <w:rsid w:val="00FE0B88"/>
    <w:rsid w:val="00FE111D"/>
    <w:rsid w:val="00FE1269"/>
    <w:rsid w:val="00FE143B"/>
    <w:rsid w:val="00FE1D1F"/>
    <w:rsid w:val="00FE2227"/>
    <w:rsid w:val="00FE23E3"/>
    <w:rsid w:val="00FE2429"/>
    <w:rsid w:val="00FE2755"/>
    <w:rsid w:val="00FE2CB2"/>
    <w:rsid w:val="00FE3073"/>
    <w:rsid w:val="00FE3ACA"/>
    <w:rsid w:val="00FE3FF3"/>
    <w:rsid w:val="00FE4933"/>
    <w:rsid w:val="00FE4A6F"/>
    <w:rsid w:val="00FE4BBA"/>
    <w:rsid w:val="00FE4F50"/>
    <w:rsid w:val="00FE5539"/>
    <w:rsid w:val="00FE5559"/>
    <w:rsid w:val="00FE559F"/>
    <w:rsid w:val="00FE59EB"/>
    <w:rsid w:val="00FE5C3A"/>
    <w:rsid w:val="00FE5F5D"/>
    <w:rsid w:val="00FE6625"/>
    <w:rsid w:val="00FE6696"/>
    <w:rsid w:val="00FE6909"/>
    <w:rsid w:val="00FE6D65"/>
    <w:rsid w:val="00FE6F31"/>
    <w:rsid w:val="00FE7392"/>
    <w:rsid w:val="00FE7437"/>
    <w:rsid w:val="00FE7E38"/>
    <w:rsid w:val="00FE7ECA"/>
    <w:rsid w:val="00FE7EE0"/>
    <w:rsid w:val="00FF01D7"/>
    <w:rsid w:val="00FF032C"/>
    <w:rsid w:val="00FF0541"/>
    <w:rsid w:val="00FF0FB9"/>
    <w:rsid w:val="00FF15AF"/>
    <w:rsid w:val="00FF2131"/>
    <w:rsid w:val="00FF2507"/>
    <w:rsid w:val="00FF2B0A"/>
    <w:rsid w:val="00FF3102"/>
    <w:rsid w:val="00FF316D"/>
    <w:rsid w:val="00FF3749"/>
    <w:rsid w:val="00FF3B7D"/>
    <w:rsid w:val="00FF3F86"/>
    <w:rsid w:val="00FF4276"/>
    <w:rsid w:val="00FF4376"/>
    <w:rsid w:val="00FF524D"/>
    <w:rsid w:val="00FF538A"/>
    <w:rsid w:val="00FF53BD"/>
    <w:rsid w:val="00FF5D3A"/>
    <w:rsid w:val="00FF605E"/>
    <w:rsid w:val="00FF646B"/>
    <w:rsid w:val="00FF6957"/>
    <w:rsid w:val="00FF6BF9"/>
    <w:rsid w:val="00FF6C41"/>
    <w:rsid w:val="00FF6E57"/>
    <w:rsid w:val="00FF795B"/>
    <w:rsid w:val="00FF7AE3"/>
    <w:rsid w:val="00FF7CF2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D83DFA9"/>
  <w15:chartTrackingRefBased/>
  <w15:docId w15:val="{03B6772F-906E-4908-833A-C2EB5DD5C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F5A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A0EE2C782554EB6DD7709D62BB2A0" ma:contentTypeVersion="5" ma:contentTypeDescription="Create a new document." ma:contentTypeScope="" ma:versionID="8cfa7c2bd1ec99499a6b7f2790cbb3bb">
  <xsd:schema xmlns:xsd="http://www.w3.org/2001/XMLSchema" xmlns:xs="http://www.w3.org/2001/XMLSchema" xmlns:p="http://schemas.microsoft.com/office/2006/metadata/properties" xmlns:ns3="66dfc7de-b708-4e8e-8f7c-23e06c083a46" xmlns:ns4="557beebb-c69d-43e2-bfc0-4d0ae4c0b2f2" targetNamespace="http://schemas.microsoft.com/office/2006/metadata/properties" ma:root="true" ma:fieldsID="9ca7685be6e8299d522eb968ba526c55" ns3:_="" ns4:_="">
    <xsd:import namespace="66dfc7de-b708-4e8e-8f7c-23e06c083a46"/>
    <xsd:import namespace="557beebb-c69d-43e2-bfc0-4d0ae4c0b2f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fc7de-b708-4e8e-8f7c-23e06c083a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beebb-c69d-43e2-bfc0-4d0ae4c0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3337D-F330-45EA-88DD-8AC27C170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fc7de-b708-4e8e-8f7c-23e06c083a46"/>
    <ds:schemaRef ds:uri="557beebb-c69d-43e2-bfc0-4d0ae4c0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9FFAD-7D6A-41C9-BA4E-07A4D8174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7A513B-4275-46F1-8F3F-B1F5219B270A}">
  <ds:schemaRefs>
    <ds:schemaRef ds:uri="http://purl.org/dc/terms/"/>
    <ds:schemaRef ds:uri="http://purl.org/dc/elements/1.1/"/>
    <ds:schemaRef ds:uri="66dfc7de-b708-4e8e-8f7c-23e06c083a46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57beebb-c69d-43e2-bfc0-4d0ae4c0b2f2"/>
  </ds:schemaRefs>
</ds:datastoreItem>
</file>

<file path=customXml/itemProps4.xml><?xml version="1.0" encoding="utf-8"?>
<ds:datastoreItem xmlns:ds="http://schemas.openxmlformats.org/officeDocument/2006/customXml" ds:itemID="{2C1C9A38-AF22-473B-AD33-41E169006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68</Pages>
  <Words>17093</Words>
  <Characters>71460</Characters>
  <Application>Microsoft Office Word</Application>
  <DocSecurity>0</DocSecurity>
  <Lines>595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Saisamorn, Chimyoo</cp:lastModifiedBy>
  <cp:revision>3</cp:revision>
  <cp:lastPrinted>2019-08-20T11:35:00Z</cp:lastPrinted>
  <dcterms:created xsi:type="dcterms:W3CDTF">2020-05-29T03:42:00Z</dcterms:created>
  <dcterms:modified xsi:type="dcterms:W3CDTF">2020-05-29T03:43:00Z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0x0101007CCA0EE2C782554EB6DD7709D62BB2A0</vt:lpwstr>
  </property>
</Properties>
</file>