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5304C" w14:textId="77777777" w:rsidR="00364E2E" w:rsidRPr="0037639B" w:rsidRDefault="00364E2E" w:rsidP="008F4BF6">
      <w:pPr>
        <w:pStyle w:val="Signature"/>
        <w:spacing w:line="260" w:lineRule="atLeast"/>
        <w:ind w:right="-27"/>
        <w:jc w:val="thaiDistribute"/>
        <w:rPr>
          <w:lang w:val="en-US" w:bidi="th-TH"/>
        </w:rPr>
      </w:pPr>
    </w:p>
    <w:p w14:paraId="648A7EB1" w14:textId="77777777" w:rsidR="00364E2E" w:rsidRPr="001F4594" w:rsidRDefault="00364E2E" w:rsidP="008F4BF6">
      <w:pPr>
        <w:pStyle w:val="Signature"/>
        <w:spacing w:line="260" w:lineRule="atLeast"/>
        <w:ind w:right="-27"/>
        <w:jc w:val="thaiDistribute"/>
      </w:pPr>
    </w:p>
    <w:p w14:paraId="302B3726" w14:textId="77777777" w:rsidR="00364E2E" w:rsidRPr="001F4594" w:rsidRDefault="00364E2E" w:rsidP="008F4BF6">
      <w:pPr>
        <w:ind w:right="-27"/>
        <w:jc w:val="thaiDistribute"/>
      </w:pPr>
    </w:p>
    <w:p w14:paraId="04EF8766" w14:textId="77777777" w:rsidR="00364E2E" w:rsidRPr="001F4594" w:rsidRDefault="00364E2E" w:rsidP="008F4BF6">
      <w:pPr>
        <w:ind w:right="-27"/>
        <w:jc w:val="thaiDistribute"/>
      </w:pPr>
    </w:p>
    <w:p w14:paraId="7429F851" w14:textId="77777777" w:rsidR="00364E2E" w:rsidRDefault="00364E2E" w:rsidP="008F4BF6">
      <w:pPr>
        <w:ind w:right="-27"/>
        <w:jc w:val="thaiDistribute"/>
      </w:pPr>
    </w:p>
    <w:p w14:paraId="09283856" w14:textId="77777777" w:rsidR="00364E2E" w:rsidRPr="001F4594" w:rsidRDefault="00364E2E" w:rsidP="008F4BF6">
      <w:pPr>
        <w:ind w:right="-27"/>
        <w:jc w:val="thaiDistribute"/>
      </w:pPr>
    </w:p>
    <w:p w14:paraId="6705E6EC" w14:textId="77777777" w:rsidR="00A84C94" w:rsidRDefault="00A84C94" w:rsidP="008F4BF6">
      <w:pPr>
        <w:ind w:right="-27"/>
        <w:jc w:val="thaiDistribute"/>
        <w:rPr>
          <w:lang w:val="en-US"/>
        </w:rPr>
      </w:pPr>
    </w:p>
    <w:p w14:paraId="6878E7F7" w14:textId="77777777" w:rsidR="00304A8E" w:rsidRDefault="00304A8E" w:rsidP="008F4BF6">
      <w:pPr>
        <w:ind w:right="-27"/>
        <w:jc w:val="thaiDistribute"/>
        <w:rPr>
          <w:lang w:val="en-US"/>
        </w:rPr>
      </w:pPr>
    </w:p>
    <w:p w14:paraId="0167CEB8" w14:textId="77777777" w:rsidR="00364E2E" w:rsidRPr="001F4594" w:rsidRDefault="00364E2E" w:rsidP="008F4BF6">
      <w:pPr>
        <w:ind w:right="-27"/>
        <w:jc w:val="thaiDistribute"/>
        <w:rPr>
          <w:cs/>
          <w:lang w:bidi="th-TH"/>
        </w:rPr>
      </w:pPr>
    </w:p>
    <w:p w14:paraId="0672101C" w14:textId="77777777" w:rsidR="00364E2E" w:rsidRPr="009B5422" w:rsidRDefault="00364E2E" w:rsidP="008F4BF6">
      <w:pPr>
        <w:ind w:right="-27"/>
        <w:jc w:val="thaiDistribute"/>
        <w:rPr>
          <w:sz w:val="24"/>
          <w:szCs w:val="22"/>
        </w:rPr>
      </w:pPr>
    </w:p>
    <w:p w14:paraId="60E0BC8A" w14:textId="77777777" w:rsidR="00A84C94" w:rsidRPr="009B5422" w:rsidRDefault="00A84C94" w:rsidP="008F4BF6">
      <w:pPr>
        <w:ind w:right="-27"/>
        <w:jc w:val="thaiDistribute"/>
        <w:rPr>
          <w:sz w:val="24"/>
          <w:szCs w:val="22"/>
          <w:cs/>
          <w:lang w:bidi="th-TH"/>
        </w:rPr>
      </w:pPr>
    </w:p>
    <w:p w14:paraId="28ADF294" w14:textId="77777777" w:rsidR="00A84C94" w:rsidRPr="009B5422" w:rsidRDefault="00A84C94" w:rsidP="008F4BF6">
      <w:pPr>
        <w:ind w:right="-27"/>
        <w:jc w:val="thaiDistribute"/>
        <w:rPr>
          <w:sz w:val="24"/>
          <w:szCs w:val="22"/>
        </w:rPr>
      </w:pPr>
    </w:p>
    <w:p w14:paraId="343FD655" w14:textId="77777777" w:rsidR="00A84C94" w:rsidRPr="009B5422" w:rsidRDefault="00A84C94" w:rsidP="003E603E">
      <w:pPr>
        <w:tabs>
          <w:tab w:val="left" w:pos="7740"/>
        </w:tabs>
        <w:ind w:right="-27"/>
        <w:jc w:val="thaiDistribute"/>
        <w:rPr>
          <w:sz w:val="24"/>
          <w:szCs w:val="22"/>
          <w:cs/>
          <w:lang w:bidi="th-TH"/>
        </w:rPr>
      </w:pPr>
    </w:p>
    <w:p w14:paraId="100E480F" w14:textId="77777777" w:rsidR="00A84C94" w:rsidRDefault="00A84C94" w:rsidP="008F4BF6">
      <w:pPr>
        <w:ind w:right="-27"/>
        <w:jc w:val="thaiDistribute"/>
        <w:rPr>
          <w:sz w:val="24"/>
          <w:szCs w:val="22"/>
        </w:rPr>
      </w:pPr>
    </w:p>
    <w:p w14:paraId="0EEF1E60" w14:textId="77777777" w:rsidR="00B3196A" w:rsidRPr="00B3196A" w:rsidRDefault="00B3196A" w:rsidP="008F4BF6">
      <w:pPr>
        <w:ind w:right="-27"/>
        <w:jc w:val="thaiDistribute"/>
        <w:rPr>
          <w:sz w:val="40"/>
          <w:szCs w:val="40"/>
        </w:rPr>
      </w:pPr>
    </w:p>
    <w:p w14:paraId="066D01D3" w14:textId="77777777" w:rsidR="00B3196A" w:rsidRPr="00B3196A" w:rsidRDefault="00B3196A" w:rsidP="008F4BF6">
      <w:pPr>
        <w:ind w:right="-27"/>
        <w:jc w:val="thaiDistribute"/>
        <w:rPr>
          <w:sz w:val="40"/>
          <w:szCs w:val="40"/>
        </w:rPr>
      </w:pPr>
    </w:p>
    <w:p w14:paraId="1EEBB0EE" w14:textId="77777777" w:rsidR="00CA1AC3" w:rsidRDefault="0027516A" w:rsidP="0027516A">
      <w:pPr>
        <w:pStyle w:val="acctmainheading"/>
        <w:tabs>
          <w:tab w:val="left" w:pos="7810"/>
        </w:tabs>
        <w:spacing w:after="0" w:line="240" w:lineRule="atLeast"/>
        <w:ind w:right="-27"/>
        <w:jc w:val="center"/>
        <w:outlineLvl w:val="0"/>
        <w:rPr>
          <w:rFonts w:cs="Times New Roman"/>
          <w:sz w:val="40"/>
          <w:szCs w:val="40"/>
        </w:rPr>
      </w:pPr>
      <w:bookmarkStart w:id="0" w:name="SubTitle"/>
      <w:bookmarkStart w:id="1" w:name="Date"/>
      <w:bookmarkEnd w:id="0"/>
      <w:bookmarkEnd w:id="1"/>
      <w:r w:rsidRPr="0027516A">
        <w:rPr>
          <w:rFonts w:cs="Times New Roman"/>
          <w:sz w:val="40"/>
          <w:szCs w:val="40"/>
        </w:rPr>
        <w:t>SCB Securities Co., Ltd. and its Subsidiary</w:t>
      </w:r>
    </w:p>
    <w:p w14:paraId="52EF538E" w14:textId="77777777" w:rsidR="0027516A" w:rsidRDefault="0027516A" w:rsidP="0027516A">
      <w:pPr>
        <w:pStyle w:val="acctmainheading"/>
        <w:tabs>
          <w:tab w:val="left" w:pos="7810"/>
        </w:tabs>
        <w:spacing w:after="0" w:line="240" w:lineRule="atLeast"/>
        <w:ind w:right="-27"/>
        <w:jc w:val="center"/>
        <w:outlineLvl w:val="0"/>
        <w:rPr>
          <w:rFonts w:cs="Times New Roman"/>
          <w:sz w:val="40"/>
          <w:szCs w:val="40"/>
        </w:rPr>
      </w:pPr>
    </w:p>
    <w:p w14:paraId="42655829" w14:textId="77777777" w:rsidR="008508C0" w:rsidRDefault="008508C0" w:rsidP="008508C0">
      <w:pPr>
        <w:pStyle w:val="CoverTitle"/>
        <w:ind w:right="-27"/>
        <w:jc w:val="center"/>
        <w:rPr>
          <w:szCs w:val="36"/>
        </w:rPr>
      </w:pPr>
      <w:r>
        <w:rPr>
          <w:spacing w:val="-3"/>
          <w:szCs w:val="36"/>
        </w:rPr>
        <w:t>F</w:t>
      </w:r>
      <w:r w:rsidRPr="00195D0B">
        <w:rPr>
          <w:spacing w:val="-3"/>
          <w:szCs w:val="36"/>
        </w:rPr>
        <w:t>inancial statements</w:t>
      </w:r>
      <w:r w:rsidRPr="00195D0B">
        <w:rPr>
          <w:szCs w:val="36"/>
        </w:rPr>
        <w:t xml:space="preserve"> for the </w:t>
      </w:r>
      <w:r>
        <w:rPr>
          <w:szCs w:val="36"/>
          <w:lang w:val="en-US" w:bidi="th-TH"/>
        </w:rPr>
        <w:t>year</w:t>
      </w:r>
      <w:r w:rsidRPr="00195D0B">
        <w:rPr>
          <w:szCs w:val="36"/>
        </w:rPr>
        <w:t xml:space="preserve"> ended </w:t>
      </w:r>
    </w:p>
    <w:p w14:paraId="44F3F41C" w14:textId="77777777" w:rsidR="0027516A" w:rsidRPr="008508C0" w:rsidRDefault="008508C0" w:rsidP="008508C0">
      <w:pPr>
        <w:pStyle w:val="acctmainheading"/>
        <w:tabs>
          <w:tab w:val="left" w:pos="7810"/>
        </w:tabs>
        <w:spacing w:after="0" w:line="240" w:lineRule="atLeast"/>
        <w:ind w:right="-27"/>
        <w:jc w:val="center"/>
        <w:outlineLvl w:val="0"/>
        <w:rPr>
          <w:rFonts w:cs="Times New Roman"/>
          <w:b w:val="0"/>
          <w:bCs/>
          <w:sz w:val="36"/>
          <w:szCs w:val="36"/>
        </w:rPr>
      </w:pPr>
      <w:r w:rsidRPr="008508C0">
        <w:rPr>
          <w:b w:val="0"/>
          <w:bCs/>
          <w:sz w:val="36"/>
          <w:szCs w:val="36"/>
        </w:rPr>
        <w:t xml:space="preserve">31 December </w:t>
      </w:r>
      <w:r w:rsidR="0027516A" w:rsidRPr="008508C0">
        <w:rPr>
          <w:rFonts w:cs="Times New Roman"/>
          <w:b w:val="0"/>
          <w:bCs/>
          <w:sz w:val="36"/>
          <w:szCs w:val="36"/>
        </w:rPr>
        <w:t>2019</w:t>
      </w:r>
    </w:p>
    <w:p w14:paraId="5DE8C07E" w14:textId="77777777" w:rsidR="0027516A" w:rsidRPr="0027516A" w:rsidRDefault="0027516A" w:rsidP="0027516A">
      <w:pPr>
        <w:pStyle w:val="acctmainheading"/>
        <w:tabs>
          <w:tab w:val="left" w:pos="7810"/>
        </w:tabs>
        <w:spacing w:after="0" w:line="240" w:lineRule="atLeast"/>
        <w:ind w:right="-27"/>
        <w:jc w:val="center"/>
        <w:outlineLvl w:val="0"/>
        <w:rPr>
          <w:rFonts w:cs="Times New Roman"/>
          <w:b w:val="0"/>
          <w:bCs/>
          <w:sz w:val="36"/>
          <w:szCs w:val="36"/>
        </w:rPr>
      </w:pPr>
      <w:r w:rsidRPr="0027516A">
        <w:rPr>
          <w:rFonts w:cs="Times New Roman"/>
          <w:b w:val="0"/>
          <w:bCs/>
          <w:sz w:val="36"/>
          <w:szCs w:val="36"/>
        </w:rPr>
        <w:t>and</w:t>
      </w:r>
    </w:p>
    <w:p w14:paraId="452D984F" w14:textId="77777777" w:rsidR="0027516A" w:rsidRPr="0027516A" w:rsidRDefault="0027516A" w:rsidP="0027516A">
      <w:pPr>
        <w:pStyle w:val="acctmainheading"/>
        <w:tabs>
          <w:tab w:val="left" w:pos="7810"/>
        </w:tabs>
        <w:spacing w:after="0" w:line="240" w:lineRule="atLeast"/>
        <w:ind w:right="-27"/>
        <w:jc w:val="center"/>
        <w:outlineLvl w:val="0"/>
        <w:rPr>
          <w:rFonts w:cs="Times New Roman"/>
          <w:b w:val="0"/>
          <w:bCs/>
          <w:sz w:val="36"/>
          <w:szCs w:val="36"/>
        </w:rPr>
      </w:pPr>
      <w:r w:rsidRPr="0027516A">
        <w:rPr>
          <w:rFonts w:cs="Times New Roman"/>
          <w:b w:val="0"/>
          <w:bCs/>
          <w:sz w:val="36"/>
          <w:szCs w:val="36"/>
        </w:rPr>
        <w:t>Independent Auditor’s Report</w:t>
      </w:r>
    </w:p>
    <w:p w14:paraId="0138F62E" w14:textId="77777777" w:rsidR="0027516A" w:rsidRPr="0027516A" w:rsidRDefault="0027516A" w:rsidP="0027516A">
      <w:pPr>
        <w:pStyle w:val="acctmainheading"/>
        <w:tabs>
          <w:tab w:val="left" w:pos="7810"/>
        </w:tabs>
        <w:spacing w:after="0" w:line="240" w:lineRule="atLeast"/>
        <w:ind w:right="-27"/>
        <w:jc w:val="thaiDistribute"/>
        <w:outlineLvl w:val="0"/>
        <w:rPr>
          <w:rFonts w:cs="Times New Roman"/>
          <w:b w:val="0"/>
          <w:bCs/>
        </w:rPr>
      </w:pPr>
    </w:p>
    <w:p w14:paraId="0148F046" w14:textId="77777777" w:rsidR="0027516A" w:rsidRDefault="0027516A" w:rsidP="00457678">
      <w:pPr>
        <w:pStyle w:val="acctmainheading"/>
        <w:tabs>
          <w:tab w:val="left" w:pos="7810"/>
        </w:tabs>
        <w:spacing w:after="0" w:line="240" w:lineRule="atLeast"/>
        <w:ind w:right="-27"/>
        <w:jc w:val="thaiDistribute"/>
        <w:outlineLvl w:val="0"/>
        <w:rPr>
          <w:rFonts w:cs="Times New Roman"/>
        </w:rPr>
      </w:pPr>
    </w:p>
    <w:p w14:paraId="66364B53" w14:textId="77777777" w:rsidR="0027516A" w:rsidRDefault="0027516A" w:rsidP="00457678">
      <w:pPr>
        <w:pStyle w:val="acctmainheading"/>
        <w:tabs>
          <w:tab w:val="left" w:pos="7810"/>
        </w:tabs>
        <w:spacing w:after="0" w:line="240" w:lineRule="atLeast"/>
        <w:ind w:right="-27"/>
        <w:jc w:val="thaiDistribute"/>
        <w:outlineLvl w:val="0"/>
        <w:rPr>
          <w:rFonts w:cs="Times New Roman"/>
        </w:rPr>
      </w:pPr>
    </w:p>
    <w:p w14:paraId="4BF4A6B3" w14:textId="77777777" w:rsidR="0027516A" w:rsidRDefault="0027516A" w:rsidP="00457678">
      <w:pPr>
        <w:pStyle w:val="acctmainheading"/>
        <w:tabs>
          <w:tab w:val="left" w:pos="7810"/>
        </w:tabs>
        <w:spacing w:after="0" w:line="240" w:lineRule="atLeast"/>
        <w:ind w:right="-27"/>
        <w:jc w:val="thaiDistribute"/>
        <w:outlineLvl w:val="0"/>
        <w:rPr>
          <w:rFonts w:cs="Times New Roman"/>
        </w:rPr>
      </w:pPr>
    </w:p>
    <w:p w14:paraId="03ABEFB5" w14:textId="77777777" w:rsidR="0027516A" w:rsidRDefault="0027516A" w:rsidP="00457678">
      <w:pPr>
        <w:pStyle w:val="acctmainheading"/>
        <w:tabs>
          <w:tab w:val="left" w:pos="7810"/>
        </w:tabs>
        <w:spacing w:after="0" w:line="240" w:lineRule="atLeast"/>
        <w:ind w:right="-27"/>
        <w:jc w:val="thaiDistribute"/>
        <w:outlineLvl w:val="0"/>
        <w:rPr>
          <w:rFonts w:cs="Times New Roman"/>
        </w:rPr>
      </w:pPr>
    </w:p>
    <w:p w14:paraId="76179B96" w14:textId="77777777" w:rsidR="0027516A" w:rsidRDefault="0027516A" w:rsidP="00457678">
      <w:pPr>
        <w:pStyle w:val="acctmainheading"/>
        <w:tabs>
          <w:tab w:val="left" w:pos="7810"/>
        </w:tabs>
        <w:spacing w:after="0" w:line="240" w:lineRule="atLeast"/>
        <w:ind w:right="-27"/>
        <w:jc w:val="thaiDistribute"/>
        <w:outlineLvl w:val="0"/>
        <w:rPr>
          <w:rFonts w:cs="Times New Roman"/>
        </w:rPr>
        <w:sectPr w:rsidR="0027516A" w:rsidSect="00592700">
          <w:footerReference w:type="even" r:id="rId8"/>
          <w:footerReference w:type="default" r:id="rId9"/>
          <w:pgSz w:w="11907" w:h="16840" w:code="9"/>
          <w:pgMar w:top="691" w:right="1152" w:bottom="576" w:left="1152" w:header="720" w:footer="720" w:gutter="0"/>
          <w:pgNumType w:start="9"/>
          <w:cols w:space="720"/>
          <w:titlePg/>
          <w:docGrid w:linePitch="299"/>
        </w:sectPr>
      </w:pPr>
    </w:p>
    <w:p w14:paraId="02B8C979" w14:textId="77777777"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14:paraId="0615E3BA" w14:textId="77777777"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14:paraId="10CE15F7" w14:textId="77777777"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14:paraId="4D2D6276" w14:textId="77777777" w:rsidR="005D71A2" w:rsidRPr="00457678" w:rsidRDefault="005D71A2" w:rsidP="00457678">
      <w:pPr>
        <w:pStyle w:val="acctmainheading"/>
        <w:tabs>
          <w:tab w:val="left" w:pos="7810"/>
        </w:tabs>
        <w:spacing w:after="0" w:line="240" w:lineRule="atLeast"/>
        <w:ind w:right="-27"/>
        <w:jc w:val="thaiDistribute"/>
        <w:outlineLvl w:val="0"/>
        <w:rPr>
          <w:rFonts w:cs="Times New Roman"/>
        </w:rPr>
      </w:pPr>
    </w:p>
    <w:p w14:paraId="61272D3B" w14:textId="77777777" w:rsidR="00623966" w:rsidRDefault="00623966" w:rsidP="00457678">
      <w:pPr>
        <w:pStyle w:val="acctmainheading"/>
        <w:tabs>
          <w:tab w:val="left" w:pos="7810"/>
        </w:tabs>
        <w:spacing w:after="0" w:line="240" w:lineRule="atLeast"/>
        <w:ind w:right="-27"/>
        <w:jc w:val="thaiDistribute"/>
        <w:outlineLvl w:val="0"/>
        <w:rPr>
          <w:rFonts w:cs="Times New Roman"/>
        </w:rPr>
      </w:pPr>
    </w:p>
    <w:p w14:paraId="36FF2938" w14:textId="77777777" w:rsidR="00457678" w:rsidRDefault="00457678" w:rsidP="00457678">
      <w:pPr>
        <w:pStyle w:val="acctmainheading"/>
        <w:tabs>
          <w:tab w:val="left" w:pos="7810"/>
        </w:tabs>
        <w:spacing w:after="0" w:line="240" w:lineRule="atLeast"/>
        <w:ind w:right="-27"/>
        <w:jc w:val="thaiDistribute"/>
        <w:outlineLvl w:val="0"/>
        <w:rPr>
          <w:rFonts w:cs="Times New Roman"/>
        </w:rPr>
      </w:pPr>
    </w:p>
    <w:p w14:paraId="75DD1BB0" w14:textId="77777777" w:rsidR="004A0B11" w:rsidRDefault="004A0B11" w:rsidP="00457678">
      <w:pPr>
        <w:pStyle w:val="acctmainheading"/>
        <w:tabs>
          <w:tab w:val="left" w:pos="7810"/>
        </w:tabs>
        <w:spacing w:after="0" w:line="240" w:lineRule="atLeast"/>
        <w:ind w:right="-27"/>
        <w:jc w:val="thaiDistribute"/>
        <w:outlineLvl w:val="0"/>
        <w:rPr>
          <w:rFonts w:cs="Times New Roman"/>
        </w:rPr>
      </w:pPr>
    </w:p>
    <w:p w14:paraId="3E7C20AE" w14:textId="77777777" w:rsidR="004A0B11" w:rsidRDefault="004A0B11" w:rsidP="00457678">
      <w:pPr>
        <w:pStyle w:val="acctmainheading"/>
        <w:tabs>
          <w:tab w:val="left" w:pos="7810"/>
        </w:tabs>
        <w:spacing w:after="0" w:line="240" w:lineRule="atLeast"/>
        <w:ind w:right="-27"/>
        <w:jc w:val="thaiDistribute"/>
        <w:outlineLvl w:val="0"/>
        <w:rPr>
          <w:rFonts w:cs="Times New Roman"/>
        </w:rPr>
      </w:pPr>
    </w:p>
    <w:p w14:paraId="3AFE82DC" w14:textId="77777777" w:rsidR="004A0B11" w:rsidRDefault="004A0B11" w:rsidP="00457678">
      <w:pPr>
        <w:pStyle w:val="acctmainheading"/>
        <w:tabs>
          <w:tab w:val="left" w:pos="7810"/>
        </w:tabs>
        <w:spacing w:after="0" w:line="240" w:lineRule="atLeast"/>
        <w:ind w:right="-27"/>
        <w:jc w:val="thaiDistribute"/>
        <w:outlineLvl w:val="0"/>
        <w:rPr>
          <w:rFonts w:cs="Times New Roman"/>
        </w:rPr>
      </w:pPr>
    </w:p>
    <w:p w14:paraId="50EF0EFB" w14:textId="77777777" w:rsidR="0098128F" w:rsidRPr="00D3245A" w:rsidRDefault="0098128F" w:rsidP="0098128F">
      <w:pPr>
        <w:pStyle w:val="acctmainheading"/>
        <w:tabs>
          <w:tab w:val="left" w:pos="7810"/>
        </w:tabs>
        <w:spacing w:after="0" w:line="240" w:lineRule="atLeast"/>
        <w:ind w:right="-27"/>
        <w:jc w:val="thaiDistribute"/>
        <w:outlineLvl w:val="0"/>
        <w:rPr>
          <w:rFonts w:cs="Times New Roman"/>
        </w:rPr>
      </w:pPr>
      <w:r w:rsidRPr="00D3245A">
        <w:rPr>
          <w:rFonts w:cs="Times New Roman"/>
        </w:rPr>
        <w:t>Independent Auditor’s Report</w:t>
      </w:r>
    </w:p>
    <w:p w14:paraId="7E1EA3F2" w14:textId="77777777" w:rsidR="0098128F" w:rsidRPr="00D3245A" w:rsidRDefault="0098128F" w:rsidP="0098128F">
      <w:pPr>
        <w:pStyle w:val="acctmainheading"/>
        <w:tabs>
          <w:tab w:val="left" w:pos="7810"/>
        </w:tabs>
        <w:spacing w:after="0" w:line="240" w:lineRule="atLeast"/>
        <w:ind w:right="-29"/>
        <w:jc w:val="thaiDistribute"/>
        <w:outlineLvl w:val="0"/>
        <w:rPr>
          <w:rFonts w:cs="Times New Roman"/>
          <w:sz w:val="24"/>
          <w:szCs w:val="24"/>
        </w:rPr>
      </w:pPr>
    </w:p>
    <w:p w14:paraId="78848946" w14:textId="77777777" w:rsidR="0098128F" w:rsidRPr="00D3245A" w:rsidRDefault="0098128F" w:rsidP="0098128F">
      <w:pPr>
        <w:pStyle w:val="acctmainheading"/>
        <w:tabs>
          <w:tab w:val="left" w:pos="7810"/>
        </w:tabs>
        <w:spacing w:after="0" w:line="240" w:lineRule="atLeast"/>
        <w:ind w:right="-29"/>
        <w:jc w:val="thaiDistribute"/>
        <w:outlineLvl w:val="0"/>
        <w:rPr>
          <w:rFonts w:cs="Times New Roman"/>
          <w:sz w:val="24"/>
          <w:szCs w:val="24"/>
        </w:rPr>
      </w:pPr>
      <w:r w:rsidRPr="00D3245A">
        <w:rPr>
          <w:rFonts w:cs="Times New Roman"/>
          <w:sz w:val="24"/>
          <w:szCs w:val="24"/>
        </w:rPr>
        <w:t xml:space="preserve">To </w:t>
      </w:r>
      <w:r w:rsidRPr="002404BF">
        <w:rPr>
          <w:bCs/>
          <w:sz w:val="22"/>
        </w:rPr>
        <w:t xml:space="preserve">the </w:t>
      </w:r>
      <w:r w:rsidR="00232E67">
        <w:rPr>
          <w:bCs/>
          <w:sz w:val="22"/>
        </w:rPr>
        <w:t>S</w:t>
      </w:r>
      <w:r w:rsidR="00F679F5">
        <w:rPr>
          <w:bCs/>
          <w:sz w:val="22"/>
        </w:rPr>
        <w:t>hareholders</w:t>
      </w:r>
      <w:r w:rsidRPr="00D3245A">
        <w:rPr>
          <w:rFonts w:cs="Times New Roman"/>
          <w:sz w:val="24"/>
          <w:szCs w:val="24"/>
        </w:rPr>
        <w:t xml:space="preserve"> of SCB Securities Co., Ltd.</w:t>
      </w:r>
    </w:p>
    <w:p w14:paraId="0F934722" w14:textId="77777777" w:rsidR="0098128F" w:rsidRDefault="0098128F" w:rsidP="0098128F">
      <w:pPr>
        <w:jc w:val="both"/>
        <w:rPr>
          <w:b/>
          <w:bCs/>
          <w:color w:val="0000FF"/>
          <w:lang w:bidi="th-TH"/>
        </w:rPr>
      </w:pPr>
    </w:p>
    <w:p w14:paraId="201C8AD7" w14:textId="77777777" w:rsidR="00A942AD" w:rsidRPr="00D10972" w:rsidRDefault="00A942AD" w:rsidP="00A942AD">
      <w:pPr>
        <w:jc w:val="both"/>
        <w:outlineLvl w:val="0"/>
        <w:rPr>
          <w:i/>
          <w:iCs/>
          <w:szCs w:val="22"/>
        </w:rPr>
      </w:pPr>
      <w:r w:rsidRPr="00D10972">
        <w:rPr>
          <w:i/>
          <w:iCs/>
          <w:szCs w:val="22"/>
        </w:rPr>
        <w:t>Opinion</w:t>
      </w:r>
    </w:p>
    <w:p w14:paraId="02072962" w14:textId="77777777" w:rsidR="00A942AD" w:rsidRPr="00D10972" w:rsidRDefault="00A942AD" w:rsidP="00A942AD">
      <w:pPr>
        <w:jc w:val="both"/>
        <w:outlineLvl w:val="0"/>
        <w:rPr>
          <w:i/>
          <w:iCs/>
          <w:szCs w:val="22"/>
        </w:rPr>
      </w:pPr>
    </w:p>
    <w:p w14:paraId="67CB4ED2" w14:textId="77777777" w:rsidR="00A942AD" w:rsidRPr="00462833" w:rsidRDefault="00A942AD" w:rsidP="00A942AD">
      <w:pPr>
        <w:spacing w:line="240" w:lineRule="atLeast"/>
        <w:jc w:val="both"/>
        <w:rPr>
          <w:i/>
          <w:iCs/>
          <w:szCs w:val="22"/>
          <w:lang w:bidi="th-TH"/>
        </w:rPr>
      </w:pPr>
      <w:r w:rsidRPr="00C60078">
        <w:rPr>
          <w:szCs w:val="22"/>
          <w:lang w:bidi="th-TH"/>
        </w:rPr>
        <w:t>I have audited the</w:t>
      </w:r>
      <w:r>
        <w:rPr>
          <w:szCs w:val="22"/>
          <w:lang w:bidi="th-TH"/>
        </w:rPr>
        <w:t xml:space="preserve"> </w:t>
      </w:r>
      <w:r w:rsidRPr="00C60078">
        <w:rPr>
          <w:szCs w:val="22"/>
          <w:lang w:bidi="th-TH"/>
        </w:rPr>
        <w:t xml:space="preserve">consolidated and separate financial statements of SCB Securities Co., Ltd. and its </w:t>
      </w:r>
      <w:r>
        <w:rPr>
          <w:szCs w:val="22"/>
          <w:lang w:bidi="th-TH"/>
        </w:rPr>
        <w:t>subsidiary</w:t>
      </w:r>
      <w:r w:rsidRPr="00C60078">
        <w:rPr>
          <w:szCs w:val="22"/>
          <w:lang w:bidi="th-TH"/>
        </w:rPr>
        <w:t xml:space="preserve"> (the “Group”) and of SCB Securities Co., Ltd. (the “Company”), respectively, which </w:t>
      </w:r>
      <w:r w:rsidRPr="00C60078">
        <w:rPr>
          <w:rFonts w:cs="Times New Roman"/>
        </w:rPr>
        <w:t>comprise the consolidated and separate statement</w:t>
      </w:r>
      <w:r>
        <w:rPr>
          <w:rFonts w:cs="Times New Roman"/>
        </w:rPr>
        <w:t>s</w:t>
      </w:r>
      <w:r w:rsidRPr="00C60078">
        <w:rPr>
          <w:rFonts w:cs="Times New Roman"/>
        </w:rPr>
        <w:t xml:space="preserve"> of financial</w:t>
      </w:r>
      <w:r>
        <w:rPr>
          <w:rFonts w:cs="Times New Roman"/>
        </w:rPr>
        <w:t xml:space="preserve"> position as at 31 December 201</w:t>
      </w:r>
      <w:r w:rsidR="00213C94">
        <w:rPr>
          <w:rFonts w:cs="Times New Roman"/>
        </w:rPr>
        <w:t>9</w:t>
      </w:r>
      <w:r w:rsidRPr="00C60078">
        <w:rPr>
          <w:rFonts w:cs="Times New Roman"/>
        </w:rPr>
        <w:t xml:space="preserve">, the consolidated </w:t>
      </w:r>
      <w:r>
        <w:rPr>
          <w:rFonts w:cs="Times New Roman"/>
        </w:rPr>
        <w:t xml:space="preserve">and separate </w:t>
      </w:r>
      <w:r w:rsidRPr="00C60078">
        <w:rPr>
          <w:rFonts w:cs="Times New Roman"/>
        </w:rPr>
        <w:t xml:space="preserve">statements of comprehensive income, changes in equity and cash flows </w:t>
      </w:r>
      <w:r>
        <w:rPr>
          <w:rFonts w:cs="Times New Roman"/>
        </w:rPr>
        <w:t>for the year</w:t>
      </w:r>
      <w:r w:rsidRPr="00C60078">
        <w:rPr>
          <w:rFonts w:cs="Times New Roman"/>
        </w:rPr>
        <w:t xml:space="preserve"> </w:t>
      </w:r>
      <w:r w:rsidRPr="00C60078">
        <w:rPr>
          <w:lang w:bidi="th-TH"/>
        </w:rPr>
        <w:t>then</w:t>
      </w:r>
      <w:r>
        <w:rPr>
          <w:rFonts w:cs="Times New Roman"/>
        </w:rPr>
        <w:t xml:space="preserve"> ended, </w:t>
      </w:r>
      <w:r w:rsidRPr="00C60078">
        <w:rPr>
          <w:rFonts w:cs="Times New Roman"/>
        </w:rPr>
        <w:t>and notes, comprising a summary of significant accounting policies and other explanatory information.</w:t>
      </w:r>
    </w:p>
    <w:p w14:paraId="7D9BAD4C" w14:textId="77777777" w:rsidR="00A942AD" w:rsidRPr="00EF6257" w:rsidRDefault="00A942AD" w:rsidP="00A942AD">
      <w:pPr>
        <w:spacing w:line="240" w:lineRule="atLeast"/>
        <w:jc w:val="both"/>
        <w:rPr>
          <w:i/>
          <w:iCs/>
          <w:szCs w:val="22"/>
          <w:lang w:bidi="th-TH"/>
        </w:rPr>
      </w:pPr>
    </w:p>
    <w:p w14:paraId="585439BD" w14:textId="77777777" w:rsidR="00A942AD" w:rsidRPr="00D10972" w:rsidRDefault="00A942AD" w:rsidP="00A942AD">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Pr>
          <w:szCs w:val="22"/>
          <w:lang w:bidi="th-TH"/>
        </w:rPr>
        <w:t xml:space="preserve"> </w:t>
      </w:r>
      <w:r w:rsidRPr="00CD50BF">
        <w:rPr>
          <w:szCs w:val="22"/>
        </w:rPr>
        <w:t xml:space="preserve">consolidated and separate financial statements present fairly, in all material respects, the financial position of the Group and the Company, respectively, </w:t>
      </w:r>
      <w:r w:rsidRPr="00D10972">
        <w:rPr>
          <w:szCs w:val="22"/>
        </w:rPr>
        <w:t xml:space="preserve">as </w:t>
      </w:r>
      <w:r w:rsidRPr="00790592">
        <w:rPr>
          <w:color w:val="000000"/>
          <w:szCs w:val="22"/>
        </w:rPr>
        <w:t xml:space="preserve">at </w:t>
      </w:r>
      <w:r>
        <w:rPr>
          <w:color w:val="000000"/>
          <w:szCs w:val="22"/>
        </w:rPr>
        <w:t>31 December 201</w:t>
      </w:r>
      <w:r w:rsidR="00213C94">
        <w:rPr>
          <w:color w:val="000000"/>
          <w:szCs w:val="22"/>
        </w:rPr>
        <w:t>9</w:t>
      </w:r>
      <w:r w:rsidRPr="00790592">
        <w:rPr>
          <w:color w:val="000000"/>
          <w:szCs w:val="22"/>
        </w:rPr>
        <w:t xml:space="preserve"> and their financial</w:t>
      </w:r>
      <w:r w:rsidRPr="00D10972">
        <w:rPr>
          <w:szCs w:val="22"/>
        </w:rPr>
        <w:t xml:space="preserve"> perform</w:t>
      </w:r>
      <w:r>
        <w:rPr>
          <w:szCs w:val="22"/>
        </w:rPr>
        <w:t>ance and cash flows for the year</w:t>
      </w:r>
      <w:r w:rsidRPr="00D10972">
        <w:rPr>
          <w:szCs w:val="22"/>
        </w:rPr>
        <w:t xml:space="preserve"> then ended in accordance with Thai Financial Reporting Standards</w:t>
      </w:r>
      <w:r>
        <w:rPr>
          <w:szCs w:val="22"/>
        </w:rPr>
        <w:t xml:space="preserve"> (TFRSs). </w:t>
      </w:r>
    </w:p>
    <w:p w14:paraId="3237EEB0" w14:textId="77777777" w:rsidR="00A942AD" w:rsidRPr="00EF6257" w:rsidRDefault="00A942AD" w:rsidP="00A942AD">
      <w:pPr>
        <w:shd w:val="clear" w:color="auto" w:fill="FFFFFF"/>
        <w:spacing w:line="240" w:lineRule="atLeast"/>
        <w:jc w:val="both"/>
        <w:rPr>
          <w:szCs w:val="22"/>
        </w:rPr>
      </w:pPr>
    </w:p>
    <w:p w14:paraId="26CCA66A" w14:textId="77777777" w:rsidR="00A942AD" w:rsidRPr="00EF6257" w:rsidRDefault="00A942AD" w:rsidP="00A942AD">
      <w:pPr>
        <w:autoSpaceDE w:val="0"/>
        <w:autoSpaceDN w:val="0"/>
        <w:adjustRightInd w:val="0"/>
        <w:spacing w:line="240" w:lineRule="atLeast"/>
        <w:rPr>
          <w:i/>
          <w:iCs/>
          <w:color w:val="000000"/>
          <w:szCs w:val="22"/>
        </w:rPr>
      </w:pPr>
      <w:r w:rsidRPr="00EF6257">
        <w:rPr>
          <w:i/>
          <w:iCs/>
          <w:color w:val="000000"/>
          <w:szCs w:val="22"/>
        </w:rPr>
        <w:t xml:space="preserve">Basis for Opinion </w:t>
      </w:r>
    </w:p>
    <w:p w14:paraId="1418E722" w14:textId="77777777" w:rsidR="00A942AD" w:rsidRPr="00EF6257" w:rsidRDefault="00A942AD" w:rsidP="00A942AD">
      <w:pPr>
        <w:autoSpaceDE w:val="0"/>
        <w:autoSpaceDN w:val="0"/>
        <w:adjustRightInd w:val="0"/>
        <w:spacing w:line="240" w:lineRule="atLeast"/>
        <w:rPr>
          <w:i/>
          <w:iCs/>
          <w:color w:val="000000"/>
          <w:szCs w:val="22"/>
        </w:rPr>
      </w:pPr>
    </w:p>
    <w:p w14:paraId="1A67C6CA" w14:textId="77777777" w:rsidR="00A942AD" w:rsidRPr="00B72D77" w:rsidRDefault="00A942AD" w:rsidP="00A942AD">
      <w:pPr>
        <w:autoSpaceDE w:val="0"/>
        <w:autoSpaceDN w:val="0"/>
        <w:adjustRightInd w:val="0"/>
        <w:spacing w:line="240" w:lineRule="atLeast"/>
        <w:jc w:val="both"/>
        <w:rPr>
          <w:szCs w:val="22"/>
        </w:rPr>
      </w:pPr>
      <w:r w:rsidRPr="00B72D77">
        <w:rPr>
          <w:color w:val="000000"/>
          <w:szCs w:val="22"/>
        </w:rPr>
        <w:t>I conducted my audit in accordance with Thai Standards on Auditing (TSAs)</w:t>
      </w:r>
      <w:r w:rsidRPr="00B72D77">
        <w:rPr>
          <w:color w:val="0000FF"/>
          <w:szCs w:val="22"/>
        </w:rPr>
        <w:t xml:space="preserve">. </w:t>
      </w:r>
      <w:r w:rsidRPr="00B72D77">
        <w:rPr>
          <w:color w:val="000000"/>
          <w:szCs w:val="22"/>
        </w:rPr>
        <w:t xml:space="preserve">My responsibilities </w:t>
      </w:r>
      <w:r w:rsidRPr="00B72D77">
        <w:rPr>
          <w:szCs w:val="22"/>
        </w:rPr>
        <w:t xml:space="preserve">under those standards are further described in the </w:t>
      </w:r>
      <w:r w:rsidRPr="00B72D77">
        <w:rPr>
          <w:rFonts w:eastAsia="Calibri" w:cs="Times New Roman"/>
          <w:i/>
          <w:iCs/>
          <w:szCs w:val="22"/>
          <w:lang w:val="en-US" w:bidi="th-TH"/>
        </w:rPr>
        <w:t xml:space="preserve">Auditor’s Responsibilities for the Audit of the </w:t>
      </w:r>
      <w:r w:rsidR="00110F50" w:rsidRPr="00B72D77">
        <w:rPr>
          <w:rFonts w:eastAsia="Calibri" w:cs="Times New Roman"/>
          <w:i/>
          <w:iCs/>
          <w:szCs w:val="22"/>
          <w:lang w:val="en-US" w:bidi="th-TH"/>
        </w:rPr>
        <w:t>Consolidated</w:t>
      </w:r>
      <w:r w:rsidRPr="00B72D77">
        <w:rPr>
          <w:rFonts w:eastAsia="Calibri" w:cs="Times New Roman"/>
          <w:i/>
          <w:iCs/>
          <w:szCs w:val="22"/>
          <w:lang w:val="en-US" w:bidi="th-TH"/>
        </w:rPr>
        <w:t xml:space="preserve"> and Separate Financial Statements</w:t>
      </w:r>
      <w:r w:rsidRPr="00B72D77">
        <w:rPr>
          <w:i/>
          <w:iCs/>
          <w:szCs w:val="22"/>
        </w:rPr>
        <w:t xml:space="preserve"> </w:t>
      </w:r>
      <w:r w:rsidRPr="00B72D77">
        <w:rPr>
          <w:szCs w:val="22"/>
        </w:rPr>
        <w:t xml:space="preserve">section of my report. I am independent of the Group and the Company </w:t>
      </w:r>
      <w:r w:rsidRPr="00B72D77">
        <w:rPr>
          <w:szCs w:val="22"/>
        </w:rPr>
        <w:br/>
        <w:t xml:space="preserve">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B72D77">
        <w:rPr>
          <w:szCs w:val="22"/>
        </w:rPr>
        <w:t>sufficient</w:t>
      </w:r>
      <w:proofErr w:type="gramEnd"/>
      <w:r w:rsidRPr="00B72D77">
        <w:rPr>
          <w:szCs w:val="22"/>
        </w:rPr>
        <w:t xml:space="preserve"> and appropriate to provide a basis for my opinion.</w:t>
      </w:r>
    </w:p>
    <w:p w14:paraId="1A41F925" w14:textId="77777777" w:rsidR="00A942AD" w:rsidRPr="006012B7" w:rsidRDefault="00A942AD" w:rsidP="00A942AD">
      <w:pPr>
        <w:pStyle w:val="Default"/>
        <w:spacing w:line="240" w:lineRule="atLeast"/>
        <w:rPr>
          <w:rFonts w:ascii="Times New Roman" w:hAnsi="Times New Roman" w:cs="Times New Roman"/>
          <w:i/>
          <w:iCs/>
          <w:color w:val="auto"/>
          <w:sz w:val="22"/>
          <w:szCs w:val="22"/>
        </w:rPr>
      </w:pPr>
    </w:p>
    <w:p w14:paraId="6FFFB809" w14:textId="77777777" w:rsidR="00A942AD" w:rsidRPr="006012B7" w:rsidRDefault="00A942AD" w:rsidP="00A942AD">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Pr>
          <w:i/>
          <w:iCs/>
          <w:szCs w:val="22"/>
        </w:rPr>
        <w:t xml:space="preserve"> </w:t>
      </w:r>
      <w:r w:rsidRPr="006012B7">
        <w:rPr>
          <w:i/>
          <w:iCs/>
          <w:szCs w:val="22"/>
        </w:rPr>
        <w:t>Consolidated and Separate Financial Statements</w:t>
      </w:r>
    </w:p>
    <w:p w14:paraId="404428EE" w14:textId="77777777" w:rsidR="00A942AD" w:rsidRPr="006012B7" w:rsidRDefault="00A942AD" w:rsidP="00A942AD">
      <w:pPr>
        <w:autoSpaceDE w:val="0"/>
        <w:autoSpaceDN w:val="0"/>
        <w:adjustRightInd w:val="0"/>
        <w:spacing w:line="240" w:lineRule="atLeast"/>
        <w:rPr>
          <w:szCs w:val="22"/>
        </w:rPr>
      </w:pPr>
    </w:p>
    <w:p w14:paraId="11E30F73" w14:textId="77777777" w:rsidR="00A942AD" w:rsidRPr="006012B7" w:rsidRDefault="00A942AD" w:rsidP="00A942AD">
      <w:pPr>
        <w:autoSpaceDE w:val="0"/>
        <w:autoSpaceDN w:val="0"/>
        <w:adjustRightInd w:val="0"/>
        <w:spacing w:line="240" w:lineRule="atLeast"/>
        <w:jc w:val="both"/>
        <w:rPr>
          <w:szCs w:val="22"/>
        </w:rPr>
      </w:pPr>
      <w:r w:rsidRPr="006012B7">
        <w:rPr>
          <w:szCs w:val="22"/>
        </w:rPr>
        <w:t>Management is responsible for the preparation and fair presentation of the</w:t>
      </w:r>
      <w:r>
        <w:rPr>
          <w:szCs w:val="22"/>
        </w:rPr>
        <w:t xml:space="preserve"> </w:t>
      </w:r>
      <w:r w:rsidRPr="006012B7">
        <w:rPr>
          <w:szCs w:val="22"/>
        </w:rPr>
        <w:t>consolidated and separate financial statements in accordance with TFRSs, and for such internal control as management determines is necessary to enable the preparation of</w:t>
      </w:r>
      <w:r>
        <w:rPr>
          <w:szCs w:val="22"/>
        </w:rPr>
        <w:t xml:space="preserve"> </w:t>
      </w:r>
      <w:r w:rsidRPr="006012B7">
        <w:rPr>
          <w:szCs w:val="22"/>
        </w:rPr>
        <w:t xml:space="preserve">consolidated and separate financial statements that are free from material misstatement, whether due to fraud or error. </w:t>
      </w:r>
    </w:p>
    <w:p w14:paraId="4ED47236" w14:textId="77777777" w:rsidR="00A942AD" w:rsidRPr="006012B7" w:rsidRDefault="00A942AD" w:rsidP="00A942AD">
      <w:pPr>
        <w:autoSpaceDE w:val="0"/>
        <w:autoSpaceDN w:val="0"/>
        <w:adjustRightInd w:val="0"/>
        <w:spacing w:line="240" w:lineRule="atLeast"/>
        <w:jc w:val="center"/>
        <w:rPr>
          <w:szCs w:val="22"/>
        </w:rPr>
      </w:pPr>
    </w:p>
    <w:p w14:paraId="472E6DBD" w14:textId="77777777" w:rsidR="00A942AD" w:rsidRPr="006012B7" w:rsidRDefault="00A942AD" w:rsidP="00A942AD">
      <w:pPr>
        <w:autoSpaceDE w:val="0"/>
        <w:autoSpaceDN w:val="0"/>
        <w:adjustRightInd w:val="0"/>
        <w:spacing w:line="240" w:lineRule="atLeast"/>
        <w:jc w:val="both"/>
        <w:rPr>
          <w:szCs w:val="22"/>
        </w:rPr>
      </w:pPr>
      <w:r w:rsidRPr="006012B7">
        <w:rPr>
          <w:szCs w:val="22"/>
        </w:rPr>
        <w:t>In preparing the</w:t>
      </w:r>
      <w:r>
        <w:rPr>
          <w:szCs w:val="22"/>
        </w:rPr>
        <w:t xml:space="preserve"> </w:t>
      </w:r>
      <w:r w:rsidRPr="006012B7">
        <w:rPr>
          <w:szCs w:val="22"/>
        </w:rPr>
        <w:t xml:space="preserve">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w:t>
      </w:r>
      <w:r w:rsidRPr="00353A58">
        <w:rPr>
          <w:spacing w:val="-4"/>
          <w:szCs w:val="22"/>
        </w:rPr>
        <w:t>intends to liquidate the Group and the Company or to cease operations, or has no realistic alternative but to do so.</w:t>
      </w:r>
      <w:r w:rsidRPr="006012B7">
        <w:rPr>
          <w:szCs w:val="22"/>
        </w:rPr>
        <w:t xml:space="preserve"> </w:t>
      </w:r>
    </w:p>
    <w:p w14:paraId="5B34C99E" w14:textId="77777777" w:rsidR="00A942AD" w:rsidRPr="006012B7" w:rsidRDefault="00A942AD" w:rsidP="00A942AD">
      <w:pPr>
        <w:autoSpaceDE w:val="0"/>
        <w:autoSpaceDN w:val="0"/>
        <w:adjustRightInd w:val="0"/>
        <w:spacing w:line="240" w:lineRule="atLeast"/>
        <w:jc w:val="both"/>
        <w:rPr>
          <w:szCs w:val="22"/>
        </w:rPr>
      </w:pPr>
    </w:p>
    <w:p w14:paraId="1327AA10" w14:textId="77777777" w:rsidR="00A942AD" w:rsidRDefault="00A942AD" w:rsidP="00A942AD">
      <w:pPr>
        <w:autoSpaceDE w:val="0"/>
        <w:autoSpaceDN w:val="0"/>
        <w:adjustRightInd w:val="0"/>
        <w:spacing w:line="240" w:lineRule="atLeast"/>
        <w:jc w:val="both"/>
        <w:rPr>
          <w:szCs w:val="22"/>
        </w:rPr>
      </w:pPr>
      <w:r w:rsidRPr="006012B7">
        <w:rPr>
          <w:szCs w:val="22"/>
        </w:rPr>
        <w:t>Those charged with governance are responsible for overseeing the Group’s and the Company’s financial reporting process.</w:t>
      </w:r>
      <w:r>
        <w:rPr>
          <w:szCs w:val="22"/>
        </w:rPr>
        <w:t xml:space="preserve"> </w:t>
      </w:r>
    </w:p>
    <w:p w14:paraId="73B3DE5C" w14:textId="77777777" w:rsidR="00A942AD" w:rsidRDefault="00A942AD" w:rsidP="00A942AD">
      <w:pPr>
        <w:autoSpaceDE w:val="0"/>
        <w:autoSpaceDN w:val="0"/>
        <w:adjustRightInd w:val="0"/>
        <w:spacing w:line="240" w:lineRule="atLeast"/>
        <w:jc w:val="both"/>
        <w:rPr>
          <w:szCs w:val="22"/>
        </w:rPr>
      </w:pPr>
    </w:p>
    <w:p w14:paraId="56665240" w14:textId="77777777" w:rsidR="00A942AD" w:rsidRDefault="00A942AD" w:rsidP="00A942AD">
      <w:pPr>
        <w:autoSpaceDE w:val="0"/>
        <w:autoSpaceDN w:val="0"/>
        <w:adjustRightInd w:val="0"/>
        <w:spacing w:line="240" w:lineRule="atLeast"/>
        <w:jc w:val="both"/>
        <w:rPr>
          <w:szCs w:val="22"/>
        </w:rPr>
      </w:pPr>
    </w:p>
    <w:p w14:paraId="2E6E5192" w14:textId="77777777" w:rsidR="00A942AD" w:rsidRDefault="00A942AD" w:rsidP="00A942AD">
      <w:pPr>
        <w:autoSpaceDE w:val="0"/>
        <w:autoSpaceDN w:val="0"/>
        <w:adjustRightInd w:val="0"/>
        <w:spacing w:line="240" w:lineRule="atLeast"/>
        <w:jc w:val="both"/>
        <w:rPr>
          <w:szCs w:val="22"/>
        </w:rPr>
      </w:pPr>
    </w:p>
    <w:p w14:paraId="593C0C3A" w14:textId="77777777" w:rsidR="00A942AD" w:rsidRDefault="00A942AD" w:rsidP="00A942AD">
      <w:pPr>
        <w:autoSpaceDE w:val="0"/>
        <w:autoSpaceDN w:val="0"/>
        <w:adjustRightInd w:val="0"/>
        <w:spacing w:line="240" w:lineRule="atLeast"/>
        <w:jc w:val="both"/>
        <w:rPr>
          <w:szCs w:val="22"/>
        </w:rPr>
      </w:pPr>
    </w:p>
    <w:p w14:paraId="6FAE0421" w14:textId="77777777" w:rsidR="00A942AD" w:rsidRDefault="00A942AD" w:rsidP="00A942AD">
      <w:pPr>
        <w:autoSpaceDE w:val="0"/>
        <w:autoSpaceDN w:val="0"/>
        <w:adjustRightInd w:val="0"/>
        <w:spacing w:line="240" w:lineRule="atLeast"/>
        <w:jc w:val="both"/>
        <w:rPr>
          <w:szCs w:val="22"/>
        </w:rPr>
      </w:pPr>
    </w:p>
    <w:p w14:paraId="01E157E2" w14:textId="77777777" w:rsidR="00A942AD" w:rsidRDefault="00A942AD" w:rsidP="00A942AD">
      <w:pPr>
        <w:autoSpaceDE w:val="0"/>
        <w:autoSpaceDN w:val="0"/>
        <w:adjustRightInd w:val="0"/>
        <w:spacing w:line="240" w:lineRule="atLeast"/>
        <w:jc w:val="both"/>
        <w:rPr>
          <w:szCs w:val="22"/>
        </w:rPr>
      </w:pPr>
    </w:p>
    <w:p w14:paraId="3CF5302D" w14:textId="77777777" w:rsidR="00A942AD" w:rsidRDefault="00A942AD">
      <w:pPr>
        <w:spacing w:line="240" w:lineRule="auto"/>
        <w:rPr>
          <w:i/>
          <w:iCs/>
          <w:szCs w:val="22"/>
        </w:rPr>
      </w:pPr>
      <w:r>
        <w:rPr>
          <w:i/>
          <w:iCs/>
          <w:szCs w:val="22"/>
        </w:rPr>
        <w:br w:type="page"/>
      </w:r>
    </w:p>
    <w:p w14:paraId="2545F53C" w14:textId="77777777" w:rsidR="00A942AD" w:rsidRDefault="00A942AD" w:rsidP="00A942AD">
      <w:pPr>
        <w:autoSpaceDE w:val="0"/>
        <w:autoSpaceDN w:val="0"/>
        <w:adjustRightInd w:val="0"/>
        <w:spacing w:line="240" w:lineRule="atLeast"/>
        <w:jc w:val="thaiDistribute"/>
        <w:rPr>
          <w:i/>
          <w:iCs/>
          <w:szCs w:val="22"/>
        </w:rPr>
      </w:pPr>
    </w:p>
    <w:p w14:paraId="07DDC2D6" w14:textId="77777777" w:rsidR="00A942AD" w:rsidRDefault="00A942AD" w:rsidP="00A942AD">
      <w:pPr>
        <w:autoSpaceDE w:val="0"/>
        <w:autoSpaceDN w:val="0"/>
        <w:adjustRightInd w:val="0"/>
        <w:spacing w:line="240" w:lineRule="atLeast"/>
        <w:jc w:val="thaiDistribute"/>
        <w:rPr>
          <w:i/>
          <w:iCs/>
          <w:szCs w:val="22"/>
        </w:rPr>
      </w:pPr>
    </w:p>
    <w:p w14:paraId="61883C85" w14:textId="77777777" w:rsidR="00A942AD" w:rsidRDefault="00A942AD" w:rsidP="00A942AD">
      <w:pPr>
        <w:autoSpaceDE w:val="0"/>
        <w:autoSpaceDN w:val="0"/>
        <w:adjustRightInd w:val="0"/>
        <w:spacing w:line="240" w:lineRule="atLeast"/>
        <w:jc w:val="thaiDistribute"/>
        <w:rPr>
          <w:i/>
          <w:iCs/>
          <w:szCs w:val="22"/>
        </w:rPr>
      </w:pPr>
    </w:p>
    <w:p w14:paraId="42869DAC" w14:textId="77777777" w:rsidR="00A942AD" w:rsidRPr="006012B7" w:rsidRDefault="00A942AD" w:rsidP="00A942AD">
      <w:pPr>
        <w:autoSpaceDE w:val="0"/>
        <w:autoSpaceDN w:val="0"/>
        <w:adjustRightInd w:val="0"/>
        <w:spacing w:line="240" w:lineRule="atLeast"/>
        <w:jc w:val="thaiDistribute"/>
        <w:rPr>
          <w:i/>
          <w:iCs/>
          <w:szCs w:val="22"/>
        </w:rPr>
      </w:pPr>
      <w:r w:rsidRPr="006012B7">
        <w:rPr>
          <w:i/>
          <w:iCs/>
          <w:szCs w:val="22"/>
        </w:rPr>
        <w:t>Auditor’s Responsibilities for the Audit of the</w:t>
      </w:r>
      <w:r>
        <w:rPr>
          <w:i/>
          <w:iCs/>
          <w:szCs w:val="22"/>
        </w:rPr>
        <w:t xml:space="preserve"> </w:t>
      </w:r>
      <w:r w:rsidRPr="006012B7">
        <w:rPr>
          <w:i/>
          <w:iCs/>
          <w:szCs w:val="22"/>
        </w:rPr>
        <w:t xml:space="preserve">Consolidated and Separate Financial Statements </w:t>
      </w:r>
    </w:p>
    <w:p w14:paraId="415BA3C7" w14:textId="77777777" w:rsidR="00A942AD" w:rsidRPr="006012B7" w:rsidRDefault="00A942AD" w:rsidP="00A942AD">
      <w:pPr>
        <w:autoSpaceDE w:val="0"/>
        <w:autoSpaceDN w:val="0"/>
        <w:adjustRightInd w:val="0"/>
        <w:spacing w:line="240" w:lineRule="atLeast"/>
        <w:rPr>
          <w:szCs w:val="22"/>
        </w:rPr>
      </w:pPr>
    </w:p>
    <w:p w14:paraId="73A6F064" w14:textId="77777777" w:rsidR="00A942AD" w:rsidRPr="006012B7" w:rsidRDefault="00A942AD" w:rsidP="00A942AD">
      <w:pPr>
        <w:autoSpaceDE w:val="0"/>
        <w:autoSpaceDN w:val="0"/>
        <w:adjustRightInd w:val="0"/>
        <w:spacing w:line="240" w:lineRule="atLeast"/>
        <w:jc w:val="both"/>
        <w:rPr>
          <w:szCs w:val="22"/>
        </w:rPr>
      </w:pPr>
      <w:r w:rsidRPr="006012B7">
        <w:rPr>
          <w:szCs w:val="22"/>
        </w:rPr>
        <w:t xml:space="preserve">My objectives are to obtain reasonable assurance about whether the consolidated and separate financial statements </w:t>
      </w:r>
      <w:proofErr w:type="gramStart"/>
      <w:r w:rsidRPr="006012B7">
        <w:rPr>
          <w:szCs w:val="22"/>
        </w:rPr>
        <w:t>as a whole are</w:t>
      </w:r>
      <w:proofErr w:type="gramEnd"/>
      <w:r w:rsidRPr="006012B7">
        <w:rPr>
          <w:szCs w:val="22"/>
        </w:rPr>
        <w:t xml:space="preserve"> free from material misstatement, whether due to fraud or error, and to issue an auditor’s report that includes my opinion. Reasonable assurance is a high level of </w:t>
      </w:r>
      <w:proofErr w:type="gramStart"/>
      <w:r w:rsidRPr="006012B7">
        <w:rPr>
          <w:szCs w:val="22"/>
        </w:rPr>
        <w:t>assurance, but</w:t>
      </w:r>
      <w:proofErr w:type="gramEnd"/>
      <w:r w:rsidRPr="006012B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12B7">
        <w:rPr>
          <w:szCs w:val="22"/>
        </w:rPr>
        <w:t>on the basis of</w:t>
      </w:r>
      <w:proofErr w:type="gramEnd"/>
      <w:r w:rsidRPr="006012B7">
        <w:rPr>
          <w:szCs w:val="22"/>
        </w:rPr>
        <w:t xml:space="preserve"> these consolidated and separate financial statements. </w:t>
      </w:r>
    </w:p>
    <w:p w14:paraId="66612A21" w14:textId="77777777" w:rsidR="00A942AD" w:rsidRPr="006012B7" w:rsidRDefault="00A942AD" w:rsidP="00A942AD">
      <w:pPr>
        <w:autoSpaceDE w:val="0"/>
        <w:autoSpaceDN w:val="0"/>
        <w:adjustRightInd w:val="0"/>
        <w:spacing w:line="240" w:lineRule="atLeast"/>
        <w:jc w:val="both"/>
        <w:rPr>
          <w:szCs w:val="22"/>
        </w:rPr>
      </w:pPr>
    </w:p>
    <w:p w14:paraId="389A334B" w14:textId="77777777" w:rsidR="00A942AD" w:rsidRPr="006012B7" w:rsidRDefault="00A942AD" w:rsidP="00A942AD">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w:t>
      </w:r>
      <w:proofErr w:type="spellStart"/>
      <w:r w:rsidRPr="006012B7">
        <w:rPr>
          <w:szCs w:val="22"/>
        </w:rPr>
        <w:t>skepticism</w:t>
      </w:r>
      <w:proofErr w:type="spellEnd"/>
      <w:r w:rsidRPr="006012B7">
        <w:rPr>
          <w:szCs w:val="22"/>
        </w:rPr>
        <w:t xml:space="preserve"> throughout the audit. I also: </w:t>
      </w:r>
    </w:p>
    <w:p w14:paraId="0EAE8F07" w14:textId="77777777" w:rsidR="00A942AD" w:rsidRPr="006012B7" w:rsidRDefault="00A942AD" w:rsidP="00A942AD">
      <w:pPr>
        <w:autoSpaceDE w:val="0"/>
        <w:autoSpaceDN w:val="0"/>
        <w:adjustRightInd w:val="0"/>
        <w:spacing w:line="240" w:lineRule="atLeast"/>
        <w:jc w:val="both"/>
        <w:rPr>
          <w:szCs w:val="22"/>
        </w:rPr>
      </w:pPr>
    </w:p>
    <w:p w14:paraId="59B1BDA8" w14:textId="77777777" w:rsidR="00A942AD" w:rsidRPr="00C61BED" w:rsidRDefault="00A942AD" w:rsidP="001F106A">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Pr>
          <w:rFonts w:cs="Times New Roman"/>
          <w:szCs w:val="22"/>
        </w:rPr>
        <w:t xml:space="preserve"> </w:t>
      </w:r>
      <w:r w:rsidRPr="00C61BED">
        <w:rPr>
          <w:rFonts w:cs="Times New Roman"/>
          <w:szCs w:val="22"/>
        </w:rPr>
        <w:t xml:space="preserve">consolidated and separate financial statements, whether due to fraud or error, design and perform audit procedures responsive to those risks, and obtain audit evidence that is </w:t>
      </w:r>
      <w:proofErr w:type="gramStart"/>
      <w:r w:rsidRPr="00C61BED">
        <w:rPr>
          <w:rFonts w:cs="Times New Roman"/>
          <w:szCs w:val="22"/>
        </w:rPr>
        <w:t>sufficient</w:t>
      </w:r>
      <w:proofErr w:type="gramEnd"/>
      <w:r w:rsidRPr="00C61BED">
        <w:rPr>
          <w:rFonts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C5C621" w14:textId="77777777" w:rsidR="00A942AD" w:rsidRPr="00C61BED" w:rsidRDefault="00A942AD" w:rsidP="001F106A">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84E8946" w14:textId="77777777" w:rsidR="00A942AD" w:rsidRPr="00C61BED" w:rsidRDefault="00A942AD" w:rsidP="001F106A">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14:paraId="07F51F7F" w14:textId="77777777" w:rsidR="00A942AD" w:rsidRPr="00C61BED" w:rsidRDefault="00A942AD" w:rsidP="001F106A">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t>
      </w:r>
      <w:r w:rsidR="00FD1B12">
        <w:rPr>
          <w:rFonts w:cs="Times New Roman"/>
          <w:szCs w:val="22"/>
        </w:rPr>
        <w:br/>
      </w:r>
      <w:r w:rsidRPr="00C61BED">
        <w:rPr>
          <w:rFonts w:cs="Times New Roman"/>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1C5EF2D" w14:textId="77777777" w:rsidR="00A942AD" w:rsidRPr="00C61BED" w:rsidRDefault="00A942AD" w:rsidP="001F106A">
      <w:pPr>
        <w:pStyle w:val="ListParagraph"/>
        <w:numPr>
          <w:ilvl w:val="0"/>
          <w:numId w:val="17"/>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Evaluate the overall presentation, structure and content of the</w:t>
      </w:r>
      <w:r>
        <w:rPr>
          <w:rFonts w:cs="Times New Roman"/>
          <w:szCs w:val="22"/>
        </w:rPr>
        <w:t xml:space="preserve"> </w:t>
      </w:r>
      <w:r w:rsidRPr="00C61BED">
        <w:rPr>
          <w:rFonts w:cs="Times New Roman"/>
          <w:szCs w:val="22"/>
        </w:rPr>
        <w:t>consolidated and separate financial statements, including the disclosures, and whether the</w:t>
      </w:r>
      <w:r>
        <w:rPr>
          <w:rFonts w:cs="Times New Roman"/>
          <w:szCs w:val="22"/>
        </w:rPr>
        <w:t xml:space="preserve"> </w:t>
      </w:r>
      <w:r w:rsidRPr="00C61BED">
        <w:rPr>
          <w:rFonts w:cs="Times New Roman"/>
          <w:szCs w:val="22"/>
        </w:rPr>
        <w:t xml:space="preserve">consolidated and separate financial statements represent the underlying transactions and events in a manner that achieves fair presentation. </w:t>
      </w:r>
    </w:p>
    <w:p w14:paraId="0175795A" w14:textId="77777777" w:rsidR="00A942AD" w:rsidRPr="00C61BED" w:rsidRDefault="00A942AD" w:rsidP="001F106A">
      <w:pPr>
        <w:pStyle w:val="ListParagraph"/>
        <w:numPr>
          <w:ilvl w:val="0"/>
          <w:numId w:val="17"/>
        </w:numPr>
        <w:autoSpaceDE w:val="0"/>
        <w:autoSpaceDN w:val="0"/>
        <w:adjustRightInd w:val="0"/>
        <w:spacing w:line="240" w:lineRule="atLeast"/>
        <w:ind w:left="346" w:hanging="346"/>
        <w:contextualSpacing/>
        <w:jc w:val="both"/>
      </w:pPr>
      <w:r w:rsidRPr="00C61BED">
        <w:rPr>
          <w:rFonts w:cs="Times New Roman"/>
        </w:rPr>
        <w:t xml:space="preserve">Obtain </w:t>
      </w:r>
      <w:proofErr w:type="gramStart"/>
      <w:r w:rsidRPr="00C61BED">
        <w:rPr>
          <w:rFonts w:cs="Times New Roman"/>
        </w:rPr>
        <w:t>sufficient</w:t>
      </w:r>
      <w:proofErr w:type="gramEnd"/>
      <w:r w:rsidRPr="00C61BED">
        <w:rPr>
          <w:rFonts w:cs="Times New Roman"/>
        </w:rPr>
        <w:t xml:space="preserve"> appropriate audit evidence regarding the financial information of the entities or business activities within the Group to express an opinion on the</w:t>
      </w:r>
      <w:r>
        <w:rPr>
          <w:rFonts w:cs="Times New Roman"/>
        </w:rPr>
        <w:t xml:space="preserve"> </w:t>
      </w:r>
      <w:r w:rsidRPr="00C61BED">
        <w:rPr>
          <w:rFonts w:cs="Times New Roman"/>
        </w:rPr>
        <w:t>consolidated financial statements. I am responsible for the direction, supervision and performance of the group audit. I remain solely responsible for my audit opinion</w:t>
      </w:r>
      <w:r>
        <w:rPr>
          <w:rFonts w:cs="Times New Roman"/>
        </w:rPr>
        <w:t>.</w:t>
      </w:r>
    </w:p>
    <w:p w14:paraId="12BD29AB" w14:textId="77777777" w:rsidR="00A942AD" w:rsidRDefault="00A942AD" w:rsidP="00A942AD">
      <w:pPr>
        <w:autoSpaceDE w:val="0"/>
        <w:autoSpaceDN w:val="0"/>
        <w:adjustRightInd w:val="0"/>
        <w:spacing w:line="240" w:lineRule="atLeast"/>
        <w:jc w:val="both"/>
        <w:rPr>
          <w:szCs w:val="22"/>
        </w:rPr>
      </w:pPr>
    </w:p>
    <w:p w14:paraId="7DF452E5" w14:textId="77777777" w:rsidR="00A942AD" w:rsidRPr="006012B7" w:rsidRDefault="00A942AD" w:rsidP="00A942AD">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11D155D" w14:textId="77777777" w:rsidR="00A942AD" w:rsidRPr="006012B7" w:rsidRDefault="00A942AD" w:rsidP="00A942AD">
      <w:pPr>
        <w:autoSpaceDE w:val="0"/>
        <w:autoSpaceDN w:val="0"/>
        <w:adjustRightInd w:val="0"/>
        <w:spacing w:line="240" w:lineRule="atLeast"/>
        <w:rPr>
          <w:szCs w:val="22"/>
        </w:rPr>
      </w:pPr>
    </w:p>
    <w:p w14:paraId="73C95DE2" w14:textId="77777777" w:rsidR="00A942AD" w:rsidRPr="00EF6257" w:rsidRDefault="00A942AD" w:rsidP="00A942AD">
      <w:pPr>
        <w:autoSpaceDE w:val="0"/>
        <w:autoSpaceDN w:val="0"/>
        <w:adjustRightInd w:val="0"/>
        <w:spacing w:line="240" w:lineRule="atLeast"/>
        <w:rPr>
          <w:szCs w:val="22"/>
        </w:rPr>
      </w:pPr>
    </w:p>
    <w:p w14:paraId="0F23A3C9" w14:textId="77777777" w:rsidR="00A942AD" w:rsidRPr="00EF6257" w:rsidRDefault="00A942AD" w:rsidP="00A942AD">
      <w:pPr>
        <w:autoSpaceDE w:val="0"/>
        <w:autoSpaceDN w:val="0"/>
        <w:adjustRightInd w:val="0"/>
        <w:spacing w:line="240" w:lineRule="atLeast"/>
        <w:rPr>
          <w:szCs w:val="22"/>
        </w:rPr>
      </w:pPr>
    </w:p>
    <w:p w14:paraId="654F1316" w14:textId="77777777" w:rsidR="00A942AD" w:rsidRPr="00EF6257" w:rsidRDefault="00A942AD" w:rsidP="00A942AD">
      <w:pPr>
        <w:spacing w:line="240" w:lineRule="atLeast"/>
        <w:jc w:val="both"/>
        <w:rPr>
          <w:szCs w:val="22"/>
          <w:lang w:bidi="th-TH"/>
        </w:rPr>
      </w:pPr>
    </w:p>
    <w:p w14:paraId="259C0E42" w14:textId="77777777" w:rsidR="00A942AD" w:rsidRPr="00EF6257" w:rsidRDefault="00A942AD" w:rsidP="00A942AD">
      <w:pPr>
        <w:pStyle w:val="RNormal"/>
        <w:spacing w:line="240" w:lineRule="atLeast"/>
        <w:rPr>
          <w:szCs w:val="22"/>
        </w:rPr>
      </w:pPr>
      <w:r w:rsidRPr="00D61368">
        <w:rPr>
          <w:szCs w:val="22"/>
        </w:rPr>
        <w:t>(</w:t>
      </w:r>
      <w:r w:rsidR="009B658F">
        <w:rPr>
          <w:szCs w:val="22"/>
        </w:rPr>
        <w:t>Thitima Pongchaiyong</w:t>
      </w:r>
      <w:r w:rsidRPr="00D61368">
        <w:rPr>
          <w:szCs w:val="22"/>
        </w:rPr>
        <w:t>)</w:t>
      </w:r>
    </w:p>
    <w:p w14:paraId="6EDBB697" w14:textId="77777777" w:rsidR="00A942AD" w:rsidRPr="00EF6257" w:rsidRDefault="00A942AD" w:rsidP="00A942AD">
      <w:pPr>
        <w:pStyle w:val="RNormal"/>
        <w:spacing w:line="240" w:lineRule="atLeast"/>
        <w:rPr>
          <w:szCs w:val="22"/>
        </w:rPr>
      </w:pPr>
      <w:r w:rsidRPr="00EF6257">
        <w:rPr>
          <w:szCs w:val="22"/>
        </w:rPr>
        <w:t>Certified Public Accountant</w:t>
      </w:r>
    </w:p>
    <w:p w14:paraId="7DF8BD08" w14:textId="77777777" w:rsidR="00A942AD" w:rsidRPr="00EF6257" w:rsidRDefault="00A942AD" w:rsidP="00A942AD">
      <w:pPr>
        <w:pStyle w:val="RNormal"/>
        <w:spacing w:line="240" w:lineRule="atLeast"/>
        <w:rPr>
          <w:color w:val="0000FF"/>
          <w:szCs w:val="22"/>
        </w:rPr>
      </w:pPr>
      <w:r w:rsidRPr="00EF6257">
        <w:rPr>
          <w:szCs w:val="22"/>
        </w:rPr>
        <w:t xml:space="preserve">Registration No. </w:t>
      </w:r>
      <w:r w:rsidR="009B658F">
        <w:rPr>
          <w:szCs w:val="22"/>
        </w:rPr>
        <w:t>10728</w:t>
      </w:r>
    </w:p>
    <w:p w14:paraId="4A78D79D" w14:textId="77777777" w:rsidR="00A942AD" w:rsidRPr="00EF6257" w:rsidRDefault="00A942AD" w:rsidP="00A942AD">
      <w:pPr>
        <w:pStyle w:val="RNormal"/>
        <w:spacing w:line="240" w:lineRule="atLeast"/>
        <w:rPr>
          <w:color w:val="0000FF"/>
          <w:szCs w:val="22"/>
        </w:rPr>
      </w:pPr>
    </w:p>
    <w:p w14:paraId="18F477AE" w14:textId="77777777" w:rsidR="00A942AD" w:rsidRPr="00EF6257" w:rsidRDefault="00A942AD" w:rsidP="00A942AD">
      <w:pPr>
        <w:pStyle w:val="RNormal"/>
        <w:spacing w:line="240" w:lineRule="atLeast"/>
        <w:rPr>
          <w:szCs w:val="22"/>
        </w:rPr>
      </w:pPr>
      <w:r w:rsidRPr="00EF6257">
        <w:rPr>
          <w:szCs w:val="22"/>
        </w:rPr>
        <w:t>KPM</w:t>
      </w:r>
      <w:bookmarkStart w:id="2" w:name="_GoBack"/>
      <w:bookmarkEnd w:id="2"/>
      <w:r w:rsidRPr="00EF6257">
        <w:rPr>
          <w:szCs w:val="22"/>
        </w:rPr>
        <w:t xml:space="preserve">G </w:t>
      </w:r>
      <w:proofErr w:type="spellStart"/>
      <w:r w:rsidRPr="00EF6257">
        <w:rPr>
          <w:szCs w:val="22"/>
        </w:rPr>
        <w:t>Phoomchai</w:t>
      </w:r>
      <w:proofErr w:type="spellEnd"/>
      <w:r w:rsidRPr="00EF6257">
        <w:rPr>
          <w:szCs w:val="22"/>
        </w:rPr>
        <w:t xml:space="preserve"> Audit Ltd.</w:t>
      </w:r>
    </w:p>
    <w:p w14:paraId="75A01949" w14:textId="77777777" w:rsidR="00A942AD" w:rsidRPr="00EF6257" w:rsidRDefault="00A942AD" w:rsidP="00A942AD">
      <w:pPr>
        <w:pStyle w:val="RNormal"/>
        <w:spacing w:line="240" w:lineRule="atLeast"/>
        <w:rPr>
          <w:szCs w:val="22"/>
        </w:rPr>
      </w:pPr>
      <w:r w:rsidRPr="00EF6257">
        <w:rPr>
          <w:szCs w:val="22"/>
        </w:rPr>
        <w:t>Bangkok</w:t>
      </w:r>
    </w:p>
    <w:p w14:paraId="19F705E0" w14:textId="77777777" w:rsidR="0098128F" w:rsidRDefault="009B658F" w:rsidP="00A942AD">
      <w:pPr>
        <w:tabs>
          <w:tab w:val="left" w:pos="540"/>
          <w:tab w:val="left" w:pos="5760"/>
          <w:tab w:val="left" w:pos="9540"/>
        </w:tabs>
        <w:spacing w:line="240" w:lineRule="atLeast"/>
        <w:ind w:right="-27"/>
        <w:rPr>
          <w:szCs w:val="28"/>
          <w:lang w:val="en-US" w:bidi="th-TH"/>
        </w:rPr>
      </w:pPr>
      <w:r>
        <w:rPr>
          <w:szCs w:val="28"/>
          <w:lang w:val="en-US" w:bidi="th-TH"/>
        </w:rPr>
        <w:t>20</w:t>
      </w:r>
      <w:r w:rsidR="00A942AD">
        <w:rPr>
          <w:szCs w:val="28"/>
          <w:lang w:val="en-US" w:bidi="th-TH"/>
        </w:rPr>
        <w:t xml:space="preserve"> April 2020</w:t>
      </w:r>
    </w:p>
    <w:sectPr w:rsidR="0098128F" w:rsidSect="006A4186">
      <w:headerReference w:type="default" r:id="rId10"/>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07CD7" w14:textId="77777777" w:rsidR="00CD21D2" w:rsidRDefault="00CD21D2">
      <w:r>
        <w:separator/>
      </w:r>
    </w:p>
  </w:endnote>
  <w:endnote w:type="continuationSeparator" w:id="0">
    <w:p w14:paraId="2314CD42" w14:textId="77777777" w:rsidR="00CD21D2" w:rsidRDefault="00CD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DC80" w14:textId="77777777" w:rsidR="00477A44" w:rsidRDefault="00477A44" w:rsidP="00196D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61BDADD" w14:textId="77777777" w:rsidR="00477A44" w:rsidRDefault="00477A44" w:rsidP="007F49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FD5C" w14:textId="77777777" w:rsidR="00477A44" w:rsidRPr="001747FD" w:rsidRDefault="00477A44" w:rsidP="00DD74D8">
    <w:pPr>
      <w:pStyle w:val="Footer"/>
      <w:jc w:val="center"/>
      <w:rPr>
        <w:sz w:val="22"/>
        <w:szCs w:val="22"/>
        <w:lang w:val="en-US"/>
      </w:rPr>
    </w:pPr>
    <w:r w:rsidRPr="001747FD">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BC9FB" w14:textId="77777777" w:rsidR="00CD21D2" w:rsidRDefault="00CD21D2">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3A04D239" w14:textId="77777777" w:rsidR="00CD21D2" w:rsidRDefault="00CD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067C3" w14:textId="77777777" w:rsidR="00477A44" w:rsidRDefault="00477A44" w:rsidP="000E33E8">
    <w:pPr>
      <w:pStyle w:val="acctmainheading"/>
      <w:spacing w:after="0" w:line="240" w:lineRule="atLeast"/>
      <w:ind w:left="1080" w:hanging="1080"/>
      <w:rPr>
        <w:sz w:val="24"/>
        <w:szCs w:val="24"/>
      </w:rPr>
    </w:pPr>
  </w:p>
  <w:p w14:paraId="5BA983BF" w14:textId="77777777" w:rsidR="00477A44" w:rsidRPr="00EB2606" w:rsidRDefault="00477A44" w:rsidP="00EB260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E297D24"/>
    <w:multiLevelType w:val="multilevel"/>
    <w:tmpl w:val="32F8A196"/>
    <w:lvl w:ilvl="0">
      <w:start w:val="1"/>
      <w:numFmt w:val="decimal"/>
      <w:lvlText w:val="%1"/>
      <w:lvlJc w:val="left"/>
      <w:pPr>
        <w:tabs>
          <w:tab w:val="num" w:pos="567"/>
        </w:tabs>
        <w:ind w:left="567" w:hanging="567"/>
      </w:pPr>
      <w:rPr>
        <w:rFonts w:hint="default"/>
        <w:sz w:val="22"/>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A91381B"/>
    <w:multiLevelType w:val="multilevel"/>
    <w:tmpl w:val="7206C37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93B6C"/>
    <w:multiLevelType w:val="hybridMultilevel"/>
    <w:tmpl w:val="A03A3AC0"/>
    <w:lvl w:ilvl="0" w:tplc="4F34D7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540"/>
        </w:tabs>
        <w:ind w:left="54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1"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0"/>
  </w:num>
  <w:num w:numId="4">
    <w:abstractNumId w:val="12"/>
  </w:num>
  <w:num w:numId="5">
    <w:abstractNumId w:val="9"/>
  </w:num>
  <w:num w:numId="6">
    <w:abstractNumId w:val="22"/>
  </w:num>
  <w:num w:numId="7">
    <w:abstractNumId w:val="18"/>
  </w:num>
  <w:num w:numId="8">
    <w:abstractNumId w:val="16"/>
  </w:num>
  <w:num w:numId="9">
    <w:abstractNumId w:val="25"/>
  </w:num>
  <w:num w:numId="10">
    <w:abstractNumId w:val="8"/>
  </w:num>
  <w:num w:numId="11">
    <w:abstractNumId w:val="21"/>
  </w:num>
  <w:num w:numId="12">
    <w:abstractNumId w:val="26"/>
  </w:num>
  <w:num w:numId="13">
    <w:abstractNumId w:val="6"/>
  </w:num>
  <w:num w:numId="14">
    <w:abstractNumId w:val="24"/>
  </w:num>
  <w:num w:numId="15">
    <w:abstractNumId w:val="11"/>
  </w:num>
  <w:num w:numId="16">
    <w:abstractNumId w:val="5"/>
  </w:num>
  <w:num w:numId="17">
    <w:abstractNumId w:val="13"/>
  </w:num>
  <w:num w:numId="18">
    <w:abstractNumId w:val="17"/>
  </w:num>
  <w:num w:numId="19">
    <w:abstractNumId w:val="19"/>
  </w:num>
  <w:num w:numId="20">
    <w:abstractNumId w:val="2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3"/>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600"/>
    <w:rsid w:val="00004765"/>
    <w:rsid w:val="0000478A"/>
    <w:rsid w:val="0000482D"/>
    <w:rsid w:val="00004AD1"/>
    <w:rsid w:val="00004C73"/>
    <w:rsid w:val="000054FC"/>
    <w:rsid w:val="00006B41"/>
    <w:rsid w:val="00006CE2"/>
    <w:rsid w:val="0000712E"/>
    <w:rsid w:val="00007349"/>
    <w:rsid w:val="000073F8"/>
    <w:rsid w:val="0000746E"/>
    <w:rsid w:val="0000780A"/>
    <w:rsid w:val="00007AEF"/>
    <w:rsid w:val="00007C82"/>
    <w:rsid w:val="00007FB8"/>
    <w:rsid w:val="0001080E"/>
    <w:rsid w:val="00010B35"/>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A8"/>
    <w:rsid w:val="00022DCE"/>
    <w:rsid w:val="00023695"/>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7E10"/>
    <w:rsid w:val="00030359"/>
    <w:rsid w:val="00030675"/>
    <w:rsid w:val="0003087D"/>
    <w:rsid w:val="00031E70"/>
    <w:rsid w:val="00032018"/>
    <w:rsid w:val="000321FA"/>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5B5"/>
    <w:rsid w:val="00047658"/>
    <w:rsid w:val="0004770F"/>
    <w:rsid w:val="0004793D"/>
    <w:rsid w:val="00047A44"/>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415"/>
    <w:rsid w:val="00064528"/>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D2A"/>
    <w:rsid w:val="00080E07"/>
    <w:rsid w:val="00080E8C"/>
    <w:rsid w:val="000813FA"/>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056"/>
    <w:rsid w:val="00085D40"/>
    <w:rsid w:val="000863FE"/>
    <w:rsid w:val="000868ED"/>
    <w:rsid w:val="00086956"/>
    <w:rsid w:val="0008710A"/>
    <w:rsid w:val="0008720A"/>
    <w:rsid w:val="00087543"/>
    <w:rsid w:val="00087D9B"/>
    <w:rsid w:val="0009095D"/>
    <w:rsid w:val="00090DFA"/>
    <w:rsid w:val="000913D6"/>
    <w:rsid w:val="00091839"/>
    <w:rsid w:val="0009197C"/>
    <w:rsid w:val="00091AF5"/>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09B"/>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2B3F"/>
    <w:rsid w:val="000C3456"/>
    <w:rsid w:val="000C3621"/>
    <w:rsid w:val="000C37A8"/>
    <w:rsid w:val="000C3844"/>
    <w:rsid w:val="000C3907"/>
    <w:rsid w:val="000C3973"/>
    <w:rsid w:val="000C3CCC"/>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2522"/>
    <w:rsid w:val="000E33E8"/>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73D"/>
    <w:rsid w:val="000F2C33"/>
    <w:rsid w:val="000F2F15"/>
    <w:rsid w:val="000F3698"/>
    <w:rsid w:val="000F36BE"/>
    <w:rsid w:val="000F3DE3"/>
    <w:rsid w:val="000F405B"/>
    <w:rsid w:val="000F430A"/>
    <w:rsid w:val="000F45EE"/>
    <w:rsid w:val="000F473A"/>
    <w:rsid w:val="000F4AFD"/>
    <w:rsid w:val="000F4BD9"/>
    <w:rsid w:val="000F4E3A"/>
    <w:rsid w:val="000F5433"/>
    <w:rsid w:val="000F5D28"/>
    <w:rsid w:val="000F6460"/>
    <w:rsid w:val="000F686F"/>
    <w:rsid w:val="000F6B46"/>
    <w:rsid w:val="000F6D02"/>
    <w:rsid w:val="000F7075"/>
    <w:rsid w:val="000F72DD"/>
    <w:rsid w:val="000F7335"/>
    <w:rsid w:val="000F789F"/>
    <w:rsid w:val="000F7E56"/>
    <w:rsid w:val="000F7E65"/>
    <w:rsid w:val="001005D6"/>
    <w:rsid w:val="001007CA"/>
    <w:rsid w:val="00100B9A"/>
    <w:rsid w:val="001011B9"/>
    <w:rsid w:val="00101304"/>
    <w:rsid w:val="00101393"/>
    <w:rsid w:val="001015E8"/>
    <w:rsid w:val="00101645"/>
    <w:rsid w:val="001016C2"/>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CE4"/>
    <w:rsid w:val="00114DC6"/>
    <w:rsid w:val="00115348"/>
    <w:rsid w:val="00115590"/>
    <w:rsid w:val="001156A0"/>
    <w:rsid w:val="001157C8"/>
    <w:rsid w:val="001157E2"/>
    <w:rsid w:val="001179CA"/>
    <w:rsid w:val="00117D4F"/>
    <w:rsid w:val="00117F05"/>
    <w:rsid w:val="0012007B"/>
    <w:rsid w:val="0012054C"/>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3F0"/>
    <w:rsid w:val="001405E7"/>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65E"/>
    <w:rsid w:val="00176734"/>
    <w:rsid w:val="00176F1D"/>
    <w:rsid w:val="00177DD2"/>
    <w:rsid w:val="0018056A"/>
    <w:rsid w:val="00180D9F"/>
    <w:rsid w:val="00180F83"/>
    <w:rsid w:val="0018153D"/>
    <w:rsid w:val="001817E7"/>
    <w:rsid w:val="00181927"/>
    <w:rsid w:val="00181BE9"/>
    <w:rsid w:val="00181CE7"/>
    <w:rsid w:val="00182137"/>
    <w:rsid w:val="00182699"/>
    <w:rsid w:val="00183028"/>
    <w:rsid w:val="001833A0"/>
    <w:rsid w:val="001835F8"/>
    <w:rsid w:val="00183D41"/>
    <w:rsid w:val="00184624"/>
    <w:rsid w:val="00184D7A"/>
    <w:rsid w:val="00184DD5"/>
    <w:rsid w:val="001852E7"/>
    <w:rsid w:val="0018542D"/>
    <w:rsid w:val="00185514"/>
    <w:rsid w:val="0018582E"/>
    <w:rsid w:val="001858EC"/>
    <w:rsid w:val="001858FC"/>
    <w:rsid w:val="00185D3D"/>
    <w:rsid w:val="0018634E"/>
    <w:rsid w:val="00186A0C"/>
    <w:rsid w:val="00186FC6"/>
    <w:rsid w:val="00186FD7"/>
    <w:rsid w:val="0018712F"/>
    <w:rsid w:val="0018737C"/>
    <w:rsid w:val="001874B5"/>
    <w:rsid w:val="00187BFC"/>
    <w:rsid w:val="001902AE"/>
    <w:rsid w:val="0019037F"/>
    <w:rsid w:val="00190536"/>
    <w:rsid w:val="001905BB"/>
    <w:rsid w:val="0019187F"/>
    <w:rsid w:val="00191889"/>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E8A"/>
    <w:rsid w:val="00196F79"/>
    <w:rsid w:val="0019713A"/>
    <w:rsid w:val="001976B7"/>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C61"/>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83B"/>
    <w:rsid w:val="001D4908"/>
    <w:rsid w:val="001D51E7"/>
    <w:rsid w:val="001D5327"/>
    <w:rsid w:val="001D5566"/>
    <w:rsid w:val="001D5C0D"/>
    <w:rsid w:val="001D605A"/>
    <w:rsid w:val="001D60BD"/>
    <w:rsid w:val="001D6113"/>
    <w:rsid w:val="001D61A4"/>
    <w:rsid w:val="001D671E"/>
    <w:rsid w:val="001D6CA5"/>
    <w:rsid w:val="001D6EED"/>
    <w:rsid w:val="001D7366"/>
    <w:rsid w:val="001D7895"/>
    <w:rsid w:val="001D7906"/>
    <w:rsid w:val="001D7EEF"/>
    <w:rsid w:val="001E0592"/>
    <w:rsid w:val="001E07C0"/>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65FC"/>
    <w:rsid w:val="001E7333"/>
    <w:rsid w:val="001E7862"/>
    <w:rsid w:val="001E7AC3"/>
    <w:rsid w:val="001E7C1D"/>
    <w:rsid w:val="001E7D91"/>
    <w:rsid w:val="001F03C6"/>
    <w:rsid w:val="001F0954"/>
    <w:rsid w:val="001F106A"/>
    <w:rsid w:val="001F25F3"/>
    <w:rsid w:val="001F25F7"/>
    <w:rsid w:val="001F2BAA"/>
    <w:rsid w:val="001F3375"/>
    <w:rsid w:val="001F35CF"/>
    <w:rsid w:val="001F4594"/>
    <w:rsid w:val="001F4C41"/>
    <w:rsid w:val="001F5445"/>
    <w:rsid w:val="001F565E"/>
    <w:rsid w:val="001F5D5F"/>
    <w:rsid w:val="001F62B8"/>
    <w:rsid w:val="001F65AB"/>
    <w:rsid w:val="001F68FB"/>
    <w:rsid w:val="001F6E5D"/>
    <w:rsid w:val="001F700C"/>
    <w:rsid w:val="001F75F6"/>
    <w:rsid w:val="001F7680"/>
    <w:rsid w:val="001F7D9C"/>
    <w:rsid w:val="002004A2"/>
    <w:rsid w:val="002009E1"/>
    <w:rsid w:val="00200C7F"/>
    <w:rsid w:val="00200E19"/>
    <w:rsid w:val="002016E2"/>
    <w:rsid w:val="00201754"/>
    <w:rsid w:val="002017B6"/>
    <w:rsid w:val="002018A2"/>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648"/>
    <w:rsid w:val="00226D62"/>
    <w:rsid w:val="00227219"/>
    <w:rsid w:val="0022741E"/>
    <w:rsid w:val="00227DD4"/>
    <w:rsid w:val="0023026B"/>
    <w:rsid w:val="0023076A"/>
    <w:rsid w:val="002308D4"/>
    <w:rsid w:val="00230CD4"/>
    <w:rsid w:val="00230CDB"/>
    <w:rsid w:val="0023120D"/>
    <w:rsid w:val="0023159A"/>
    <w:rsid w:val="00231758"/>
    <w:rsid w:val="0023199F"/>
    <w:rsid w:val="00232657"/>
    <w:rsid w:val="002329B2"/>
    <w:rsid w:val="00232B70"/>
    <w:rsid w:val="00232E67"/>
    <w:rsid w:val="00232F77"/>
    <w:rsid w:val="00233236"/>
    <w:rsid w:val="00233944"/>
    <w:rsid w:val="00233F91"/>
    <w:rsid w:val="00234019"/>
    <w:rsid w:val="00234195"/>
    <w:rsid w:val="00234365"/>
    <w:rsid w:val="00234C1E"/>
    <w:rsid w:val="00234EA8"/>
    <w:rsid w:val="00234F94"/>
    <w:rsid w:val="0023509B"/>
    <w:rsid w:val="002351CF"/>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1321"/>
    <w:rsid w:val="00242069"/>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74B"/>
    <w:rsid w:val="00244B7F"/>
    <w:rsid w:val="00244EED"/>
    <w:rsid w:val="00244F37"/>
    <w:rsid w:val="002450DA"/>
    <w:rsid w:val="0024515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EC5"/>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5"/>
    <w:rsid w:val="00270C6F"/>
    <w:rsid w:val="00270EEB"/>
    <w:rsid w:val="0027146C"/>
    <w:rsid w:val="002716A9"/>
    <w:rsid w:val="0027179D"/>
    <w:rsid w:val="00271D3B"/>
    <w:rsid w:val="00271F4D"/>
    <w:rsid w:val="002723E9"/>
    <w:rsid w:val="00272667"/>
    <w:rsid w:val="00272BF5"/>
    <w:rsid w:val="002733B8"/>
    <w:rsid w:val="002733CD"/>
    <w:rsid w:val="00273449"/>
    <w:rsid w:val="00273C68"/>
    <w:rsid w:val="00273C7A"/>
    <w:rsid w:val="002742D0"/>
    <w:rsid w:val="00274972"/>
    <w:rsid w:val="00274EE1"/>
    <w:rsid w:val="0027516A"/>
    <w:rsid w:val="00275299"/>
    <w:rsid w:val="0027581E"/>
    <w:rsid w:val="00275E36"/>
    <w:rsid w:val="00275EB6"/>
    <w:rsid w:val="002764FC"/>
    <w:rsid w:val="00276610"/>
    <w:rsid w:val="002766CF"/>
    <w:rsid w:val="002767B0"/>
    <w:rsid w:val="00276BC5"/>
    <w:rsid w:val="00276F82"/>
    <w:rsid w:val="00277778"/>
    <w:rsid w:val="00277BDD"/>
    <w:rsid w:val="002807CF"/>
    <w:rsid w:val="00280910"/>
    <w:rsid w:val="00280A92"/>
    <w:rsid w:val="00280A96"/>
    <w:rsid w:val="00280D27"/>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3F8D"/>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E16"/>
    <w:rsid w:val="002A5FED"/>
    <w:rsid w:val="002A6066"/>
    <w:rsid w:val="002A61CD"/>
    <w:rsid w:val="002A6345"/>
    <w:rsid w:val="002A6461"/>
    <w:rsid w:val="002A67F4"/>
    <w:rsid w:val="002A68D3"/>
    <w:rsid w:val="002A6F32"/>
    <w:rsid w:val="002A755E"/>
    <w:rsid w:val="002A7592"/>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333"/>
    <w:rsid w:val="002B654D"/>
    <w:rsid w:val="002B70C6"/>
    <w:rsid w:val="002B7296"/>
    <w:rsid w:val="002C01F7"/>
    <w:rsid w:val="002C0ACB"/>
    <w:rsid w:val="002C0BDD"/>
    <w:rsid w:val="002C0E7E"/>
    <w:rsid w:val="002C1133"/>
    <w:rsid w:val="002C1658"/>
    <w:rsid w:val="002C17D2"/>
    <w:rsid w:val="002C2092"/>
    <w:rsid w:val="002C2456"/>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4182"/>
    <w:rsid w:val="002D44FA"/>
    <w:rsid w:val="002D4883"/>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20A"/>
    <w:rsid w:val="002E0428"/>
    <w:rsid w:val="002E0EC3"/>
    <w:rsid w:val="002E0EDD"/>
    <w:rsid w:val="002E1619"/>
    <w:rsid w:val="002E2039"/>
    <w:rsid w:val="002E2213"/>
    <w:rsid w:val="002E225C"/>
    <w:rsid w:val="002E231B"/>
    <w:rsid w:val="002E24F3"/>
    <w:rsid w:val="002E2DBA"/>
    <w:rsid w:val="002E3062"/>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09A1"/>
    <w:rsid w:val="002F0E67"/>
    <w:rsid w:val="002F1621"/>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6405"/>
    <w:rsid w:val="002F6418"/>
    <w:rsid w:val="002F66FF"/>
    <w:rsid w:val="002F6E4D"/>
    <w:rsid w:val="002F6FF8"/>
    <w:rsid w:val="002F7177"/>
    <w:rsid w:val="002F7958"/>
    <w:rsid w:val="002F79F1"/>
    <w:rsid w:val="002F7CF5"/>
    <w:rsid w:val="00300133"/>
    <w:rsid w:val="00300172"/>
    <w:rsid w:val="003001F1"/>
    <w:rsid w:val="003004A6"/>
    <w:rsid w:val="0030068A"/>
    <w:rsid w:val="003009FF"/>
    <w:rsid w:val="00300B49"/>
    <w:rsid w:val="0030108F"/>
    <w:rsid w:val="003010EA"/>
    <w:rsid w:val="00302027"/>
    <w:rsid w:val="003026D5"/>
    <w:rsid w:val="003026FA"/>
    <w:rsid w:val="00302770"/>
    <w:rsid w:val="00302929"/>
    <w:rsid w:val="003029B7"/>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309"/>
    <w:rsid w:val="00316CBD"/>
    <w:rsid w:val="0031718F"/>
    <w:rsid w:val="003174E6"/>
    <w:rsid w:val="00317654"/>
    <w:rsid w:val="003179D5"/>
    <w:rsid w:val="00317B38"/>
    <w:rsid w:val="00317CB4"/>
    <w:rsid w:val="00317DE7"/>
    <w:rsid w:val="003201FB"/>
    <w:rsid w:val="003210BB"/>
    <w:rsid w:val="003210CF"/>
    <w:rsid w:val="003219B4"/>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37"/>
    <w:rsid w:val="00326BAC"/>
    <w:rsid w:val="00327257"/>
    <w:rsid w:val="003305BB"/>
    <w:rsid w:val="00330B4E"/>
    <w:rsid w:val="00330B9A"/>
    <w:rsid w:val="00330CDF"/>
    <w:rsid w:val="003312E2"/>
    <w:rsid w:val="00331390"/>
    <w:rsid w:val="003314DA"/>
    <w:rsid w:val="00331826"/>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09B"/>
    <w:rsid w:val="00352972"/>
    <w:rsid w:val="00353003"/>
    <w:rsid w:val="00353247"/>
    <w:rsid w:val="003537FB"/>
    <w:rsid w:val="00353A58"/>
    <w:rsid w:val="00354813"/>
    <w:rsid w:val="0035483B"/>
    <w:rsid w:val="003548A4"/>
    <w:rsid w:val="00354AB6"/>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B39"/>
    <w:rsid w:val="00361CCB"/>
    <w:rsid w:val="00362175"/>
    <w:rsid w:val="00362274"/>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955"/>
    <w:rsid w:val="00372C4F"/>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452"/>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75C"/>
    <w:rsid w:val="00391A82"/>
    <w:rsid w:val="00391AB6"/>
    <w:rsid w:val="0039219B"/>
    <w:rsid w:val="00392246"/>
    <w:rsid w:val="0039234B"/>
    <w:rsid w:val="003925D9"/>
    <w:rsid w:val="003927E0"/>
    <w:rsid w:val="00392D93"/>
    <w:rsid w:val="00393478"/>
    <w:rsid w:val="00393831"/>
    <w:rsid w:val="00393B0D"/>
    <w:rsid w:val="00393B16"/>
    <w:rsid w:val="00395119"/>
    <w:rsid w:val="00395337"/>
    <w:rsid w:val="003953B5"/>
    <w:rsid w:val="00395663"/>
    <w:rsid w:val="00395D30"/>
    <w:rsid w:val="00395F38"/>
    <w:rsid w:val="0039621C"/>
    <w:rsid w:val="003964F9"/>
    <w:rsid w:val="003965D0"/>
    <w:rsid w:val="003A0383"/>
    <w:rsid w:val="003A0855"/>
    <w:rsid w:val="003A0933"/>
    <w:rsid w:val="003A0DFA"/>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33C"/>
    <w:rsid w:val="003A7402"/>
    <w:rsid w:val="003A7674"/>
    <w:rsid w:val="003A7DBD"/>
    <w:rsid w:val="003B0305"/>
    <w:rsid w:val="003B0988"/>
    <w:rsid w:val="003B0CBD"/>
    <w:rsid w:val="003B11F7"/>
    <w:rsid w:val="003B17EB"/>
    <w:rsid w:val="003B1BE2"/>
    <w:rsid w:val="003B200F"/>
    <w:rsid w:val="003B2629"/>
    <w:rsid w:val="003B2A88"/>
    <w:rsid w:val="003B3051"/>
    <w:rsid w:val="003B37CE"/>
    <w:rsid w:val="003B3ADD"/>
    <w:rsid w:val="003B402F"/>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9E"/>
    <w:rsid w:val="003C6B41"/>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5CE5"/>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A9"/>
    <w:rsid w:val="003F62D7"/>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894"/>
    <w:rsid w:val="00401A33"/>
    <w:rsid w:val="00401D45"/>
    <w:rsid w:val="00401F6A"/>
    <w:rsid w:val="00401FA5"/>
    <w:rsid w:val="004020C2"/>
    <w:rsid w:val="0040223D"/>
    <w:rsid w:val="00402814"/>
    <w:rsid w:val="00402E60"/>
    <w:rsid w:val="00402E7A"/>
    <w:rsid w:val="00402FED"/>
    <w:rsid w:val="004032DA"/>
    <w:rsid w:val="00403311"/>
    <w:rsid w:val="004035EF"/>
    <w:rsid w:val="00403ACD"/>
    <w:rsid w:val="00403EA3"/>
    <w:rsid w:val="004048B1"/>
    <w:rsid w:val="00404EAA"/>
    <w:rsid w:val="00405A6A"/>
    <w:rsid w:val="00405B91"/>
    <w:rsid w:val="00405D80"/>
    <w:rsid w:val="00405E69"/>
    <w:rsid w:val="00405F54"/>
    <w:rsid w:val="00406180"/>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6469"/>
    <w:rsid w:val="00416FE1"/>
    <w:rsid w:val="004178FE"/>
    <w:rsid w:val="00417934"/>
    <w:rsid w:val="00417C0C"/>
    <w:rsid w:val="004204D8"/>
    <w:rsid w:val="0042134F"/>
    <w:rsid w:val="00421410"/>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81B"/>
    <w:rsid w:val="00432921"/>
    <w:rsid w:val="00432A52"/>
    <w:rsid w:val="00432B8E"/>
    <w:rsid w:val="0043315C"/>
    <w:rsid w:val="00433924"/>
    <w:rsid w:val="00434785"/>
    <w:rsid w:val="00434B2A"/>
    <w:rsid w:val="00434BC4"/>
    <w:rsid w:val="00434F1C"/>
    <w:rsid w:val="00435207"/>
    <w:rsid w:val="00435E03"/>
    <w:rsid w:val="004361D4"/>
    <w:rsid w:val="004361F4"/>
    <w:rsid w:val="0043632E"/>
    <w:rsid w:val="00436A19"/>
    <w:rsid w:val="00437069"/>
    <w:rsid w:val="0043717E"/>
    <w:rsid w:val="00437B11"/>
    <w:rsid w:val="00437DC4"/>
    <w:rsid w:val="004408FD"/>
    <w:rsid w:val="00440F6B"/>
    <w:rsid w:val="00441158"/>
    <w:rsid w:val="00441330"/>
    <w:rsid w:val="00441B30"/>
    <w:rsid w:val="00441FAC"/>
    <w:rsid w:val="00442066"/>
    <w:rsid w:val="0044212F"/>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495"/>
    <w:rsid w:val="0045092C"/>
    <w:rsid w:val="004514E0"/>
    <w:rsid w:val="004518A6"/>
    <w:rsid w:val="00452046"/>
    <w:rsid w:val="004524A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E8B"/>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40C"/>
    <w:rsid w:val="00465B1E"/>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4DA2"/>
    <w:rsid w:val="004858CA"/>
    <w:rsid w:val="00485B13"/>
    <w:rsid w:val="00485E5F"/>
    <w:rsid w:val="00486217"/>
    <w:rsid w:val="004863B6"/>
    <w:rsid w:val="00486682"/>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EA5"/>
    <w:rsid w:val="0049606A"/>
    <w:rsid w:val="004960AE"/>
    <w:rsid w:val="00496153"/>
    <w:rsid w:val="00496FAE"/>
    <w:rsid w:val="00497186"/>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5E4E"/>
    <w:rsid w:val="004A5EE7"/>
    <w:rsid w:val="004A62D9"/>
    <w:rsid w:val="004A680F"/>
    <w:rsid w:val="004A6E4B"/>
    <w:rsid w:val="004A6F72"/>
    <w:rsid w:val="004A738A"/>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5D7"/>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3C"/>
    <w:rsid w:val="004E7245"/>
    <w:rsid w:val="004E75D4"/>
    <w:rsid w:val="004E7A71"/>
    <w:rsid w:val="004E7CB3"/>
    <w:rsid w:val="004E7FB1"/>
    <w:rsid w:val="004F0375"/>
    <w:rsid w:val="004F0B11"/>
    <w:rsid w:val="004F1319"/>
    <w:rsid w:val="004F1880"/>
    <w:rsid w:val="004F19BA"/>
    <w:rsid w:val="004F1C97"/>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4935"/>
    <w:rsid w:val="00504C0E"/>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D12"/>
    <w:rsid w:val="00522021"/>
    <w:rsid w:val="00522065"/>
    <w:rsid w:val="00522228"/>
    <w:rsid w:val="00522327"/>
    <w:rsid w:val="00522553"/>
    <w:rsid w:val="0052275A"/>
    <w:rsid w:val="00522AD3"/>
    <w:rsid w:val="00522B03"/>
    <w:rsid w:val="00522B4E"/>
    <w:rsid w:val="00522F23"/>
    <w:rsid w:val="005231CE"/>
    <w:rsid w:val="00523B98"/>
    <w:rsid w:val="00523D11"/>
    <w:rsid w:val="005241B3"/>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A16"/>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A89"/>
    <w:rsid w:val="00551AB7"/>
    <w:rsid w:val="00551E07"/>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2007"/>
    <w:rsid w:val="00572356"/>
    <w:rsid w:val="005726EB"/>
    <w:rsid w:val="00572756"/>
    <w:rsid w:val="0057289C"/>
    <w:rsid w:val="00572912"/>
    <w:rsid w:val="005732C0"/>
    <w:rsid w:val="005732FA"/>
    <w:rsid w:val="005734B7"/>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A5D"/>
    <w:rsid w:val="00581AF8"/>
    <w:rsid w:val="0058219A"/>
    <w:rsid w:val="005821A8"/>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44DD"/>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A04"/>
    <w:rsid w:val="005B3B9D"/>
    <w:rsid w:val="005B3FA1"/>
    <w:rsid w:val="005B43F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755"/>
    <w:rsid w:val="005B7AAA"/>
    <w:rsid w:val="005C04B6"/>
    <w:rsid w:val="005C050C"/>
    <w:rsid w:val="005C06AF"/>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1F77"/>
    <w:rsid w:val="005D24DC"/>
    <w:rsid w:val="005D266A"/>
    <w:rsid w:val="005D456B"/>
    <w:rsid w:val="005D4F1E"/>
    <w:rsid w:val="005D508F"/>
    <w:rsid w:val="005D5092"/>
    <w:rsid w:val="005D5351"/>
    <w:rsid w:val="005D5CFA"/>
    <w:rsid w:val="005D5D35"/>
    <w:rsid w:val="005D5EF8"/>
    <w:rsid w:val="005D5F07"/>
    <w:rsid w:val="005D63B8"/>
    <w:rsid w:val="005D686C"/>
    <w:rsid w:val="005D6F41"/>
    <w:rsid w:val="005D716F"/>
    <w:rsid w:val="005D71A2"/>
    <w:rsid w:val="005D7CE1"/>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D47"/>
    <w:rsid w:val="005E6318"/>
    <w:rsid w:val="005E63A5"/>
    <w:rsid w:val="005E6512"/>
    <w:rsid w:val="005E65BD"/>
    <w:rsid w:val="005E68D9"/>
    <w:rsid w:val="005E6B1E"/>
    <w:rsid w:val="005E6E37"/>
    <w:rsid w:val="005E71C2"/>
    <w:rsid w:val="005E7244"/>
    <w:rsid w:val="005E76E4"/>
    <w:rsid w:val="005E7F02"/>
    <w:rsid w:val="005F00D3"/>
    <w:rsid w:val="005F073A"/>
    <w:rsid w:val="005F10CF"/>
    <w:rsid w:val="005F16DD"/>
    <w:rsid w:val="005F172E"/>
    <w:rsid w:val="005F17EF"/>
    <w:rsid w:val="005F19C8"/>
    <w:rsid w:val="005F1AEB"/>
    <w:rsid w:val="005F22E6"/>
    <w:rsid w:val="005F2477"/>
    <w:rsid w:val="005F2893"/>
    <w:rsid w:val="005F3624"/>
    <w:rsid w:val="005F38EB"/>
    <w:rsid w:val="005F4F82"/>
    <w:rsid w:val="005F50FF"/>
    <w:rsid w:val="005F54FA"/>
    <w:rsid w:val="005F596F"/>
    <w:rsid w:val="005F5DB4"/>
    <w:rsid w:val="005F647E"/>
    <w:rsid w:val="005F69A1"/>
    <w:rsid w:val="005F6ADE"/>
    <w:rsid w:val="005F6BBE"/>
    <w:rsid w:val="005F6C8B"/>
    <w:rsid w:val="005F6DA2"/>
    <w:rsid w:val="005F6E41"/>
    <w:rsid w:val="005F72E0"/>
    <w:rsid w:val="005F77E8"/>
    <w:rsid w:val="005F7970"/>
    <w:rsid w:val="005F79E1"/>
    <w:rsid w:val="00600185"/>
    <w:rsid w:val="00600722"/>
    <w:rsid w:val="00600DCD"/>
    <w:rsid w:val="00601152"/>
    <w:rsid w:val="006018FB"/>
    <w:rsid w:val="00602392"/>
    <w:rsid w:val="0060256D"/>
    <w:rsid w:val="00603561"/>
    <w:rsid w:val="00603BB5"/>
    <w:rsid w:val="00604026"/>
    <w:rsid w:val="00604ED2"/>
    <w:rsid w:val="00604F65"/>
    <w:rsid w:val="00604FC2"/>
    <w:rsid w:val="00605A5D"/>
    <w:rsid w:val="00606185"/>
    <w:rsid w:val="006062C5"/>
    <w:rsid w:val="00606355"/>
    <w:rsid w:val="00606909"/>
    <w:rsid w:val="00606977"/>
    <w:rsid w:val="00606FBC"/>
    <w:rsid w:val="0060714F"/>
    <w:rsid w:val="006073B0"/>
    <w:rsid w:val="00607491"/>
    <w:rsid w:val="006077AD"/>
    <w:rsid w:val="00607B24"/>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910"/>
    <w:rsid w:val="00617D1B"/>
    <w:rsid w:val="00617EDA"/>
    <w:rsid w:val="00620A39"/>
    <w:rsid w:val="00620B73"/>
    <w:rsid w:val="00620BBD"/>
    <w:rsid w:val="00621941"/>
    <w:rsid w:val="006229F8"/>
    <w:rsid w:val="00622A7C"/>
    <w:rsid w:val="00622B31"/>
    <w:rsid w:val="00622D5E"/>
    <w:rsid w:val="0062359D"/>
    <w:rsid w:val="00623662"/>
    <w:rsid w:val="00623966"/>
    <w:rsid w:val="00623CCD"/>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5DD6"/>
    <w:rsid w:val="00636156"/>
    <w:rsid w:val="0063623F"/>
    <w:rsid w:val="00636965"/>
    <w:rsid w:val="00636A3B"/>
    <w:rsid w:val="00636BB6"/>
    <w:rsid w:val="00636F41"/>
    <w:rsid w:val="006375DD"/>
    <w:rsid w:val="00637B67"/>
    <w:rsid w:val="00637E1B"/>
    <w:rsid w:val="00637F16"/>
    <w:rsid w:val="006401FB"/>
    <w:rsid w:val="0064070C"/>
    <w:rsid w:val="00640D64"/>
    <w:rsid w:val="0064119C"/>
    <w:rsid w:val="00641277"/>
    <w:rsid w:val="006412F4"/>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4637"/>
    <w:rsid w:val="006546A9"/>
    <w:rsid w:val="006548E7"/>
    <w:rsid w:val="0065496F"/>
    <w:rsid w:val="00654EB0"/>
    <w:rsid w:val="00655234"/>
    <w:rsid w:val="006557F5"/>
    <w:rsid w:val="00655FF3"/>
    <w:rsid w:val="00656290"/>
    <w:rsid w:val="00656684"/>
    <w:rsid w:val="0065683F"/>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563"/>
    <w:rsid w:val="00667B2D"/>
    <w:rsid w:val="006705B7"/>
    <w:rsid w:val="00670A95"/>
    <w:rsid w:val="00670DC1"/>
    <w:rsid w:val="00670F52"/>
    <w:rsid w:val="00670FD1"/>
    <w:rsid w:val="006713E5"/>
    <w:rsid w:val="0067186A"/>
    <w:rsid w:val="00671872"/>
    <w:rsid w:val="00671A37"/>
    <w:rsid w:val="006723EA"/>
    <w:rsid w:val="006726EC"/>
    <w:rsid w:val="00672738"/>
    <w:rsid w:val="00672CA5"/>
    <w:rsid w:val="00672E28"/>
    <w:rsid w:val="00672EC1"/>
    <w:rsid w:val="0067324F"/>
    <w:rsid w:val="00673635"/>
    <w:rsid w:val="00673DF5"/>
    <w:rsid w:val="006740BA"/>
    <w:rsid w:val="00674550"/>
    <w:rsid w:val="006746F8"/>
    <w:rsid w:val="00674755"/>
    <w:rsid w:val="00674C63"/>
    <w:rsid w:val="00675186"/>
    <w:rsid w:val="0067520E"/>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7E8"/>
    <w:rsid w:val="00686931"/>
    <w:rsid w:val="0068758B"/>
    <w:rsid w:val="006878AC"/>
    <w:rsid w:val="00687C64"/>
    <w:rsid w:val="00687E65"/>
    <w:rsid w:val="00687FE1"/>
    <w:rsid w:val="006901AA"/>
    <w:rsid w:val="00690399"/>
    <w:rsid w:val="00691B3C"/>
    <w:rsid w:val="00691BC7"/>
    <w:rsid w:val="006920F7"/>
    <w:rsid w:val="006921F5"/>
    <w:rsid w:val="00692371"/>
    <w:rsid w:val="006928BB"/>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1FFC"/>
    <w:rsid w:val="006A20B4"/>
    <w:rsid w:val="006A2184"/>
    <w:rsid w:val="006A2F22"/>
    <w:rsid w:val="006A2F6F"/>
    <w:rsid w:val="006A33E7"/>
    <w:rsid w:val="006A3C63"/>
    <w:rsid w:val="006A4186"/>
    <w:rsid w:val="006A441C"/>
    <w:rsid w:val="006A4B5E"/>
    <w:rsid w:val="006A4F51"/>
    <w:rsid w:val="006A5379"/>
    <w:rsid w:val="006A5637"/>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7D7"/>
    <w:rsid w:val="006B396E"/>
    <w:rsid w:val="006B3C30"/>
    <w:rsid w:val="006B47A9"/>
    <w:rsid w:val="006B4816"/>
    <w:rsid w:val="006B492F"/>
    <w:rsid w:val="006B4A07"/>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0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2FE1"/>
    <w:rsid w:val="006D3570"/>
    <w:rsid w:val="006D35FD"/>
    <w:rsid w:val="006D36C5"/>
    <w:rsid w:val="006D3927"/>
    <w:rsid w:val="006D3A2B"/>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709"/>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AF6"/>
    <w:rsid w:val="0070202D"/>
    <w:rsid w:val="00702052"/>
    <w:rsid w:val="00702122"/>
    <w:rsid w:val="007023E3"/>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CFA"/>
    <w:rsid w:val="00714315"/>
    <w:rsid w:val="007144E2"/>
    <w:rsid w:val="007145EA"/>
    <w:rsid w:val="00714873"/>
    <w:rsid w:val="00714C05"/>
    <w:rsid w:val="00714F53"/>
    <w:rsid w:val="00715C15"/>
    <w:rsid w:val="00715D68"/>
    <w:rsid w:val="00716773"/>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AD2"/>
    <w:rsid w:val="00722C26"/>
    <w:rsid w:val="00722D2A"/>
    <w:rsid w:val="00722FA7"/>
    <w:rsid w:val="007231B4"/>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FBC"/>
    <w:rsid w:val="00730193"/>
    <w:rsid w:val="00730903"/>
    <w:rsid w:val="00730AAA"/>
    <w:rsid w:val="00730C4A"/>
    <w:rsid w:val="00730D65"/>
    <w:rsid w:val="00730DB1"/>
    <w:rsid w:val="00730F50"/>
    <w:rsid w:val="007310C3"/>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6DC"/>
    <w:rsid w:val="00733716"/>
    <w:rsid w:val="00733C37"/>
    <w:rsid w:val="00733D08"/>
    <w:rsid w:val="0073412D"/>
    <w:rsid w:val="00734292"/>
    <w:rsid w:val="0073454A"/>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3F"/>
    <w:rsid w:val="00746844"/>
    <w:rsid w:val="00746B21"/>
    <w:rsid w:val="00746F92"/>
    <w:rsid w:val="0074748E"/>
    <w:rsid w:val="0075025F"/>
    <w:rsid w:val="00750421"/>
    <w:rsid w:val="00750538"/>
    <w:rsid w:val="007506E9"/>
    <w:rsid w:val="00751714"/>
    <w:rsid w:val="00751B94"/>
    <w:rsid w:val="00751CEB"/>
    <w:rsid w:val="00751DEA"/>
    <w:rsid w:val="00752E22"/>
    <w:rsid w:val="0075352F"/>
    <w:rsid w:val="00753CC4"/>
    <w:rsid w:val="007540DB"/>
    <w:rsid w:val="00754D87"/>
    <w:rsid w:val="0075509C"/>
    <w:rsid w:val="00755958"/>
    <w:rsid w:val="00756A2A"/>
    <w:rsid w:val="00756A9E"/>
    <w:rsid w:val="00756E68"/>
    <w:rsid w:val="007572C2"/>
    <w:rsid w:val="007575C2"/>
    <w:rsid w:val="007579C3"/>
    <w:rsid w:val="00757ADC"/>
    <w:rsid w:val="00757EA5"/>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4D9"/>
    <w:rsid w:val="00776B1D"/>
    <w:rsid w:val="00777033"/>
    <w:rsid w:val="007802C8"/>
    <w:rsid w:val="0078034D"/>
    <w:rsid w:val="00780840"/>
    <w:rsid w:val="00780D57"/>
    <w:rsid w:val="00780E66"/>
    <w:rsid w:val="00781382"/>
    <w:rsid w:val="00781683"/>
    <w:rsid w:val="007818ED"/>
    <w:rsid w:val="00781A8E"/>
    <w:rsid w:val="00781E00"/>
    <w:rsid w:val="00781E97"/>
    <w:rsid w:val="007823E3"/>
    <w:rsid w:val="00782BEB"/>
    <w:rsid w:val="00782C2F"/>
    <w:rsid w:val="007831D7"/>
    <w:rsid w:val="007834B6"/>
    <w:rsid w:val="007835F4"/>
    <w:rsid w:val="007838FF"/>
    <w:rsid w:val="00783E47"/>
    <w:rsid w:val="00784194"/>
    <w:rsid w:val="00784367"/>
    <w:rsid w:val="007844E8"/>
    <w:rsid w:val="0078485C"/>
    <w:rsid w:val="00785536"/>
    <w:rsid w:val="007859C9"/>
    <w:rsid w:val="007876FB"/>
    <w:rsid w:val="00787B35"/>
    <w:rsid w:val="00787BE4"/>
    <w:rsid w:val="00790018"/>
    <w:rsid w:val="00790061"/>
    <w:rsid w:val="00790150"/>
    <w:rsid w:val="00790519"/>
    <w:rsid w:val="00790961"/>
    <w:rsid w:val="00790C52"/>
    <w:rsid w:val="00790E7C"/>
    <w:rsid w:val="00791054"/>
    <w:rsid w:val="00791EF7"/>
    <w:rsid w:val="00792A22"/>
    <w:rsid w:val="0079329D"/>
    <w:rsid w:val="0079331B"/>
    <w:rsid w:val="00793763"/>
    <w:rsid w:val="0079406B"/>
    <w:rsid w:val="00794869"/>
    <w:rsid w:val="00794F3B"/>
    <w:rsid w:val="00794FD2"/>
    <w:rsid w:val="00795505"/>
    <w:rsid w:val="0079563F"/>
    <w:rsid w:val="00795AE0"/>
    <w:rsid w:val="00795D56"/>
    <w:rsid w:val="007960B0"/>
    <w:rsid w:val="007961FC"/>
    <w:rsid w:val="0079643F"/>
    <w:rsid w:val="00796850"/>
    <w:rsid w:val="0079715C"/>
    <w:rsid w:val="0079759C"/>
    <w:rsid w:val="007975FC"/>
    <w:rsid w:val="007977B0"/>
    <w:rsid w:val="007A0B1C"/>
    <w:rsid w:val="007A12C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DC9"/>
    <w:rsid w:val="007B5389"/>
    <w:rsid w:val="007B5D16"/>
    <w:rsid w:val="007B6374"/>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E39"/>
    <w:rsid w:val="007C3F2A"/>
    <w:rsid w:val="007C40BA"/>
    <w:rsid w:val="007C4335"/>
    <w:rsid w:val="007C43A2"/>
    <w:rsid w:val="007C4C18"/>
    <w:rsid w:val="007C5132"/>
    <w:rsid w:val="007C53B5"/>
    <w:rsid w:val="007C579E"/>
    <w:rsid w:val="007C6372"/>
    <w:rsid w:val="007C6788"/>
    <w:rsid w:val="007C6AEB"/>
    <w:rsid w:val="007C6BC7"/>
    <w:rsid w:val="007C6D98"/>
    <w:rsid w:val="007C6FBF"/>
    <w:rsid w:val="007C7D40"/>
    <w:rsid w:val="007D01A8"/>
    <w:rsid w:val="007D117B"/>
    <w:rsid w:val="007D1390"/>
    <w:rsid w:val="007D16FC"/>
    <w:rsid w:val="007D170C"/>
    <w:rsid w:val="007D1A1A"/>
    <w:rsid w:val="007D1C54"/>
    <w:rsid w:val="007D1EB3"/>
    <w:rsid w:val="007D1F38"/>
    <w:rsid w:val="007D212C"/>
    <w:rsid w:val="007D2314"/>
    <w:rsid w:val="007D299D"/>
    <w:rsid w:val="007D2AA3"/>
    <w:rsid w:val="007D2E54"/>
    <w:rsid w:val="007D35BF"/>
    <w:rsid w:val="007D3707"/>
    <w:rsid w:val="007D4734"/>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498"/>
    <w:rsid w:val="00806750"/>
    <w:rsid w:val="008069C7"/>
    <w:rsid w:val="00806A6E"/>
    <w:rsid w:val="00806B61"/>
    <w:rsid w:val="00806DCF"/>
    <w:rsid w:val="00806EFD"/>
    <w:rsid w:val="0080710D"/>
    <w:rsid w:val="00807242"/>
    <w:rsid w:val="008074E2"/>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411"/>
    <w:rsid w:val="0081381C"/>
    <w:rsid w:val="00813AC2"/>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E44"/>
    <w:rsid w:val="008179F1"/>
    <w:rsid w:val="00817A6D"/>
    <w:rsid w:val="00820285"/>
    <w:rsid w:val="0082087E"/>
    <w:rsid w:val="00820D72"/>
    <w:rsid w:val="00820DE8"/>
    <w:rsid w:val="00820EC8"/>
    <w:rsid w:val="0082104F"/>
    <w:rsid w:val="00821B1A"/>
    <w:rsid w:val="00821E8C"/>
    <w:rsid w:val="008222EB"/>
    <w:rsid w:val="008229A4"/>
    <w:rsid w:val="008231AB"/>
    <w:rsid w:val="008232BB"/>
    <w:rsid w:val="00823317"/>
    <w:rsid w:val="008234B8"/>
    <w:rsid w:val="00823615"/>
    <w:rsid w:val="00823A3B"/>
    <w:rsid w:val="00824071"/>
    <w:rsid w:val="008240FA"/>
    <w:rsid w:val="008242BB"/>
    <w:rsid w:val="008242BC"/>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152"/>
    <w:rsid w:val="00835286"/>
    <w:rsid w:val="0083542D"/>
    <w:rsid w:val="00835627"/>
    <w:rsid w:val="00835AA0"/>
    <w:rsid w:val="00835C3B"/>
    <w:rsid w:val="00835C43"/>
    <w:rsid w:val="00836327"/>
    <w:rsid w:val="008364DC"/>
    <w:rsid w:val="00836BCA"/>
    <w:rsid w:val="00837014"/>
    <w:rsid w:val="0083741E"/>
    <w:rsid w:val="00837A3B"/>
    <w:rsid w:val="00837BF4"/>
    <w:rsid w:val="008400BB"/>
    <w:rsid w:val="008403DF"/>
    <w:rsid w:val="00840D4F"/>
    <w:rsid w:val="00840FB6"/>
    <w:rsid w:val="008412E0"/>
    <w:rsid w:val="0084189E"/>
    <w:rsid w:val="0084304C"/>
    <w:rsid w:val="008434BC"/>
    <w:rsid w:val="008435B4"/>
    <w:rsid w:val="0084440F"/>
    <w:rsid w:val="00844AF9"/>
    <w:rsid w:val="00844F2D"/>
    <w:rsid w:val="008451FA"/>
    <w:rsid w:val="00845D72"/>
    <w:rsid w:val="00845E87"/>
    <w:rsid w:val="008460DF"/>
    <w:rsid w:val="00846161"/>
    <w:rsid w:val="008466A6"/>
    <w:rsid w:val="0084671F"/>
    <w:rsid w:val="00847228"/>
    <w:rsid w:val="008478FD"/>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5192"/>
    <w:rsid w:val="00855259"/>
    <w:rsid w:val="0085550B"/>
    <w:rsid w:val="0085566C"/>
    <w:rsid w:val="00855A9D"/>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290"/>
    <w:rsid w:val="00861A6A"/>
    <w:rsid w:val="00861C54"/>
    <w:rsid w:val="008624FE"/>
    <w:rsid w:val="00862810"/>
    <w:rsid w:val="00862A52"/>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700B2"/>
    <w:rsid w:val="00870218"/>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3D4A"/>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730"/>
    <w:rsid w:val="00881958"/>
    <w:rsid w:val="00881EBC"/>
    <w:rsid w:val="008825EA"/>
    <w:rsid w:val="008825F7"/>
    <w:rsid w:val="0088281A"/>
    <w:rsid w:val="00882965"/>
    <w:rsid w:val="00882D0E"/>
    <w:rsid w:val="008833B4"/>
    <w:rsid w:val="00883555"/>
    <w:rsid w:val="00883636"/>
    <w:rsid w:val="008838DF"/>
    <w:rsid w:val="0088418B"/>
    <w:rsid w:val="008851F2"/>
    <w:rsid w:val="00885533"/>
    <w:rsid w:val="00885602"/>
    <w:rsid w:val="00885865"/>
    <w:rsid w:val="00885904"/>
    <w:rsid w:val="00885B99"/>
    <w:rsid w:val="00886031"/>
    <w:rsid w:val="008860AF"/>
    <w:rsid w:val="008863E6"/>
    <w:rsid w:val="008866D1"/>
    <w:rsid w:val="0088792A"/>
    <w:rsid w:val="00887B7F"/>
    <w:rsid w:val="00887D1B"/>
    <w:rsid w:val="00890189"/>
    <w:rsid w:val="00890478"/>
    <w:rsid w:val="00890525"/>
    <w:rsid w:val="00890744"/>
    <w:rsid w:val="00890795"/>
    <w:rsid w:val="00890901"/>
    <w:rsid w:val="008909CE"/>
    <w:rsid w:val="00891613"/>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8A"/>
    <w:rsid w:val="008B2346"/>
    <w:rsid w:val="008B2CC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629"/>
    <w:rsid w:val="008C031A"/>
    <w:rsid w:val="008C03A1"/>
    <w:rsid w:val="008C09EA"/>
    <w:rsid w:val="008C0C02"/>
    <w:rsid w:val="008C0CD1"/>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20BF"/>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F5E"/>
    <w:rsid w:val="008D6F93"/>
    <w:rsid w:val="008D7CCB"/>
    <w:rsid w:val="008D7DC3"/>
    <w:rsid w:val="008E0111"/>
    <w:rsid w:val="008E04FF"/>
    <w:rsid w:val="008E0541"/>
    <w:rsid w:val="008E05BE"/>
    <w:rsid w:val="008E0631"/>
    <w:rsid w:val="008E0CD3"/>
    <w:rsid w:val="008E0E91"/>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791"/>
    <w:rsid w:val="008E69CA"/>
    <w:rsid w:val="008E6DAB"/>
    <w:rsid w:val="008E71FD"/>
    <w:rsid w:val="008E793E"/>
    <w:rsid w:val="008E7D49"/>
    <w:rsid w:val="008E7EF8"/>
    <w:rsid w:val="008E7F7E"/>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2EF"/>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122B"/>
    <w:rsid w:val="00931387"/>
    <w:rsid w:val="009319C3"/>
    <w:rsid w:val="00931C41"/>
    <w:rsid w:val="00931CD7"/>
    <w:rsid w:val="00932704"/>
    <w:rsid w:val="0093279D"/>
    <w:rsid w:val="0093293E"/>
    <w:rsid w:val="00932B7A"/>
    <w:rsid w:val="00932BB5"/>
    <w:rsid w:val="00932C9D"/>
    <w:rsid w:val="00932F5F"/>
    <w:rsid w:val="009336DB"/>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0A"/>
    <w:rsid w:val="00941A77"/>
    <w:rsid w:val="00941D79"/>
    <w:rsid w:val="00941F05"/>
    <w:rsid w:val="0094222E"/>
    <w:rsid w:val="0094235E"/>
    <w:rsid w:val="00942465"/>
    <w:rsid w:val="009426DA"/>
    <w:rsid w:val="00943703"/>
    <w:rsid w:val="00943E78"/>
    <w:rsid w:val="00944223"/>
    <w:rsid w:val="0094513F"/>
    <w:rsid w:val="0094523E"/>
    <w:rsid w:val="009459BC"/>
    <w:rsid w:val="00945E82"/>
    <w:rsid w:val="00946C08"/>
    <w:rsid w:val="00946D1A"/>
    <w:rsid w:val="00946FA0"/>
    <w:rsid w:val="00947026"/>
    <w:rsid w:val="009479C6"/>
    <w:rsid w:val="00947C42"/>
    <w:rsid w:val="009503AB"/>
    <w:rsid w:val="0095054B"/>
    <w:rsid w:val="00950797"/>
    <w:rsid w:val="00950B0D"/>
    <w:rsid w:val="009517F7"/>
    <w:rsid w:val="00951A68"/>
    <w:rsid w:val="00951D3C"/>
    <w:rsid w:val="00951FF5"/>
    <w:rsid w:val="00952395"/>
    <w:rsid w:val="00952687"/>
    <w:rsid w:val="00952A64"/>
    <w:rsid w:val="00952CAE"/>
    <w:rsid w:val="00953149"/>
    <w:rsid w:val="009535C9"/>
    <w:rsid w:val="00953B82"/>
    <w:rsid w:val="009542FE"/>
    <w:rsid w:val="0095462A"/>
    <w:rsid w:val="009547E7"/>
    <w:rsid w:val="009548D4"/>
    <w:rsid w:val="00954A9C"/>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C76"/>
    <w:rsid w:val="00961021"/>
    <w:rsid w:val="00961030"/>
    <w:rsid w:val="00961666"/>
    <w:rsid w:val="00962181"/>
    <w:rsid w:val="00962D4A"/>
    <w:rsid w:val="00962D96"/>
    <w:rsid w:val="00962E64"/>
    <w:rsid w:val="00962F47"/>
    <w:rsid w:val="00963514"/>
    <w:rsid w:val="00963721"/>
    <w:rsid w:val="009638AF"/>
    <w:rsid w:val="00963B77"/>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C71"/>
    <w:rsid w:val="00977C87"/>
    <w:rsid w:val="00977CD4"/>
    <w:rsid w:val="00977EFA"/>
    <w:rsid w:val="009807B3"/>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4CB"/>
    <w:rsid w:val="0098657C"/>
    <w:rsid w:val="0098662C"/>
    <w:rsid w:val="00986843"/>
    <w:rsid w:val="00986955"/>
    <w:rsid w:val="00986C28"/>
    <w:rsid w:val="00986C71"/>
    <w:rsid w:val="00986DB0"/>
    <w:rsid w:val="00987130"/>
    <w:rsid w:val="00987182"/>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48E"/>
    <w:rsid w:val="0099462B"/>
    <w:rsid w:val="009946AE"/>
    <w:rsid w:val="009946BD"/>
    <w:rsid w:val="00994A31"/>
    <w:rsid w:val="00994B76"/>
    <w:rsid w:val="0099517C"/>
    <w:rsid w:val="009953C9"/>
    <w:rsid w:val="00996064"/>
    <w:rsid w:val="00996380"/>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AF8"/>
    <w:rsid w:val="009A6ED3"/>
    <w:rsid w:val="009A742C"/>
    <w:rsid w:val="009A7503"/>
    <w:rsid w:val="009B0103"/>
    <w:rsid w:val="009B0203"/>
    <w:rsid w:val="009B04F4"/>
    <w:rsid w:val="009B0A9A"/>
    <w:rsid w:val="009B0B44"/>
    <w:rsid w:val="009B0C98"/>
    <w:rsid w:val="009B1133"/>
    <w:rsid w:val="009B114A"/>
    <w:rsid w:val="009B12C2"/>
    <w:rsid w:val="009B14EE"/>
    <w:rsid w:val="009B1A97"/>
    <w:rsid w:val="009B1BB8"/>
    <w:rsid w:val="009B1BCE"/>
    <w:rsid w:val="009B2C6C"/>
    <w:rsid w:val="009B3074"/>
    <w:rsid w:val="009B308A"/>
    <w:rsid w:val="009B3C7F"/>
    <w:rsid w:val="009B4095"/>
    <w:rsid w:val="009B4178"/>
    <w:rsid w:val="009B4EDC"/>
    <w:rsid w:val="009B509E"/>
    <w:rsid w:val="009B5422"/>
    <w:rsid w:val="009B597C"/>
    <w:rsid w:val="009B5BCE"/>
    <w:rsid w:val="009B658F"/>
    <w:rsid w:val="009B65E6"/>
    <w:rsid w:val="009B7106"/>
    <w:rsid w:val="009B7677"/>
    <w:rsid w:val="009B791D"/>
    <w:rsid w:val="009C07EF"/>
    <w:rsid w:val="009C084A"/>
    <w:rsid w:val="009C0F95"/>
    <w:rsid w:val="009C1860"/>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1C1"/>
    <w:rsid w:val="009C756F"/>
    <w:rsid w:val="009C7ACD"/>
    <w:rsid w:val="009C7CE9"/>
    <w:rsid w:val="009C7FE2"/>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903"/>
    <w:rsid w:val="009D3DB3"/>
    <w:rsid w:val="009D40F4"/>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F0517"/>
    <w:rsid w:val="009F0AFD"/>
    <w:rsid w:val="009F0DD0"/>
    <w:rsid w:val="009F0FA1"/>
    <w:rsid w:val="009F12BB"/>
    <w:rsid w:val="009F16B3"/>
    <w:rsid w:val="009F1914"/>
    <w:rsid w:val="009F1AB2"/>
    <w:rsid w:val="009F1C03"/>
    <w:rsid w:val="009F2250"/>
    <w:rsid w:val="009F241C"/>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2EE9"/>
    <w:rsid w:val="00A03068"/>
    <w:rsid w:val="00A03155"/>
    <w:rsid w:val="00A032E8"/>
    <w:rsid w:val="00A03ABE"/>
    <w:rsid w:val="00A03C3A"/>
    <w:rsid w:val="00A04585"/>
    <w:rsid w:val="00A05041"/>
    <w:rsid w:val="00A05113"/>
    <w:rsid w:val="00A055A4"/>
    <w:rsid w:val="00A05610"/>
    <w:rsid w:val="00A0571B"/>
    <w:rsid w:val="00A05A8C"/>
    <w:rsid w:val="00A060F6"/>
    <w:rsid w:val="00A06E26"/>
    <w:rsid w:val="00A06F6D"/>
    <w:rsid w:val="00A070AD"/>
    <w:rsid w:val="00A071FE"/>
    <w:rsid w:val="00A072F5"/>
    <w:rsid w:val="00A07330"/>
    <w:rsid w:val="00A10544"/>
    <w:rsid w:val="00A10C9C"/>
    <w:rsid w:val="00A10CF3"/>
    <w:rsid w:val="00A113AB"/>
    <w:rsid w:val="00A113B1"/>
    <w:rsid w:val="00A11471"/>
    <w:rsid w:val="00A116E4"/>
    <w:rsid w:val="00A11706"/>
    <w:rsid w:val="00A11DA7"/>
    <w:rsid w:val="00A11E00"/>
    <w:rsid w:val="00A11EB6"/>
    <w:rsid w:val="00A11F54"/>
    <w:rsid w:val="00A12105"/>
    <w:rsid w:val="00A126C0"/>
    <w:rsid w:val="00A12B60"/>
    <w:rsid w:val="00A12D4F"/>
    <w:rsid w:val="00A131D7"/>
    <w:rsid w:val="00A133EA"/>
    <w:rsid w:val="00A13624"/>
    <w:rsid w:val="00A137CF"/>
    <w:rsid w:val="00A14059"/>
    <w:rsid w:val="00A14113"/>
    <w:rsid w:val="00A16909"/>
    <w:rsid w:val="00A16B70"/>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2C4"/>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14"/>
    <w:rsid w:val="00A314FD"/>
    <w:rsid w:val="00A3155B"/>
    <w:rsid w:val="00A317F0"/>
    <w:rsid w:val="00A319C2"/>
    <w:rsid w:val="00A323DC"/>
    <w:rsid w:val="00A3243F"/>
    <w:rsid w:val="00A32798"/>
    <w:rsid w:val="00A32B5B"/>
    <w:rsid w:val="00A32BE7"/>
    <w:rsid w:val="00A32CA3"/>
    <w:rsid w:val="00A32FFC"/>
    <w:rsid w:val="00A33134"/>
    <w:rsid w:val="00A336CB"/>
    <w:rsid w:val="00A34021"/>
    <w:rsid w:val="00A342A3"/>
    <w:rsid w:val="00A346F8"/>
    <w:rsid w:val="00A357A9"/>
    <w:rsid w:val="00A35B77"/>
    <w:rsid w:val="00A35BED"/>
    <w:rsid w:val="00A35FFC"/>
    <w:rsid w:val="00A368EB"/>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BD1"/>
    <w:rsid w:val="00A45E86"/>
    <w:rsid w:val="00A46A43"/>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0C9"/>
    <w:rsid w:val="00A57243"/>
    <w:rsid w:val="00A578EB"/>
    <w:rsid w:val="00A57BE1"/>
    <w:rsid w:val="00A57C30"/>
    <w:rsid w:val="00A57F55"/>
    <w:rsid w:val="00A60590"/>
    <w:rsid w:val="00A60712"/>
    <w:rsid w:val="00A60C1B"/>
    <w:rsid w:val="00A60E95"/>
    <w:rsid w:val="00A62136"/>
    <w:rsid w:val="00A62AB0"/>
    <w:rsid w:val="00A62E8C"/>
    <w:rsid w:val="00A63087"/>
    <w:rsid w:val="00A6377F"/>
    <w:rsid w:val="00A63968"/>
    <w:rsid w:val="00A63BAD"/>
    <w:rsid w:val="00A6430B"/>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72F"/>
    <w:rsid w:val="00A808FD"/>
    <w:rsid w:val="00A80BD2"/>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954"/>
    <w:rsid w:val="00A91CED"/>
    <w:rsid w:val="00A9232F"/>
    <w:rsid w:val="00A92387"/>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54A"/>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4EEE"/>
    <w:rsid w:val="00AC53D7"/>
    <w:rsid w:val="00AC561B"/>
    <w:rsid w:val="00AC588E"/>
    <w:rsid w:val="00AC5B66"/>
    <w:rsid w:val="00AC5D4F"/>
    <w:rsid w:val="00AC5E14"/>
    <w:rsid w:val="00AC5EC7"/>
    <w:rsid w:val="00AC5FC6"/>
    <w:rsid w:val="00AC5FEA"/>
    <w:rsid w:val="00AC63B3"/>
    <w:rsid w:val="00AC6C0B"/>
    <w:rsid w:val="00AC6FF5"/>
    <w:rsid w:val="00AC70F2"/>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856"/>
    <w:rsid w:val="00AD427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CE4"/>
    <w:rsid w:val="00AE3CEA"/>
    <w:rsid w:val="00AE4663"/>
    <w:rsid w:val="00AE4918"/>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413"/>
    <w:rsid w:val="00AF663C"/>
    <w:rsid w:val="00AF717F"/>
    <w:rsid w:val="00AF74BF"/>
    <w:rsid w:val="00AF75E3"/>
    <w:rsid w:val="00AF7642"/>
    <w:rsid w:val="00AF7778"/>
    <w:rsid w:val="00AF78D1"/>
    <w:rsid w:val="00AF7AAB"/>
    <w:rsid w:val="00AF7B6B"/>
    <w:rsid w:val="00AF7C1C"/>
    <w:rsid w:val="00AF7EDF"/>
    <w:rsid w:val="00B005CA"/>
    <w:rsid w:val="00B00C9E"/>
    <w:rsid w:val="00B01026"/>
    <w:rsid w:val="00B01125"/>
    <w:rsid w:val="00B0131A"/>
    <w:rsid w:val="00B0165E"/>
    <w:rsid w:val="00B016B1"/>
    <w:rsid w:val="00B01825"/>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92"/>
    <w:rsid w:val="00B0622D"/>
    <w:rsid w:val="00B06A4B"/>
    <w:rsid w:val="00B06B54"/>
    <w:rsid w:val="00B06CEB"/>
    <w:rsid w:val="00B0733F"/>
    <w:rsid w:val="00B073B6"/>
    <w:rsid w:val="00B078DE"/>
    <w:rsid w:val="00B07F2A"/>
    <w:rsid w:val="00B07F49"/>
    <w:rsid w:val="00B1013C"/>
    <w:rsid w:val="00B10381"/>
    <w:rsid w:val="00B104F0"/>
    <w:rsid w:val="00B10905"/>
    <w:rsid w:val="00B10EB5"/>
    <w:rsid w:val="00B10FDD"/>
    <w:rsid w:val="00B1100C"/>
    <w:rsid w:val="00B1166D"/>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35F3"/>
    <w:rsid w:val="00B236CA"/>
    <w:rsid w:val="00B23715"/>
    <w:rsid w:val="00B238B4"/>
    <w:rsid w:val="00B239AC"/>
    <w:rsid w:val="00B239E0"/>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E34"/>
    <w:rsid w:val="00B26FCE"/>
    <w:rsid w:val="00B27495"/>
    <w:rsid w:val="00B274E7"/>
    <w:rsid w:val="00B27502"/>
    <w:rsid w:val="00B27980"/>
    <w:rsid w:val="00B27E03"/>
    <w:rsid w:val="00B30336"/>
    <w:rsid w:val="00B309E2"/>
    <w:rsid w:val="00B31142"/>
    <w:rsid w:val="00B3196A"/>
    <w:rsid w:val="00B32023"/>
    <w:rsid w:val="00B32220"/>
    <w:rsid w:val="00B324BC"/>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404D4"/>
    <w:rsid w:val="00B40990"/>
    <w:rsid w:val="00B40A28"/>
    <w:rsid w:val="00B40C12"/>
    <w:rsid w:val="00B40CC0"/>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92D"/>
    <w:rsid w:val="00B50ACB"/>
    <w:rsid w:val="00B50AFE"/>
    <w:rsid w:val="00B50B6B"/>
    <w:rsid w:val="00B50C02"/>
    <w:rsid w:val="00B51216"/>
    <w:rsid w:val="00B518C7"/>
    <w:rsid w:val="00B51926"/>
    <w:rsid w:val="00B51A9B"/>
    <w:rsid w:val="00B52642"/>
    <w:rsid w:val="00B52659"/>
    <w:rsid w:val="00B53053"/>
    <w:rsid w:val="00B5317D"/>
    <w:rsid w:val="00B533BE"/>
    <w:rsid w:val="00B536F9"/>
    <w:rsid w:val="00B537E4"/>
    <w:rsid w:val="00B53ABD"/>
    <w:rsid w:val="00B53B80"/>
    <w:rsid w:val="00B53BDD"/>
    <w:rsid w:val="00B53C3A"/>
    <w:rsid w:val="00B53D89"/>
    <w:rsid w:val="00B54035"/>
    <w:rsid w:val="00B543F0"/>
    <w:rsid w:val="00B54456"/>
    <w:rsid w:val="00B54932"/>
    <w:rsid w:val="00B549B0"/>
    <w:rsid w:val="00B554F8"/>
    <w:rsid w:val="00B55971"/>
    <w:rsid w:val="00B55B47"/>
    <w:rsid w:val="00B55D8B"/>
    <w:rsid w:val="00B55DA5"/>
    <w:rsid w:val="00B56459"/>
    <w:rsid w:val="00B566DB"/>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B3A"/>
    <w:rsid w:val="00B63C79"/>
    <w:rsid w:val="00B63D19"/>
    <w:rsid w:val="00B63E0F"/>
    <w:rsid w:val="00B640BB"/>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12C"/>
    <w:rsid w:val="00B87301"/>
    <w:rsid w:val="00B879BC"/>
    <w:rsid w:val="00B87EF0"/>
    <w:rsid w:val="00B87F75"/>
    <w:rsid w:val="00B90A2D"/>
    <w:rsid w:val="00B90F8A"/>
    <w:rsid w:val="00B914D1"/>
    <w:rsid w:val="00B91563"/>
    <w:rsid w:val="00B9175C"/>
    <w:rsid w:val="00B91C5E"/>
    <w:rsid w:val="00B91EFB"/>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1AF"/>
    <w:rsid w:val="00BB44E9"/>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14A4"/>
    <w:rsid w:val="00BD1622"/>
    <w:rsid w:val="00BD1746"/>
    <w:rsid w:val="00BD1955"/>
    <w:rsid w:val="00BD19B2"/>
    <w:rsid w:val="00BD1A2B"/>
    <w:rsid w:val="00BD1FE3"/>
    <w:rsid w:val="00BD2625"/>
    <w:rsid w:val="00BD29C9"/>
    <w:rsid w:val="00BD355F"/>
    <w:rsid w:val="00BD3AE5"/>
    <w:rsid w:val="00BD3B41"/>
    <w:rsid w:val="00BD3F08"/>
    <w:rsid w:val="00BD4717"/>
    <w:rsid w:val="00BD5484"/>
    <w:rsid w:val="00BD55B0"/>
    <w:rsid w:val="00BD58FC"/>
    <w:rsid w:val="00BD5D40"/>
    <w:rsid w:val="00BD5E37"/>
    <w:rsid w:val="00BD603F"/>
    <w:rsid w:val="00BD65F2"/>
    <w:rsid w:val="00BD6FC5"/>
    <w:rsid w:val="00BD73F4"/>
    <w:rsid w:val="00BD7D25"/>
    <w:rsid w:val="00BE0132"/>
    <w:rsid w:val="00BE0158"/>
    <w:rsid w:val="00BE06A7"/>
    <w:rsid w:val="00BE0843"/>
    <w:rsid w:val="00BE09B6"/>
    <w:rsid w:val="00BE1639"/>
    <w:rsid w:val="00BE1758"/>
    <w:rsid w:val="00BE1776"/>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9B"/>
    <w:rsid w:val="00BE623C"/>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552"/>
    <w:rsid w:val="00BF3BD0"/>
    <w:rsid w:val="00BF3D30"/>
    <w:rsid w:val="00BF3E98"/>
    <w:rsid w:val="00BF4223"/>
    <w:rsid w:val="00BF42B1"/>
    <w:rsid w:val="00BF4332"/>
    <w:rsid w:val="00BF4B63"/>
    <w:rsid w:val="00BF4D16"/>
    <w:rsid w:val="00BF5F51"/>
    <w:rsid w:val="00BF6211"/>
    <w:rsid w:val="00BF62B1"/>
    <w:rsid w:val="00BF6983"/>
    <w:rsid w:val="00BF6EEC"/>
    <w:rsid w:val="00BF70B1"/>
    <w:rsid w:val="00BF7590"/>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8DD"/>
    <w:rsid w:val="00C13E70"/>
    <w:rsid w:val="00C14A69"/>
    <w:rsid w:val="00C14DF9"/>
    <w:rsid w:val="00C14E6F"/>
    <w:rsid w:val="00C14F99"/>
    <w:rsid w:val="00C156BC"/>
    <w:rsid w:val="00C159C9"/>
    <w:rsid w:val="00C15D99"/>
    <w:rsid w:val="00C15E52"/>
    <w:rsid w:val="00C16940"/>
    <w:rsid w:val="00C16BF3"/>
    <w:rsid w:val="00C17BBA"/>
    <w:rsid w:val="00C17D39"/>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6A76"/>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599"/>
    <w:rsid w:val="00C33ACE"/>
    <w:rsid w:val="00C343BB"/>
    <w:rsid w:val="00C347C2"/>
    <w:rsid w:val="00C347D0"/>
    <w:rsid w:val="00C348F7"/>
    <w:rsid w:val="00C34A2E"/>
    <w:rsid w:val="00C34A6E"/>
    <w:rsid w:val="00C34A7E"/>
    <w:rsid w:val="00C3504E"/>
    <w:rsid w:val="00C35C1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3ED9"/>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051D"/>
    <w:rsid w:val="00C51005"/>
    <w:rsid w:val="00C51302"/>
    <w:rsid w:val="00C513A7"/>
    <w:rsid w:val="00C51A96"/>
    <w:rsid w:val="00C51B2E"/>
    <w:rsid w:val="00C51B31"/>
    <w:rsid w:val="00C51BFE"/>
    <w:rsid w:val="00C51D49"/>
    <w:rsid w:val="00C5330D"/>
    <w:rsid w:val="00C5330F"/>
    <w:rsid w:val="00C53A86"/>
    <w:rsid w:val="00C53EE6"/>
    <w:rsid w:val="00C54419"/>
    <w:rsid w:val="00C5499E"/>
    <w:rsid w:val="00C54EA4"/>
    <w:rsid w:val="00C5523A"/>
    <w:rsid w:val="00C554E0"/>
    <w:rsid w:val="00C5569D"/>
    <w:rsid w:val="00C56213"/>
    <w:rsid w:val="00C56704"/>
    <w:rsid w:val="00C5695A"/>
    <w:rsid w:val="00C56D98"/>
    <w:rsid w:val="00C56DFB"/>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67C"/>
    <w:rsid w:val="00C85ADD"/>
    <w:rsid w:val="00C85EC2"/>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837"/>
    <w:rsid w:val="00CA1AC3"/>
    <w:rsid w:val="00CA1AE0"/>
    <w:rsid w:val="00CA1E27"/>
    <w:rsid w:val="00CA1E62"/>
    <w:rsid w:val="00CA2334"/>
    <w:rsid w:val="00CA2B52"/>
    <w:rsid w:val="00CA2E0F"/>
    <w:rsid w:val="00CA2FB7"/>
    <w:rsid w:val="00CA3361"/>
    <w:rsid w:val="00CA3A7E"/>
    <w:rsid w:val="00CA3B9E"/>
    <w:rsid w:val="00CA42F1"/>
    <w:rsid w:val="00CA4DE1"/>
    <w:rsid w:val="00CA54EA"/>
    <w:rsid w:val="00CA592E"/>
    <w:rsid w:val="00CA594B"/>
    <w:rsid w:val="00CA5E62"/>
    <w:rsid w:val="00CA6513"/>
    <w:rsid w:val="00CA6881"/>
    <w:rsid w:val="00CA6D77"/>
    <w:rsid w:val="00CA75FE"/>
    <w:rsid w:val="00CA78F1"/>
    <w:rsid w:val="00CA7ADB"/>
    <w:rsid w:val="00CA7B7C"/>
    <w:rsid w:val="00CA7F75"/>
    <w:rsid w:val="00CB004C"/>
    <w:rsid w:val="00CB0ADE"/>
    <w:rsid w:val="00CB118B"/>
    <w:rsid w:val="00CB173E"/>
    <w:rsid w:val="00CB217B"/>
    <w:rsid w:val="00CB2456"/>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1AE"/>
    <w:rsid w:val="00CB71F9"/>
    <w:rsid w:val="00CB72D0"/>
    <w:rsid w:val="00CB7420"/>
    <w:rsid w:val="00CB7479"/>
    <w:rsid w:val="00CB7A09"/>
    <w:rsid w:val="00CC01DB"/>
    <w:rsid w:val="00CC07DA"/>
    <w:rsid w:val="00CC0D51"/>
    <w:rsid w:val="00CC10C4"/>
    <w:rsid w:val="00CC1300"/>
    <w:rsid w:val="00CC1337"/>
    <w:rsid w:val="00CC1596"/>
    <w:rsid w:val="00CC1AA5"/>
    <w:rsid w:val="00CC1ACF"/>
    <w:rsid w:val="00CC1FE5"/>
    <w:rsid w:val="00CC296B"/>
    <w:rsid w:val="00CC340C"/>
    <w:rsid w:val="00CC3AE8"/>
    <w:rsid w:val="00CC3F69"/>
    <w:rsid w:val="00CC4BC6"/>
    <w:rsid w:val="00CC5F75"/>
    <w:rsid w:val="00CC62B7"/>
    <w:rsid w:val="00CC6475"/>
    <w:rsid w:val="00CC656E"/>
    <w:rsid w:val="00CC67BF"/>
    <w:rsid w:val="00CC6B23"/>
    <w:rsid w:val="00CC6D76"/>
    <w:rsid w:val="00CC6E06"/>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C81"/>
    <w:rsid w:val="00CD4E3F"/>
    <w:rsid w:val="00CD5722"/>
    <w:rsid w:val="00CD58CA"/>
    <w:rsid w:val="00CD66E3"/>
    <w:rsid w:val="00CD6978"/>
    <w:rsid w:val="00CD72B6"/>
    <w:rsid w:val="00CD7E11"/>
    <w:rsid w:val="00CE0736"/>
    <w:rsid w:val="00CE0970"/>
    <w:rsid w:val="00CE0E70"/>
    <w:rsid w:val="00CE1A89"/>
    <w:rsid w:val="00CE21FF"/>
    <w:rsid w:val="00CE2A3C"/>
    <w:rsid w:val="00CE2FD5"/>
    <w:rsid w:val="00CE3558"/>
    <w:rsid w:val="00CE3BA7"/>
    <w:rsid w:val="00CE413D"/>
    <w:rsid w:val="00CE41D5"/>
    <w:rsid w:val="00CE4832"/>
    <w:rsid w:val="00CE4B5F"/>
    <w:rsid w:val="00CE4D0A"/>
    <w:rsid w:val="00CE4FCA"/>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6BB1"/>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4BE"/>
    <w:rsid w:val="00D24660"/>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227"/>
    <w:rsid w:val="00D57428"/>
    <w:rsid w:val="00D57B67"/>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4A8B"/>
    <w:rsid w:val="00D654FA"/>
    <w:rsid w:val="00D65D4E"/>
    <w:rsid w:val="00D65D55"/>
    <w:rsid w:val="00D65DAB"/>
    <w:rsid w:val="00D6605E"/>
    <w:rsid w:val="00D66B38"/>
    <w:rsid w:val="00D67240"/>
    <w:rsid w:val="00D673D6"/>
    <w:rsid w:val="00D67A3B"/>
    <w:rsid w:val="00D70143"/>
    <w:rsid w:val="00D70C0A"/>
    <w:rsid w:val="00D710A3"/>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EC1"/>
    <w:rsid w:val="00D74041"/>
    <w:rsid w:val="00D743FB"/>
    <w:rsid w:val="00D7454F"/>
    <w:rsid w:val="00D74B1C"/>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52"/>
    <w:rsid w:val="00D85D07"/>
    <w:rsid w:val="00D85ED2"/>
    <w:rsid w:val="00D86124"/>
    <w:rsid w:val="00D862D0"/>
    <w:rsid w:val="00D86E45"/>
    <w:rsid w:val="00D876D1"/>
    <w:rsid w:val="00D87762"/>
    <w:rsid w:val="00D877E5"/>
    <w:rsid w:val="00D90084"/>
    <w:rsid w:val="00D908E8"/>
    <w:rsid w:val="00D91627"/>
    <w:rsid w:val="00D91B12"/>
    <w:rsid w:val="00D91B49"/>
    <w:rsid w:val="00D91B5E"/>
    <w:rsid w:val="00D91EAD"/>
    <w:rsid w:val="00D92776"/>
    <w:rsid w:val="00D92964"/>
    <w:rsid w:val="00D92A09"/>
    <w:rsid w:val="00D92B02"/>
    <w:rsid w:val="00D92E44"/>
    <w:rsid w:val="00D92FEA"/>
    <w:rsid w:val="00D9338A"/>
    <w:rsid w:val="00D9397B"/>
    <w:rsid w:val="00D93E3E"/>
    <w:rsid w:val="00D944AF"/>
    <w:rsid w:val="00D9558C"/>
    <w:rsid w:val="00D955F0"/>
    <w:rsid w:val="00D95790"/>
    <w:rsid w:val="00D958CE"/>
    <w:rsid w:val="00D9653E"/>
    <w:rsid w:val="00D96810"/>
    <w:rsid w:val="00D969BC"/>
    <w:rsid w:val="00D96EE7"/>
    <w:rsid w:val="00D97519"/>
    <w:rsid w:val="00D97816"/>
    <w:rsid w:val="00D97896"/>
    <w:rsid w:val="00D97A99"/>
    <w:rsid w:val="00D97B07"/>
    <w:rsid w:val="00D97F69"/>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5FB"/>
    <w:rsid w:val="00DB2944"/>
    <w:rsid w:val="00DB2E4E"/>
    <w:rsid w:val="00DB3096"/>
    <w:rsid w:val="00DB337F"/>
    <w:rsid w:val="00DB37B0"/>
    <w:rsid w:val="00DB3A58"/>
    <w:rsid w:val="00DB3AB1"/>
    <w:rsid w:val="00DB3C72"/>
    <w:rsid w:val="00DB3F00"/>
    <w:rsid w:val="00DB41BE"/>
    <w:rsid w:val="00DB45C5"/>
    <w:rsid w:val="00DB48E9"/>
    <w:rsid w:val="00DB4DEA"/>
    <w:rsid w:val="00DB514A"/>
    <w:rsid w:val="00DB5709"/>
    <w:rsid w:val="00DB59F8"/>
    <w:rsid w:val="00DB5BD8"/>
    <w:rsid w:val="00DB5D00"/>
    <w:rsid w:val="00DB6A71"/>
    <w:rsid w:val="00DB6B19"/>
    <w:rsid w:val="00DB6E8B"/>
    <w:rsid w:val="00DB7107"/>
    <w:rsid w:val="00DB75AF"/>
    <w:rsid w:val="00DB7BF5"/>
    <w:rsid w:val="00DC046D"/>
    <w:rsid w:val="00DC0BD6"/>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3C11"/>
    <w:rsid w:val="00DD4052"/>
    <w:rsid w:val="00DD4229"/>
    <w:rsid w:val="00DD4961"/>
    <w:rsid w:val="00DD4D76"/>
    <w:rsid w:val="00DD5706"/>
    <w:rsid w:val="00DD62FE"/>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789"/>
    <w:rsid w:val="00DF1B1D"/>
    <w:rsid w:val="00DF1BA6"/>
    <w:rsid w:val="00DF1C6D"/>
    <w:rsid w:val="00DF2434"/>
    <w:rsid w:val="00DF259D"/>
    <w:rsid w:val="00DF25A1"/>
    <w:rsid w:val="00DF260C"/>
    <w:rsid w:val="00DF265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B7"/>
    <w:rsid w:val="00E1190A"/>
    <w:rsid w:val="00E11FF4"/>
    <w:rsid w:val="00E122EE"/>
    <w:rsid w:val="00E12BED"/>
    <w:rsid w:val="00E12DDE"/>
    <w:rsid w:val="00E12DF9"/>
    <w:rsid w:val="00E13185"/>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899"/>
    <w:rsid w:val="00E24A0F"/>
    <w:rsid w:val="00E24BF7"/>
    <w:rsid w:val="00E25DB2"/>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A0"/>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AE4"/>
    <w:rsid w:val="00E53C0E"/>
    <w:rsid w:val="00E53F82"/>
    <w:rsid w:val="00E53FE4"/>
    <w:rsid w:val="00E546E1"/>
    <w:rsid w:val="00E54829"/>
    <w:rsid w:val="00E55932"/>
    <w:rsid w:val="00E55C7A"/>
    <w:rsid w:val="00E563C9"/>
    <w:rsid w:val="00E563EE"/>
    <w:rsid w:val="00E567F6"/>
    <w:rsid w:val="00E56AC7"/>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424D"/>
    <w:rsid w:val="00E7442F"/>
    <w:rsid w:val="00E74501"/>
    <w:rsid w:val="00E74634"/>
    <w:rsid w:val="00E747A3"/>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77F33"/>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1A3"/>
    <w:rsid w:val="00E9024B"/>
    <w:rsid w:val="00E90A70"/>
    <w:rsid w:val="00E90D0B"/>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F2F"/>
    <w:rsid w:val="00E95275"/>
    <w:rsid w:val="00E954F0"/>
    <w:rsid w:val="00E957A6"/>
    <w:rsid w:val="00E95A42"/>
    <w:rsid w:val="00E95BA3"/>
    <w:rsid w:val="00E95E86"/>
    <w:rsid w:val="00E967E3"/>
    <w:rsid w:val="00E969C9"/>
    <w:rsid w:val="00E96D81"/>
    <w:rsid w:val="00E96ECA"/>
    <w:rsid w:val="00E977D3"/>
    <w:rsid w:val="00E97FBB"/>
    <w:rsid w:val="00EA07FE"/>
    <w:rsid w:val="00EA0895"/>
    <w:rsid w:val="00EA0936"/>
    <w:rsid w:val="00EA0A7F"/>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5F39"/>
    <w:rsid w:val="00EA61EE"/>
    <w:rsid w:val="00EA64B4"/>
    <w:rsid w:val="00EA6598"/>
    <w:rsid w:val="00EA66D9"/>
    <w:rsid w:val="00EA6724"/>
    <w:rsid w:val="00EA6A0E"/>
    <w:rsid w:val="00EA72E0"/>
    <w:rsid w:val="00EA7F1A"/>
    <w:rsid w:val="00EB0279"/>
    <w:rsid w:val="00EB0901"/>
    <w:rsid w:val="00EB09D9"/>
    <w:rsid w:val="00EB0AA0"/>
    <w:rsid w:val="00EB0B77"/>
    <w:rsid w:val="00EB10A9"/>
    <w:rsid w:val="00EB21E7"/>
    <w:rsid w:val="00EB2237"/>
    <w:rsid w:val="00EB2606"/>
    <w:rsid w:val="00EB347F"/>
    <w:rsid w:val="00EB475B"/>
    <w:rsid w:val="00EB5AA6"/>
    <w:rsid w:val="00EB5B09"/>
    <w:rsid w:val="00EB5E0B"/>
    <w:rsid w:val="00EB5F53"/>
    <w:rsid w:val="00EB60A6"/>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76F"/>
    <w:rsid w:val="00EC6BD2"/>
    <w:rsid w:val="00EC6E6C"/>
    <w:rsid w:val="00EC715B"/>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C7B"/>
    <w:rsid w:val="00EE4FB7"/>
    <w:rsid w:val="00EE4FE6"/>
    <w:rsid w:val="00EE5054"/>
    <w:rsid w:val="00EE5338"/>
    <w:rsid w:val="00EE5683"/>
    <w:rsid w:val="00EE6C9F"/>
    <w:rsid w:val="00EE755B"/>
    <w:rsid w:val="00EE7AF1"/>
    <w:rsid w:val="00EF0660"/>
    <w:rsid w:val="00EF095C"/>
    <w:rsid w:val="00EF0B37"/>
    <w:rsid w:val="00EF0DAE"/>
    <w:rsid w:val="00EF0F5D"/>
    <w:rsid w:val="00EF1081"/>
    <w:rsid w:val="00EF212F"/>
    <w:rsid w:val="00EF22A3"/>
    <w:rsid w:val="00EF2756"/>
    <w:rsid w:val="00EF2E1F"/>
    <w:rsid w:val="00EF2FE2"/>
    <w:rsid w:val="00EF308F"/>
    <w:rsid w:val="00EF35EE"/>
    <w:rsid w:val="00EF3863"/>
    <w:rsid w:val="00EF3FF9"/>
    <w:rsid w:val="00EF4313"/>
    <w:rsid w:val="00EF44E9"/>
    <w:rsid w:val="00EF48AB"/>
    <w:rsid w:val="00EF49C8"/>
    <w:rsid w:val="00EF54B0"/>
    <w:rsid w:val="00EF5C1C"/>
    <w:rsid w:val="00EF5C50"/>
    <w:rsid w:val="00EF602F"/>
    <w:rsid w:val="00EF611A"/>
    <w:rsid w:val="00EF6617"/>
    <w:rsid w:val="00EF71A3"/>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366"/>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A66"/>
    <w:rsid w:val="00F15E59"/>
    <w:rsid w:val="00F160B4"/>
    <w:rsid w:val="00F16781"/>
    <w:rsid w:val="00F167B1"/>
    <w:rsid w:val="00F1690D"/>
    <w:rsid w:val="00F16C5C"/>
    <w:rsid w:val="00F170D9"/>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66F"/>
    <w:rsid w:val="00F22811"/>
    <w:rsid w:val="00F22B95"/>
    <w:rsid w:val="00F2304C"/>
    <w:rsid w:val="00F2365D"/>
    <w:rsid w:val="00F237CF"/>
    <w:rsid w:val="00F23EB3"/>
    <w:rsid w:val="00F24271"/>
    <w:rsid w:val="00F24286"/>
    <w:rsid w:val="00F2438F"/>
    <w:rsid w:val="00F24891"/>
    <w:rsid w:val="00F25324"/>
    <w:rsid w:val="00F2563B"/>
    <w:rsid w:val="00F258B7"/>
    <w:rsid w:val="00F26560"/>
    <w:rsid w:val="00F269A3"/>
    <w:rsid w:val="00F26EEE"/>
    <w:rsid w:val="00F27042"/>
    <w:rsid w:val="00F27446"/>
    <w:rsid w:val="00F279D1"/>
    <w:rsid w:val="00F27DA7"/>
    <w:rsid w:val="00F27EF5"/>
    <w:rsid w:val="00F306C7"/>
    <w:rsid w:val="00F3079D"/>
    <w:rsid w:val="00F308C3"/>
    <w:rsid w:val="00F309D1"/>
    <w:rsid w:val="00F30A0F"/>
    <w:rsid w:val="00F30A88"/>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7B0"/>
    <w:rsid w:val="00F429D6"/>
    <w:rsid w:val="00F42C09"/>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9F5"/>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1DE"/>
    <w:rsid w:val="00F7347F"/>
    <w:rsid w:val="00F736E6"/>
    <w:rsid w:val="00F73997"/>
    <w:rsid w:val="00F73AB8"/>
    <w:rsid w:val="00F73D56"/>
    <w:rsid w:val="00F7422B"/>
    <w:rsid w:val="00F7434C"/>
    <w:rsid w:val="00F750A9"/>
    <w:rsid w:val="00F75187"/>
    <w:rsid w:val="00F7525D"/>
    <w:rsid w:val="00F75D94"/>
    <w:rsid w:val="00F7607E"/>
    <w:rsid w:val="00F760C8"/>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6B4"/>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1A5"/>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6356"/>
    <w:rsid w:val="00FB63B5"/>
    <w:rsid w:val="00FB64BC"/>
    <w:rsid w:val="00FB6912"/>
    <w:rsid w:val="00FB6B02"/>
    <w:rsid w:val="00FB6B32"/>
    <w:rsid w:val="00FB74E4"/>
    <w:rsid w:val="00FB7535"/>
    <w:rsid w:val="00FB7663"/>
    <w:rsid w:val="00FB7726"/>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6B"/>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EC6"/>
    <w:rsid w:val="00FD2471"/>
    <w:rsid w:val="00FD2512"/>
    <w:rsid w:val="00FD279F"/>
    <w:rsid w:val="00FD290C"/>
    <w:rsid w:val="00FD2A7D"/>
    <w:rsid w:val="00FD2AEE"/>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A6C"/>
    <w:rsid w:val="00FE3BE4"/>
    <w:rsid w:val="00FE426D"/>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AF6"/>
    <w:rsid w:val="00FE6B46"/>
    <w:rsid w:val="00FE71EE"/>
    <w:rsid w:val="00FE74DF"/>
    <w:rsid w:val="00FE75B4"/>
    <w:rsid w:val="00FE7A64"/>
    <w:rsid w:val="00FF0B27"/>
    <w:rsid w:val="00FF0E6E"/>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5D7"/>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5DCFE"/>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9C36C-605A-438D-9E53-76E3AF48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966</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Saisamorn, Chimyoo</cp:lastModifiedBy>
  <cp:revision>3</cp:revision>
  <cp:lastPrinted>2020-04-23T16:36:00Z</cp:lastPrinted>
  <dcterms:created xsi:type="dcterms:W3CDTF">2020-05-29T03:30:00Z</dcterms:created>
  <dcterms:modified xsi:type="dcterms:W3CDTF">2020-05-29T03:31:00Z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