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C98156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873AE51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8F30675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E4B96B5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34E1A6A6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FC302C0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74D4E6E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3BC67ACC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861BDB9" w14:textId="77777777" w:rsidR="00464770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68B84556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048DA00" w14:textId="77777777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tart"/>
      <w:bookmarkStart w:id="1" w:name="SubTitle"/>
      <w:bookmarkEnd w:id="0"/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>
        <w:rPr>
          <w:rFonts w:ascii="Angsana New" w:hAnsi="Angsana New" w:hint="cs"/>
          <w:b/>
          <w:bCs/>
          <w:sz w:val="52"/>
          <w:szCs w:val="52"/>
          <w:cs/>
        </w:rPr>
        <w:t>โทเร เท็กซ์ไทล์ (ประเทศไทย)</w:t>
      </w:r>
      <w:r w:rsidRPr="00C52C41">
        <w:rPr>
          <w:rFonts w:ascii="Angsana New" w:hAnsi="Angsana New"/>
          <w:b/>
          <w:bCs/>
          <w:sz w:val="52"/>
          <w:szCs w:val="52"/>
        </w:rPr>
        <w:t xml:space="preserve"> 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C52C41">
        <w:rPr>
          <w:rFonts w:ascii="Angsana New" w:hAnsi="Angsana New"/>
          <w:b/>
          <w:bCs/>
          <w:sz w:val="52"/>
          <w:szCs w:val="52"/>
        </w:rPr>
        <w:t>)</w:t>
      </w:r>
    </w:p>
    <w:p w14:paraId="05DFD8BE" w14:textId="77777777" w:rsidR="00464770" w:rsidRPr="007C719A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20"/>
          <w:szCs w:val="20"/>
        </w:rPr>
      </w:pPr>
    </w:p>
    <w:bookmarkEnd w:id="1"/>
    <w:p w14:paraId="778AA0FA" w14:textId="77777777" w:rsidR="00464770" w:rsidRDefault="00464770" w:rsidP="004647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01C4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งบการเงินที่แสดงเงินลงทุนตามวิธีส่วนได้เสีย</w:t>
      </w:r>
    </w:p>
    <w:p w14:paraId="1C4E88A0" w14:textId="77777777" w:rsidR="00464770" w:rsidRDefault="00464770" w:rsidP="004647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Pr="00304959">
        <w:rPr>
          <w:rFonts w:ascii="Angsana New" w:hAnsi="Angsana New" w:cs="Angsana New" w:hint="cs"/>
          <w:b w:val="0"/>
          <w:bCs w:val="0"/>
          <w:sz w:val="32"/>
          <w:szCs w:val="32"/>
        </w:rPr>
        <w:t>31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 </w:t>
      </w:r>
      <w:r w:rsidRPr="00304959">
        <w:rPr>
          <w:rFonts w:ascii="Angsana New" w:hAnsi="Angsana New" w:cs="Angsana New" w:hint="cs"/>
          <w:b w:val="0"/>
          <w:bCs w:val="0"/>
          <w:sz w:val="32"/>
          <w:szCs w:val="32"/>
        </w:rPr>
        <w:t>2563</w:t>
      </w:r>
    </w:p>
    <w:p w14:paraId="0BDC21BE" w14:textId="77777777" w:rsidR="00464770" w:rsidRDefault="00464770" w:rsidP="004647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170731AB" w14:textId="77777777" w:rsidR="00464770" w:rsidRDefault="00464770" w:rsidP="004647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งบการเงินเฉพาะกิจการ</w:t>
      </w:r>
    </w:p>
    <w:p w14:paraId="0A093714" w14:textId="77777777" w:rsidR="00464770" w:rsidRDefault="00464770" w:rsidP="004647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สำหรับรอบระยะเวลาตั้งแต่วันที่ </w:t>
      </w:r>
      <w:r w:rsidRPr="00304959">
        <w:rPr>
          <w:rFonts w:ascii="Angsana New" w:hAnsi="Angsana New" w:cs="Angsana New" w:hint="cs"/>
          <w:b w:val="0"/>
          <w:bCs w:val="0"/>
          <w:sz w:val="32"/>
          <w:szCs w:val="32"/>
        </w:rPr>
        <w:t>1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กรกฎาคม </w:t>
      </w:r>
      <w:r w:rsidRPr="00304959">
        <w:rPr>
          <w:rFonts w:ascii="Angsana New" w:hAnsi="Angsana New" w:cs="Angsana New" w:hint="cs"/>
          <w:b w:val="0"/>
          <w:bCs w:val="0"/>
          <w:sz w:val="32"/>
          <w:szCs w:val="32"/>
        </w:rPr>
        <w:t>2562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(วันควบบริษัท)</w:t>
      </w:r>
    </w:p>
    <w:p w14:paraId="1E92B875" w14:textId="77777777" w:rsidR="00464770" w:rsidRPr="000C3892" w:rsidRDefault="00464770" w:rsidP="004647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ถึงวันที่ </w:t>
      </w:r>
      <w:r w:rsidRPr="00304959">
        <w:rPr>
          <w:rFonts w:ascii="Angsana New" w:hAnsi="Angsana New" w:cs="Angsana New" w:hint="cs"/>
          <w:b w:val="0"/>
          <w:bCs w:val="0"/>
          <w:sz w:val="32"/>
          <w:szCs w:val="32"/>
        </w:rPr>
        <w:t>31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 </w:t>
      </w:r>
      <w:r w:rsidRPr="00304959">
        <w:rPr>
          <w:rFonts w:ascii="Angsana New" w:hAnsi="Angsana New" w:cs="Angsana New" w:hint="cs"/>
          <w:b w:val="0"/>
          <w:bCs w:val="0"/>
          <w:sz w:val="32"/>
          <w:szCs w:val="32"/>
        </w:rPr>
        <w:t>2563</w:t>
      </w:r>
    </w:p>
    <w:p w14:paraId="7DBB3133" w14:textId="77777777" w:rsidR="00464770" w:rsidRPr="000D7E98" w:rsidRDefault="00464770" w:rsidP="004647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15B636C" w14:textId="77777777" w:rsidR="00464770" w:rsidRPr="000D7E98" w:rsidRDefault="00464770" w:rsidP="004647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A01DD4E" w14:textId="77777777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  <w:sectPr w:rsidR="00464770" w:rsidRPr="00C52C41" w:rsidSect="00C87E31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493E695" w14:textId="77777777" w:rsidR="00464770" w:rsidRPr="00D33278" w:rsidRDefault="00464770" w:rsidP="00464770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  <w:sz w:val="32"/>
          <w:szCs w:val="32"/>
        </w:rPr>
      </w:pPr>
    </w:p>
    <w:p w14:paraId="2901B5AD" w14:textId="77777777" w:rsidR="00464770" w:rsidRPr="00D33278" w:rsidRDefault="00464770" w:rsidP="00464770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  <w:sz w:val="32"/>
          <w:szCs w:val="32"/>
        </w:rPr>
      </w:pPr>
    </w:p>
    <w:p w14:paraId="41A375A1" w14:textId="77777777" w:rsidR="00464770" w:rsidRPr="00D33278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36E47BC7" w14:textId="77777777" w:rsidR="00464770" w:rsidRPr="00D33278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766D5669" w14:textId="77777777" w:rsidR="00464770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5B98E12B" w14:textId="77777777" w:rsidR="00464770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13032589" w14:textId="77777777" w:rsidR="00464770" w:rsidRPr="00D33278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7AC3B65B" w14:textId="77777777" w:rsidR="00464770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4137CD1A" w14:textId="77777777" w:rsidR="00464770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14C424A8" w14:textId="77777777" w:rsidR="00464770" w:rsidRPr="00C52C41" w:rsidRDefault="00464770" w:rsidP="00464770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  <w:r w:rsidRPr="00C52C41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43BEFC13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10D943D7" w14:textId="77777777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 w:rsidRPr="00C52C41">
        <w:rPr>
          <w:rFonts w:ascii="Angsana New" w:hAnsi="Angsana New"/>
          <w:b/>
          <w:bCs/>
          <w:sz w:val="30"/>
          <w:szCs w:val="30"/>
          <w:cs/>
        </w:rPr>
        <w:t>เสนอ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 ผู้ถือหุ้น</w:t>
      </w:r>
      <w:r w:rsidRPr="009E115F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Pr="009E115F">
        <w:rPr>
          <w:rFonts w:ascii="Angsana New" w:hAnsi="Angsana New" w:hint="cs"/>
          <w:b/>
          <w:bCs/>
          <w:sz w:val="30"/>
          <w:szCs w:val="30"/>
          <w:cs/>
        </w:rPr>
        <w:t>โทเร เท็กซ์ไทล์ (ประเทศไทย) จำกัด (มหาชน)</w:t>
      </w:r>
    </w:p>
    <w:p w14:paraId="7A0C47E6" w14:textId="77777777" w:rsidR="00464770" w:rsidRPr="006F71A4" w:rsidRDefault="00464770" w:rsidP="00464770">
      <w:pPr>
        <w:rPr>
          <w:rFonts w:ascii="Angsana New" w:hAnsi="Angsana New"/>
          <w:b/>
          <w:bCs/>
          <w:sz w:val="30"/>
          <w:szCs w:val="30"/>
        </w:rPr>
      </w:pPr>
    </w:p>
    <w:p w14:paraId="442F369E" w14:textId="77777777" w:rsidR="00464770" w:rsidRDefault="00464770" w:rsidP="00464770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624F332C" w14:textId="77777777" w:rsidR="00464770" w:rsidRPr="00A43848" w:rsidRDefault="00464770" w:rsidP="00464770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36B0EC8" w14:textId="391DA88B" w:rsidR="00464770" w:rsidRPr="007616B3" w:rsidRDefault="00464770" w:rsidP="0046477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ข้าพเจ้าได้ตรวจสอบ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ของ</w:t>
      </w:r>
      <w:r w:rsidRPr="000B4CC7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>โทเร เท็กซ์ไทล์</w:t>
      </w:r>
      <w:r w:rsidRPr="000B4CC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(ประเทศไทย) </w:t>
      </w:r>
      <w:r w:rsidRPr="000B4CC7">
        <w:rPr>
          <w:rFonts w:ascii="Angsana New" w:hAnsi="Angsana New"/>
          <w:sz w:val="30"/>
          <w:szCs w:val="30"/>
          <w:cs/>
        </w:rPr>
        <w:t>จำกัด (มหาชน)</w:t>
      </w:r>
      <w:r w:rsidRPr="00AF17C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/>
          <w:sz w:val="30"/>
          <w:szCs w:val="30"/>
        </w:rPr>
        <w:t>“</w:t>
      </w:r>
      <w:r w:rsidRPr="00AF17C1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>”</w:t>
      </w:r>
      <w:r w:rsidRPr="00AF17C1">
        <w:rPr>
          <w:rFonts w:ascii="Angsana New" w:hAnsi="Angsana New"/>
          <w:sz w:val="30"/>
          <w:szCs w:val="30"/>
          <w:cs/>
        </w:rPr>
        <w:t xml:space="preserve">) </w:t>
      </w:r>
      <w:r w:rsidRPr="00AF17C1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ที่แสดงเงินลงทุนตามวิธีส่วนได้เสียและงบแสดงฐานะการเงินเฉพาะกิจการ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ณ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 xml:space="preserve">วันที่ </w:t>
      </w:r>
      <w:r w:rsidRPr="00304959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304959">
        <w:rPr>
          <w:rFonts w:ascii="Angsana New" w:hAnsi="Angsana New" w:hint="cs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งบกำไรขาดทุน</w:t>
      </w:r>
      <w:r w:rsidR="00C33850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C33850">
        <w:rPr>
          <w:rFonts w:ascii="Angsana New" w:hAnsi="Angsana New"/>
          <w:sz w:val="30"/>
          <w:szCs w:val="30"/>
          <w:cs/>
        </w:rPr>
        <w:br/>
      </w:r>
      <w:r w:rsidRPr="00AF17C1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 xml:space="preserve">ที่แสดงเงินลงทุนตามวิธีส่วนได้เสียสำหรับปีสิ้นสุดวันที่ </w:t>
      </w:r>
      <w:r w:rsidRPr="00304959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304959">
        <w:rPr>
          <w:rFonts w:ascii="Angsana New" w:hAnsi="Angsana New" w:hint="cs"/>
          <w:sz w:val="30"/>
          <w:szCs w:val="30"/>
        </w:rPr>
        <w:t>2563</w:t>
      </w:r>
      <w:r w:rsidRPr="00AF17C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และงบกำไรขาดทุน</w:t>
      </w:r>
      <w:r w:rsidR="00C33850">
        <w:rPr>
          <w:rFonts w:ascii="Angsana New" w:hAnsi="Angsana New" w:hint="cs"/>
          <w:sz w:val="30"/>
          <w:szCs w:val="30"/>
          <w:cs/>
        </w:rPr>
        <w:t>เฉพาะกิจการ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AF17C1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 xml:space="preserve">เฉพาะกิจการสำหรับรอบระยะเวลาตั้งแต่วันที่ </w:t>
      </w:r>
      <w:r w:rsidRPr="00304959"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304959">
        <w:rPr>
          <w:rFonts w:ascii="Angsana New" w:hAnsi="Angsana New" w:hint="cs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(วันควบบริษัท) ถึงวันที่ </w:t>
      </w:r>
      <w:r w:rsidRPr="00304959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304959">
        <w:rPr>
          <w:rFonts w:ascii="Angsana New" w:hAnsi="Angsana New" w:hint="cs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งบแสดงกา</w:t>
      </w:r>
      <w:r>
        <w:rPr>
          <w:rFonts w:ascii="Angsana New" w:hAnsi="Angsana New"/>
          <w:sz w:val="30"/>
          <w:szCs w:val="30"/>
          <w:cs/>
        </w:rPr>
        <w:t>รเปลี่ยนแปลงส่วนของผู้ถือหุ้น</w:t>
      </w:r>
      <w:r w:rsidR="00C33850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C33850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งบกระแสเงินสด</w:t>
      </w:r>
      <w:r w:rsidR="00C33850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Pr="00304959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304959">
        <w:rPr>
          <w:rFonts w:ascii="Angsana New" w:hAnsi="Angsana New" w:hint="cs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AF17C1">
        <w:rPr>
          <w:rFonts w:ascii="Angsana New" w:hAnsi="Angsana New"/>
          <w:sz w:val="30"/>
          <w:szCs w:val="30"/>
          <w:cs/>
        </w:rPr>
        <w:t>งบแสดงกา</w:t>
      </w:r>
      <w:r>
        <w:rPr>
          <w:rFonts w:ascii="Angsana New" w:hAnsi="Angsana New"/>
          <w:sz w:val="30"/>
          <w:szCs w:val="30"/>
          <w:cs/>
        </w:rPr>
        <w:t>รเปลี่ยนแปลงส่วนของผู้ถือหุ้น</w:t>
      </w:r>
      <w:r w:rsidR="00F96634">
        <w:rPr>
          <w:rFonts w:ascii="Angsana New" w:hAnsi="Angsana New" w:hint="cs"/>
          <w:sz w:val="30"/>
          <w:szCs w:val="30"/>
          <w:cs/>
        </w:rPr>
        <w:t>เ</w:t>
      </w:r>
      <w:r w:rsidR="00C33850">
        <w:rPr>
          <w:rFonts w:ascii="Angsana New" w:hAnsi="Angsana New" w:hint="cs"/>
          <w:sz w:val="30"/>
          <w:szCs w:val="30"/>
          <w:cs/>
        </w:rPr>
        <w:t>ฉพาะกิจการ</w:t>
      </w:r>
      <w:r>
        <w:rPr>
          <w:rFonts w:ascii="Angsana New" w:hAnsi="Angsana New" w:hint="cs"/>
          <w:sz w:val="30"/>
          <w:szCs w:val="30"/>
          <w:cs/>
        </w:rPr>
        <w:t>และงบกระแสเงินสด</w:t>
      </w:r>
      <w:r w:rsidR="00C33850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AF17C1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 xml:space="preserve">รอบระยะเวลาตั้งแต่วันที่ </w:t>
      </w:r>
      <w:r w:rsidRPr="00304959"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304959">
        <w:rPr>
          <w:rFonts w:ascii="Angsana New" w:hAnsi="Angsana New" w:hint="cs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33850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(วันควบบริษัท) ถึงวันที่ </w:t>
      </w:r>
      <w:r w:rsidRPr="00304959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304959">
        <w:rPr>
          <w:rFonts w:ascii="Angsana New" w:hAnsi="Angsana New" w:hint="cs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 w:hint="cs"/>
          <w:sz w:val="30"/>
          <w:szCs w:val="30"/>
          <w:cs/>
        </w:rPr>
        <w:t>รวมถึง</w:t>
      </w:r>
      <w:r w:rsidRPr="00AF17C1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AF17C1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AF17C1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AF17C1">
        <w:rPr>
          <w:rFonts w:ascii="Angsana New" w:hAnsi="Angsana New"/>
          <w:sz w:val="30"/>
          <w:szCs w:val="30"/>
          <w:cs/>
        </w:rPr>
        <w:t>ญ</w:t>
      </w:r>
      <w:r w:rsidRPr="00AF17C1">
        <w:rPr>
          <w:rFonts w:ascii="Angsana New" w:hAnsi="Angsana New" w:hint="cs"/>
          <w:sz w:val="30"/>
          <w:szCs w:val="30"/>
          <w:cs/>
        </w:rPr>
        <w:t>และเรื่องอื่นๆ</w:t>
      </w:r>
    </w:p>
    <w:p w14:paraId="0D22C26F" w14:textId="77777777" w:rsidR="00464770" w:rsidRPr="00A43848" w:rsidRDefault="00464770" w:rsidP="00464770">
      <w:pPr>
        <w:rPr>
          <w:rFonts w:ascii="Angsana New" w:hAnsi="Angsana New"/>
          <w:b/>
          <w:bCs/>
          <w:sz w:val="30"/>
          <w:szCs w:val="30"/>
        </w:rPr>
      </w:pPr>
    </w:p>
    <w:p w14:paraId="0989E382" w14:textId="07219F3A" w:rsidR="00464770" w:rsidRDefault="00464770" w:rsidP="00464770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ข้าพเจ้าเห็น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ว่า 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hAnsi="Angsana New"/>
          <w:sz w:val="30"/>
          <w:szCs w:val="30"/>
          <w:cs/>
        </w:rPr>
        <w:t>ข้างต้น</w:t>
      </w:r>
      <w:r>
        <w:rPr>
          <w:rFonts w:ascii="Angsana New" w:eastAsia="Calibri" w:hAnsi="Angsana New"/>
          <w:sz w:val="30"/>
          <w:szCs w:val="30"/>
          <w:cs/>
        </w:rPr>
        <w:t>นี้แสดงฐานะการเงิ</w:t>
      </w:r>
      <w:r>
        <w:rPr>
          <w:rFonts w:ascii="Angsana New" w:eastAsia="Calibri" w:hAnsi="Angsana New" w:hint="cs"/>
          <w:sz w:val="30"/>
          <w:szCs w:val="30"/>
          <w:cs/>
        </w:rPr>
        <w:t>นของบริษัท</w:t>
      </w:r>
      <w:r w:rsidRPr="00AF17C1">
        <w:rPr>
          <w:rFonts w:ascii="Angsana New" w:hAnsi="Angsana New"/>
          <w:sz w:val="30"/>
          <w:szCs w:val="30"/>
          <w:cs/>
        </w:rPr>
        <w:t xml:space="preserve"> ณ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วันที่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304959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304959">
        <w:rPr>
          <w:rFonts w:ascii="Angsana New" w:hAnsi="Angsana New" w:hint="cs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ผลการดำเนินงาน</w:t>
      </w:r>
      <w:r>
        <w:rPr>
          <w:rFonts w:ascii="Angsana New" w:hAnsi="Angsana New" w:hint="cs"/>
          <w:sz w:val="30"/>
          <w:szCs w:val="30"/>
          <w:cs/>
        </w:rPr>
        <w:t xml:space="preserve">และกระแสเงินสดสำหรับปีสิ้นสุดวันที่ </w:t>
      </w:r>
      <w:r w:rsidRPr="00304959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304959">
        <w:rPr>
          <w:rFonts w:ascii="Angsana New" w:hAnsi="Angsana New" w:hint="cs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และสำหรับรอบระยะเวลาตั้งแต่วันที่ </w:t>
      </w:r>
      <w:r w:rsidRPr="00304959"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304959">
        <w:rPr>
          <w:rFonts w:ascii="Angsana New" w:hAnsi="Angsana New" w:hint="cs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(วันควบบริษัท) ถึงวันที่ </w:t>
      </w:r>
      <w:r w:rsidRPr="00304959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A114F5">
        <w:rPr>
          <w:rFonts w:ascii="Angsana New" w:hAnsi="Angsana New" w:hint="cs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35475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A35475">
        <w:rPr>
          <w:rFonts w:ascii="Angsana New" w:hAnsi="Angsana New"/>
          <w:sz w:val="30"/>
          <w:szCs w:val="30"/>
          <w:cs/>
        </w:rPr>
        <w:t>น</w:t>
      </w:r>
    </w:p>
    <w:p w14:paraId="104450CF" w14:textId="77777777" w:rsidR="00205D82" w:rsidRDefault="00205D82" w:rsidP="00464770">
      <w:pPr>
        <w:jc w:val="thaiDistribute"/>
        <w:rPr>
          <w:rFonts w:ascii="Angsana New" w:hAnsi="Angsana New"/>
          <w:sz w:val="24"/>
          <w:szCs w:val="24"/>
        </w:rPr>
      </w:pPr>
    </w:p>
    <w:p w14:paraId="0B3AD1CC" w14:textId="6A8F2326" w:rsidR="00205D82" w:rsidRDefault="00205D82" w:rsidP="00464770">
      <w:pPr>
        <w:jc w:val="thaiDistribute"/>
        <w:rPr>
          <w:rFonts w:ascii="Angsana New" w:hAnsi="Angsana New" w:hint="cs"/>
          <w:sz w:val="24"/>
          <w:szCs w:val="24"/>
          <w:cs/>
        </w:rPr>
        <w:sectPr w:rsidR="00205D82" w:rsidSect="009633DC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09" w:bottom="576" w:left="1152" w:header="720" w:footer="720" w:gutter="0"/>
          <w:pgNumType w:start="1"/>
          <w:cols w:space="720"/>
          <w:titlePg/>
          <w:docGrid w:linePitch="245"/>
        </w:sectPr>
      </w:pPr>
    </w:p>
    <w:p w14:paraId="09E9BB23" w14:textId="419BA5F7" w:rsidR="00464770" w:rsidRPr="00B32C3F" w:rsidRDefault="00464770" w:rsidP="00464770">
      <w:pPr>
        <w:jc w:val="thaiDistribute"/>
        <w:rPr>
          <w:rFonts w:ascii="Angsana New" w:hAnsi="Angsana New"/>
          <w:sz w:val="24"/>
          <w:szCs w:val="24"/>
        </w:rPr>
      </w:pPr>
    </w:p>
    <w:p w14:paraId="11F09E56" w14:textId="77777777" w:rsidR="00464770" w:rsidRPr="00C101D5" w:rsidRDefault="00464770" w:rsidP="00464770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56F70BA1" w14:textId="77777777" w:rsidR="00464770" w:rsidRPr="00886521" w:rsidRDefault="00464770" w:rsidP="00464770">
      <w:pPr>
        <w:spacing w:line="160" w:lineRule="exact"/>
        <w:jc w:val="thaiDistribute"/>
        <w:rPr>
          <w:rFonts w:ascii="Angsana New" w:eastAsia="Calibri" w:hAnsi="Angsana New"/>
          <w:b/>
          <w:bCs/>
          <w:sz w:val="20"/>
          <w:szCs w:val="20"/>
        </w:rPr>
      </w:pPr>
    </w:p>
    <w:p w14:paraId="5E85F6C7" w14:textId="77777777" w:rsidR="00464770" w:rsidRDefault="00464770" w:rsidP="0046477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</w:t>
      </w:r>
      <w:r w:rsidRPr="00AF17C1">
        <w:rPr>
          <w:rFonts w:ascii="Angsana New" w:eastAsia="Calibri" w:hAnsi="Angsana New"/>
          <w:sz w:val="30"/>
          <w:szCs w:val="30"/>
          <w:cs/>
        </w:rPr>
        <w:t>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hint="cs"/>
          <w:sz w:val="30"/>
          <w:szCs w:val="30"/>
          <w:cs/>
        </w:rPr>
        <w:t>วรรค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AF17C1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</w:t>
      </w:r>
      <w:r w:rsidRPr="00E01C45">
        <w:rPr>
          <w:rFonts w:ascii="Angsana New" w:hAnsi="Angsana New"/>
          <w:i/>
          <w:iCs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i/>
          <w:iCs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Pr="00930753">
        <w:rPr>
          <w:rFonts w:ascii="Angsana New" w:eastAsia="Calibri" w:hAnsi="Angsana New"/>
          <w:sz w:val="30"/>
          <w:szCs w:val="30"/>
          <w:cs/>
        </w:rPr>
        <w:t>ข้อกำหนดจรรยา</w:t>
      </w:r>
      <w:r w:rsidRPr="008C76CF">
        <w:rPr>
          <w:rFonts w:ascii="Angsana New" w:eastAsia="Calibri" w:hAnsi="Angsana New"/>
          <w:sz w:val="30"/>
          <w:szCs w:val="30"/>
          <w:cs/>
        </w:rPr>
        <w:t>บรรณของผู้ประกอบวิชาชีพบัญชี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8C76CF">
        <w:rPr>
          <w:rFonts w:ascii="Angsana New" w:eastAsia="Calibri" w:hAnsi="Angsana New"/>
          <w:sz w:val="30"/>
          <w:szCs w:val="30"/>
          <w:cs/>
        </w:rPr>
        <w:t>ที่กำหนดโดยสภาวิชาชีพบัญชีในส่วนที่เกี่ยวข้องกับการตรวจสอบ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Pr="008C76CF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</w:t>
      </w:r>
      <w:r w:rsidRPr="00C101D5">
        <w:rPr>
          <w:rFonts w:ascii="Angsana New" w:eastAsia="Calibri" w:hAnsi="Angsana New"/>
          <w:sz w:val="30"/>
          <w:szCs w:val="30"/>
          <w:cs/>
        </w:rPr>
        <w:t>สมเพื่อใช้เป็นเกณฑ์ในการแสดงความเห็นของข้าพเจ้า</w:t>
      </w:r>
    </w:p>
    <w:p w14:paraId="54592195" w14:textId="77777777" w:rsidR="00464770" w:rsidRPr="00886521" w:rsidRDefault="00464770" w:rsidP="00464770">
      <w:pPr>
        <w:spacing w:line="160" w:lineRule="exact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7A6A438B" w14:textId="77777777" w:rsidR="00464770" w:rsidRPr="00342337" w:rsidRDefault="00464770" w:rsidP="00464770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42337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59AE1358" w14:textId="77777777" w:rsidR="00464770" w:rsidRPr="00886521" w:rsidRDefault="00464770" w:rsidP="00464770">
      <w:pPr>
        <w:spacing w:line="160" w:lineRule="exact"/>
        <w:jc w:val="thaiDistribute"/>
        <w:rPr>
          <w:rFonts w:ascii="Angsana New" w:eastAsia="Calibri" w:hAnsi="Angsana New"/>
          <w:sz w:val="20"/>
          <w:szCs w:val="20"/>
        </w:rPr>
      </w:pPr>
    </w:p>
    <w:p w14:paraId="06290DE2" w14:textId="77777777" w:rsidR="00464770" w:rsidRPr="00E34152" w:rsidRDefault="00464770" w:rsidP="00464770">
      <w:pPr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เรื่องสำคัญในการ</w:t>
      </w:r>
      <w:r w:rsidRPr="008C76CF">
        <w:rPr>
          <w:rFonts w:ascii="Angsana New" w:eastAsia="Calibri" w:hAnsi="Angsana New"/>
          <w:sz w:val="30"/>
          <w:szCs w:val="30"/>
          <w:cs/>
        </w:rPr>
        <w:t>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561EDC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8C76CF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8C76CF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8C76CF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8C76CF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561EDC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8C76CF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8C76CF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8C76CF">
        <w:rPr>
          <w:rFonts w:ascii="Angsana New" w:hAnsi="Angsana New"/>
          <w:sz w:val="30"/>
          <w:szCs w:val="30"/>
          <w:cs/>
        </w:rPr>
        <w:t>ข้าพเจ้า</w:t>
      </w:r>
      <w:r w:rsidRPr="008C76CF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8C76CF">
        <w:rPr>
          <w:rFonts w:ascii="Angsana New" w:hAnsi="Angsana New"/>
          <w:sz w:val="30"/>
          <w:szCs w:val="30"/>
          <w:cs/>
        </w:rPr>
        <w:t>ข้าพเจ้า</w:t>
      </w:r>
      <w:r w:rsidRPr="008C76CF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</w:t>
      </w:r>
      <w:r w:rsidRPr="007616B3">
        <w:rPr>
          <w:rFonts w:ascii="Angsana New" w:eastAsia="Calibri" w:hAnsi="Angsana New"/>
          <w:sz w:val="30"/>
          <w:szCs w:val="30"/>
          <w:cs/>
        </w:rPr>
        <w:t>ากสำหรับเรื่องเหล่านี้</w:t>
      </w:r>
    </w:p>
    <w:p w14:paraId="700654B1" w14:textId="77777777" w:rsidR="00464770" w:rsidRPr="00886521" w:rsidRDefault="00464770" w:rsidP="00464770">
      <w:pPr>
        <w:autoSpaceDE w:val="0"/>
        <w:autoSpaceDN w:val="0"/>
        <w:adjustRightInd w:val="0"/>
        <w:spacing w:line="160" w:lineRule="exact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464770" w:rsidRPr="009E28AB" w14:paraId="1F623665" w14:textId="77777777" w:rsidTr="00B971C4">
        <w:tc>
          <w:tcPr>
            <w:tcW w:w="9350" w:type="dxa"/>
            <w:gridSpan w:val="2"/>
            <w:shd w:val="clear" w:color="auto" w:fill="auto"/>
          </w:tcPr>
          <w:p w14:paraId="3DEBEFFB" w14:textId="77777777" w:rsidR="00464770" w:rsidRDefault="00464770" w:rsidP="00B971C4"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</w:t>
            </w:r>
            <w:r w:rsidRPr="000B1F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สินค้าคงเหลือ</w:t>
            </w:r>
          </w:p>
        </w:tc>
      </w:tr>
      <w:tr w:rsidR="00464770" w:rsidRPr="009E28AB" w14:paraId="0710BA3C" w14:textId="77777777" w:rsidTr="00B971C4">
        <w:tc>
          <w:tcPr>
            <w:tcW w:w="9350" w:type="dxa"/>
            <w:gridSpan w:val="2"/>
            <w:shd w:val="clear" w:color="auto" w:fill="auto"/>
          </w:tcPr>
          <w:p w14:paraId="15CD7BBD" w14:textId="67FCE5E8" w:rsidR="00464770" w:rsidRPr="00AD5A96" w:rsidRDefault="00464770" w:rsidP="00B971C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3D00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ประกอบงบการเงินข้อ </w:t>
            </w:r>
            <w:r w:rsidRPr="00304959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6E77B7">
              <w:rPr>
                <w:rFonts w:ascii="Angsana New" w:hAnsi="Angsana New" w:hint="cs"/>
                <w:sz w:val="30"/>
                <w:szCs w:val="30"/>
                <w:cs/>
              </w:rPr>
              <w:t>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 และ</w:t>
            </w:r>
            <w:r w:rsidRPr="00EC3D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4959">
              <w:rPr>
                <w:rFonts w:ascii="Angsana New" w:hAnsi="Angsana New" w:hint="cs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64770" w:rsidRPr="009E28AB" w14:paraId="57226B12" w14:textId="77777777" w:rsidTr="00B971C4">
        <w:tc>
          <w:tcPr>
            <w:tcW w:w="4675" w:type="dxa"/>
            <w:shd w:val="clear" w:color="auto" w:fill="auto"/>
          </w:tcPr>
          <w:p w14:paraId="27C54898" w14:textId="77777777" w:rsidR="00464770" w:rsidRPr="00BF6398" w:rsidRDefault="00464770" w:rsidP="00B971C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63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567EBCEB" w14:textId="77777777" w:rsidR="00464770" w:rsidRPr="00BF6398" w:rsidRDefault="00464770" w:rsidP="00B971C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63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BF63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BF63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464770" w:rsidRPr="00342337" w14:paraId="00675C97" w14:textId="77777777" w:rsidTr="00B971C4">
        <w:tc>
          <w:tcPr>
            <w:tcW w:w="4675" w:type="dxa"/>
            <w:shd w:val="clear" w:color="auto" w:fill="auto"/>
          </w:tcPr>
          <w:p w14:paraId="5E727A5D" w14:textId="77777777" w:rsidR="00464770" w:rsidRDefault="00464770" w:rsidP="00B971C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6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บริษัทดำเนินธุรกิจในตลาดที่มีการแข่งขันสูง ซึ่งส่งผลให้ราคาขายสินค้าของบริษัทมีความผันผวนตามราคาตลาด เนื่องจากสินค้าคงเหลือของบริษัทต้องวัดมูลค่าด้วยราคาทุนหรือมูลค่าสุทธิที่จะได้รับแล้วแต่ราคาใดจะต่ำ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06B0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ในการนี้ บริษัทจึงมีการพิจารณาเรื่องสินค้าเคลื่อนไหวช้าและการลดลงของมูลค่าสินค้าคงเหลือ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706B0">
              <w:rPr>
                <w:rFonts w:asciiTheme="majorBidi" w:hAnsiTheme="majorBidi" w:cstheme="majorBidi"/>
                <w:sz w:val="30"/>
                <w:szCs w:val="30"/>
                <w:cs/>
              </w:rPr>
              <w:t>ซึ่งการประมาณมูลค่าสุทธิที่จะได้รับของสินค้าคงเหลือเกี่ยวข้องกับการใช้วิจารณญาณของผู้บริหาร รวมถึงสินค้าคงเหลือของบริษัทมีมูลค่าที่มีนัยสำคัญ ดังนั้นข้าพเจ้าจึงเห็นว่าเรื่องดังกล่าวเป็นเรื่องสำคัญในการตรวจสอบ</w:t>
            </w:r>
          </w:p>
          <w:p w14:paraId="68CD200B" w14:textId="77777777" w:rsidR="00464770" w:rsidRDefault="00464770" w:rsidP="00B971C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053332B" w14:textId="77777777" w:rsidR="00464770" w:rsidRPr="002E28B8" w:rsidRDefault="00464770" w:rsidP="00B971C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2DEC50D" w14:textId="77777777" w:rsidR="00464770" w:rsidRPr="002E28B8" w:rsidRDefault="00464770" w:rsidP="00B971C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73A41B1" w14:textId="77777777" w:rsidR="00464770" w:rsidRPr="002E28B8" w:rsidRDefault="00464770" w:rsidP="00B971C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0F6DF19" w14:textId="77777777" w:rsidR="00464770" w:rsidRPr="002E28B8" w:rsidRDefault="00464770" w:rsidP="00B971C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75" w:type="dxa"/>
            <w:shd w:val="clear" w:color="auto" w:fill="auto"/>
          </w:tcPr>
          <w:p w14:paraId="19D9739D" w14:textId="77777777" w:rsidR="00464770" w:rsidRDefault="00464770" w:rsidP="00B971C4">
            <w:pPr>
              <w:autoSpaceDE w:val="0"/>
              <w:autoSpaceDN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2781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ของข้าพเจ้ารวมถึง</w:t>
            </w:r>
          </w:p>
          <w:p w14:paraId="463503FC" w14:textId="77777777" w:rsidR="00464770" w:rsidRDefault="00464770" w:rsidP="00B971C4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อบถามผู้บริหารเพื่อให้ได้มาซึ่งความเข้าใจเกี่ยวกับการใช้วิจารณญาณและข้อสมมติของผู้บริหารในการประมาณมูลค่าสุทธิที่จะได้รับของสินค้าคงเหลือ รวมถึงการออกแบบและการปฏิบัติตามการควบคุมภายในที่เกี่ยวข้อง</w:t>
            </w:r>
          </w:p>
          <w:p w14:paraId="7AE6B77E" w14:textId="77777777" w:rsidR="00464770" w:rsidRDefault="00464770" w:rsidP="00B971C4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สุ่มทดสอบความถูกต้องของรายงานแสดงอายุของสินค้าคงเหลือกับเอกสารที่เกี่ยวข้อง</w:t>
            </w:r>
          </w:p>
          <w:p w14:paraId="001A5650" w14:textId="77777777" w:rsidR="00464770" w:rsidRDefault="00464770" w:rsidP="00B971C4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ประเมินข้อสมมติของผู้บริหารที่ใช้ในการระบุสินค้าเคลื่อนไหวช้ากับเอกสารที่เกี่ยวข้อง </w:t>
            </w:r>
          </w:p>
          <w:p w14:paraId="0D6DE028" w14:textId="77777777" w:rsidR="00464770" w:rsidRDefault="00464770" w:rsidP="00B971C4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สุ่มทดสอบประมาณการมูลค่าสุทธิที่จะได้รับของสินค้าคงเหลือ ตลอดจนค่าใช้จ่ายในการขายที่จำเป็นกับเอกสารที่เกี่ยวข้อง และ</w:t>
            </w:r>
          </w:p>
          <w:p w14:paraId="4B3D0EA3" w14:textId="77777777" w:rsidR="00464770" w:rsidRPr="00876E27" w:rsidRDefault="00464770" w:rsidP="00B971C4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A63B072" w14:textId="6023FB3F" w:rsidR="00464770" w:rsidRPr="00BE1C29" w:rsidRDefault="00464770" w:rsidP="00464770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bookmarkStart w:id="2" w:name="_GoBack"/>
      <w:bookmarkEnd w:id="2"/>
      <w:r w:rsidRPr="00BE1C29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ข้อมูลและเหตุการณ์ที่เน้น </w:t>
      </w:r>
    </w:p>
    <w:p w14:paraId="3D74EA58" w14:textId="77777777" w:rsidR="00464770" w:rsidRPr="00E662A0" w:rsidRDefault="00464770" w:rsidP="00464770">
      <w:pPr>
        <w:snapToGrid w:val="0"/>
        <w:jc w:val="thaiDistribute"/>
        <w:rPr>
          <w:rFonts w:ascii="Angsana New" w:hAnsi="Angsana New"/>
          <w:sz w:val="24"/>
          <w:szCs w:val="24"/>
        </w:rPr>
      </w:pPr>
    </w:p>
    <w:p w14:paraId="494EFF25" w14:textId="44721255" w:rsidR="00464770" w:rsidRPr="00AE155F" w:rsidRDefault="00464770" w:rsidP="00464770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</w:rPr>
      </w:pPr>
      <w:r w:rsidRPr="00AE155F">
        <w:rPr>
          <w:rFonts w:ascii="Angsana New" w:hAnsi="Angsana New" w:cs="Angsana New"/>
          <w:spacing w:val="-4"/>
          <w:cs/>
        </w:rPr>
        <w:t>ข้าพเจ้าขอให้สังเกตหมายเหตุประกอบงบการเงิน</w:t>
      </w:r>
      <w:r w:rsidR="001042B3">
        <w:rPr>
          <w:rFonts w:ascii="Angsana New" w:hAnsi="Angsana New" w:cs="Angsana New" w:hint="cs"/>
          <w:spacing w:val="-4"/>
          <w:cs/>
        </w:rPr>
        <w:t>ข้อ 1</w:t>
      </w:r>
      <w:r w:rsidRPr="00AE155F">
        <w:rPr>
          <w:rFonts w:ascii="Angsana New" w:hAnsi="Angsana New" w:cs="Angsana New"/>
          <w:spacing w:val="-4"/>
          <w:cs/>
        </w:rPr>
        <w:t xml:space="preserve"> </w:t>
      </w:r>
      <w:r w:rsidR="001042B3">
        <w:rPr>
          <w:rFonts w:ascii="Angsana New" w:hAnsi="Angsana New" w:cs="Angsana New" w:hint="cs"/>
          <w:spacing w:val="-4"/>
          <w:cs/>
        </w:rPr>
        <w:t>ซึ่งระบุว่า</w:t>
      </w:r>
      <w:r w:rsidRPr="00AE155F">
        <w:rPr>
          <w:rFonts w:ascii="Angsana New" w:hAnsi="Angsana New" w:cs="Angsana New"/>
          <w:spacing w:val="-4"/>
          <w:cs/>
        </w:rPr>
        <w:t xml:space="preserve">บริษัทได้จัดตั้งขึ้นตามมติการควบบริษัทระหว่างบริษัท </w:t>
      </w:r>
      <w:r>
        <w:rPr>
          <w:rFonts w:ascii="Angsana New" w:hAnsi="Angsana New" w:cs="Angsana New"/>
          <w:spacing w:val="-4"/>
          <w:cs/>
        </w:rPr>
        <w:br/>
      </w:r>
      <w:r w:rsidRPr="00AE155F">
        <w:rPr>
          <w:rFonts w:ascii="Angsana New" w:hAnsi="Angsana New" w:cs="Angsana New"/>
          <w:spacing w:val="-4"/>
          <w:cs/>
        </w:rPr>
        <w:t>ลัคกี้เท็คซ์ (ไทย) จำกัด (มหาชน)</w:t>
      </w:r>
      <w:r w:rsidRPr="00AE155F">
        <w:rPr>
          <w:rFonts w:ascii="Angsana New" w:hAnsi="Angsana New" w:cs="Angsana New" w:hint="cs"/>
          <w:spacing w:val="-4"/>
          <w:cs/>
        </w:rPr>
        <w:t xml:space="preserve"> </w:t>
      </w:r>
      <w:r w:rsidRPr="00AE155F">
        <w:rPr>
          <w:rFonts w:ascii="Angsana New" w:hAnsi="Angsana New" w:cs="Angsana New"/>
          <w:spacing w:val="-4"/>
          <w:cs/>
        </w:rPr>
        <w:t>กับบริษัท ไทยโทเรเท็กซ์ไทล์มิลลส์ จำกัด (มหาชน) การควบบริษัทดังกล่าวเป็นการ</w:t>
      </w:r>
      <w:r w:rsidRPr="00AE155F">
        <w:rPr>
          <w:rFonts w:ascii="Angsana New" w:hAnsi="Angsana New" w:cs="Angsana New" w:hint="cs"/>
          <w:spacing w:val="-4"/>
          <w:cs/>
        </w:rPr>
        <w:t>รวม</w:t>
      </w:r>
      <w:r w:rsidRPr="00AE155F">
        <w:rPr>
          <w:rFonts w:ascii="Angsana New" w:hAnsi="Angsana New" w:cs="Angsana New"/>
          <w:spacing w:val="-4"/>
          <w:cs/>
        </w:rPr>
        <w:t>บริษัทภายใต้การควบคุมเดียวกัน ดังนั้น</w:t>
      </w:r>
      <w:r>
        <w:rPr>
          <w:rFonts w:ascii="Angsana New" w:hAnsi="Angsana New" w:cs="Angsana New" w:hint="cs"/>
          <w:spacing w:val="-4"/>
          <w:cs/>
        </w:rPr>
        <w:t xml:space="preserve"> </w:t>
      </w:r>
      <w:r w:rsidRPr="00AE155F">
        <w:rPr>
          <w:rFonts w:ascii="Angsana New" w:hAnsi="Angsana New" w:cs="Angsana New"/>
          <w:spacing w:val="-4"/>
          <w:cs/>
        </w:rPr>
        <w:t>บริษัทได้จัดทำงบการเงิน</w:t>
      </w:r>
      <w:r w:rsidRPr="00AE155F">
        <w:rPr>
          <w:rFonts w:ascii="Angsana New" w:hAnsi="Angsana New" w:cs="Angsana New" w:hint="cs"/>
          <w:spacing w:val="-4"/>
          <w:cs/>
        </w:rPr>
        <w:t>ที่แสดงเงินลงทุนตามวิธีส่วนได้เสีย</w:t>
      </w:r>
      <w:r w:rsidRPr="00AE155F">
        <w:rPr>
          <w:rFonts w:ascii="Angsana New" w:hAnsi="Angsana New" w:cs="Angsana New"/>
          <w:spacing w:val="-4"/>
          <w:cs/>
        </w:rPr>
        <w:t>โดยเสมือนว่า</w:t>
      </w:r>
      <w:r>
        <w:rPr>
          <w:rFonts w:ascii="Angsana New" w:hAnsi="Angsana New" w:cs="Angsana New"/>
          <w:spacing w:val="-4"/>
          <w:cs/>
        </w:rPr>
        <w:br/>
      </w:r>
      <w:r w:rsidRPr="00AE155F">
        <w:rPr>
          <w:rFonts w:ascii="Angsana New" w:hAnsi="Angsana New" w:cs="Angsana New"/>
          <w:spacing w:val="-4"/>
          <w:cs/>
        </w:rPr>
        <w:t>ได้มีการรวมกิจการตั้งแต่วันที่</w:t>
      </w:r>
      <w:r w:rsidRPr="00AE155F">
        <w:rPr>
          <w:rFonts w:ascii="Angsana New" w:hAnsi="Angsana New" w:cs="Angsana New"/>
          <w:spacing w:val="-4"/>
        </w:rPr>
        <w:t> </w:t>
      </w:r>
      <w:r w:rsidRPr="00304959">
        <w:rPr>
          <w:rFonts w:ascii="Angsana New" w:hAnsi="Angsana New" w:cs="Angsana New"/>
          <w:spacing w:val="-4"/>
          <w:lang w:val="en-US"/>
        </w:rPr>
        <w:t>1</w:t>
      </w:r>
      <w:r w:rsidRPr="00AE155F">
        <w:rPr>
          <w:rFonts w:ascii="Angsana New" w:hAnsi="Angsana New" w:cs="Angsana New"/>
          <w:spacing w:val="-4"/>
        </w:rPr>
        <w:t> </w:t>
      </w:r>
      <w:r w:rsidRPr="00AE155F">
        <w:rPr>
          <w:rFonts w:ascii="Angsana New" w:hAnsi="Angsana New" w:cs="Angsana New" w:hint="cs"/>
          <w:spacing w:val="-4"/>
          <w:cs/>
        </w:rPr>
        <w:t>เมษายน</w:t>
      </w:r>
      <w:r w:rsidRPr="00AE155F">
        <w:rPr>
          <w:rFonts w:ascii="Angsana New" w:hAnsi="Angsana New" w:cs="Angsana New"/>
          <w:spacing w:val="-4"/>
        </w:rPr>
        <w:t> </w:t>
      </w:r>
      <w:r w:rsidRPr="00304959">
        <w:rPr>
          <w:rFonts w:ascii="Angsana New" w:hAnsi="Angsana New" w:cs="Angsana New"/>
          <w:spacing w:val="-4"/>
          <w:lang w:val="en-US"/>
        </w:rPr>
        <w:t>2560</w:t>
      </w:r>
      <w:r w:rsidRPr="00AE155F">
        <w:rPr>
          <w:rFonts w:ascii="Angsana New" w:hAnsi="Angsana New" w:cs="Angsana New"/>
          <w:spacing w:val="-4"/>
        </w:rPr>
        <w:t> </w:t>
      </w:r>
      <w:r w:rsidRPr="00AE155F">
        <w:rPr>
          <w:rFonts w:ascii="Angsana New" w:hAnsi="Angsana New" w:cs="Angsana New"/>
          <w:spacing w:val="-4"/>
          <w:cs/>
        </w:rPr>
        <w:t>ทั้งนี้</w:t>
      </w:r>
      <w:r w:rsidR="00344FC0">
        <w:rPr>
          <w:rFonts w:ascii="Angsana New" w:hAnsi="Angsana New" w:cs="Angsana New" w:hint="cs"/>
          <w:spacing w:val="-4"/>
          <w:cs/>
        </w:rPr>
        <w:t>ความเห็น</w:t>
      </w:r>
      <w:r w:rsidRPr="00AE155F">
        <w:rPr>
          <w:rFonts w:ascii="Angsana New" w:hAnsi="Angsana New" w:cs="Angsana New"/>
          <w:spacing w:val="-4"/>
          <w:cs/>
        </w:rPr>
        <w:t>ของข้าพเจ้าไม่ได้เปลี่ยนแปลงไปเนื่องจากเรื่องนี้</w:t>
      </w:r>
    </w:p>
    <w:p w14:paraId="769F0BB9" w14:textId="77777777" w:rsidR="00464770" w:rsidRPr="00E662A0" w:rsidRDefault="00464770" w:rsidP="00464770">
      <w:pPr>
        <w:pStyle w:val="Default"/>
        <w:jc w:val="thaiDistribute"/>
        <w:rPr>
          <w:rFonts w:ascii="Angsana New" w:hAnsi="Angsana New" w:cs="Angsana New"/>
        </w:rPr>
      </w:pPr>
    </w:p>
    <w:p w14:paraId="4E91BDE1" w14:textId="77777777" w:rsidR="00464770" w:rsidRPr="00E662A0" w:rsidRDefault="00464770" w:rsidP="00464770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E662A0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482E3C60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30CF0E56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E662A0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ข้อมู</w:t>
      </w:r>
      <w:r w:rsidRPr="00E662A0">
        <w:rPr>
          <w:rFonts w:ascii="Angsana New" w:eastAsia="Calibri" w:hAnsi="Angsana New"/>
          <w:sz w:val="30"/>
          <w:szCs w:val="30"/>
          <w:cs/>
        </w:rPr>
        <w:t>ลอื่นประกอบด้วยข้อมูลซึ่งรวมอยู่ในรายงานประจำปี</w:t>
      </w:r>
      <w:r w:rsidRPr="00E662A0">
        <w:rPr>
          <w:rFonts w:ascii="Angsana New" w:eastAsia="Calibri" w:hAnsi="Angsana New"/>
          <w:sz w:val="30"/>
          <w:szCs w:val="30"/>
        </w:rPr>
        <w:t xml:space="preserve"> </w:t>
      </w:r>
      <w:r w:rsidRPr="00E662A0">
        <w:rPr>
          <w:rFonts w:ascii="Angsana New" w:eastAsia="Calibri" w:hAnsi="Angsana New"/>
          <w:sz w:val="30"/>
          <w:szCs w:val="30"/>
          <w:cs/>
        </w:rPr>
        <w:t>แต่ไม่รวมถึงงบการเงิน</w:t>
      </w:r>
      <w:r w:rsidRPr="00E662A0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662A0">
        <w:rPr>
          <w:rFonts w:ascii="Angsana New" w:eastAsia="Calibri" w:hAnsi="Angsana New"/>
          <w:sz w:val="30"/>
          <w:szCs w:val="30"/>
          <w:cs/>
        </w:rPr>
        <w:t>และรายงาน</w:t>
      </w: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ของผู้สอบบัญชีที่อยู่ในรายงานนั้น</w:t>
      </w:r>
      <w:r w:rsidRPr="00E662A0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265BC75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63FB855B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</w:t>
      </w:r>
      <w:r w:rsidRPr="00E662A0">
        <w:rPr>
          <w:rFonts w:ascii="Angsana New" w:eastAsia="Calibri" w:hAnsi="Angsana New"/>
          <w:sz w:val="30"/>
          <w:szCs w:val="30"/>
          <w:cs/>
        </w:rPr>
        <w:t>การเงิน</w:t>
      </w:r>
      <w:r w:rsidRPr="00E662A0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662A0">
        <w:rPr>
          <w:rFonts w:ascii="Angsana New" w:eastAsia="Calibri" w:hAnsi="Angsana New"/>
          <w:sz w:val="30"/>
          <w:szCs w:val="30"/>
          <w:cs/>
        </w:rPr>
        <w:t>ไม่ครอบคลุม</w:t>
      </w: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ถึง</w:t>
      </w:r>
      <w:r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ข้อมูลอื่นและข้าพเจ้าไม่ได้ให้ความเชื่อมั่นต่อข้อมูลอื่น</w:t>
      </w:r>
      <w:r w:rsidRPr="00E662A0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4337DE62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515B25C6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</w:t>
      </w:r>
      <w:r w:rsidRPr="00E662A0">
        <w:rPr>
          <w:rFonts w:ascii="Angsana New" w:eastAsia="Calibri" w:hAnsi="Angsana New"/>
          <w:sz w:val="30"/>
          <w:szCs w:val="30"/>
          <w:cs/>
        </w:rPr>
        <w:t>ข้าพเจ้าที่เกี่ยวเนื่องกับการตรวจสอบงบการเงิน</w:t>
      </w:r>
      <w:r w:rsidRPr="00E662A0">
        <w:rPr>
          <w:rFonts w:ascii="Angsana New" w:hAnsi="Angsana New"/>
          <w:sz w:val="30"/>
          <w:szCs w:val="30"/>
          <w:cs/>
        </w:rPr>
        <w:t xml:space="preserve">ที่แสดงเงินลงทุนตามวิธีส่วนได้เสียและงบการเงินเฉพาะกิจการ </w:t>
      </w:r>
      <w:r w:rsidRPr="00E662A0">
        <w:rPr>
          <w:rFonts w:ascii="Angsana New" w:eastAsia="Calibri" w:hAnsi="Angsana New"/>
          <w:sz w:val="30"/>
          <w:szCs w:val="30"/>
          <w:cs/>
        </w:rPr>
        <w:t>คือ</w:t>
      </w:r>
      <w:r w:rsidRPr="00E662A0">
        <w:rPr>
          <w:rFonts w:ascii="Angsana New" w:eastAsia="Calibri" w:hAnsi="Angsana New"/>
          <w:sz w:val="30"/>
          <w:szCs w:val="30"/>
        </w:rPr>
        <w:t xml:space="preserve"> </w:t>
      </w:r>
      <w:r w:rsidRPr="00E662A0">
        <w:rPr>
          <w:rFonts w:ascii="Angsana New" w:eastAsia="Calibri" w:hAnsi="Angsana New"/>
          <w:sz w:val="30"/>
          <w:szCs w:val="30"/>
          <w:cs/>
        </w:rPr>
        <w:t>การอ่าน</w:t>
      </w:r>
      <w:r w:rsidRPr="00E662A0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E662A0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E662A0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662A0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E662A0">
        <w:rPr>
          <w:rFonts w:ascii="Angsana New" w:eastAsia="Calibri" w:hAnsi="Angsana New"/>
          <w:sz w:val="30"/>
          <w:szCs w:val="30"/>
        </w:rPr>
        <w:t xml:space="preserve"> </w:t>
      </w:r>
      <w:r w:rsidRPr="00E662A0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</w:t>
      </w: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หรือไม่</w:t>
      </w:r>
      <w:r w:rsidRPr="00E662A0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30C50468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1146DDB4" w14:textId="77777777" w:rsidR="00464770" w:rsidRDefault="00464770" w:rsidP="0046477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E662A0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E662A0">
        <w:rPr>
          <w:rFonts w:ascii="Angsana New" w:hAnsi="Angsana New" w:cs="Angsana New"/>
          <w:sz w:val="30"/>
          <w:szCs w:val="30"/>
        </w:rPr>
        <w:br/>
      </w:r>
      <w:r w:rsidRPr="00E662A0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6B406A6" w14:textId="77777777" w:rsidR="00464770" w:rsidRPr="00E662A0" w:rsidRDefault="00464770" w:rsidP="0046477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236FFA5A" w14:textId="77777777" w:rsidR="00464770" w:rsidRPr="00B85DAA" w:rsidRDefault="00464770" w:rsidP="00464770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85DAA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</w:t>
      </w:r>
      <w:r w:rsidRPr="00E01C45">
        <w:rPr>
          <w:rFonts w:ascii="Angsana New" w:hAnsi="Angsana New" w:cs="Angsana New"/>
          <w:i/>
          <w:iCs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>
        <w:rPr>
          <w:rFonts w:ascii="Angsana New" w:hAnsi="Angsana New" w:cs="Angsana New"/>
          <w:i/>
          <w:iCs/>
          <w:sz w:val="30"/>
          <w:szCs w:val="30"/>
          <w:cs/>
        </w:rPr>
        <w:br/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งบการเงินเฉพาะกิจการ</w:t>
      </w:r>
    </w:p>
    <w:p w14:paraId="19E425B1" w14:textId="77777777" w:rsidR="00464770" w:rsidRPr="00E662A0" w:rsidRDefault="00464770" w:rsidP="0046477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6086A65B" w14:textId="77777777" w:rsidR="00464770" w:rsidRPr="007616B3" w:rsidRDefault="00464770" w:rsidP="00464770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</w:t>
      </w:r>
      <w:r w:rsidRPr="00AF17C1">
        <w:rPr>
          <w:rFonts w:ascii="Angsana New" w:eastAsia="Calibri" w:hAnsi="Angsana New"/>
          <w:sz w:val="30"/>
          <w:szCs w:val="30"/>
          <w:cs/>
        </w:rPr>
        <w:t>จัดทำและนำเสนอ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28A8CD99" w14:textId="77777777" w:rsidR="00464770" w:rsidRPr="00E662A0" w:rsidRDefault="00464770" w:rsidP="0046477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6EE42691" w14:textId="77777777" w:rsidR="00464770" w:rsidRDefault="00464770" w:rsidP="00464770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t>ในการจัดทำ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AF17C1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F17C1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AF17C1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AF17C1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F17C1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</w:t>
      </w:r>
      <w:r w:rsidRPr="007616B3">
        <w:rPr>
          <w:rFonts w:ascii="Angsana New" w:eastAsia="Calibri" w:hAnsi="Angsana New" w:hint="cs"/>
          <w:sz w:val="30"/>
          <w:szCs w:val="30"/>
          <w:cs/>
        </w:rPr>
        <w:t>ได้</w:t>
      </w:r>
    </w:p>
    <w:p w14:paraId="41A88D86" w14:textId="77777777" w:rsidR="00464770" w:rsidRDefault="00464770" w:rsidP="0046477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7A4A2977" w14:textId="77777777" w:rsidR="00464770" w:rsidRPr="00E662A0" w:rsidRDefault="00464770" w:rsidP="0046477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0A25A7A1" w14:textId="77777777" w:rsidR="00464770" w:rsidRDefault="00464770" w:rsidP="00464770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ผู้มีหน้าที่</w:t>
      </w:r>
      <w:r w:rsidRPr="00E348F2">
        <w:rPr>
          <w:rFonts w:ascii="Angsana New" w:eastAsia="Calibri" w:hAnsi="Angsana New"/>
          <w:sz w:val="30"/>
          <w:szCs w:val="30"/>
          <w:cs/>
        </w:rPr>
        <w:t>ในการกำกับดูแลมีหน้าที่ในการสอดส่องดูแลกระบวนการในการจัดทำรายงานทางการเงินข</w:t>
      </w:r>
      <w:r w:rsidRPr="00AF17C1">
        <w:rPr>
          <w:rFonts w:ascii="Angsana New" w:eastAsia="Calibri" w:hAnsi="Angsana New"/>
          <w:sz w:val="30"/>
          <w:szCs w:val="30"/>
          <w:cs/>
        </w:rPr>
        <w:t>อง</w:t>
      </w:r>
      <w:r w:rsidRPr="00AF17C1">
        <w:rPr>
          <w:rFonts w:ascii="Angsana New" w:hAnsi="Angsana New"/>
          <w:sz w:val="30"/>
          <w:szCs w:val="30"/>
          <w:cs/>
        </w:rPr>
        <w:t>บริษัท</w:t>
      </w:r>
    </w:p>
    <w:p w14:paraId="619C8675" w14:textId="77777777" w:rsidR="00464770" w:rsidRPr="003D1BBD" w:rsidRDefault="00464770" w:rsidP="00464770">
      <w:pPr>
        <w:spacing w:line="180" w:lineRule="exact"/>
        <w:jc w:val="thaiDistribute"/>
        <w:rPr>
          <w:rFonts w:ascii="Angsana New" w:hAnsi="Angsana New"/>
          <w:sz w:val="20"/>
          <w:szCs w:val="20"/>
        </w:rPr>
      </w:pPr>
    </w:p>
    <w:p w14:paraId="4CDF0E78" w14:textId="77777777" w:rsidR="00464770" w:rsidRPr="00AF17C1" w:rsidRDefault="00464770" w:rsidP="00464770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</w:t>
      </w:r>
      <w:r w:rsidRPr="007616B3">
        <w:rPr>
          <w:rFonts w:ascii="Angsana New" w:hAnsi="Angsana New"/>
          <w:i/>
          <w:iCs/>
          <w:sz w:val="30"/>
          <w:szCs w:val="30"/>
          <w:cs/>
        </w:rPr>
        <w:t>ตรวจสอบ</w:t>
      </w:r>
      <w:r w:rsidRPr="00E01C45">
        <w:rPr>
          <w:rFonts w:ascii="Angsana New" w:hAnsi="Angsana New"/>
          <w:i/>
          <w:iCs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i/>
          <w:iCs/>
          <w:sz w:val="30"/>
          <w:szCs w:val="30"/>
          <w:cs/>
        </w:rPr>
        <w:t>และงบการเงินเฉพาะกิจการ</w:t>
      </w:r>
    </w:p>
    <w:p w14:paraId="243AF4E0" w14:textId="77777777" w:rsidR="00464770" w:rsidRPr="00E662A0" w:rsidRDefault="00464770" w:rsidP="00464770">
      <w:pPr>
        <w:spacing w:line="180" w:lineRule="exact"/>
        <w:jc w:val="thaiDistribute"/>
        <w:rPr>
          <w:rFonts w:ascii="Angsana New" w:eastAsia="Calibri" w:hAnsi="Angsana New"/>
          <w:sz w:val="20"/>
          <w:szCs w:val="20"/>
        </w:rPr>
      </w:pPr>
    </w:p>
    <w:p w14:paraId="04D102B4" w14:textId="77777777" w:rsidR="00464770" w:rsidRPr="00AF17C1" w:rsidRDefault="00464770" w:rsidP="00464770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AF17C1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>
        <w:rPr>
          <w:rFonts w:ascii="Angsana New" w:hAnsi="Angsana New"/>
          <w:sz w:val="30"/>
          <w:szCs w:val="30"/>
          <w:cs/>
        </w:rPr>
        <w:t>ที่แสดงเงินลงทุนตาม</w:t>
      </w:r>
      <w:r>
        <w:rPr>
          <w:rFonts w:ascii="Angsana New" w:hAnsi="Angsana New"/>
          <w:sz w:val="30"/>
          <w:szCs w:val="30"/>
          <w:cs/>
        </w:rPr>
        <w:br/>
        <w:t>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</w:t>
      </w:r>
      <w:r>
        <w:rPr>
          <w:rFonts w:ascii="Angsana New" w:eastAsia="Calibri" w:hAnsi="Angsana New"/>
          <w:sz w:val="30"/>
          <w:szCs w:val="30"/>
          <w:cs/>
        </w:rPr>
        <w:t>งรวมความเห็นของข้าพเจ้าอยู่ด้วย</w:t>
      </w:r>
      <w:r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AF17C1">
        <w:rPr>
          <w:rFonts w:ascii="Angsana New" w:eastAsia="Calibri" w:hAnsi="Angsana New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F17C1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</w:t>
      </w:r>
      <w:r>
        <w:rPr>
          <w:rFonts w:ascii="Angsana New" w:hAnsi="Angsana New"/>
          <w:sz w:val="30"/>
          <w:szCs w:val="30"/>
          <w:cs/>
        </w:rPr>
        <w:br/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hAnsi="Angsana New"/>
          <w:sz w:val="30"/>
          <w:szCs w:val="30"/>
          <w:cs/>
        </w:rPr>
        <w:t>เหล่านี้</w:t>
      </w:r>
    </w:p>
    <w:p w14:paraId="6161783F" w14:textId="77777777" w:rsidR="00464770" w:rsidRPr="00E662A0" w:rsidRDefault="00464770" w:rsidP="00464770">
      <w:pPr>
        <w:spacing w:line="180" w:lineRule="exact"/>
        <w:jc w:val="thaiDistribute"/>
        <w:rPr>
          <w:rFonts w:ascii="Angsana New" w:hAnsi="Angsana New"/>
          <w:sz w:val="20"/>
          <w:szCs w:val="20"/>
        </w:rPr>
      </w:pPr>
      <w:r w:rsidRPr="002A565B">
        <w:rPr>
          <w:rFonts w:ascii="Angsana New" w:hAnsi="Angsana New"/>
          <w:sz w:val="24"/>
          <w:szCs w:val="24"/>
          <w:rtl/>
          <w:cs/>
        </w:rPr>
        <w:t xml:space="preserve"> </w:t>
      </w:r>
    </w:p>
    <w:p w14:paraId="734F0650" w14:textId="77777777" w:rsidR="00464770" w:rsidRDefault="00464770" w:rsidP="00464770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9B22DD0" w14:textId="77777777" w:rsidR="00464770" w:rsidRPr="004212DE" w:rsidRDefault="00464770" w:rsidP="00464770">
      <w:pPr>
        <w:pStyle w:val="ListParagraph"/>
        <w:spacing w:line="180" w:lineRule="exact"/>
        <w:ind w:left="360"/>
        <w:jc w:val="thaiDistribute"/>
        <w:rPr>
          <w:rFonts w:ascii="Angsana New" w:hAnsi="Angsana New"/>
          <w:sz w:val="20"/>
          <w:szCs w:val="20"/>
        </w:rPr>
      </w:pPr>
    </w:p>
    <w:p w14:paraId="03945D0F" w14:textId="77777777" w:rsidR="00464770" w:rsidRDefault="00464770" w:rsidP="00464770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E0489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8E0489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</w:t>
      </w:r>
      <w:r>
        <w:rPr>
          <w:rFonts w:ascii="Angsana New" w:hAnsi="Angsana New"/>
          <w:sz w:val="30"/>
          <w:szCs w:val="30"/>
          <w:cs/>
        </w:rPr>
        <w:br/>
      </w:r>
      <w:r w:rsidRPr="008E0489">
        <w:rPr>
          <w:rFonts w:ascii="Angsana New" w:hAnsi="Angsana New"/>
          <w:sz w:val="30"/>
          <w:szCs w:val="30"/>
          <w:cs/>
        </w:rPr>
        <w:t>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DC2A96A" w14:textId="77777777" w:rsidR="00464770" w:rsidRDefault="00464770" w:rsidP="00464770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E0489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AF17C1">
        <w:rPr>
          <w:rFonts w:ascii="Angsana New" w:hAnsi="Angsana New"/>
          <w:sz w:val="30"/>
          <w:szCs w:val="30"/>
          <w:cs/>
        </w:rPr>
        <w:t>บริษัท</w:t>
      </w:r>
    </w:p>
    <w:p w14:paraId="5FEA44B6" w14:textId="77777777" w:rsidR="00464770" w:rsidRDefault="00464770" w:rsidP="00464770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E0489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F17C1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395AE80A" w14:textId="77777777" w:rsidR="00464770" w:rsidRPr="00BC243C" w:rsidRDefault="00464770" w:rsidP="00464770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C243C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</w:t>
      </w:r>
      <w:r>
        <w:rPr>
          <w:rFonts w:ascii="Angsana New" w:hAnsi="Angsana New"/>
          <w:sz w:val="30"/>
          <w:szCs w:val="30"/>
          <w:cs/>
        </w:rPr>
        <w:br/>
      </w:r>
      <w:r w:rsidRPr="00BC243C">
        <w:rPr>
          <w:rFonts w:ascii="Angsana New" w:hAnsi="Angsana New"/>
          <w:sz w:val="30"/>
          <w:szCs w:val="30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แสดงเงินลงทุนตามวิธีส่วนได้เสีย</w:t>
      </w:r>
      <w:r w:rsidRPr="00BC243C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BC243C">
        <w:rPr>
          <w:rFonts w:ascii="Angsana New" w:hAnsi="Angsana New"/>
          <w:sz w:val="30"/>
          <w:szCs w:val="30"/>
          <w:cs/>
        </w:rPr>
        <w:t xml:space="preserve"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6F848D04" w14:textId="77777777" w:rsidR="00464770" w:rsidRPr="003D1BBD" w:rsidRDefault="00464770" w:rsidP="0046477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24"/>
          <w:szCs w:val="24"/>
        </w:rPr>
      </w:pPr>
    </w:p>
    <w:p w14:paraId="4B22B3EF" w14:textId="77777777" w:rsidR="00464770" w:rsidRPr="003D1BBD" w:rsidRDefault="00464770" w:rsidP="0046477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24"/>
          <w:szCs w:val="24"/>
        </w:rPr>
      </w:pPr>
    </w:p>
    <w:p w14:paraId="0D5DBDCE" w14:textId="77777777" w:rsidR="00464770" w:rsidRDefault="00464770" w:rsidP="00464770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11DA7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411DA7">
        <w:rPr>
          <w:rFonts w:ascii="Angsana New" w:hAnsi="Angsana New"/>
          <w:sz w:val="30"/>
          <w:szCs w:val="30"/>
          <w:cs/>
        </w:rPr>
        <w:t>โดยรวม รวมถึงการเปิดเผยข้อมูลว่า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411DA7">
        <w:rPr>
          <w:rFonts w:ascii="Angsana New" w:hAnsi="Angsana New"/>
          <w:sz w:val="30"/>
          <w:szCs w:val="30"/>
          <w:cs/>
        </w:rPr>
        <w:t xml:space="preserve">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6047437A" w14:textId="3360D387" w:rsidR="00464770" w:rsidRDefault="00464770" w:rsidP="00464770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เงินลงทุนที่บันทึกตามวิธีส่วนได้เสียของบริษัทเพื่อแสดงความเห็นต่องบการเงินที่แสดงเงินลงทุนตามวิธีส่วนได้เสีย ข้าพเจ้ารับผิดชอบต่อ</w:t>
      </w:r>
      <w:r w:rsidR="00C33850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การกำหนดแนวทาง การควบคุมดูแล และการปฏิบัติงานตรวจสอบงบการเงินที่แสดงเงินลงทุนตามวิธีส่วนได้เสีย ข้าพเจ้าเป็นผู้รับผิดชอบแต่เพียงผู้เดียวต่อความเห็นของข้าพเจ้า</w:t>
      </w:r>
    </w:p>
    <w:p w14:paraId="28F48FA4" w14:textId="77777777" w:rsidR="00464770" w:rsidRPr="004E7956" w:rsidRDefault="00464770" w:rsidP="0046477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/>
          <w:sz w:val="24"/>
          <w:szCs w:val="24"/>
        </w:rPr>
      </w:pPr>
    </w:p>
    <w:p w14:paraId="493744C5" w14:textId="419EE23F" w:rsidR="00464770" w:rsidRPr="00B11560" w:rsidRDefault="00464770" w:rsidP="00464770">
      <w:pPr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ข้าพเจ้าได้สื่อสารกับ</w:t>
      </w:r>
      <w:r w:rsidRPr="00B11560">
        <w:rPr>
          <w:sz w:val="30"/>
          <w:szCs w:val="30"/>
          <w:cs/>
        </w:rPr>
        <w:t>ผู้</w:t>
      </w:r>
      <w:r w:rsidR="00C33850">
        <w:rPr>
          <w:rFonts w:hint="cs"/>
          <w:sz w:val="30"/>
          <w:szCs w:val="30"/>
          <w:cs/>
        </w:rPr>
        <w:t>มีหน้าที่ในการกำกับดูแล</w:t>
      </w:r>
      <w:r w:rsidRPr="00B11560">
        <w:rPr>
          <w:sz w:val="30"/>
          <w:szCs w:val="30"/>
          <w:cs/>
        </w:rPr>
        <w:t>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B11560">
        <w:rPr>
          <w:rFonts w:ascii="Angsana New" w:hAnsi="Angsana New"/>
          <w:sz w:val="30"/>
          <w:szCs w:val="30"/>
          <w:cs/>
        </w:rPr>
        <w:t>งข้าพเจ้า</w:t>
      </w:r>
    </w:p>
    <w:p w14:paraId="68560A43" w14:textId="77777777" w:rsidR="00464770" w:rsidRPr="004E7956" w:rsidRDefault="00464770" w:rsidP="0046477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47D49E3B" w14:textId="77777777" w:rsidR="00464770" w:rsidRDefault="00464770" w:rsidP="00464770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>
        <w:rPr>
          <w:rFonts w:ascii="Angsana New" w:eastAsia="Calibri" w:hAnsi="Angsana New"/>
          <w:sz w:val="30"/>
          <w:szCs w:val="30"/>
        </w:rPr>
        <w:t xml:space="preserve">              </w:t>
      </w:r>
      <w:r w:rsidRPr="00C101D5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>
        <w:rPr>
          <w:rFonts w:ascii="Angsana New" w:eastAsia="Calibri" w:hAnsi="Angsana New"/>
          <w:sz w:val="30"/>
          <w:szCs w:val="30"/>
        </w:rPr>
        <w:t xml:space="preserve">     </w:t>
      </w:r>
      <w:r w:rsidRPr="00C101D5">
        <w:rPr>
          <w:rFonts w:ascii="Angsana New" w:eastAsia="Calibri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/>
          <w:sz w:val="30"/>
          <w:szCs w:val="30"/>
          <w:cs/>
        </w:rPr>
        <w:t>อิสระ</w:t>
      </w:r>
    </w:p>
    <w:p w14:paraId="42C71ADF" w14:textId="77777777" w:rsidR="00464770" w:rsidRDefault="00464770" w:rsidP="0046477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6B5EA3E4" w14:textId="77777777" w:rsidR="00464770" w:rsidRPr="00B75EF8" w:rsidRDefault="00464770" w:rsidP="00464770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จากเรื่องที่สื่อสาร</w:t>
      </w:r>
      <w:r w:rsidRPr="007616B3">
        <w:rPr>
          <w:rFonts w:ascii="Angsana New" w:hAnsi="Angsana New"/>
          <w:sz w:val="30"/>
          <w:szCs w:val="30"/>
          <w:cs/>
        </w:rPr>
        <w:t>กับผู้มีหน้าที่ในการกำกับ</w:t>
      </w:r>
      <w:r w:rsidRPr="00AF17C1">
        <w:rPr>
          <w:rFonts w:ascii="Angsana New" w:hAnsi="Angsana New"/>
          <w:sz w:val="30"/>
          <w:szCs w:val="30"/>
          <w:cs/>
        </w:rPr>
        <w:t>ดู</w:t>
      </w:r>
      <w:r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AF17C1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>
        <w:rPr>
          <w:rFonts w:ascii="Angsana New" w:hAnsi="Angsana New"/>
          <w:sz w:val="30"/>
          <w:szCs w:val="30"/>
        </w:rPr>
        <w:t xml:space="preserve">                   </w:t>
      </w:r>
      <w:r w:rsidRPr="00AF17C1">
        <w:rPr>
          <w:rFonts w:ascii="Angsana New" w:hAnsi="Angsana New"/>
          <w:sz w:val="30"/>
          <w:szCs w:val="30"/>
          <w:cs/>
        </w:rPr>
        <w:t>งบการเงิน</w:t>
      </w:r>
      <w:r w:rsidRPr="000A5F96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hAnsi="Angsana New"/>
          <w:sz w:val="30"/>
          <w:szCs w:val="30"/>
          <w:cs/>
        </w:rPr>
        <w:t>และงบการเงินเฉพาะกิจการในงวดปัจจุบันและกำ</w:t>
      </w:r>
      <w:r>
        <w:rPr>
          <w:rFonts w:ascii="Angsana New" w:hAnsi="Angsana New"/>
          <w:sz w:val="30"/>
          <w:szCs w:val="30"/>
          <w:cs/>
        </w:rPr>
        <w:t xml:space="preserve">หนดเป็นเรื่องสำคัญในการตรวจสอบ </w:t>
      </w:r>
      <w:r w:rsidRPr="00AF17C1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</w:t>
      </w:r>
      <w:r w:rsidRPr="007616B3">
        <w:rPr>
          <w:rFonts w:ascii="Angsana New" w:hAnsi="Angsana New"/>
          <w:sz w:val="30"/>
          <w:szCs w:val="30"/>
          <w:cs/>
        </w:rPr>
        <w:t>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B75EF8">
        <w:rPr>
          <w:rFonts w:ascii="Angsana New" w:hAnsi="Angsana New"/>
          <w:sz w:val="30"/>
          <w:szCs w:val="30"/>
          <w:cs/>
        </w:rPr>
        <w:t xml:space="preserve"> </w:t>
      </w:r>
    </w:p>
    <w:p w14:paraId="28C25B97" w14:textId="77777777" w:rsidR="00464770" w:rsidRPr="00B11560" w:rsidRDefault="00464770" w:rsidP="00464770">
      <w:pPr>
        <w:jc w:val="thaiDistribute"/>
        <w:rPr>
          <w:rFonts w:ascii="Angsana New" w:eastAsia="Calibri" w:hAnsi="Angsana New"/>
          <w:sz w:val="24"/>
          <w:szCs w:val="24"/>
          <w:cs/>
        </w:rPr>
      </w:pPr>
    </w:p>
    <w:p w14:paraId="434069C6" w14:textId="77777777" w:rsidR="00464770" w:rsidRDefault="00464770" w:rsidP="00464770">
      <w:pPr>
        <w:jc w:val="thaiDistribute"/>
        <w:rPr>
          <w:rFonts w:ascii="Angsana New" w:hAnsi="Angsana New"/>
          <w:sz w:val="24"/>
          <w:szCs w:val="24"/>
        </w:rPr>
      </w:pPr>
    </w:p>
    <w:p w14:paraId="1926BA6E" w14:textId="77777777" w:rsidR="00464770" w:rsidRPr="00F94458" w:rsidRDefault="00464770" w:rsidP="00464770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7DCADE35" w14:textId="77777777" w:rsidR="00464770" w:rsidRPr="00F94458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</w:p>
    <w:p w14:paraId="6ABB85B2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(นา</w:t>
      </w:r>
      <w:r>
        <w:rPr>
          <w:rFonts w:ascii="Angsana New" w:hAnsi="Angsana New" w:cs="Angsana New" w:hint="cs"/>
          <w:cs/>
        </w:rPr>
        <w:t>งมัญชุภา</w:t>
      </w:r>
      <w:r w:rsidRPr="00C52C41">
        <w:rPr>
          <w:rFonts w:ascii="Angsana New" w:hAnsi="Angsana New" w:cs="Angsana New"/>
          <w:cs/>
        </w:rPr>
        <w:t xml:space="preserve">  </w:t>
      </w:r>
      <w:r>
        <w:rPr>
          <w:rFonts w:ascii="Angsana New" w:hAnsi="Angsana New" w:cs="Angsana New" w:hint="cs"/>
          <w:cs/>
        </w:rPr>
        <w:t>สิงห์สุขสวัสดิ์</w:t>
      </w:r>
      <w:r w:rsidRPr="00C52C41">
        <w:rPr>
          <w:rFonts w:ascii="Angsana New" w:hAnsi="Angsana New" w:cs="Angsana New"/>
          <w:cs/>
        </w:rPr>
        <w:t>)</w:t>
      </w:r>
    </w:p>
    <w:p w14:paraId="3704F3FA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ผู้สอบบัญชีรับอนุญาต</w:t>
      </w:r>
    </w:p>
    <w:p w14:paraId="54109064" w14:textId="77777777" w:rsidR="00464770" w:rsidRPr="00057B1B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 xml:space="preserve">เลขทะเบียน </w:t>
      </w:r>
      <w:r>
        <w:rPr>
          <w:rFonts w:ascii="Angsana New" w:hAnsi="Angsana New" w:cs="Angsana New"/>
          <w:lang w:val="en-US"/>
        </w:rPr>
        <w:t>6112</w:t>
      </w:r>
    </w:p>
    <w:p w14:paraId="1A802C9D" w14:textId="77777777" w:rsidR="00464770" w:rsidRPr="008A5FD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423C462C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1D5CD63C" w14:textId="77777777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D9383E2" w14:textId="77777777" w:rsidR="00464770" w:rsidRPr="006C61FE" w:rsidRDefault="00464770" w:rsidP="00464770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 xml:space="preserve">27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304959">
        <w:rPr>
          <w:rFonts w:ascii="Angsana New" w:hAnsi="Angsana New" w:hint="cs"/>
          <w:sz w:val="30"/>
          <w:szCs w:val="30"/>
        </w:rPr>
        <w:t>2563</w:t>
      </w:r>
    </w:p>
    <w:p w14:paraId="3A78CBC3" w14:textId="472DC58A" w:rsidR="00753FC1" w:rsidRDefault="00753FC1" w:rsidP="009522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753FC1" w:rsidSect="006C4095">
      <w:headerReference w:type="default" r:id="rId14"/>
      <w:pgSz w:w="11909" w:h="16834" w:code="9"/>
      <w:pgMar w:top="691" w:right="101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F37A8" w14:textId="77777777" w:rsidR="007B435F" w:rsidRDefault="007B435F">
      <w:r>
        <w:separator/>
      </w:r>
    </w:p>
  </w:endnote>
  <w:endnote w:type="continuationSeparator" w:id="0">
    <w:p w14:paraId="278EFE19" w14:textId="77777777" w:rsidR="007B435F" w:rsidRDefault="007B4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93FBA" w14:textId="77777777" w:rsidR="00D35E3F" w:rsidRDefault="00D35E3F" w:rsidP="00C15F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58</w:t>
    </w:r>
    <w:r>
      <w:rPr>
        <w:rStyle w:val="PageNumber"/>
      </w:rPr>
      <w:fldChar w:fldCharType="end"/>
    </w:r>
  </w:p>
  <w:p w14:paraId="41FEAB52" w14:textId="77777777" w:rsidR="00D35E3F" w:rsidRDefault="00D35E3F" w:rsidP="00AD5F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4A308F" w14:textId="77777777" w:rsidR="00D35E3F" w:rsidRPr="00804CAF" w:rsidRDefault="00D35E3F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7135AA00" w14:textId="77777777" w:rsidR="00D35E3F" w:rsidRPr="001B16E3" w:rsidRDefault="00D35E3F" w:rsidP="00804CA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D568B" w14:textId="77777777" w:rsidR="00D35E3F" w:rsidRPr="00804CAF" w:rsidRDefault="00D35E3F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015DE944" w14:textId="7EDDCDC1" w:rsidR="00D35E3F" w:rsidRPr="00804CAF" w:rsidRDefault="00D35E3F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ACA9638" w14:textId="77777777" w:rsidR="00D35E3F" w:rsidRPr="001B16E3" w:rsidRDefault="00D35E3F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1A44A" w14:textId="77777777" w:rsidR="00205D82" w:rsidRDefault="0020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3CE158" w14:textId="77777777" w:rsidR="007B435F" w:rsidRDefault="007B435F">
      <w:r>
        <w:separator/>
      </w:r>
    </w:p>
  </w:footnote>
  <w:footnote w:type="continuationSeparator" w:id="0">
    <w:p w14:paraId="0D1A6DCC" w14:textId="77777777" w:rsidR="007B435F" w:rsidRDefault="007B4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71E89" w14:textId="77777777" w:rsidR="00D35E3F" w:rsidRPr="001B16E3" w:rsidRDefault="00D35E3F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BFE8A" w14:textId="77777777" w:rsidR="00D35E3F" w:rsidRPr="00464770" w:rsidRDefault="00D35E3F" w:rsidP="004647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A852B" w14:textId="3621CD19" w:rsidR="00D35E3F" w:rsidRDefault="00D35E3F" w:rsidP="001057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9C5F5AC" w14:textId="77777777" w:rsidR="00205D82" w:rsidRPr="00985A84" w:rsidRDefault="00205D82" w:rsidP="001057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hint="cs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B3A2050C"/>
    <w:lvl w:ilvl="0" w:tplc="0A942E3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DA1F71"/>
    <w:multiLevelType w:val="hybridMultilevel"/>
    <w:tmpl w:val="C234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437062F"/>
    <w:multiLevelType w:val="hybridMultilevel"/>
    <w:tmpl w:val="39B2CF8A"/>
    <w:lvl w:ilvl="0" w:tplc="69C653C8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D61FE6"/>
    <w:multiLevelType w:val="hybridMultilevel"/>
    <w:tmpl w:val="DEC27A94"/>
    <w:lvl w:ilvl="0" w:tplc="218E9F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0A74C2"/>
    <w:multiLevelType w:val="hybridMultilevel"/>
    <w:tmpl w:val="42DC6AE0"/>
    <w:lvl w:ilvl="0" w:tplc="29FCEFE8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4DB471A"/>
    <w:multiLevelType w:val="hybridMultilevel"/>
    <w:tmpl w:val="03D07D20"/>
    <w:lvl w:ilvl="0" w:tplc="33CECB9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2A42474"/>
    <w:multiLevelType w:val="hybridMultilevel"/>
    <w:tmpl w:val="7CD0D19C"/>
    <w:lvl w:ilvl="0" w:tplc="AE8EFDA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A092228"/>
    <w:multiLevelType w:val="hybridMultilevel"/>
    <w:tmpl w:val="05F04BB4"/>
    <w:lvl w:ilvl="0" w:tplc="512425D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360B17"/>
    <w:multiLevelType w:val="hybridMultilevel"/>
    <w:tmpl w:val="394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A62FCB"/>
    <w:multiLevelType w:val="hybridMultilevel"/>
    <w:tmpl w:val="601CAC3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5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74203793"/>
    <w:multiLevelType w:val="multilevel"/>
    <w:tmpl w:val="952A0C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8" w15:restartNumberingAfterBreak="0">
    <w:nsid w:val="77013899"/>
    <w:multiLevelType w:val="hybridMultilevel"/>
    <w:tmpl w:val="A8E00270"/>
    <w:lvl w:ilvl="0" w:tplc="D39477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7"/>
  </w:num>
  <w:num w:numId="13">
    <w:abstractNumId w:val="29"/>
  </w:num>
  <w:num w:numId="14">
    <w:abstractNumId w:val="20"/>
  </w:num>
  <w:num w:numId="15">
    <w:abstractNumId w:val="22"/>
  </w:num>
  <w:num w:numId="16">
    <w:abstractNumId w:val="26"/>
  </w:num>
  <w:num w:numId="17">
    <w:abstractNumId w:val="10"/>
  </w:num>
  <w:num w:numId="18">
    <w:abstractNumId w:val="27"/>
  </w:num>
  <w:num w:numId="19">
    <w:abstractNumId w:val="24"/>
  </w:num>
  <w:num w:numId="20">
    <w:abstractNumId w:val="30"/>
  </w:num>
  <w:num w:numId="21">
    <w:abstractNumId w:val="36"/>
  </w:num>
  <w:num w:numId="22">
    <w:abstractNumId w:val="12"/>
  </w:num>
  <w:num w:numId="23">
    <w:abstractNumId w:val="28"/>
  </w:num>
  <w:num w:numId="24">
    <w:abstractNumId w:val="31"/>
  </w:num>
  <w:num w:numId="25">
    <w:abstractNumId w:val="35"/>
  </w:num>
  <w:num w:numId="26">
    <w:abstractNumId w:val="12"/>
  </w:num>
  <w:num w:numId="27">
    <w:abstractNumId w:val="16"/>
  </w:num>
  <w:num w:numId="28">
    <w:abstractNumId w:val="18"/>
  </w:num>
  <w:num w:numId="29">
    <w:abstractNumId w:val="11"/>
  </w:num>
  <w:num w:numId="30">
    <w:abstractNumId w:val="13"/>
  </w:num>
  <w:num w:numId="31">
    <w:abstractNumId w:val="33"/>
  </w:num>
  <w:num w:numId="32">
    <w:abstractNumId w:val="34"/>
  </w:num>
  <w:num w:numId="33">
    <w:abstractNumId w:val="37"/>
  </w:num>
  <w:num w:numId="34">
    <w:abstractNumId w:val="19"/>
  </w:num>
  <w:num w:numId="35">
    <w:abstractNumId w:val="38"/>
  </w:num>
  <w:num w:numId="36">
    <w:abstractNumId w:val="32"/>
  </w:num>
  <w:num w:numId="37">
    <w:abstractNumId w:val="25"/>
  </w:num>
  <w:num w:numId="38">
    <w:abstractNumId w:val="15"/>
  </w:num>
  <w:num w:numId="39">
    <w:abstractNumId w:val="40"/>
  </w:num>
  <w:num w:numId="40">
    <w:abstractNumId w:val="39"/>
  </w:num>
  <w:num w:numId="41">
    <w:abstractNumId w:val="23"/>
  </w:num>
  <w:num w:numId="42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137C"/>
    <w:rsid w:val="0000156B"/>
    <w:rsid w:val="0000224D"/>
    <w:rsid w:val="000023F9"/>
    <w:rsid w:val="00002980"/>
    <w:rsid w:val="00002EFE"/>
    <w:rsid w:val="00003021"/>
    <w:rsid w:val="0000346A"/>
    <w:rsid w:val="00003D5A"/>
    <w:rsid w:val="00003E91"/>
    <w:rsid w:val="00004C77"/>
    <w:rsid w:val="00004EEF"/>
    <w:rsid w:val="000050C8"/>
    <w:rsid w:val="00005B1B"/>
    <w:rsid w:val="00005B42"/>
    <w:rsid w:val="000063F3"/>
    <w:rsid w:val="000064CE"/>
    <w:rsid w:val="00006519"/>
    <w:rsid w:val="00006617"/>
    <w:rsid w:val="00007870"/>
    <w:rsid w:val="00010093"/>
    <w:rsid w:val="00010830"/>
    <w:rsid w:val="00010F84"/>
    <w:rsid w:val="0001155C"/>
    <w:rsid w:val="00011ACB"/>
    <w:rsid w:val="00011E81"/>
    <w:rsid w:val="00012026"/>
    <w:rsid w:val="00012AC1"/>
    <w:rsid w:val="00013391"/>
    <w:rsid w:val="00013939"/>
    <w:rsid w:val="000139CB"/>
    <w:rsid w:val="000145FB"/>
    <w:rsid w:val="00014A77"/>
    <w:rsid w:val="00014EF7"/>
    <w:rsid w:val="00014FE5"/>
    <w:rsid w:val="00015011"/>
    <w:rsid w:val="0001505C"/>
    <w:rsid w:val="0001536B"/>
    <w:rsid w:val="00015552"/>
    <w:rsid w:val="000158D3"/>
    <w:rsid w:val="00015C3B"/>
    <w:rsid w:val="00015DBC"/>
    <w:rsid w:val="000169BD"/>
    <w:rsid w:val="00017605"/>
    <w:rsid w:val="00017710"/>
    <w:rsid w:val="0001793E"/>
    <w:rsid w:val="00021921"/>
    <w:rsid w:val="00021D5B"/>
    <w:rsid w:val="000223BB"/>
    <w:rsid w:val="00022C61"/>
    <w:rsid w:val="0002333E"/>
    <w:rsid w:val="00023C69"/>
    <w:rsid w:val="00024535"/>
    <w:rsid w:val="00024A64"/>
    <w:rsid w:val="00024B29"/>
    <w:rsid w:val="00024DDE"/>
    <w:rsid w:val="00024EBB"/>
    <w:rsid w:val="000253CD"/>
    <w:rsid w:val="000255A1"/>
    <w:rsid w:val="000263AF"/>
    <w:rsid w:val="00026DF9"/>
    <w:rsid w:val="000271A3"/>
    <w:rsid w:val="00027A08"/>
    <w:rsid w:val="00027F9C"/>
    <w:rsid w:val="0003011E"/>
    <w:rsid w:val="00030B4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FC1"/>
    <w:rsid w:val="00033FF3"/>
    <w:rsid w:val="000341E5"/>
    <w:rsid w:val="00034C26"/>
    <w:rsid w:val="00035F41"/>
    <w:rsid w:val="00037168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657"/>
    <w:rsid w:val="00043B8A"/>
    <w:rsid w:val="00043D18"/>
    <w:rsid w:val="00043D66"/>
    <w:rsid w:val="00044BA8"/>
    <w:rsid w:val="00045073"/>
    <w:rsid w:val="0004557F"/>
    <w:rsid w:val="0004690D"/>
    <w:rsid w:val="00046B94"/>
    <w:rsid w:val="00046B98"/>
    <w:rsid w:val="000471E2"/>
    <w:rsid w:val="00047500"/>
    <w:rsid w:val="00047674"/>
    <w:rsid w:val="000479FF"/>
    <w:rsid w:val="00047CF7"/>
    <w:rsid w:val="0005136F"/>
    <w:rsid w:val="00051896"/>
    <w:rsid w:val="000518B2"/>
    <w:rsid w:val="00051B3B"/>
    <w:rsid w:val="00051C85"/>
    <w:rsid w:val="000525FB"/>
    <w:rsid w:val="00052D14"/>
    <w:rsid w:val="00052FE7"/>
    <w:rsid w:val="000534B4"/>
    <w:rsid w:val="00053A1B"/>
    <w:rsid w:val="00053DA7"/>
    <w:rsid w:val="00054AEB"/>
    <w:rsid w:val="00054DCE"/>
    <w:rsid w:val="00054F22"/>
    <w:rsid w:val="00055122"/>
    <w:rsid w:val="00055B61"/>
    <w:rsid w:val="000565DC"/>
    <w:rsid w:val="0005668F"/>
    <w:rsid w:val="000568D6"/>
    <w:rsid w:val="00056FD8"/>
    <w:rsid w:val="0005789C"/>
    <w:rsid w:val="00057B1B"/>
    <w:rsid w:val="000600F3"/>
    <w:rsid w:val="00060392"/>
    <w:rsid w:val="0006078C"/>
    <w:rsid w:val="00060B6C"/>
    <w:rsid w:val="00061733"/>
    <w:rsid w:val="000617A2"/>
    <w:rsid w:val="000619AF"/>
    <w:rsid w:val="00061E34"/>
    <w:rsid w:val="00062042"/>
    <w:rsid w:val="00062DCB"/>
    <w:rsid w:val="00063138"/>
    <w:rsid w:val="000631BF"/>
    <w:rsid w:val="00063FCB"/>
    <w:rsid w:val="00064507"/>
    <w:rsid w:val="0006481D"/>
    <w:rsid w:val="00064D9B"/>
    <w:rsid w:val="00065778"/>
    <w:rsid w:val="00067004"/>
    <w:rsid w:val="00067536"/>
    <w:rsid w:val="0006772C"/>
    <w:rsid w:val="0007090F"/>
    <w:rsid w:val="00070916"/>
    <w:rsid w:val="00071233"/>
    <w:rsid w:val="00071427"/>
    <w:rsid w:val="00071D46"/>
    <w:rsid w:val="000721C0"/>
    <w:rsid w:val="0007252D"/>
    <w:rsid w:val="000726A1"/>
    <w:rsid w:val="000728F3"/>
    <w:rsid w:val="00072F0F"/>
    <w:rsid w:val="00072F40"/>
    <w:rsid w:val="000735C6"/>
    <w:rsid w:val="00073726"/>
    <w:rsid w:val="00074633"/>
    <w:rsid w:val="000758B9"/>
    <w:rsid w:val="00076CA3"/>
    <w:rsid w:val="00076F49"/>
    <w:rsid w:val="00077002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B89"/>
    <w:rsid w:val="00081BFF"/>
    <w:rsid w:val="00081DF5"/>
    <w:rsid w:val="00081F2F"/>
    <w:rsid w:val="0008204C"/>
    <w:rsid w:val="00082359"/>
    <w:rsid w:val="00082AE8"/>
    <w:rsid w:val="000836F3"/>
    <w:rsid w:val="00083A32"/>
    <w:rsid w:val="00083BC2"/>
    <w:rsid w:val="00083C35"/>
    <w:rsid w:val="00083DBF"/>
    <w:rsid w:val="000851FA"/>
    <w:rsid w:val="000853B7"/>
    <w:rsid w:val="0008546F"/>
    <w:rsid w:val="00086413"/>
    <w:rsid w:val="00086961"/>
    <w:rsid w:val="00086FFB"/>
    <w:rsid w:val="00090079"/>
    <w:rsid w:val="00090279"/>
    <w:rsid w:val="00090289"/>
    <w:rsid w:val="0009094B"/>
    <w:rsid w:val="00090FF5"/>
    <w:rsid w:val="000916F5"/>
    <w:rsid w:val="00091A10"/>
    <w:rsid w:val="00092898"/>
    <w:rsid w:val="00092EB0"/>
    <w:rsid w:val="000934D7"/>
    <w:rsid w:val="00093597"/>
    <w:rsid w:val="000937AD"/>
    <w:rsid w:val="000939F7"/>
    <w:rsid w:val="00093A44"/>
    <w:rsid w:val="000957F4"/>
    <w:rsid w:val="000959C0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7C3"/>
    <w:rsid w:val="000A1A14"/>
    <w:rsid w:val="000A1CAA"/>
    <w:rsid w:val="000A2B42"/>
    <w:rsid w:val="000A316A"/>
    <w:rsid w:val="000A4431"/>
    <w:rsid w:val="000A536B"/>
    <w:rsid w:val="000A5644"/>
    <w:rsid w:val="000A5B44"/>
    <w:rsid w:val="000A5C03"/>
    <w:rsid w:val="000A6708"/>
    <w:rsid w:val="000A6820"/>
    <w:rsid w:val="000A7BC0"/>
    <w:rsid w:val="000B10F4"/>
    <w:rsid w:val="000B15F8"/>
    <w:rsid w:val="000B1939"/>
    <w:rsid w:val="000B2667"/>
    <w:rsid w:val="000B28D1"/>
    <w:rsid w:val="000B2999"/>
    <w:rsid w:val="000B3C67"/>
    <w:rsid w:val="000B40C9"/>
    <w:rsid w:val="000B4CAB"/>
    <w:rsid w:val="000B4EEE"/>
    <w:rsid w:val="000B51ED"/>
    <w:rsid w:val="000B53B0"/>
    <w:rsid w:val="000B5749"/>
    <w:rsid w:val="000B5778"/>
    <w:rsid w:val="000B5875"/>
    <w:rsid w:val="000B6138"/>
    <w:rsid w:val="000B6E6F"/>
    <w:rsid w:val="000B6F69"/>
    <w:rsid w:val="000B6FE7"/>
    <w:rsid w:val="000B7674"/>
    <w:rsid w:val="000B76A7"/>
    <w:rsid w:val="000B7E49"/>
    <w:rsid w:val="000C0BC6"/>
    <w:rsid w:val="000C15E7"/>
    <w:rsid w:val="000C1606"/>
    <w:rsid w:val="000C1F08"/>
    <w:rsid w:val="000C2248"/>
    <w:rsid w:val="000C2901"/>
    <w:rsid w:val="000C2F72"/>
    <w:rsid w:val="000C3A0A"/>
    <w:rsid w:val="000C3F4E"/>
    <w:rsid w:val="000C4106"/>
    <w:rsid w:val="000C478D"/>
    <w:rsid w:val="000C483E"/>
    <w:rsid w:val="000C4B52"/>
    <w:rsid w:val="000C51B2"/>
    <w:rsid w:val="000C51D4"/>
    <w:rsid w:val="000C5FB2"/>
    <w:rsid w:val="000C6145"/>
    <w:rsid w:val="000C67EB"/>
    <w:rsid w:val="000C6C80"/>
    <w:rsid w:val="000C71DC"/>
    <w:rsid w:val="000D067B"/>
    <w:rsid w:val="000D0781"/>
    <w:rsid w:val="000D0E0C"/>
    <w:rsid w:val="000D13FF"/>
    <w:rsid w:val="000D15D5"/>
    <w:rsid w:val="000D2121"/>
    <w:rsid w:val="000D2670"/>
    <w:rsid w:val="000D3378"/>
    <w:rsid w:val="000D38A6"/>
    <w:rsid w:val="000D3CD6"/>
    <w:rsid w:val="000D5FB8"/>
    <w:rsid w:val="000D63B7"/>
    <w:rsid w:val="000D6A7B"/>
    <w:rsid w:val="000D6F6B"/>
    <w:rsid w:val="000E00FA"/>
    <w:rsid w:val="000E0D95"/>
    <w:rsid w:val="000E0FF8"/>
    <w:rsid w:val="000E11FF"/>
    <w:rsid w:val="000E162A"/>
    <w:rsid w:val="000E20A7"/>
    <w:rsid w:val="000E23F7"/>
    <w:rsid w:val="000E39A2"/>
    <w:rsid w:val="000E4422"/>
    <w:rsid w:val="000E45F3"/>
    <w:rsid w:val="000E4863"/>
    <w:rsid w:val="000E4941"/>
    <w:rsid w:val="000E5015"/>
    <w:rsid w:val="000E528F"/>
    <w:rsid w:val="000E5664"/>
    <w:rsid w:val="000E5B05"/>
    <w:rsid w:val="000E6287"/>
    <w:rsid w:val="000E7461"/>
    <w:rsid w:val="000E74F5"/>
    <w:rsid w:val="000F0724"/>
    <w:rsid w:val="000F078E"/>
    <w:rsid w:val="000F0A5E"/>
    <w:rsid w:val="000F104D"/>
    <w:rsid w:val="000F126F"/>
    <w:rsid w:val="000F172F"/>
    <w:rsid w:val="000F18FA"/>
    <w:rsid w:val="000F1940"/>
    <w:rsid w:val="000F1E7B"/>
    <w:rsid w:val="000F20E1"/>
    <w:rsid w:val="000F23BB"/>
    <w:rsid w:val="000F2594"/>
    <w:rsid w:val="000F2874"/>
    <w:rsid w:val="000F290E"/>
    <w:rsid w:val="000F3DD5"/>
    <w:rsid w:val="000F3EB2"/>
    <w:rsid w:val="000F3ED6"/>
    <w:rsid w:val="000F3F15"/>
    <w:rsid w:val="000F422A"/>
    <w:rsid w:val="000F48F3"/>
    <w:rsid w:val="000F5132"/>
    <w:rsid w:val="000F55EA"/>
    <w:rsid w:val="000F57ED"/>
    <w:rsid w:val="000F5AB4"/>
    <w:rsid w:val="000F691A"/>
    <w:rsid w:val="000F6965"/>
    <w:rsid w:val="000F75F0"/>
    <w:rsid w:val="000F7A0E"/>
    <w:rsid w:val="001003FA"/>
    <w:rsid w:val="00101007"/>
    <w:rsid w:val="00101CE7"/>
    <w:rsid w:val="00102129"/>
    <w:rsid w:val="0010221C"/>
    <w:rsid w:val="0010251D"/>
    <w:rsid w:val="001028BF"/>
    <w:rsid w:val="00102BB0"/>
    <w:rsid w:val="00103173"/>
    <w:rsid w:val="0010320D"/>
    <w:rsid w:val="00103306"/>
    <w:rsid w:val="0010385F"/>
    <w:rsid w:val="00103E86"/>
    <w:rsid w:val="001041C0"/>
    <w:rsid w:val="00104218"/>
    <w:rsid w:val="001042B3"/>
    <w:rsid w:val="001044F8"/>
    <w:rsid w:val="00104EEB"/>
    <w:rsid w:val="00105127"/>
    <w:rsid w:val="00105757"/>
    <w:rsid w:val="00105926"/>
    <w:rsid w:val="00105C70"/>
    <w:rsid w:val="00105F0D"/>
    <w:rsid w:val="0010607F"/>
    <w:rsid w:val="00106125"/>
    <w:rsid w:val="001062BF"/>
    <w:rsid w:val="001064BA"/>
    <w:rsid w:val="0010675A"/>
    <w:rsid w:val="00107249"/>
    <w:rsid w:val="0010762E"/>
    <w:rsid w:val="00107AE9"/>
    <w:rsid w:val="00107D60"/>
    <w:rsid w:val="001101A7"/>
    <w:rsid w:val="00110228"/>
    <w:rsid w:val="001105CD"/>
    <w:rsid w:val="0011062D"/>
    <w:rsid w:val="00110DA0"/>
    <w:rsid w:val="00110F5E"/>
    <w:rsid w:val="00110F7D"/>
    <w:rsid w:val="00111550"/>
    <w:rsid w:val="00111D46"/>
    <w:rsid w:val="00111DEC"/>
    <w:rsid w:val="00112022"/>
    <w:rsid w:val="00112148"/>
    <w:rsid w:val="00113B01"/>
    <w:rsid w:val="00113DA2"/>
    <w:rsid w:val="00114117"/>
    <w:rsid w:val="00114F4E"/>
    <w:rsid w:val="001158B9"/>
    <w:rsid w:val="00115C02"/>
    <w:rsid w:val="00116616"/>
    <w:rsid w:val="001166A8"/>
    <w:rsid w:val="001169AB"/>
    <w:rsid w:val="00116C19"/>
    <w:rsid w:val="001172D8"/>
    <w:rsid w:val="0011754C"/>
    <w:rsid w:val="00117589"/>
    <w:rsid w:val="00117926"/>
    <w:rsid w:val="00120351"/>
    <w:rsid w:val="00120B84"/>
    <w:rsid w:val="0012127A"/>
    <w:rsid w:val="0012137B"/>
    <w:rsid w:val="00121786"/>
    <w:rsid w:val="00121E8B"/>
    <w:rsid w:val="00122108"/>
    <w:rsid w:val="00122FDB"/>
    <w:rsid w:val="00123130"/>
    <w:rsid w:val="0012397C"/>
    <w:rsid w:val="00123A0E"/>
    <w:rsid w:val="00124565"/>
    <w:rsid w:val="00125080"/>
    <w:rsid w:val="0012518B"/>
    <w:rsid w:val="00125A44"/>
    <w:rsid w:val="00125CE1"/>
    <w:rsid w:val="001268B8"/>
    <w:rsid w:val="00126988"/>
    <w:rsid w:val="0012714E"/>
    <w:rsid w:val="001276C5"/>
    <w:rsid w:val="00127B04"/>
    <w:rsid w:val="00127E1E"/>
    <w:rsid w:val="00130878"/>
    <w:rsid w:val="00131DBA"/>
    <w:rsid w:val="00132529"/>
    <w:rsid w:val="00132626"/>
    <w:rsid w:val="0013273A"/>
    <w:rsid w:val="00132869"/>
    <w:rsid w:val="00132E6E"/>
    <w:rsid w:val="0013317D"/>
    <w:rsid w:val="0013362E"/>
    <w:rsid w:val="00133A7E"/>
    <w:rsid w:val="00133AB4"/>
    <w:rsid w:val="00133D01"/>
    <w:rsid w:val="0013415F"/>
    <w:rsid w:val="00135C57"/>
    <w:rsid w:val="00136566"/>
    <w:rsid w:val="001367E6"/>
    <w:rsid w:val="0013696E"/>
    <w:rsid w:val="001373ED"/>
    <w:rsid w:val="001403E4"/>
    <w:rsid w:val="00140A4B"/>
    <w:rsid w:val="00140EE4"/>
    <w:rsid w:val="0014112A"/>
    <w:rsid w:val="001413EC"/>
    <w:rsid w:val="0014152C"/>
    <w:rsid w:val="00141910"/>
    <w:rsid w:val="00142452"/>
    <w:rsid w:val="001429B0"/>
    <w:rsid w:val="00142F91"/>
    <w:rsid w:val="00143074"/>
    <w:rsid w:val="00143BE0"/>
    <w:rsid w:val="00143E81"/>
    <w:rsid w:val="00143E91"/>
    <w:rsid w:val="001442C1"/>
    <w:rsid w:val="0014467E"/>
    <w:rsid w:val="001455FA"/>
    <w:rsid w:val="001457F9"/>
    <w:rsid w:val="00145E3F"/>
    <w:rsid w:val="00145E97"/>
    <w:rsid w:val="001460D1"/>
    <w:rsid w:val="0014618F"/>
    <w:rsid w:val="001461B7"/>
    <w:rsid w:val="00146639"/>
    <w:rsid w:val="00146E00"/>
    <w:rsid w:val="00147335"/>
    <w:rsid w:val="0014765F"/>
    <w:rsid w:val="00147A17"/>
    <w:rsid w:val="00147C54"/>
    <w:rsid w:val="00147D4D"/>
    <w:rsid w:val="00147F99"/>
    <w:rsid w:val="0015032F"/>
    <w:rsid w:val="001505F1"/>
    <w:rsid w:val="001506C2"/>
    <w:rsid w:val="00150B4B"/>
    <w:rsid w:val="00150D8C"/>
    <w:rsid w:val="00151284"/>
    <w:rsid w:val="00151752"/>
    <w:rsid w:val="00151A69"/>
    <w:rsid w:val="00151ED1"/>
    <w:rsid w:val="00152089"/>
    <w:rsid w:val="001520CC"/>
    <w:rsid w:val="001523AF"/>
    <w:rsid w:val="001524B3"/>
    <w:rsid w:val="00152940"/>
    <w:rsid w:val="0015391F"/>
    <w:rsid w:val="00153D36"/>
    <w:rsid w:val="00154039"/>
    <w:rsid w:val="00155C6C"/>
    <w:rsid w:val="00156484"/>
    <w:rsid w:val="00156A78"/>
    <w:rsid w:val="00156AFD"/>
    <w:rsid w:val="001570C8"/>
    <w:rsid w:val="00157368"/>
    <w:rsid w:val="00157508"/>
    <w:rsid w:val="00160038"/>
    <w:rsid w:val="001602A1"/>
    <w:rsid w:val="001607F4"/>
    <w:rsid w:val="00160BDA"/>
    <w:rsid w:val="0016171D"/>
    <w:rsid w:val="00161D53"/>
    <w:rsid w:val="001625D4"/>
    <w:rsid w:val="001628EA"/>
    <w:rsid w:val="00163229"/>
    <w:rsid w:val="00164174"/>
    <w:rsid w:val="001641DC"/>
    <w:rsid w:val="00164567"/>
    <w:rsid w:val="001654E1"/>
    <w:rsid w:val="001658BF"/>
    <w:rsid w:val="00165D13"/>
    <w:rsid w:val="00167A46"/>
    <w:rsid w:val="00167ABC"/>
    <w:rsid w:val="00170172"/>
    <w:rsid w:val="0017114F"/>
    <w:rsid w:val="001714E5"/>
    <w:rsid w:val="00171595"/>
    <w:rsid w:val="001725A7"/>
    <w:rsid w:val="00172795"/>
    <w:rsid w:val="00172ECE"/>
    <w:rsid w:val="00173D76"/>
    <w:rsid w:val="001740D8"/>
    <w:rsid w:val="00174CE4"/>
    <w:rsid w:val="00174DFA"/>
    <w:rsid w:val="00175773"/>
    <w:rsid w:val="001757EC"/>
    <w:rsid w:val="00177342"/>
    <w:rsid w:val="0018058D"/>
    <w:rsid w:val="00180597"/>
    <w:rsid w:val="00180A47"/>
    <w:rsid w:val="00180DC1"/>
    <w:rsid w:val="00181615"/>
    <w:rsid w:val="00181883"/>
    <w:rsid w:val="001819D0"/>
    <w:rsid w:val="00181FC1"/>
    <w:rsid w:val="00182192"/>
    <w:rsid w:val="0018366F"/>
    <w:rsid w:val="00183729"/>
    <w:rsid w:val="001837CC"/>
    <w:rsid w:val="001841C5"/>
    <w:rsid w:val="001843E2"/>
    <w:rsid w:val="00184F74"/>
    <w:rsid w:val="00185F8D"/>
    <w:rsid w:val="001863B8"/>
    <w:rsid w:val="001864EE"/>
    <w:rsid w:val="001869D4"/>
    <w:rsid w:val="00186F1F"/>
    <w:rsid w:val="00187146"/>
    <w:rsid w:val="00187C8F"/>
    <w:rsid w:val="0019005B"/>
    <w:rsid w:val="00190C49"/>
    <w:rsid w:val="001912D6"/>
    <w:rsid w:val="00191421"/>
    <w:rsid w:val="001939C6"/>
    <w:rsid w:val="00193E06"/>
    <w:rsid w:val="00193F10"/>
    <w:rsid w:val="00194594"/>
    <w:rsid w:val="0019470C"/>
    <w:rsid w:val="00195279"/>
    <w:rsid w:val="00195474"/>
    <w:rsid w:val="00196027"/>
    <w:rsid w:val="001962E4"/>
    <w:rsid w:val="00196CC7"/>
    <w:rsid w:val="001972A3"/>
    <w:rsid w:val="00197594"/>
    <w:rsid w:val="001A0587"/>
    <w:rsid w:val="001A0639"/>
    <w:rsid w:val="001A077B"/>
    <w:rsid w:val="001A183E"/>
    <w:rsid w:val="001A2708"/>
    <w:rsid w:val="001A2E57"/>
    <w:rsid w:val="001A2FE8"/>
    <w:rsid w:val="001A33C5"/>
    <w:rsid w:val="001A383B"/>
    <w:rsid w:val="001A3CEC"/>
    <w:rsid w:val="001A40BE"/>
    <w:rsid w:val="001A433F"/>
    <w:rsid w:val="001A439B"/>
    <w:rsid w:val="001A45CA"/>
    <w:rsid w:val="001A4E2B"/>
    <w:rsid w:val="001A5328"/>
    <w:rsid w:val="001A55FE"/>
    <w:rsid w:val="001A5CD1"/>
    <w:rsid w:val="001A5FA4"/>
    <w:rsid w:val="001A62C0"/>
    <w:rsid w:val="001A6C45"/>
    <w:rsid w:val="001A6E25"/>
    <w:rsid w:val="001A73B2"/>
    <w:rsid w:val="001A7F94"/>
    <w:rsid w:val="001B0897"/>
    <w:rsid w:val="001B0AFD"/>
    <w:rsid w:val="001B1016"/>
    <w:rsid w:val="001B13CF"/>
    <w:rsid w:val="001B16E3"/>
    <w:rsid w:val="001B1936"/>
    <w:rsid w:val="001B1B80"/>
    <w:rsid w:val="001B1DA1"/>
    <w:rsid w:val="001B2DFC"/>
    <w:rsid w:val="001B36A7"/>
    <w:rsid w:val="001B3BB2"/>
    <w:rsid w:val="001B3E0E"/>
    <w:rsid w:val="001B49F2"/>
    <w:rsid w:val="001B4DC1"/>
    <w:rsid w:val="001B4E2B"/>
    <w:rsid w:val="001B53EB"/>
    <w:rsid w:val="001B5438"/>
    <w:rsid w:val="001B562F"/>
    <w:rsid w:val="001B5A7E"/>
    <w:rsid w:val="001B6675"/>
    <w:rsid w:val="001B6DF7"/>
    <w:rsid w:val="001B6EA4"/>
    <w:rsid w:val="001B7688"/>
    <w:rsid w:val="001B7860"/>
    <w:rsid w:val="001B7F32"/>
    <w:rsid w:val="001C1C5F"/>
    <w:rsid w:val="001C2226"/>
    <w:rsid w:val="001C25B9"/>
    <w:rsid w:val="001C2658"/>
    <w:rsid w:val="001C2747"/>
    <w:rsid w:val="001C2A9B"/>
    <w:rsid w:val="001C3563"/>
    <w:rsid w:val="001C43AD"/>
    <w:rsid w:val="001C474A"/>
    <w:rsid w:val="001C47FE"/>
    <w:rsid w:val="001C4FF9"/>
    <w:rsid w:val="001C50AD"/>
    <w:rsid w:val="001C5ADE"/>
    <w:rsid w:val="001C5E29"/>
    <w:rsid w:val="001C6353"/>
    <w:rsid w:val="001C67FB"/>
    <w:rsid w:val="001C7054"/>
    <w:rsid w:val="001C70EB"/>
    <w:rsid w:val="001C7181"/>
    <w:rsid w:val="001C7511"/>
    <w:rsid w:val="001C78C1"/>
    <w:rsid w:val="001C7C5B"/>
    <w:rsid w:val="001D0BC3"/>
    <w:rsid w:val="001D0EE6"/>
    <w:rsid w:val="001D11A2"/>
    <w:rsid w:val="001D1405"/>
    <w:rsid w:val="001D1437"/>
    <w:rsid w:val="001D1CC9"/>
    <w:rsid w:val="001D1FFF"/>
    <w:rsid w:val="001D29FA"/>
    <w:rsid w:val="001D2BA6"/>
    <w:rsid w:val="001D35F0"/>
    <w:rsid w:val="001D42A8"/>
    <w:rsid w:val="001D4307"/>
    <w:rsid w:val="001D4D58"/>
    <w:rsid w:val="001D4F7C"/>
    <w:rsid w:val="001D51ED"/>
    <w:rsid w:val="001D618C"/>
    <w:rsid w:val="001D6319"/>
    <w:rsid w:val="001D655A"/>
    <w:rsid w:val="001D7037"/>
    <w:rsid w:val="001D72EC"/>
    <w:rsid w:val="001D74FF"/>
    <w:rsid w:val="001D7B5D"/>
    <w:rsid w:val="001D7DB1"/>
    <w:rsid w:val="001E09C4"/>
    <w:rsid w:val="001E0BC9"/>
    <w:rsid w:val="001E0CBB"/>
    <w:rsid w:val="001E0FF2"/>
    <w:rsid w:val="001E116E"/>
    <w:rsid w:val="001E178A"/>
    <w:rsid w:val="001E287D"/>
    <w:rsid w:val="001E2E0B"/>
    <w:rsid w:val="001E326C"/>
    <w:rsid w:val="001E3842"/>
    <w:rsid w:val="001E3BC5"/>
    <w:rsid w:val="001E53D6"/>
    <w:rsid w:val="001E5452"/>
    <w:rsid w:val="001E5789"/>
    <w:rsid w:val="001E588B"/>
    <w:rsid w:val="001E5E67"/>
    <w:rsid w:val="001E6C8B"/>
    <w:rsid w:val="001E7487"/>
    <w:rsid w:val="001E7AE6"/>
    <w:rsid w:val="001E7CD5"/>
    <w:rsid w:val="001F0E78"/>
    <w:rsid w:val="001F0FEC"/>
    <w:rsid w:val="001F13EC"/>
    <w:rsid w:val="001F1FB2"/>
    <w:rsid w:val="001F2771"/>
    <w:rsid w:val="001F33C3"/>
    <w:rsid w:val="001F35E5"/>
    <w:rsid w:val="001F374C"/>
    <w:rsid w:val="001F42FB"/>
    <w:rsid w:val="001F594D"/>
    <w:rsid w:val="001F6BE7"/>
    <w:rsid w:val="001F726B"/>
    <w:rsid w:val="001F793E"/>
    <w:rsid w:val="001F7C1D"/>
    <w:rsid w:val="0020011A"/>
    <w:rsid w:val="00200EAB"/>
    <w:rsid w:val="00200F10"/>
    <w:rsid w:val="0020131C"/>
    <w:rsid w:val="00201341"/>
    <w:rsid w:val="0020145D"/>
    <w:rsid w:val="00201659"/>
    <w:rsid w:val="002018A5"/>
    <w:rsid w:val="00201A65"/>
    <w:rsid w:val="00202032"/>
    <w:rsid w:val="002020CF"/>
    <w:rsid w:val="002029C7"/>
    <w:rsid w:val="002032B9"/>
    <w:rsid w:val="002033AF"/>
    <w:rsid w:val="0020358E"/>
    <w:rsid w:val="00203AA7"/>
    <w:rsid w:val="00203D2B"/>
    <w:rsid w:val="0020443A"/>
    <w:rsid w:val="00204C3B"/>
    <w:rsid w:val="00205D82"/>
    <w:rsid w:val="00205F15"/>
    <w:rsid w:val="002062A3"/>
    <w:rsid w:val="002062F5"/>
    <w:rsid w:val="00207114"/>
    <w:rsid w:val="002079C5"/>
    <w:rsid w:val="00207F00"/>
    <w:rsid w:val="002103AA"/>
    <w:rsid w:val="0021043C"/>
    <w:rsid w:val="00210569"/>
    <w:rsid w:val="00210585"/>
    <w:rsid w:val="00210A54"/>
    <w:rsid w:val="00210DDE"/>
    <w:rsid w:val="00211E91"/>
    <w:rsid w:val="00212542"/>
    <w:rsid w:val="00212695"/>
    <w:rsid w:val="00212C56"/>
    <w:rsid w:val="002131AC"/>
    <w:rsid w:val="00213342"/>
    <w:rsid w:val="0021354C"/>
    <w:rsid w:val="00213CF9"/>
    <w:rsid w:val="00213EB0"/>
    <w:rsid w:val="00214120"/>
    <w:rsid w:val="0021475B"/>
    <w:rsid w:val="00215445"/>
    <w:rsid w:val="002154CB"/>
    <w:rsid w:val="002155FE"/>
    <w:rsid w:val="002156C0"/>
    <w:rsid w:val="00215934"/>
    <w:rsid w:val="00215BD0"/>
    <w:rsid w:val="00215E24"/>
    <w:rsid w:val="00216471"/>
    <w:rsid w:val="00216698"/>
    <w:rsid w:val="00216DD4"/>
    <w:rsid w:val="00216EE5"/>
    <w:rsid w:val="002170ED"/>
    <w:rsid w:val="002173CC"/>
    <w:rsid w:val="00217DD3"/>
    <w:rsid w:val="00220829"/>
    <w:rsid w:val="0022094C"/>
    <w:rsid w:val="002209A6"/>
    <w:rsid w:val="00220E90"/>
    <w:rsid w:val="00220FEC"/>
    <w:rsid w:val="00221B8B"/>
    <w:rsid w:val="00221BB2"/>
    <w:rsid w:val="00221BDC"/>
    <w:rsid w:val="00221D9D"/>
    <w:rsid w:val="00222038"/>
    <w:rsid w:val="00222612"/>
    <w:rsid w:val="00222664"/>
    <w:rsid w:val="002229A5"/>
    <w:rsid w:val="00222A2C"/>
    <w:rsid w:val="00222B71"/>
    <w:rsid w:val="0022316F"/>
    <w:rsid w:val="00223467"/>
    <w:rsid w:val="00223AFB"/>
    <w:rsid w:val="00223E1D"/>
    <w:rsid w:val="00224618"/>
    <w:rsid w:val="0022465B"/>
    <w:rsid w:val="002251B6"/>
    <w:rsid w:val="0022564E"/>
    <w:rsid w:val="00225737"/>
    <w:rsid w:val="00225B0B"/>
    <w:rsid w:val="00225BB0"/>
    <w:rsid w:val="00225C39"/>
    <w:rsid w:val="00226441"/>
    <w:rsid w:val="002264CA"/>
    <w:rsid w:val="00226772"/>
    <w:rsid w:val="00226D97"/>
    <w:rsid w:val="00227D1D"/>
    <w:rsid w:val="00230173"/>
    <w:rsid w:val="002302AA"/>
    <w:rsid w:val="00231500"/>
    <w:rsid w:val="002316E0"/>
    <w:rsid w:val="002319A6"/>
    <w:rsid w:val="00231D16"/>
    <w:rsid w:val="0023228A"/>
    <w:rsid w:val="00232600"/>
    <w:rsid w:val="00232632"/>
    <w:rsid w:val="002334E3"/>
    <w:rsid w:val="002336D4"/>
    <w:rsid w:val="00233ABF"/>
    <w:rsid w:val="00233F63"/>
    <w:rsid w:val="0023480E"/>
    <w:rsid w:val="00234A27"/>
    <w:rsid w:val="00234EAD"/>
    <w:rsid w:val="0023529D"/>
    <w:rsid w:val="00237C0A"/>
    <w:rsid w:val="00237D56"/>
    <w:rsid w:val="002404BF"/>
    <w:rsid w:val="00240721"/>
    <w:rsid w:val="0024084F"/>
    <w:rsid w:val="00240F0F"/>
    <w:rsid w:val="00241088"/>
    <w:rsid w:val="002414B7"/>
    <w:rsid w:val="00241567"/>
    <w:rsid w:val="00242235"/>
    <w:rsid w:val="0024233E"/>
    <w:rsid w:val="002426C3"/>
    <w:rsid w:val="002430C5"/>
    <w:rsid w:val="00243100"/>
    <w:rsid w:val="002435E6"/>
    <w:rsid w:val="002436CD"/>
    <w:rsid w:val="00243791"/>
    <w:rsid w:val="00243D92"/>
    <w:rsid w:val="00244694"/>
    <w:rsid w:val="0024495B"/>
    <w:rsid w:val="002449BE"/>
    <w:rsid w:val="002450C1"/>
    <w:rsid w:val="00245778"/>
    <w:rsid w:val="00245DF3"/>
    <w:rsid w:val="002460FD"/>
    <w:rsid w:val="0024768F"/>
    <w:rsid w:val="00247B59"/>
    <w:rsid w:val="00247C7E"/>
    <w:rsid w:val="002500EF"/>
    <w:rsid w:val="00250F29"/>
    <w:rsid w:val="0025108A"/>
    <w:rsid w:val="0025133B"/>
    <w:rsid w:val="002529E1"/>
    <w:rsid w:val="00252C71"/>
    <w:rsid w:val="002535F9"/>
    <w:rsid w:val="00253E2C"/>
    <w:rsid w:val="00254633"/>
    <w:rsid w:val="00254964"/>
    <w:rsid w:val="00254D39"/>
    <w:rsid w:val="0025553B"/>
    <w:rsid w:val="00255667"/>
    <w:rsid w:val="002558FE"/>
    <w:rsid w:val="00255DDE"/>
    <w:rsid w:val="00255E2B"/>
    <w:rsid w:val="00255E41"/>
    <w:rsid w:val="00255F22"/>
    <w:rsid w:val="002561F1"/>
    <w:rsid w:val="0025663B"/>
    <w:rsid w:val="0025742B"/>
    <w:rsid w:val="0025762C"/>
    <w:rsid w:val="00257661"/>
    <w:rsid w:val="00257A71"/>
    <w:rsid w:val="00257E6F"/>
    <w:rsid w:val="00260095"/>
    <w:rsid w:val="0026051C"/>
    <w:rsid w:val="002607AA"/>
    <w:rsid w:val="0026088A"/>
    <w:rsid w:val="0026159B"/>
    <w:rsid w:val="00261749"/>
    <w:rsid w:val="002621E1"/>
    <w:rsid w:val="0026236D"/>
    <w:rsid w:val="00263D30"/>
    <w:rsid w:val="00264197"/>
    <w:rsid w:val="0026419B"/>
    <w:rsid w:val="0026427C"/>
    <w:rsid w:val="00264458"/>
    <w:rsid w:val="00265CE2"/>
    <w:rsid w:val="00265E79"/>
    <w:rsid w:val="00266416"/>
    <w:rsid w:val="0027095B"/>
    <w:rsid w:val="00270C5F"/>
    <w:rsid w:val="00270C9A"/>
    <w:rsid w:val="00271286"/>
    <w:rsid w:val="00271FFE"/>
    <w:rsid w:val="002723F3"/>
    <w:rsid w:val="00272686"/>
    <w:rsid w:val="00272C86"/>
    <w:rsid w:val="0027344D"/>
    <w:rsid w:val="002735CE"/>
    <w:rsid w:val="00274318"/>
    <w:rsid w:val="002743A1"/>
    <w:rsid w:val="00274D53"/>
    <w:rsid w:val="00274EAC"/>
    <w:rsid w:val="00274F48"/>
    <w:rsid w:val="002752AA"/>
    <w:rsid w:val="00275828"/>
    <w:rsid w:val="00275BD8"/>
    <w:rsid w:val="0027618B"/>
    <w:rsid w:val="002761CF"/>
    <w:rsid w:val="002762A0"/>
    <w:rsid w:val="002767C5"/>
    <w:rsid w:val="002767FC"/>
    <w:rsid w:val="00276E4A"/>
    <w:rsid w:val="00277084"/>
    <w:rsid w:val="002771D1"/>
    <w:rsid w:val="00277726"/>
    <w:rsid w:val="00277CB4"/>
    <w:rsid w:val="00280029"/>
    <w:rsid w:val="00281198"/>
    <w:rsid w:val="00281A7B"/>
    <w:rsid w:val="00281B8A"/>
    <w:rsid w:val="00281C5A"/>
    <w:rsid w:val="002821D7"/>
    <w:rsid w:val="0028238A"/>
    <w:rsid w:val="00282469"/>
    <w:rsid w:val="00282906"/>
    <w:rsid w:val="00283613"/>
    <w:rsid w:val="00283D92"/>
    <w:rsid w:val="002840DE"/>
    <w:rsid w:val="00284536"/>
    <w:rsid w:val="00284595"/>
    <w:rsid w:val="00285874"/>
    <w:rsid w:val="00285B30"/>
    <w:rsid w:val="00287C0F"/>
    <w:rsid w:val="00290738"/>
    <w:rsid w:val="00290F67"/>
    <w:rsid w:val="0029153D"/>
    <w:rsid w:val="002933AE"/>
    <w:rsid w:val="002939DF"/>
    <w:rsid w:val="002944F8"/>
    <w:rsid w:val="002948CA"/>
    <w:rsid w:val="00294D43"/>
    <w:rsid w:val="00295606"/>
    <w:rsid w:val="0029754B"/>
    <w:rsid w:val="00297568"/>
    <w:rsid w:val="00297E10"/>
    <w:rsid w:val="00297E18"/>
    <w:rsid w:val="002A0546"/>
    <w:rsid w:val="002A08BD"/>
    <w:rsid w:val="002A094C"/>
    <w:rsid w:val="002A0D42"/>
    <w:rsid w:val="002A1080"/>
    <w:rsid w:val="002A137A"/>
    <w:rsid w:val="002A16A1"/>
    <w:rsid w:val="002A2A6D"/>
    <w:rsid w:val="002A2B6B"/>
    <w:rsid w:val="002A2C36"/>
    <w:rsid w:val="002A3153"/>
    <w:rsid w:val="002A3494"/>
    <w:rsid w:val="002A4255"/>
    <w:rsid w:val="002A4E7B"/>
    <w:rsid w:val="002A565B"/>
    <w:rsid w:val="002A57D9"/>
    <w:rsid w:val="002A6A9C"/>
    <w:rsid w:val="002A71AE"/>
    <w:rsid w:val="002A7BE1"/>
    <w:rsid w:val="002B06F8"/>
    <w:rsid w:val="002B11D9"/>
    <w:rsid w:val="002B11FE"/>
    <w:rsid w:val="002B1282"/>
    <w:rsid w:val="002B13AB"/>
    <w:rsid w:val="002B1DFE"/>
    <w:rsid w:val="002B2E06"/>
    <w:rsid w:val="002B3076"/>
    <w:rsid w:val="002B363E"/>
    <w:rsid w:val="002B41D4"/>
    <w:rsid w:val="002B4317"/>
    <w:rsid w:val="002B4509"/>
    <w:rsid w:val="002B454B"/>
    <w:rsid w:val="002B49BF"/>
    <w:rsid w:val="002B511A"/>
    <w:rsid w:val="002B5303"/>
    <w:rsid w:val="002B5D7B"/>
    <w:rsid w:val="002B5DA0"/>
    <w:rsid w:val="002B5E1D"/>
    <w:rsid w:val="002B65EF"/>
    <w:rsid w:val="002B67B8"/>
    <w:rsid w:val="002B6DB4"/>
    <w:rsid w:val="002B7B80"/>
    <w:rsid w:val="002B7DCF"/>
    <w:rsid w:val="002C05A0"/>
    <w:rsid w:val="002C08FB"/>
    <w:rsid w:val="002C0913"/>
    <w:rsid w:val="002C09A2"/>
    <w:rsid w:val="002C0E2B"/>
    <w:rsid w:val="002C1599"/>
    <w:rsid w:val="002C1849"/>
    <w:rsid w:val="002C30A6"/>
    <w:rsid w:val="002C3293"/>
    <w:rsid w:val="002C3B1E"/>
    <w:rsid w:val="002C402E"/>
    <w:rsid w:val="002C4397"/>
    <w:rsid w:val="002C43CC"/>
    <w:rsid w:val="002C4423"/>
    <w:rsid w:val="002C4FA8"/>
    <w:rsid w:val="002C53E6"/>
    <w:rsid w:val="002C564A"/>
    <w:rsid w:val="002C59F5"/>
    <w:rsid w:val="002C5BA6"/>
    <w:rsid w:val="002C5C0E"/>
    <w:rsid w:val="002C6401"/>
    <w:rsid w:val="002C65D3"/>
    <w:rsid w:val="002C6C6C"/>
    <w:rsid w:val="002C6FF8"/>
    <w:rsid w:val="002D0050"/>
    <w:rsid w:val="002D047C"/>
    <w:rsid w:val="002D057F"/>
    <w:rsid w:val="002D09F9"/>
    <w:rsid w:val="002D1A4C"/>
    <w:rsid w:val="002D1F8C"/>
    <w:rsid w:val="002D268C"/>
    <w:rsid w:val="002D2D9F"/>
    <w:rsid w:val="002D2F5D"/>
    <w:rsid w:val="002D3277"/>
    <w:rsid w:val="002D3DE1"/>
    <w:rsid w:val="002D4A3F"/>
    <w:rsid w:val="002D4F2E"/>
    <w:rsid w:val="002D586A"/>
    <w:rsid w:val="002D59F3"/>
    <w:rsid w:val="002D5CB6"/>
    <w:rsid w:val="002D5F2E"/>
    <w:rsid w:val="002D6F96"/>
    <w:rsid w:val="002D7F93"/>
    <w:rsid w:val="002E04AD"/>
    <w:rsid w:val="002E0804"/>
    <w:rsid w:val="002E122D"/>
    <w:rsid w:val="002E1509"/>
    <w:rsid w:val="002E22B6"/>
    <w:rsid w:val="002E267B"/>
    <w:rsid w:val="002E273C"/>
    <w:rsid w:val="002E2F9F"/>
    <w:rsid w:val="002E3671"/>
    <w:rsid w:val="002E4171"/>
    <w:rsid w:val="002E44E5"/>
    <w:rsid w:val="002E4B05"/>
    <w:rsid w:val="002E4B1D"/>
    <w:rsid w:val="002E5111"/>
    <w:rsid w:val="002E518A"/>
    <w:rsid w:val="002E6091"/>
    <w:rsid w:val="002E617D"/>
    <w:rsid w:val="002E636A"/>
    <w:rsid w:val="002E6DDD"/>
    <w:rsid w:val="002E7A3F"/>
    <w:rsid w:val="002E7C1E"/>
    <w:rsid w:val="002F0A16"/>
    <w:rsid w:val="002F0DAE"/>
    <w:rsid w:val="002F1100"/>
    <w:rsid w:val="002F1711"/>
    <w:rsid w:val="002F19A0"/>
    <w:rsid w:val="002F243E"/>
    <w:rsid w:val="002F24BA"/>
    <w:rsid w:val="002F2AB1"/>
    <w:rsid w:val="002F31EB"/>
    <w:rsid w:val="002F3845"/>
    <w:rsid w:val="002F3937"/>
    <w:rsid w:val="002F45AA"/>
    <w:rsid w:val="002F5564"/>
    <w:rsid w:val="002F6BF6"/>
    <w:rsid w:val="002F72C1"/>
    <w:rsid w:val="003002FE"/>
    <w:rsid w:val="00302990"/>
    <w:rsid w:val="00302FB6"/>
    <w:rsid w:val="00303D0C"/>
    <w:rsid w:val="0030421E"/>
    <w:rsid w:val="00304295"/>
    <w:rsid w:val="003042CE"/>
    <w:rsid w:val="00304AFC"/>
    <w:rsid w:val="00304D24"/>
    <w:rsid w:val="003062B0"/>
    <w:rsid w:val="003067C3"/>
    <w:rsid w:val="00306A52"/>
    <w:rsid w:val="003077DE"/>
    <w:rsid w:val="00307EA0"/>
    <w:rsid w:val="0031063E"/>
    <w:rsid w:val="00310659"/>
    <w:rsid w:val="00311AE5"/>
    <w:rsid w:val="00311CF0"/>
    <w:rsid w:val="00312BDC"/>
    <w:rsid w:val="00312D2C"/>
    <w:rsid w:val="00312E0E"/>
    <w:rsid w:val="003136C4"/>
    <w:rsid w:val="00313E43"/>
    <w:rsid w:val="00313FF4"/>
    <w:rsid w:val="003149A0"/>
    <w:rsid w:val="00314A50"/>
    <w:rsid w:val="00314F92"/>
    <w:rsid w:val="0031586E"/>
    <w:rsid w:val="00315C56"/>
    <w:rsid w:val="003160FB"/>
    <w:rsid w:val="00316264"/>
    <w:rsid w:val="00316337"/>
    <w:rsid w:val="003173E5"/>
    <w:rsid w:val="003175AC"/>
    <w:rsid w:val="003200CA"/>
    <w:rsid w:val="003201A2"/>
    <w:rsid w:val="003208B8"/>
    <w:rsid w:val="003214AB"/>
    <w:rsid w:val="003214CA"/>
    <w:rsid w:val="0032179C"/>
    <w:rsid w:val="00322ECE"/>
    <w:rsid w:val="00323D3C"/>
    <w:rsid w:val="003252DC"/>
    <w:rsid w:val="003253C1"/>
    <w:rsid w:val="003255EE"/>
    <w:rsid w:val="0032648B"/>
    <w:rsid w:val="003266DD"/>
    <w:rsid w:val="00326A73"/>
    <w:rsid w:val="0032720E"/>
    <w:rsid w:val="00327503"/>
    <w:rsid w:val="00327B0F"/>
    <w:rsid w:val="00327B77"/>
    <w:rsid w:val="00327C6A"/>
    <w:rsid w:val="00330CF5"/>
    <w:rsid w:val="003316A6"/>
    <w:rsid w:val="0033184C"/>
    <w:rsid w:val="00332128"/>
    <w:rsid w:val="0033273A"/>
    <w:rsid w:val="00332C97"/>
    <w:rsid w:val="003334F3"/>
    <w:rsid w:val="00333C0E"/>
    <w:rsid w:val="00333DEB"/>
    <w:rsid w:val="00333EA4"/>
    <w:rsid w:val="00334C36"/>
    <w:rsid w:val="00335541"/>
    <w:rsid w:val="0033589C"/>
    <w:rsid w:val="00335BC2"/>
    <w:rsid w:val="003361F3"/>
    <w:rsid w:val="003362CE"/>
    <w:rsid w:val="003365DC"/>
    <w:rsid w:val="0033675E"/>
    <w:rsid w:val="00336B38"/>
    <w:rsid w:val="00336C7B"/>
    <w:rsid w:val="00336CB3"/>
    <w:rsid w:val="00336D62"/>
    <w:rsid w:val="0033736D"/>
    <w:rsid w:val="0033782A"/>
    <w:rsid w:val="00337D25"/>
    <w:rsid w:val="00337EA5"/>
    <w:rsid w:val="00337F48"/>
    <w:rsid w:val="00340053"/>
    <w:rsid w:val="00340587"/>
    <w:rsid w:val="0034127D"/>
    <w:rsid w:val="00342290"/>
    <w:rsid w:val="0034232D"/>
    <w:rsid w:val="00343FE6"/>
    <w:rsid w:val="003446E1"/>
    <w:rsid w:val="00344AC0"/>
    <w:rsid w:val="00344FC0"/>
    <w:rsid w:val="00345137"/>
    <w:rsid w:val="0034541D"/>
    <w:rsid w:val="003454C3"/>
    <w:rsid w:val="003454FC"/>
    <w:rsid w:val="00345822"/>
    <w:rsid w:val="003464C8"/>
    <w:rsid w:val="00347516"/>
    <w:rsid w:val="00347579"/>
    <w:rsid w:val="0035067C"/>
    <w:rsid w:val="0035099E"/>
    <w:rsid w:val="00350CB9"/>
    <w:rsid w:val="0035180D"/>
    <w:rsid w:val="00351CC5"/>
    <w:rsid w:val="00352266"/>
    <w:rsid w:val="00352451"/>
    <w:rsid w:val="003527DB"/>
    <w:rsid w:val="00352BD8"/>
    <w:rsid w:val="00352DA0"/>
    <w:rsid w:val="003538E7"/>
    <w:rsid w:val="0035391A"/>
    <w:rsid w:val="00355233"/>
    <w:rsid w:val="00355294"/>
    <w:rsid w:val="00355CA4"/>
    <w:rsid w:val="00356D97"/>
    <w:rsid w:val="00356FBC"/>
    <w:rsid w:val="0036011B"/>
    <w:rsid w:val="00360358"/>
    <w:rsid w:val="00360EB0"/>
    <w:rsid w:val="00361349"/>
    <w:rsid w:val="003614CC"/>
    <w:rsid w:val="003616B1"/>
    <w:rsid w:val="00361AF6"/>
    <w:rsid w:val="00361F02"/>
    <w:rsid w:val="00362208"/>
    <w:rsid w:val="0036236E"/>
    <w:rsid w:val="00363245"/>
    <w:rsid w:val="003633FB"/>
    <w:rsid w:val="00363795"/>
    <w:rsid w:val="0036401C"/>
    <w:rsid w:val="003646AC"/>
    <w:rsid w:val="00364A81"/>
    <w:rsid w:val="00364C47"/>
    <w:rsid w:val="00364D42"/>
    <w:rsid w:val="0036551D"/>
    <w:rsid w:val="003658D4"/>
    <w:rsid w:val="00365C56"/>
    <w:rsid w:val="00366385"/>
    <w:rsid w:val="00366413"/>
    <w:rsid w:val="00366CB0"/>
    <w:rsid w:val="00366F33"/>
    <w:rsid w:val="00367174"/>
    <w:rsid w:val="0036720F"/>
    <w:rsid w:val="00367249"/>
    <w:rsid w:val="003677A5"/>
    <w:rsid w:val="003679F8"/>
    <w:rsid w:val="00370E4A"/>
    <w:rsid w:val="00370F21"/>
    <w:rsid w:val="0037133F"/>
    <w:rsid w:val="003718A2"/>
    <w:rsid w:val="0037221B"/>
    <w:rsid w:val="003723DB"/>
    <w:rsid w:val="00372B0E"/>
    <w:rsid w:val="00374AC4"/>
    <w:rsid w:val="00376195"/>
    <w:rsid w:val="00376B07"/>
    <w:rsid w:val="00376B40"/>
    <w:rsid w:val="00377241"/>
    <w:rsid w:val="0037746C"/>
    <w:rsid w:val="003779C0"/>
    <w:rsid w:val="003779D7"/>
    <w:rsid w:val="00377A1F"/>
    <w:rsid w:val="00377BC6"/>
    <w:rsid w:val="003801B1"/>
    <w:rsid w:val="00380494"/>
    <w:rsid w:val="0038077D"/>
    <w:rsid w:val="003807D4"/>
    <w:rsid w:val="00380A51"/>
    <w:rsid w:val="00380A9D"/>
    <w:rsid w:val="00380B12"/>
    <w:rsid w:val="00380B45"/>
    <w:rsid w:val="0038144B"/>
    <w:rsid w:val="00382096"/>
    <w:rsid w:val="0038235D"/>
    <w:rsid w:val="003828BA"/>
    <w:rsid w:val="00382F87"/>
    <w:rsid w:val="003837D5"/>
    <w:rsid w:val="00384448"/>
    <w:rsid w:val="00385E91"/>
    <w:rsid w:val="0038618F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1E62"/>
    <w:rsid w:val="00392402"/>
    <w:rsid w:val="00392428"/>
    <w:rsid w:val="003932ED"/>
    <w:rsid w:val="00393364"/>
    <w:rsid w:val="0039344F"/>
    <w:rsid w:val="00393AA7"/>
    <w:rsid w:val="003948BD"/>
    <w:rsid w:val="00394BF6"/>
    <w:rsid w:val="00395B08"/>
    <w:rsid w:val="00395F70"/>
    <w:rsid w:val="003961DB"/>
    <w:rsid w:val="00396291"/>
    <w:rsid w:val="003963DC"/>
    <w:rsid w:val="003967ED"/>
    <w:rsid w:val="00397579"/>
    <w:rsid w:val="003A01FC"/>
    <w:rsid w:val="003A0726"/>
    <w:rsid w:val="003A0785"/>
    <w:rsid w:val="003A12A2"/>
    <w:rsid w:val="003A254A"/>
    <w:rsid w:val="003A25CE"/>
    <w:rsid w:val="003A2BD5"/>
    <w:rsid w:val="003A343D"/>
    <w:rsid w:val="003A4268"/>
    <w:rsid w:val="003A4417"/>
    <w:rsid w:val="003A4431"/>
    <w:rsid w:val="003A4F8D"/>
    <w:rsid w:val="003A759F"/>
    <w:rsid w:val="003A7B8F"/>
    <w:rsid w:val="003A7F16"/>
    <w:rsid w:val="003B0738"/>
    <w:rsid w:val="003B1A39"/>
    <w:rsid w:val="003B1A8C"/>
    <w:rsid w:val="003B1C71"/>
    <w:rsid w:val="003B2191"/>
    <w:rsid w:val="003B245C"/>
    <w:rsid w:val="003B2CFA"/>
    <w:rsid w:val="003B30C0"/>
    <w:rsid w:val="003B3227"/>
    <w:rsid w:val="003B3306"/>
    <w:rsid w:val="003B3570"/>
    <w:rsid w:val="003B378D"/>
    <w:rsid w:val="003B3847"/>
    <w:rsid w:val="003B4454"/>
    <w:rsid w:val="003B4524"/>
    <w:rsid w:val="003B45EB"/>
    <w:rsid w:val="003B4662"/>
    <w:rsid w:val="003B46F9"/>
    <w:rsid w:val="003B4ACC"/>
    <w:rsid w:val="003B4D1C"/>
    <w:rsid w:val="003B4D28"/>
    <w:rsid w:val="003B4EE6"/>
    <w:rsid w:val="003B4FAC"/>
    <w:rsid w:val="003B5128"/>
    <w:rsid w:val="003B5843"/>
    <w:rsid w:val="003B5857"/>
    <w:rsid w:val="003B5B81"/>
    <w:rsid w:val="003B62E6"/>
    <w:rsid w:val="003B664A"/>
    <w:rsid w:val="003B68BC"/>
    <w:rsid w:val="003B6947"/>
    <w:rsid w:val="003B6CB5"/>
    <w:rsid w:val="003B7B34"/>
    <w:rsid w:val="003B7F84"/>
    <w:rsid w:val="003C12E9"/>
    <w:rsid w:val="003C142C"/>
    <w:rsid w:val="003C4853"/>
    <w:rsid w:val="003C4E5B"/>
    <w:rsid w:val="003C5880"/>
    <w:rsid w:val="003C5BB8"/>
    <w:rsid w:val="003C7537"/>
    <w:rsid w:val="003C7B1B"/>
    <w:rsid w:val="003C7F0D"/>
    <w:rsid w:val="003D047D"/>
    <w:rsid w:val="003D070E"/>
    <w:rsid w:val="003D179B"/>
    <w:rsid w:val="003D2092"/>
    <w:rsid w:val="003D236A"/>
    <w:rsid w:val="003D2EDD"/>
    <w:rsid w:val="003D2F59"/>
    <w:rsid w:val="003D379E"/>
    <w:rsid w:val="003D3CB3"/>
    <w:rsid w:val="003D40F3"/>
    <w:rsid w:val="003D44F0"/>
    <w:rsid w:val="003D4830"/>
    <w:rsid w:val="003D4924"/>
    <w:rsid w:val="003D4E37"/>
    <w:rsid w:val="003D5384"/>
    <w:rsid w:val="003D696E"/>
    <w:rsid w:val="003D70F2"/>
    <w:rsid w:val="003D7D7F"/>
    <w:rsid w:val="003E00B5"/>
    <w:rsid w:val="003E0CC1"/>
    <w:rsid w:val="003E0E33"/>
    <w:rsid w:val="003E0F1A"/>
    <w:rsid w:val="003E0F70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A0B"/>
    <w:rsid w:val="003E4D3D"/>
    <w:rsid w:val="003E57F2"/>
    <w:rsid w:val="003E5B14"/>
    <w:rsid w:val="003E5BB7"/>
    <w:rsid w:val="003E5BFB"/>
    <w:rsid w:val="003E6956"/>
    <w:rsid w:val="003E6CDC"/>
    <w:rsid w:val="003E6E37"/>
    <w:rsid w:val="003E75D1"/>
    <w:rsid w:val="003E7E18"/>
    <w:rsid w:val="003E7E70"/>
    <w:rsid w:val="003F043D"/>
    <w:rsid w:val="003F0BE1"/>
    <w:rsid w:val="003F0FE4"/>
    <w:rsid w:val="003F0FED"/>
    <w:rsid w:val="003F1420"/>
    <w:rsid w:val="003F185F"/>
    <w:rsid w:val="003F219C"/>
    <w:rsid w:val="003F2B45"/>
    <w:rsid w:val="003F2BD9"/>
    <w:rsid w:val="003F2C41"/>
    <w:rsid w:val="003F2EE3"/>
    <w:rsid w:val="003F320B"/>
    <w:rsid w:val="003F3C80"/>
    <w:rsid w:val="003F422C"/>
    <w:rsid w:val="003F46ED"/>
    <w:rsid w:val="003F477D"/>
    <w:rsid w:val="003F538B"/>
    <w:rsid w:val="003F577E"/>
    <w:rsid w:val="003F57AD"/>
    <w:rsid w:val="003F5946"/>
    <w:rsid w:val="003F594E"/>
    <w:rsid w:val="003F60B3"/>
    <w:rsid w:val="003F6B74"/>
    <w:rsid w:val="003F6E63"/>
    <w:rsid w:val="003F792D"/>
    <w:rsid w:val="004004A0"/>
    <w:rsid w:val="00400601"/>
    <w:rsid w:val="00400840"/>
    <w:rsid w:val="004010D0"/>
    <w:rsid w:val="00401C1F"/>
    <w:rsid w:val="0040237B"/>
    <w:rsid w:val="00402C00"/>
    <w:rsid w:val="00402F5B"/>
    <w:rsid w:val="00403154"/>
    <w:rsid w:val="0040381C"/>
    <w:rsid w:val="00403A8E"/>
    <w:rsid w:val="00403BA1"/>
    <w:rsid w:val="00403EFD"/>
    <w:rsid w:val="00403F0E"/>
    <w:rsid w:val="00404303"/>
    <w:rsid w:val="00404486"/>
    <w:rsid w:val="00404AC9"/>
    <w:rsid w:val="00405417"/>
    <w:rsid w:val="0040560A"/>
    <w:rsid w:val="004058BE"/>
    <w:rsid w:val="00406AC2"/>
    <w:rsid w:val="004076EA"/>
    <w:rsid w:val="00407ACA"/>
    <w:rsid w:val="00407CA0"/>
    <w:rsid w:val="00410620"/>
    <w:rsid w:val="00410AC0"/>
    <w:rsid w:val="00410D20"/>
    <w:rsid w:val="004119FE"/>
    <w:rsid w:val="00411AF1"/>
    <w:rsid w:val="0041257F"/>
    <w:rsid w:val="00412EEA"/>
    <w:rsid w:val="00412F3E"/>
    <w:rsid w:val="00413556"/>
    <w:rsid w:val="00413B9A"/>
    <w:rsid w:val="00413C7D"/>
    <w:rsid w:val="00413E65"/>
    <w:rsid w:val="004145FA"/>
    <w:rsid w:val="0041489B"/>
    <w:rsid w:val="00414912"/>
    <w:rsid w:val="00415339"/>
    <w:rsid w:val="00415665"/>
    <w:rsid w:val="00415BC9"/>
    <w:rsid w:val="00416E85"/>
    <w:rsid w:val="00416F4A"/>
    <w:rsid w:val="00417044"/>
    <w:rsid w:val="00417829"/>
    <w:rsid w:val="00420722"/>
    <w:rsid w:val="00420E3C"/>
    <w:rsid w:val="00420FC8"/>
    <w:rsid w:val="0042108B"/>
    <w:rsid w:val="0042160E"/>
    <w:rsid w:val="00421742"/>
    <w:rsid w:val="00421ADA"/>
    <w:rsid w:val="004222E1"/>
    <w:rsid w:val="00422596"/>
    <w:rsid w:val="004227A0"/>
    <w:rsid w:val="00422AA2"/>
    <w:rsid w:val="00423081"/>
    <w:rsid w:val="00423275"/>
    <w:rsid w:val="004247CB"/>
    <w:rsid w:val="00424A4C"/>
    <w:rsid w:val="00424F32"/>
    <w:rsid w:val="00425185"/>
    <w:rsid w:val="00427588"/>
    <w:rsid w:val="00427FE8"/>
    <w:rsid w:val="00430140"/>
    <w:rsid w:val="00430A0E"/>
    <w:rsid w:val="00430F53"/>
    <w:rsid w:val="00431613"/>
    <w:rsid w:val="0043192F"/>
    <w:rsid w:val="00431D68"/>
    <w:rsid w:val="00432694"/>
    <w:rsid w:val="00432E9C"/>
    <w:rsid w:val="0043332C"/>
    <w:rsid w:val="0043408D"/>
    <w:rsid w:val="004349F8"/>
    <w:rsid w:val="00434DEB"/>
    <w:rsid w:val="00435923"/>
    <w:rsid w:val="00435E85"/>
    <w:rsid w:val="00436A95"/>
    <w:rsid w:val="00436E13"/>
    <w:rsid w:val="00437708"/>
    <w:rsid w:val="00437F8D"/>
    <w:rsid w:val="004402B0"/>
    <w:rsid w:val="00440353"/>
    <w:rsid w:val="00440724"/>
    <w:rsid w:val="004409B2"/>
    <w:rsid w:val="00440F27"/>
    <w:rsid w:val="00441FE2"/>
    <w:rsid w:val="00442354"/>
    <w:rsid w:val="00442E87"/>
    <w:rsid w:val="004449BD"/>
    <w:rsid w:val="00445625"/>
    <w:rsid w:val="00445AC6"/>
    <w:rsid w:val="00445B5E"/>
    <w:rsid w:val="00445F09"/>
    <w:rsid w:val="00445FA2"/>
    <w:rsid w:val="00446472"/>
    <w:rsid w:val="0044694E"/>
    <w:rsid w:val="00447597"/>
    <w:rsid w:val="004476D1"/>
    <w:rsid w:val="00447767"/>
    <w:rsid w:val="00447BC7"/>
    <w:rsid w:val="004500FA"/>
    <w:rsid w:val="0045037F"/>
    <w:rsid w:val="00450412"/>
    <w:rsid w:val="00450456"/>
    <w:rsid w:val="004507F5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210C"/>
    <w:rsid w:val="004521E9"/>
    <w:rsid w:val="004523F0"/>
    <w:rsid w:val="0045412D"/>
    <w:rsid w:val="004541FF"/>
    <w:rsid w:val="00454BB4"/>
    <w:rsid w:val="00454F08"/>
    <w:rsid w:val="00455534"/>
    <w:rsid w:val="00455556"/>
    <w:rsid w:val="004576BB"/>
    <w:rsid w:val="00457A21"/>
    <w:rsid w:val="004605D6"/>
    <w:rsid w:val="00460944"/>
    <w:rsid w:val="00461142"/>
    <w:rsid w:val="0046131E"/>
    <w:rsid w:val="00461BF1"/>
    <w:rsid w:val="00461CE3"/>
    <w:rsid w:val="00462086"/>
    <w:rsid w:val="00462685"/>
    <w:rsid w:val="004627ED"/>
    <w:rsid w:val="00462891"/>
    <w:rsid w:val="00463292"/>
    <w:rsid w:val="00463AFF"/>
    <w:rsid w:val="00464552"/>
    <w:rsid w:val="00464571"/>
    <w:rsid w:val="0046460F"/>
    <w:rsid w:val="00464770"/>
    <w:rsid w:val="00465018"/>
    <w:rsid w:val="00465130"/>
    <w:rsid w:val="00465441"/>
    <w:rsid w:val="0046581A"/>
    <w:rsid w:val="00465E8B"/>
    <w:rsid w:val="00466184"/>
    <w:rsid w:val="004667FF"/>
    <w:rsid w:val="004670D3"/>
    <w:rsid w:val="004679E4"/>
    <w:rsid w:val="00467F81"/>
    <w:rsid w:val="00470581"/>
    <w:rsid w:val="004706DB"/>
    <w:rsid w:val="00470E66"/>
    <w:rsid w:val="004711D8"/>
    <w:rsid w:val="00471671"/>
    <w:rsid w:val="00471853"/>
    <w:rsid w:val="00473168"/>
    <w:rsid w:val="004735BE"/>
    <w:rsid w:val="00473D2C"/>
    <w:rsid w:val="00473F95"/>
    <w:rsid w:val="0047402D"/>
    <w:rsid w:val="0047406E"/>
    <w:rsid w:val="004743F7"/>
    <w:rsid w:val="00474AF1"/>
    <w:rsid w:val="00475305"/>
    <w:rsid w:val="004759F6"/>
    <w:rsid w:val="00475EF4"/>
    <w:rsid w:val="00476360"/>
    <w:rsid w:val="0047639F"/>
    <w:rsid w:val="00476972"/>
    <w:rsid w:val="00476B31"/>
    <w:rsid w:val="00476E1E"/>
    <w:rsid w:val="00476EDC"/>
    <w:rsid w:val="00477EC5"/>
    <w:rsid w:val="0048004F"/>
    <w:rsid w:val="00480803"/>
    <w:rsid w:val="00480B52"/>
    <w:rsid w:val="0048344F"/>
    <w:rsid w:val="00483BA0"/>
    <w:rsid w:val="0048446A"/>
    <w:rsid w:val="00484477"/>
    <w:rsid w:val="0048499A"/>
    <w:rsid w:val="004849E1"/>
    <w:rsid w:val="004851BD"/>
    <w:rsid w:val="0048556F"/>
    <w:rsid w:val="0048567C"/>
    <w:rsid w:val="00485AA2"/>
    <w:rsid w:val="00485B81"/>
    <w:rsid w:val="00485DE5"/>
    <w:rsid w:val="004864E0"/>
    <w:rsid w:val="00486D6C"/>
    <w:rsid w:val="00486DC2"/>
    <w:rsid w:val="004874F6"/>
    <w:rsid w:val="004875A5"/>
    <w:rsid w:val="00487A3C"/>
    <w:rsid w:val="00487BB9"/>
    <w:rsid w:val="00487F3F"/>
    <w:rsid w:val="00490F72"/>
    <w:rsid w:val="0049217C"/>
    <w:rsid w:val="00492427"/>
    <w:rsid w:val="00492D7E"/>
    <w:rsid w:val="00492E57"/>
    <w:rsid w:val="00492EE7"/>
    <w:rsid w:val="00493246"/>
    <w:rsid w:val="00494B7E"/>
    <w:rsid w:val="00494C4D"/>
    <w:rsid w:val="00494EA5"/>
    <w:rsid w:val="00495013"/>
    <w:rsid w:val="00495DEC"/>
    <w:rsid w:val="0049614E"/>
    <w:rsid w:val="00496D71"/>
    <w:rsid w:val="00497685"/>
    <w:rsid w:val="004A0C6D"/>
    <w:rsid w:val="004A176B"/>
    <w:rsid w:val="004A2B4C"/>
    <w:rsid w:val="004A345A"/>
    <w:rsid w:val="004A380F"/>
    <w:rsid w:val="004A395B"/>
    <w:rsid w:val="004A3974"/>
    <w:rsid w:val="004A3C1B"/>
    <w:rsid w:val="004A49B3"/>
    <w:rsid w:val="004A4A8A"/>
    <w:rsid w:val="004A4C81"/>
    <w:rsid w:val="004A4EA7"/>
    <w:rsid w:val="004A58B3"/>
    <w:rsid w:val="004A5957"/>
    <w:rsid w:val="004A5C71"/>
    <w:rsid w:val="004A613F"/>
    <w:rsid w:val="004A61C4"/>
    <w:rsid w:val="004A6307"/>
    <w:rsid w:val="004A6690"/>
    <w:rsid w:val="004A6815"/>
    <w:rsid w:val="004A6819"/>
    <w:rsid w:val="004A6B6C"/>
    <w:rsid w:val="004A6DB1"/>
    <w:rsid w:val="004A727E"/>
    <w:rsid w:val="004A73E6"/>
    <w:rsid w:val="004A79D6"/>
    <w:rsid w:val="004A7A2E"/>
    <w:rsid w:val="004B046B"/>
    <w:rsid w:val="004B1F47"/>
    <w:rsid w:val="004B24B1"/>
    <w:rsid w:val="004B25C2"/>
    <w:rsid w:val="004B2686"/>
    <w:rsid w:val="004B361A"/>
    <w:rsid w:val="004B3811"/>
    <w:rsid w:val="004B3918"/>
    <w:rsid w:val="004B39CA"/>
    <w:rsid w:val="004B3EB1"/>
    <w:rsid w:val="004B4098"/>
    <w:rsid w:val="004B4799"/>
    <w:rsid w:val="004B53D3"/>
    <w:rsid w:val="004B55E2"/>
    <w:rsid w:val="004B565C"/>
    <w:rsid w:val="004B5775"/>
    <w:rsid w:val="004B5BFB"/>
    <w:rsid w:val="004B6FE1"/>
    <w:rsid w:val="004B7569"/>
    <w:rsid w:val="004B7CE6"/>
    <w:rsid w:val="004C0605"/>
    <w:rsid w:val="004C1402"/>
    <w:rsid w:val="004C1677"/>
    <w:rsid w:val="004C1BB9"/>
    <w:rsid w:val="004C2012"/>
    <w:rsid w:val="004C2145"/>
    <w:rsid w:val="004C2CF4"/>
    <w:rsid w:val="004C3104"/>
    <w:rsid w:val="004C331F"/>
    <w:rsid w:val="004C375F"/>
    <w:rsid w:val="004C3B43"/>
    <w:rsid w:val="004C3C24"/>
    <w:rsid w:val="004C440C"/>
    <w:rsid w:val="004C4CE6"/>
    <w:rsid w:val="004C57E9"/>
    <w:rsid w:val="004C5E2F"/>
    <w:rsid w:val="004C6411"/>
    <w:rsid w:val="004C648F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8AC"/>
    <w:rsid w:val="004D18D1"/>
    <w:rsid w:val="004D26AD"/>
    <w:rsid w:val="004D3894"/>
    <w:rsid w:val="004D3FFB"/>
    <w:rsid w:val="004D4178"/>
    <w:rsid w:val="004D45F2"/>
    <w:rsid w:val="004D465B"/>
    <w:rsid w:val="004D4668"/>
    <w:rsid w:val="004D50A9"/>
    <w:rsid w:val="004D56CC"/>
    <w:rsid w:val="004D56F6"/>
    <w:rsid w:val="004D595C"/>
    <w:rsid w:val="004D59F5"/>
    <w:rsid w:val="004D5ED8"/>
    <w:rsid w:val="004D60B6"/>
    <w:rsid w:val="004D62C1"/>
    <w:rsid w:val="004D7D31"/>
    <w:rsid w:val="004E00E1"/>
    <w:rsid w:val="004E1932"/>
    <w:rsid w:val="004E2483"/>
    <w:rsid w:val="004E2EFC"/>
    <w:rsid w:val="004E338A"/>
    <w:rsid w:val="004E351F"/>
    <w:rsid w:val="004E3FC5"/>
    <w:rsid w:val="004E4137"/>
    <w:rsid w:val="004E4498"/>
    <w:rsid w:val="004E576B"/>
    <w:rsid w:val="004E63F0"/>
    <w:rsid w:val="004E68D3"/>
    <w:rsid w:val="004E6B3F"/>
    <w:rsid w:val="004E6E63"/>
    <w:rsid w:val="004E6E64"/>
    <w:rsid w:val="004E6F70"/>
    <w:rsid w:val="004E6F8B"/>
    <w:rsid w:val="004E720C"/>
    <w:rsid w:val="004E7807"/>
    <w:rsid w:val="004E7986"/>
    <w:rsid w:val="004E7C25"/>
    <w:rsid w:val="004F110C"/>
    <w:rsid w:val="004F2375"/>
    <w:rsid w:val="004F3004"/>
    <w:rsid w:val="004F3929"/>
    <w:rsid w:val="004F4ADC"/>
    <w:rsid w:val="004F4BE9"/>
    <w:rsid w:val="004F4CEE"/>
    <w:rsid w:val="004F522E"/>
    <w:rsid w:val="004F67A7"/>
    <w:rsid w:val="004F739D"/>
    <w:rsid w:val="004F77A7"/>
    <w:rsid w:val="004F7817"/>
    <w:rsid w:val="004F7AD7"/>
    <w:rsid w:val="004F7AE2"/>
    <w:rsid w:val="004F7CB6"/>
    <w:rsid w:val="00500117"/>
    <w:rsid w:val="00500672"/>
    <w:rsid w:val="00500A41"/>
    <w:rsid w:val="00500A97"/>
    <w:rsid w:val="00501E7B"/>
    <w:rsid w:val="0050264B"/>
    <w:rsid w:val="005029F4"/>
    <w:rsid w:val="0050310F"/>
    <w:rsid w:val="00503461"/>
    <w:rsid w:val="005043BB"/>
    <w:rsid w:val="00504553"/>
    <w:rsid w:val="0050462A"/>
    <w:rsid w:val="00504689"/>
    <w:rsid w:val="0050507A"/>
    <w:rsid w:val="005059CB"/>
    <w:rsid w:val="00505D4B"/>
    <w:rsid w:val="00505E5A"/>
    <w:rsid w:val="00506182"/>
    <w:rsid w:val="00506344"/>
    <w:rsid w:val="0050637B"/>
    <w:rsid w:val="00506A9A"/>
    <w:rsid w:val="0050759D"/>
    <w:rsid w:val="0050770F"/>
    <w:rsid w:val="00507818"/>
    <w:rsid w:val="00507824"/>
    <w:rsid w:val="00507C9F"/>
    <w:rsid w:val="00510A43"/>
    <w:rsid w:val="00510E49"/>
    <w:rsid w:val="005111B5"/>
    <w:rsid w:val="00511758"/>
    <w:rsid w:val="00511BFB"/>
    <w:rsid w:val="00512253"/>
    <w:rsid w:val="00512C47"/>
    <w:rsid w:val="00512D07"/>
    <w:rsid w:val="00513EF6"/>
    <w:rsid w:val="005149C9"/>
    <w:rsid w:val="005153A1"/>
    <w:rsid w:val="00515465"/>
    <w:rsid w:val="005155DD"/>
    <w:rsid w:val="005159B5"/>
    <w:rsid w:val="005159D9"/>
    <w:rsid w:val="00515C3D"/>
    <w:rsid w:val="00515CBE"/>
    <w:rsid w:val="00517424"/>
    <w:rsid w:val="00517AD7"/>
    <w:rsid w:val="00520065"/>
    <w:rsid w:val="00520716"/>
    <w:rsid w:val="005208B4"/>
    <w:rsid w:val="005212D8"/>
    <w:rsid w:val="005214AC"/>
    <w:rsid w:val="005218BF"/>
    <w:rsid w:val="00521A91"/>
    <w:rsid w:val="00521E00"/>
    <w:rsid w:val="00522287"/>
    <w:rsid w:val="00522524"/>
    <w:rsid w:val="00522617"/>
    <w:rsid w:val="0052295F"/>
    <w:rsid w:val="00522B8A"/>
    <w:rsid w:val="005232F4"/>
    <w:rsid w:val="005239B0"/>
    <w:rsid w:val="00523B8C"/>
    <w:rsid w:val="00523FC3"/>
    <w:rsid w:val="00524133"/>
    <w:rsid w:val="005245E8"/>
    <w:rsid w:val="005250CB"/>
    <w:rsid w:val="00526203"/>
    <w:rsid w:val="005262BC"/>
    <w:rsid w:val="0052669F"/>
    <w:rsid w:val="0052680A"/>
    <w:rsid w:val="00527740"/>
    <w:rsid w:val="00527C23"/>
    <w:rsid w:val="00527F0D"/>
    <w:rsid w:val="0053017A"/>
    <w:rsid w:val="0053032F"/>
    <w:rsid w:val="00530C0D"/>
    <w:rsid w:val="00532EE8"/>
    <w:rsid w:val="0053396D"/>
    <w:rsid w:val="00534DA2"/>
    <w:rsid w:val="00534FBC"/>
    <w:rsid w:val="005352D0"/>
    <w:rsid w:val="0053573B"/>
    <w:rsid w:val="00535981"/>
    <w:rsid w:val="00535C29"/>
    <w:rsid w:val="00536401"/>
    <w:rsid w:val="00537763"/>
    <w:rsid w:val="005400C3"/>
    <w:rsid w:val="00540A47"/>
    <w:rsid w:val="005418F7"/>
    <w:rsid w:val="00541C28"/>
    <w:rsid w:val="00542BAA"/>
    <w:rsid w:val="005430B9"/>
    <w:rsid w:val="00543BE3"/>
    <w:rsid w:val="0054488A"/>
    <w:rsid w:val="005448DD"/>
    <w:rsid w:val="00544D34"/>
    <w:rsid w:val="00544E42"/>
    <w:rsid w:val="00545AFE"/>
    <w:rsid w:val="00545B54"/>
    <w:rsid w:val="00545D7D"/>
    <w:rsid w:val="00546276"/>
    <w:rsid w:val="0054670F"/>
    <w:rsid w:val="005469B3"/>
    <w:rsid w:val="00546B2D"/>
    <w:rsid w:val="00546C41"/>
    <w:rsid w:val="0054729B"/>
    <w:rsid w:val="0054732D"/>
    <w:rsid w:val="00547476"/>
    <w:rsid w:val="0054784A"/>
    <w:rsid w:val="00547B4A"/>
    <w:rsid w:val="00547D00"/>
    <w:rsid w:val="0055038E"/>
    <w:rsid w:val="0055146B"/>
    <w:rsid w:val="00551A8A"/>
    <w:rsid w:val="00552216"/>
    <w:rsid w:val="005528AD"/>
    <w:rsid w:val="00554042"/>
    <w:rsid w:val="005543EE"/>
    <w:rsid w:val="00554769"/>
    <w:rsid w:val="0055512A"/>
    <w:rsid w:val="005552B1"/>
    <w:rsid w:val="00555E8B"/>
    <w:rsid w:val="00556F0F"/>
    <w:rsid w:val="005570D1"/>
    <w:rsid w:val="005577AF"/>
    <w:rsid w:val="00557A7D"/>
    <w:rsid w:val="00557F68"/>
    <w:rsid w:val="0056034F"/>
    <w:rsid w:val="005603FE"/>
    <w:rsid w:val="00560C59"/>
    <w:rsid w:val="00561345"/>
    <w:rsid w:val="005613CA"/>
    <w:rsid w:val="00561B3A"/>
    <w:rsid w:val="00561C56"/>
    <w:rsid w:val="00562516"/>
    <w:rsid w:val="005627C8"/>
    <w:rsid w:val="00562AE2"/>
    <w:rsid w:val="005633CA"/>
    <w:rsid w:val="005635B1"/>
    <w:rsid w:val="0056396D"/>
    <w:rsid w:val="00563D41"/>
    <w:rsid w:val="0056422F"/>
    <w:rsid w:val="005644E4"/>
    <w:rsid w:val="00564B3A"/>
    <w:rsid w:val="00564B6C"/>
    <w:rsid w:val="00564D72"/>
    <w:rsid w:val="00564FBE"/>
    <w:rsid w:val="0056506B"/>
    <w:rsid w:val="00565538"/>
    <w:rsid w:val="005657C2"/>
    <w:rsid w:val="005667DB"/>
    <w:rsid w:val="00566A60"/>
    <w:rsid w:val="00566A9D"/>
    <w:rsid w:val="00566AE9"/>
    <w:rsid w:val="00566C07"/>
    <w:rsid w:val="0056763E"/>
    <w:rsid w:val="00567CF1"/>
    <w:rsid w:val="00570128"/>
    <w:rsid w:val="005706C8"/>
    <w:rsid w:val="00570D52"/>
    <w:rsid w:val="00570D67"/>
    <w:rsid w:val="005717AD"/>
    <w:rsid w:val="00571986"/>
    <w:rsid w:val="00571C18"/>
    <w:rsid w:val="00571D27"/>
    <w:rsid w:val="00571D3B"/>
    <w:rsid w:val="00571DD5"/>
    <w:rsid w:val="005721E1"/>
    <w:rsid w:val="00572A5F"/>
    <w:rsid w:val="00572B5C"/>
    <w:rsid w:val="00572DF5"/>
    <w:rsid w:val="005730A6"/>
    <w:rsid w:val="005735F9"/>
    <w:rsid w:val="0057369F"/>
    <w:rsid w:val="005737FF"/>
    <w:rsid w:val="00573C95"/>
    <w:rsid w:val="00573EFD"/>
    <w:rsid w:val="00573F06"/>
    <w:rsid w:val="0057404D"/>
    <w:rsid w:val="0057423C"/>
    <w:rsid w:val="00574E62"/>
    <w:rsid w:val="00575029"/>
    <w:rsid w:val="005759A3"/>
    <w:rsid w:val="00575BB6"/>
    <w:rsid w:val="005766FD"/>
    <w:rsid w:val="00576ECB"/>
    <w:rsid w:val="00576FBB"/>
    <w:rsid w:val="00577526"/>
    <w:rsid w:val="00580277"/>
    <w:rsid w:val="00581523"/>
    <w:rsid w:val="00581896"/>
    <w:rsid w:val="005830FD"/>
    <w:rsid w:val="0058318D"/>
    <w:rsid w:val="00583721"/>
    <w:rsid w:val="0058387D"/>
    <w:rsid w:val="005843D6"/>
    <w:rsid w:val="00584A9F"/>
    <w:rsid w:val="00585225"/>
    <w:rsid w:val="00585320"/>
    <w:rsid w:val="0058545B"/>
    <w:rsid w:val="00585523"/>
    <w:rsid w:val="0058586D"/>
    <w:rsid w:val="00585945"/>
    <w:rsid w:val="005860D2"/>
    <w:rsid w:val="0058664E"/>
    <w:rsid w:val="00586697"/>
    <w:rsid w:val="0058719F"/>
    <w:rsid w:val="00587DE1"/>
    <w:rsid w:val="00587E1E"/>
    <w:rsid w:val="00590DAF"/>
    <w:rsid w:val="00590F45"/>
    <w:rsid w:val="005915F0"/>
    <w:rsid w:val="00591A96"/>
    <w:rsid w:val="00592221"/>
    <w:rsid w:val="00592DC5"/>
    <w:rsid w:val="005934E5"/>
    <w:rsid w:val="00593D38"/>
    <w:rsid w:val="00594302"/>
    <w:rsid w:val="00594475"/>
    <w:rsid w:val="00594B7C"/>
    <w:rsid w:val="00594C47"/>
    <w:rsid w:val="00595919"/>
    <w:rsid w:val="00595A13"/>
    <w:rsid w:val="00595F98"/>
    <w:rsid w:val="0059615D"/>
    <w:rsid w:val="0059630E"/>
    <w:rsid w:val="0059651B"/>
    <w:rsid w:val="00596685"/>
    <w:rsid w:val="005967B2"/>
    <w:rsid w:val="00597390"/>
    <w:rsid w:val="005A0612"/>
    <w:rsid w:val="005A0665"/>
    <w:rsid w:val="005A0ADC"/>
    <w:rsid w:val="005A0BD1"/>
    <w:rsid w:val="005A1258"/>
    <w:rsid w:val="005A1548"/>
    <w:rsid w:val="005A2D6A"/>
    <w:rsid w:val="005A31B9"/>
    <w:rsid w:val="005A329E"/>
    <w:rsid w:val="005A35E1"/>
    <w:rsid w:val="005A3B09"/>
    <w:rsid w:val="005A3BB3"/>
    <w:rsid w:val="005A482E"/>
    <w:rsid w:val="005A495B"/>
    <w:rsid w:val="005A532A"/>
    <w:rsid w:val="005A5766"/>
    <w:rsid w:val="005A5968"/>
    <w:rsid w:val="005A5A90"/>
    <w:rsid w:val="005A5AA8"/>
    <w:rsid w:val="005A5B2F"/>
    <w:rsid w:val="005A601C"/>
    <w:rsid w:val="005A68FC"/>
    <w:rsid w:val="005A6CB5"/>
    <w:rsid w:val="005A6F62"/>
    <w:rsid w:val="005A7289"/>
    <w:rsid w:val="005B0274"/>
    <w:rsid w:val="005B0839"/>
    <w:rsid w:val="005B11E3"/>
    <w:rsid w:val="005B1332"/>
    <w:rsid w:val="005B1382"/>
    <w:rsid w:val="005B199F"/>
    <w:rsid w:val="005B1CCB"/>
    <w:rsid w:val="005B275A"/>
    <w:rsid w:val="005B2DDF"/>
    <w:rsid w:val="005B338F"/>
    <w:rsid w:val="005B3553"/>
    <w:rsid w:val="005B3CF0"/>
    <w:rsid w:val="005B4739"/>
    <w:rsid w:val="005B482F"/>
    <w:rsid w:val="005B4909"/>
    <w:rsid w:val="005B4AFC"/>
    <w:rsid w:val="005B5F60"/>
    <w:rsid w:val="005B5FE3"/>
    <w:rsid w:val="005B60B6"/>
    <w:rsid w:val="005B6164"/>
    <w:rsid w:val="005B6228"/>
    <w:rsid w:val="005B65AB"/>
    <w:rsid w:val="005B6A0D"/>
    <w:rsid w:val="005B6A87"/>
    <w:rsid w:val="005B7122"/>
    <w:rsid w:val="005B7133"/>
    <w:rsid w:val="005B73AF"/>
    <w:rsid w:val="005B769F"/>
    <w:rsid w:val="005B7C99"/>
    <w:rsid w:val="005B7E44"/>
    <w:rsid w:val="005C178C"/>
    <w:rsid w:val="005C21CF"/>
    <w:rsid w:val="005C2368"/>
    <w:rsid w:val="005C25D5"/>
    <w:rsid w:val="005C2929"/>
    <w:rsid w:val="005C2B7C"/>
    <w:rsid w:val="005C3053"/>
    <w:rsid w:val="005C326F"/>
    <w:rsid w:val="005C354D"/>
    <w:rsid w:val="005C3C4F"/>
    <w:rsid w:val="005C40B5"/>
    <w:rsid w:val="005C41A6"/>
    <w:rsid w:val="005C4DA0"/>
    <w:rsid w:val="005C4F66"/>
    <w:rsid w:val="005C7A15"/>
    <w:rsid w:val="005C7B12"/>
    <w:rsid w:val="005D012D"/>
    <w:rsid w:val="005D058A"/>
    <w:rsid w:val="005D0959"/>
    <w:rsid w:val="005D11DB"/>
    <w:rsid w:val="005D16A6"/>
    <w:rsid w:val="005D24A7"/>
    <w:rsid w:val="005D3664"/>
    <w:rsid w:val="005D48A6"/>
    <w:rsid w:val="005D4D44"/>
    <w:rsid w:val="005D52BC"/>
    <w:rsid w:val="005D56B4"/>
    <w:rsid w:val="005D5D22"/>
    <w:rsid w:val="005D5D44"/>
    <w:rsid w:val="005D5E37"/>
    <w:rsid w:val="005D679F"/>
    <w:rsid w:val="005D6A91"/>
    <w:rsid w:val="005D6BF3"/>
    <w:rsid w:val="005D6E1D"/>
    <w:rsid w:val="005D6EDA"/>
    <w:rsid w:val="005D73E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D22"/>
    <w:rsid w:val="005E1C3D"/>
    <w:rsid w:val="005E2138"/>
    <w:rsid w:val="005E243B"/>
    <w:rsid w:val="005E24FD"/>
    <w:rsid w:val="005E252C"/>
    <w:rsid w:val="005E2DD4"/>
    <w:rsid w:val="005E3D31"/>
    <w:rsid w:val="005E4444"/>
    <w:rsid w:val="005E5492"/>
    <w:rsid w:val="005E5B3E"/>
    <w:rsid w:val="005E5E2E"/>
    <w:rsid w:val="005E68EA"/>
    <w:rsid w:val="005E6D10"/>
    <w:rsid w:val="005E74AD"/>
    <w:rsid w:val="005E7502"/>
    <w:rsid w:val="005E75DB"/>
    <w:rsid w:val="005E7DA0"/>
    <w:rsid w:val="005F0987"/>
    <w:rsid w:val="005F0A93"/>
    <w:rsid w:val="005F1DB3"/>
    <w:rsid w:val="005F2999"/>
    <w:rsid w:val="005F2D4C"/>
    <w:rsid w:val="005F2E9D"/>
    <w:rsid w:val="005F3939"/>
    <w:rsid w:val="005F3C12"/>
    <w:rsid w:val="005F3D74"/>
    <w:rsid w:val="005F41ED"/>
    <w:rsid w:val="005F4403"/>
    <w:rsid w:val="005F4739"/>
    <w:rsid w:val="005F49C8"/>
    <w:rsid w:val="005F4A02"/>
    <w:rsid w:val="005F4B9E"/>
    <w:rsid w:val="005F54DC"/>
    <w:rsid w:val="005F5A50"/>
    <w:rsid w:val="005F5ACD"/>
    <w:rsid w:val="005F5BAA"/>
    <w:rsid w:val="005F650A"/>
    <w:rsid w:val="005F65F4"/>
    <w:rsid w:val="005F7A9A"/>
    <w:rsid w:val="005F7B59"/>
    <w:rsid w:val="005F7D8E"/>
    <w:rsid w:val="00600089"/>
    <w:rsid w:val="0060037E"/>
    <w:rsid w:val="006003EB"/>
    <w:rsid w:val="00600949"/>
    <w:rsid w:val="00600B14"/>
    <w:rsid w:val="00601E31"/>
    <w:rsid w:val="006026E8"/>
    <w:rsid w:val="006028D7"/>
    <w:rsid w:val="00602B65"/>
    <w:rsid w:val="00602F3A"/>
    <w:rsid w:val="00603098"/>
    <w:rsid w:val="0060439B"/>
    <w:rsid w:val="00604A0F"/>
    <w:rsid w:val="00604C6E"/>
    <w:rsid w:val="00604CC2"/>
    <w:rsid w:val="00605A6F"/>
    <w:rsid w:val="00605ACF"/>
    <w:rsid w:val="00605B85"/>
    <w:rsid w:val="00606E98"/>
    <w:rsid w:val="0060760A"/>
    <w:rsid w:val="00607A98"/>
    <w:rsid w:val="006100E8"/>
    <w:rsid w:val="006103AE"/>
    <w:rsid w:val="00610545"/>
    <w:rsid w:val="006106A1"/>
    <w:rsid w:val="00610D6B"/>
    <w:rsid w:val="00611151"/>
    <w:rsid w:val="00611411"/>
    <w:rsid w:val="006123C2"/>
    <w:rsid w:val="00612455"/>
    <w:rsid w:val="00612D6A"/>
    <w:rsid w:val="00612DDE"/>
    <w:rsid w:val="006132C6"/>
    <w:rsid w:val="0061391A"/>
    <w:rsid w:val="00613DA2"/>
    <w:rsid w:val="00613FA4"/>
    <w:rsid w:val="00615312"/>
    <w:rsid w:val="006156D5"/>
    <w:rsid w:val="00615C75"/>
    <w:rsid w:val="006161EA"/>
    <w:rsid w:val="00616752"/>
    <w:rsid w:val="00616B84"/>
    <w:rsid w:val="00617087"/>
    <w:rsid w:val="0061731B"/>
    <w:rsid w:val="006177A1"/>
    <w:rsid w:val="00617C16"/>
    <w:rsid w:val="00617FA6"/>
    <w:rsid w:val="006206F5"/>
    <w:rsid w:val="00620C01"/>
    <w:rsid w:val="0062149D"/>
    <w:rsid w:val="00621ECB"/>
    <w:rsid w:val="0062203F"/>
    <w:rsid w:val="0062363C"/>
    <w:rsid w:val="00623C92"/>
    <w:rsid w:val="00623DAA"/>
    <w:rsid w:val="0062435D"/>
    <w:rsid w:val="006246E7"/>
    <w:rsid w:val="00624A86"/>
    <w:rsid w:val="00624BDC"/>
    <w:rsid w:val="00624BE5"/>
    <w:rsid w:val="00624D4A"/>
    <w:rsid w:val="00625410"/>
    <w:rsid w:val="00625979"/>
    <w:rsid w:val="006261A3"/>
    <w:rsid w:val="00626918"/>
    <w:rsid w:val="00626A7A"/>
    <w:rsid w:val="00626BDF"/>
    <w:rsid w:val="0062784C"/>
    <w:rsid w:val="00630B14"/>
    <w:rsid w:val="006316DA"/>
    <w:rsid w:val="00631757"/>
    <w:rsid w:val="006317C3"/>
    <w:rsid w:val="00631AE4"/>
    <w:rsid w:val="00631F5D"/>
    <w:rsid w:val="00631FAB"/>
    <w:rsid w:val="00632960"/>
    <w:rsid w:val="00632D67"/>
    <w:rsid w:val="0063350A"/>
    <w:rsid w:val="006342BB"/>
    <w:rsid w:val="006347D5"/>
    <w:rsid w:val="00634FC7"/>
    <w:rsid w:val="00635686"/>
    <w:rsid w:val="006356B2"/>
    <w:rsid w:val="006360C1"/>
    <w:rsid w:val="006362B4"/>
    <w:rsid w:val="00636D71"/>
    <w:rsid w:val="006406E9"/>
    <w:rsid w:val="006408BB"/>
    <w:rsid w:val="0064093C"/>
    <w:rsid w:val="00640D4E"/>
    <w:rsid w:val="00641798"/>
    <w:rsid w:val="00642390"/>
    <w:rsid w:val="006427F5"/>
    <w:rsid w:val="00643194"/>
    <w:rsid w:val="00643B45"/>
    <w:rsid w:val="00643B70"/>
    <w:rsid w:val="00643EB8"/>
    <w:rsid w:val="00643FCC"/>
    <w:rsid w:val="006446BD"/>
    <w:rsid w:val="00644BB6"/>
    <w:rsid w:val="00644EAE"/>
    <w:rsid w:val="0064525B"/>
    <w:rsid w:val="00646467"/>
    <w:rsid w:val="006465A7"/>
    <w:rsid w:val="00646C06"/>
    <w:rsid w:val="00646F4F"/>
    <w:rsid w:val="00647358"/>
    <w:rsid w:val="006503FC"/>
    <w:rsid w:val="00650A30"/>
    <w:rsid w:val="00650E1F"/>
    <w:rsid w:val="006510CD"/>
    <w:rsid w:val="00651A1C"/>
    <w:rsid w:val="00651D19"/>
    <w:rsid w:val="00651DB2"/>
    <w:rsid w:val="00652879"/>
    <w:rsid w:val="006537D1"/>
    <w:rsid w:val="00653B12"/>
    <w:rsid w:val="006542F6"/>
    <w:rsid w:val="00654D68"/>
    <w:rsid w:val="00655849"/>
    <w:rsid w:val="00656815"/>
    <w:rsid w:val="006571E1"/>
    <w:rsid w:val="00657926"/>
    <w:rsid w:val="00657DE5"/>
    <w:rsid w:val="006601C6"/>
    <w:rsid w:val="00660563"/>
    <w:rsid w:val="00660AB2"/>
    <w:rsid w:val="00660CB0"/>
    <w:rsid w:val="00660FE2"/>
    <w:rsid w:val="00661DD5"/>
    <w:rsid w:val="00662B67"/>
    <w:rsid w:val="00662E63"/>
    <w:rsid w:val="00663160"/>
    <w:rsid w:val="00663E42"/>
    <w:rsid w:val="006641BB"/>
    <w:rsid w:val="0066432F"/>
    <w:rsid w:val="00664947"/>
    <w:rsid w:val="00664E94"/>
    <w:rsid w:val="00665B20"/>
    <w:rsid w:val="00665E16"/>
    <w:rsid w:val="00665E5E"/>
    <w:rsid w:val="00665F95"/>
    <w:rsid w:val="00666049"/>
    <w:rsid w:val="00667B72"/>
    <w:rsid w:val="00667DF0"/>
    <w:rsid w:val="0067025F"/>
    <w:rsid w:val="00670394"/>
    <w:rsid w:val="00670484"/>
    <w:rsid w:val="00670A61"/>
    <w:rsid w:val="00670ECB"/>
    <w:rsid w:val="006712F3"/>
    <w:rsid w:val="006715A3"/>
    <w:rsid w:val="0067215E"/>
    <w:rsid w:val="00672FDA"/>
    <w:rsid w:val="00673087"/>
    <w:rsid w:val="0067310E"/>
    <w:rsid w:val="006735F1"/>
    <w:rsid w:val="00673717"/>
    <w:rsid w:val="006737C2"/>
    <w:rsid w:val="0067412F"/>
    <w:rsid w:val="006750AF"/>
    <w:rsid w:val="00675228"/>
    <w:rsid w:val="00675B19"/>
    <w:rsid w:val="00675B4A"/>
    <w:rsid w:val="00675F32"/>
    <w:rsid w:val="006766C5"/>
    <w:rsid w:val="0067677A"/>
    <w:rsid w:val="0067703F"/>
    <w:rsid w:val="006772FA"/>
    <w:rsid w:val="00677B16"/>
    <w:rsid w:val="00680149"/>
    <w:rsid w:val="00680560"/>
    <w:rsid w:val="006807C6"/>
    <w:rsid w:val="006808D7"/>
    <w:rsid w:val="00680A0D"/>
    <w:rsid w:val="00681353"/>
    <w:rsid w:val="006815DF"/>
    <w:rsid w:val="0068180E"/>
    <w:rsid w:val="00681BFE"/>
    <w:rsid w:val="006828F8"/>
    <w:rsid w:val="00682E1F"/>
    <w:rsid w:val="00682FEB"/>
    <w:rsid w:val="006831B6"/>
    <w:rsid w:val="00683A6B"/>
    <w:rsid w:val="00683EC2"/>
    <w:rsid w:val="00684316"/>
    <w:rsid w:val="006843C2"/>
    <w:rsid w:val="00684431"/>
    <w:rsid w:val="00684A8F"/>
    <w:rsid w:val="00684D52"/>
    <w:rsid w:val="00684F92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1493"/>
    <w:rsid w:val="00691734"/>
    <w:rsid w:val="006917AE"/>
    <w:rsid w:val="00691AA7"/>
    <w:rsid w:val="00692067"/>
    <w:rsid w:val="006920B4"/>
    <w:rsid w:val="0069283C"/>
    <w:rsid w:val="00692B48"/>
    <w:rsid w:val="00692C00"/>
    <w:rsid w:val="00692C78"/>
    <w:rsid w:val="00692E32"/>
    <w:rsid w:val="006931CE"/>
    <w:rsid w:val="006932EF"/>
    <w:rsid w:val="006937EC"/>
    <w:rsid w:val="00693854"/>
    <w:rsid w:val="00694070"/>
    <w:rsid w:val="006952DD"/>
    <w:rsid w:val="00695F55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3ED"/>
    <w:rsid w:val="006A14D5"/>
    <w:rsid w:val="006A1514"/>
    <w:rsid w:val="006A2090"/>
    <w:rsid w:val="006A2248"/>
    <w:rsid w:val="006A2A06"/>
    <w:rsid w:val="006A2B8C"/>
    <w:rsid w:val="006A2E15"/>
    <w:rsid w:val="006A3376"/>
    <w:rsid w:val="006A436C"/>
    <w:rsid w:val="006A444F"/>
    <w:rsid w:val="006A4ED0"/>
    <w:rsid w:val="006A5B22"/>
    <w:rsid w:val="006A5C88"/>
    <w:rsid w:val="006A5CF3"/>
    <w:rsid w:val="006A5F6F"/>
    <w:rsid w:val="006A718A"/>
    <w:rsid w:val="006A74DC"/>
    <w:rsid w:val="006A756C"/>
    <w:rsid w:val="006A77B4"/>
    <w:rsid w:val="006A79A3"/>
    <w:rsid w:val="006A7BC3"/>
    <w:rsid w:val="006B1016"/>
    <w:rsid w:val="006B116C"/>
    <w:rsid w:val="006B20EC"/>
    <w:rsid w:val="006B212B"/>
    <w:rsid w:val="006B2166"/>
    <w:rsid w:val="006B241D"/>
    <w:rsid w:val="006B27DE"/>
    <w:rsid w:val="006B2840"/>
    <w:rsid w:val="006B33B1"/>
    <w:rsid w:val="006B4DD5"/>
    <w:rsid w:val="006B4E87"/>
    <w:rsid w:val="006B53F7"/>
    <w:rsid w:val="006B572F"/>
    <w:rsid w:val="006B597E"/>
    <w:rsid w:val="006B5F22"/>
    <w:rsid w:val="006B6043"/>
    <w:rsid w:val="006B6357"/>
    <w:rsid w:val="006B66D0"/>
    <w:rsid w:val="006B7922"/>
    <w:rsid w:val="006B79B5"/>
    <w:rsid w:val="006C00B3"/>
    <w:rsid w:val="006C07A5"/>
    <w:rsid w:val="006C0B39"/>
    <w:rsid w:val="006C0C84"/>
    <w:rsid w:val="006C109C"/>
    <w:rsid w:val="006C113C"/>
    <w:rsid w:val="006C1C73"/>
    <w:rsid w:val="006C2129"/>
    <w:rsid w:val="006C398D"/>
    <w:rsid w:val="006C4095"/>
    <w:rsid w:val="006C472B"/>
    <w:rsid w:val="006C57C9"/>
    <w:rsid w:val="006C584A"/>
    <w:rsid w:val="006C5F16"/>
    <w:rsid w:val="006C7079"/>
    <w:rsid w:val="006C7445"/>
    <w:rsid w:val="006C7560"/>
    <w:rsid w:val="006C770A"/>
    <w:rsid w:val="006C772F"/>
    <w:rsid w:val="006C7A03"/>
    <w:rsid w:val="006C7DEB"/>
    <w:rsid w:val="006D07DF"/>
    <w:rsid w:val="006D0C67"/>
    <w:rsid w:val="006D1020"/>
    <w:rsid w:val="006D149A"/>
    <w:rsid w:val="006D16EA"/>
    <w:rsid w:val="006D1AFD"/>
    <w:rsid w:val="006D1B2B"/>
    <w:rsid w:val="006D2A31"/>
    <w:rsid w:val="006D2B69"/>
    <w:rsid w:val="006D2ECA"/>
    <w:rsid w:val="006D3033"/>
    <w:rsid w:val="006D3361"/>
    <w:rsid w:val="006D3480"/>
    <w:rsid w:val="006D354A"/>
    <w:rsid w:val="006D36F7"/>
    <w:rsid w:val="006D3C10"/>
    <w:rsid w:val="006D3C96"/>
    <w:rsid w:val="006D3E80"/>
    <w:rsid w:val="006D462F"/>
    <w:rsid w:val="006D497D"/>
    <w:rsid w:val="006D4A25"/>
    <w:rsid w:val="006D4AD9"/>
    <w:rsid w:val="006D5981"/>
    <w:rsid w:val="006D5997"/>
    <w:rsid w:val="006D5BA5"/>
    <w:rsid w:val="006D628E"/>
    <w:rsid w:val="006D6F70"/>
    <w:rsid w:val="006D6FF0"/>
    <w:rsid w:val="006D7287"/>
    <w:rsid w:val="006D755C"/>
    <w:rsid w:val="006D75D0"/>
    <w:rsid w:val="006D76EE"/>
    <w:rsid w:val="006D7AAE"/>
    <w:rsid w:val="006E01F0"/>
    <w:rsid w:val="006E0CE0"/>
    <w:rsid w:val="006E1009"/>
    <w:rsid w:val="006E1463"/>
    <w:rsid w:val="006E17C0"/>
    <w:rsid w:val="006E1BCF"/>
    <w:rsid w:val="006E272B"/>
    <w:rsid w:val="006E28AF"/>
    <w:rsid w:val="006E3496"/>
    <w:rsid w:val="006E34EC"/>
    <w:rsid w:val="006E40ED"/>
    <w:rsid w:val="006E4A5E"/>
    <w:rsid w:val="006E4BBF"/>
    <w:rsid w:val="006E4F5B"/>
    <w:rsid w:val="006E5544"/>
    <w:rsid w:val="006E5778"/>
    <w:rsid w:val="006E5819"/>
    <w:rsid w:val="006E5C9F"/>
    <w:rsid w:val="006E5E78"/>
    <w:rsid w:val="006E69E9"/>
    <w:rsid w:val="006E6A8F"/>
    <w:rsid w:val="006E761B"/>
    <w:rsid w:val="006E77B7"/>
    <w:rsid w:val="006E7988"/>
    <w:rsid w:val="006F0A3A"/>
    <w:rsid w:val="006F0ED4"/>
    <w:rsid w:val="006F1D64"/>
    <w:rsid w:val="006F2D8A"/>
    <w:rsid w:val="006F3357"/>
    <w:rsid w:val="006F3887"/>
    <w:rsid w:val="006F3B1B"/>
    <w:rsid w:val="006F42EC"/>
    <w:rsid w:val="006F45AC"/>
    <w:rsid w:val="006F4C9D"/>
    <w:rsid w:val="006F4DDA"/>
    <w:rsid w:val="006F6F01"/>
    <w:rsid w:val="006F7171"/>
    <w:rsid w:val="006F719B"/>
    <w:rsid w:val="006F71A4"/>
    <w:rsid w:val="006F76B1"/>
    <w:rsid w:val="006F7C13"/>
    <w:rsid w:val="006F7E89"/>
    <w:rsid w:val="0070058E"/>
    <w:rsid w:val="007008D9"/>
    <w:rsid w:val="007009A9"/>
    <w:rsid w:val="00701026"/>
    <w:rsid w:val="0070147D"/>
    <w:rsid w:val="0070152C"/>
    <w:rsid w:val="00701F7B"/>
    <w:rsid w:val="0070202E"/>
    <w:rsid w:val="00702D42"/>
    <w:rsid w:val="00703DEC"/>
    <w:rsid w:val="007044D3"/>
    <w:rsid w:val="00704876"/>
    <w:rsid w:val="00704D56"/>
    <w:rsid w:val="007050CC"/>
    <w:rsid w:val="00705633"/>
    <w:rsid w:val="0070670B"/>
    <w:rsid w:val="00706A74"/>
    <w:rsid w:val="00706ACD"/>
    <w:rsid w:val="00706EEA"/>
    <w:rsid w:val="0070733B"/>
    <w:rsid w:val="0070755E"/>
    <w:rsid w:val="00707BC4"/>
    <w:rsid w:val="00710DC4"/>
    <w:rsid w:val="0071144D"/>
    <w:rsid w:val="00711E88"/>
    <w:rsid w:val="007121CE"/>
    <w:rsid w:val="007122F1"/>
    <w:rsid w:val="007124B0"/>
    <w:rsid w:val="0071380A"/>
    <w:rsid w:val="00713F0E"/>
    <w:rsid w:val="007155F7"/>
    <w:rsid w:val="0071567C"/>
    <w:rsid w:val="007164B3"/>
    <w:rsid w:val="0071779D"/>
    <w:rsid w:val="0072006F"/>
    <w:rsid w:val="00720B91"/>
    <w:rsid w:val="00720F65"/>
    <w:rsid w:val="0072123A"/>
    <w:rsid w:val="00721831"/>
    <w:rsid w:val="00721CFA"/>
    <w:rsid w:val="00721EF0"/>
    <w:rsid w:val="0072213B"/>
    <w:rsid w:val="00722A82"/>
    <w:rsid w:val="007232F9"/>
    <w:rsid w:val="00723342"/>
    <w:rsid w:val="007238F2"/>
    <w:rsid w:val="00725D2F"/>
    <w:rsid w:val="00725FEB"/>
    <w:rsid w:val="00726062"/>
    <w:rsid w:val="00726570"/>
    <w:rsid w:val="007269F7"/>
    <w:rsid w:val="00726B9B"/>
    <w:rsid w:val="00726D46"/>
    <w:rsid w:val="00726DA4"/>
    <w:rsid w:val="007274A0"/>
    <w:rsid w:val="0073009C"/>
    <w:rsid w:val="007307EF"/>
    <w:rsid w:val="00730B34"/>
    <w:rsid w:val="00730CEE"/>
    <w:rsid w:val="00730D32"/>
    <w:rsid w:val="00730F90"/>
    <w:rsid w:val="00731350"/>
    <w:rsid w:val="0073218C"/>
    <w:rsid w:val="00733160"/>
    <w:rsid w:val="007350CA"/>
    <w:rsid w:val="00735376"/>
    <w:rsid w:val="00735465"/>
    <w:rsid w:val="007355D5"/>
    <w:rsid w:val="00735D4E"/>
    <w:rsid w:val="00736CAE"/>
    <w:rsid w:val="007375CD"/>
    <w:rsid w:val="0073793C"/>
    <w:rsid w:val="007411A9"/>
    <w:rsid w:val="0074130C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A9D"/>
    <w:rsid w:val="0074510A"/>
    <w:rsid w:val="00745E0D"/>
    <w:rsid w:val="007473B7"/>
    <w:rsid w:val="00747897"/>
    <w:rsid w:val="00747CD0"/>
    <w:rsid w:val="0075106F"/>
    <w:rsid w:val="007517AE"/>
    <w:rsid w:val="00751DAA"/>
    <w:rsid w:val="00751E52"/>
    <w:rsid w:val="00751F0E"/>
    <w:rsid w:val="00752DAA"/>
    <w:rsid w:val="00753FC1"/>
    <w:rsid w:val="00754830"/>
    <w:rsid w:val="007549DB"/>
    <w:rsid w:val="00754B2F"/>
    <w:rsid w:val="00754B3E"/>
    <w:rsid w:val="00754F29"/>
    <w:rsid w:val="007553D7"/>
    <w:rsid w:val="00755D5A"/>
    <w:rsid w:val="0075645E"/>
    <w:rsid w:val="00756586"/>
    <w:rsid w:val="00756791"/>
    <w:rsid w:val="00756795"/>
    <w:rsid w:val="0075699B"/>
    <w:rsid w:val="00756A6D"/>
    <w:rsid w:val="00757273"/>
    <w:rsid w:val="007574CC"/>
    <w:rsid w:val="00757681"/>
    <w:rsid w:val="007579FF"/>
    <w:rsid w:val="00757C54"/>
    <w:rsid w:val="00757F0B"/>
    <w:rsid w:val="00760155"/>
    <w:rsid w:val="0076089A"/>
    <w:rsid w:val="00760D17"/>
    <w:rsid w:val="007612ED"/>
    <w:rsid w:val="00761346"/>
    <w:rsid w:val="0076134A"/>
    <w:rsid w:val="00761485"/>
    <w:rsid w:val="00761531"/>
    <w:rsid w:val="00761875"/>
    <w:rsid w:val="007625AB"/>
    <w:rsid w:val="007625EB"/>
    <w:rsid w:val="00762A77"/>
    <w:rsid w:val="00762D20"/>
    <w:rsid w:val="007640F3"/>
    <w:rsid w:val="00764531"/>
    <w:rsid w:val="007647E0"/>
    <w:rsid w:val="007648E3"/>
    <w:rsid w:val="007651B7"/>
    <w:rsid w:val="007656E2"/>
    <w:rsid w:val="0076575A"/>
    <w:rsid w:val="00765CF5"/>
    <w:rsid w:val="00765D53"/>
    <w:rsid w:val="00766246"/>
    <w:rsid w:val="0076665B"/>
    <w:rsid w:val="00766739"/>
    <w:rsid w:val="00766E60"/>
    <w:rsid w:val="00767967"/>
    <w:rsid w:val="00770185"/>
    <w:rsid w:val="007713DD"/>
    <w:rsid w:val="007714C5"/>
    <w:rsid w:val="0077151D"/>
    <w:rsid w:val="0077154D"/>
    <w:rsid w:val="007719BA"/>
    <w:rsid w:val="00771A1E"/>
    <w:rsid w:val="007727E4"/>
    <w:rsid w:val="007736A1"/>
    <w:rsid w:val="0077410C"/>
    <w:rsid w:val="007745D3"/>
    <w:rsid w:val="007755C4"/>
    <w:rsid w:val="00776DC9"/>
    <w:rsid w:val="00777067"/>
    <w:rsid w:val="00777163"/>
    <w:rsid w:val="007771AB"/>
    <w:rsid w:val="00777299"/>
    <w:rsid w:val="0077751C"/>
    <w:rsid w:val="00781F8B"/>
    <w:rsid w:val="00782789"/>
    <w:rsid w:val="00782CC3"/>
    <w:rsid w:val="00782EB9"/>
    <w:rsid w:val="007831AF"/>
    <w:rsid w:val="00783281"/>
    <w:rsid w:val="007833DD"/>
    <w:rsid w:val="007837E9"/>
    <w:rsid w:val="00783801"/>
    <w:rsid w:val="0078387F"/>
    <w:rsid w:val="00783C96"/>
    <w:rsid w:val="007844E9"/>
    <w:rsid w:val="007847F9"/>
    <w:rsid w:val="00784D5C"/>
    <w:rsid w:val="00784EB3"/>
    <w:rsid w:val="00785925"/>
    <w:rsid w:val="00785935"/>
    <w:rsid w:val="00785E36"/>
    <w:rsid w:val="00785F08"/>
    <w:rsid w:val="00786C5F"/>
    <w:rsid w:val="00786DB0"/>
    <w:rsid w:val="007875BB"/>
    <w:rsid w:val="007877F3"/>
    <w:rsid w:val="007903D3"/>
    <w:rsid w:val="00790482"/>
    <w:rsid w:val="007908D2"/>
    <w:rsid w:val="00790B2B"/>
    <w:rsid w:val="00790D54"/>
    <w:rsid w:val="00790E7D"/>
    <w:rsid w:val="007910AD"/>
    <w:rsid w:val="00792061"/>
    <w:rsid w:val="00792654"/>
    <w:rsid w:val="00792B9A"/>
    <w:rsid w:val="00793201"/>
    <w:rsid w:val="007937C0"/>
    <w:rsid w:val="00793C00"/>
    <w:rsid w:val="00793F87"/>
    <w:rsid w:val="00794084"/>
    <w:rsid w:val="0079419D"/>
    <w:rsid w:val="007942FB"/>
    <w:rsid w:val="0079453E"/>
    <w:rsid w:val="00794618"/>
    <w:rsid w:val="007946E8"/>
    <w:rsid w:val="00794780"/>
    <w:rsid w:val="00795EDF"/>
    <w:rsid w:val="00796ED0"/>
    <w:rsid w:val="0079719E"/>
    <w:rsid w:val="00797296"/>
    <w:rsid w:val="00797DC8"/>
    <w:rsid w:val="007A07DB"/>
    <w:rsid w:val="007A0E40"/>
    <w:rsid w:val="007A1819"/>
    <w:rsid w:val="007A1A37"/>
    <w:rsid w:val="007A1C48"/>
    <w:rsid w:val="007A208A"/>
    <w:rsid w:val="007A2103"/>
    <w:rsid w:val="007A2723"/>
    <w:rsid w:val="007A2A72"/>
    <w:rsid w:val="007A2D49"/>
    <w:rsid w:val="007A2DAC"/>
    <w:rsid w:val="007A310D"/>
    <w:rsid w:val="007A3856"/>
    <w:rsid w:val="007A3DEB"/>
    <w:rsid w:val="007A41C9"/>
    <w:rsid w:val="007A4830"/>
    <w:rsid w:val="007A48F4"/>
    <w:rsid w:val="007A48F5"/>
    <w:rsid w:val="007A4CB2"/>
    <w:rsid w:val="007A4CC0"/>
    <w:rsid w:val="007A4EE6"/>
    <w:rsid w:val="007A5348"/>
    <w:rsid w:val="007A59C9"/>
    <w:rsid w:val="007A5C2D"/>
    <w:rsid w:val="007A5CD8"/>
    <w:rsid w:val="007A5E84"/>
    <w:rsid w:val="007A613F"/>
    <w:rsid w:val="007A7010"/>
    <w:rsid w:val="007A709C"/>
    <w:rsid w:val="007A7475"/>
    <w:rsid w:val="007A77FE"/>
    <w:rsid w:val="007A7D54"/>
    <w:rsid w:val="007A7EF2"/>
    <w:rsid w:val="007B094B"/>
    <w:rsid w:val="007B15F4"/>
    <w:rsid w:val="007B1FE9"/>
    <w:rsid w:val="007B2560"/>
    <w:rsid w:val="007B28AE"/>
    <w:rsid w:val="007B314A"/>
    <w:rsid w:val="007B32AC"/>
    <w:rsid w:val="007B3E36"/>
    <w:rsid w:val="007B435F"/>
    <w:rsid w:val="007B491F"/>
    <w:rsid w:val="007B4E90"/>
    <w:rsid w:val="007B552D"/>
    <w:rsid w:val="007B5786"/>
    <w:rsid w:val="007B593E"/>
    <w:rsid w:val="007B603B"/>
    <w:rsid w:val="007B6CF6"/>
    <w:rsid w:val="007B6EC6"/>
    <w:rsid w:val="007B782E"/>
    <w:rsid w:val="007C03D8"/>
    <w:rsid w:val="007C0FB2"/>
    <w:rsid w:val="007C10E4"/>
    <w:rsid w:val="007C1CC8"/>
    <w:rsid w:val="007C2021"/>
    <w:rsid w:val="007C22C9"/>
    <w:rsid w:val="007C27B9"/>
    <w:rsid w:val="007C2902"/>
    <w:rsid w:val="007C2909"/>
    <w:rsid w:val="007C2A33"/>
    <w:rsid w:val="007C2A3F"/>
    <w:rsid w:val="007C318F"/>
    <w:rsid w:val="007C3239"/>
    <w:rsid w:val="007C35A5"/>
    <w:rsid w:val="007C3729"/>
    <w:rsid w:val="007C3C6C"/>
    <w:rsid w:val="007C5497"/>
    <w:rsid w:val="007C570B"/>
    <w:rsid w:val="007C5CC0"/>
    <w:rsid w:val="007C6645"/>
    <w:rsid w:val="007C6A90"/>
    <w:rsid w:val="007C6B19"/>
    <w:rsid w:val="007C719A"/>
    <w:rsid w:val="007C7A15"/>
    <w:rsid w:val="007C7B3F"/>
    <w:rsid w:val="007D0587"/>
    <w:rsid w:val="007D0AAF"/>
    <w:rsid w:val="007D1DF2"/>
    <w:rsid w:val="007D29DF"/>
    <w:rsid w:val="007D321B"/>
    <w:rsid w:val="007D4397"/>
    <w:rsid w:val="007D48B7"/>
    <w:rsid w:val="007D5604"/>
    <w:rsid w:val="007D637B"/>
    <w:rsid w:val="007D63C2"/>
    <w:rsid w:val="007D69CB"/>
    <w:rsid w:val="007D6EEC"/>
    <w:rsid w:val="007D7831"/>
    <w:rsid w:val="007D7920"/>
    <w:rsid w:val="007D7AA2"/>
    <w:rsid w:val="007E00B9"/>
    <w:rsid w:val="007E0BB9"/>
    <w:rsid w:val="007E0F41"/>
    <w:rsid w:val="007E1ED9"/>
    <w:rsid w:val="007E31AC"/>
    <w:rsid w:val="007E3876"/>
    <w:rsid w:val="007E3922"/>
    <w:rsid w:val="007E43B2"/>
    <w:rsid w:val="007E47B4"/>
    <w:rsid w:val="007E514C"/>
    <w:rsid w:val="007E5980"/>
    <w:rsid w:val="007E5A80"/>
    <w:rsid w:val="007E67DE"/>
    <w:rsid w:val="007E69DF"/>
    <w:rsid w:val="007F01FD"/>
    <w:rsid w:val="007F036E"/>
    <w:rsid w:val="007F105D"/>
    <w:rsid w:val="007F106A"/>
    <w:rsid w:val="007F142C"/>
    <w:rsid w:val="007F1A18"/>
    <w:rsid w:val="007F1BFE"/>
    <w:rsid w:val="007F1D7A"/>
    <w:rsid w:val="007F2DA3"/>
    <w:rsid w:val="007F31FA"/>
    <w:rsid w:val="007F36A9"/>
    <w:rsid w:val="007F3AFE"/>
    <w:rsid w:val="007F3E54"/>
    <w:rsid w:val="007F44FA"/>
    <w:rsid w:val="007F4946"/>
    <w:rsid w:val="007F4E51"/>
    <w:rsid w:val="007F5576"/>
    <w:rsid w:val="007F5AAE"/>
    <w:rsid w:val="007F5AC8"/>
    <w:rsid w:val="007F5B0A"/>
    <w:rsid w:val="007F5C05"/>
    <w:rsid w:val="007F664E"/>
    <w:rsid w:val="007F68B6"/>
    <w:rsid w:val="0080008B"/>
    <w:rsid w:val="00800502"/>
    <w:rsid w:val="00800811"/>
    <w:rsid w:val="008009C4"/>
    <w:rsid w:val="00800D50"/>
    <w:rsid w:val="00800FA7"/>
    <w:rsid w:val="008012B6"/>
    <w:rsid w:val="008018AD"/>
    <w:rsid w:val="008027C0"/>
    <w:rsid w:val="00802C5C"/>
    <w:rsid w:val="00802F51"/>
    <w:rsid w:val="00802F59"/>
    <w:rsid w:val="00803422"/>
    <w:rsid w:val="00803B8A"/>
    <w:rsid w:val="00804046"/>
    <w:rsid w:val="008045AB"/>
    <w:rsid w:val="00804CAF"/>
    <w:rsid w:val="008052A1"/>
    <w:rsid w:val="0080537F"/>
    <w:rsid w:val="00805B10"/>
    <w:rsid w:val="00805FB7"/>
    <w:rsid w:val="00806211"/>
    <w:rsid w:val="00806416"/>
    <w:rsid w:val="008065DF"/>
    <w:rsid w:val="00806BAC"/>
    <w:rsid w:val="00806BDD"/>
    <w:rsid w:val="00806E4C"/>
    <w:rsid w:val="00806FD6"/>
    <w:rsid w:val="008070D5"/>
    <w:rsid w:val="008071D3"/>
    <w:rsid w:val="00810DF8"/>
    <w:rsid w:val="00811555"/>
    <w:rsid w:val="00812011"/>
    <w:rsid w:val="008122B7"/>
    <w:rsid w:val="008122D0"/>
    <w:rsid w:val="0081255C"/>
    <w:rsid w:val="00813557"/>
    <w:rsid w:val="0081358B"/>
    <w:rsid w:val="00813AF1"/>
    <w:rsid w:val="00814713"/>
    <w:rsid w:val="00814AB7"/>
    <w:rsid w:val="008152F3"/>
    <w:rsid w:val="008154FB"/>
    <w:rsid w:val="00815EEF"/>
    <w:rsid w:val="00816741"/>
    <w:rsid w:val="00816CB6"/>
    <w:rsid w:val="00816FF5"/>
    <w:rsid w:val="008172AC"/>
    <w:rsid w:val="00817521"/>
    <w:rsid w:val="00817D98"/>
    <w:rsid w:val="00820677"/>
    <w:rsid w:val="00820D4C"/>
    <w:rsid w:val="00820D83"/>
    <w:rsid w:val="00820EF8"/>
    <w:rsid w:val="0082217E"/>
    <w:rsid w:val="00822571"/>
    <w:rsid w:val="008226DE"/>
    <w:rsid w:val="00822A90"/>
    <w:rsid w:val="00822C77"/>
    <w:rsid w:val="00822D84"/>
    <w:rsid w:val="008231B9"/>
    <w:rsid w:val="008231D9"/>
    <w:rsid w:val="008235F1"/>
    <w:rsid w:val="008235F7"/>
    <w:rsid w:val="00823E65"/>
    <w:rsid w:val="00823F77"/>
    <w:rsid w:val="008242ED"/>
    <w:rsid w:val="00824AC1"/>
    <w:rsid w:val="00824C7F"/>
    <w:rsid w:val="00826282"/>
    <w:rsid w:val="008268A2"/>
    <w:rsid w:val="00826A5C"/>
    <w:rsid w:val="00827275"/>
    <w:rsid w:val="00827370"/>
    <w:rsid w:val="008278CC"/>
    <w:rsid w:val="0082790D"/>
    <w:rsid w:val="00830748"/>
    <w:rsid w:val="00830D0C"/>
    <w:rsid w:val="008313A7"/>
    <w:rsid w:val="008319B8"/>
    <w:rsid w:val="0083249E"/>
    <w:rsid w:val="0083351B"/>
    <w:rsid w:val="00833562"/>
    <w:rsid w:val="0083373A"/>
    <w:rsid w:val="00833A3C"/>
    <w:rsid w:val="00835BD4"/>
    <w:rsid w:val="00835C41"/>
    <w:rsid w:val="00835D9A"/>
    <w:rsid w:val="00835E1E"/>
    <w:rsid w:val="00836013"/>
    <w:rsid w:val="008367FB"/>
    <w:rsid w:val="00836AAE"/>
    <w:rsid w:val="00840749"/>
    <w:rsid w:val="0084083E"/>
    <w:rsid w:val="00841582"/>
    <w:rsid w:val="00841D36"/>
    <w:rsid w:val="00842957"/>
    <w:rsid w:val="00842A74"/>
    <w:rsid w:val="00842CD2"/>
    <w:rsid w:val="00842DFF"/>
    <w:rsid w:val="00843565"/>
    <w:rsid w:val="00843A27"/>
    <w:rsid w:val="00843AC8"/>
    <w:rsid w:val="00843C9B"/>
    <w:rsid w:val="00845170"/>
    <w:rsid w:val="00845314"/>
    <w:rsid w:val="00845414"/>
    <w:rsid w:val="008459EB"/>
    <w:rsid w:val="00845DC6"/>
    <w:rsid w:val="00845FB8"/>
    <w:rsid w:val="008461FB"/>
    <w:rsid w:val="00850E69"/>
    <w:rsid w:val="008512BC"/>
    <w:rsid w:val="008517DE"/>
    <w:rsid w:val="00851A86"/>
    <w:rsid w:val="0085220E"/>
    <w:rsid w:val="008524C0"/>
    <w:rsid w:val="008525A7"/>
    <w:rsid w:val="00852806"/>
    <w:rsid w:val="00852D4F"/>
    <w:rsid w:val="008542A2"/>
    <w:rsid w:val="00854834"/>
    <w:rsid w:val="00855279"/>
    <w:rsid w:val="00857391"/>
    <w:rsid w:val="00857AF2"/>
    <w:rsid w:val="00860A56"/>
    <w:rsid w:val="00861BCF"/>
    <w:rsid w:val="00861C1F"/>
    <w:rsid w:val="00861EBC"/>
    <w:rsid w:val="00861FC2"/>
    <w:rsid w:val="008625EB"/>
    <w:rsid w:val="00862BA3"/>
    <w:rsid w:val="00862DCB"/>
    <w:rsid w:val="00863A65"/>
    <w:rsid w:val="00864A51"/>
    <w:rsid w:val="00864D53"/>
    <w:rsid w:val="00865135"/>
    <w:rsid w:val="00865142"/>
    <w:rsid w:val="008653CB"/>
    <w:rsid w:val="0086579B"/>
    <w:rsid w:val="0086584E"/>
    <w:rsid w:val="008660E6"/>
    <w:rsid w:val="00866282"/>
    <w:rsid w:val="00866B3B"/>
    <w:rsid w:val="00867094"/>
    <w:rsid w:val="00867358"/>
    <w:rsid w:val="0086784A"/>
    <w:rsid w:val="00867926"/>
    <w:rsid w:val="00867B22"/>
    <w:rsid w:val="008701BD"/>
    <w:rsid w:val="008704E4"/>
    <w:rsid w:val="00870755"/>
    <w:rsid w:val="00870793"/>
    <w:rsid w:val="00870985"/>
    <w:rsid w:val="00871783"/>
    <w:rsid w:val="00871DE8"/>
    <w:rsid w:val="0087212C"/>
    <w:rsid w:val="00872222"/>
    <w:rsid w:val="008725A8"/>
    <w:rsid w:val="008725CE"/>
    <w:rsid w:val="00872E7B"/>
    <w:rsid w:val="00873201"/>
    <w:rsid w:val="00873D54"/>
    <w:rsid w:val="00874875"/>
    <w:rsid w:val="00874A12"/>
    <w:rsid w:val="00874F75"/>
    <w:rsid w:val="0087503A"/>
    <w:rsid w:val="0087580C"/>
    <w:rsid w:val="0087653E"/>
    <w:rsid w:val="008768E7"/>
    <w:rsid w:val="00876C66"/>
    <w:rsid w:val="00876E27"/>
    <w:rsid w:val="008779C6"/>
    <w:rsid w:val="008811AB"/>
    <w:rsid w:val="0088140D"/>
    <w:rsid w:val="0088174A"/>
    <w:rsid w:val="0088197F"/>
    <w:rsid w:val="008819AE"/>
    <w:rsid w:val="00881DC4"/>
    <w:rsid w:val="008821C1"/>
    <w:rsid w:val="00882685"/>
    <w:rsid w:val="008826D7"/>
    <w:rsid w:val="00882D87"/>
    <w:rsid w:val="00883095"/>
    <w:rsid w:val="00883699"/>
    <w:rsid w:val="00883952"/>
    <w:rsid w:val="00883957"/>
    <w:rsid w:val="008850F1"/>
    <w:rsid w:val="008858D6"/>
    <w:rsid w:val="00885BDB"/>
    <w:rsid w:val="0088616A"/>
    <w:rsid w:val="008866F7"/>
    <w:rsid w:val="00887A40"/>
    <w:rsid w:val="00890137"/>
    <w:rsid w:val="0089032A"/>
    <w:rsid w:val="008910AC"/>
    <w:rsid w:val="008911AD"/>
    <w:rsid w:val="0089161E"/>
    <w:rsid w:val="008917D9"/>
    <w:rsid w:val="00891D4D"/>
    <w:rsid w:val="00891F35"/>
    <w:rsid w:val="0089218A"/>
    <w:rsid w:val="00892B60"/>
    <w:rsid w:val="00892CA0"/>
    <w:rsid w:val="00893A7E"/>
    <w:rsid w:val="00893B36"/>
    <w:rsid w:val="00893D45"/>
    <w:rsid w:val="00894850"/>
    <w:rsid w:val="00894DB1"/>
    <w:rsid w:val="00896399"/>
    <w:rsid w:val="0089679E"/>
    <w:rsid w:val="0089785D"/>
    <w:rsid w:val="00897CC5"/>
    <w:rsid w:val="008A0435"/>
    <w:rsid w:val="008A0526"/>
    <w:rsid w:val="008A0DCC"/>
    <w:rsid w:val="008A12AB"/>
    <w:rsid w:val="008A1FF2"/>
    <w:rsid w:val="008A2493"/>
    <w:rsid w:val="008A263A"/>
    <w:rsid w:val="008A392A"/>
    <w:rsid w:val="008A3E00"/>
    <w:rsid w:val="008A3F48"/>
    <w:rsid w:val="008A4C33"/>
    <w:rsid w:val="008A4FBB"/>
    <w:rsid w:val="008A54B0"/>
    <w:rsid w:val="008A59E9"/>
    <w:rsid w:val="008A5FD1"/>
    <w:rsid w:val="008A6602"/>
    <w:rsid w:val="008A7434"/>
    <w:rsid w:val="008A7FB6"/>
    <w:rsid w:val="008B0272"/>
    <w:rsid w:val="008B0309"/>
    <w:rsid w:val="008B0365"/>
    <w:rsid w:val="008B0897"/>
    <w:rsid w:val="008B09F8"/>
    <w:rsid w:val="008B0DF0"/>
    <w:rsid w:val="008B0E8F"/>
    <w:rsid w:val="008B176F"/>
    <w:rsid w:val="008B1F80"/>
    <w:rsid w:val="008B256B"/>
    <w:rsid w:val="008B40F4"/>
    <w:rsid w:val="008B4D80"/>
    <w:rsid w:val="008B5F25"/>
    <w:rsid w:val="008B67E8"/>
    <w:rsid w:val="008B6A02"/>
    <w:rsid w:val="008B6C77"/>
    <w:rsid w:val="008B6E49"/>
    <w:rsid w:val="008B713E"/>
    <w:rsid w:val="008B7605"/>
    <w:rsid w:val="008B788B"/>
    <w:rsid w:val="008B79B2"/>
    <w:rsid w:val="008B7A00"/>
    <w:rsid w:val="008B7B69"/>
    <w:rsid w:val="008B7F29"/>
    <w:rsid w:val="008C084F"/>
    <w:rsid w:val="008C0D0D"/>
    <w:rsid w:val="008C1619"/>
    <w:rsid w:val="008C1CA6"/>
    <w:rsid w:val="008C1DBE"/>
    <w:rsid w:val="008C1F5C"/>
    <w:rsid w:val="008C2596"/>
    <w:rsid w:val="008C2874"/>
    <w:rsid w:val="008C2A7F"/>
    <w:rsid w:val="008C2C5D"/>
    <w:rsid w:val="008C2DF6"/>
    <w:rsid w:val="008C2F00"/>
    <w:rsid w:val="008C37A1"/>
    <w:rsid w:val="008C40AA"/>
    <w:rsid w:val="008C4222"/>
    <w:rsid w:val="008C46C8"/>
    <w:rsid w:val="008C48C1"/>
    <w:rsid w:val="008C495B"/>
    <w:rsid w:val="008C5253"/>
    <w:rsid w:val="008C6135"/>
    <w:rsid w:val="008C65C9"/>
    <w:rsid w:val="008C67E6"/>
    <w:rsid w:val="008C6A37"/>
    <w:rsid w:val="008C6B37"/>
    <w:rsid w:val="008C7205"/>
    <w:rsid w:val="008C72A0"/>
    <w:rsid w:val="008C77C3"/>
    <w:rsid w:val="008C7EE3"/>
    <w:rsid w:val="008D07EE"/>
    <w:rsid w:val="008D0ADA"/>
    <w:rsid w:val="008D0E96"/>
    <w:rsid w:val="008D1791"/>
    <w:rsid w:val="008D1E85"/>
    <w:rsid w:val="008D2A86"/>
    <w:rsid w:val="008D3106"/>
    <w:rsid w:val="008D33E2"/>
    <w:rsid w:val="008D366D"/>
    <w:rsid w:val="008D39B2"/>
    <w:rsid w:val="008D3EEF"/>
    <w:rsid w:val="008D4264"/>
    <w:rsid w:val="008D4283"/>
    <w:rsid w:val="008D4C94"/>
    <w:rsid w:val="008D4F16"/>
    <w:rsid w:val="008D5562"/>
    <w:rsid w:val="008D683D"/>
    <w:rsid w:val="008D688C"/>
    <w:rsid w:val="008D69E3"/>
    <w:rsid w:val="008D7CCA"/>
    <w:rsid w:val="008D7CF4"/>
    <w:rsid w:val="008E0327"/>
    <w:rsid w:val="008E03AA"/>
    <w:rsid w:val="008E044E"/>
    <w:rsid w:val="008E0489"/>
    <w:rsid w:val="008E0A75"/>
    <w:rsid w:val="008E13CB"/>
    <w:rsid w:val="008E14F5"/>
    <w:rsid w:val="008E1752"/>
    <w:rsid w:val="008E1FE8"/>
    <w:rsid w:val="008E204D"/>
    <w:rsid w:val="008E2BE0"/>
    <w:rsid w:val="008E3122"/>
    <w:rsid w:val="008E343E"/>
    <w:rsid w:val="008E447E"/>
    <w:rsid w:val="008E495D"/>
    <w:rsid w:val="008E4A3B"/>
    <w:rsid w:val="008E4DC5"/>
    <w:rsid w:val="008E4E49"/>
    <w:rsid w:val="008E5049"/>
    <w:rsid w:val="008E52CB"/>
    <w:rsid w:val="008E57D4"/>
    <w:rsid w:val="008E59F6"/>
    <w:rsid w:val="008E5A58"/>
    <w:rsid w:val="008E5BF5"/>
    <w:rsid w:val="008E5E56"/>
    <w:rsid w:val="008E6B10"/>
    <w:rsid w:val="008E78CD"/>
    <w:rsid w:val="008E7CC9"/>
    <w:rsid w:val="008F03BC"/>
    <w:rsid w:val="008F0533"/>
    <w:rsid w:val="008F0659"/>
    <w:rsid w:val="008F07EB"/>
    <w:rsid w:val="008F0A16"/>
    <w:rsid w:val="008F0FF8"/>
    <w:rsid w:val="008F1332"/>
    <w:rsid w:val="008F1957"/>
    <w:rsid w:val="008F1AD2"/>
    <w:rsid w:val="008F3D7A"/>
    <w:rsid w:val="008F449C"/>
    <w:rsid w:val="008F4635"/>
    <w:rsid w:val="008F4829"/>
    <w:rsid w:val="008F5197"/>
    <w:rsid w:val="008F544C"/>
    <w:rsid w:val="008F568F"/>
    <w:rsid w:val="008F5A29"/>
    <w:rsid w:val="008F6443"/>
    <w:rsid w:val="008F6584"/>
    <w:rsid w:val="008F69B2"/>
    <w:rsid w:val="008F6D27"/>
    <w:rsid w:val="008F6DEB"/>
    <w:rsid w:val="008F7357"/>
    <w:rsid w:val="008F7427"/>
    <w:rsid w:val="008F788F"/>
    <w:rsid w:val="009005F0"/>
    <w:rsid w:val="00900710"/>
    <w:rsid w:val="0090078B"/>
    <w:rsid w:val="00900BA1"/>
    <w:rsid w:val="00900C7D"/>
    <w:rsid w:val="00900CFD"/>
    <w:rsid w:val="00901023"/>
    <w:rsid w:val="009015EB"/>
    <w:rsid w:val="00901D6E"/>
    <w:rsid w:val="00902192"/>
    <w:rsid w:val="009025D0"/>
    <w:rsid w:val="00902F17"/>
    <w:rsid w:val="00903187"/>
    <w:rsid w:val="00903259"/>
    <w:rsid w:val="009039A3"/>
    <w:rsid w:val="00903D77"/>
    <w:rsid w:val="00903F00"/>
    <w:rsid w:val="00903FA7"/>
    <w:rsid w:val="00904491"/>
    <w:rsid w:val="009048AB"/>
    <w:rsid w:val="00904E2A"/>
    <w:rsid w:val="0090522B"/>
    <w:rsid w:val="0090566E"/>
    <w:rsid w:val="0090575D"/>
    <w:rsid w:val="00905806"/>
    <w:rsid w:val="00905A5C"/>
    <w:rsid w:val="00905E24"/>
    <w:rsid w:val="00906F63"/>
    <w:rsid w:val="00907C8B"/>
    <w:rsid w:val="00910739"/>
    <w:rsid w:val="00910D82"/>
    <w:rsid w:val="00911138"/>
    <w:rsid w:val="009113B5"/>
    <w:rsid w:val="009119FB"/>
    <w:rsid w:val="00911DEA"/>
    <w:rsid w:val="0091219B"/>
    <w:rsid w:val="0091236A"/>
    <w:rsid w:val="009130A2"/>
    <w:rsid w:val="00913139"/>
    <w:rsid w:val="009135BD"/>
    <w:rsid w:val="00913FA1"/>
    <w:rsid w:val="00914353"/>
    <w:rsid w:val="009144A1"/>
    <w:rsid w:val="00914B2F"/>
    <w:rsid w:val="00915B0C"/>
    <w:rsid w:val="00915B46"/>
    <w:rsid w:val="00915EC7"/>
    <w:rsid w:val="009160F3"/>
    <w:rsid w:val="0091681D"/>
    <w:rsid w:val="0091698F"/>
    <w:rsid w:val="00916A4B"/>
    <w:rsid w:val="00917E26"/>
    <w:rsid w:val="00917E61"/>
    <w:rsid w:val="00917F8F"/>
    <w:rsid w:val="0092000E"/>
    <w:rsid w:val="00920D5A"/>
    <w:rsid w:val="00920FE7"/>
    <w:rsid w:val="00921854"/>
    <w:rsid w:val="009219D0"/>
    <w:rsid w:val="00921FDF"/>
    <w:rsid w:val="0092221C"/>
    <w:rsid w:val="00923030"/>
    <w:rsid w:val="00923422"/>
    <w:rsid w:val="009239D1"/>
    <w:rsid w:val="009243F2"/>
    <w:rsid w:val="00925829"/>
    <w:rsid w:val="009261D7"/>
    <w:rsid w:val="0092626A"/>
    <w:rsid w:val="00926871"/>
    <w:rsid w:val="009271C9"/>
    <w:rsid w:val="00927247"/>
    <w:rsid w:val="0092773E"/>
    <w:rsid w:val="00927BBF"/>
    <w:rsid w:val="009302C5"/>
    <w:rsid w:val="00930589"/>
    <w:rsid w:val="00930DE0"/>
    <w:rsid w:val="00931260"/>
    <w:rsid w:val="00931972"/>
    <w:rsid w:val="009319B0"/>
    <w:rsid w:val="00931A5B"/>
    <w:rsid w:val="0093229A"/>
    <w:rsid w:val="00932954"/>
    <w:rsid w:val="00932FBB"/>
    <w:rsid w:val="009332DD"/>
    <w:rsid w:val="0093353E"/>
    <w:rsid w:val="009338BD"/>
    <w:rsid w:val="0093432B"/>
    <w:rsid w:val="00935220"/>
    <w:rsid w:val="00935250"/>
    <w:rsid w:val="00935327"/>
    <w:rsid w:val="009354D1"/>
    <w:rsid w:val="009362C1"/>
    <w:rsid w:val="009408D7"/>
    <w:rsid w:val="0094127C"/>
    <w:rsid w:val="009414F3"/>
    <w:rsid w:val="00941619"/>
    <w:rsid w:val="0094240D"/>
    <w:rsid w:val="00942623"/>
    <w:rsid w:val="009428C5"/>
    <w:rsid w:val="009437C2"/>
    <w:rsid w:val="00943CDB"/>
    <w:rsid w:val="00944045"/>
    <w:rsid w:val="009442E3"/>
    <w:rsid w:val="00944384"/>
    <w:rsid w:val="009443AA"/>
    <w:rsid w:val="00944B0F"/>
    <w:rsid w:val="00944E5D"/>
    <w:rsid w:val="00945195"/>
    <w:rsid w:val="0094523C"/>
    <w:rsid w:val="009452E2"/>
    <w:rsid w:val="00945364"/>
    <w:rsid w:val="00946000"/>
    <w:rsid w:val="00946127"/>
    <w:rsid w:val="0094655D"/>
    <w:rsid w:val="00946745"/>
    <w:rsid w:val="0095223B"/>
    <w:rsid w:val="009525D6"/>
    <w:rsid w:val="00952676"/>
    <w:rsid w:val="009528DA"/>
    <w:rsid w:val="0095295D"/>
    <w:rsid w:val="0095302F"/>
    <w:rsid w:val="00954EAF"/>
    <w:rsid w:val="0095591D"/>
    <w:rsid w:val="0095623D"/>
    <w:rsid w:val="009564F9"/>
    <w:rsid w:val="00956825"/>
    <w:rsid w:val="00956A7C"/>
    <w:rsid w:val="00956E9C"/>
    <w:rsid w:val="00957358"/>
    <w:rsid w:val="00957455"/>
    <w:rsid w:val="009576F0"/>
    <w:rsid w:val="00957D6A"/>
    <w:rsid w:val="00957EBC"/>
    <w:rsid w:val="00957FB3"/>
    <w:rsid w:val="009601BB"/>
    <w:rsid w:val="0096050A"/>
    <w:rsid w:val="0096089B"/>
    <w:rsid w:val="009618C5"/>
    <w:rsid w:val="009618D5"/>
    <w:rsid w:val="0096200A"/>
    <w:rsid w:val="00962314"/>
    <w:rsid w:val="00962529"/>
    <w:rsid w:val="00962B1C"/>
    <w:rsid w:val="009633DC"/>
    <w:rsid w:val="00963613"/>
    <w:rsid w:val="009644E6"/>
    <w:rsid w:val="00966939"/>
    <w:rsid w:val="00966E4E"/>
    <w:rsid w:val="00966F22"/>
    <w:rsid w:val="0096706C"/>
    <w:rsid w:val="009674E2"/>
    <w:rsid w:val="00967774"/>
    <w:rsid w:val="00967896"/>
    <w:rsid w:val="00967C69"/>
    <w:rsid w:val="009705B5"/>
    <w:rsid w:val="009707E3"/>
    <w:rsid w:val="00972490"/>
    <w:rsid w:val="009725BB"/>
    <w:rsid w:val="00973DE9"/>
    <w:rsid w:val="0097408B"/>
    <w:rsid w:val="00974610"/>
    <w:rsid w:val="00974F34"/>
    <w:rsid w:val="00976521"/>
    <w:rsid w:val="0097667C"/>
    <w:rsid w:val="00976BA9"/>
    <w:rsid w:val="00977656"/>
    <w:rsid w:val="00980449"/>
    <w:rsid w:val="00980A53"/>
    <w:rsid w:val="00981098"/>
    <w:rsid w:val="00981134"/>
    <w:rsid w:val="00981A4B"/>
    <w:rsid w:val="00981BAA"/>
    <w:rsid w:val="00981FEF"/>
    <w:rsid w:val="009825A3"/>
    <w:rsid w:val="009825A5"/>
    <w:rsid w:val="009832F1"/>
    <w:rsid w:val="00983366"/>
    <w:rsid w:val="009838CC"/>
    <w:rsid w:val="00984CC5"/>
    <w:rsid w:val="00985738"/>
    <w:rsid w:val="00985A84"/>
    <w:rsid w:val="00985AD7"/>
    <w:rsid w:val="00985E86"/>
    <w:rsid w:val="0098657C"/>
    <w:rsid w:val="009869AD"/>
    <w:rsid w:val="00986FAE"/>
    <w:rsid w:val="00987D60"/>
    <w:rsid w:val="009904F8"/>
    <w:rsid w:val="00990FD8"/>
    <w:rsid w:val="00991134"/>
    <w:rsid w:val="009911BD"/>
    <w:rsid w:val="00991B1E"/>
    <w:rsid w:val="00991EFE"/>
    <w:rsid w:val="00991FD7"/>
    <w:rsid w:val="009922BF"/>
    <w:rsid w:val="00993970"/>
    <w:rsid w:val="00995258"/>
    <w:rsid w:val="009953FE"/>
    <w:rsid w:val="00995614"/>
    <w:rsid w:val="00995667"/>
    <w:rsid w:val="00995A1F"/>
    <w:rsid w:val="00995BBA"/>
    <w:rsid w:val="00995EC5"/>
    <w:rsid w:val="00995FCA"/>
    <w:rsid w:val="00995FDC"/>
    <w:rsid w:val="00996756"/>
    <w:rsid w:val="009972DB"/>
    <w:rsid w:val="009978FD"/>
    <w:rsid w:val="00997E28"/>
    <w:rsid w:val="009A0060"/>
    <w:rsid w:val="009A0221"/>
    <w:rsid w:val="009A0549"/>
    <w:rsid w:val="009A09A5"/>
    <w:rsid w:val="009A1233"/>
    <w:rsid w:val="009A154D"/>
    <w:rsid w:val="009A1E10"/>
    <w:rsid w:val="009A1F5A"/>
    <w:rsid w:val="009A238C"/>
    <w:rsid w:val="009A2B00"/>
    <w:rsid w:val="009A2C56"/>
    <w:rsid w:val="009A3B0C"/>
    <w:rsid w:val="009A3E7A"/>
    <w:rsid w:val="009A41DC"/>
    <w:rsid w:val="009A4CB0"/>
    <w:rsid w:val="009A506D"/>
    <w:rsid w:val="009A5BDB"/>
    <w:rsid w:val="009A5E81"/>
    <w:rsid w:val="009A634B"/>
    <w:rsid w:val="009A63E0"/>
    <w:rsid w:val="009A645A"/>
    <w:rsid w:val="009A68F0"/>
    <w:rsid w:val="009B033F"/>
    <w:rsid w:val="009B04CA"/>
    <w:rsid w:val="009B092C"/>
    <w:rsid w:val="009B0A6B"/>
    <w:rsid w:val="009B0DFD"/>
    <w:rsid w:val="009B1323"/>
    <w:rsid w:val="009B25C4"/>
    <w:rsid w:val="009B2E0F"/>
    <w:rsid w:val="009B2E4A"/>
    <w:rsid w:val="009B2F08"/>
    <w:rsid w:val="009B33E8"/>
    <w:rsid w:val="009B3614"/>
    <w:rsid w:val="009B3AB8"/>
    <w:rsid w:val="009B3B1C"/>
    <w:rsid w:val="009B42E8"/>
    <w:rsid w:val="009B4530"/>
    <w:rsid w:val="009B475B"/>
    <w:rsid w:val="009B4BB2"/>
    <w:rsid w:val="009B5696"/>
    <w:rsid w:val="009B5AC0"/>
    <w:rsid w:val="009B5B04"/>
    <w:rsid w:val="009B60E5"/>
    <w:rsid w:val="009B7790"/>
    <w:rsid w:val="009B7B4A"/>
    <w:rsid w:val="009B7D95"/>
    <w:rsid w:val="009C00F3"/>
    <w:rsid w:val="009C0650"/>
    <w:rsid w:val="009C08DC"/>
    <w:rsid w:val="009C0C35"/>
    <w:rsid w:val="009C1405"/>
    <w:rsid w:val="009C18A3"/>
    <w:rsid w:val="009C18F2"/>
    <w:rsid w:val="009C2BCE"/>
    <w:rsid w:val="009C2DE8"/>
    <w:rsid w:val="009C39A7"/>
    <w:rsid w:val="009C40DA"/>
    <w:rsid w:val="009C42AD"/>
    <w:rsid w:val="009C4473"/>
    <w:rsid w:val="009C4873"/>
    <w:rsid w:val="009C4E0A"/>
    <w:rsid w:val="009C532F"/>
    <w:rsid w:val="009C61A9"/>
    <w:rsid w:val="009C6BFF"/>
    <w:rsid w:val="009C6C2E"/>
    <w:rsid w:val="009C7000"/>
    <w:rsid w:val="009C74B2"/>
    <w:rsid w:val="009C79A7"/>
    <w:rsid w:val="009D0217"/>
    <w:rsid w:val="009D057E"/>
    <w:rsid w:val="009D1353"/>
    <w:rsid w:val="009D1757"/>
    <w:rsid w:val="009D17CB"/>
    <w:rsid w:val="009D1F69"/>
    <w:rsid w:val="009D2414"/>
    <w:rsid w:val="009D27BA"/>
    <w:rsid w:val="009D2CA3"/>
    <w:rsid w:val="009D2F95"/>
    <w:rsid w:val="009D327A"/>
    <w:rsid w:val="009D3B55"/>
    <w:rsid w:val="009D3D04"/>
    <w:rsid w:val="009D426E"/>
    <w:rsid w:val="009D517F"/>
    <w:rsid w:val="009D53F2"/>
    <w:rsid w:val="009D586D"/>
    <w:rsid w:val="009D6083"/>
    <w:rsid w:val="009D6518"/>
    <w:rsid w:val="009D698F"/>
    <w:rsid w:val="009D6A34"/>
    <w:rsid w:val="009D6B0D"/>
    <w:rsid w:val="009D6B97"/>
    <w:rsid w:val="009D7144"/>
    <w:rsid w:val="009D78A6"/>
    <w:rsid w:val="009D7C90"/>
    <w:rsid w:val="009D7CAE"/>
    <w:rsid w:val="009D7FAF"/>
    <w:rsid w:val="009E01EE"/>
    <w:rsid w:val="009E023D"/>
    <w:rsid w:val="009E0D48"/>
    <w:rsid w:val="009E0F16"/>
    <w:rsid w:val="009E21E6"/>
    <w:rsid w:val="009E2575"/>
    <w:rsid w:val="009E3391"/>
    <w:rsid w:val="009E3952"/>
    <w:rsid w:val="009E400D"/>
    <w:rsid w:val="009E418F"/>
    <w:rsid w:val="009E4281"/>
    <w:rsid w:val="009E4773"/>
    <w:rsid w:val="009E47C4"/>
    <w:rsid w:val="009E47C6"/>
    <w:rsid w:val="009E4D07"/>
    <w:rsid w:val="009E4DA0"/>
    <w:rsid w:val="009E502E"/>
    <w:rsid w:val="009E66FC"/>
    <w:rsid w:val="009E673F"/>
    <w:rsid w:val="009E715C"/>
    <w:rsid w:val="009F0307"/>
    <w:rsid w:val="009F0796"/>
    <w:rsid w:val="009F0A1E"/>
    <w:rsid w:val="009F0A5D"/>
    <w:rsid w:val="009F21CF"/>
    <w:rsid w:val="009F2AE9"/>
    <w:rsid w:val="009F3D19"/>
    <w:rsid w:val="009F445E"/>
    <w:rsid w:val="009F4473"/>
    <w:rsid w:val="009F4B01"/>
    <w:rsid w:val="009F5226"/>
    <w:rsid w:val="009F60DF"/>
    <w:rsid w:val="009F61EC"/>
    <w:rsid w:val="009F65AC"/>
    <w:rsid w:val="009F6A06"/>
    <w:rsid w:val="009F6ACF"/>
    <w:rsid w:val="009F6C34"/>
    <w:rsid w:val="009F73C8"/>
    <w:rsid w:val="009F7464"/>
    <w:rsid w:val="009F74BB"/>
    <w:rsid w:val="009F74D9"/>
    <w:rsid w:val="009F76FD"/>
    <w:rsid w:val="009F77E5"/>
    <w:rsid w:val="00A017B3"/>
    <w:rsid w:val="00A01854"/>
    <w:rsid w:val="00A027BB"/>
    <w:rsid w:val="00A02887"/>
    <w:rsid w:val="00A02A93"/>
    <w:rsid w:val="00A02EB0"/>
    <w:rsid w:val="00A03079"/>
    <w:rsid w:val="00A032A1"/>
    <w:rsid w:val="00A037D3"/>
    <w:rsid w:val="00A038BD"/>
    <w:rsid w:val="00A039A2"/>
    <w:rsid w:val="00A04B53"/>
    <w:rsid w:val="00A05330"/>
    <w:rsid w:val="00A055C1"/>
    <w:rsid w:val="00A05D95"/>
    <w:rsid w:val="00A0641B"/>
    <w:rsid w:val="00A065AC"/>
    <w:rsid w:val="00A07607"/>
    <w:rsid w:val="00A07C39"/>
    <w:rsid w:val="00A10E82"/>
    <w:rsid w:val="00A10F8F"/>
    <w:rsid w:val="00A11481"/>
    <w:rsid w:val="00A115B5"/>
    <w:rsid w:val="00A115E5"/>
    <w:rsid w:val="00A118F1"/>
    <w:rsid w:val="00A11B52"/>
    <w:rsid w:val="00A1236A"/>
    <w:rsid w:val="00A12370"/>
    <w:rsid w:val="00A129A6"/>
    <w:rsid w:val="00A130A7"/>
    <w:rsid w:val="00A133A4"/>
    <w:rsid w:val="00A13ED7"/>
    <w:rsid w:val="00A144FE"/>
    <w:rsid w:val="00A1485B"/>
    <w:rsid w:val="00A1523E"/>
    <w:rsid w:val="00A157A6"/>
    <w:rsid w:val="00A15846"/>
    <w:rsid w:val="00A15B88"/>
    <w:rsid w:val="00A1611A"/>
    <w:rsid w:val="00A1617A"/>
    <w:rsid w:val="00A1652A"/>
    <w:rsid w:val="00A166F0"/>
    <w:rsid w:val="00A1767E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E04"/>
    <w:rsid w:val="00A24D0F"/>
    <w:rsid w:val="00A24D82"/>
    <w:rsid w:val="00A25300"/>
    <w:rsid w:val="00A254C0"/>
    <w:rsid w:val="00A255EC"/>
    <w:rsid w:val="00A25BCA"/>
    <w:rsid w:val="00A263D5"/>
    <w:rsid w:val="00A26595"/>
    <w:rsid w:val="00A26710"/>
    <w:rsid w:val="00A27250"/>
    <w:rsid w:val="00A27699"/>
    <w:rsid w:val="00A278C4"/>
    <w:rsid w:val="00A2797E"/>
    <w:rsid w:val="00A3006E"/>
    <w:rsid w:val="00A309B9"/>
    <w:rsid w:val="00A311CA"/>
    <w:rsid w:val="00A31221"/>
    <w:rsid w:val="00A32321"/>
    <w:rsid w:val="00A32546"/>
    <w:rsid w:val="00A32D28"/>
    <w:rsid w:val="00A34460"/>
    <w:rsid w:val="00A34906"/>
    <w:rsid w:val="00A34F71"/>
    <w:rsid w:val="00A359BC"/>
    <w:rsid w:val="00A35B4A"/>
    <w:rsid w:val="00A35DAA"/>
    <w:rsid w:val="00A365A0"/>
    <w:rsid w:val="00A3661C"/>
    <w:rsid w:val="00A367EF"/>
    <w:rsid w:val="00A36D8C"/>
    <w:rsid w:val="00A40667"/>
    <w:rsid w:val="00A409C5"/>
    <w:rsid w:val="00A40D1E"/>
    <w:rsid w:val="00A40DDC"/>
    <w:rsid w:val="00A41361"/>
    <w:rsid w:val="00A41AA3"/>
    <w:rsid w:val="00A41AAC"/>
    <w:rsid w:val="00A41D01"/>
    <w:rsid w:val="00A4217E"/>
    <w:rsid w:val="00A4286E"/>
    <w:rsid w:val="00A42B63"/>
    <w:rsid w:val="00A42D3A"/>
    <w:rsid w:val="00A42DAC"/>
    <w:rsid w:val="00A4330D"/>
    <w:rsid w:val="00A434A3"/>
    <w:rsid w:val="00A4352F"/>
    <w:rsid w:val="00A43565"/>
    <w:rsid w:val="00A43DBC"/>
    <w:rsid w:val="00A4436E"/>
    <w:rsid w:val="00A44688"/>
    <w:rsid w:val="00A449B1"/>
    <w:rsid w:val="00A44CDE"/>
    <w:rsid w:val="00A4539C"/>
    <w:rsid w:val="00A45FF2"/>
    <w:rsid w:val="00A47232"/>
    <w:rsid w:val="00A47E41"/>
    <w:rsid w:val="00A50CFF"/>
    <w:rsid w:val="00A5189E"/>
    <w:rsid w:val="00A52571"/>
    <w:rsid w:val="00A5300F"/>
    <w:rsid w:val="00A53A4C"/>
    <w:rsid w:val="00A53BF6"/>
    <w:rsid w:val="00A53FEF"/>
    <w:rsid w:val="00A54144"/>
    <w:rsid w:val="00A54206"/>
    <w:rsid w:val="00A55020"/>
    <w:rsid w:val="00A55398"/>
    <w:rsid w:val="00A55845"/>
    <w:rsid w:val="00A56855"/>
    <w:rsid w:val="00A56F50"/>
    <w:rsid w:val="00A56FCE"/>
    <w:rsid w:val="00A57739"/>
    <w:rsid w:val="00A601AD"/>
    <w:rsid w:val="00A601D4"/>
    <w:rsid w:val="00A6154C"/>
    <w:rsid w:val="00A61828"/>
    <w:rsid w:val="00A61856"/>
    <w:rsid w:val="00A619CF"/>
    <w:rsid w:val="00A62328"/>
    <w:rsid w:val="00A6242B"/>
    <w:rsid w:val="00A62857"/>
    <w:rsid w:val="00A63857"/>
    <w:rsid w:val="00A63A06"/>
    <w:rsid w:val="00A63D21"/>
    <w:rsid w:val="00A64363"/>
    <w:rsid w:val="00A652FF"/>
    <w:rsid w:val="00A66227"/>
    <w:rsid w:val="00A6629A"/>
    <w:rsid w:val="00A6694B"/>
    <w:rsid w:val="00A66B17"/>
    <w:rsid w:val="00A6742C"/>
    <w:rsid w:val="00A67FDC"/>
    <w:rsid w:val="00A70793"/>
    <w:rsid w:val="00A709E3"/>
    <w:rsid w:val="00A70FFE"/>
    <w:rsid w:val="00A725B6"/>
    <w:rsid w:val="00A72747"/>
    <w:rsid w:val="00A729B0"/>
    <w:rsid w:val="00A73474"/>
    <w:rsid w:val="00A73E5C"/>
    <w:rsid w:val="00A74810"/>
    <w:rsid w:val="00A75194"/>
    <w:rsid w:val="00A75238"/>
    <w:rsid w:val="00A75BB6"/>
    <w:rsid w:val="00A762D5"/>
    <w:rsid w:val="00A7646E"/>
    <w:rsid w:val="00A7679F"/>
    <w:rsid w:val="00A77263"/>
    <w:rsid w:val="00A7749F"/>
    <w:rsid w:val="00A77939"/>
    <w:rsid w:val="00A77CE4"/>
    <w:rsid w:val="00A806B8"/>
    <w:rsid w:val="00A812B4"/>
    <w:rsid w:val="00A81815"/>
    <w:rsid w:val="00A83C59"/>
    <w:rsid w:val="00A83C71"/>
    <w:rsid w:val="00A868F6"/>
    <w:rsid w:val="00A875BB"/>
    <w:rsid w:val="00A87D3A"/>
    <w:rsid w:val="00A9061E"/>
    <w:rsid w:val="00A90622"/>
    <w:rsid w:val="00A90D3A"/>
    <w:rsid w:val="00A92121"/>
    <w:rsid w:val="00A92275"/>
    <w:rsid w:val="00A93C8E"/>
    <w:rsid w:val="00A942AC"/>
    <w:rsid w:val="00A942D1"/>
    <w:rsid w:val="00A95932"/>
    <w:rsid w:val="00A95F2B"/>
    <w:rsid w:val="00A96198"/>
    <w:rsid w:val="00A966B4"/>
    <w:rsid w:val="00A967F7"/>
    <w:rsid w:val="00A96DEB"/>
    <w:rsid w:val="00A97624"/>
    <w:rsid w:val="00A977AD"/>
    <w:rsid w:val="00A9783A"/>
    <w:rsid w:val="00A97CFD"/>
    <w:rsid w:val="00AA0764"/>
    <w:rsid w:val="00AA09BA"/>
    <w:rsid w:val="00AA20EB"/>
    <w:rsid w:val="00AA2124"/>
    <w:rsid w:val="00AA2887"/>
    <w:rsid w:val="00AA2E42"/>
    <w:rsid w:val="00AA2EF6"/>
    <w:rsid w:val="00AA2F87"/>
    <w:rsid w:val="00AA35FB"/>
    <w:rsid w:val="00AA3672"/>
    <w:rsid w:val="00AA3A9E"/>
    <w:rsid w:val="00AA466C"/>
    <w:rsid w:val="00AA5767"/>
    <w:rsid w:val="00AA5ABF"/>
    <w:rsid w:val="00AA6189"/>
    <w:rsid w:val="00AA6BB2"/>
    <w:rsid w:val="00AA6FBD"/>
    <w:rsid w:val="00AA7310"/>
    <w:rsid w:val="00AA75A0"/>
    <w:rsid w:val="00AA7630"/>
    <w:rsid w:val="00AA7D76"/>
    <w:rsid w:val="00AB041D"/>
    <w:rsid w:val="00AB0569"/>
    <w:rsid w:val="00AB08D6"/>
    <w:rsid w:val="00AB0CB8"/>
    <w:rsid w:val="00AB0D8C"/>
    <w:rsid w:val="00AB1ACF"/>
    <w:rsid w:val="00AB1DE7"/>
    <w:rsid w:val="00AB1FFB"/>
    <w:rsid w:val="00AB2013"/>
    <w:rsid w:val="00AB241F"/>
    <w:rsid w:val="00AB2667"/>
    <w:rsid w:val="00AB315E"/>
    <w:rsid w:val="00AB3DD4"/>
    <w:rsid w:val="00AB421E"/>
    <w:rsid w:val="00AB59AF"/>
    <w:rsid w:val="00AB5E93"/>
    <w:rsid w:val="00AB6BEE"/>
    <w:rsid w:val="00AB6CEB"/>
    <w:rsid w:val="00AB6EF7"/>
    <w:rsid w:val="00AB76CB"/>
    <w:rsid w:val="00AB7913"/>
    <w:rsid w:val="00AC09FD"/>
    <w:rsid w:val="00AC0EEB"/>
    <w:rsid w:val="00AC13C0"/>
    <w:rsid w:val="00AC1576"/>
    <w:rsid w:val="00AC2677"/>
    <w:rsid w:val="00AC29E5"/>
    <w:rsid w:val="00AC2FC0"/>
    <w:rsid w:val="00AC309E"/>
    <w:rsid w:val="00AC36F8"/>
    <w:rsid w:val="00AC384F"/>
    <w:rsid w:val="00AC4B96"/>
    <w:rsid w:val="00AC4BC9"/>
    <w:rsid w:val="00AC4DE1"/>
    <w:rsid w:val="00AC4FBE"/>
    <w:rsid w:val="00AC5A32"/>
    <w:rsid w:val="00AC6AD7"/>
    <w:rsid w:val="00AC6BE8"/>
    <w:rsid w:val="00AC6E16"/>
    <w:rsid w:val="00AC711F"/>
    <w:rsid w:val="00AC7126"/>
    <w:rsid w:val="00AC714C"/>
    <w:rsid w:val="00AC7B7B"/>
    <w:rsid w:val="00AD0A64"/>
    <w:rsid w:val="00AD0E5F"/>
    <w:rsid w:val="00AD0F7B"/>
    <w:rsid w:val="00AD1ADB"/>
    <w:rsid w:val="00AD2333"/>
    <w:rsid w:val="00AD2356"/>
    <w:rsid w:val="00AD2484"/>
    <w:rsid w:val="00AD26DC"/>
    <w:rsid w:val="00AD28EC"/>
    <w:rsid w:val="00AD291C"/>
    <w:rsid w:val="00AD3138"/>
    <w:rsid w:val="00AD3290"/>
    <w:rsid w:val="00AD37DE"/>
    <w:rsid w:val="00AD3D99"/>
    <w:rsid w:val="00AD3E2B"/>
    <w:rsid w:val="00AD48F8"/>
    <w:rsid w:val="00AD4F26"/>
    <w:rsid w:val="00AD5027"/>
    <w:rsid w:val="00AD5A96"/>
    <w:rsid w:val="00AD5F54"/>
    <w:rsid w:val="00AD627B"/>
    <w:rsid w:val="00AD68E3"/>
    <w:rsid w:val="00AD78C0"/>
    <w:rsid w:val="00AE02B2"/>
    <w:rsid w:val="00AE0705"/>
    <w:rsid w:val="00AE0C1E"/>
    <w:rsid w:val="00AE1206"/>
    <w:rsid w:val="00AE1A39"/>
    <w:rsid w:val="00AE1BEB"/>
    <w:rsid w:val="00AE25F1"/>
    <w:rsid w:val="00AE27F6"/>
    <w:rsid w:val="00AE289A"/>
    <w:rsid w:val="00AE28E5"/>
    <w:rsid w:val="00AE2D50"/>
    <w:rsid w:val="00AE31E4"/>
    <w:rsid w:val="00AE35D2"/>
    <w:rsid w:val="00AE3699"/>
    <w:rsid w:val="00AE3836"/>
    <w:rsid w:val="00AE48D1"/>
    <w:rsid w:val="00AE4E21"/>
    <w:rsid w:val="00AE52D1"/>
    <w:rsid w:val="00AE5479"/>
    <w:rsid w:val="00AE5485"/>
    <w:rsid w:val="00AE5720"/>
    <w:rsid w:val="00AE636C"/>
    <w:rsid w:val="00AE643E"/>
    <w:rsid w:val="00AE64F3"/>
    <w:rsid w:val="00AE6D2A"/>
    <w:rsid w:val="00AE6DEC"/>
    <w:rsid w:val="00AE74E2"/>
    <w:rsid w:val="00AE7785"/>
    <w:rsid w:val="00AE7B45"/>
    <w:rsid w:val="00AF0584"/>
    <w:rsid w:val="00AF068C"/>
    <w:rsid w:val="00AF0C2A"/>
    <w:rsid w:val="00AF1418"/>
    <w:rsid w:val="00AF1555"/>
    <w:rsid w:val="00AF2208"/>
    <w:rsid w:val="00AF22F1"/>
    <w:rsid w:val="00AF2742"/>
    <w:rsid w:val="00AF2943"/>
    <w:rsid w:val="00AF2BCA"/>
    <w:rsid w:val="00AF31E9"/>
    <w:rsid w:val="00AF3212"/>
    <w:rsid w:val="00AF3D02"/>
    <w:rsid w:val="00AF3DB6"/>
    <w:rsid w:val="00AF453B"/>
    <w:rsid w:val="00AF470D"/>
    <w:rsid w:val="00AF4740"/>
    <w:rsid w:val="00AF50A6"/>
    <w:rsid w:val="00AF55E9"/>
    <w:rsid w:val="00AF5984"/>
    <w:rsid w:val="00AF5F29"/>
    <w:rsid w:val="00AF6E91"/>
    <w:rsid w:val="00B00682"/>
    <w:rsid w:val="00B00A32"/>
    <w:rsid w:val="00B00A45"/>
    <w:rsid w:val="00B014AE"/>
    <w:rsid w:val="00B0181B"/>
    <w:rsid w:val="00B01965"/>
    <w:rsid w:val="00B01F68"/>
    <w:rsid w:val="00B03119"/>
    <w:rsid w:val="00B03777"/>
    <w:rsid w:val="00B03CBA"/>
    <w:rsid w:val="00B04076"/>
    <w:rsid w:val="00B044E5"/>
    <w:rsid w:val="00B047A6"/>
    <w:rsid w:val="00B049DB"/>
    <w:rsid w:val="00B04B04"/>
    <w:rsid w:val="00B04D6C"/>
    <w:rsid w:val="00B05826"/>
    <w:rsid w:val="00B059BE"/>
    <w:rsid w:val="00B067FE"/>
    <w:rsid w:val="00B06A7C"/>
    <w:rsid w:val="00B06A94"/>
    <w:rsid w:val="00B06ECD"/>
    <w:rsid w:val="00B077C5"/>
    <w:rsid w:val="00B07CFE"/>
    <w:rsid w:val="00B100AF"/>
    <w:rsid w:val="00B10E8F"/>
    <w:rsid w:val="00B10EF6"/>
    <w:rsid w:val="00B11AAB"/>
    <w:rsid w:val="00B11F4E"/>
    <w:rsid w:val="00B121A1"/>
    <w:rsid w:val="00B12576"/>
    <w:rsid w:val="00B12BC3"/>
    <w:rsid w:val="00B131DF"/>
    <w:rsid w:val="00B136E8"/>
    <w:rsid w:val="00B13822"/>
    <w:rsid w:val="00B141DA"/>
    <w:rsid w:val="00B142DF"/>
    <w:rsid w:val="00B147B4"/>
    <w:rsid w:val="00B14903"/>
    <w:rsid w:val="00B15482"/>
    <w:rsid w:val="00B1564C"/>
    <w:rsid w:val="00B159C8"/>
    <w:rsid w:val="00B16794"/>
    <w:rsid w:val="00B16A83"/>
    <w:rsid w:val="00B17EE4"/>
    <w:rsid w:val="00B20091"/>
    <w:rsid w:val="00B202FD"/>
    <w:rsid w:val="00B20F74"/>
    <w:rsid w:val="00B21813"/>
    <w:rsid w:val="00B218FA"/>
    <w:rsid w:val="00B21BF1"/>
    <w:rsid w:val="00B222A8"/>
    <w:rsid w:val="00B225C5"/>
    <w:rsid w:val="00B229CC"/>
    <w:rsid w:val="00B239E6"/>
    <w:rsid w:val="00B23C3A"/>
    <w:rsid w:val="00B2408A"/>
    <w:rsid w:val="00B245FA"/>
    <w:rsid w:val="00B24675"/>
    <w:rsid w:val="00B2591B"/>
    <w:rsid w:val="00B25A99"/>
    <w:rsid w:val="00B26D92"/>
    <w:rsid w:val="00B26F21"/>
    <w:rsid w:val="00B272BA"/>
    <w:rsid w:val="00B27B82"/>
    <w:rsid w:val="00B27EB4"/>
    <w:rsid w:val="00B30022"/>
    <w:rsid w:val="00B300BA"/>
    <w:rsid w:val="00B3013E"/>
    <w:rsid w:val="00B3058A"/>
    <w:rsid w:val="00B3068E"/>
    <w:rsid w:val="00B3119F"/>
    <w:rsid w:val="00B31568"/>
    <w:rsid w:val="00B31953"/>
    <w:rsid w:val="00B32035"/>
    <w:rsid w:val="00B32162"/>
    <w:rsid w:val="00B330B5"/>
    <w:rsid w:val="00B3374B"/>
    <w:rsid w:val="00B3486F"/>
    <w:rsid w:val="00B34A5D"/>
    <w:rsid w:val="00B34AB2"/>
    <w:rsid w:val="00B34E83"/>
    <w:rsid w:val="00B3571D"/>
    <w:rsid w:val="00B35B09"/>
    <w:rsid w:val="00B35C9C"/>
    <w:rsid w:val="00B35CD7"/>
    <w:rsid w:val="00B36210"/>
    <w:rsid w:val="00B36558"/>
    <w:rsid w:val="00B36760"/>
    <w:rsid w:val="00B36A8C"/>
    <w:rsid w:val="00B36B8D"/>
    <w:rsid w:val="00B37433"/>
    <w:rsid w:val="00B40015"/>
    <w:rsid w:val="00B40614"/>
    <w:rsid w:val="00B4086E"/>
    <w:rsid w:val="00B40F5A"/>
    <w:rsid w:val="00B4108F"/>
    <w:rsid w:val="00B414F1"/>
    <w:rsid w:val="00B4175E"/>
    <w:rsid w:val="00B418C7"/>
    <w:rsid w:val="00B41B4C"/>
    <w:rsid w:val="00B41F42"/>
    <w:rsid w:val="00B420B6"/>
    <w:rsid w:val="00B4248E"/>
    <w:rsid w:val="00B43443"/>
    <w:rsid w:val="00B434B3"/>
    <w:rsid w:val="00B437C1"/>
    <w:rsid w:val="00B4380C"/>
    <w:rsid w:val="00B439F6"/>
    <w:rsid w:val="00B4479A"/>
    <w:rsid w:val="00B44A8A"/>
    <w:rsid w:val="00B44C63"/>
    <w:rsid w:val="00B44DD5"/>
    <w:rsid w:val="00B44E1E"/>
    <w:rsid w:val="00B451F3"/>
    <w:rsid w:val="00B46413"/>
    <w:rsid w:val="00B46472"/>
    <w:rsid w:val="00B47C6D"/>
    <w:rsid w:val="00B47CE6"/>
    <w:rsid w:val="00B47D98"/>
    <w:rsid w:val="00B5090E"/>
    <w:rsid w:val="00B50B99"/>
    <w:rsid w:val="00B51484"/>
    <w:rsid w:val="00B5195B"/>
    <w:rsid w:val="00B51993"/>
    <w:rsid w:val="00B525B7"/>
    <w:rsid w:val="00B52828"/>
    <w:rsid w:val="00B528AC"/>
    <w:rsid w:val="00B529F2"/>
    <w:rsid w:val="00B529FC"/>
    <w:rsid w:val="00B52ED1"/>
    <w:rsid w:val="00B54A72"/>
    <w:rsid w:val="00B55AC6"/>
    <w:rsid w:val="00B56295"/>
    <w:rsid w:val="00B57734"/>
    <w:rsid w:val="00B60ADB"/>
    <w:rsid w:val="00B60B2F"/>
    <w:rsid w:val="00B612C9"/>
    <w:rsid w:val="00B618FE"/>
    <w:rsid w:val="00B6289D"/>
    <w:rsid w:val="00B628A2"/>
    <w:rsid w:val="00B63327"/>
    <w:rsid w:val="00B63B53"/>
    <w:rsid w:val="00B64A7D"/>
    <w:rsid w:val="00B650EB"/>
    <w:rsid w:val="00B662D1"/>
    <w:rsid w:val="00B663DB"/>
    <w:rsid w:val="00B668D8"/>
    <w:rsid w:val="00B66AF9"/>
    <w:rsid w:val="00B672A5"/>
    <w:rsid w:val="00B67340"/>
    <w:rsid w:val="00B67B47"/>
    <w:rsid w:val="00B67B99"/>
    <w:rsid w:val="00B67BA4"/>
    <w:rsid w:val="00B7037C"/>
    <w:rsid w:val="00B706B0"/>
    <w:rsid w:val="00B72217"/>
    <w:rsid w:val="00B72902"/>
    <w:rsid w:val="00B72C52"/>
    <w:rsid w:val="00B72F6B"/>
    <w:rsid w:val="00B72F8D"/>
    <w:rsid w:val="00B734D6"/>
    <w:rsid w:val="00B738F8"/>
    <w:rsid w:val="00B73CD3"/>
    <w:rsid w:val="00B7404F"/>
    <w:rsid w:val="00B747DF"/>
    <w:rsid w:val="00B74860"/>
    <w:rsid w:val="00B74A95"/>
    <w:rsid w:val="00B754BE"/>
    <w:rsid w:val="00B75936"/>
    <w:rsid w:val="00B75B99"/>
    <w:rsid w:val="00B75DBB"/>
    <w:rsid w:val="00B75EF8"/>
    <w:rsid w:val="00B76462"/>
    <w:rsid w:val="00B7732D"/>
    <w:rsid w:val="00B77FC4"/>
    <w:rsid w:val="00B80F69"/>
    <w:rsid w:val="00B81711"/>
    <w:rsid w:val="00B819BE"/>
    <w:rsid w:val="00B81DF5"/>
    <w:rsid w:val="00B82053"/>
    <w:rsid w:val="00B8263C"/>
    <w:rsid w:val="00B82A8A"/>
    <w:rsid w:val="00B83B55"/>
    <w:rsid w:val="00B83D6A"/>
    <w:rsid w:val="00B84125"/>
    <w:rsid w:val="00B8428B"/>
    <w:rsid w:val="00B847DB"/>
    <w:rsid w:val="00B84C58"/>
    <w:rsid w:val="00B84C63"/>
    <w:rsid w:val="00B84E23"/>
    <w:rsid w:val="00B84EAB"/>
    <w:rsid w:val="00B854C1"/>
    <w:rsid w:val="00B85513"/>
    <w:rsid w:val="00B85B06"/>
    <w:rsid w:val="00B85C18"/>
    <w:rsid w:val="00B85DAA"/>
    <w:rsid w:val="00B85F57"/>
    <w:rsid w:val="00B8603A"/>
    <w:rsid w:val="00B86127"/>
    <w:rsid w:val="00B87A64"/>
    <w:rsid w:val="00B87D7A"/>
    <w:rsid w:val="00B87F01"/>
    <w:rsid w:val="00B87F62"/>
    <w:rsid w:val="00B90518"/>
    <w:rsid w:val="00B90EDF"/>
    <w:rsid w:val="00B91A34"/>
    <w:rsid w:val="00B92467"/>
    <w:rsid w:val="00B926D3"/>
    <w:rsid w:val="00B92989"/>
    <w:rsid w:val="00B936A2"/>
    <w:rsid w:val="00B937FD"/>
    <w:rsid w:val="00B93989"/>
    <w:rsid w:val="00B93C69"/>
    <w:rsid w:val="00B942DE"/>
    <w:rsid w:val="00B9526B"/>
    <w:rsid w:val="00B95377"/>
    <w:rsid w:val="00B96417"/>
    <w:rsid w:val="00B96519"/>
    <w:rsid w:val="00B96AEB"/>
    <w:rsid w:val="00B96AEE"/>
    <w:rsid w:val="00B971C4"/>
    <w:rsid w:val="00B978C2"/>
    <w:rsid w:val="00BA070E"/>
    <w:rsid w:val="00BA0A92"/>
    <w:rsid w:val="00BA0E97"/>
    <w:rsid w:val="00BA1493"/>
    <w:rsid w:val="00BA185F"/>
    <w:rsid w:val="00BA2817"/>
    <w:rsid w:val="00BA2883"/>
    <w:rsid w:val="00BA2F2C"/>
    <w:rsid w:val="00BA320C"/>
    <w:rsid w:val="00BA37AB"/>
    <w:rsid w:val="00BA38E0"/>
    <w:rsid w:val="00BA3D98"/>
    <w:rsid w:val="00BA407D"/>
    <w:rsid w:val="00BA4820"/>
    <w:rsid w:val="00BA4847"/>
    <w:rsid w:val="00BA4D66"/>
    <w:rsid w:val="00BA4E9F"/>
    <w:rsid w:val="00BA54B6"/>
    <w:rsid w:val="00BA5761"/>
    <w:rsid w:val="00BA5F75"/>
    <w:rsid w:val="00BA649B"/>
    <w:rsid w:val="00BA6FB2"/>
    <w:rsid w:val="00BA71A7"/>
    <w:rsid w:val="00BA740B"/>
    <w:rsid w:val="00BB05A4"/>
    <w:rsid w:val="00BB0903"/>
    <w:rsid w:val="00BB09A9"/>
    <w:rsid w:val="00BB0F3C"/>
    <w:rsid w:val="00BB1707"/>
    <w:rsid w:val="00BB177E"/>
    <w:rsid w:val="00BB1AB5"/>
    <w:rsid w:val="00BB1D06"/>
    <w:rsid w:val="00BB20BE"/>
    <w:rsid w:val="00BB25B8"/>
    <w:rsid w:val="00BB286A"/>
    <w:rsid w:val="00BB2B6C"/>
    <w:rsid w:val="00BB40D0"/>
    <w:rsid w:val="00BB417E"/>
    <w:rsid w:val="00BB4908"/>
    <w:rsid w:val="00BB4C99"/>
    <w:rsid w:val="00BB507E"/>
    <w:rsid w:val="00BB52C6"/>
    <w:rsid w:val="00BB5310"/>
    <w:rsid w:val="00BB5FCF"/>
    <w:rsid w:val="00BB6648"/>
    <w:rsid w:val="00BB6D59"/>
    <w:rsid w:val="00BB7488"/>
    <w:rsid w:val="00BB7745"/>
    <w:rsid w:val="00BB7765"/>
    <w:rsid w:val="00BB7B9B"/>
    <w:rsid w:val="00BB7CC1"/>
    <w:rsid w:val="00BC0385"/>
    <w:rsid w:val="00BC0DB7"/>
    <w:rsid w:val="00BC12D1"/>
    <w:rsid w:val="00BC1472"/>
    <w:rsid w:val="00BC1C8F"/>
    <w:rsid w:val="00BC1F56"/>
    <w:rsid w:val="00BC284B"/>
    <w:rsid w:val="00BC2856"/>
    <w:rsid w:val="00BC30B9"/>
    <w:rsid w:val="00BC379D"/>
    <w:rsid w:val="00BC5219"/>
    <w:rsid w:val="00BC54E0"/>
    <w:rsid w:val="00BC586F"/>
    <w:rsid w:val="00BC6216"/>
    <w:rsid w:val="00BC66C0"/>
    <w:rsid w:val="00BC67D2"/>
    <w:rsid w:val="00BC6CE8"/>
    <w:rsid w:val="00BC7073"/>
    <w:rsid w:val="00BC737C"/>
    <w:rsid w:val="00BC7CF0"/>
    <w:rsid w:val="00BC7F42"/>
    <w:rsid w:val="00BD0239"/>
    <w:rsid w:val="00BD038E"/>
    <w:rsid w:val="00BD064E"/>
    <w:rsid w:val="00BD068B"/>
    <w:rsid w:val="00BD12C2"/>
    <w:rsid w:val="00BD16C6"/>
    <w:rsid w:val="00BD17B7"/>
    <w:rsid w:val="00BD265A"/>
    <w:rsid w:val="00BD2740"/>
    <w:rsid w:val="00BD306E"/>
    <w:rsid w:val="00BD3832"/>
    <w:rsid w:val="00BD527D"/>
    <w:rsid w:val="00BD57BE"/>
    <w:rsid w:val="00BD620D"/>
    <w:rsid w:val="00BD62ED"/>
    <w:rsid w:val="00BD7E7C"/>
    <w:rsid w:val="00BE00F2"/>
    <w:rsid w:val="00BE0889"/>
    <w:rsid w:val="00BE08C4"/>
    <w:rsid w:val="00BE0D4A"/>
    <w:rsid w:val="00BE0E22"/>
    <w:rsid w:val="00BE16A6"/>
    <w:rsid w:val="00BE18BB"/>
    <w:rsid w:val="00BE196E"/>
    <w:rsid w:val="00BE230C"/>
    <w:rsid w:val="00BE249B"/>
    <w:rsid w:val="00BE2FAF"/>
    <w:rsid w:val="00BE3143"/>
    <w:rsid w:val="00BE3377"/>
    <w:rsid w:val="00BE34C0"/>
    <w:rsid w:val="00BE34EB"/>
    <w:rsid w:val="00BE363B"/>
    <w:rsid w:val="00BE424C"/>
    <w:rsid w:val="00BE4310"/>
    <w:rsid w:val="00BE45F7"/>
    <w:rsid w:val="00BE46D2"/>
    <w:rsid w:val="00BE4C9C"/>
    <w:rsid w:val="00BE5CC3"/>
    <w:rsid w:val="00BE63B5"/>
    <w:rsid w:val="00BE7BF1"/>
    <w:rsid w:val="00BE7C1A"/>
    <w:rsid w:val="00BF0415"/>
    <w:rsid w:val="00BF0AB3"/>
    <w:rsid w:val="00BF0B4D"/>
    <w:rsid w:val="00BF1937"/>
    <w:rsid w:val="00BF24AD"/>
    <w:rsid w:val="00BF26B8"/>
    <w:rsid w:val="00BF2707"/>
    <w:rsid w:val="00BF29EE"/>
    <w:rsid w:val="00BF30C0"/>
    <w:rsid w:val="00BF3692"/>
    <w:rsid w:val="00BF3BC2"/>
    <w:rsid w:val="00BF4206"/>
    <w:rsid w:val="00BF4B44"/>
    <w:rsid w:val="00BF4EA9"/>
    <w:rsid w:val="00BF5072"/>
    <w:rsid w:val="00BF54AC"/>
    <w:rsid w:val="00BF6320"/>
    <w:rsid w:val="00BF6398"/>
    <w:rsid w:val="00BF6A62"/>
    <w:rsid w:val="00BF6D01"/>
    <w:rsid w:val="00BF6FC9"/>
    <w:rsid w:val="00BF7582"/>
    <w:rsid w:val="00BF7C13"/>
    <w:rsid w:val="00BF7CD1"/>
    <w:rsid w:val="00C00053"/>
    <w:rsid w:val="00C0010B"/>
    <w:rsid w:val="00C0161E"/>
    <w:rsid w:val="00C01D4F"/>
    <w:rsid w:val="00C01D9C"/>
    <w:rsid w:val="00C037C0"/>
    <w:rsid w:val="00C03C29"/>
    <w:rsid w:val="00C03E7E"/>
    <w:rsid w:val="00C04202"/>
    <w:rsid w:val="00C04A6E"/>
    <w:rsid w:val="00C04E14"/>
    <w:rsid w:val="00C055C6"/>
    <w:rsid w:val="00C056C7"/>
    <w:rsid w:val="00C0579D"/>
    <w:rsid w:val="00C05CD0"/>
    <w:rsid w:val="00C0631D"/>
    <w:rsid w:val="00C06488"/>
    <w:rsid w:val="00C066A5"/>
    <w:rsid w:val="00C07BC8"/>
    <w:rsid w:val="00C102CD"/>
    <w:rsid w:val="00C103CE"/>
    <w:rsid w:val="00C108FA"/>
    <w:rsid w:val="00C111A1"/>
    <w:rsid w:val="00C11293"/>
    <w:rsid w:val="00C119B7"/>
    <w:rsid w:val="00C12056"/>
    <w:rsid w:val="00C12AED"/>
    <w:rsid w:val="00C13091"/>
    <w:rsid w:val="00C1311E"/>
    <w:rsid w:val="00C131AE"/>
    <w:rsid w:val="00C145A3"/>
    <w:rsid w:val="00C1512B"/>
    <w:rsid w:val="00C151F8"/>
    <w:rsid w:val="00C1540E"/>
    <w:rsid w:val="00C15F01"/>
    <w:rsid w:val="00C1686A"/>
    <w:rsid w:val="00C16962"/>
    <w:rsid w:val="00C20383"/>
    <w:rsid w:val="00C204F0"/>
    <w:rsid w:val="00C2146E"/>
    <w:rsid w:val="00C21A7B"/>
    <w:rsid w:val="00C21BD0"/>
    <w:rsid w:val="00C21EE2"/>
    <w:rsid w:val="00C22602"/>
    <w:rsid w:val="00C22633"/>
    <w:rsid w:val="00C22995"/>
    <w:rsid w:val="00C23869"/>
    <w:rsid w:val="00C239AB"/>
    <w:rsid w:val="00C24C64"/>
    <w:rsid w:val="00C25374"/>
    <w:rsid w:val="00C25CE8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11E"/>
    <w:rsid w:val="00C32919"/>
    <w:rsid w:val="00C3379F"/>
    <w:rsid w:val="00C33850"/>
    <w:rsid w:val="00C34238"/>
    <w:rsid w:val="00C35B2C"/>
    <w:rsid w:val="00C35C55"/>
    <w:rsid w:val="00C36166"/>
    <w:rsid w:val="00C36BFE"/>
    <w:rsid w:val="00C407B1"/>
    <w:rsid w:val="00C40E7D"/>
    <w:rsid w:val="00C4126D"/>
    <w:rsid w:val="00C413D2"/>
    <w:rsid w:val="00C414AC"/>
    <w:rsid w:val="00C4327B"/>
    <w:rsid w:val="00C4347B"/>
    <w:rsid w:val="00C438C1"/>
    <w:rsid w:val="00C439F8"/>
    <w:rsid w:val="00C442CA"/>
    <w:rsid w:val="00C44CCF"/>
    <w:rsid w:val="00C45595"/>
    <w:rsid w:val="00C45E25"/>
    <w:rsid w:val="00C46278"/>
    <w:rsid w:val="00C4656C"/>
    <w:rsid w:val="00C465EE"/>
    <w:rsid w:val="00C468D5"/>
    <w:rsid w:val="00C4725B"/>
    <w:rsid w:val="00C479F9"/>
    <w:rsid w:val="00C47BD6"/>
    <w:rsid w:val="00C47DF3"/>
    <w:rsid w:val="00C50246"/>
    <w:rsid w:val="00C50A16"/>
    <w:rsid w:val="00C5128E"/>
    <w:rsid w:val="00C51820"/>
    <w:rsid w:val="00C52161"/>
    <w:rsid w:val="00C52544"/>
    <w:rsid w:val="00C528C9"/>
    <w:rsid w:val="00C52A51"/>
    <w:rsid w:val="00C52C41"/>
    <w:rsid w:val="00C531D2"/>
    <w:rsid w:val="00C53C62"/>
    <w:rsid w:val="00C54151"/>
    <w:rsid w:val="00C543BB"/>
    <w:rsid w:val="00C54E02"/>
    <w:rsid w:val="00C54FF4"/>
    <w:rsid w:val="00C55A9C"/>
    <w:rsid w:val="00C55CC9"/>
    <w:rsid w:val="00C55F3B"/>
    <w:rsid w:val="00C56361"/>
    <w:rsid w:val="00C56428"/>
    <w:rsid w:val="00C56B90"/>
    <w:rsid w:val="00C56BAD"/>
    <w:rsid w:val="00C56BD9"/>
    <w:rsid w:val="00C56E7B"/>
    <w:rsid w:val="00C570C3"/>
    <w:rsid w:val="00C57561"/>
    <w:rsid w:val="00C60093"/>
    <w:rsid w:val="00C60742"/>
    <w:rsid w:val="00C607FC"/>
    <w:rsid w:val="00C60F67"/>
    <w:rsid w:val="00C6145A"/>
    <w:rsid w:val="00C61B8D"/>
    <w:rsid w:val="00C61C8E"/>
    <w:rsid w:val="00C61CC1"/>
    <w:rsid w:val="00C62BD9"/>
    <w:rsid w:val="00C6317C"/>
    <w:rsid w:val="00C6384F"/>
    <w:rsid w:val="00C63E54"/>
    <w:rsid w:val="00C63F36"/>
    <w:rsid w:val="00C64905"/>
    <w:rsid w:val="00C64B20"/>
    <w:rsid w:val="00C64BCE"/>
    <w:rsid w:val="00C64D58"/>
    <w:rsid w:val="00C655FF"/>
    <w:rsid w:val="00C65A62"/>
    <w:rsid w:val="00C65F25"/>
    <w:rsid w:val="00C662E0"/>
    <w:rsid w:val="00C666C5"/>
    <w:rsid w:val="00C6686E"/>
    <w:rsid w:val="00C67C33"/>
    <w:rsid w:val="00C67E53"/>
    <w:rsid w:val="00C701E4"/>
    <w:rsid w:val="00C7021D"/>
    <w:rsid w:val="00C7187D"/>
    <w:rsid w:val="00C719A1"/>
    <w:rsid w:val="00C71A1E"/>
    <w:rsid w:val="00C721B3"/>
    <w:rsid w:val="00C7227E"/>
    <w:rsid w:val="00C7235B"/>
    <w:rsid w:val="00C72B91"/>
    <w:rsid w:val="00C738C4"/>
    <w:rsid w:val="00C7397E"/>
    <w:rsid w:val="00C73C69"/>
    <w:rsid w:val="00C73C71"/>
    <w:rsid w:val="00C747EE"/>
    <w:rsid w:val="00C74C42"/>
    <w:rsid w:val="00C74DC7"/>
    <w:rsid w:val="00C74FFA"/>
    <w:rsid w:val="00C7508F"/>
    <w:rsid w:val="00C75194"/>
    <w:rsid w:val="00C75544"/>
    <w:rsid w:val="00C75A84"/>
    <w:rsid w:val="00C768E1"/>
    <w:rsid w:val="00C76CFC"/>
    <w:rsid w:val="00C77154"/>
    <w:rsid w:val="00C7734C"/>
    <w:rsid w:val="00C77540"/>
    <w:rsid w:val="00C802E3"/>
    <w:rsid w:val="00C805DC"/>
    <w:rsid w:val="00C80F84"/>
    <w:rsid w:val="00C814FC"/>
    <w:rsid w:val="00C820DE"/>
    <w:rsid w:val="00C82173"/>
    <w:rsid w:val="00C8239F"/>
    <w:rsid w:val="00C823CE"/>
    <w:rsid w:val="00C82899"/>
    <w:rsid w:val="00C82B60"/>
    <w:rsid w:val="00C82CA5"/>
    <w:rsid w:val="00C82E1E"/>
    <w:rsid w:val="00C82E67"/>
    <w:rsid w:val="00C836FC"/>
    <w:rsid w:val="00C83FBE"/>
    <w:rsid w:val="00C84066"/>
    <w:rsid w:val="00C84C1D"/>
    <w:rsid w:val="00C853DC"/>
    <w:rsid w:val="00C85766"/>
    <w:rsid w:val="00C86BA9"/>
    <w:rsid w:val="00C86F1F"/>
    <w:rsid w:val="00C8761C"/>
    <w:rsid w:val="00C87A05"/>
    <w:rsid w:val="00C87AF1"/>
    <w:rsid w:val="00C87E31"/>
    <w:rsid w:val="00C900E6"/>
    <w:rsid w:val="00C90C39"/>
    <w:rsid w:val="00C90D96"/>
    <w:rsid w:val="00C90F9C"/>
    <w:rsid w:val="00C91475"/>
    <w:rsid w:val="00C9209D"/>
    <w:rsid w:val="00C93BBF"/>
    <w:rsid w:val="00C93BDB"/>
    <w:rsid w:val="00C93DC0"/>
    <w:rsid w:val="00C941DB"/>
    <w:rsid w:val="00C949A6"/>
    <w:rsid w:val="00C94D5E"/>
    <w:rsid w:val="00C95005"/>
    <w:rsid w:val="00C95052"/>
    <w:rsid w:val="00C95AE2"/>
    <w:rsid w:val="00C95E0C"/>
    <w:rsid w:val="00C96298"/>
    <w:rsid w:val="00C963FB"/>
    <w:rsid w:val="00C9682C"/>
    <w:rsid w:val="00C96B12"/>
    <w:rsid w:val="00C97918"/>
    <w:rsid w:val="00C979EC"/>
    <w:rsid w:val="00C97D8B"/>
    <w:rsid w:val="00C97FF1"/>
    <w:rsid w:val="00CA067B"/>
    <w:rsid w:val="00CA0F6F"/>
    <w:rsid w:val="00CA1392"/>
    <w:rsid w:val="00CA1560"/>
    <w:rsid w:val="00CA1647"/>
    <w:rsid w:val="00CA1C57"/>
    <w:rsid w:val="00CA1D4C"/>
    <w:rsid w:val="00CA2084"/>
    <w:rsid w:val="00CA31E8"/>
    <w:rsid w:val="00CA37FE"/>
    <w:rsid w:val="00CA3906"/>
    <w:rsid w:val="00CA39CC"/>
    <w:rsid w:val="00CA3D63"/>
    <w:rsid w:val="00CA3E5B"/>
    <w:rsid w:val="00CA4066"/>
    <w:rsid w:val="00CA48CB"/>
    <w:rsid w:val="00CA4A94"/>
    <w:rsid w:val="00CA4E7B"/>
    <w:rsid w:val="00CA4F01"/>
    <w:rsid w:val="00CA4F77"/>
    <w:rsid w:val="00CA500D"/>
    <w:rsid w:val="00CA51A9"/>
    <w:rsid w:val="00CA5624"/>
    <w:rsid w:val="00CA5668"/>
    <w:rsid w:val="00CA6404"/>
    <w:rsid w:val="00CA6F77"/>
    <w:rsid w:val="00CA750E"/>
    <w:rsid w:val="00CA78D9"/>
    <w:rsid w:val="00CA7B85"/>
    <w:rsid w:val="00CB00D5"/>
    <w:rsid w:val="00CB04E0"/>
    <w:rsid w:val="00CB07CF"/>
    <w:rsid w:val="00CB0C3E"/>
    <w:rsid w:val="00CB0D42"/>
    <w:rsid w:val="00CB165E"/>
    <w:rsid w:val="00CB20ED"/>
    <w:rsid w:val="00CB228E"/>
    <w:rsid w:val="00CB252F"/>
    <w:rsid w:val="00CB2977"/>
    <w:rsid w:val="00CB2983"/>
    <w:rsid w:val="00CB299E"/>
    <w:rsid w:val="00CB29D7"/>
    <w:rsid w:val="00CB46BF"/>
    <w:rsid w:val="00CB4845"/>
    <w:rsid w:val="00CB6127"/>
    <w:rsid w:val="00CB6A8F"/>
    <w:rsid w:val="00CB6F40"/>
    <w:rsid w:val="00CB781E"/>
    <w:rsid w:val="00CB78FB"/>
    <w:rsid w:val="00CC042D"/>
    <w:rsid w:val="00CC066B"/>
    <w:rsid w:val="00CC0F7C"/>
    <w:rsid w:val="00CC173F"/>
    <w:rsid w:val="00CC1F81"/>
    <w:rsid w:val="00CC2220"/>
    <w:rsid w:val="00CC27CE"/>
    <w:rsid w:val="00CC2801"/>
    <w:rsid w:val="00CC295C"/>
    <w:rsid w:val="00CC29EC"/>
    <w:rsid w:val="00CC2EFB"/>
    <w:rsid w:val="00CC36E9"/>
    <w:rsid w:val="00CC48BA"/>
    <w:rsid w:val="00CC4C3C"/>
    <w:rsid w:val="00CC4EE0"/>
    <w:rsid w:val="00CC5C5D"/>
    <w:rsid w:val="00CC5C88"/>
    <w:rsid w:val="00CC7233"/>
    <w:rsid w:val="00CC75B2"/>
    <w:rsid w:val="00CC7866"/>
    <w:rsid w:val="00CC7D59"/>
    <w:rsid w:val="00CD0939"/>
    <w:rsid w:val="00CD0BD3"/>
    <w:rsid w:val="00CD1097"/>
    <w:rsid w:val="00CD11B4"/>
    <w:rsid w:val="00CD1990"/>
    <w:rsid w:val="00CD19BB"/>
    <w:rsid w:val="00CD1AF5"/>
    <w:rsid w:val="00CD1E36"/>
    <w:rsid w:val="00CD2B4E"/>
    <w:rsid w:val="00CD301E"/>
    <w:rsid w:val="00CD30D6"/>
    <w:rsid w:val="00CD34F2"/>
    <w:rsid w:val="00CD3767"/>
    <w:rsid w:val="00CD43A8"/>
    <w:rsid w:val="00CD4D91"/>
    <w:rsid w:val="00CD50A2"/>
    <w:rsid w:val="00CD51F8"/>
    <w:rsid w:val="00CD58BC"/>
    <w:rsid w:val="00CD68DA"/>
    <w:rsid w:val="00CD7337"/>
    <w:rsid w:val="00CD735C"/>
    <w:rsid w:val="00CD7448"/>
    <w:rsid w:val="00CD7523"/>
    <w:rsid w:val="00CD788D"/>
    <w:rsid w:val="00CE0034"/>
    <w:rsid w:val="00CE0D5A"/>
    <w:rsid w:val="00CE121B"/>
    <w:rsid w:val="00CE13BD"/>
    <w:rsid w:val="00CE1428"/>
    <w:rsid w:val="00CE143C"/>
    <w:rsid w:val="00CE1612"/>
    <w:rsid w:val="00CE1C0E"/>
    <w:rsid w:val="00CE1D40"/>
    <w:rsid w:val="00CE1F4A"/>
    <w:rsid w:val="00CE44BE"/>
    <w:rsid w:val="00CE458E"/>
    <w:rsid w:val="00CE4698"/>
    <w:rsid w:val="00CE5B7A"/>
    <w:rsid w:val="00CE5C2C"/>
    <w:rsid w:val="00CE62B7"/>
    <w:rsid w:val="00CE7303"/>
    <w:rsid w:val="00CE7899"/>
    <w:rsid w:val="00CF0B46"/>
    <w:rsid w:val="00CF0FCC"/>
    <w:rsid w:val="00CF1900"/>
    <w:rsid w:val="00CF2413"/>
    <w:rsid w:val="00CF2571"/>
    <w:rsid w:val="00CF2731"/>
    <w:rsid w:val="00CF2B1C"/>
    <w:rsid w:val="00CF2C5E"/>
    <w:rsid w:val="00CF338C"/>
    <w:rsid w:val="00CF37B5"/>
    <w:rsid w:val="00CF3C5D"/>
    <w:rsid w:val="00CF4B99"/>
    <w:rsid w:val="00CF4BDC"/>
    <w:rsid w:val="00CF5548"/>
    <w:rsid w:val="00CF5E0B"/>
    <w:rsid w:val="00CF61EA"/>
    <w:rsid w:val="00CF6263"/>
    <w:rsid w:val="00CF6351"/>
    <w:rsid w:val="00CF6D47"/>
    <w:rsid w:val="00CF71B9"/>
    <w:rsid w:val="00CF7C61"/>
    <w:rsid w:val="00CF7CC3"/>
    <w:rsid w:val="00D00788"/>
    <w:rsid w:val="00D00B5E"/>
    <w:rsid w:val="00D00DBD"/>
    <w:rsid w:val="00D01011"/>
    <w:rsid w:val="00D0144F"/>
    <w:rsid w:val="00D017C0"/>
    <w:rsid w:val="00D0221B"/>
    <w:rsid w:val="00D02AA8"/>
    <w:rsid w:val="00D02D5F"/>
    <w:rsid w:val="00D0336E"/>
    <w:rsid w:val="00D035AC"/>
    <w:rsid w:val="00D0397B"/>
    <w:rsid w:val="00D03FD8"/>
    <w:rsid w:val="00D04118"/>
    <w:rsid w:val="00D042E7"/>
    <w:rsid w:val="00D0450F"/>
    <w:rsid w:val="00D0458C"/>
    <w:rsid w:val="00D04592"/>
    <w:rsid w:val="00D045AA"/>
    <w:rsid w:val="00D047B3"/>
    <w:rsid w:val="00D04AD6"/>
    <w:rsid w:val="00D05F37"/>
    <w:rsid w:val="00D06540"/>
    <w:rsid w:val="00D065FE"/>
    <w:rsid w:val="00D0724B"/>
    <w:rsid w:val="00D076A8"/>
    <w:rsid w:val="00D077C9"/>
    <w:rsid w:val="00D07A89"/>
    <w:rsid w:val="00D07B3B"/>
    <w:rsid w:val="00D103C2"/>
    <w:rsid w:val="00D112E8"/>
    <w:rsid w:val="00D112F9"/>
    <w:rsid w:val="00D11C42"/>
    <w:rsid w:val="00D11F46"/>
    <w:rsid w:val="00D1211B"/>
    <w:rsid w:val="00D127E7"/>
    <w:rsid w:val="00D1290B"/>
    <w:rsid w:val="00D13045"/>
    <w:rsid w:val="00D1365A"/>
    <w:rsid w:val="00D14640"/>
    <w:rsid w:val="00D152C0"/>
    <w:rsid w:val="00D15943"/>
    <w:rsid w:val="00D15EBB"/>
    <w:rsid w:val="00D15EFF"/>
    <w:rsid w:val="00D15FC7"/>
    <w:rsid w:val="00D16346"/>
    <w:rsid w:val="00D16373"/>
    <w:rsid w:val="00D16C6C"/>
    <w:rsid w:val="00D16D50"/>
    <w:rsid w:val="00D16EE1"/>
    <w:rsid w:val="00D172D7"/>
    <w:rsid w:val="00D176D2"/>
    <w:rsid w:val="00D206E1"/>
    <w:rsid w:val="00D20AF1"/>
    <w:rsid w:val="00D2187A"/>
    <w:rsid w:val="00D21EAD"/>
    <w:rsid w:val="00D22739"/>
    <w:rsid w:val="00D22E04"/>
    <w:rsid w:val="00D23C26"/>
    <w:rsid w:val="00D23FAC"/>
    <w:rsid w:val="00D253DE"/>
    <w:rsid w:val="00D25E8E"/>
    <w:rsid w:val="00D25FCE"/>
    <w:rsid w:val="00D27BBF"/>
    <w:rsid w:val="00D27DE7"/>
    <w:rsid w:val="00D3002C"/>
    <w:rsid w:val="00D3018F"/>
    <w:rsid w:val="00D30900"/>
    <w:rsid w:val="00D309DB"/>
    <w:rsid w:val="00D31288"/>
    <w:rsid w:val="00D3180B"/>
    <w:rsid w:val="00D31958"/>
    <w:rsid w:val="00D32288"/>
    <w:rsid w:val="00D325AF"/>
    <w:rsid w:val="00D32791"/>
    <w:rsid w:val="00D329D8"/>
    <w:rsid w:val="00D33278"/>
    <w:rsid w:val="00D333C8"/>
    <w:rsid w:val="00D336DA"/>
    <w:rsid w:val="00D33821"/>
    <w:rsid w:val="00D34D09"/>
    <w:rsid w:val="00D351F5"/>
    <w:rsid w:val="00D35E3F"/>
    <w:rsid w:val="00D3601A"/>
    <w:rsid w:val="00D361B7"/>
    <w:rsid w:val="00D363DB"/>
    <w:rsid w:val="00D36529"/>
    <w:rsid w:val="00D36973"/>
    <w:rsid w:val="00D369A2"/>
    <w:rsid w:val="00D36A63"/>
    <w:rsid w:val="00D36A65"/>
    <w:rsid w:val="00D36BB6"/>
    <w:rsid w:val="00D374FF"/>
    <w:rsid w:val="00D37571"/>
    <w:rsid w:val="00D4047A"/>
    <w:rsid w:val="00D404F0"/>
    <w:rsid w:val="00D4084E"/>
    <w:rsid w:val="00D4275B"/>
    <w:rsid w:val="00D43793"/>
    <w:rsid w:val="00D43B79"/>
    <w:rsid w:val="00D44C52"/>
    <w:rsid w:val="00D459CF"/>
    <w:rsid w:val="00D461E9"/>
    <w:rsid w:val="00D4659E"/>
    <w:rsid w:val="00D475FD"/>
    <w:rsid w:val="00D47AFE"/>
    <w:rsid w:val="00D47C33"/>
    <w:rsid w:val="00D47FE8"/>
    <w:rsid w:val="00D501B8"/>
    <w:rsid w:val="00D50505"/>
    <w:rsid w:val="00D51BB5"/>
    <w:rsid w:val="00D51D60"/>
    <w:rsid w:val="00D51E50"/>
    <w:rsid w:val="00D52E81"/>
    <w:rsid w:val="00D567C1"/>
    <w:rsid w:val="00D56FBA"/>
    <w:rsid w:val="00D57406"/>
    <w:rsid w:val="00D57505"/>
    <w:rsid w:val="00D5793A"/>
    <w:rsid w:val="00D579A0"/>
    <w:rsid w:val="00D57D69"/>
    <w:rsid w:val="00D603EB"/>
    <w:rsid w:val="00D60480"/>
    <w:rsid w:val="00D6051E"/>
    <w:rsid w:val="00D605CA"/>
    <w:rsid w:val="00D60A4B"/>
    <w:rsid w:val="00D61679"/>
    <w:rsid w:val="00D61AB2"/>
    <w:rsid w:val="00D6233E"/>
    <w:rsid w:val="00D62548"/>
    <w:rsid w:val="00D62E1F"/>
    <w:rsid w:val="00D6331B"/>
    <w:rsid w:val="00D63342"/>
    <w:rsid w:val="00D63ADA"/>
    <w:rsid w:val="00D63F3D"/>
    <w:rsid w:val="00D64043"/>
    <w:rsid w:val="00D6439C"/>
    <w:rsid w:val="00D646C8"/>
    <w:rsid w:val="00D64801"/>
    <w:rsid w:val="00D64A01"/>
    <w:rsid w:val="00D64A66"/>
    <w:rsid w:val="00D64EA3"/>
    <w:rsid w:val="00D6585E"/>
    <w:rsid w:val="00D65CE3"/>
    <w:rsid w:val="00D65FDF"/>
    <w:rsid w:val="00D66157"/>
    <w:rsid w:val="00D66A93"/>
    <w:rsid w:val="00D66A9F"/>
    <w:rsid w:val="00D66BDD"/>
    <w:rsid w:val="00D6764F"/>
    <w:rsid w:val="00D707DA"/>
    <w:rsid w:val="00D70BA6"/>
    <w:rsid w:val="00D70EA4"/>
    <w:rsid w:val="00D7120A"/>
    <w:rsid w:val="00D71395"/>
    <w:rsid w:val="00D716CC"/>
    <w:rsid w:val="00D717F2"/>
    <w:rsid w:val="00D717FC"/>
    <w:rsid w:val="00D7185A"/>
    <w:rsid w:val="00D71A6E"/>
    <w:rsid w:val="00D71EB6"/>
    <w:rsid w:val="00D72946"/>
    <w:rsid w:val="00D72BE6"/>
    <w:rsid w:val="00D7322E"/>
    <w:rsid w:val="00D73289"/>
    <w:rsid w:val="00D7348F"/>
    <w:rsid w:val="00D73623"/>
    <w:rsid w:val="00D7378F"/>
    <w:rsid w:val="00D73F08"/>
    <w:rsid w:val="00D74903"/>
    <w:rsid w:val="00D74CE1"/>
    <w:rsid w:val="00D74FCC"/>
    <w:rsid w:val="00D75A68"/>
    <w:rsid w:val="00D75E52"/>
    <w:rsid w:val="00D75F92"/>
    <w:rsid w:val="00D760AA"/>
    <w:rsid w:val="00D76368"/>
    <w:rsid w:val="00D77532"/>
    <w:rsid w:val="00D77541"/>
    <w:rsid w:val="00D776EE"/>
    <w:rsid w:val="00D7778F"/>
    <w:rsid w:val="00D808A8"/>
    <w:rsid w:val="00D809AB"/>
    <w:rsid w:val="00D81310"/>
    <w:rsid w:val="00D814AC"/>
    <w:rsid w:val="00D81A94"/>
    <w:rsid w:val="00D827EB"/>
    <w:rsid w:val="00D82930"/>
    <w:rsid w:val="00D82A0C"/>
    <w:rsid w:val="00D82B19"/>
    <w:rsid w:val="00D837D3"/>
    <w:rsid w:val="00D8395E"/>
    <w:rsid w:val="00D83DF9"/>
    <w:rsid w:val="00D83E55"/>
    <w:rsid w:val="00D84474"/>
    <w:rsid w:val="00D844E8"/>
    <w:rsid w:val="00D84919"/>
    <w:rsid w:val="00D850D4"/>
    <w:rsid w:val="00D85408"/>
    <w:rsid w:val="00D8580C"/>
    <w:rsid w:val="00D85B42"/>
    <w:rsid w:val="00D86146"/>
    <w:rsid w:val="00D867B8"/>
    <w:rsid w:val="00D86D8B"/>
    <w:rsid w:val="00D87498"/>
    <w:rsid w:val="00D87529"/>
    <w:rsid w:val="00D87B1A"/>
    <w:rsid w:val="00D90245"/>
    <w:rsid w:val="00D902E3"/>
    <w:rsid w:val="00D90375"/>
    <w:rsid w:val="00D90475"/>
    <w:rsid w:val="00D90FF2"/>
    <w:rsid w:val="00D91C57"/>
    <w:rsid w:val="00D91F5A"/>
    <w:rsid w:val="00D9254A"/>
    <w:rsid w:val="00D92AB3"/>
    <w:rsid w:val="00D9507D"/>
    <w:rsid w:val="00D95087"/>
    <w:rsid w:val="00D95192"/>
    <w:rsid w:val="00D951D4"/>
    <w:rsid w:val="00D95976"/>
    <w:rsid w:val="00D96331"/>
    <w:rsid w:val="00D9647D"/>
    <w:rsid w:val="00D96B5E"/>
    <w:rsid w:val="00D96C78"/>
    <w:rsid w:val="00D97133"/>
    <w:rsid w:val="00D97194"/>
    <w:rsid w:val="00D972C7"/>
    <w:rsid w:val="00D976B4"/>
    <w:rsid w:val="00D97AD5"/>
    <w:rsid w:val="00DA0984"/>
    <w:rsid w:val="00DA0F8B"/>
    <w:rsid w:val="00DA0FE7"/>
    <w:rsid w:val="00DA18C9"/>
    <w:rsid w:val="00DA190F"/>
    <w:rsid w:val="00DA1C13"/>
    <w:rsid w:val="00DA30DE"/>
    <w:rsid w:val="00DA312E"/>
    <w:rsid w:val="00DA386B"/>
    <w:rsid w:val="00DA4091"/>
    <w:rsid w:val="00DA4093"/>
    <w:rsid w:val="00DA4D40"/>
    <w:rsid w:val="00DA4ED8"/>
    <w:rsid w:val="00DA4FE5"/>
    <w:rsid w:val="00DA500F"/>
    <w:rsid w:val="00DA5355"/>
    <w:rsid w:val="00DB01A6"/>
    <w:rsid w:val="00DB0943"/>
    <w:rsid w:val="00DB09E4"/>
    <w:rsid w:val="00DB0ACC"/>
    <w:rsid w:val="00DB0E8F"/>
    <w:rsid w:val="00DB12FA"/>
    <w:rsid w:val="00DB1FED"/>
    <w:rsid w:val="00DB2274"/>
    <w:rsid w:val="00DB2E89"/>
    <w:rsid w:val="00DB304C"/>
    <w:rsid w:val="00DB31FC"/>
    <w:rsid w:val="00DB3E13"/>
    <w:rsid w:val="00DB43A8"/>
    <w:rsid w:val="00DB4641"/>
    <w:rsid w:val="00DB497C"/>
    <w:rsid w:val="00DB4AC3"/>
    <w:rsid w:val="00DB5840"/>
    <w:rsid w:val="00DB5941"/>
    <w:rsid w:val="00DB61AA"/>
    <w:rsid w:val="00DB749D"/>
    <w:rsid w:val="00DB7D93"/>
    <w:rsid w:val="00DC0757"/>
    <w:rsid w:val="00DC0C5C"/>
    <w:rsid w:val="00DC0D77"/>
    <w:rsid w:val="00DC1576"/>
    <w:rsid w:val="00DC170C"/>
    <w:rsid w:val="00DC1892"/>
    <w:rsid w:val="00DC1D58"/>
    <w:rsid w:val="00DC264D"/>
    <w:rsid w:val="00DC28FF"/>
    <w:rsid w:val="00DC2A65"/>
    <w:rsid w:val="00DC2D2B"/>
    <w:rsid w:val="00DC2D74"/>
    <w:rsid w:val="00DC2F3F"/>
    <w:rsid w:val="00DC3786"/>
    <w:rsid w:val="00DC3A5A"/>
    <w:rsid w:val="00DC3BA3"/>
    <w:rsid w:val="00DC42D7"/>
    <w:rsid w:val="00DC4310"/>
    <w:rsid w:val="00DC44B3"/>
    <w:rsid w:val="00DC47F9"/>
    <w:rsid w:val="00DC4C17"/>
    <w:rsid w:val="00DC55FE"/>
    <w:rsid w:val="00DC5DB0"/>
    <w:rsid w:val="00DC6613"/>
    <w:rsid w:val="00DC665A"/>
    <w:rsid w:val="00DC6710"/>
    <w:rsid w:val="00DC6AC5"/>
    <w:rsid w:val="00DC7760"/>
    <w:rsid w:val="00DC7CA8"/>
    <w:rsid w:val="00DD0728"/>
    <w:rsid w:val="00DD0D74"/>
    <w:rsid w:val="00DD0F97"/>
    <w:rsid w:val="00DD152F"/>
    <w:rsid w:val="00DD1CF3"/>
    <w:rsid w:val="00DD2464"/>
    <w:rsid w:val="00DD29C4"/>
    <w:rsid w:val="00DD3712"/>
    <w:rsid w:val="00DD3787"/>
    <w:rsid w:val="00DD3B4E"/>
    <w:rsid w:val="00DD3EAD"/>
    <w:rsid w:val="00DD4414"/>
    <w:rsid w:val="00DD49A5"/>
    <w:rsid w:val="00DD5A4C"/>
    <w:rsid w:val="00DD5F41"/>
    <w:rsid w:val="00DD63E7"/>
    <w:rsid w:val="00DD6765"/>
    <w:rsid w:val="00DD6998"/>
    <w:rsid w:val="00DD6E81"/>
    <w:rsid w:val="00DE03AC"/>
    <w:rsid w:val="00DE069B"/>
    <w:rsid w:val="00DE09C2"/>
    <w:rsid w:val="00DE0C8B"/>
    <w:rsid w:val="00DE1ABA"/>
    <w:rsid w:val="00DE1B48"/>
    <w:rsid w:val="00DE1EEC"/>
    <w:rsid w:val="00DE2156"/>
    <w:rsid w:val="00DE2703"/>
    <w:rsid w:val="00DE2C1D"/>
    <w:rsid w:val="00DE37E8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87F"/>
    <w:rsid w:val="00DE6931"/>
    <w:rsid w:val="00DE69FF"/>
    <w:rsid w:val="00DE6A76"/>
    <w:rsid w:val="00DE6D1D"/>
    <w:rsid w:val="00DE7E44"/>
    <w:rsid w:val="00DF0177"/>
    <w:rsid w:val="00DF02A5"/>
    <w:rsid w:val="00DF0936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0A6"/>
    <w:rsid w:val="00DF42ED"/>
    <w:rsid w:val="00DF4C97"/>
    <w:rsid w:val="00DF6DFB"/>
    <w:rsid w:val="00DF7264"/>
    <w:rsid w:val="00DF7EC8"/>
    <w:rsid w:val="00E00115"/>
    <w:rsid w:val="00E00508"/>
    <w:rsid w:val="00E0056F"/>
    <w:rsid w:val="00E005FC"/>
    <w:rsid w:val="00E006B8"/>
    <w:rsid w:val="00E008DF"/>
    <w:rsid w:val="00E01222"/>
    <w:rsid w:val="00E017C7"/>
    <w:rsid w:val="00E020E7"/>
    <w:rsid w:val="00E0216D"/>
    <w:rsid w:val="00E02331"/>
    <w:rsid w:val="00E029E6"/>
    <w:rsid w:val="00E03512"/>
    <w:rsid w:val="00E0353B"/>
    <w:rsid w:val="00E037EF"/>
    <w:rsid w:val="00E0394A"/>
    <w:rsid w:val="00E04940"/>
    <w:rsid w:val="00E04D18"/>
    <w:rsid w:val="00E04E1B"/>
    <w:rsid w:val="00E04FA9"/>
    <w:rsid w:val="00E05233"/>
    <w:rsid w:val="00E0529F"/>
    <w:rsid w:val="00E05AC2"/>
    <w:rsid w:val="00E06679"/>
    <w:rsid w:val="00E06784"/>
    <w:rsid w:val="00E068B5"/>
    <w:rsid w:val="00E0720B"/>
    <w:rsid w:val="00E10D2D"/>
    <w:rsid w:val="00E10E68"/>
    <w:rsid w:val="00E110A4"/>
    <w:rsid w:val="00E11165"/>
    <w:rsid w:val="00E1172A"/>
    <w:rsid w:val="00E11D8B"/>
    <w:rsid w:val="00E12F0E"/>
    <w:rsid w:val="00E131A7"/>
    <w:rsid w:val="00E131AF"/>
    <w:rsid w:val="00E13894"/>
    <w:rsid w:val="00E13E15"/>
    <w:rsid w:val="00E14707"/>
    <w:rsid w:val="00E14B26"/>
    <w:rsid w:val="00E14D38"/>
    <w:rsid w:val="00E15332"/>
    <w:rsid w:val="00E15C31"/>
    <w:rsid w:val="00E160E1"/>
    <w:rsid w:val="00E16105"/>
    <w:rsid w:val="00E16DE4"/>
    <w:rsid w:val="00E1759F"/>
    <w:rsid w:val="00E17BC0"/>
    <w:rsid w:val="00E201BF"/>
    <w:rsid w:val="00E20516"/>
    <w:rsid w:val="00E2082C"/>
    <w:rsid w:val="00E21B28"/>
    <w:rsid w:val="00E222E3"/>
    <w:rsid w:val="00E22316"/>
    <w:rsid w:val="00E223CE"/>
    <w:rsid w:val="00E242D5"/>
    <w:rsid w:val="00E24978"/>
    <w:rsid w:val="00E24982"/>
    <w:rsid w:val="00E24D98"/>
    <w:rsid w:val="00E253E1"/>
    <w:rsid w:val="00E25E33"/>
    <w:rsid w:val="00E25ED0"/>
    <w:rsid w:val="00E25F5B"/>
    <w:rsid w:val="00E2689B"/>
    <w:rsid w:val="00E26BB8"/>
    <w:rsid w:val="00E26CA2"/>
    <w:rsid w:val="00E26FC7"/>
    <w:rsid w:val="00E27FD4"/>
    <w:rsid w:val="00E300A4"/>
    <w:rsid w:val="00E306BC"/>
    <w:rsid w:val="00E30991"/>
    <w:rsid w:val="00E30AD2"/>
    <w:rsid w:val="00E31849"/>
    <w:rsid w:val="00E31C99"/>
    <w:rsid w:val="00E32799"/>
    <w:rsid w:val="00E328F4"/>
    <w:rsid w:val="00E32A71"/>
    <w:rsid w:val="00E32D99"/>
    <w:rsid w:val="00E33332"/>
    <w:rsid w:val="00E3376F"/>
    <w:rsid w:val="00E338A3"/>
    <w:rsid w:val="00E34152"/>
    <w:rsid w:val="00E353CF"/>
    <w:rsid w:val="00E3541C"/>
    <w:rsid w:val="00E36115"/>
    <w:rsid w:val="00E36E91"/>
    <w:rsid w:val="00E40086"/>
    <w:rsid w:val="00E40457"/>
    <w:rsid w:val="00E40610"/>
    <w:rsid w:val="00E40642"/>
    <w:rsid w:val="00E414B4"/>
    <w:rsid w:val="00E415DC"/>
    <w:rsid w:val="00E416CE"/>
    <w:rsid w:val="00E416E1"/>
    <w:rsid w:val="00E41896"/>
    <w:rsid w:val="00E41B5B"/>
    <w:rsid w:val="00E429C6"/>
    <w:rsid w:val="00E42BFA"/>
    <w:rsid w:val="00E42C29"/>
    <w:rsid w:val="00E4354A"/>
    <w:rsid w:val="00E4380B"/>
    <w:rsid w:val="00E43A24"/>
    <w:rsid w:val="00E43EA2"/>
    <w:rsid w:val="00E451F4"/>
    <w:rsid w:val="00E45587"/>
    <w:rsid w:val="00E4569C"/>
    <w:rsid w:val="00E46119"/>
    <w:rsid w:val="00E46464"/>
    <w:rsid w:val="00E464D7"/>
    <w:rsid w:val="00E4703B"/>
    <w:rsid w:val="00E47403"/>
    <w:rsid w:val="00E47944"/>
    <w:rsid w:val="00E47960"/>
    <w:rsid w:val="00E47B68"/>
    <w:rsid w:val="00E50696"/>
    <w:rsid w:val="00E5077B"/>
    <w:rsid w:val="00E50E03"/>
    <w:rsid w:val="00E513BC"/>
    <w:rsid w:val="00E51A94"/>
    <w:rsid w:val="00E532C6"/>
    <w:rsid w:val="00E53590"/>
    <w:rsid w:val="00E5372E"/>
    <w:rsid w:val="00E539E6"/>
    <w:rsid w:val="00E53D5B"/>
    <w:rsid w:val="00E540D1"/>
    <w:rsid w:val="00E54906"/>
    <w:rsid w:val="00E54BCA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CBB"/>
    <w:rsid w:val="00E60D23"/>
    <w:rsid w:val="00E60FF4"/>
    <w:rsid w:val="00E614BD"/>
    <w:rsid w:val="00E614F8"/>
    <w:rsid w:val="00E61F74"/>
    <w:rsid w:val="00E620B0"/>
    <w:rsid w:val="00E62503"/>
    <w:rsid w:val="00E627AA"/>
    <w:rsid w:val="00E62DA3"/>
    <w:rsid w:val="00E63555"/>
    <w:rsid w:val="00E641AE"/>
    <w:rsid w:val="00E642B2"/>
    <w:rsid w:val="00E64403"/>
    <w:rsid w:val="00E6445C"/>
    <w:rsid w:val="00E64581"/>
    <w:rsid w:val="00E64767"/>
    <w:rsid w:val="00E65024"/>
    <w:rsid w:val="00E6567A"/>
    <w:rsid w:val="00E65871"/>
    <w:rsid w:val="00E65A12"/>
    <w:rsid w:val="00E65B20"/>
    <w:rsid w:val="00E65DD5"/>
    <w:rsid w:val="00E662C9"/>
    <w:rsid w:val="00E66437"/>
    <w:rsid w:val="00E66DBC"/>
    <w:rsid w:val="00E671F6"/>
    <w:rsid w:val="00E67334"/>
    <w:rsid w:val="00E674E9"/>
    <w:rsid w:val="00E6792B"/>
    <w:rsid w:val="00E70630"/>
    <w:rsid w:val="00E70E3A"/>
    <w:rsid w:val="00E71292"/>
    <w:rsid w:val="00E71368"/>
    <w:rsid w:val="00E71659"/>
    <w:rsid w:val="00E71877"/>
    <w:rsid w:val="00E7207E"/>
    <w:rsid w:val="00E72080"/>
    <w:rsid w:val="00E72D4B"/>
    <w:rsid w:val="00E734C7"/>
    <w:rsid w:val="00E73560"/>
    <w:rsid w:val="00E73898"/>
    <w:rsid w:val="00E7395C"/>
    <w:rsid w:val="00E73A1E"/>
    <w:rsid w:val="00E73DAF"/>
    <w:rsid w:val="00E74817"/>
    <w:rsid w:val="00E7499C"/>
    <w:rsid w:val="00E74E63"/>
    <w:rsid w:val="00E751F7"/>
    <w:rsid w:val="00E753CF"/>
    <w:rsid w:val="00E75E45"/>
    <w:rsid w:val="00E76131"/>
    <w:rsid w:val="00E76E03"/>
    <w:rsid w:val="00E7710A"/>
    <w:rsid w:val="00E77239"/>
    <w:rsid w:val="00E77412"/>
    <w:rsid w:val="00E77EFC"/>
    <w:rsid w:val="00E80530"/>
    <w:rsid w:val="00E805C1"/>
    <w:rsid w:val="00E806B1"/>
    <w:rsid w:val="00E808F1"/>
    <w:rsid w:val="00E80A9C"/>
    <w:rsid w:val="00E80E1E"/>
    <w:rsid w:val="00E81171"/>
    <w:rsid w:val="00E8122C"/>
    <w:rsid w:val="00E828D5"/>
    <w:rsid w:val="00E82981"/>
    <w:rsid w:val="00E829E0"/>
    <w:rsid w:val="00E85258"/>
    <w:rsid w:val="00E85BD6"/>
    <w:rsid w:val="00E86215"/>
    <w:rsid w:val="00E86298"/>
    <w:rsid w:val="00E864BB"/>
    <w:rsid w:val="00E869A7"/>
    <w:rsid w:val="00E873A7"/>
    <w:rsid w:val="00E8767F"/>
    <w:rsid w:val="00E90394"/>
    <w:rsid w:val="00E9057B"/>
    <w:rsid w:val="00E909C5"/>
    <w:rsid w:val="00E909D4"/>
    <w:rsid w:val="00E9111C"/>
    <w:rsid w:val="00E91248"/>
    <w:rsid w:val="00E914ED"/>
    <w:rsid w:val="00E915E7"/>
    <w:rsid w:val="00E918A6"/>
    <w:rsid w:val="00E91AA2"/>
    <w:rsid w:val="00E92174"/>
    <w:rsid w:val="00E921A9"/>
    <w:rsid w:val="00E92543"/>
    <w:rsid w:val="00E92B89"/>
    <w:rsid w:val="00E944E4"/>
    <w:rsid w:val="00E94F21"/>
    <w:rsid w:val="00E950C1"/>
    <w:rsid w:val="00E9510C"/>
    <w:rsid w:val="00E95C81"/>
    <w:rsid w:val="00E95F11"/>
    <w:rsid w:val="00E964FF"/>
    <w:rsid w:val="00E96796"/>
    <w:rsid w:val="00E96CB4"/>
    <w:rsid w:val="00E97247"/>
    <w:rsid w:val="00E9729C"/>
    <w:rsid w:val="00E974C9"/>
    <w:rsid w:val="00E9759C"/>
    <w:rsid w:val="00E9779C"/>
    <w:rsid w:val="00E97A87"/>
    <w:rsid w:val="00EA0502"/>
    <w:rsid w:val="00EA0C83"/>
    <w:rsid w:val="00EA0CFA"/>
    <w:rsid w:val="00EA0E2E"/>
    <w:rsid w:val="00EA0FB2"/>
    <w:rsid w:val="00EA1041"/>
    <w:rsid w:val="00EA11E4"/>
    <w:rsid w:val="00EA1C76"/>
    <w:rsid w:val="00EA1CE6"/>
    <w:rsid w:val="00EA268B"/>
    <w:rsid w:val="00EA26F5"/>
    <w:rsid w:val="00EA2934"/>
    <w:rsid w:val="00EA320E"/>
    <w:rsid w:val="00EA366C"/>
    <w:rsid w:val="00EA38CE"/>
    <w:rsid w:val="00EA420D"/>
    <w:rsid w:val="00EA4252"/>
    <w:rsid w:val="00EA4481"/>
    <w:rsid w:val="00EA46D7"/>
    <w:rsid w:val="00EA4BC0"/>
    <w:rsid w:val="00EA59CD"/>
    <w:rsid w:val="00EA5C4D"/>
    <w:rsid w:val="00EA663C"/>
    <w:rsid w:val="00EA6763"/>
    <w:rsid w:val="00EA6FFD"/>
    <w:rsid w:val="00EA72E7"/>
    <w:rsid w:val="00EB0706"/>
    <w:rsid w:val="00EB0BEA"/>
    <w:rsid w:val="00EB0E28"/>
    <w:rsid w:val="00EB18B9"/>
    <w:rsid w:val="00EB1D17"/>
    <w:rsid w:val="00EB1E09"/>
    <w:rsid w:val="00EB370A"/>
    <w:rsid w:val="00EB3782"/>
    <w:rsid w:val="00EB461F"/>
    <w:rsid w:val="00EB49BB"/>
    <w:rsid w:val="00EB4BE0"/>
    <w:rsid w:val="00EB4C54"/>
    <w:rsid w:val="00EB4E35"/>
    <w:rsid w:val="00EB5651"/>
    <w:rsid w:val="00EB56FA"/>
    <w:rsid w:val="00EB5FE8"/>
    <w:rsid w:val="00EB6053"/>
    <w:rsid w:val="00EB6627"/>
    <w:rsid w:val="00EB73D2"/>
    <w:rsid w:val="00EB7593"/>
    <w:rsid w:val="00EB78BC"/>
    <w:rsid w:val="00EB7D13"/>
    <w:rsid w:val="00EB7E98"/>
    <w:rsid w:val="00EC0000"/>
    <w:rsid w:val="00EC0253"/>
    <w:rsid w:val="00EC0433"/>
    <w:rsid w:val="00EC090D"/>
    <w:rsid w:val="00EC0CB5"/>
    <w:rsid w:val="00EC0F95"/>
    <w:rsid w:val="00EC26E1"/>
    <w:rsid w:val="00EC2BEC"/>
    <w:rsid w:val="00EC2DBE"/>
    <w:rsid w:val="00EC3022"/>
    <w:rsid w:val="00EC302F"/>
    <w:rsid w:val="00EC35F6"/>
    <w:rsid w:val="00EC41F1"/>
    <w:rsid w:val="00EC4D88"/>
    <w:rsid w:val="00EC4EFC"/>
    <w:rsid w:val="00EC5719"/>
    <w:rsid w:val="00EC5A5E"/>
    <w:rsid w:val="00EC671B"/>
    <w:rsid w:val="00EC6A00"/>
    <w:rsid w:val="00EC74C9"/>
    <w:rsid w:val="00ED02F2"/>
    <w:rsid w:val="00ED047A"/>
    <w:rsid w:val="00ED07B2"/>
    <w:rsid w:val="00ED121A"/>
    <w:rsid w:val="00ED16CB"/>
    <w:rsid w:val="00ED172B"/>
    <w:rsid w:val="00ED18B7"/>
    <w:rsid w:val="00ED258A"/>
    <w:rsid w:val="00ED28D5"/>
    <w:rsid w:val="00ED2BBF"/>
    <w:rsid w:val="00ED32F1"/>
    <w:rsid w:val="00ED3541"/>
    <w:rsid w:val="00ED3750"/>
    <w:rsid w:val="00ED4B99"/>
    <w:rsid w:val="00ED5B95"/>
    <w:rsid w:val="00ED631F"/>
    <w:rsid w:val="00ED66EF"/>
    <w:rsid w:val="00ED71A8"/>
    <w:rsid w:val="00ED7360"/>
    <w:rsid w:val="00ED781B"/>
    <w:rsid w:val="00ED78F9"/>
    <w:rsid w:val="00ED7A2B"/>
    <w:rsid w:val="00EE0027"/>
    <w:rsid w:val="00EE0DCD"/>
    <w:rsid w:val="00EE1A95"/>
    <w:rsid w:val="00EE254A"/>
    <w:rsid w:val="00EE2623"/>
    <w:rsid w:val="00EE2653"/>
    <w:rsid w:val="00EE2892"/>
    <w:rsid w:val="00EE2F16"/>
    <w:rsid w:val="00EE4365"/>
    <w:rsid w:val="00EE4B22"/>
    <w:rsid w:val="00EE5F94"/>
    <w:rsid w:val="00EE619D"/>
    <w:rsid w:val="00EE68C7"/>
    <w:rsid w:val="00EE7652"/>
    <w:rsid w:val="00EF0136"/>
    <w:rsid w:val="00EF091D"/>
    <w:rsid w:val="00EF0BFF"/>
    <w:rsid w:val="00EF12CC"/>
    <w:rsid w:val="00EF177D"/>
    <w:rsid w:val="00EF1B3F"/>
    <w:rsid w:val="00EF215D"/>
    <w:rsid w:val="00EF228B"/>
    <w:rsid w:val="00EF2328"/>
    <w:rsid w:val="00EF24E2"/>
    <w:rsid w:val="00EF339B"/>
    <w:rsid w:val="00EF33F9"/>
    <w:rsid w:val="00EF3A6D"/>
    <w:rsid w:val="00EF44F3"/>
    <w:rsid w:val="00EF4C3F"/>
    <w:rsid w:val="00EF50D0"/>
    <w:rsid w:val="00EF54E9"/>
    <w:rsid w:val="00EF5B37"/>
    <w:rsid w:val="00EF6089"/>
    <w:rsid w:val="00EF6968"/>
    <w:rsid w:val="00EF6C57"/>
    <w:rsid w:val="00EF6ED0"/>
    <w:rsid w:val="00EF7043"/>
    <w:rsid w:val="00F004EC"/>
    <w:rsid w:val="00F008AE"/>
    <w:rsid w:val="00F0104A"/>
    <w:rsid w:val="00F012BF"/>
    <w:rsid w:val="00F01863"/>
    <w:rsid w:val="00F01A68"/>
    <w:rsid w:val="00F01CB8"/>
    <w:rsid w:val="00F01DFB"/>
    <w:rsid w:val="00F029A1"/>
    <w:rsid w:val="00F02BF6"/>
    <w:rsid w:val="00F02C04"/>
    <w:rsid w:val="00F02E1F"/>
    <w:rsid w:val="00F0346E"/>
    <w:rsid w:val="00F03586"/>
    <w:rsid w:val="00F03B25"/>
    <w:rsid w:val="00F05594"/>
    <w:rsid w:val="00F05D92"/>
    <w:rsid w:val="00F066C9"/>
    <w:rsid w:val="00F068F1"/>
    <w:rsid w:val="00F105AA"/>
    <w:rsid w:val="00F10D2D"/>
    <w:rsid w:val="00F1128D"/>
    <w:rsid w:val="00F11423"/>
    <w:rsid w:val="00F116F9"/>
    <w:rsid w:val="00F11E59"/>
    <w:rsid w:val="00F1226C"/>
    <w:rsid w:val="00F12404"/>
    <w:rsid w:val="00F1262E"/>
    <w:rsid w:val="00F12641"/>
    <w:rsid w:val="00F12CDC"/>
    <w:rsid w:val="00F13832"/>
    <w:rsid w:val="00F13AEF"/>
    <w:rsid w:val="00F1427C"/>
    <w:rsid w:val="00F14292"/>
    <w:rsid w:val="00F1433D"/>
    <w:rsid w:val="00F1464B"/>
    <w:rsid w:val="00F146F4"/>
    <w:rsid w:val="00F14F9B"/>
    <w:rsid w:val="00F15191"/>
    <w:rsid w:val="00F15818"/>
    <w:rsid w:val="00F15C6B"/>
    <w:rsid w:val="00F16842"/>
    <w:rsid w:val="00F16C06"/>
    <w:rsid w:val="00F16E6A"/>
    <w:rsid w:val="00F179AF"/>
    <w:rsid w:val="00F209B3"/>
    <w:rsid w:val="00F20CF4"/>
    <w:rsid w:val="00F21137"/>
    <w:rsid w:val="00F21150"/>
    <w:rsid w:val="00F21259"/>
    <w:rsid w:val="00F2153A"/>
    <w:rsid w:val="00F21833"/>
    <w:rsid w:val="00F22301"/>
    <w:rsid w:val="00F223BE"/>
    <w:rsid w:val="00F22882"/>
    <w:rsid w:val="00F2320F"/>
    <w:rsid w:val="00F2350E"/>
    <w:rsid w:val="00F23A9E"/>
    <w:rsid w:val="00F23C44"/>
    <w:rsid w:val="00F24574"/>
    <w:rsid w:val="00F24D7E"/>
    <w:rsid w:val="00F25036"/>
    <w:rsid w:val="00F2507C"/>
    <w:rsid w:val="00F26482"/>
    <w:rsid w:val="00F26812"/>
    <w:rsid w:val="00F26AD5"/>
    <w:rsid w:val="00F26E24"/>
    <w:rsid w:val="00F277DF"/>
    <w:rsid w:val="00F300BA"/>
    <w:rsid w:val="00F3079F"/>
    <w:rsid w:val="00F308A5"/>
    <w:rsid w:val="00F3121D"/>
    <w:rsid w:val="00F3165A"/>
    <w:rsid w:val="00F320F9"/>
    <w:rsid w:val="00F3214C"/>
    <w:rsid w:val="00F327DD"/>
    <w:rsid w:val="00F32A57"/>
    <w:rsid w:val="00F32B60"/>
    <w:rsid w:val="00F3372B"/>
    <w:rsid w:val="00F3378D"/>
    <w:rsid w:val="00F35223"/>
    <w:rsid w:val="00F357F2"/>
    <w:rsid w:val="00F35BD2"/>
    <w:rsid w:val="00F35F73"/>
    <w:rsid w:val="00F361D8"/>
    <w:rsid w:val="00F36508"/>
    <w:rsid w:val="00F36CB5"/>
    <w:rsid w:val="00F370B8"/>
    <w:rsid w:val="00F37EEA"/>
    <w:rsid w:val="00F40732"/>
    <w:rsid w:val="00F41746"/>
    <w:rsid w:val="00F41E08"/>
    <w:rsid w:val="00F42002"/>
    <w:rsid w:val="00F4233E"/>
    <w:rsid w:val="00F4274F"/>
    <w:rsid w:val="00F427D9"/>
    <w:rsid w:val="00F43556"/>
    <w:rsid w:val="00F43565"/>
    <w:rsid w:val="00F4485B"/>
    <w:rsid w:val="00F45075"/>
    <w:rsid w:val="00F45671"/>
    <w:rsid w:val="00F45B8D"/>
    <w:rsid w:val="00F45CA3"/>
    <w:rsid w:val="00F45F91"/>
    <w:rsid w:val="00F46FA3"/>
    <w:rsid w:val="00F4742C"/>
    <w:rsid w:val="00F505DC"/>
    <w:rsid w:val="00F50999"/>
    <w:rsid w:val="00F50C48"/>
    <w:rsid w:val="00F50D6F"/>
    <w:rsid w:val="00F5104C"/>
    <w:rsid w:val="00F52417"/>
    <w:rsid w:val="00F52962"/>
    <w:rsid w:val="00F52D00"/>
    <w:rsid w:val="00F52D3B"/>
    <w:rsid w:val="00F533E3"/>
    <w:rsid w:val="00F53D5E"/>
    <w:rsid w:val="00F54ADB"/>
    <w:rsid w:val="00F5555D"/>
    <w:rsid w:val="00F5569D"/>
    <w:rsid w:val="00F558DE"/>
    <w:rsid w:val="00F55DFA"/>
    <w:rsid w:val="00F5634E"/>
    <w:rsid w:val="00F5642C"/>
    <w:rsid w:val="00F56ED0"/>
    <w:rsid w:val="00F5794D"/>
    <w:rsid w:val="00F57D1E"/>
    <w:rsid w:val="00F60F10"/>
    <w:rsid w:val="00F60FFB"/>
    <w:rsid w:val="00F616E7"/>
    <w:rsid w:val="00F61E60"/>
    <w:rsid w:val="00F62584"/>
    <w:rsid w:val="00F631CA"/>
    <w:rsid w:val="00F63879"/>
    <w:rsid w:val="00F648F6"/>
    <w:rsid w:val="00F655F6"/>
    <w:rsid w:val="00F657A9"/>
    <w:rsid w:val="00F6606F"/>
    <w:rsid w:val="00F661B0"/>
    <w:rsid w:val="00F66431"/>
    <w:rsid w:val="00F665CC"/>
    <w:rsid w:val="00F6705F"/>
    <w:rsid w:val="00F67212"/>
    <w:rsid w:val="00F7043B"/>
    <w:rsid w:val="00F70507"/>
    <w:rsid w:val="00F72A05"/>
    <w:rsid w:val="00F732EF"/>
    <w:rsid w:val="00F733DD"/>
    <w:rsid w:val="00F73786"/>
    <w:rsid w:val="00F737C8"/>
    <w:rsid w:val="00F73E75"/>
    <w:rsid w:val="00F73FC4"/>
    <w:rsid w:val="00F74941"/>
    <w:rsid w:val="00F759A0"/>
    <w:rsid w:val="00F759A3"/>
    <w:rsid w:val="00F759B5"/>
    <w:rsid w:val="00F76144"/>
    <w:rsid w:val="00F762C5"/>
    <w:rsid w:val="00F76497"/>
    <w:rsid w:val="00F77B49"/>
    <w:rsid w:val="00F80012"/>
    <w:rsid w:val="00F800F1"/>
    <w:rsid w:val="00F803C5"/>
    <w:rsid w:val="00F81305"/>
    <w:rsid w:val="00F8178E"/>
    <w:rsid w:val="00F818A8"/>
    <w:rsid w:val="00F81F05"/>
    <w:rsid w:val="00F83105"/>
    <w:rsid w:val="00F83138"/>
    <w:rsid w:val="00F835A1"/>
    <w:rsid w:val="00F83645"/>
    <w:rsid w:val="00F84210"/>
    <w:rsid w:val="00F84488"/>
    <w:rsid w:val="00F84505"/>
    <w:rsid w:val="00F84559"/>
    <w:rsid w:val="00F856D2"/>
    <w:rsid w:val="00F85916"/>
    <w:rsid w:val="00F85F26"/>
    <w:rsid w:val="00F8605B"/>
    <w:rsid w:val="00F86067"/>
    <w:rsid w:val="00F86213"/>
    <w:rsid w:val="00F86341"/>
    <w:rsid w:val="00F86D23"/>
    <w:rsid w:val="00F87F15"/>
    <w:rsid w:val="00F87FDB"/>
    <w:rsid w:val="00F904DD"/>
    <w:rsid w:val="00F91B47"/>
    <w:rsid w:val="00F92184"/>
    <w:rsid w:val="00F92E2C"/>
    <w:rsid w:val="00F92F9F"/>
    <w:rsid w:val="00F935F5"/>
    <w:rsid w:val="00F9360A"/>
    <w:rsid w:val="00F93687"/>
    <w:rsid w:val="00F939CD"/>
    <w:rsid w:val="00F939FE"/>
    <w:rsid w:val="00F93A29"/>
    <w:rsid w:val="00F93FBE"/>
    <w:rsid w:val="00F9431B"/>
    <w:rsid w:val="00F94458"/>
    <w:rsid w:val="00F9458A"/>
    <w:rsid w:val="00F94D8F"/>
    <w:rsid w:val="00F95288"/>
    <w:rsid w:val="00F953A6"/>
    <w:rsid w:val="00F95AE2"/>
    <w:rsid w:val="00F9604B"/>
    <w:rsid w:val="00F96634"/>
    <w:rsid w:val="00F96873"/>
    <w:rsid w:val="00F970BC"/>
    <w:rsid w:val="00F970C6"/>
    <w:rsid w:val="00F972B9"/>
    <w:rsid w:val="00F97471"/>
    <w:rsid w:val="00F9787A"/>
    <w:rsid w:val="00F97E08"/>
    <w:rsid w:val="00F97F30"/>
    <w:rsid w:val="00FA03EB"/>
    <w:rsid w:val="00FA09EB"/>
    <w:rsid w:val="00FA0AA8"/>
    <w:rsid w:val="00FA0C44"/>
    <w:rsid w:val="00FA14D9"/>
    <w:rsid w:val="00FA1512"/>
    <w:rsid w:val="00FA1523"/>
    <w:rsid w:val="00FA1A92"/>
    <w:rsid w:val="00FA231E"/>
    <w:rsid w:val="00FA25C1"/>
    <w:rsid w:val="00FA2E26"/>
    <w:rsid w:val="00FA38ED"/>
    <w:rsid w:val="00FA40ED"/>
    <w:rsid w:val="00FA451F"/>
    <w:rsid w:val="00FA48E0"/>
    <w:rsid w:val="00FA512E"/>
    <w:rsid w:val="00FA52F8"/>
    <w:rsid w:val="00FA5362"/>
    <w:rsid w:val="00FA56CC"/>
    <w:rsid w:val="00FA668C"/>
    <w:rsid w:val="00FA6FB8"/>
    <w:rsid w:val="00FA755E"/>
    <w:rsid w:val="00FA75A4"/>
    <w:rsid w:val="00FA7726"/>
    <w:rsid w:val="00FB018F"/>
    <w:rsid w:val="00FB0DEA"/>
    <w:rsid w:val="00FB14A4"/>
    <w:rsid w:val="00FB1A6A"/>
    <w:rsid w:val="00FB1F3C"/>
    <w:rsid w:val="00FB2456"/>
    <w:rsid w:val="00FB2C3B"/>
    <w:rsid w:val="00FB330E"/>
    <w:rsid w:val="00FB3F53"/>
    <w:rsid w:val="00FB49D7"/>
    <w:rsid w:val="00FB4DC1"/>
    <w:rsid w:val="00FB5178"/>
    <w:rsid w:val="00FB5212"/>
    <w:rsid w:val="00FB561D"/>
    <w:rsid w:val="00FB7210"/>
    <w:rsid w:val="00FB7A29"/>
    <w:rsid w:val="00FC0068"/>
    <w:rsid w:val="00FC130C"/>
    <w:rsid w:val="00FC1C69"/>
    <w:rsid w:val="00FC1F10"/>
    <w:rsid w:val="00FC1FFD"/>
    <w:rsid w:val="00FC2917"/>
    <w:rsid w:val="00FC2DC7"/>
    <w:rsid w:val="00FC3847"/>
    <w:rsid w:val="00FC3D41"/>
    <w:rsid w:val="00FC4588"/>
    <w:rsid w:val="00FC664C"/>
    <w:rsid w:val="00FC6CE3"/>
    <w:rsid w:val="00FD0590"/>
    <w:rsid w:val="00FD05B9"/>
    <w:rsid w:val="00FD0827"/>
    <w:rsid w:val="00FD11AB"/>
    <w:rsid w:val="00FD15D3"/>
    <w:rsid w:val="00FD1963"/>
    <w:rsid w:val="00FD1D6A"/>
    <w:rsid w:val="00FD22F4"/>
    <w:rsid w:val="00FD2630"/>
    <w:rsid w:val="00FD2EE7"/>
    <w:rsid w:val="00FD359F"/>
    <w:rsid w:val="00FD3F6F"/>
    <w:rsid w:val="00FD41A3"/>
    <w:rsid w:val="00FD4BB8"/>
    <w:rsid w:val="00FD5420"/>
    <w:rsid w:val="00FD572A"/>
    <w:rsid w:val="00FD58A5"/>
    <w:rsid w:val="00FD5F61"/>
    <w:rsid w:val="00FD6141"/>
    <w:rsid w:val="00FD64BA"/>
    <w:rsid w:val="00FD6E42"/>
    <w:rsid w:val="00FD7866"/>
    <w:rsid w:val="00FE0173"/>
    <w:rsid w:val="00FE0D45"/>
    <w:rsid w:val="00FE0D5D"/>
    <w:rsid w:val="00FE1123"/>
    <w:rsid w:val="00FE27E7"/>
    <w:rsid w:val="00FE3915"/>
    <w:rsid w:val="00FE437E"/>
    <w:rsid w:val="00FE4794"/>
    <w:rsid w:val="00FE4C80"/>
    <w:rsid w:val="00FE5DD1"/>
    <w:rsid w:val="00FE6846"/>
    <w:rsid w:val="00FE6A10"/>
    <w:rsid w:val="00FE79CF"/>
    <w:rsid w:val="00FE7E0E"/>
    <w:rsid w:val="00FE7F18"/>
    <w:rsid w:val="00FF075F"/>
    <w:rsid w:val="00FF1792"/>
    <w:rsid w:val="00FF1A26"/>
    <w:rsid w:val="00FF1C54"/>
    <w:rsid w:val="00FF2FE5"/>
    <w:rsid w:val="00FF3456"/>
    <w:rsid w:val="00FF3519"/>
    <w:rsid w:val="00FF3DE5"/>
    <w:rsid w:val="00FF3EBB"/>
    <w:rsid w:val="00FF45CC"/>
    <w:rsid w:val="00FF45EF"/>
    <w:rsid w:val="00FF49F0"/>
    <w:rsid w:val="00FF4C73"/>
    <w:rsid w:val="00FF4CE0"/>
    <w:rsid w:val="00FF5A3F"/>
    <w:rsid w:val="00FF5A95"/>
    <w:rsid w:val="00FF7C2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48D1EDC4-468D-45E0-ABC7-65346FB0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13B0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707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28"/>
      <w:szCs w:val="28"/>
    </w:rPr>
  </w:style>
  <w:style w:type="character" w:customStyle="1" w:styleId="AccPolicyHeadingChar">
    <w:name w:val="Acc Policy Heading Char"/>
    <w:link w:val="AccPolicyHeading"/>
    <w:rsid w:val="00870793"/>
    <w:rPr>
      <w:rFonts w:ascii="Angsana New" w:hAnsi="Angsana New"/>
      <w:b/>
      <w:bCs/>
      <w:i/>
      <w:iCs/>
      <w:sz w:val="28"/>
      <w:szCs w:val="28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5F4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character" w:customStyle="1" w:styleId="Heading2Char">
    <w:name w:val="Heading 2 Char"/>
    <w:basedOn w:val="DefaultParagraphFont"/>
    <w:link w:val="Heading2"/>
    <w:rsid w:val="00B47C6D"/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B1AE2E-7F24-4FEC-BC60-DFB3E2060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6</Pages>
  <Words>2366</Words>
  <Characters>9083</Characters>
  <Application>Microsoft Office Word</Application>
  <DocSecurity>0</DocSecurity>
  <Lines>75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PLC.</vt:lpstr>
    </vt:vector>
  </TitlesOfParts>
  <Company>Toshiba</Company>
  <LinksUpToDate>false</LinksUpToDate>
  <CharactersWithSpaces>11427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PLC.</dc:title>
  <dc:subject/>
  <dc:creator>ladawan_e76</dc:creator>
  <cp:keywords/>
  <dc:description/>
  <cp:lastModifiedBy>Somjai, Nigonyanont</cp:lastModifiedBy>
  <cp:revision>3</cp:revision>
  <cp:lastPrinted>2020-05-26T04:50:00Z</cp:lastPrinted>
  <dcterms:created xsi:type="dcterms:W3CDTF">2020-05-28T01:12:00Z</dcterms:created>
  <dcterms:modified xsi:type="dcterms:W3CDTF">2020-05-28T01:21:00Z</dcterms:modified>
</cp:coreProperties>
</file>